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1BAB45" w14:textId="77777777" w:rsidR="00B97417" w:rsidRPr="00C14593" w:rsidRDefault="00B97417" w:rsidP="00344305">
      <w:pPr>
        <w:pStyle w:val="IndexHeading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3B17E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3B17E9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3B17E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885B42" w:rsidRPr="00C1459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C8676CA" w14:textId="77777777" w:rsidR="007F12A3" w:rsidRPr="00776365" w:rsidRDefault="007F12A3" w:rsidP="00344305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16"/>
          <w:szCs w:val="14"/>
          <w:lang w:bidi="th-TH"/>
        </w:rPr>
      </w:pPr>
    </w:p>
    <w:p w14:paraId="4D8825FB" w14:textId="77777777" w:rsidR="00B97417" w:rsidRPr="00C14593" w:rsidRDefault="00B97417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B25FF19" w14:textId="5D1F0799" w:rsidR="00B97417" w:rsidRDefault="00B97417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6A158E0E" w14:textId="77777777" w:rsidR="000A40D3" w:rsidRPr="00C14593" w:rsidRDefault="000A40D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7F7B1FC" w14:textId="77777777" w:rsidR="000A40D3" w:rsidRPr="00C14593" w:rsidRDefault="001C679B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473F6E6" w14:textId="77777777" w:rsidR="000D47B5" w:rsidRPr="00C14593" w:rsidRDefault="000D47B5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D94095">
        <w:rPr>
          <w:rFonts w:asciiTheme="majorBidi" w:hAnsiTheme="majorBidi" w:cstheme="majorBidi" w:hint="cs"/>
          <w:sz w:val="30"/>
          <w:szCs w:val="30"/>
          <w:cs/>
          <w:lang w:bidi="th-TH"/>
        </w:rPr>
        <w:t>การค้าและลูกหนี้อื่น</w:t>
      </w:r>
    </w:p>
    <w:p w14:paraId="7FD3B409" w14:textId="77777777" w:rsidR="00624D14" w:rsidRDefault="00D94095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ลูกหนี้ตามสัญญาเช่าซื้อ</w:t>
      </w:r>
    </w:p>
    <w:p w14:paraId="77AEBF58" w14:textId="77777777" w:rsidR="00D82F1A" w:rsidRPr="00C14593" w:rsidRDefault="00D82F1A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สินค้าคงเหลือ</w:t>
      </w:r>
    </w:p>
    <w:p w14:paraId="05EF7966" w14:textId="77777777" w:rsidR="00D82F1A" w:rsidRPr="00C14593" w:rsidRDefault="00D82F1A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4F10FD38" w14:textId="77777777" w:rsidR="000A40D3" w:rsidRPr="00C14593" w:rsidRDefault="00D82F1A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เงินลงทุนในการร่วมค้า</w:t>
      </w:r>
    </w:p>
    <w:p w14:paraId="59CF2BE7" w14:textId="77777777" w:rsidR="000A40D3" w:rsidRPr="00C14593" w:rsidRDefault="00BA7E7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</w:t>
      </w:r>
      <w:r w:rsidR="00BF0AE2">
        <w:rPr>
          <w:rFonts w:asciiTheme="majorBidi" w:hAnsiTheme="majorBidi" w:cstheme="majorBidi" w:hint="cs"/>
          <w:sz w:val="30"/>
          <w:szCs w:val="30"/>
          <w:cs/>
          <w:lang w:bidi="th-TH"/>
        </w:rPr>
        <w:t>ัพย์เพื่อการลงทุน</w:t>
      </w:r>
    </w:p>
    <w:p w14:paraId="7BD41F98" w14:textId="2A582135" w:rsidR="00CC2854" w:rsidRDefault="00BF0AE2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 อาคารและอุปกรณ์</w:t>
      </w:r>
    </w:p>
    <w:p w14:paraId="11FEBBCF" w14:textId="60C1D495" w:rsidR="006E661F" w:rsidRPr="00757298" w:rsidRDefault="006E661F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57298">
        <w:rPr>
          <w:rFonts w:asciiTheme="majorBidi" w:hAnsiTheme="majorBidi" w:cstheme="majorBidi" w:hint="cs"/>
          <w:sz w:val="30"/>
          <w:szCs w:val="30"/>
          <w:cs/>
          <w:lang w:bidi="th-TH"/>
        </w:rPr>
        <w:t>สัญญาเช่า</w:t>
      </w:r>
    </w:p>
    <w:p w14:paraId="13CD12E4" w14:textId="77777777" w:rsidR="000A40D3" w:rsidRPr="00C14593" w:rsidRDefault="000A40D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3D5A744B" w14:textId="77777777" w:rsidR="00D14103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22C3551" w14:textId="77777777" w:rsidR="00D14103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และเจ้าหนี้อื่น</w:t>
      </w:r>
    </w:p>
    <w:p w14:paraId="050636A0" w14:textId="77777777" w:rsidR="00D14103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A6A5591" w14:textId="60C1CFAC" w:rsidR="00D1410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01959E40" w14:textId="5794EF89" w:rsidR="00D14103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F44B6F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</w:p>
    <w:p w14:paraId="63E4B093" w14:textId="77777777" w:rsidR="000A40D3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ค่าใช้จ่ายตามลักษณะ</w:t>
      </w:r>
    </w:p>
    <w:p w14:paraId="5756E180" w14:textId="77777777" w:rsidR="00CC2854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3B15D899" w14:textId="77777777" w:rsidR="009E6EF2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0232B0A" w14:textId="4CB9E05C" w:rsidR="00CC2854" w:rsidRPr="00C14593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</w:t>
      </w:r>
      <w:r w:rsidR="00397CD1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(ขาดทุน)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ต่อหุ้น</w:t>
      </w:r>
      <w:r w:rsidR="001E65F9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0A17926A" w14:textId="61E20718" w:rsidR="00E81BBE" w:rsidRDefault="00D14103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37371D07" w14:textId="2521C13B" w:rsidR="005454E0" w:rsidRDefault="005454E0" w:rsidP="0034430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709A4FAA" w14:textId="303D1755" w:rsidR="00AF077D" w:rsidRDefault="00AF077D" w:rsidP="00345D8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การบริหารจัดการทุน</w:t>
      </w:r>
    </w:p>
    <w:p w14:paraId="47EB7E09" w14:textId="3F09A8B7" w:rsidR="00345D8B" w:rsidRPr="00C14593" w:rsidRDefault="00345D8B" w:rsidP="00345D8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6402B02" w14:textId="320660CA" w:rsidR="00682E8E" w:rsidRPr="00345D8B" w:rsidRDefault="00682E8E" w:rsidP="008D5D1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7A655D3" w14:textId="1D6F5E61" w:rsidR="00C72BF9" w:rsidRDefault="00C72BF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847811" w14:textId="78FF134B" w:rsidR="00626A7B" w:rsidRDefault="00626A7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40C65" w14:textId="06AC6B1E" w:rsidR="00626A7B" w:rsidRDefault="00626A7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960B15" w14:textId="77777777" w:rsidR="00626A7B" w:rsidRDefault="00626A7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87740DD" w14:textId="208F61C4" w:rsidR="00982385" w:rsidRPr="00C14593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2001643" w14:textId="77777777" w:rsidR="00982385" w:rsidRPr="00860CB6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862AFC0" w14:textId="177473C2" w:rsidR="00982385" w:rsidRPr="00C14593" w:rsidRDefault="00E330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</w:t>
      </w:r>
      <w:r w:rsidR="00532510" w:rsidRPr="00C14593">
        <w:rPr>
          <w:rFonts w:asciiTheme="majorBidi" w:hAnsiTheme="majorBidi" w:cstheme="majorBidi"/>
          <w:sz w:val="30"/>
          <w:szCs w:val="30"/>
          <w:cs/>
        </w:rPr>
        <w:t>อกงบการเงินจาก</w:t>
      </w:r>
      <w:r w:rsidR="000D47B5" w:rsidRPr="00C14593">
        <w:rPr>
          <w:rFonts w:asciiTheme="majorBidi" w:hAnsiTheme="majorBidi" w:cstheme="majorBidi"/>
          <w:sz w:val="30"/>
          <w:szCs w:val="30"/>
          <w:cs/>
        </w:rPr>
        <w:t>คณะ</w:t>
      </w:r>
      <w:r w:rsidR="00532510" w:rsidRPr="00C14593">
        <w:rPr>
          <w:rFonts w:asciiTheme="majorBidi" w:hAnsiTheme="majorBidi" w:cstheme="majorBidi"/>
          <w:sz w:val="30"/>
          <w:szCs w:val="30"/>
          <w:cs/>
        </w:rPr>
        <w:t>กรรมการเมื่</w:t>
      </w:r>
      <w:r w:rsidR="006959BD" w:rsidRPr="00C14593">
        <w:rPr>
          <w:rFonts w:asciiTheme="majorBidi" w:hAnsiTheme="majorBidi" w:cstheme="majorBidi"/>
          <w:sz w:val="30"/>
          <w:szCs w:val="30"/>
          <w:cs/>
        </w:rPr>
        <w:t>อวันท</w:t>
      </w:r>
      <w:r w:rsidR="00D6061F">
        <w:rPr>
          <w:rFonts w:asciiTheme="majorBidi" w:hAnsiTheme="majorBidi" w:cstheme="majorBidi" w:hint="cs"/>
          <w:sz w:val="30"/>
          <w:szCs w:val="30"/>
          <w:cs/>
        </w:rPr>
        <w:t xml:space="preserve">ี่ </w:t>
      </w:r>
      <w:r w:rsidR="009B53A1">
        <w:rPr>
          <w:rFonts w:asciiTheme="majorBidi" w:hAnsiTheme="majorBidi" w:cstheme="majorBidi"/>
          <w:sz w:val="30"/>
          <w:szCs w:val="30"/>
        </w:rPr>
        <w:t>2</w:t>
      </w:r>
      <w:r w:rsidR="00F44B6F">
        <w:rPr>
          <w:rFonts w:asciiTheme="majorBidi" w:hAnsiTheme="majorBidi" w:cstheme="majorBidi"/>
          <w:sz w:val="30"/>
          <w:szCs w:val="30"/>
        </w:rPr>
        <w:t>4</w:t>
      </w:r>
      <w:r w:rsidR="00D6061F">
        <w:rPr>
          <w:rFonts w:asciiTheme="majorBidi" w:hAnsiTheme="majorBidi" w:cstheme="majorBidi"/>
          <w:sz w:val="30"/>
          <w:szCs w:val="30"/>
        </w:rPr>
        <w:t xml:space="preserve"> </w:t>
      </w:r>
      <w:r w:rsidR="00D6061F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018F1">
        <w:rPr>
          <w:rFonts w:asciiTheme="majorBidi" w:hAnsiTheme="majorBidi" w:cstheme="majorBidi"/>
          <w:sz w:val="30"/>
          <w:szCs w:val="30"/>
        </w:rPr>
        <w:t>256</w:t>
      </w:r>
      <w:r w:rsidR="00DE642E">
        <w:rPr>
          <w:rFonts w:asciiTheme="majorBidi" w:hAnsiTheme="majorBidi" w:cstheme="majorBidi"/>
          <w:sz w:val="30"/>
          <w:szCs w:val="30"/>
        </w:rPr>
        <w:t>5</w:t>
      </w:r>
    </w:p>
    <w:p w14:paraId="5CFD476C" w14:textId="77777777" w:rsidR="00E3304C" w:rsidRPr="00860CB6" w:rsidRDefault="00E330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BA9CF93" w14:textId="77777777" w:rsidR="00982385" w:rsidRPr="00C14593" w:rsidRDefault="00982385" w:rsidP="0022216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C8D3656" w14:textId="77777777" w:rsidR="00982385" w:rsidRPr="0023534C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06A4581" w14:textId="698990EC" w:rsidR="006372E7" w:rsidRDefault="006372E7" w:rsidP="00344305">
      <w:pPr>
        <w:spacing w:line="240" w:lineRule="atLeast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/>
          <w:sz w:val="30"/>
          <w:szCs w:val="30"/>
          <w:cs/>
        </w:rPr>
        <w:t>เธียรสุรัตน์</w:t>
      </w:r>
      <w:r w:rsidRPr="002E0BD6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Pr="002E0BD6">
        <w:rPr>
          <w:rFonts w:ascii="Angsana New" w:hAnsi="Angsana New"/>
          <w:sz w:val="30"/>
          <w:szCs w:val="30"/>
        </w:rPr>
        <w:t>“</w:t>
      </w:r>
      <w:r w:rsidRPr="002E0BD6">
        <w:rPr>
          <w:rFonts w:ascii="Angsana New" w:hAnsi="Angsana New"/>
          <w:sz w:val="30"/>
          <w:szCs w:val="30"/>
          <w:cs/>
        </w:rPr>
        <w:t>บริษัท</w:t>
      </w:r>
      <w:r w:rsidRPr="002E0BD6">
        <w:rPr>
          <w:rFonts w:ascii="Angsana New" w:hAnsi="Angsana New"/>
          <w:sz w:val="30"/>
          <w:szCs w:val="30"/>
        </w:rPr>
        <w:t xml:space="preserve">” </w:t>
      </w:r>
      <w:r w:rsidRPr="002E0BD6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Pr="002E0BD6">
        <w:rPr>
          <w:rFonts w:ascii="Angsana New" w:hAnsi="Angsana New" w:hint="cs"/>
          <w:sz w:val="30"/>
          <w:szCs w:val="30"/>
          <w:cs/>
        </w:rPr>
        <w:t xml:space="preserve"> </w:t>
      </w:r>
      <w:r w:rsidR="009B53A1">
        <w:rPr>
          <w:rFonts w:ascii="Angsana New" w:hAnsi="Angsana New" w:hint="cs"/>
          <w:sz w:val="30"/>
          <w:szCs w:val="30"/>
          <w:cs/>
        </w:rPr>
        <w:t>และ</w:t>
      </w:r>
      <w:r w:rsidR="009B53A1" w:rsidRPr="00C51B5B">
        <w:rPr>
          <w:rFonts w:ascii="Angsana New" w:hAnsi="Angsana New"/>
          <w:sz w:val="30"/>
          <w:szCs w:val="30"/>
          <w:cs/>
        </w:rPr>
        <w:t>จดทะเบียนกับ</w:t>
      </w:r>
      <w:r w:rsidR="00F44B6F">
        <w:rPr>
          <w:rFonts w:ascii="Angsana New" w:hAnsi="Angsana New"/>
          <w:sz w:val="30"/>
          <w:szCs w:val="30"/>
        </w:rPr>
        <w:br/>
      </w:r>
      <w:r w:rsidR="009B53A1" w:rsidRPr="00C51B5B">
        <w:rPr>
          <w:rFonts w:ascii="Angsana New" w:hAnsi="Angsana New"/>
          <w:sz w:val="30"/>
          <w:szCs w:val="30"/>
          <w:cs/>
        </w:rPr>
        <w:t>ตลาด</w:t>
      </w:r>
      <w:r w:rsidR="009B53A1" w:rsidRPr="002C3850">
        <w:rPr>
          <w:rFonts w:ascii="Angsana New" w:hAnsi="Angsana New"/>
          <w:sz w:val="30"/>
          <w:szCs w:val="30"/>
          <w:cs/>
        </w:rPr>
        <w:t>หลักทรัพย์แห่งประเทศไทยเมื่อเดือน</w:t>
      </w:r>
      <w:r w:rsidR="009B53A1" w:rsidRPr="002C385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B53A1" w:rsidRPr="006067C2">
        <w:rPr>
          <w:rFonts w:ascii="Angsana New" w:hAnsi="Angsana New"/>
          <w:sz w:val="30"/>
          <w:szCs w:val="30"/>
        </w:rPr>
        <w:t>2</w:t>
      </w:r>
      <w:r w:rsidR="009B53A1">
        <w:rPr>
          <w:rFonts w:ascii="Angsana New" w:hAnsi="Angsana New"/>
          <w:sz w:val="30"/>
          <w:szCs w:val="30"/>
        </w:rPr>
        <w:t>557</w:t>
      </w:r>
      <w:r w:rsidR="009B53A1" w:rsidRPr="002C3850">
        <w:rPr>
          <w:rFonts w:ascii="Angsana New" w:hAnsi="Angsana New"/>
          <w:sz w:val="30"/>
          <w:szCs w:val="30"/>
        </w:rPr>
        <w:t xml:space="preserve"> </w:t>
      </w:r>
      <w:r w:rsidR="009B53A1">
        <w:rPr>
          <w:rFonts w:ascii="Angsana New" w:hAnsi="Angsana New" w:hint="cs"/>
          <w:sz w:val="30"/>
          <w:szCs w:val="30"/>
          <w:cs/>
        </w:rPr>
        <w:t>โดย</w:t>
      </w:r>
      <w:r w:rsidRPr="002E0BD6">
        <w:rPr>
          <w:rFonts w:ascii="Angsana New" w:hAnsi="Angsana New"/>
          <w:sz w:val="30"/>
          <w:szCs w:val="30"/>
          <w:cs/>
        </w:rPr>
        <w:t>มีที่อยู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ED0AB8">
        <w:rPr>
          <w:rFonts w:ascii="Angsana New" w:hAnsi="Angsana New"/>
          <w:spacing w:val="-2"/>
          <w:sz w:val="30"/>
          <w:szCs w:val="30"/>
          <w:cs/>
        </w:rPr>
        <w:t>จดทะเบียน</w:t>
      </w:r>
      <w:r w:rsidR="009B53A1">
        <w:rPr>
          <w:rFonts w:ascii="Angsana New" w:hAnsi="Angsana New" w:hint="cs"/>
          <w:spacing w:val="-2"/>
          <w:sz w:val="30"/>
          <w:szCs w:val="30"/>
          <w:cs/>
        </w:rPr>
        <w:t>ของบริษัท</w:t>
      </w:r>
      <w:r w:rsidRPr="00ED0AB8">
        <w:rPr>
          <w:rFonts w:ascii="Angsana New" w:hAnsi="Angsana New"/>
          <w:spacing w:val="-2"/>
          <w:sz w:val="30"/>
          <w:szCs w:val="30"/>
          <w:cs/>
        </w:rPr>
        <w:t xml:space="preserve">ตั้งอยู่เลขที่ </w:t>
      </w:r>
      <w:r w:rsidR="00694B12" w:rsidRPr="00694B12">
        <w:rPr>
          <w:rFonts w:ascii="Angsana New" w:hAnsi="Angsana New"/>
          <w:spacing w:val="-2"/>
          <w:sz w:val="30"/>
          <w:szCs w:val="30"/>
        </w:rPr>
        <w:t>43</w:t>
      </w:r>
      <w:r w:rsidRPr="00EC623A">
        <w:rPr>
          <w:rFonts w:ascii="Angsana New" w:hAnsi="Angsana New"/>
          <w:spacing w:val="-2"/>
          <w:sz w:val="30"/>
          <w:szCs w:val="30"/>
          <w:cs/>
        </w:rPr>
        <w:t>/</w:t>
      </w:r>
      <w:r w:rsidR="00694B12" w:rsidRPr="00694B12">
        <w:rPr>
          <w:rFonts w:ascii="Angsana New" w:hAnsi="Angsana New"/>
          <w:spacing w:val="-2"/>
          <w:sz w:val="30"/>
          <w:szCs w:val="30"/>
        </w:rPr>
        <w:t>9</w:t>
      </w:r>
      <w:r w:rsidRPr="00EC623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C623A">
        <w:rPr>
          <w:rFonts w:ascii="Angsana New" w:hAnsi="Angsana New" w:hint="cs"/>
          <w:spacing w:val="-2"/>
          <w:sz w:val="30"/>
          <w:szCs w:val="30"/>
          <w:cs/>
        </w:rPr>
        <w:t>หมู่</w:t>
      </w:r>
      <w:r w:rsidRPr="00EC623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94B12" w:rsidRPr="00694B12">
        <w:rPr>
          <w:rFonts w:ascii="Angsana New" w:hAnsi="Angsana New"/>
          <w:spacing w:val="-2"/>
          <w:sz w:val="30"/>
          <w:szCs w:val="30"/>
        </w:rPr>
        <w:t>7</w:t>
      </w:r>
      <w:r w:rsidRPr="00EC623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C623A">
        <w:rPr>
          <w:rFonts w:ascii="Angsana New" w:hAnsi="Angsana New" w:hint="cs"/>
          <w:spacing w:val="-2"/>
          <w:sz w:val="30"/>
          <w:szCs w:val="30"/>
          <w:cs/>
        </w:rPr>
        <w:t>ซอยชูชาติอนุสรณ์</w:t>
      </w:r>
      <w:r w:rsidRPr="00EC623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94B12" w:rsidRPr="00694B12">
        <w:rPr>
          <w:rFonts w:ascii="Angsana New" w:hAnsi="Angsana New"/>
          <w:spacing w:val="-2"/>
          <w:sz w:val="30"/>
          <w:szCs w:val="30"/>
        </w:rPr>
        <w:t>4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ตำบล</w:t>
      </w:r>
      <w:r w:rsidRPr="00EC623A">
        <w:rPr>
          <w:rFonts w:ascii="Angsana New" w:hAnsi="Angsana New" w:hint="cs"/>
          <w:spacing w:val="-2"/>
          <w:sz w:val="30"/>
          <w:szCs w:val="30"/>
          <w:cs/>
        </w:rPr>
        <w:t>บางตลาด</w:t>
      </w:r>
      <w:r w:rsidRPr="00EC623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อำเภอ</w:t>
      </w:r>
      <w:r w:rsidRPr="00EC623A">
        <w:rPr>
          <w:rFonts w:ascii="Angsana New" w:hAnsi="Angsana New" w:hint="cs"/>
          <w:spacing w:val="-2"/>
          <w:sz w:val="30"/>
          <w:szCs w:val="30"/>
          <w:cs/>
        </w:rPr>
        <w:t>ปากเกร็ด</w:t>
      </w:r>
      <w:r w:rsidRPr="00EC623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C623A">
        <w:rPr>
          <w:rFonts w:ascii="Angsana New" w:hAnsi="Angsana New" w:hint="cs"/>
          <w:spacing w:val="-2"/>
          <w:sz w:val="30"/>
          <w:szCs w:val="30"/>
          <w:cs/>
        </w:rPr>
        <w:t>จังหวัดนนทบุรี</w:t>
      </w:r>
    </w:p>
    <w:p w14:paraId="17DE309E" w14:textId="77777777" w:rsidR="006372E7" w:rsidRPr="0023534C" w:rsidRDefault="006372E7" w:rsidP="009B53A1">
      <w:pPr>
        <w:rPr>
          <w:rFonts w:ascii="Angsana New" w:hAnsi="Angsana New"/>
          <w:sz w:val="24"/>
          <w:szCs w:val="24"/>
          <w:cs/>
        </w:rPr>
      </w:pPr>
    </w:p>
    <w:p w14:paraId="41FBD392" w14:textId="4E838624" w:rsidR="006372E7" w:rsidRPr="002C3850" w:rsidRDefault="006372E7" w:rsidP="00344305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C3850">
        <w:rPr>
          <w:rFonts w:ascii="Angsana New" w:hAnsi="Angsana New" w:hint="cs"/>
          <w:sz w:val="30"/>
          <w:szCs w:val="30"/>
          <w:cs/>
        </w:rPr>
        <w:t>ผู้ถือหุ้นราย</w:t>
      </w:r>
      <w:r w:rsidRPr="002C3850">
        <w:rPr>
          <w:rFonts w:ascii="Angsana New" w:hAnsi="Angsana New"/>
          <w:sz w:val="30"/>
          <w:szCs w:val="30"/>
          <w:cs/>
        </w:rPr>
        <w:t>ใหญ่ในระหว่าง</w:t>
      </w:r>
      <w:r w:rsidR="00A03D05">
        <w:rPr>
          <w:rFonts w:ascii="Angsana New" w:hAnsi="Angsana New" w:hint="cs"/>
          <w:sz w:val="30"/>
          <w:szCs w:val="30"/>
          <w:cs/>
        </w:rPr>
        <w:t>ปี</w:t>
      </w:r>
      <w:r w:rsidRPr="00A05C91">
        <w:rPr>
          <w:rFonts w:ascii="Angsana New" w:hAnsi="Angsana New" w:hint="cs"/>
          <w:sz w:val="30"/>
          <w:szCs w:val="30"/>
          <w:cs/>
        </w:rPr>
        <w:t>ได้แก่</w:t>
      </w:r>
      <w:r w:rsidRPr="00A05C91">
        <w:rPr>
          <w:rFonts w:ascii="Angsana New" w:hAnsi="Angsana New"/>
          <w:sz w:val="30"/>
          <w:szCs w:val="30"/>
          <w:cs/>
        </w:rPr>
        <w:t xml:space="preserve"> </w:t>
      </w:r>
      <w:r w:rsidRPr="00A05C91">
        <w:rPr>
          <w:rFonts w:ascii="Angsana New" w:hAnsi="Angsana New" w:hint="cs"/>
          <w:sz w:val="30"/>
          <w:szCs w:val="30"/>
          <w:cs/>
        </w:rPr>
        <w:t>ครอบครัวแจ้งอยู่</w:t>
      </w:r>
      <w:r w:rsidRPr="00A05C91">
        <w:rPr>
          <w:rFonts w:ascii="Angsana New" w:hAnsi="Angsana New"/>
          <w:sz w:val="30"/>
          <w:szCs w:val="30"/>
          <w:cs/>
        </w:rPr>
        <w:t xml:space="preserve"> </w:t>
      </w:r>
      <w:r w:rsidRPr="00A05C91">
        <w:rPr>
          <w:rFonts w:ascii="Angsana New" w:hAnsi="Angsana New" w:hint="cs"/>
          <w:sz w:val="30"/>
          <w:szCs w:val="30"/>
          <w:cs/>
        </w:rPr>
        <w:t>และ</w:t>
      </w:r>
      <w:r w:rsidRPr="000658AE">
        <w:rPr>
          <w:rFonts w:ascii="Angsana New" w:hAnsi="Angsana New" w:hint="cs"/>
          <w:sz w:val="30"/>
          <w:szCs w:val="30"/>
          <w:cs/>
        </w:rPr>
        <w:t>ครอบครัววัชร</w:t>
      </w:r>
      <w:r w:rsidRPr="00A05C91">
        <w:rPr>
          <w:rFonts w:ascii="Angsana New" w:hAnsi="Angsana New" w:hint="cs"/>
          <w:sz w:val="30"/>
          <w:szCs w:val="30"/>
          <w:cs/>
        </w:rPr>
        <w:t>ธรรม</w:t>
      </w:r>
      <w:r>
        <w:rPr>
          <w:rFonts w:ascii="Angsana New" w:hAnsi="Angsana New"/>
          <w:sz w:val="30"/>
          <w:szCs w:val="30"/>
        </w:rPr>
        <w:t xml:space="preserve"> </w:t>
      </w:r>
      <w:r w:rsidRPr="00A05C91">
        <w:rPr>
          <w:rFonts w:ascii="Angsana New" w:hAnsi="Angsana New" w:hint="cs"/>
          <w:sz w:val="30"/>
          <w:szCs w:val="30"/>
          <w:cs/>
        </w:rPr>
        <w:t>ซึ่งถือหุ้นในบริษัทรวมประมาณ</w:t>
      </w:r>
      <w:r>
        <w:rPr>
          <w:rFonts w:ascii="Angsana New" w:hAnsi="Angsana New"/>
          <w:sz w:val="30"/>
          <w:szCs w:val="30"/>
        </w:rPr>
        <w:t xml:space="preserve"> </w:t>
      </w:r>
      <w:r w:rsidRPr="00014109">
        <w:rPr>
          <w:rFonts w:ascii="Angsana New" w:hAnsi="Angsana New" w:hint="cs"/>
          <w:sz w:val="30"/>
          <w:szCs w:val="30"/>
          <w:cs/>
        </w:rPr>
        <w:t>ร้อยละ</w:t>
      </w:r>
      <w:r w:rsidRPr="00014109">
        <w:rPr>
          <w:rFonts w:ascii="Angsana New" w:hAnsi="Angsana New"/>
          <w:sz w:val="30"/>
          <w:szCs w:val="30"/>
          <w:cs/>
        </w:rPr>
        <w:t xml:space="preserve"> </w:t>
      </w:r>
      <w:r w:rsidR="00D17B87" w:rsidRPr="00B3447C">
        <w:rPr>
          <w:rFonts w:ascii="Angsana New" w:hAnsi="Angsana New"/>
          <w:sz w:val="30"/>
          <w:szCs w:val="30"/>
        </w:rPr>
        <w:t>59.71</w:t>
      </w:r>
    </w:p>
    <w:p w14:paraId="74F06E63" w14:textId="77777777" w:rsidR="006372E7" w:rsidRPr="0023534C" w:rsidRDefault="006372E7" w:rsidP="00344305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6C7D0D0" w14:textId="5BD28664" w:rsidR="006372E7" w:rsidRPr="002C3850" w:rsidRDefault="006372E7" w:rsidP="00344305">
      <w:pPr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กลุ่ม</w:t>
      </w:r>
      <w:r w:rsidRPr="002C3850">
        <w:rPr>
          <w:rFonts w:ascii="Angsana New" w:hAnsi="Angsana New"/>
          <w:spacing w:val="-8"/>
          <w:sz w:val="30"/>
          <w:szCs w:val="30"/>
          <w:cs/>
        </w:rPr>
        <w:t>บริษัทดำเนินธุรกิจหลักเกี่ยวกับ</w:t>
      </w:r>
      <w:r w:rsidRPr="002C3850">
        <w:rPr>
          <w:rFonts w:ascii="Angsana New" w:hAnsi="Angsana New" w:hint="cs"/>
          <w:spacing w:val="-8"/>
          <w:sz w:val="30"/>
          <w:szCs w:val="30"/>
          <w:cs/>
        </w:rPr>
        <w:t>การผลิตและจำหน่ายเครื่องกรองน้ำ</w:t>
      </w:r>
      <w:r w:rsidRPr="002C385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2C3850">
        <w:rPr>
          <w:rFonts w:ascii="Angsana New" w:hAnsi="Angsana New" w:hint="cs"/>
          <w:spacing w:val="-8"/>
          <w:sz w:val="30"/>
          <w:szCs w:val="30"/>
          <w:cs/>
        </w:rPr>
        <w:t>จำหน่ายเครื่องปรับอากาศ เครื่องใช้ไฟฟ้าและอุปกรณ์อื่นๆ</w:t>
      </w:r>
      <w:r w:rsidRPr="002C3850">
        <w:rPr>
          <w:rFonts w:ascii="Angsana New" w:hAnsi="Angsana New"/>
          <w:spacing w:val="-8"/>
          <w:sz w:val="30"/>
          <w:szCs w:val="30"/>
        </w:rPr>
        <w:t xml:space="preserve"> </w:t>
      </w:r>
      <w:r w:rsidR="009B53A1">
        <w:rPr>
          <w:rFonts w:ascii="Angsana New" w:hAnsi="Angsana New" w:hint="cs"/>
          <w:spacing w:val="-8"/>
          <w:sz w:val="30"/>
          <w:szCs w:val="30"/>
          <w:cs/>
        </w:rPr>
        <w:t xml:space="preserve">โดยรายละเอียดของบริษัทย่อย </w:t>
      </w:r>
      <w:r w:rsidR="009B53A1" w:rsidRPr="0017493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B53A1" w:rsidRPr="00174933">
        <w:rPr>
          <w:rFonts w:ascii="Angsana New" w:hAnsi="Angsana New"/>
          <w:sz w:val="30"/>
          <w:szCs w:val="30"/>
        </w:rPr>
        <w:t>3</w:t>
      </w:r>
      <w:r w:rsidR="009B53A1">
        <w:rPr>
          <w:rFonts w:ascii="Angsana New" w:hAnsi="Angsana New"/>
          <w:sz w:val="30"/>
          <w:szCs w:val="30"/>
        </w:rPr>
        <w:t>1</w:t>
      </w:r>
      <w:r w:rsidR="009B53A1" w:rsidRPr="00174933">
        <w:rPr>
          <w:rFonts w:ascii="Angsana New" w:hAnsi="Angsana New" w:hint="cs"/>
          <w:sz w:val="30"/>
          <w:szCs w:val="30"/>
          <w:cs/>
        </w:rPr>
        <w:t xml:space="preserve"> </w:t>
      </w:r>
      <w:r w:rsidR="009B53A1">
        <w:rPr>
          <w:rFonts w:ascii="Angsana New" w:hAnsi="Angsana New" w:hint="cs"/>
          <w:sz w:val="30"/>
          <w:szCs w:val="30"/>
          <w:cs/>
        </w:rPr>
        <w:t>ธันวาคม</w:t>
      </w:r>
      <w:r w:rsidR="009B53A1" w:rsidRPr="00174933">
        <w:rPr>
          <w:rFonts w:ascii="Angsana New" w:hAnsi="Angsana New" w:hint="cs"/>
          <w:sz w:val="30"/>
          <w:szCs w:val="30"/>
          <w:cs/>
        </w:rPr>
        <w:t xml:space="preserve"> </w:t>
      </w:r>
      <w:r w:rsidR="009B53A1">
        <w:rPr>
          <w:rFonts w:ascii="Angsana New" w:hAnsi="Angsana New"/>
          <w:sz w:val="30"/>
          <w:szCs w:val="30"/>
        </w:rPr>
        <w:t xml:space="preserve">2564 </w:t>
      </w:r>
      <w:r w:rsidR="009B53A1">
        <w:rPr>
          <w:rFonts w:ascii="Angsana New" w:hAnsi="Angsana New"/>
          <w:sz w:val="30"/>
          <w:szCs w:val="30"/>
          <w:cs/>
        </w:rPr>
        <w:t xml:space="preserve">และ </w:t>
      </w:r>
      <w:r w:rsidR="009B53A1">
        <w:rPr>
          <w:rFonts w:ascii="Angsana New" w:hAnsi="Angsana New"/>
          <w:sz w:val="30"/>
          <w:szCs w:val="30"/>
        </w:rPr>
        <w:t>2563</w:t>
      </w:r>
      <w:r w:rsidR="009B53A1" w:rsidRPr="002C3850">
        <w:rPr>
          <w:rFonts w:ascii="Angsana New" w:hAnsi="Angsana New"/>
          <w:sz w:val="30"/>
          <w:szCs w:val="30"/>
        </w:rPr>
        <w:t xml:space="preserve"> </w:t>
      </w:r>
      <w:r w:rsidR="009B53A1" w:rsidRPr="002C3850">
        <w:rPr>
          <w:rFonts w:ascii="Angsana New" w:hAnsi="Angsana New" w:hint="cs"/>
          <w:sz w:val="30"/>
          <w:szCs w:val="30"/>
          <w:cs/>
        </w:rPr>
        <w:t>ได้เปิดเผยไว้ในหมายเหตุ</w:t>
      </w:r>
      <w:r w:rsidR="009B53A1">
        <w:rPr>
          <w:rFonts w:ascii="Angsana New" w:hAnsi="Angsana New" w:hint="cs"/>
          <w:sz w:val="30"/>
          <w:szCs w:val="30"/>
          <w:cs/>
        </w:rPr>
        <w:t xml:space="preserve">ข้อ </w:t>
      </w:r>
      <w:r w:rsidR="00176BDA">
        <w:rPr>
          <w:rFonts w:ascii="Angsana New" w:hAnsi="Angsana New"/>
          <w:sz w:val="30"/>
          <w:szCs w:val="30"/>
        </w:rPr>
        <w:t>8</w:t>
      </w:r>
    </w:p>
    <w:p w14:paraId="55C8A6E7" w14:textId="77777777" w:rsidR="000D47B5" w:rsidRPr="0023534C" w:rsidRDefault="000D47B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B7C3E3" w14:textId="77777777" w:rsidR="00243549" w:rsidRPr="00C14593" w:rsidRDefault="00243549" w:rsidP="0022216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145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71B5D351" w14:textId="77777777" w:rsidR="009F63F4" w:rsidRPr="0023534C" w:rsidRDefault="009F63F4" w:rsidP="009B5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778C7DB" w14:textId="79A72806" w:rsidR="00D10B03" w:rsidRDefault="007A73B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623946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B53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B53A1">
        <w:rPr>
          <w:rFonts w:asciiTheme="majorBidi" w:hAnsiTheme="majorBidi" w:cstheme="majorBidi"/>
          <w:sz w:val="30"/>
          <w:szCs w:val="30"/>
          <w:cs/>
        </w:rPr>
        <w:br/>
      </w:r>
      <w:r w:rsidR="009B53A1" w:rsidRPr="009B53A1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9B53A1" w:rsidRPr="009B53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B53A1" w:rsidRPr="009B53A1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="009B53A1" w:rsidRPr="009B53A1">
        <w:rPr>
          <w:rFonts w:asciiTheme="majorBidi" w:hAnsiTheme="majorBidi" w:cstheme="majorBidi" w:hint="cs"/>
          <w:sz w:val="30"/>
          <w:szCs w:val="30"/>
          <w:cs/>
        </w:rPr>
        <w:t>เปิดเผยในหมายเหตุแต่ละข้อ</w:t>
      </w:r>
      <w:r w:rsidR="009B53A1" w:rsidRPr="009B53A1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1F97F919" w14:textId="6312DEB6" w:rsidR="007A73B0" w:rsidRDefault="007A73B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5F6CDBF" w14:textId="24C017E1" w:rsidR="009B53A1" w:rsidRPr="009B53A1" w:rsidRDefault="009B53A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B53A1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B53A1">
        <w:rPr>
          <w:rFonts w:asciiTheme="majorBidi" w:hAnsiTheme="majorBidi" w:cstheme="majorBidi"/>
          <w:sz w:val="30"/>
          <w:szCs w:val="30"/>
        </w:rPr>
        <w:t>(</w:t>
      </w:r>
      <w:r w:rsidRPr="009B53A1">
        <w:rPr>
          <w:rFonts w:asciiTheme="majorBidi" w:hAnsiTheme="majorBidi" w:cstheme="majorBidi"/>
          <w:sz w:val="30"/>
          <w:szCs w:val="30"/>
          <w:cs/>
        </w:rPr>
        <w:t xml:space="preserve">รวมกันเรียกว่า </w:t>
      </w:r>
      <w:r w:rsidRPr="009B53A1">
        <w:rPr>
          <w:rFonts w:asciiTheme="majorBidi" w:hAnsiTheme="majorBidi" w:cstheme="majorBidi"/>
          <w:sz w:val="30"/>
          <w:szCs w:val="30"/>
        </w:rPr>
        <w:t>"</w:t>
      </w:r>
      <w:r w:rsidRPr="009B53A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B53A1">
        <w:rPr>
          <w:rFonts w:asciiTheme="majorBidi" w:hAnsiTheme="majorBidi" w:cstheme="majorBidi"/>
          <w:sz w:val="30"/>
          <w:szCs w:val="30"/>
        </w:rPr>
        <w:t xml:space="preserve">") </w:t>
      </w:r>
      <w:r w:rsidRPr="009B53A1">
        <w:rPr>
          <w:rFonts w:asciiTheme="majorBidi" w:hAnsiTheme="majorBidi" w:cstheme="majorBidi"/>
          <w:sz w:val="30"/>
          <w:szCs w:val="30"/>
          <w:cs/>
        </w:rPr>
        <w:t>และส่วนได้เสียของกลุ่มบริษัทใน</w:t>
      </w:r>
      <w:r w:rsidR="002424C8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9B53A1">
        <w:rPr>
          <w:rFonts w:asciiTheme="majorBidi" w:hAnsiTheme="majorBidi" w:cstheme="majorBidi"/>
          <w:sz w:val="30"/>
          <w:szCs w:val="30"/>
          <w:cs/>
        </w:rPr>
        <w:t>ร่วมค้า</w:t>
      </w:r>
      <w:r w:rsidRPr="009B53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B53A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9B53A1">
        <w:rPr>
          <w:rFonts w:asciiTheme="majorBidi" w:hAnsiTheme="majorBidi" w:cstheme="majorBidi"/>
          <w:sz w:val="30"/>
          <w:szCs w:val="30"/>
        </w:rPr>
        <w:t xml:space="preserve"> </w:t>
      </w:r>
      <w:r w:rsidRPr="009B53A1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176BDA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9B53A1">
        <w:rPr>
          <w:rFonts w:asciiTheme="majorBidi" w:hAnsiTheme="majorBidi" w:cstheme="majorBidi"/>
          <w:sz w:val="30"/>
          <w:szCs w:val="30"/>
          <w:cs/>
        </w:rPr>
        <w:t xml:space="preserve">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9B53A1">
        <w:rPr>
          <w:rFonts w:asciiTheme="majorBidi" w:hAnsiTheme="majorBidi" w:cstheme="majorBidi" w:hint="cs"/>
          <w:sz w:val="30"/>
          <w:szCs w:val="30"/>
          <w:cs/>
        </w:rPr>
        <w:t>ไป</w:t>
      </w:r>
    </w:p>
    <w:p w14:paraId="5647C0CB" w14:textId="19BC04EA" w:rsidR="00246066" w:rsidRDefault="0024606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rPr>
          <w:rFonts w:asciiTheme="majorBidi" w:hAnsiTheme="majorBidi" w:cstheme="majorBidi"/>
          <w:i/>
          <w:iCs/>
          <w:sz w:val="30"/>
          <w:szCs w:val="30"/>
        </w:rPr>
      </w:pPr>
    </w:p>
    <w:p w14:paraId="3DDCF63B" w14:textId="0634F085" w:rsidR="00085867" w:rsidRDefault="00085867" w:rsidP="00717753">
      <w:pPr>
        <w:autoSpaceDE w:val="0"/>
        <w:autoSpaceDN w:val="0"/>
        <w:adjustRightInd w:val="0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14:paraId="37FBDBFC" w14:textId="543318D4" w:rsidR="00756C53" w:rsidRDefault="00756C53" w:rsidP="00717753">
      <w:pPr>
        <w:autoSpaceDE w:val="0"/>
        <w:autoSpaceDN w:val="0"/>
        <w:adjustRightInd w:val="0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14:paraId="474C6564" w14:textId="58DA8824" w:rsidR="00756C53" w:rsidRDefault="00756C53" w:rsidP="00717753">
      <w:pPr>
        <w:autoSpaceDE w:val="0"/>
        <w:autoSpaceDN w:val="0"/>
        <w:adjustRightInd w:val="0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14:paraId="52A5AC9C" w14:textId="77777777" w:rsidR="00756C53" w:rsidRPr="001D5E30" w:rsidRDefault="00756C53" w:rsidP="00717753">
      <w:pPr>
        <w:autoSpaceDE w:val="0"/>
        <w:autoSpaceDN w:val="0"/>
        <w:adjustRightInd w:val="0"/>
        <w:ind w:left="90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7E8FE8D3" w14:textId="77777777" w:rsidR="005C0B49" w:rsidRPr="00C14593" w:rsidRDefault="005C0B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2"/>
          <w:szCs w:val="2"/>
          <w:cs/>
        </w:rPr>
      </w:pPr>
    </w:p>
    <w:p w14:paraId="71E3EE7F" w14:textId="3F2F49C3" w:rsidR="00D94804" w:rsidRPr="008426EE" w:rsidRDefault="008426EE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บุคคล</w:t>
      </w:r>
      <w:r w:rsidR="008F2CC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หรือ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กิจการที่เกี่ยวข้องกัน</w:t>
      </w:r>
    </w:p>
    <w:p w14:paraId="5041641D" w14:textId="77777777" w:rsidR="009E0DD5" w:rsidRPr="002E3445" w:rsidRDefault="009E0DD5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57A49C03" w14:textId="77777777" w:rsidR="00FE2C63" w:rsidRPr="00906BB2" w:rsidRDefault="00FE2C63" w:rsidP="00906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06BB2">
        <w:rPr>
          <w:rFonts w:asciiTheme="majorBidi" w:hAnsiTheme="majorBidi" w:cstheme="majorBidi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772F8AC2" w14:textId="77777777" w:rsidR="00FE2C63" w:rsidRDefault="00FE2C63" w:rsidP="00344305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7AA8E9D" w14:textId="22CD11E3" w:rsidR="00677076" w:rsidRPr="00623946" w:rsidRDefault="00677076" w:rsidP="00344305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23946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และการร่วมค้าได้เปิดเผยใน</w:t>
      </w:r>
      <w:r w:rsidRPr="003B17E9">
        <w:rPr>
          <w:rFonts w:asciiTheme="majorBidi" w:hAnsiTheme="majorBidi" w:cstheme="majorBidi"/>
          <w:b/>
          <w:sz w:val="30"/>
          <w:szCs w:val="30"/>
          <w:cs/>
        </w:rPr>
        <w:t>หมายเหตุ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Pr="001E33B8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D506F1">
        <w:rPr>
          <w:rFonts w:asciiTheme="majorBidi" w:hAnsiTheme="majorBidi" w:cstheme="majorBidi"/>
          <w:bCs/>
          <w:sz w:val="30"/>
          <w:szCs w:val="30"/>
        </w:rPr>
        <w:t>8</w:t>
      </w:r>
      <w:r w:rsidRPr="001E33B8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1E33B8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D506F1">
        <w:rPr>
          <w:rFonts w:asciiTheme="majorBidi" w:hAnsiTheme="majorBidi" w:cstheme="majorBidi"/>
          <w:bCs/>
          <w:sz w:val="30"/>
          <w:szCs w:val="30"/>
        </w:rPr>
        <w:t>9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F651E7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บุคคล</w:t>
      </w:r>
      <w:r w:rsidRPr="00677076">
        <w:rPr>
          <w:rFonts w:asciiTheme="majorBidi" w:hAnsiTheme="majorBidi" w:cstheme="majorBidi"/>
          <w:b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652E1452" w14:textId="77777777" w:rsidR="008F1562" w:rsidRPr="002E3445" w:rsidRDefault="008F156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530"/>
        <w:gridCol w:w="3780"/>
      </w:tblGrid>
      <w:tr w:rsidR="00C45653" w:rsidRPr="00646EA6" w14:paraId="32199B97" w14:textId="77777777" w:rsidTr="002D40A1">
        <w:trPr>
          <w:trHeight w:val="342"/>
          <w:tblHeader/>
        </w:trPr>
        <w:tc>
          <w:tcPr>
            <w:tcW w:w="4050" w:type="dxa"/>
          </w:tcPr>
          <w:p w14:paraId="33CE6E39" w14:textId="77777777" w:rsidR="00C45653" w:rsidRPr="00646EA6" w:rsidRDefault="00C45653" w:rsidP="00B849FF">
            <w:pPr>
              <w:tabs>
                <w:tab w:val="left" w:pos="0"/>
              </w:tabs>
              <w:spacing w:before="120" w:line="240" w:lineRule="atLeast"/>
              <w:ind w:right="45"/>
              <w:rPr>
                <w:b/>
                <w:bCs/>
                <w:sz w:val="30"/>
                <w:szCs w:val="30"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116751C8" w14:textId="77777777" w:rsidR="00C45653" w:rsidRPr="00646EA6" w:rsidRDefault="00C45653" w:rsidP="00344305">
            <w:pPr>
              <w:tabs>
                <w:tab w:val="left" w:pos="1152"/>
              </w:tabs>
              <w:spacing w:before="120" w:line="240" w:lineRule="atLeast"/>
              <w:ind w:left="-18"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80" w:type="dxa"/>
          </w:tcPr>
          <w:p w14:paraId="43B92DAA" w14:textId="77777777" w:rsidR="00C45653" w:rsidRPr="00646EA6" w:rsidRDefault="00C45653" w:rsidP="00344305">
            <w:pPr>
              <w:tabs>
                <w:tab w:val="left" w:pos="0"/>
              </w:tabs>
              <w:spacing w:before="120" w:line="240" w:lineRule="atLeast"/>
              <w:ind w:right="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45653" w:rsidRPr="00E42252" w14:paraId="1031C6E4" w14:textId="77777777" w:rsidTr="002D40A1">
        <w:trPr>
          <w:trHeight w:val="342"/>
        </w:trPr>
        <w:tc>
          <w:tcPr>
            <w:tcW w:w="4050" w:type="dxa"/>
          </w:tcPr>
          <w:p w14:paraId="1B72B89D" w14:textId="77777777" w:rsidR="00C45653" w:rsidRDefault="00C45653" w:rsidP="00344305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</w:rPr>
            </w:pPr>
            <w:r w:rsidRPr="000658AE">
              <w:rPr>
                <w:rFonts w:ascii="Angsana New" w:hAnsi="Angsana New" w:hint="cs"/>
                <w:sz w:val="30"/>
                <w:szCs w:val="30"/>
                <w:cs/>
              </w:rPr>
              <w:t>ครอบครัว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แจ้งอยู่และครอบครัว</w:t>
            </w:r>
          </w:p>
          <w:p w14:paraId="1B2120D3" w14:textId="77777777" w:rsidR="00C45653" w:rsidRPr="00E42252" w:rsidRDefault="00C45653" w:rsidP="00344305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วัชรธรรม</w:t>
            </w:r>
          </w:p>
        </w:tc>
        <w:tc>
          <w:tcPr>
            <w:tcW w:w="1530" w:type="dxa"/>
          </w:tcPr>
          <w:p w14:paraId="60F5048F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2BCCDD9" w14:textId="77777777" w:rsidR="00C45653" w:rsidRPr="00E42252" w:rsidRDefault="00C45653" w:rsidP="00344305">
            <w:pPr>
              <w:tabs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58AE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C45653" w:rsidRPr="00E42252" w14:paraId="058F2378" w14:textId="77777777" w:rsidTr="002D40A1">
        <w:trPr>
          <w:trHeight w:val="342"/>
        </w:trPr>
        <w:tc>
          <w:tcPr>
            <w:tcW w:w="4050" w:type="dxa"/>
          </w:tcPr>
          <w:p w14:paraId="60A7D020" w14:textId="77777777" w:rsidR="00C45653" w:rsidRDefault="00C45653" w:rsidP="00344305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6B1B8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เซฟ เทรด อินเตอร์เนชั่นแนล</w:t>
            </w:r>
            <w:r w:rsidRPr="006B1B8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20E8376A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7A2A48B" w14:textId="77777777" w:rsidR="00C45653" w:rsidRPr="00E42252" w:rsidRDefault="00C45653" w:rsidP="00344305">
            <w:pPr>
              <w:tabs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9470BA">
              <w:rPr>
                <w:rFonts w:ascii="Angsana New" w:hAnsi="Angsana New" w:hint="cs"/>
                <w:sz w:val="30"/>
                <w:szCs w:val="30"/>
                <w:cs/>
              </w:rPr>
              <w:t>ถือหุ้นรายใหญ่</w:t>
            </w:r>
          </w:p>
        </w:tc>
      </w:tr>
      <w:tr w:rsidR="00C45653" w:rsidRPr="00E42252" w14:paraId="118037CF" w14:textId="77777777" w:rsidTr="002D40A1">
        <w:trPr>
          <w:trHeight w:val="342"/>
        </w:trPr>
        <w:tc>
          <w:tcPr>
            <w:tcW w:w="4050" w:type="dxa"/>
          </w:tcPr>
          <w:p w14:paraId="1F93D92C" w14:textId="77777777" w:rsidR="00C45653" w:rsidRPr="00A6452E" w:rsidRDefault="005B4AE2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hyperlink r:id="rId8" w:history="1">
              <w:r w:rsidR="00C45653">
                <w:rPr>
                  <w:rFonts w:ascii="Angsana New" w:hAnsi="Angsana New"/>
                  <w:sz w:val="30"/>
                  <w:szCs w:val="30"/>
                  <w:cs/>
                </w:rPr>
                <w:t xml:space="preserve">บริษัท </w:t>
              </w:r>
              <w:r w:rsidR="00C45653">
                <w:rPr>
                  <w:rFonts w:ascii="Angsana New" w:hAnsi="Angsana New" w:hint="cs"/>
                  <w:sz w:val="30"/>
                  <w:szCs w:val="30"/>
                  <w:cs/>
                </w:rPr>
                <w:t>เธียรสุรัตน์ ลีสซิ่ง</w:t>
              </w:r>
              <w:r w:rsidR="00C45653" w:rsidRPr="00A6452E">
                <w:rPr>
                  <w:rFonts w:ascii="Angsana New" w:hAnsi="Angsana New"/>
                  <w:sz w:val="30"/>
                  <w:szCs w:val="30"/>
                  <w:cs/>
                </w:rPr>
                <w:t xml:space="preserve"> จำกัด</w:t>
              </w:r>
            </w:hyperlink>
          </w:p>
        </w:tc>
        <w:tc>
          <w:tcPr>
            <w:tcW w:w="1530" w:type="dxa"/>
          </w:tcPr>
          <w:p w14:paraId="05FF2303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7EEDC25" w14:textId="77777777" w:rsidR="00C45653" w:rsidRPr="00E42252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9470BA">
              <w:rPr>
                <w:rFonts w:ascii="Angsana New" w:hAnsi="Angsana New" w:hint="cs"/>
                <w:sz w:val="30"/>
                <w:szCs w:val="30"/>
                <w:cs/>
              </w:rPr>
              <w:t>ถือหุ้นรายใหญ่</w:t>
            </w:r>
          </w:p>
        </w:tc>
      </w:tr>
      <w:tr w:rsidR="001414D2" w:rsidRPr="00E42252" w14:paraId="7FCDAFDB" w14:textId="77777777" w:rsidTr="002D40A1">
        <w:trPr>
          <w:trHeight w:val="342"/>
        </w:trPr>
        <w:tc>
          <w:tcPr>
            <w:tcW w:w="4050" w:type="dxa"/>
          </w:tcPr>
          <w:p w14:paraId="046C1F69" w14:textId="66F1E994" w:rsidR="001414D2" w:rsidRDefault="005B4AE2" w:rsidP="00344305">
            <w:pPr>
              <w:tabs>
                <w:tab w:val="left" w:pos="0"/>
                <w:tab w:val="left" w:pos="162"/>
              </w:tabs>
              <w:ind w:left="162" w:right="-90" w:hanging="180"/>
            </w:pPr>
            <w:hyperlink r:id="rId9" w:history="1">
              <w:r w:rsidR="001414D2">
                <w:rPr>
                  <w:rFonts w:ascii="Angsana New" w:hAnsi="Angsana New"/>
                  <w:sz w:val="30"/>
                  <w:szCs w:val="30"/>
                  <w:cs/>
                </w:rPr>
                <w:t xml:space="preserve">บริษัท </w:t>
              </w:r>
              <w:r w:rsidR="001414D2">
                <w:rPr>
                  <w:rFonts w:ascii="Angsana New" w:hAnsi="Angsana New" w:hint="cs"/>
                  <w:sz w:val="30"/>
                  <w:szCs w:val="30"/>
                  <w:cs/>
                </w:rPr>
                <w:t>อัลไพน์ วอเตอร์</w:t>
              </w:r>
              <w:r w:rsidR="001414D2" w:rsidRPr="00A6452E">
                <w:rPr>
                  <w:rFonts w:ascii="Angsana New" w:hAnsi="Angsana New"/>
                  <w:sz w:val="30"/>
                  <w:szCs w:val="30"/>
                  <w:cs/>
                </w:rPr>
                <w:t xml:space="preserve"> จำกัด</w:t>
              </w:r>
            </w:hyperlink>
          </w:p>
        </w:tc>
        <w:tc>
          <w:tcPr>
            <w:tcW w:w="1530" w:type="dxa"/>
          </w:tcPr>
          <w:p w14:paraId="42FDB8B1" w14:textId="7361785E" w:rsidR="001414D2" w:rsidRPr="000C2BF4" w:rsidRDefault="002D40A1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AA324F6" w14:textId="1EC08E02" w:rsidR="001414D2" w:rsidRPr="00E42252" w:rsidRDefault="002D40A1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9470BA">
              <w:rPr>
                <w:rFonts w:ascii="Angsana New" w:hAnsi="Angsana New" w:hint="cs"/>
                <w:sz w:val="30"/>
                <w:szCs w:val="30"/>
                <w:cs/>
              </w:rPr>
              <w:t>ถือหุ้นรายใหญ่</w:t>
            </w:r>
          </w:p>
        </w:tc>
      </w:tr>
      <w:tr w:rsidR="00C45653" w:rsidRPr="00E42252" w14:paraId="4A2F78E4" w14:textId="77777777" w:rsidTr="002D40A1">
        <w:trPr>
          <w:trHeight w:val="342"/>
        </w:trPr>
        <w:tc>
          <w:tcPr>
            <w:tcW w:w="4050" w:type="dxa"/>
          </w:tcPr>
          <w:p w14:paraId="7EE9B4CC" w14:textId="4D976383" w:rsidR="00C45653" w:rsidRPr="000658AE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ทีเอสอาร์ ลาว จำกัด</w:t>
            </w:r>
            <w:r w:rsidR="00906BB2">
              <w:rPr>
                <w:rFonts w:ascii="Angsana New" w:hAnsi="Angsana New" w:hint="cs"/>
                <w:sz w:val="30"/>
                <w:szCs w:val="30"/>
                <w:cs/>
              </w:rPr>
              <w:t xml:space="preserve"> *</w:t>
            </w:r>
          </w:p>
        </w:tc>
        <w:tc>
          <w:tcPr>
            <w:tcW w:w="1530" w:type="dxa"/>
          </w:tcPr>
          <w:p w14:paraId="66C9E394" w14:textId="77777777" w:rsidR="00C45653" w:rsidRPr="000658AE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3780" w:type="dxa"/>
          </w:tcPr>
          <w:p w14:paraId="6A2C8D23" w14:textId="77777777" w:rsidR="00C45653" w:rsidRPr="00E42252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เป็นการร่วมค้า</w:t>
            </w:r>
          </w:p>
        </w:tc>
      </w:tr>
      <w:tr w:rsidR="00C45653" w14:paraId="1B5FB25A" w14:textId="77777777" w:rsidTr="002D40A1">
        <w:trPr>
          <w:trHeight w:val="342"/>
        </w:trPr>
        <w:tc>
          <w:tcPr>
            <w:tcW w:w="4050" w:type="dxa"/>
          </w:tcPr>
          <w:p w14:paraId="1A3DA25D" w14:textId="77777777" w:rsidR="00C45653" w:rsidRPr="00AD1432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AD14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เบตเตอร์</w:t>
            </w:r>
            <w:r w:rsidRPr="00AD14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ดรีมส์</w:t>
            </w:r>
            <w:r w:rsidRPr="00AD14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498A93F7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45B3DD3" w14:textId="77777777" w:rsidR="00C45653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653" w14:paraId="057E2298" w14:textId="77777777" w:rsidTr="002D40A1">
        <w:trPr>
          <w:trHeight w:val="342"/>
        </w:trPr>
        <w:tc>
          <w:tcPr>
            <w:tcW w:w="4050" w:type="dxa"/>
          </w:tcPr>
          <w:p w14:paraId="4149F359" w14:textId="77777777" w:rsidR="00C45653" w:rsidRPr="00B374F0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ไอดีล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วอเตอร์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4D097034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E2250AE" w14:textId="77777777" w:rsidR="00C45653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653" w14:paraId="25E59D2E" w14:textId="77777777" w:rsidTr="002D40A1">
        <w:trPr>
          <w:trHeight w:val="342"/>
        </w:trPr>
        <w:tc>
          <w:tcPr>
            <w:tcW w:w="4050" w:type="dxa"/>
          </w:tcPr>
          <w:p w14:paraId="5301CC9A" w14:textId="77777777" w:rsidR="00C45653" w:rsidRPr="00B374F0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อินเทอร์เน็ตประเทศไทย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0713104F" w14:textId="77777777" w:rsidR="00C45653" w:rsidRPr="00E42252" w:rsidRDefault="00C45653" w:rsidP="0001345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1654A72" w14:textId="77777777" w:rsidR="00C45653" w:rsidRDefault="00C45653" w:rsidP="00013450">
            <w:pPr>
              <w:tabs>
                <w:tab w:val="left" w:pos="0"/>
              </w:tabs>
              <w:ind w:right="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5653" w14:paraId="09568878" w14:textId="77777777" w:rsidTr="002D40A1">
        <w:trPr>
          <w:trHeight w:val="342"/>
        </w:trPr>
        <w:tc>
          <w:tcPr>
            <w:tcW w:w="4050" w:type="dxa"/>
          </w:tcPr>
          <w:p w14:paraId="74CBB62A" w14:textId="77777777" w:rsidR="00C45653" w:rsidRPr="00B374F0" w:rsidRDefault="00C45653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ซีโอแอล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46186766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1439922" w14:textId="77777777" w:rsidR="00C45653" w:rsidRDefault="00C45653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D17B87" w14:paraId="561624C3" w14:textId="77777777" w:rsidTr="002D40A1">
        <w:trPr>
          <w:trHeight w:val="342"/>
        </w:trPr>
        <w:tc>
          <w:tcPr>
            <w:tcW w:w="4050" w:type="dxa"/>
          </w:tcPr>
          <w:p w14:paraId="007B6AC3" w14:textId="136D67B1" w:rsidR="00D17B87" w:rsidRPr="00B374F0" w:rsidRDefault="00D17B87" w:rsidP="00344305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19BB60C2" w14:textId="672F9BA2" w:rsidR="00D17B87" w:rsidRPr="00E42252" w:rsidRDefault="00D17B87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</w:tcPr>
          <w:p w14:paraId="447BA282" w14:textId="3F7EA60C" w:rsidR="00D17B87" w:rsidRDefault="00D17B87" w:rsidP="00344305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</w:t>
            </w:r>
            <w:r w:rsidR="002424C8">
              <w:rPr>
                <w:rFonts w:ascii="Angsana New" w:hAnsi="Angsana New" w:hint="cs"/>
                <w:sz w:val="30"/>
                <w:szCs w:val="30"/>
                <w:cs/>
              </w:rPr>
              <w:t>และบริษัท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6EA6">
              <w:rPr>
                <w:rFonts w:ascii="Angsana New" w:hAnsi="Angsana New"/>
                <w:sz w:val="30"/>
                <w:szCs w:val="30"/>
              </w:rPr>
              <w:t>(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646EA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7B87" w:rsidRPr="00646EA6" w14:paraId="67590AA5" w14:textId="77777777" w:rsidTr="002D40A1">
        <w:tc>
          <w:tcPr>
            <w:tcW w:w="4050" w:type="dxa"/>
          </w:tcPr>
          <w:p w14:paraId="1C1703B0" w14:textId="4F4D8DD1" w:rsidR="00D17B87" w:rsidRPr="00646EA6" w:rsidRDefault="00D17B87" w:rsidP="00344305">
            <w:pPr>
              <w:tabs>
                <w:tab w:val="left" w:pos="0"/>
                <w:tab w:val="left" w:pos="1152"/>
                <w:tab w:val="left" w:pos="4752"/>
              </w:tabs>
              <w:ind w:right="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F52A0A" w14:textId="77777777" w:rsidR="00D17B87" w:rsidRPr="00646EA6" w:rsidRDefault="00D17B87" w:rsidP="00344305">
            <w:pPr>
              <w:tabs>
                <w:tab w:val="left" w:pos="1152"/>
                <w:tab w:val="left" w:pos="4752"/>
              </w:tabs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</w:tcPr>
          <w:p w14:paraId="0D5A96D4" w14:textId="0FCD3A98" w:rsidR="00D17B87" w:rsidRPr="00646EA6" w:rsidRDefault="00D17B87" w:rsidP="00344305">
            <w:pPr>
              <w:tabs>
                <w:tab w:val="left" w:pos="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62F73D4" w14:textId="795E8A6A" w:rsidR="00EB0F54" w:rsidRPr="00906BB2" w:rsidRDefault="00906BB2" w:rsidP="00906BB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06BB2">
        <w:rPr>
          <w:rFonts w:asciiTheme="majorBidi" w:hAnsiTheme="majorBidi" w:cstheme="majorBidi" w:hint="cs"/>
          <w:b/>
          <w:sz w:val="30"/>
          <w:szCs w:val="30"/>
          <w:cs/>
        </w:rPr>
        <w:t>*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06BB2">
        <w:rPr>
          <w:rFonts w:asciiTheme="majorBidi" w:hAnsiTheme="majorBidi" w:cstheme="majorBidi" w:hint="cs"/>
          <w:b/>
          <w:sz w:val="30"/>
          <w:szCs w:val="30"/>
          <w:cs/>
        </w:rPr>
        <w:t xml:space="preserve">ในที่ประชุมคณะกรรมการบริษัทวันที่ </w:t>
      </w:r>
      <w:r w:rsidRPr="00906BB2">
        <w:rPr>
          <w:rFonts w:asciiTheme="majorBidi" w:hAnsiTheme="majorBidi" w:cstheme="majorBidi"/>
          <w:bCs/>
          <w:sz w:val="30"/>
          <w:szCs w:val="30"/>
        </w:rPr>
        <w:t>27</w:t>
      </w:r>
      <w:r w:rsidRPr="00906BB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6BB2">
        <w:rPr>
          <w:rFonts w:asciiTheme="majorBidi" w:hAnsiTheme="majorBidi" w:cstheme="majorBidi" w:hint="cs"/>
          <w:b/>
          <w:sz w:val="30"/>
          <w:szCs w:val="30"/>
          <w:cs/>
        </w:rPr>
        <w:t xml:space="preserve">ตุลาคม </w:t>
      </w:r>
      <w:r w:rsidRPr="00906BB2">
        <w:rPr>
          <w:rFonts w:asciiTheme="majorBidi" w:hAnsiTheme="majorBidi" w:cstheme="majorBidi"/>
          <w:bCs/>
          <w:sz w:val="30"/>
          <w:szCs w:val="30"/>
        </w:rPr>
        <w:t>2564</w:t>
      </w:r>
      <w:r w:rsidRPr="00906BB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06BB2">
        <w:rPr>
          <w:rFonts w:asciiTheme="majorBidi" w:hAnsiTheme="majorBidi" w:cstheme="majorBidi" w:hint="cs"/>
          <w:b/>
          <w:sz w:val="30"/>
          <w:szCs w:val="30"/>
          <w:cs/>
        </w:rPr>
        <w:t>คณะกรรมการมีมติอนุมัติปิดบริษัท ทีเอสอาร์ ลาว จำกัด  ขณะนี้อยู่ระหว่างการดำเนินการตามกฎหมายและทางบัญชี</w:t>
      </w:r>
    </w:p>
    <w:p w14:paraId="7224AAD3" w14:textId="553F5636" w:rsidR="00DA1B07" w:rsidRPr="00EE33F0" w:rsidRDefault="00DA1B07" w:rsidP="00344305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450"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W w:w="924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3"/>
        <w:gridCol w:w="1053"/>
        <w:gridCol w:w="236"/>
        <w:gridCol w:w="1071"/>
        <w:gridCol w:w="236"/>
        <w:gridCol w:w="1118"/>
        <w:gridCol w:w="236"/>
        <w:gridCol w:w="1090"/>
      </w:tblGrid>
      <w:tr w:rsidR="00D1204D" w:rsidRPr="000E1699" w14:paraId="569E4AC6" w14:textId="77777777" w:rsidTr="00201172">
        <w:trPr>
          <w:tblHeader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A5133" w14:textId="69854CD5" w:rsidR="00D1204D" w:rsidRPr="0084253B" w:rsidRDefault="00F651E7" w:rsidP="00F651E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425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9BE69" w14:textId="77777777" w:rsidR="00D1204D" w:rsidRPr="000E1699" w:rsidRDefault="00D1204D" w:rsidP="0034430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6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946A" w14:textId="77777777" w:rsidR="00D1204D" w:rsidRPr="000E1699" w:rsidRDefault="00D1204D" w:rsidP="0034430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C9148" w14:textId="77777777" w:rsidR="00D1204D" w:rsidRPr="000E1699" w:rsidRDefault="00D1204D" w:rsidP="0034430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16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880" w:rsidRPr="000E1699" w14:paraId="5DC14DEE" w14:textId="77777777" w:rsidTr="00201172">
        <w:trPr>
          <w:tblHeader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830C" w14:textId="77777777" w:rsidR="00D1204D" w:rsidRPr="000E1699" w:rsidRDefault="00D1204D" w:rsidP="00344305">
            <w:pPr>
              <w:ind w:right="-328"/>
              <w:rPr>
                <w:rFonts w:ascii="Angsana New" w:hAnsi="Angsana New"/>
                <w:sz w:val="30"/>
                <w:szCs w:val="30"/>
                <w:cs/>
              </w:rPr>
            </w:pPr>
            <w:r w:rsidRPr="000E16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364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0E16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E16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364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364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B1329" w14:textId="4CA1B46F" w:rsidR="00D1204D" w:rsidRPr="000E1699" w:rsidRDefault="00DE642E" w:rsidP="00344305">
            <w:pPr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B07C0" w14:textId="77777777" w:rsidR="00D1204D" w:rsidRPr="000E1699" w:rsidRDefault="00D1204D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53441" w14:textId="672DA528" w:rsidR="00D1204D" w:rsidRPr="000E1699" w:rsidRDefault="00DE642E" w:rsidP="0034430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283D9" w14:textId="77777777" w:rsidR="00D1204D" w:rsidRPr="000E1699" w:rsidRDefault="00D1204D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8D468" w14:textId="76B6EF77" w:rsidR="00D1204D" w:rsidRPr="000E1699" w:rsidRDefault="00DE642E" w:rsidP="003443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5294" w14:textId="77777777" w:rsidR="00D1204D" w:rsidRPr="000E1699" w:rsidRDefault="00D1204D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1C578" w14:textId="138C6205" w:rsidR="00D1204D" w:rsidRPr="000E1699" w:rsidRDefault="00DE642E" w:rsidP="0034430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1204D" w:rsidRPr="00646EA6" w14:paraId="2DFD8177" w14:textId="77777777" w:rsidTr="00201172">
        <w:trPr>
          <w:tblHeader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8C49" w14:textId="77777777" w:rsidR="00D1204D" w:rsidRPr="000E1699" w:rsidRDefault="00D1204D" w:rsidP="00344305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DAAC7" w14:textId="77777777" w:rsidR="00D1204D" w:rsidRPr="00646EA6" w:rsidRDefault="00D1204D" w:rsidP="0034430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169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16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4880" w:rsidRPr="00646EA6" w14:paraId="3F1843E2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C7EBB" w14:textId="77777777" w:rsidR="00D1204D" w:rsidRPr="00646EA6" w:rsidRDefault="00D1204D" w:rsidP="0034430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6B73C" w14:textId="77777777" w:rsidR="00D1204D" w:rsidRPr="002F0B72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03078" w14:textId="77777777" w:rsidR="00D1204D" w:rsidRPr="002F0B72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043DC" w14:textId="77777777" w:rsidR="00D1204D" w:rsidRPr="00CB1057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827B7" w14:textId="77777777" w:rsidR="00D1204D" w:rsidRPr="002F0B72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85453" w14:textId="77777777" w:rsidR="00D1204D" w:rsidRPr="002F0B72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7BA82" w14:textId="77777777" w:rsidR="00D1204D" w:rsidRPr="002F0B72" w:rsidRDefault="00D1204D" w:rsidP="00344305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AFC91" w14:textId="77777777" w:rsidR="00D1204D" w:rsidRPr="000955EC" w:rsidRDefault="00D1204D" w:rsidP="00344305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880" w:rsidRPr="00646EA6" w14:paraId="327E7B52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0FCA9" w14:textId="77777777" w:rsidR="00DE642E" w:rsidRPr="00646EA6" w:rsidRDefault="00DE642E" w:rsidP="00DE642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9A4C7" w14:textId="18714029" w:rsidR="00DE642E" w:rsidRPr="00A9489F" w:rsidRDefault="00787072" w:rsidP="0078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347C6" w14:textId="77777777" w:rsidR="00DE642E" w:rsidRPr="00A9489F" w:rsidRDefault="00DE642E" w:rsidP="00DE64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55CD5" w14:textId="5864075C" w:rsidR="00DE642E" w:rsidRPr="00FF4195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7326B" w14:textId="77777777" w:rsidR="00DE642E" w:rsidRPr="00A9489F" w:rsidRDefault="00DE642E" w:rsidP="00DE64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600F2" w14:textId="3FA5CF6F" w:rsidR="00DE642E" w:rsidRPr="00A9489F" w:rsidRDefault="003964C7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144,314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F2818" w14:textId="77777777" w:rsidR="00DE642E" w:rsidRPr="00A9489F" w:rsidRDefault="00DE642E" w:rsidP="00DE642E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1F4EF" w14:textId="19EEE100" w:rsidR="00DE642E" w:rsidRPr="000955E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221,866</w:t>
            </w:r>
          </w:p>
        </w:tc>
      </w:tr>
      <w:tr w:rsidR="00124880" w:rsidRPr="00646EA6" w14:paraId="6BC8E1BB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DD46D" w14:textId="77777777" w:rsidR="00DE642E" w:rsidRPr="00646EA6" w:rsidRDefault="00DE642E" w:rsidP="00DE64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B0C4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B390E" w14:textId="4BB72209" w:rsidR="00DE642E" w:rsidRPr="00A9489F" w:rsidRDefault="00787072" w:rsidP="0078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8B7A8" w14:textId="77777777" w:rsidR="00DE642E" w:rsidRPr="00A9489F" w:rsidRDefault="00DE642E" w:rsidP="00DE64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AA5B0" w14:textId="637EF16B" w:rsidR="00DE642E" w:rsidRPr="00FF4195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31BDE" w14:textId="77777777" w:rsidR="00DE642E" w:rsidRPr="00A9489F" w:rsidRDefault="00DE642E" w:rsidP="00DE64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0DFB3" w14:textId="3D7CE608" w:rsidR="00DE642E" w:rsidRPr="00A9489F" w:rsidRDefault="003964C7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2BDE1" w14:textId="77777777" w:rsidR="00DE642E" w:rsidRPr="00A9489F" w:rsidRDefault="00DE642E" w:rsidP="00DE642E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B3123" w14:textId="6B38B020" w:rsidR="00DE642E" w:rsidRPr="000955E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5,761</w:t>
            </w:r>
          </w:p>
        </w:tc>
      </w:tr>
      <w:tr w:rsidR="00124880" w:rsidRPr="00646EA6" w14:paraId="6362ABB0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8B0DB" w14:textId="77777777" w:rsidR="00DE642E" w:rsidRPr="00646EA6" w:rsidRDefault="00DE642E" w:rsidP="00DE64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58704" w14:textId="4BA19580" w:rsidR="00DE642E" w:rsidRPr="00A9489F" w:rsidRDefault="00787072" w:rsidP="0078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98CE8" w14:textId="77777777" w:rsidR="00DE642E" w:rsidRPr="00A9489F" w:rsidRDefault="00DE642E" w:rsidP="00DE64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F5BB3" w14:textId="69116E01" w:rsidR="00DE642E" w:rsidRPr="00FF4195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DBD70" w14:textId="77777777" w:rsidR="00DE642E" w:rsidRPr="00A9489F" w:rsidRDefault="00DE642E" w:rsidP="00DE64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9629A" w14:textId="0B234176" w:rsidR="00DE642E" w:rsidRPr="00A9489F" w:rsidRDefault="003964C7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8A3E3" w14:textId="77777777" w:rsidR="00DE642E" w:rsidRPr="00A9489F" w:rsidRDefault="00DE642E" w:rsidP="00DE64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3EB31" w14:textId="6B63265A" w:rsidR="00DE642E" w:rsidRPr="000955E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559</w:t>
            </w:r>
          </w:p>
        </w:tc>
      </w:tr>
      <w:tr w:rsidR="005D68BF" w:rsidRPr="00646EA6" w14:paraId="7D8B8D78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0E3CF" w14:textId="3D94FFE5" w:rsidR="005D68BF" w:rsidRPr="00646EA6" w:rsidRDefault="005D68BF" w:rsidP="00DE642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081CC" w14:textId="10F12E5D" w:rsidR="005D68BF" w:rsidRPr="00A9489F" w:rsidRDefault="00787072" w:rsidP="0078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043DB" w14:textId="77777777" w:rsidR="005D68BF" w:rsidRPr="00A9489F" w:rsidRDefault="005D68BF" w:rsidP="00DE64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7ECBE" w14:textId="5A3D21D9" w:rsidR="005D68BF" w:rsidRDefault="005D68BF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21A19" w14:textId="77777777" w:rsidR="005D68BF" w:rsidRPr="00A9489F" w:rsidRDefault="005D68BF" w:rsidP="00DE64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0328F" w14:textId="768E3148" w:rsidR="005D68BF" w:rsidRPr="00A9489F" w:rsidRDefault="003964C7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06CFE" w14:textId="77777777" w:rsidR="005D68BF" w:rsidRPr="00A9489F" w:rsidRDefault="005D68BF" w:rsidP="00DE64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22C56" w14:textId="4CFB3905" w:rsidR="005D68BF" w:rsidRDefault="004772A0" w:rsidP="0047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24880" w:rsidRPr="00646EA6" w14:paraId="021FAC62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5B616690" w14:textId="77777777" w:rsidR="00DE642E" w:rsidRPr="002E0BD6" w:rsidRDefault="00DE642E" w:rsidP="00DE64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8842B" w14:textId="0F8C579E" w:rsidR="00DE642E" w:rsidRPr="00A9489F" w:rsidRDefault="00787072" w:rsidP="0078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34800" w14:textId="77777777" w:rsidR="00DE642E" w:rsidRPr="00A9489F" w:rsidRDefault="00DE642E" w:rsidP="00DE64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E14CD" w14:textId="4E92D974" w:rsidR="00DE642E" w:rsidRPr="00FF4195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0A60F" w14:textId="77777777" w:rsidR="00DE642E" w:rsidRPr="00A9489F" w:rsidRDefault="00DE642E" w:rsidP="00DE64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F6005" w14:textId="2DE1C3AA" w:rsidR="00DE642E" w:rsidRPr="00A9489F" w:rsidRDefault="003964C7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38019" w14:textId="77777777" w:rsidR="00DE642E" w:rsidRPr="00A9489F" w:rsidRDefault="00DE642E" w:rsidP="00DE642E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62895" w14:textId="3BC1DD7B" w:rsidR="00DE642E" w:rsidRPr="000955E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3,277</w:t>
            </w:r>
          </w:p>
        </w:tc>
      </w:tr>
      <w:tr w:rsidR="00124880" w:rsidRPr="00646EA6" w14:paraId="48408681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12C4F3FB" w14:textId="77777777" w:rsidR="00DE642E" w:rsidRPr="002E0BD6" w:rsidRDefault="00DE642E" w:rsidP="00DE642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0A72C" w14:textId="1609F3DC" w:rsidR="00DE642E" w:rsidRPr="00A9489F" w:rsidRDefault="00787072" w:rsidP="0078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054B" w14:textId="77777777" w:rsidR="00DE642E" w:rsidRPr="00F52B2B" w:rsidRDefault="00DE642E" w:rsidP="00DE64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A04F0" w14:textId="4439FB45" w:rsidR="00DE642E" w:rsidRPr="00FF4195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C13E0" w14:textId="77777777" w:rsidR="00DE642E" w:rsidRPr="00F52B2B" w:rsidRDefault="00DE642E" w:rsidP="00DE642E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3440D" w14:textId="1B1FE17D" w:rsidR="00DE642E" w:rsidRPr="00F52B2B" w:rsidRDefault="003964C7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69D98" w14:textId="77777777" w:rsidR="00DE642E" w:rsidRPr="00F52B2B" w:rsidRDefault="00DE642E" w:rsidP="00DE642E">
            <w:pPr>
              <w:tabs>
                <w:tab w:val="decimal" w:pos="97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8C3E9" w14:textId="4820A39B" w:rsidR="00DE642E" w:rsidRPr="000955E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764</w:t>
            </w:r>
          </w:p>
        </w:tc>
      </w:tr>
      <w:tr w:rsidR="00124880" w:rsidRPr="00646EA6" w14:paraId="0B854B35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017E7" w14:textId="77777777" w:rsidR="00DE642E" w:rsidRPr="00646EA6" w:rsidRDefault="00DE642E" w:rsidP="00DE642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1B563" w14:textId="77777777" w:rsidR="00DE642E" w:rsidRPr="00B13DA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860D8" w14:textId="77777777" w:rsidR="00DE642E" w:rsidRPr="00B13DAC" w:rsidRDefault="00DE642E" w:rsidP="00DE64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81C0F" w14:textId="77777777" w:rsidR="00DE642E" w:rsidRPr="00CB1057" w:rsidRDefault="00DE642E" w:rsidP="00DE642E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919E8" w14:textId="77777777" w:rsidR="00DE642E" w:rsidRPr="00B13DAC" w:rsidRDefault="00DE642E" w:rsidP="00DE64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3A46E" w14:textId="77777777" w:rsidR="00DE642E" w:rsidRPr="00B13DA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81748" w14:textId="77777777" w:rsidR="00DE642E" w:rsidRPr="00B13DAC" w:rsidRDefault="00DE642E" w:rsidP="00DE642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200CB" w14:textId="77777777" w:rsidR="00DE642E" w:rsidRPr="00400782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880" w:rsidRPr="00646EA6" w14:paraId="3B85F35F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2F378" w14:textId="77777777" w:rsidR="00DE642E" w:rsidRPr="00FA0EE6" w:rsidRDefault="00DE642E" w:rsidP="00DE64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0E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2F372" w14:textId="77777777" w:rsidR="00DE642E" w:rsidRPr="00B13DA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246BE" w14:textId="77777777" w:rsidR="00DE642E" w:rsidRPr="00B13DAC" w:rsidRDefault="00DE642E" w:rsidP="00DE64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090E9" w14:textId="77777777" w:rsidR="00DE642E" w:rsidRPr="00CB1057" w:rsidRDefault="00DE642E" w:rsidP="00DE642E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402B9" w14:textId="77777777" w:rsidR="00DE642E" w:rsidRPr="00B13DAC" w:rsidRDefault="00DE642E" w:rsidP="00DE64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9695F" w14:textId="77777777" w:rsidR="00DE642E" w:rsidRPr="00B13DA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C2639" w14:textId="77777777" w:rsidR="00DE642E" w:rsidRPr="00B13DAC" w:rsidRDefault="00DE642E" w:rsidP="00DE642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321D7" w14:textId="77777777" w:rsidR="00DE642E" w:rsidRPr="00400782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880" w:rsidRPr="00646EA6" w14:paraId="75A9CBC7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65B2E" w14:textId="77777777" w:rsidR="00DE642E" w:rsidRPr="00646EA6" w:rsidRDefault="00DE642E" w:rsidP="00DE64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E202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4BB1E" w14:textId="3094A963" w:rsidR="00DE642E" w:rsidRPr="000955EC" w:rsidRDefault="003964C7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B4BB6" w14:textId="77777777" w:rsidR="00DE642E" w:rsidRPr="000955EC" w:rsidRDefault="00DE642E" w:rsidP="00DE642E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4487B" w14:textId="07CAC1E1" w:rsidR="00DE642E" w:rsidRPr="000955E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D5579" w14:textId="77777777" w:rsidR="00DE642E" w:rsidRPr="000955EC" w:rsidRDefault="00DE642E" w:rsidP="00DE642E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4E50B" w14:textId="5E6BE2F2" w:rsidR="00DE642E" w:rsidRPr="000955EC" w:rsidRDefault="003964C7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381A1" w14:textId="77777777" w:rsidR="00DE642E" w:rsidRPr="000955EC" w:rsidRDefault="00DE642E" w:rsidP="00DE642E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0E4E3" w14:textId="2764F644" w:rsidR="00DE642E" w:rsidRPr="000955E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2,908</w:t>
            </w:r>
          </w:p>
        </w:tc>
      </w:tr>
      <w:tr w:rsidR="005D68BF" w:rsidRPr="00646EA6" w14:paraId="16F9F331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6361" w14:textId="3A01ECA0" w:rsidR="005D68BF" w:rsidRPr="00CE202F" w:rsidRDefault="005D68BF" w:rsidP="00DE642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B3CB5" w14:textId="37C39111" w:rsidR="005D68BF" w:rsidRPr="000955EC" w:rsidRDefault="003964C7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4B5A3" w14:textId="77777777" w:rsidR="005D68BF" w:rsidRPr="000955EC" w:rsidRDefault="005D68BF" w:rsidP="00DE642E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8E570" w14:textId="20ACB430" w:rsidR="005D68BF" w:rsidRDefault="004772A0" w:rsidP="0047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6CE82" w14:textId="77777777" w:rsidR="005D68BF" w:rsidRPr="000955EC" w:rsidRDefault="005D68BF" w:rsidP="00DE642E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D1C62" w14:textId="6C8CF4CE" w:rsidR="005D68BF" w:rsidRPr="000955EC" w:rsidRDefault="003964C7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69633" w14:textId="77777777" w:rsidR="005D68BF" w:rsidRPr="000955EC" w:rsidRDefault="005D68BF" w:rsidP="00DE642E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CD7A6" w14:textId="599890E3" w:rsidR="005D68BF" w:rsidRDefault="004772A0" w:rsidP="00477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24880" w:rsidRPr="00646EA6" w14:paraId="55083F67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3F10" w14:textId="77777777" w:rsidR="00DE642E" w:rsidRDefault="00DE642E" w:rsidP="00DE642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F11DF" w14:textId="4CF52740" w:rsidR="00DE642E" w:rsidRPr="000955EC" w:rsidRDefault="003964C7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D4F4F" w14:textId="77777777" w:rsidR="00DE642E" w:rsidRPr="000955EC" w:rsidRDefault="00DE642E" w:rsidP="00DE642E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8657C" w14:textId="4BC46672" w:rsidR="00DE642E" w:rsidRPr="000955E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7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A3371" w14:textId="77777777" w:rsidR="00DE642E" w:rsidRPr="000955EC" w:rsidRDefault="00DE642E" w:rsidP="00DE642E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45762" w14:textId="53AFF4E5" w:rsidR="00DE642E" w:rsidRPr="000955EC" w:rsidRDefault="003964C7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2291" w14:textId="77777777" w:rsidR="00DE642E" w:rsidRPr="000955EC" w:rsidRDefault="00DE642E" w:rsidP="00DE642E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FF7F5" w14:textId="4DE47280" w:rsidR="00DE642E" w:rsidRPr="000955E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  <w:tr w:rsidR="00124880" w:rsidRPr="00646EA6" w14:paraId="6162CF71" w14:textId="77777777" w:rsidTr="00201172">
        <w:trPr>
          <w:trHeight w:val="344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F4FCD" w14:textId="77777777" w:rsidR="00DE642E" w:rsidRPr="00D461BC" w:rsidRDefault="00DE642E" w:rsidP="00DE642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2F5C" w14:textId="77777777" w:rsidR="00DE642E" w:rsidRPr="00B13DA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6B120" w14:textId="77777777" w:rsidR="00DE642E" w:rsidRPr="00B13DAC" w:rsidRDefault="00DE642E" w:rsidP="00DE64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612E9" w14:textId="77777777" w:rsidR="00DE642E" w:rsidRPr="00CB1057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038E7" w14:textId="77777777" w:rsidR="00DE642E" w:rsidRPr="00B13DAC" w:rsidRDefault="00DE642E" w:rsidP="00DE64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3E1F7" w14:textId="77777777" w:rsidR="00DE642E" w:rsidRPr="00B13DA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097DF" w14:textId="77777777" w:rsidR="00DE642E" w:rsidRPr="00B13DAC" w:rsidRDefault="00DE642E" w:rsidP="00DE642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F295F" w14:textId="77777777" w:rsidR="00DE642E" w:rsidRPr="00CB1057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24880" w:rsidRPr="00646EA6" w14:paraId="124C05FA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96435" w14:textId="77777777" w:rsidR="00DE642E" w:rsidRPr="00A70B78" w:rsidRDefault="00DE642E" w:rsidP="00DE642E">
            <w:pPr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E422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62742" w14:textId="77777777" w:rsidR="00DE642E" w:rsidRPr="00B13DA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CFF4B" w14:textId="77777777" w:rsidR="00DE642E" w:rsidRPr="00B13DAC" w:rsidRDefault="00DE642E" w:rsidP="00DE64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C4DF" w14:textId="77777777" w:rsidR="00DE642E" w:rsidRPr="00CB1057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252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F9D0B" w14:textId="77777777" w:rsidR="00DE642E" w:rsidRPr="00B13DAC" w:rsidRDefault="00DE642E" w:rsidP="00DE64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87666" w14:textId="77777777" w:rsidR="00DE642E" w:rsidRPr="00B13DA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32B3A" w14:textId="77777777" w:rsidR="00DE642E" w:rsidRPr="00B13DAC" w:rsidRDefault="00DE642E" w:rsidP="00DE642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E39CB" w14:textId="77777777" w:rsidR="00DE642E" w:rsidRPr="00CB1057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24880" w:rsidRPr="00646EA6" w14:paraId="090EBE41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0763" w14:textId="77777777" w:rsidR="00DE642E" w:rsidRPr="00A36ED1" w:rsidRDefault="00DE642E" w:rsidP="00DE642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D3CD4" w14:textId="152846B5" w:rsidR="00DE642E" w:rsidRPr="000955EC" w:rsidRDefault="003964C7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35F05" w14:textId="77777777" w:rsidR="00DE642E" w:rsidRPr="000955EC" w:rsidRDefault="00DE642E" w:rsidP="00DE642E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0F9AA" w14:textId="4B4D7927" w:rsidR="00DE642E" w:rsidRPr="000955E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6C71A" w14:textId="77777777" w:rsidR="00DE642E" w:rsidRPr="000955EC" w:rsidRDefault="00DE642E" w:rsidP="00DE642E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0F54E" w14:textId="2C9071DC" w:rsidR="00DE642E" w:rsidRPr="000955EC" w:rsidRDefault="003964C7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8868" w14:textId="77777777" w:rsidR="00DE642E" w:rsidRPr="000955EC" w:rsidRDefault="00DE642E" w:rsidP="00DE642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0B3CE" w14:textId="3493617E" w:rsidR="00DE642E" w:rsidRPr="000955E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</w:t>
            </w:r>
          </w:p>
        </w:tc>
      </w:tr>
      <w:tr w:rsidR="00124880" w:rsidRPr="00646EA6" w14:paraId="394BC752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583FB" w14:textId="77777777" w:rsidR="00DE642E" w:rsidRDefault="00DE642E" w:rsidP="00DE642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4E8C9" w14:textId="3C0468A9" w:rsidR="00DE642E" w:rsidRPr="000955EC" w:rsidRDefault="003964C7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32E20" w14:textId="77777777" w:rsidR="00DE642E" w:rsidRPr="000955EC" w:rsidRDefault="00DE642E" w:rsidP="00DE642E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D69EC" w14:textId="4F8F735B" w:rsidR="00DE642E" w:rsidRPr="000955E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4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57CF1" w14:textId="77777777" w:rsidR="00DE642E" w:rsidRPr="000955EC" w:rsidRDefault="00DE642E" w:rsidP="00DE642E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70D47" w14:textId="3C6CD09A" w:rsidR="00DE642E" w:rsidRPr="000955EC" w:rsidRDefault="003964C7" w:rsidP="0039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553EE" w14:textId="77777777" w:rsidR="00DE642E" w:rsidRPr="000955EC" w:rsidRDefault="00DE642E" w:rsidP="00DE642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1A3F5" w14:textId="217C484E" w:rsidR="00DE642E" w:rsidRPr="000955EC" w:rsidRDefault="00DE642E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4880" w:rsidRPr="00646EA6" w14:paraId="3C0F71B0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5C0C" w14:textId="77777777" w:rsidR="00DE642E" w:rsidRPr="00B93BAB" w:rsidRDefault="00DE642E" w:rsidP="00DE64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A083C" w14:textId="33777548" w:rsidR="00DE642E" w:rsidRPr="000955EC" w:rsidRDefault="003964C7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AB166" w14:textId="77777777" w:rsidR="00DE642E" w:rsidRPr="000955EC" w:rsidRDefault="00DE642E" w:rsidP="00DE642E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47A75" w14:textId="103FCEE6" w:rsidR="00DE642E" w:rsidRPr="000955E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7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AC3A1" w14:textId="77777777" w:rsidR="00DE642E" w:rsidRPr="000955EC" w:rsidRDefault="00DE642E" w:rsidP="00DE642E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FCB41" w14:textId="40463DA5" w:rsidR="00DE642E" w:rsidRPr="000955EC" w:rsidRDefault="003964C7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57FA9" w14:textId="77777777" w:rsidR="00DE642E" w:rsidRPr="000955EC" w:rsidRDefault="00DE642E" w:rsidP="00DE64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F6AC2" w14:textId="557F1BD8" w:rsidR="00DE642E" w:rsidRPr="000955E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124880" w:rsidRPr="00646EA6" w14:paraId="7C053B9E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94547" w14:textId="77777777" w:rsidR="00DE642E" w:rsidRDefault="00DE642E" w:rsidP="00DE642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3948E" w14:textId="12438E34" w:rsidR="00DE642E" w:rsidRPr="000955EC" w:rsidRDefault="003964C7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6C44E" w14:textId="77777777" w:rsidR="00DE642E" w:rsidRPr="000955EC" w:rsidRDefault="00DE642E" w:rsidP="00DE642E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D16F" w14:textId="0E2B3A44" w:rsidR="00DE642E" w:rsidRPr="000955E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5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054C9" w14:textId="77777777" w:rsidR="00DE642E" w:rsidRPr="000955EC" w:rsidRDefault="00DE642E" w:rsidP="00DE642E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1651C" w14:textId="1989F5F0" w:rsidR="00DE642E" w:rsidRPr="000955EC" w:rsidRDefault="003964C7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09E97" w14:textId="77777777" w:rsidR="00DE642E" w:rsidRPr="000955EC" w:rsidRDefault="00DE642E" w:rsidP="00DE642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0E245" w14:textId="51656745" w:rsidR="00DE642E" w:rsidRPr="000955E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6,738</w:t>
            </w:r>
          </w:p>
        </w:tc>
      </w:tr>
      <w:tr w:rsidR="00124880" w:rsidRPr="00646EA6" w14:paraId="6D32D0F9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D1255" w14:textId="77777777" w:rsidR="00DE642E" w:rsidRDefault="00DE642E" w:rsidP="00DE642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5437D" w14:textId="77777777" w:rsidR="00DE642E" w:rsidRPr="00B13DA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AC895" w14:textId="77777777" w:rsidR="00DE642E" w:rsidRPr="00B13DAC" w:rsidRDefault="00DE642E" w:rsidP="00DE64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DE27C" w14:textId="77777777" w:rsidR="00DE642E" w:rsidRPr="00400782" w:rsidRDefault="00DE642E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7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6672C" w14:textId="77777777" w:rsidR="00DE642E" w:rsidRPr="00B13DAC" w:rsidRDefault="00DE642E" w:rsidP="00DE64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0B855" w14:textId="77777777" w:rsidR="00DE642E" w:rsidRPr="00B13DA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C7B4F" w14:textId="77777777" w:rsidR="00DE642E" w:rsidRPr="00B13DAC" w:rsidRDefault="00DE642E" w:rsidP="00DE642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344CA" w14:textId="77777777" w:rsidR="00DE642E" w:rsidRPr="00400782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880" w:rsidRPr="00646EA6" w14:paraId="28CA5952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7C742" w14:textId="77777777" w:rsidR="00DE642E" w:rsidRPr="00646EA6" w:rsidRDefault="00DE642E" w:rsidP="00DE642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410E8" w14:textId="77777777" w:rsidR="00DE642E" w:rsidRPr="00B13DA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97DA2" w14:textId="77777777" w:rsidR="00DE642E" w:rsidRPr="00B13DAC" w:rsidRDefault="00DE642E" w:rsidP="00DE64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5722A" w14:textId="77777777" w:rsidR="00DE642E" w:rsidRPr="00400782" w:rsidRDefault="00DE642E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7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98594" w14:textId="77777777" w:rsidR="00DE642E" w:rsidRPr="00B13DAC" w:rsidRDefault="00DE642E" w:rsidP="00DE642E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6742D" w14:textId="77777777" w:rsidR="00DE642E" w:rsidRPr="00B13DAC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3D463" w14:textId="77777777" w:rsidR="00DE642E" w:rsidRPr="00B13DAC" w:rsidRDefault="00DE642E" w:rsidP="00DE642E">
            <w:pPr>
              <w:tabs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7C556" w14:textId="77777777" w:rsidR="00DE642E" w:rsidRPr="00400782" w:rsidRDefault="00DE642E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880" w:rsidRPr="00646EA6" w14:paraId="65FE7916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179F9" w14:textId="23246860" w:rsidR="00DE642E" w:rsidRPr="00646EA6" w:rsidRDefault="00F44B6F" w:rsidP="00DE642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4B6F">
              <w:rPr>
                <w:rFonts w:ascii="Angsana New" w:hAnsi="Angsana New" w:hint="cs"/>
                <w:sz w:val="30"/>
                <w:szCs w:val="30"/>
                <w:cs/>
              </w:rPr>
              <w:t>รายได้ดอกผลจากลูกหนี้เงินให้สินเชื่อ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147D6" w14:textId="5279EA70" w:rsidR="00DE642E" w:rsidRPr="000955EC" w:rsidRDefault="00BB45B0" w:rsidP="00124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D9250" w14:textId="77777777" w:rsidR="00DE642E" w:rsidRPr="000955EC" w:rsidRDefault="00DE642E" w:rsidP="00DE642E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30264" w14:textId="29C24D79" w:rsidR="00DE642E" w:rsidRPr="000955EC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FC42C" w14:textId="77777777" w:rsidR="00DE642E" w:rsidRPr="000955EC" w:rsidRDefault="00DE642E" w:rsidP="00DE642E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5799E" w14:textId="36D2044B" w:rsidR="00DE642E" w:rsidRPr="000955EC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76DA1" w14:textId="77777777" w:rsidR="00DE642E" w:rsidRPr="000955EC" w:rsidRDefault="00DE642E" w:rsidP="00F44B6F">
            <w:pPr>
              <w:tabs>
                <w:tab w:val="decimal" w:pos="570"/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57B0C" w14:textId="31FB8F22" w:rsidR="00DE642E" w:rsidRPr="000955EC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44B6F" w:rsidRPr="00646EA6" w14:paraId="4FC1FCC6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49D42" w14:textId="76DC3BB9" w:rsidR="00F44B6F" w:rsidRDefault="00F44B6F" w:rsidP="00F44B6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1B030" w14:textId="79EC16CC" w:rsidR="00F44B6F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0F8A7" w14:textId="77777777" w:rsidR="00F44B6F" w:rsidRPr="000955EC" w:rsidRDefault="00F44B6F" w:rsidP="00F44B6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008FE" w14:textId="71339435" w:rsidR="00F44B6F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7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5C873" w14:textId="77777777" w:rsidR="00F44B6F" w:rsidRPr="000955EC" w:rsidRDefault="00F44B6F" w:rsidP="00F44B6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7A4E3" w14:textId="62C99815" w:rsidR="00F44B6F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D92BF" w14:textId="77777777" w:rsidR="00F44B6F" w:rsidRPr="000955EC" w:rsidRDefault="00F44B6F" w:rsidP="00F44B6F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39403" w14:textId="6ADC4DF2" w:rsidR="00F44B6F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6,960</w:t>
            </w:r>
          </w:p>
        </w:tc>
      </w:tr>
      <w:tr w:rsidR="00F44B6F" w:rsidRPr="00646EA6" w14:paraId="277C1A5B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83966" w14:textId="77777777" w:rsidR="00F44B6F" w:rsidRPr="00646EA6" w:rsidRDefault="00F44B6F" w:rsidP="00F44B6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EFA4A" w14:textId="77777777" w:rsidR="00F44B6F" w:rsidRPr="000955EC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4A2A7" w14:textId="77777777" w:rsidR="00F44B6F" w:rsidRPr="000955EC" w:rsidRDefault="00F44B6F" w:rsidP="00F44B6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BC3B" w14:textId="77777777" w:rsidR="00F44B6F" w:rsidRPr="000955EC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4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1FBEC" w14:textId="77777777" w:rsidR="00F44B6F" w:rsidRPr="000955EC" w:rsidRDefault="00F44B6F" w:rsidP="00F44B6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A7A6F" w14:textId="77777777" w:rsidR="00F44B6F" w:rsidRPr="000955EC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A4CD" w14:textId="77777777" w:rsidR="00F44B6F" w:rsidRPr="000955EC" w:rsidRDefault="00F44B6F" w:rsidP="00F44B6F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A3A52" w14:textId="77777777" w:rsidR="00F44B6F" w:rsidRPr="000955EC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B6F" w:rsidRPr="00117DB0" w14:paraId="18C05F3E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BE23C" w14:textId="77777777" w:rsidR="00F44B6F" w:rsidRPr="00117DB0" w:rsidRDefault="00F44B6F" w:rsidP="00F44B6F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117DB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2F515" w14:textId="228364B8" w:rsidR="00F44B6F" w:rsidRPr="000955EC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49,824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105F0" w14:textId="77777777" w:rsidR="00F44B6F" w:rsidRPr="000955EC" w:rsidRDefault="00F44B6F" w:rsidP="00F44B6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DA3D4" w14:textId="66B3DD5F" w:rsidR="00F44B6F" w:rsidRPr="000955EC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4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2B51D" w14:textId="77777777" w:rsidR="00F44B6F" w:rsidRPr="000955EC" w:rsidRDefault="00F44B6F" w:rsidP="00F44B6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ADCC0" w14:textId="756BAAC5" w:rsidR="00F44B6F" w:rsidRPr="000955EC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47,123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3629A" w14:textId="77777777" w:rsidR="00F44B6F" w:rsidRPr="000955EC" w:rsidRDefault="00F44B6F" w:rsidP="00F44B6F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A9846" w14:textId="26D5DC3D" w:rsidR="00F44B6F" w:rsidRPr="000955EC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43,722</w:t>
            </w:r>
          </w:p>
        </w:tc>
      </w:tr>
      <w:tr w:rsidR="00F44B6F" w:rsidRPr="00117DB0" w14:paraId="489144A1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28EA3" w14:textId="77777777" w:rsidR="00F44B6F" w:rsidRPr="00117DB0" w:rsidRDefault="00F44B6F" w:rsidP="00F44B6F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117DB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6D723" w14:textId="455B45D5" w:rsidR="00F44B6F" w:rsidRPr="000955EC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5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81DF9" w14:textId="77777777" w:rsidR="00F44B6F" w:rsidRPr="000955EC" w:rsidRDefault="00F44B6F" w:rsidP="00F44B6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2C581" w14:textId="4E70997F" w:rsidR="00F44B6F" w:rsidRPr="000955EC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7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BCDB" w14:textId="77777777" w:rsidR="00F44B6F" w:rsidRPr="000955EC" w:rsidRDefault="00F44B6F" w:rsidP="00F44B6F">
            <w:pPr>
              <w:tabs>
                <w:tab w:val="decimal" w:pos="9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CF2FA" w14:textId="1FFDDE15" w:rsidR="00F44B6F" w:rsidRPr="000955EC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tLeast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23D5C" w14:textId="77777777" w:rsidR="00F44B6F" w:rsidRPr="000955EC" w:rsidRDefault="00F44B6F" w:rsidP="00F44B6F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8B26A" w14:textId="3A1F7EAA" w:rsidR="00F44B6F" w:rsidRPr="000955EC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F44B6F" w:rsidRPr="00360C0A" w14:paraId="6317B832" w14:textId="77777777" w:rsidTr="00201172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2B034" w14:textId="77777777" w:rsidR="00F44B6F" w:rsidRPr="00117DB0" w:rsidRDefault="00F44B6F" w:rsidP="00F44B6F">
            <w:pPr>
              <w:ind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7D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2E7AF4" w14:textId="52FFC132" w:rsidR="00F44B6F" w:rsidRPr="00124880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55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50,111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FC819" w14:textId="77777777" w:rsidR="00F44B6F" w:rsidRPr="000955EC" w:rsidRDefault="00F44B6F" w:rsidP="00F44B6F">
            <w:pPr>
              <w:tabs>
                <w:tab w:val="decimal" w:pos="972"/>
              </w:tabs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1C1850" w14:textId="12E2BFF5" w:rsidR="00F44B6F" w:rsidRPr="00360C0A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4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47,497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D7580" w14:textId="77777777" w:rsidR="00F44B6F" w:rsidRPr="00360C0A" w:rsidRDefault="00F44B6F" w:rsidP="00F44B6F">
            <w:pPr>
              <w:tabs>
                <w:tab w:val="decimal" w:pos="9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F1916F" w14:textId="3585FF04" w:rsidR="00F44B6F" w:rsidRPr="00360C0A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4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47,403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51250" w14:textId="77777777" w:rsidR="00F44B6F" w:rsidRPr="000955EC" w:rsidRDefault="00F44B6F" w:rsidP="00F44B6F">
            <w:pPr>
              <w:tabs>
                <w:tab w:val="decimal" w:pos="9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7C4960" w14:textId="0DD40C3D" w:rsidR="00F44B6F" w:rsidRPr="00360C0A" w:rsidRDefault="00F44B6F" w:rsidP="00F44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43,996</w:t>
            </w:r>
          </w:p>
        </w:tc>
      </w:tr>
    </w:tbl>
    <w:p w14:paraId="5058DFC5" w14:textId="77777777" w:rsidR="00F44B6F" w:rsidRDefault="00F44B6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4AE8F3AE" w14:textId="030E22C7" w:rsidR="00F44B6F" w:rsidRDefault="00F44B6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024B94" w14:textId="747F18D7" w:rsidR="009546CB" w:rsidRPr="00623946" w:rsidRDefault="009546C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623946">
        <w:rPr>
          <w:rFonts w:asciiTheme="majorBidi" w:hAnsiTheme="majorBidi" w:cstheme="majorBidi"/>
          <w:sz w:val="30"/>
          <w:szCs w:val="30"/>
        </w:rPr>
        <w:t xml:space="preserve"> 31 </w:t>
      </w:r>
      <w:r w:rsidRPr="00623946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131A3872" w14:textId="77777777" w:rsidR="001966D8" w:rsidRPr="00EE33F0" w:rsidRDefault="001966D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pacing w:val="-2"/>
          <w:sz w:val="24"/>
          <w:szCs w:val="24"/>
          <w:cs/>
        </w:rPr>
      </w:pPr>
    </w:p>
    <w:tbl>
      <w:tblPr>
        <w:tblW w:w="9256" w:type="dxa"/>
        <w:tblInd w:w="446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10"/>
        <w:gridCol w:w="3414"/>
        <w:gridCol w:w="1260"/>
        <w:gridCol w:w="270"/>
        <w:gridCol w:w="1242"/>
        <w:gridCol w:w="270"/>
        <w:gridCol w:w="1260"/>
        <w:gridCol w:w="270"/>
        <w:gridCol w:w="1260"/>
      </w:tblGrid>
      <w:tr w:rsidR="00977A3D" w:rsidRPr="002E0BD6" w14:paraId="3D63C12F" w14:textId="77777777" w:rsidTr="00201172">
        <w:trPr>
          <w:tblHeader/>
        </w:trPr>
        <w:tc>
          <w:tcPr>
            <w:tcW w:w="3424" w:type="dxa"/>
            <w:gridSpan w:val="2"/>
            <w:tcBorders>
              <w:top w:val="nil"/>
            </w:tcBorders>
            <w:vAlign w:val="bottom"/>
          </w:tcPr>
          <w:p w14:paraId="6FF4326C" w14:textId="77777777" w:rsidR="00977A3D" w:rsidRPr="002E0BD6" w:rsidRDefault="00977A3D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tcBorders>
              <w:top w:val="nil"/>
            </w:tcBorders>
            <w:vAlign w:val="bottom"/>
          </w:tcPr>
          <w:p w14:paraId="063F3E3E" w14:textId="77777777" w:rsidR="00977A3D" w:rsidRPr="002E0BD6" w:rsidRDefault="00977A3D" w:rsidP="00344305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3437E4E" w14:textId="77777777" w:rsidR="00977A3D" w:rsidRPr="002E0BD6" w:rsidRDefault="00977A3D" w:rsidP="00344305">
            <w:pPr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</w:tcBorders>
            <w:vAlign w:val="bottom"/>
          </w:tcPr>
          <w:p w14:paraId="0F514F81" w14:textId="77777777" w:rsidR="00977A3D" w:rsidRPr="002E0BD6" w:rsidRDefault="00977A3D" w:rsidP="00344305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A3D" w:rsidRPr="002E0BD6" w14:paraId="3FA29A9C" w14:textId="77777777" w:rsidTr="00201172">
        <w:trPr>
          <w:tblHeader/>
        </w:trPr>
        <w:tc>
          <w:tcPr>
            <w:tcW w:w="3424" w:type="dxa"/>
            <w:gridSpan w:val="2"/>
            <w:vAlign w:val="bottom"/>
          </w:tcPr>
          <w:p w14:paraId="36F70031" w14:textId="77777777" w:rsidR="00977A3D" w:rsidRPr="002E0BD6" w:rsidRDefault="00977A3D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CF22A8" w14:textId="70442C06" w:rsidR="00977A3D" w:rsidRPr="00646EA6" w:rsidRDefault="00DE642E" w:rsidP="003443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71714C1D" w14:textId="77777777" w:rsidR="00977A3D" w:rsidRPr="00646EA6" w:rsidRDefault="00977A3D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vAlign w:val="bottom"/>
          </w:tcPr>
          <w:p w14:paraId="2281E082" w14:textId="499939DC" w:rsidR="00977A3D" w:rsidRPr="00646EA6" w:rsidRDefault="00DE642E" w:rsidP="0034430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6B8EAB53" w14:textId="77777777" w:rsidR="00977A3D" w:rsidRPr="002E0BD6" w:rsidRDefault="00977A3D" w:rsidP="0034430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4F6FA9" w14:textId="22E7BF1B" w:rsidR="00977A3D" w:rsidRPr="00646EA6" w:rsidRDefault="00DE642E" w:rsidP="003443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17B7E70" w14:textId="77777777" w:rsidR="00977A3D" w:rsidRPr="00646EA6" w:rsidRDefault="00977A3D" w:rsidP="0034430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9AE5293" w14:textId="76A61AEF" w:rsidR="00977A3D" w:rsidRPr="00646EA6" w:rsidRDefault="00DE642E" w:rsidP="0034430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77A3D" w:rsidRPr="002E0BD6" w14:paraId="5A0F76CC" w14:textId="77777777" w:rsidTr="00201172">
        <w:tc>
          <w:tcPr>
            <w:tcW w:w="3424" w:type="dxa"/>
            <w:gridSpan w:val="2"/>
            <w:tcBorders>
              <w:bottom w:val="nil"/>
            </w:tcBorders>
            <w:vAlign w:val="bottom"/>
          </w:tcPr>
          <w:p w14:paraId="5C1217E7" w14:textId="77777777" w:rsidR="00977A3D" w:rsidRPr="002E0BD6" w:rsidRDefault="00977A3D" w:rsidP="0034430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8" w:type="dxa"/>
            <w:gridSpan w:val="7"/>
            <w:tcBorders>
              <w:bottom w:val="nil"/>
            </w:tcBorders>
            <w:vAlign w:val="bottom"/>
          </w:tcPr>
          <w:p w14:paraId="3D2BF2D4" w14:textId="77777777" w:rsidR="00977A3D" w:rsidRPr="002E0BD6" w:rsidRDefault="00977A3D" w:rsidP="00344305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7A3D" w:rsidRPr="002E0BD6" w14:paraId="310F7F03" w14:textId="77777777" w:rsidTr="00201172">
        <w:tc>
          <w:tcPr>
            <w:tcW w:w="3424" w:type="dxa"/>
            <w:gridSpan w:val="2"/>
            <w:tcBorders>
              <w:bottom w:val="nil"/>
            </w:tcBorders>
            <w:vAlign w:val="bottom"/>
          </w:tcPr>
          <w:p w14:paraId="1E4D4A66" w14:textId="4E16D1D6" w:rsidR="00977A3D" w:rsidRPr="002E0BD6" w:rsidRDefault="00977A3D" w:rsidP="0034430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28" w:type="dxa"/>
            <w:gridSpan w:val="7"/>
            <w:tcBorders>
              <w:bottom w:val="nil"/>
            </w:tcBorders>
            <w:vAlign w:val="bottom"/>
          </w:tcPr>
          <w:p w14:paraId="162C002D" w14:textId="77777777" w:rsidR="00977A3D" w:rsidRPr="002E0BD6" w:rsidRDefault="00977A3D" w:rsidP="00344305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E642E" w:rsidRPr="002E0BD6" w14:paraId="32ABC474" w14:textId="77777777" w:rsidTr="00201172">
        <w:tc>
          <w:tcPr>
            <w:tcW w:w="3424" w:type="dxa"/>
            <w:gridSpan w:val="2"/>
            <w:tcBorders>
              <w:top w:val="nil"/>
              <w:bottom w:val="nil"/>
            </w:tcBorders>
            <w:vAlign w:val="bottom"/>
          </w:tcPr>
          <w:p w14:paraId="3A886690" w14:textId="77777777" w:rsidR="00DE642E" w:rsidRPr="00EE33F0" w:rsidRDefault="00DE642E" w:rsidP="00DE642E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E33F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D37F4D" w14:textId="2D9F58AE" w:rsidR="00DE642E" w:rsidRPr="00FB2CAE" w:rsidRDefault="003964C7" w:rsidP="0039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C77068" w14:textId="77777777" w:rsidR="00DE642E" w:rsidRPr="002F0B72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031E7" w14:textId="26841941" w:rsidR="00DE642E" w:rsidRPr="00A9489F" w:rsidRDefault="00DE642E" w:rsidP="0084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F748E1" w14:textId="77777777" w:rsidR="00DE642E" w:rsidRPr="002F0B72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B3B109" w14:textId="1A907C52" w:rsidR="00DE642E" w:rsidRPr="002E0BD6" w:rsidRDefault="003964C7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B832E" w14:textId="77777777" w:rsidR="00DE642E" w:rsidRPr="002E0BD6" w:rsidRDefault="00DE642E" w:rsidP="00DE6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45E8B" w14:textId="4562F210" w:rsidR="00DE642E" w:rsidRPr="00C179C4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48,646</w:t>
            </w:r>
          </w:p>
        </w:tc>
      </w:tr>
      <w:tr w:rsidR="00DE642E" w:rsidRPr="002E0BD6" w14:paraId="18E6FA29" w14:textId="77777777" w:rsidTr="00201172">
        <w:tc>
          <w:tcPr>
            <w:tcW w:w="3424" w:type="dxa"/>
            <w:gridSpan w:val="2"/>
            <w:tcBorders>
              <w:top w:val="nil"/>
              <w:bottom w:val="nil"/>
            </w:tcBorders>
            <w:vAlign w:val="bottom"/>
          </w:tcPr>
          <w:p w14:paraId="029C5456" w14:textId="77777777" w:rsidR="00DE642E" w:rsidRPr="00EE33F0" w:rsidRDefault="00DE642E" w:rsidP="00DE642E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EE33F0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5C1194" w14:textId="5519CC66" w:rsidR="00DE642E" w:rsidRPr="006067C2" w:rsidRDefault="003964C7" w:rsidP="0039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B264B" w14:textId="77777777" w:rsidR="00DE642E" w:rsidRPr="002E0BD6" w:rsidRDefault="00DE642E" w:rsidP="00DE6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98FFAF" w14:textId="37966A91" w:rsidR="00DE642E" w:rsidRPr="00C179C4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95C0C1" w14:textId="77777777" w:rsidR="00DE642E" w:rsidRPr="002F0B72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08055" w14:textId="33FE1601" w:rsidR="00DE642E" w:rsidRPr="006067C2" w:rsidRDefault="003964C7" w:rsidP="0039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181D03" w14:textId="77777777" w:rsidR="00DE642E" w:rsidRPr="002E0BD6" w:rsidRDefault="00DE642E" w:rsidP="00DE6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1DD7A7" w14:textId="4AED601D" w:rsidR="00DE642E" w:rsidRPr="00C179C4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  <w:tr w:rsidR="00DE642E" w:rsidRPr="002E0BD6" w14:paraId="30D3E7AF" w14:textId="77777777" w:rsidTr="00201172">
        <w:tc>
          <w:tcPr>
            <w:tcW w:w="3424" w:type="dxa"/>
            <w:gridSpan w:val="2"/>
            <w:tcBorders>
              <w:top w:val="nil"/>
              <w:bottom w:val="nil"/>
            </w:tcBorders>
            <w:vAlign w:val="bottom"/>
          </w:tcPr>
          <w:p w14:paraId="318CC9C9" w14:textId="77777777" w:rsidR="00DE642E" w:rsidRPr="002E0BD6" w:rsidRDefault="00DE642E" w:rsidP="00DE64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25E18A" w14:textId="610BC0E9" w:rsidR="00DE642E" w:rsidRPr="003964C7" w:rsidRDefault="003964C7" w:rsidP="0039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64C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4A237B" w14:textId="77777777" w:rsidR="00DE642E" w:rsidRPr="002E0BD6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FEFF1" w14:textId="40DA7E64" w:rsidR="00DE642E" w:rsidRPr="00C179C4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E4AFC1" w14:textId="77777777" w:rsidR="00DE642E" w:rsidRPr="002E0BD6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74DF9" w14:textId="302157A9" w:rsidR="00DE642E" w:rsidRPr="00C179C4" w:rsidRDefault="003964C7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73D4B" w14:textId="77777777" w:rsidR="00DE642E" w:rsidRPr="002E0BD6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75F67" w14:textId="174B3978" w:rsidR="00DE642E" w:rsidRPr="00C179C4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49,528</w:t>
            </w:r>
          </w:p>
        </w:tc>
      </w:tr>
      <w:tr w:rsidR="00DE642E" w:rsidRPr="00B849FF" w14:paraId="3C056E46" w14:textId="77777777" w:rsidTr="00201172">
        <w:trPr>
          <w:gridBefore w:val="1"/>
          <w:wBefore w:w="10" w:type="dxa"/>
          <w:trHeight w:val="26"/>
        </w:trPr>
        <w:tc>
          <w:tcPr>
            <w:tcW w:w="3414" w:type="dxa"/>
            <w:tcBorders>
              <w:top w:val="nil"/>
            </w:tcBorders>
            <w:vAlign w:val="bottom"/>
          </w:tcPr>
          <w:p w14:paraId="4C6BE251" w14:textId="77777777" w:rsidR="00DE642E" w:rsidRPr="00B849FF" w:rsidRDefault="00DE642E" w:rsidP="00DE642E">
            <w:pPr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61D60AAD" w14:textId="77777777" w:rsidR="00DE642E" w:rsidRPr="00B849FF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B647319" w14:textId="77777777" w:rsidR="00DE642E" w:rsidRPr="00B849FF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nil"/>
            </w:tcBorders>
            <w:shd w:val="clear" w:color="auto" w:fill="auto"/>
            <w:vAlign w:val="bottom"/>
          </w:tcPr>
          <w:p w14:paraId="07A087A3" w14:textId="77777777" w:rsidR="00DE642E" w:rsidRPr="00B849FF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4802DF1" w14:textId="77777777" w:rsidR="00DE642E" w:rsidRPr="00B849FF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46F3318" w14:textId="77777777" w:rsidR="00DE642E" w:rsidRPr="00B849FF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907F091" w14:textId="77777777" w:rsidR="00DE642E" w:rsidRPr="00B849FF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30A4C424" w14:textId="77777777" w:rsidR="00DE642E" w:rsidRPr="00B849FF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642E" w:rsidRPr="002E0BD6" w14:paraId="7D2073F1" w14:textId="77777777" w:rsidTr="00201172">
        <w:trPr>
          <w:gridBefore w:val="1"/>
          <w:wBefore w:w="10" w:type="dxa"/>
        </w:trPr>
        <w:tc>
          <w:tcPr>
            <w:tcW w:w="3414" w:type="dxa"/>
            <w:tcBorders>
              <w:top w:val="nil"/>
            </w:tcBorders>
            <w:vAlign w:val="bottom"/>
          </w:tcPr>
          <w:p w14:paraId="37643B10" w14:textId="3D686701" w:rsidR="00DE642E" w:rsidRPr="002E0BD6" w:rsidRDefault="00DE642E" w:rsidP="00DE642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B3AA12B" w14:textId="77777777" w:rsidR="00DE642E" w:rsidRPr="002E0BD6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345A59F" w14:textId="77777777" w:rsidR="00DE642E" w:rsidRPr="002E0BD6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</w:tcBorders>
            <w:shd w:val="clear" w:color="auto" w:fill="auto"/>
            <w:vAlign w:val="bottom"/>
          </w:tcPr>
          <w:p w14:paraId="11EF84AE" w14:textId="77777777" w:rsidR="00DE642E" w:rsidRPr="002E0BD6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CC1B85E" w14:textId="77777777" w:rsidR="00DE642E" w:rsidRPr="002E0BD6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1ECAA79F" w14:textId="77777777" w:rsidR="00DE642E" w:rsidRPr="002E0BD6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F8D3E73" w14:textId="77777777" w:rsidR="00DE642E" w:rsidRPr="002E0BD6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48A1AAC0" w14:textId="77777777" w:rsidR="00DE642E" w:rsidRPr="002E0BD6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2E" w:rsidRPr="002E0BD6" w14:paraId="0D4D6AB3" w14:textId="77777777" w:rsidTr="00201172">
        <w:trPr>
          <w:gridBefore w:val="1"/>
          <w:wBefore w:w="10" w:type="dxa"/>
        </w:trPr>
        <w:tc>
          <w:tcPr>
            <w:tcW w:w="3414" w:type="dxa"/>
            <w:vAlign w:val="bottom"/>
          </w:tcPr>
          <w:p w14:paraId="610CEFD7" w14:textId="77777777" w:rsidR="00DE642E" w:rsidRPr="00EE33F0" w:rsidRDefault="00DE642E" w:rsidP="00DE642E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GB"/>
              </w:rPr>
            </w:pPr>
            <w:r w:rsidRPr="00EE33F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59FEB8" w14:textId="38F074F4" w:rsidR="00DE642E" w:rsidRPr="00FB2CAE" w:rsidRDefault="003964C7" w:rsidP="00E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8DBD19" w14:textId="77777777" w:rsidR="00DE642E" w:rsidRPr="002F0B72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B9C4345" w14:textId="51CEF792" w:rsidR="00DE642E" w:rsidRPr="00A9489F" w:rsidRDefault="00DE642E" w:rsidP="00844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CD8A13" w14:textId="77777777" w:rsidR="00DE642E" w:rsidRPr="002F0B72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36FD35" w14:textId="7E0CDB16" w:rsidR="00DE642E" w:rsidRPr="002E0BD6" w:rsidRDefault="003964C7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C88EF" w14:textId="77777777" w:rsidR="00DE642E" w:rsidRPr="002E0BD6" w:rsidRDefault="00DE642E" w:rsidP="00DE6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3E18E1" w14:textId="5E95C9BA" w:rsidR="00DE642E" w:rsidRPr="00C179C4" w:rsidRDefault="00DE642E" w:rsidP="00E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</w:tr>
      <w:tr w:rsidR="00DE642E" w:rsidRPr="002E0BD6" w14:paraId="5EC311DE" w14:textId="77777777" w:rsidTr="00201172">
        <w:tc>
          <w:tcPr>
            <w:tcW w:w="342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030B59" w14:textId="77777777" w:rsidR="00DE642E" w:rsidRPr="00EE33F0" w:rsidRDefault="00DE642E" w:rsidP="00DE642E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EE33F0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749A0" w14:textId="170D2411" w:rsidR="00DE642E" w:rsidRPr="00D02655" w:rsidRDefault="003964C7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02F01" w14:textId="77777777" w:rsidR="00DE642E" w:rsidRPr="00D02655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8815D3" w14:textId="6E79D376" w:rsidR="00DE642E" w:rsidRPr="00A9489F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A1F0A" w14:textId="77777777" w:rsidR="00DE642E" w:rsidRPr="00D02655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457EE0" w14:textId="37427126" w:rsidR="00DE642E" w:rsidRPr="00D02655" w:rsidRDefault="003964C7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132B6" w14:textId="77777777" w:rsidR="00DE642E" w:rsidRPr="00D02655" w:rsidRDefault="00DE642E" w:rsidP="00DE6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A35A10" w14:textId="541E56A9" w:rsidR="00DE642E" w:rsidRPr="00A9489F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DE642E" w:rsidRPr="002E0BD6" w14:paraId="6E295C98" w14:textId="77777777" w:rsidTr="00201172">
        <w:trPr>
          <w:gridBefore w:val="1"/>
          <w:wBefore w:w="10" w:type="dxa"/>
        </w:trPr>
        <w:tc>
          <w:tcPr>
            <w:tcW w:w="3414" w:type="dxa"/>
            <w:vAlign w:val="bottom"/>
          </w:tcPr>
          <w:p w14:paraId="7C916DBA" w14:textId="77777777" w:rsidR="00DE642E" w:rsidRPr="00EE33F0" w:rsidRDefault="00DE642E" w:rsidP="00DE642E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E33F0">
              <w:rPr>
                <w:rFonts w:asciiTheme="majorBidi" w:hAnsiTheme="majorBidi" w:cstheme="majorBidi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B70FA" w14:textId="55CBC68D" w:rsidR="00DE642E" w:rsidRPr="00C179C4" w:rsidRDefault="00F44B6F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A2321" w14:textId="77777777" w:rsidR="00DE642E" w:rsidRPr="002E0BD6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269A7" w14:textId="1BC862E1" w:rsidR="00DE642E" w:rsidRPr="002E0BD6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BFC23" w14:textId="77777777" w:rsidR="00DE642E" w:rsidRPr="002E0BD6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4CE11" w14:textId="0AFB932D" w:rsidR="00DE642E" w:rsidRPr="002E0BD6" w:rsidRDefault="003964C7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225AF" w14:textId="77777777" w:rsidR="00DE642E" w:rsidRPr="002E0BD6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C9DA9" w14:textId="3FF71731" w:rsidR="00DE642E" w:rsidRPr="00C179C4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E642E" w:rsidRPr="002E0BD6" w14:paraId="79D77BEA" w14:textId="77777777" w:rsidTr="00201172">
        <w:trPr>
          <w:gridBefore w:val="1"/>
          <w:wBefore w:w="10" w:type="dxa"/>
        </w:trPr>
        <w:tc>
          <w:tcPr>
            <w:tcW w:w="3414" w:type="dxa"/>
            <w:tcBorders>
              <w:bottom w:val="nil"/>
            </w:tcBorders>
            <w:vAlign w:val="bottom"/>
          </w:tcPr>
          <w:p w14:paraId="43D22B54" w14:textId="77777777" w:rsidR="00DE642E" w:rsidRPr="00464228" w:rsidRDefault="00DE642E" w:rsidP="00DE642E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6422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515F2" w14:textId="0C7C3DF8" w:rsidR="00DE642E" w:rsidRPr="00C179C4" w:rsidRDefault="003964C7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F44B6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9B7DC5A" w14:textId="77777777" w:rsidR="00DE642E" w:rsidRPr="002E0BD6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8D30DA" w14:textId="3EE470BF" w:rsidR="00DE642E" w:rsidRPr="00C179C4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C97F1F7" w14:textId="77777777" w:rsidR="00DE642E" w:rsidRPr="002E0BD6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2A513F" w14:textId="3CB64E8E" w:rsidR="00DE642E" w:rsidRPr="00C179C4" w:rsidRDefault="003964C7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5,976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E7BA06C" w14:textId="77777777" w:rsidR="00DE642E" w:rsidRPr="002E0BD6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63477" w14:textId="3CBD9845" w:rsidR="00DE642E" w:rsidRPr="00C179C4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2,765</w:t>
            </w:r>
          </w:p>
        </w:tc>
      </w:tr>
      <w:tr w:rsidR="005D68BF" w:rsidRPr="002E0BD6" w14:paraId="10A9836E" w14:textId="77777777" w:rsidTr="00201172">
        <w:trPr>
          <w:gridBefore w:val="1"/>
          <w:wBefore w:w="10" w:type="dxa"/>
        </w:trPr>
        <w:tc>
          <w:tcPr>
            <w:tcW w:w="3414" w:type="dxa"/>
            <w:tcBorders>
              <w:top w:val="nil"/>
              <w:bottom w:val="nil"/>
            </w:tcBorders>
            <w:vAlign w:val="bottom"/>
          </w:tcPr>
          <w:p w14:paraId="30CFAE1E" w14:textId="77777777" w:rsidR="005D68BF" w:rsidRPr="005D68BF" w:rsidRDefault="005D68BF" w:rsidP="005D68BF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A577929" w14:textId="77777777" w:rsidR="005D68BF" w:rsidRPr="00C179C4" w:rsidRDefault="005D68BF" w:rsidP="005D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CFDF93" w14:textId="77777777" w:rsidR="005D68BF" w:rsidRPr="002E0BD6" w:rsidRDefault="005D68BF" w:rsidP="005D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9C107C2" w14:textId="77777777" w:rsidR="005D68BF" w:rsidRDefault="005D68BF" w:rsidP="005D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5372F8" w14:textId="77777777" w:rsidR="005D68BF" w:rsidRPr="002E0BD6" w:rsidRDefault="005D68BF" w:rsidP="005D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56E7799" w14:textId="77777777" w:rsidR="005D68BF" w:rsidRPr="00C179C4" w:rsidRDefault="005D68BF" w:rsidP="005D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F0AD0" w14:textId="77777777" w:rsidR="005D68BF" w:rsidRPr="002E0BD6" w:rsidRDefault="005D68BF" w:rsidP="005D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27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27EAC6C" w14:textId="77777777" w:rsidR="005D68BF" w:rsidRDefault="005D68BF" w:rsidP="005D6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94FCA0B" w14:textId="45BDA396" w:rsidR="00A35790" w:rsidRDefault="005D68BF" w:rsidP="005D68BF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44B6F">
        <w:rPr>
          <w:rFonts w:asciiTheme="majorBidi" w:hAnsiTheme="majorBidi" w:cstheme="majorBidi" w:hint="cs"/>
          <w:b/>
          <w:sz w:val="30"/>
          <w:szCs w:val="30"/>
          <w:cs/>
        </w:rPr>
        <w:t xml:space="preserve">ในเดือนกุมภาพันธ์ ปี </w:t>
      </w:r>
      <w:r w:rsidRPr="00F44B6F">
        <w:rPr>
          <w:rFonts w:asciiTheme="majorBidi" w:hAnsiTheme="majorBidi" w:cstheme="majorBidi"/>
          <w:bCs/>
          <w:sz w:val="30"/>
          <w:szCs w:val="30"/>
        </w:rPr>
        <w:t>2564</w:t>
      </w:r>
      <w:r w:rsidRPr="00F44B6F">
        <w:rPr>
          <w:rFonts w:asciiTheme="majorBidi" w:hAnsiTheme="majorBidi" w:cstheme="majorBidi" w:hint="cs"/>
          <w:b/>
          <w:sz w:val="30"/>
          <w:szCs w:val="30"/>
          <w:cs/>
        </w:rPr>
        <w:t xml:space="preserve"> บริษัท เธียรสุรัตน์ ลีสซิ่ง จำกัด ซึ่งเป็นบริษัทย่อยของบริษัทได้ตกลงให้ผู้บริหารของบริษัทที่เกี่ยวข้องกันแห่งหนึ่งกู้ยืมเงินเพื่อประกอบธุรกิจอสังหาริมทรัพย์ โดยมีวงเงินจำนวน </w:t>
      </w:r>
      <w:r w:rsidRPr="00F44B6F">
        <w:rPr>
          <w:rFonts w:asciiTheme="majorBidi" w:hAnsiTheme="majorBidi" w:cstheme="majorBidi"/>
          <w:bCs/>
          <w:sz w:val="30"/>
          <w:szCs w:val="30"/>
        </w:rPr>
        <w:t xml:space="preserve">35 </w:t>
      </w:r>
      <w:r w:rsidRPr="00F44B6F">
        <w:rPr>
          <w:rFonts w:asciiTheme="majorBidi" w:hAnsiTheme="majorBidi" w:cstheme="majorBidi" w:hint="cs"/>
          <w:b/>
          <w:sz w:val="30"/>
          <w:szCs w:val="30"/>
          <w:cs/>
        </w:rPr>
        <w:t xml:space="preserve">ล้านบาท เงินกู้ยืมนี้มีอัตราดอกเบี้ยเท่ากับร้อยละ </w:t>
      </w:r>
      <w:r w:rsidRPr="00F44B6F">
        <w:rPr>
          <w:rFonts w:asciiTheme="majorBidi" w:hAnsiTheme="majorBidi" w:cstheme="majorBidi"/>
          <w:bCs/>
          <w:sz w:val="30"/>
          <w:szCs w:val="30"/>
        </w:rPr>
        <w:t>7</w:t>
      </w:r>
      <w:r w:rsidRPr="00F44B6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44B6F">
        <w:rPr>
          <w:rFonts w:asciiTheme="majorBidi" w:hAnsiTheme="majorBidi" w:cstheme="majorBidi" w:hint="cs"/>
          <w:b/>
          <w:sz w:val="30"/>
          <w:szCs w:val="30"/>
          <w:cs/>
        </w:rPr>
        <w:t xml:space="preserve">ต่อปี และมีระยะเวลาผ่อนชำระคืนทุกเดือนเริ่มตั้งแต่เดือนมีนาคม </w:t>
      </w:r>
      <w:r w:rsidRPr="00F44B6F">
        <w:rPr>
          <w:rFonts w:asciiTheme="majorBidi" w:hAnsiTheme="majorBidi" w:cstheme="majorBidi"/>
          <w:bCs/>
          <w:sz w:val="30"/>
          <w:szCs w:val="30"/>
        </w:rPr>
        <w:t>2564</w:t>
      </w:r>
      <w:r w:rsidRPr="00F44B6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44B6F">
        <w:rPr>
          <w:rFonts w:asciiTheme="majorBidi" w:hAnsiTheme="majorBidi" w:cstheme="majorBidi" w:hint="cs"/>
          <w:b/>
          <w:sz w:val="30"/>
          <w:szCs w:val="30"/>
          <w:cs/>
        </w:rPr>
        <w:t xml:space="preserve">ถึงกุมภาพันธ์ </w:t>
      </w:r>
      <w:r w:rsidRPr="00F44B6F">
        <w:rPr>
          <w:rFonts w:asciiTheme="majorBidi" w:hAnsiTheme="majorBidi" w:cstheme="majorBidi"/>
          <w:bCs/>
          <w:sz w:val="30"/>
          <w:szCs w:val="30"/>
        </w:rPr>
        <w:t>2571</w:t>
      </w:r>
      <w:r w:rsidRPr="00F44B6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44B6F">
        <w:rPr>
          <w:rFonts w:asciiTheme="majorBidi" w:hAnsiTheme="majorBidi" w:cstheme="majorBidi" w:hint="cs"/>
          <w:b/>
          <w:sz w:val="30"/>
          <w:szCs w:val="30"/>
          <w:cs/>
        </w:rPr>
        <w:t>เงินให้กู้ยืม</w:t>
      </w:r>
      <w:r w:rsidR="00F44B6F">
        <w:rPr>
          <w:rFonts w:asciiTheme="majorBidi" w:hAnsiTheme="majorBidi" w:cstheme="majorBidi" w:hint="cs"/>
          <w:b/>
          <w:sz w:val="30"/>
          <w:szCs w:val="30"/>
          <w:cs/>
        </w:rPr>
        <w:t>ดังกล่าวได้รับการไถ่ถอนทั้งหมด</w:t>
      </w:r>
      <w:r w:rsidR="005450DB">
        <w:rPr>
          <w:rFonts w:asciiTheme="majorBidi" w:hAnsiTheme="majorBidi" w:cstheme="majorBidi" w:hint="cs"/>
          <w:b/>
          <w:sz w:val="30"/>
          <w:szCs w:val="30"/>
          <w:cs/>
        </w:rPr>
        <w:t>แล้ว</w:t>
      </w:r>
      <w:r w:rsidR="00F44B6F">
        <w:rPr>
          <w:rFonts w:asciiTheme="majorBidi" w:hAnsiTheme="majorBidi" w:cstheme="majorBidi" w:hint="cs"/>
          <w:b/>
          <w:sz w:val="30"/>
          <w:szCs w:val="30"/>
          <w:cs/>
        </w:rPr>
        <w:t xml:space="preserve">ในเดือนธันวาคม </w:t>
      </w:r>
      <w:r w:rsidR="00F44B6F" w:rsidRPr="00F44B6F">
        <w:rPr>
          <w:rFonts w:asciiTheme="majorBidi" w:hAnsiTheme="majorBidi" w:cstheme="majorBidi"/>
          <w:bCs/>
          <w:sz w:val="30"/>
          <w:szCs w:val="30"/>
        </w:rPr>
        <w:t>2564</w:t>
      </w:r>
    </w:p>
    <w:p w14:paraId="69AFC24B" w14:textId="77777777" w:rsidR="005D68BF" w:rsidRPr="00201172" w:rsidRDefault="005D68BF" w:rsidP="005D68BF">
      <w:pPr>
        <w:ind w:left="540" w:right="-108"/>
        <w:jc w:val="thaiDistribute"/>
        <w:rPr>
          <w:rFonts w:asciiTheme="majorBidi" w:hAnsiTheme="majorBidi" w:cstheme="majorBidi"/>
          <w:b/>
          <w:sz w:val="24"/>
          <w:szCs w:val="24"/>
          <w:cs/>
        </w:rPr>
      </w:pPr>
    </w:p>
    <w:tbl>
      <w:tblPr>
        <w:tblStyle w:val="TableGrid"/>
        <w:tblW w:w="92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309"/>
        <w:gridCol w:w="236"/>
        <w:gridCol w:w="1109"/>
        <w:gridCol w:w="236"/>
        <w:gridCol w:w="962"/>
        <w:gridCol w:w="236"/>
        <w:gridCol w:w="1025"/>
        <w:gridCol w:w="236"/>
        <w:gridCol w:w="1159"/>
      </w:tblGrid>
      <w:tr w:rsidR="00A35790" w:rsidRPr="00A35790" w14:paraId="00EA845A" w14:textId="77777777" w:rsidTr="00201172">
        <w:trPr>
          <w:tblHeader/>
        </w:trPr>
        <w:tc>
          <w:tcPr>
            <w:tcW w:w="2745" w:type="dxa"/>
          </w:tcPr>
          <w:p w14:paraId="1506F552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46FDFECA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5" w:type="dxa"/>
          </w:tcPr>
          <w:p w14:paraId="19246779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2" w:type="dxa"/>
            <w:gridSpan w:val="7"/>
          </w:tcPr>
          <w:p w14:paraId="24A24980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35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A35790" w:rsidRPr="00A35790" w14:paraId="59335ECA" w14:textId="77777777" w:rsidTr="00201172">
        <w:trPr>
          <w:tblHeader/>
        </w:trPr>
        <w:tc>
          <w:tcPr>
            <w:tcW w:w="2745" w:type="dxa"/>
          </w:tcPr>
          <w:p w14:paraId="3FE423CC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E3E1E4E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5" w:type="dxa"/>
          </w:tcPr>
          <w:p w14:paraId="201D696F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3628BA9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5" w:type="dxa"/>
          </w:tcPr>
          <w:p w14:paraId="16949F0D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5EA6623B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3013473A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6EA05515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7ECFEBE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79F57917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A35790" w:rsidRPr="00A35790" w14:paraId="21C06CD6" w14:textId="77777777" w:rsidTr="00201172">
        <w:trPr>
          <w:tblHeader/>
        </w:trPr>
        <w:tc>
          <w:tcPr>
            <w:tcW w:w="2745" w:type="dxa"/>
          </w:tcPr>
          <w:p w14:paraId="22C859E7" w14:textId="50E8FA2C" w:rsidR="00A35790" w:rsidRPr="00A35790" w:rsidRDefault="00BA63B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63B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</w:t>
            </w:r>
            <w:r w:rsidRPr="00BA63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10" w:type="dxa"/>
            <w:vAlign w:val="bottom"/>
          </w:tcPr>
          <w:p w14:paraId="7B2DC9AF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5" w:type="dxa"/>
          </w:tcPr>
          <w:p w14:paraId="269F2574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426C95C1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5" w:type="dxa"/>
          </w:tcPr>
          <w:p w14:paraId="5AB9D2F2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25DE72D8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1E895A5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2C1B83A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</w:tcPr>
          <w:p w14:paraId="4CC56861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4C422CE0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5790" w:rsidRPr="00A35790" w14:paraId="3C9F810E" w14:textId="77777777" w:rsidTr="00201172">
        <w:trPr>
          <w:tblHeader/>
        </w:trPr>
        <w:tc>
          <w:tcPr>
            <w:tcW w:w="2745" w:type="dxa"/>
          </w:tcPr>
          <w:p w14:paraId="6E1C10F3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45C337DB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</w:tcPr>
          <w:p w14:paraId="6D42B6E1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2" w:type="dxa"/>
            <w:gridSpan w:val="7"/>
          </w:tcPr>
          <w:p w14:paraId="336ECC47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35790" w:rsidRPr="00A35790" w14:paraId="0E07E55A" w14:textId="77777777" w:rsidTr="00201172">
        <w:tc>
          <w:tcPr>
            <w:tcW w:w="2745" w:type="dxa"/>
            <w:vAlign w:val="bottom"/>
          </w:tcPr>
          <w:p w14:paraId="4E26D7F1" w14:textId="55AB294E" w:rsidR="00A35790" w:rsidRPr="00A35790" w:rsidRDefault="00B849F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E64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10" w:type="dxa"/>
            <w:vAlign w:val="bottom"/>
          </w:tcPr>
          <w:p w14:paraId="43371AEF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5" w:type="dxa"/>
          </w:tcPr>
          <w:p w14:paraId="34110942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C9CF8EE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D066EAA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7AD07667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A5B36FE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08598592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D65D69A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6E6C45C" w14:textId="77777777" w:rsidR="00A35790" w:rsidRPr="00A35790" w:rsidRDefault="00A3579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590B" w:rsidRPr="00A35790" w14:paraId="2E03A918" w14:textId="77777777" w:rsidTr="00201172">
        <w:tc>
          <w:tcPr>
            <w:tcW w:w="2745" w:type="dxa"/>
          </w:tcPr>
          <w:p w14:paraId="3934F8B6" w14:textId="77777777" w:rsidR="00B2590B" w:rsidRPr="00A35790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310" w:type="dxa"/>
          </w:tcPr>
          <w:p w14:paraId="4036419F" w14:textId="23615303" w:rsidR="00B2590B" w:rsidRPr="004742CA" w:rsidRDefault="003964C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2.25 - 9.00</w:t>
            </w:r>
          </w:p>
        </w:tc>
        <w:tc>
          <w:tcPr>
            <w:tcW w:w="235" w:type="dxa"/>
          </w:tcPr>
          <w:p w14:paraId="7C8052FD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1FCB922" w14:textId="0892FA5A" w:rsidR="00B2590B" w:rsidRPr="004742CA" w:rsidRDefault="003964C7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27,150</w:t>
            </w:r>
          </w:p>
        </w:tc>
        <w:tc>
          <w:tcPr>
            <w:tcW w:w="235" w:type="dxa"/>
            <w:shd w:val="clear" w:color="auto" w:fill="auto"/>
          </w:tcPr>
          <w:p w14:paraId="375725B1" w14:textId="77777777" w:rsidR="00B2590B" w:rsidRPr="004742CA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254DD710" w14:textId="524A3DF6" w:rsidR="00B2590B" w:rsidRPr="004742CA" w:rsidRDefault="003964C7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4,100</w:t>
            </w:r>
          </w:p>
        </w:tc>
        <w:tc>
          <w:tcPr>
            <w:tcW w:w="235" w:type="dxa"/>
            <w:shd w:val="clear" w:color="auto" w:fill="auto"/>
          </w:tcPr>
          <w:p w14:paraId="36403989" w14:textId="77777777" w:rsidR="00B2590B" w:rsidRPr="004742CA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8EC0380" w14:textId="4C103033" w:rsidR="00B2590B" w:rsidRPr="004742CA" w:rsidRDefault="003964C7" w:rsidP="0020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2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(27,015)</w:t>
            </w:r>
          </w:p>
        </w:tc>
        <w:tc>
          <w:tcPr>
            <w:tcW w:w="235" w:type="dxa"/>
            <w:shd w:val="clear" w:color="auto" w:fill="auto"/>
          </w:tcPr>
          <w:p w14:paraId="714F3152" w14:textId="77777777" w:rsidR="00B2590B" w:rsidRPr="004742CA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0623FF3E" w14:textId="4321F7E8" w:rsidR="00B2590B" w:rsidRPr="004742CA" w:rsidRDefault="00E779FA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4,235</w:t>
            </w:r>
          </w:p>
        </w:tc>
      </w:tr>
      <w:tr w:rsidR="00B2590B" w:rsidRPr="00A35790" w14:paraId="505D669D" w14:textId="77777777" w:rsidTr="00201172">
        <w:tc>
          <w:tcPr>
            <w:tcW w:w="2745" w:type="dxa"/>
          </w:tcPr>
          <w:p w14:paraId="5D7AC0B4" w14:textId="77777777" w:rsidR="00B2590B" w:rsidRPr="00A35790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0" w:type="dxa"/>
          </w:tcPr>
          <w:p w14:paraId="493FA211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29393680" w14:textId="77777777" w:rsidR="00B2590B" w:rsidRPr="004742CA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C9B8D" w14:textId="50304FFA" w:rsidR="00B2590B" w:rsidRPr="004742CA" w:rsidRDefault="003964C7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27,150</w:t>
            </w:r>
          </w:p>
        </w:tc>
        <w:tc>
          <w:tcPr>
            <w:tcW w:w="235" w:type="dxa"/>
            <w:shd w:val="clear" w:color="auto" w:fill="auto"/>
          </w:tcPr>
          <w:p w14:paraId="1A183BE7" w14:textId="77777777" w:rsidR="00B2590B" w:rsidRPr="004742CA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2EBED1EE" w14:textId="77777777" w:rsidR="00B2590B" w:rsidRPr="004742CA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9885619" w14:textId="77777777" w:rsidR="00B2590B" w:rsidRPr="004742CA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E5BF797" w14:textId="77777777" w:rsidR="00B2590B" w:rsidRPr="004742CA" w:rsidRDefault="00B2590B" w:rsidP="0020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9363506" w14:textId="77777777" w:rsidR="00B2590B" w:rsidRPr="004742CA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4F9CE080" w14:textId="1CE3A5B0" w:rsidR="00B2590B" w:rsidRPr="00A33F2D" w:rsidRDefault="00E779FA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4,235</w:t>
            </w:r>
          </w:p>
        </w:tc>
      </w:tr>
      <w:tr w:rsidR="00B2590B" w:rsidRPr="00A35790" w14:paraId="13C9DEA1" w14:textId="77777777" w:rsidTr="00201172">
        <w:tc>
          <w:tcPr>
            <w:tcW w:w="2745" w:type="dxa"/>
          </w:tcPr>
          <w:p w14:paraId="2A368641" w14:textId="77777777" w:rsidR="00B2590B" w:rsidRPr="00D506F1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0" w:type="dxa"/>
            <w:vAlign w:val="bottom"/>
          </w:tcPr>
          <w:p w14:paraId="08C930B3" w14:textId="77777777" w:rsidR="00B2590B" w:rsidRPr="00D506F1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5" w:type="dxa"/>
          </w:tcPr>
          <w:p w14:paraId="295E08A3" w14:textId="77777777" w:rsidR="00B2590B" w:rsidRPr="00D506F1" w:rsidRDefault="00B2590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  <w:shd w:val="clear" w:color="auto" w:fill="auto"/>
          </w:tcPr>
          <w:p w14:paraId="177E253E" w14:textId="77777777" w:rsidR="00B2590B" w:rsidRPr="00D506F1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</w:tcPr>
          <w:p w14:paraId="5D676EB3" w14:textId="77777777" w:rsidR="00B2590B" w:rsidRPr="00D506F1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2" w:type="dxa"/>
            <w:shd w:val="clear" w:color="auto" w:fill="auto"/>
          </w:tcPr>
          <w:p w14:paraId="640EA530" w14:textId="77777777" w:rsidR="00B2590B" w:rsidRPr="00D506F1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</w:tcPr>
          <w:p w14:paraId="20E40C50" w14:textId="77777777" w:rsidR="00B2590B" w:rsidRPr="00D506F1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5" w:type="dxa"/>
            <w:shd w:val="clear" w:color="auto" w:fill="auto"/>
          </w:tcPr>
          <w:p w14:paraId="67B925C9" w14:textId="77777777" w:rsidR="00B2590B" w:rsidRPr="00D506F1" w:rsidRDefault="00B2590B" w:rsidP="0020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" w:type="dxa"/>
            <w:shd w:val="clear" w:color="auto" w:fill="auto"/>
          </w:tcPr>
          <w:p w14:paraId="44EB9039" w14:textId="77777777" w:rsidR="00B2590B" w:rsidRPr="00D506F1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1C08AC62" w14:textId="77777777" w:rsidR="00B2590B" w:rsidRPr="00D506F1" w:rsidRDefault="00B2590B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E642E" w:rsidRPr="00A35790" w14:paraId="269CBCB5" w14:textId="77777777" w:rsidTr="00201172">
        <w:tc>
          <w:tcPr>
            <w:tcW w:w="2745" w:type="dxa"/>
            <w:vAlign w:val="bottom"/>
          </w:tcPr>
          <w:p w14:paraId="426E94B7" w14:textId="199F68C9" w:rsidR="00DE642E" w:rsidRPr="00A35790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10" w:type="dxa"/>
            <w:vAlign w:val="bottom"/>
          </w:tcPr>
          <w:p w14:paraId="274BFC3C" w14:textId="77777777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291855C7" w14:textId="77777777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59F6DD0" w14:textId="77777777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0449914" w14:textId="77777777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12B19046" w14:textId="77777777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0F89895" w14:textId="77777777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1C026D17" w14:textId="77777777" w:rsidR="00DE642E" w:rsidRPr="004742CA" w:rsidRDefault="00DE642E" w:rsidP="0020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241FC07B" w14:textId="77777777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71280034" w14:textId="77777777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642E" w:rsidRPr="00A35790" w14:paraId="6F83FEFB" w14:textId="77777777" w:rsidTr="00201172">
        <w:tc>
          <w:tcPr>
            <w:tcW w:w="2745" w:type="dxa"/>
          </w:tcPr>
          <w:p w14:paraId="6600424B" w14:textId="3B2C8769" w:rsidR="00DE642E" w:rsidRPr="00A35790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310" w:type="dxa"/>
          </w:tcPr>
          <w:p w14:paraId="32FC2F95" w14:textId="43421EFA" w:rsidR="00DE642E" w:rsidRPr="004742CA" w:rsidRDefault="00DE642E" w:rsidP="00DE642E">
            <w:pPr>
              <w:tabs>
                <w:tab w:val="clear" w:pos="680"/>
                <w:tab w:val="decimal" w:pos="675"/>
              </w:tabs>
              <w:ind w:right="-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2.90 - 9.00</w:t>
            </w:r>
          </w:p>
        </w:tc>
        <w:tc>
          <w:tcPr>
            <w:tcW w:w="235" w:type="dxa"/>
          </w:tcPr>
          <w:p w14:paraId="0FBA3608" w14:textId="77777777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5B78EA5" w14:textId="728E2365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35" w:type="dxa"/>
            <w:shd w:val="clear" w:color="auto" w:fill="auto"/>
          </w:tcPr>
          <w:p w14:paraId="1DE8438F" w14:textId="77777777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727482EA" w14:textId="1EFE0249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33,050</w:t>
            </w:r>
          </w:p>
        </w:tc>
        <w:tc>
          <w:tcPr>
            <w:tcW w:w="235" w:type="dxa"/>
            <w:shd w:val="clear" w:color="auto" w:fill="auto"/>
          </w:tcPr>
          <w:p w14:paraId="7ACF2D29" w14:textId="77777777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9047C4C" w14:textId="5448BEBE" w:rsidR="00DE642E" w:rsidRPr="004742CA" w:rsidRDefault="00DE642E" w:rsidP="0020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4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(6,071)</w:t>
            </w:r>
          </w:p>
        </w:tc>
        <w:tc>
          <w:tcPr>
            <w:tcW w:w="235" w:type="dxa"/>
            <w:shd w:val="clear" w:color="auto" w:fill="auto"/>
          </w:tcPr>
          <w:p w14:paraId="3C2159EF" w14:textId="77777777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6683F612" w14:textId="3EABC8DD" w:rsidR="00DE642E" w:rsidRPr="00A33F2D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3F2D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,150</w:t>
            </w:r>
          </w:p>
        </w:tc>
      </w:tr>
      <w:tr w:rsidR="00DE642E" w:rsidRPr="00A35790" w14:paraId="5D7E5C95" w14:textId="77777777" w:rsidTr="00201172">
        <w:tc>
          <w:tcPr>
            <w:tcW w:w="2745" w:type="dxa"/>
          </w:tcPr>
          <w:p w14:paraId="4A107B63" w14:textId="0B9E6E80" w:rsidR="00DE642E" w:rsidRPr="00A35790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0" w:type="dxa"/>
          </w:tcPr>
          <w:p w14:paraId="755A5A4E" w14:textId="77777777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26475E45" w14:textId="77777777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84154" w14:textId="5B5CB142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35" w:type="dxa"/>
            <w:shd w:val="clear" w:color="auto" w:fill="auto"/>
          </w:tcPr>
          <w:p w14:paraId="40EEF933" w14:textId="77777777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2ADAF085" w14:textId="77777777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2C49F3BC" w14:textId="77777777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C184FD6" w14:textId="77777777" w:rsidR="00DE642E" w:rsidRPr="004742CA" w:rsidRDefault="00DE642E" w:rsidP="0020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3BBB84BB" w14:textId="77777777" w:rsidR="00DE642E" w:rsidRPr="004742CA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FD86C" w14:textId="0B07F014" w:rsidR="00DE642E" w:rsidRPr="00A33F2D" w:rsidRDefault="00DE642E" w:rsidP="00D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3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27,150</w:t>
            </w:r>
          </w:p>
        </w:tc>
      </w:tr>
    </w:tbl>
    <w:p w14:paraId="53B2A68E" w14:textId="77777777" w:rsidR="00A35790" w:rsidRPr="00D506F1" w:rsidRDefault="00A3579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8"/>
        <w:gridCol w:w="1432"/>
        <w:gridCol w:w="236"/>
        <w:gridCol w:w="1112"/>
        <w:gridCol w:w="236"/>
        <w:gridCol w:w="863"/>
        <w:gridCol w:w="236"/>
        <w:gridCol w:w="1015"/>
        <w:gridCol w:w="236"/>
        <w:gridCol w:w="1186"/>
      </w:tblGrid>
      <w:tr w:rsidR="00565FCF" w:rsidRPr="00A35790" w14:paraId="247287E2" w14:textId="77777777" w:rsidTr="00201172">
        <w:trPr>
          <w:tblHeader/>
        </w:trPr>
        <w:tc>
          <w:tcPr>
            <w:tcW w:w="2718" w:type="dxa"/>
          </w:tcPr>
          <w:p w14:paraId="07AC7B0B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7EF90638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32709F83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4" w:type="dxa"/>
            <w:gridSpan w:val="7"/>
          </w:tcPr>
          <w:p w14:paraId="25A42029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65FCF" w:rsidRPr="00A35790" w14:paraId="0711D968" w14:textId="77777777" w:rsidTr="00201172">
        <w:trPr>
          <w:tblHeader/>
        </w:trPr>
        <w:tc>
          <w:tcPr>
            <w:tcW w:w="2718" w:type="dxa"/>
          </w:tcPr>
          <w:p w14:paraId="58D3AB69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4B63D1D5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4F75A76D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6FA4F2A3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5FD4297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</w:tcPr>
          <w:p w14:paraId="7FF05991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A91127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6B03DA36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D729AE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266A698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565FCF" w:rsidRPr="00A35790" w14:paraId="6D170353" w14:textId="77777777" w:rsidTr="00201172">
        <w:trPr>
          <w:tblHeader/>
        </w:trPr>
        <w:tc>
          <w:tcPr>
            <w:tcW w:w="2718" w:type="dxa"/>
          </w:tcPr>
          <w:p w14:paraId="52CE297F" w14:textId="662499B8" w:rsidR="00565FCF" w:rsidRPr="00A35790" w:rsidRDefault="00BA63B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A63B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</w:t>
            </w:r>
            <w:r w:rsidRPr="00BA63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32" w:type="dxa"/>
            <w:vAlign w:val="bottom"/>
          </w:tcPr>
          <w:p w14:paraId="4A1AC840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081144C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2F4614D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2445C1EF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vAlign w:val="bottom"/>
          </w:tcPr>
          <w:p w14:paraId="232DAFB0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AB9BFD1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33007657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33C8B109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53C8069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65FCF" w:rsidRPr="00A35790" w14:paraId="54FD9BCD" w14:textId="77777777" w:rsidTr="00201172">
        <w:trPr>
          <w:tblHeader/>
        </w:trPr>
        <w:tc>
          <w:tcPr>
            <w:tcW w:w="2718" w:type="dxa"/>
          </w:tcPr>
          <w:p w14:paraId="26E7766C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18B6DD09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A4A66E8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4" w:type="dxa"/>
            <w:gridSpan w:val="7"/>
          </w:tcPr>
          <w:p w14:paraId="535A9471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5FCF" w:rsidRPr="00A35790" w14:paraId="35B452C0" w14:textId="77777777" w:rsidTr="00201172">
        <w:tc>
          <w:tcPr>
            <w:tcW w:w="2718" w:type="dxa"/>
            <w:vAlign w:val="bottom"/>
          </w:tcPr>
          <w:p w14:paraId="204EDEC4" w14:textId="400DD58A" w:rsidR="00565FCF" w:rsidRPr="00A35790" w:rsidRDefault="00B849F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420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32" w:type="dxa"/>
            <w:vAlign w:val="bottom"/>
          </w:tcPr>
          <w:p w14:paraId="0CC4D023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75717467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C8B7B45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04D69E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</w:tcPr>
          <w:p w14:paraId="0AAA28FE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35797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5E7401FD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7D215A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2753664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5FCF" w:rsidRPr="00A35790" w14:paraId="7DCEF30F" w14:textId="77777777" w:rsidTr="00201172">
        <w:tc>
          <w:tcPr>
            <w:tcW w:w="2718" w:type="dxa"/>
          </w:tcPr>
          <w:p w14:paraId="61D760F8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432" w:type="dxa"/>
          </w:tcPr>
          <w:p w14:paraId="1EB00667" w14:textId="17DE6D50" w:rsidR="00565FCF" w:rsidRPr="00A35790" w:rsidRDefault="00E779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2.25 - 3.50</w:t>
            </w:r>
          </w:p>
        </w:tc>
        <w:tc>
          <w:tcPr>
            <w:tcW w:w="236" w:type="dxa"/>
          </w:tcPr>
          <w:p w14:paraId="61F25E01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2A0D3C3C" w14:textId="52CD5570" w:rsidR="00565FCF" w:rsidRPr="00A33F2D" w:rsidRDefault="00E779FA" w:rsidP="00A3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23,500</w:t>
            </w:r>
          </w:p>
        </w:tc>
        <w:tc>
          <w:tcPr>
            <w:tcW w:w="236" w:type="dxa"/>
            <w:shd w:val="clear" w:color="auto" w:fill="auto"/>
          </w:tcPr>
          <w:p w14:paraId="58CC848A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  <w:shd w:val="clear" w:color="auto" w:fill="auto"/>
          </w:tcPr>
          <w:p w14:paraId="39058B8F" w14:textId="584C3931" w:rsidR="00565FCF" w:rsidRPr="00A35790" w:rsidRDefault="00E779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59,000</w:t>
            </w:r>
          </w:p>
        </w:tc>
        <w:tc>
          <w:tcPr>
            <w:tcW w:w="236" w:type="dxa"/>
            <w:shd w:val="clear" w:color="auto" w:fill="auto"/>
          </w:tcPr>
          <w:p w14:paraId="24C7B63B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CA6C1A3" w14:textId="09C2C753" w:rsidR="00565FCF" w:rsidRPr="003459FF" w:rsidRDefault="00E779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(33,000)</w:t>
            </w:r>
          </w:p>
        </w:tc>
        <w:tc>
          <w:tcPr>
            <w:tcW w:w="236" w:type="dxa"/>
            <w:shd w:val="clear" w:color="auto" w:fill="auto"/>
          </w:tcPr>
          <w:p w14:paraId="445F59A4" w14:textId="77777777" w:rsidR="00565FCF" w:rsidRPr="00A35790" w:rsidRDefault="00565FCF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18FEB0BD" w14:textId="13A32D1B" w:rsidR="00565FCF" w:rsidRPr="00A35790" w:rsidRDefault="00E779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49,500</w:t>
            </w:r>
          </w:p>
        </w:tc>
      </w:tr>
      <w:tr w:rsidR="00F90571" w:rsidRPr="00A35790" w14:paraId="504E2DF1" w14:textId="77777777" w:rsidTr="00201172">
        <w:tc>
          <w:tcPr>
            <w:tcW w:w="2718" w:type="dxa"/>
          </w:tcPr>
          <w:p w14:paraId="48538F6F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</w:tcPr>
          <w:p w14:paraId="48B27575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150E512" w14:textId="77777777" w:rsidR="00F90571" w:rsidRPr="00A35790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177095AB" w14:textId="0541A8CA" w:rsidR="00F90571" w:rsidRPr="00447812" w:rsidRDefault="00E779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23,500</w:t>
            </w:r>
          </w:p>
        </w:tc>
        <w:tc>
          <w:tcPr>
            <w:tcW w:w="236" w:type="dxa"/>
            <w:shd w:val="clear" w:color="auto" w:fill="auto"/>
          </w:tcPr>
          <w:p w14:paraId="552A8874" w14:textId="77777777" w:rsidR="00F90571" w:rsidRPr="00447812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3" w:type="dxa"/>
            <w:shd w:val="clear" w:color="auto" w:fill="auto"/>
          </w:tcPr>
          <w:p w14:paraId="5BC1AC7C" w14:textId="77777777" w:rsidR="00F90571" w:rsidRPr="00447812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02E737" w14:textId="77777777" w:rsidR="00F90571" w:rsidRPr="00447812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7A6CFE78" w14:textId="77777777" w:rsidR="00F90571" w:rsidRPr="00447812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6B4B76" w14:textId="77777777" w:rsidR="00F90571" w:rsidRPr="00447812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293AD01A" w14:textId="244813B9" w:rsidR="00F90571" w:rsidRPr="00447812" w:rsidRDefault="00E779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49,500</w:t>
            </w:r>
          </w:p>
        </w:tc>
      </w:tr>
      <w:tr w:rsidR="00F90571" w:rsidRPr="00A35790" w14:paraId="2BE35D80" w14:textId="77777777" w:rsidTr="00201172">
        <w:tc>
          <w:tcPr>
            <w:tcW w:w="2718" w:type="dxa"/>
          </w:tcPr>
          <w:p w14:paraId="62454EBD" w14:textId="77777777" w:rsidR="00F90571" w:rsidRPr="00D506F1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2" w:type="dxa"/>
            <w:vAlign w:val="bottom"/>
          </w:tcPr>
          <w:p w14:paraId="17EAA0D9" w14:textId="77777777" w:rsidR="00F90571" w:rsidRPr="00D506F1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F2965CC" w14:textId="77777777" w:rsidR="00F90571" w:rsidRPr="00D506F1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  <w:shd w:val="clear" w:color="auto" w:fill="auto"/>
          </w:tcPr>
          <w:p w14:paraId="12330918" w14:textId="77777777" w:rsidR="00F90571" w:rsidRPr="00D506F1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AF0AA38" w14:textId="77777777" w:rsidR="00F90571" w:rsidRPr="00D506F1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3" w:type="dxa"/>
            <w:shd w:val="clear" w:color="auto" w:fill="auto"/>
          </w:tcPr>
          <w:p w14:paraId="0DBF11A5" w14:textId="77777777" w:rsidR="00F90571" w:rsidRPr="00D506F1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6149E9C" w14:textId="77777777" w:rsidR="00F90571" w:rsidRPr="00D506F1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5" w:type="dxa"/>
            <w:shd w:val="clear" w:color="auto" w:fill="auto"/>
          </w:tcPr>
          <w:p w14:paraId="1015C54E" w14:textId="77777777" w:rsidR="00F90571" w:rsidRPr="00D506F1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E3EF3EA" w14:textId="77777777" w:rsidR="00F90571" w:rsidRPr="00D506F1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14:paraId="402022C9" w14:textId="77777777" w:rsidR="00F90571" w:rsidRPr="00D506F1" w:rsidRDefault="00F9057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4208B" w:rsidRPr="00A35790" w14:paraId="3C0F427B" w14:textId="77777777" w:rsidTr="00201172">
        <w:tc>
          <w:tcPr>
            <w:tcW w:w="2718" w:type="dxa"/>
            <w:vAlign w:val="bottom"/>
          </w:tcPr>
          <w:p w14:paraId="4C86C13B" w14:textId="72632A12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32" w:type="dxa"/>
            <w:vAlign w:val="bottom"/>
          </w:tcPr>
          <w:p w14:paraId="68AFC415" w14:textId="77777777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A0236B1" w14:textId="77777777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1F8EEB5" w14:textId="77777777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A5764" w14:textId="77777777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</w:tcPr>
          <w:p w14:paraId="4A2775AA" w14:textId="77777777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D9DF89" w14:textId="77777777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4F61705F" w14:textId="77777777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20D20A" w14:textId="77777777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E26A831" w14:textId="77777777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208B" w:rsidRPr="00A35790" w14:paraId="15840F7F" w14:textId="77777777" w:rsidTr="00201172">
        <w:tc>
          <w:tcPr>
            <w:tcW w:w="2718" w:type="dxa"/>
          </w:tcPr>
          <w:p w14:paraId="30764AFE" w14:textId="1F831638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432" w:type="dxa"/>
          </w:tcPr>
          <w:p w14:paraId="4527B1BD" w14:textId="05246B8A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2.50 - 3.99</w:t>
            </w:r>
          </w:p>
        </w:tc>
        <w:tc>
          <w:tcPr>
            <w:tcW w:w="236" w:type="dxa"/>
          </w:tcPr>
          <w:p w14:paraId="1EDA73BB" w14:textId="77777777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D969F21" w14:textId="2B97F0F8" w:rsidR="00D4208B" w:rsidRPr="00A30AA4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3F2D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236" w:type="dxa"/>
          </w:tcPr>
          <w:p w14:paraId="566398CB" w14:textId="77777777" w:rsidR="00D4208B" w:rsidRPr="00A30AA4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</w:tcPr>
          <w:p w14:paraId="45E97B7D" w14:textId="5D82FDEE" w:rsidR="00D4208B" w:rsidRPr="00A30AA4" w:rsidRDefault="00D4208B" w:rsidP="00D4208B">
            <w:pPr>
              <w:tabs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61,500</w:t>
            </w:r>
          </w:p>
        </w:tc>
        <w:tc>
          <w:tcPr>
            <w:tcW w:w="236" w:type="dxa"/>
          </w:tcPr>
          <w:p w14:paraId="293338C9" w14:textId="77777777" w:rsidR="00D4208B" w:rsidRPr="00A30AA4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2D1650B6" w14:textId="12B8773C" w:rsidR="00D4208B" w:rsidRPr="00A30AA4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(51,000)</w:t>
            </w:r>
          </w:p>
        </w:tc>
        <w:tc>
          <w:tcPr>
            <w:tcW w:w="236" w:type="dxa"/>
          </w:tcPr>
          <w:p w14:paraId="4C2319DA" w14:textId="77777777" w:rsidR="00D4208B" w:rsidRPr="00A30AA4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9A3A1D3" w14:textId="56B8420C" w:rsidR="00D4208B" w:rsidRPr="00A30AA4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23,500</w:t>
            </w:r>
          </w:p>
        </w:tc>
      </w:tr>
      <w:tr w:rsidR="00D4208B" w:rsidRPr="00A35790" w14:paraId="02591C0C" w14:textId="77777777" w:rsidTr="00201172">
        <w:tc>
          <w:tcPr>
            <w:tcW w:w="2718" w:type="dxa"/>
          </w:tcPr>
          <w:p w14:paraId="7A962DDA" w14:textId="7C227728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</w:tcPr>
          <w:p w14:paraId="6E69F004" w14:textId="77777777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129B1FA" w14:textId="77777777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79DACA5" w14:textId="75E42513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13,000</w:t>
            </w:r>
          </w:p>
        </w:tc>
        <w:tc>
          <w:tcPr>
            <w:tcW w:w="236" w:type="dxa"/>
          </w:tcPr>
          <w:p w14:paraId="26F51447" w14:textId="77777777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3" w:type="dxa"/>
          </w:tcPr>
          <w:p w14:paraId="2317B592" w14:textId="77777777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9D6A58" w14:textId="77777777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350596AC" w14:textId="77777777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72231F" w14:textId="77777777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FBA1F8C" w14:textId="61FF7C36" w:rsidR="00D4208B" w:rsidRPr="00A35790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23,500</w:t>
            </w:r>
          </w:p>
        </w:tc>
      </w:tr>
    </w:tbl>
    <w:p w14:paraId="2F95B833" w14:textId="4A2520B2" w:rsidR="00565FCF" w:rsidRPr="00D506F1" w:rsidRDefault="00565FC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295" w:type="dxa"/>
        <w:tblInd w:w="432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753"/>
        <w:gridCol w:w="1190"/>
        <w:gridCol w:w="270"/>
        <w:gridCol w:w="1188"/>
        <w:gridCol w:w="270"/>
        <w:gridCol w:w="1164"/>
        <w:gridCol w:w="270"/>
        <w:gridCol w:w="1190"/>
      </w:tblGrid>
      <w:tr w:rsidR="00977A3D" w:rsidRPr="002E0BD6" w14:paraId="0281AFC9" w14:textId="77777777" w:rsidTr="00201172">
        <w:trPr>
          <w:tblHeader/>
        </w:trPr>
        <w:tc>
          <w:tcPr>
            <w:tcW w:w="3753" w:type="dxa"/>
            <w:tcBorders>
              <w:top w:val="nil"/>
            </w:tcBorders>
            <w:vAlign w:val="bottom"/>
          </w:tcPr>
          <w:p w14:paraId="2841CCDD" w14:textId="77777777" w:rsidR="00977A3D" w:rsidRPr="002E0BD6" w:rsidRDefault="00977A3D" w:rsidP="0034430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648" w:type="dxa"/>
            <w:gridSpan w:val="3"/>
            <w:tcBorders>
              <w:top w:val="nil"/>
            </w:tcBorders>
            <w:vAlign w:val="bottom"/>
          </w:tcPr>
          <w:p w14:paraId="7F5CF088" w14:textId="77777777" w:rsidR="00977A3D" w:rsidRPr="002E0BD6" w:rsidRDefault="00977A3D" w:rsidP="00344305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B847EBA" w14:textId="77777777" w:rsidR="00977A3D" w:rsidRPr="002E0BD6" w:rsidRDefault="00977A3D" w:rsidP="00344305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4" w:type="dxa"/>
            <w:gridSpan w:val="3"/>
            <w:tcBorders>
              <w:top w:val="nil"/>
            </w:tcBorders>
            <w:vAlign w:val="bottom"/>
          </w:tcPr>
          <w:p w14:paraId="14FE8003" w14:textId="77777777" w:rsidR="00977A3D" w:rsidRPr="002E0BD6" w:rsidRDefault="00977A3D" w:rsidP="0034430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208B" w:rsidRPr="002E0BD6" w14:paraId="0314B923" w14:textId="77777777" w:rsidTr="00201172">
        <w:trPr>
          <w:tblHeader/>
        </w:trPr>
        <w:tc>
          <w:tcPr>
            <w:tcW w:w="3753" w:type="dxa"/>
            <w:vAlign w:val="bottom"/>
          </w:tcPr>
          <w:p w14:paraId="44416A71" w14:textId="77777777" w:rsidR="00D4208B" w:rsidRPr="002E0BD6" w:rsidRDefault="00D4208B" w:rsidP="00D4208B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1C9D4247" w14:textId="46BB5E04" w:rsidR="00D4208B" w:rsidRPr="0081127C" w:rsidRDefault="00D4208B" w:rsidP="00D4208B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58046460" w14:textId="77777777" w:rsidR="00D4208B" w:rsidRPr="0081127C" w:rsidRDefault="00D4208B" w:rsidP="00D4208B">
            <w:pPr>
              <w:spacing w:line="240" w:lineRule="atLeast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14:paraId="3B8B94C3" w14:textId="256AB631" w:rsidR="00D4208B" w:rsidRPr="0081127C" w:rsidRDefault="00D4208B" w:rsidP="00D4208B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4D6C72A" w14:textId="77777777" w:rsidR="00D4208B" w:rsidRPr="002E0BD6" w:rsidRDefault="00D4208B" w:rsidP="00D4208B">
            <w:pPr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EA39DA7" w14:textId="6568AEE2" w:rsidR="00D4208B" w:rsidRPr="0081127C" w:rsidRDefault="00D4208B" w:rsidP="00D4208B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5E3F234" w14:textId="77777777" w:rsidR="00D4208B" w:rsidRPr="0081127C" w:rsidRDefault="00D4208B" w:rsidP="00D4208B">
            <w:pPr>
              <w:spacing w:line="240" w:lineRule="atLeast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14:paraId="64CF62F8" w14:textId="7C0A02B1" w:rsidR="00D4208B" w:rsidRPr="0081127C" w:rsidRDefault="00D4208B" w:rsidP="00D4208B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4208B" w:rsidRPr="002E0BD6" w14:paraId="0E29D9E1" w14:textId="77777777" w:rsidTr="00201172">
        <w:trPr>
          <w:tblHeader/>
        </w:trPr>
        <w:tc>
          <w:tcPr>
            <w:tcW w:w="3753" w:type="dxa"/>
            <w:tcBorders>
              <w:bottom w:val="nil"/>
            </w:tcBorders>
            <w:vAlign w:val="bottom"/>
          </w:tcPr>
          <w:p w14:paraId="4D0F1C8D" w14:textId="77777777" w:rsidR="00D4208B" w:rsidRPr="002E0BD6" w:rsidRDefault="00D4208B" w:rsidP="00D4208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42" w:type="dxa"/>
            <w:gridSpan w:val="7"/>
            <w:tcBorders>
              <w:bottom w:val="nil"/>
            </w:tcBorders>
            <w:vAlign w:val="bottom"/>
          </w:tcPr>
          <w:p w14:paraId="57C726D7" w14:textId="77777777" w:rsidR="00D4208B" w:rsidRPr="002E0BD6" w:rsidRDefault="00D4208B" w:rsidP="00D4208B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4208B" w:rsidRPr="002E0BD6" w14:paraId="13E2AB56" w14:textId="77777777" w:rsidTr="00201172">
        <w:tc>
          <w:tcPr>
            <w:tcW w:w="3753" w:type="dxa"/>
            <w:tcBorders>
              <w:top w:val="nil"/>
              <w:bottom w:val="nil"/>
            </w:tcBorders>
            <w:vAlign w:val="bottom"/>
          </w:tcPr>
          <w:p w14:paraId="7698430F" w14:textId="0B903DB2" w:rsidR="00D4208B" w:rsidRPr="002E0BD6" w:rsidRDefault="00D4208B" w:rsidP="00D4208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14:paraId="4A518ABD" w14:textId="77777777" w:rsidR="00D4208B" w:rsidRPr="002E0BD6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5444AE7" w14:textId="77777777" w:rsidR="00D4208B" w:rsidRPr="002E0BD6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bottom"/>
          </w:tcPr>
          <w:p w14:paraId="17FA5C62" w14:textId="77777777" w:rsidR="00D4208B" w:rsidRPr="002E0BD6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B6D49E" w14:textId="77777777" w:rsidR="00D4208B" w:rsidRPr="002E0BD6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vAlign w:val="bottom"/>
          </w:tcPr>
          <w:p w14:paraId="5307BA5E" w14:textId="77777777" w:rsidR="00D4208B" w:rsidRPr="002E0BD6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85837C" w14:textId="77777777" w:rsidR="00D4208B" w:rsidRPr="002E0BD6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vAlign w:val="bottom"/>
          </w:tcPr>
          <w:p w14:paraId="1F1215FF" w14:textId="77777777" w:rsidR="00D4208B" w:rsidRPr="002E0BD6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208B" w:rsidRPr="002E0BD6" w14:paraId="619AAE6A" w14:textId="77777777" w:rsidTr="00201172">
        <w:tc>
          <w:tcPr>
            <w:tcW w:w="3753" w:type="dxa"/>
            <w:tcBorders>
              <w:top w:val="nil"/>
              <w:bottom w:val="nil"/>
            </w:tcBorders>
            <w:vAlign w:val="bottom"/>
          </w:tcPr>
          <w:p w14:paraId="79D3B198" w14:textId="77777777" w:rsidR="00D4208B" w:rsidRPr="002E0BD6" w:rsidRDefault="00D4208B" w:rsidP="00D4208B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10CA1" w14:textId="51538431" w:rsidR="00D4208B" w:rsidRPr="00E779FA" w:rsidRDefault="00E779FA" w:rsidP="00E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779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E526E" w14:textId="77777777" w:rsidR="00D4208B" w:rsidRPr="0081127C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D2CE9" w14:textId="36D42AC7" w:rsidR="00D4208B" w:rsidRPr="00A30AA4" w:rsidRDefault="00AE3DE2" w:rsidP="00E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00D684" w14:textId="77777777" w:rsidR="00D4208B" w:rsidRPr="002E0BD6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240B2" w14:textId="5C72E498" w:rsidR="00D4208B" w:rsidRPr="002E0BD6" w:rsidRDefault="00E779FA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E8D617" w14:textId="77777777" w:rsidR="00D4208B" w:rsidRPr="0081127C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9F9A3" w14:textId="5A82D5BC" w:rsidR="00D4208B" w:rsidRPr="00A30AA4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822</w:t>
            </w:r>
          </w:p>
        </w:tc>
      </w:tr>
      <w:tr w:rsidR="00D4208B" w:rsidRPr="002E0BD6" w14:paraId="7BCBF081" w14:textId="77777777" w:rsidTr="00201172">
        <w:tc>
          <w:tcPr>
            <w:tcW w:w="3753" w:type="dxa"/>
            <w:tcBorders>
              <w:top w:val="nil"/>
              <w:bottom w:val="nil"/>
            </w:tcBorders>
            <w:vAlign w:val="bottom"/>
          </w:tcPr>
          <w:p w14:paraId="06220E4D" w14:textId="77777777" w:rsidR="00D4208B" w:rsidRPr="002E0BD6" w:rsidRDefault="00D4208B" w:rsidP="00D4208B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8B41C3" w14:textId="0C03323B" w:rsidR="00D4208B" w:rsidRPr="00FD46E3" w:rsidRDefault="00E779FA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66D2F8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B85AF9" w14:textId="369FF58A" w:rsidR="00D4208B" w:rsidRPr="004742CA" w:rsidRDefault="00AE3DE2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40C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86C512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3095F" w14:textId="3EB877C1" w:rsidR="00D4208B" w:rsidRPr="00E779FA" w:rsidRDefault="00E779FA" w:rsidP="00E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779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CB6670" w14:textId="77777777" w:rsidR="00D4208B" w:rsidRPr="00E779FA" w:rsidRDefault="00D4208B" w:rsidP="00E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79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25CA3B" w14:textId="2341D69B" w:rsidR="00D4208B" w:rsidRPr="00E779FA" w:rsidRDefault="00D4208B" w:rsidP="00E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779F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208B" w:rsidRPr="00114BE4" w14:paraId="42740B1D" w14:textId="77777777" w:rsidTr="00201172">
        <w:trPr>
          <w:trHeight w:val="60"/>
        </w:trPr>
        <w:tc>
          <w:tcPr>
            <w:tcW w:w="3753" w:type="dxa"/>
            <w:tcBorders>
              <w:top w:val="nil"/>
              <w:bottom w:val="nil"/>
            </w:tcBorders>
            <w:vAlign w:val="bottom"/>
          </w:tcPr>
          <w:p w14:paraId="59D6721C" w14:textId="77777777" w:rsidR="00D4208B" w:rsidRPr="002E0BD6" w:rsidRDefault="00D4208B" w:rsidP="00D4208B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/>
                <w:cs/>
                <w:lang w:val="en-GB"/>
              </w:rPr>
            </w:pPr>
            <w:r w:rsidRPr="008B098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46FB8" w14:textId="71AAC085" w:rsidR="00D4208B" w:rsidRPr="006940C8" w:rsidRDefault="00E779FA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EADA0" w14:textId="77777777" w:rsidR="00D4208B" w:rsidRPr="006940C8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7AD6A" w14:textId="2403CB1C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40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490A1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D3127" w14:textId="662C6CB7" w:rsidR="00D4208B" w:rsidRPr="004742CA" w:rsidRDefault="00E779FA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0375A4" w14:textId="77777777" w:rsidR="00D4208B" w:rsidRPr="004742CA" w:rsidRDefault="00D4208B" w:rsidP="00D42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4F190" w14:textId="40292EC9" w:rsidR="00D4208B" w:rsidRPr="004742CA" w:rsidRDefault="00D4208B" w:rsidP="00E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</w:t>
            </w:r>
          </w:p>
        </w:tc>
      </w:tr>
      <w:tr w:rsidR="00D4208B" w:rsidRPr="000A560E" w14:paraId="20D6C071" w14:textId="77777777" w:rsidTr="0020117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1D4A" w14:textId="77777777" w:rsidR="00D4208B" w:rsidRPr="000A560E" w:rsidRDefault="00D4208B" w:rsidP="00D4208B">
            <w:pPr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FA436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B56B3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9FBE0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09AF7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5C05B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5FF6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B58B3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208B" w:rsidRPr="000A560E" w14:paraId="07D2C105" w14:textId="77777777" w:rsidTr="0020117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D260" w14:textId="22182A38" w:rsidR="00D4208B" w:rsidRPr="000A560E" w:rsidRDefault="00D4208B" w:rsidP="00D4208B">
            <w:pPr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377BA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50605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4B392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9EC5D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D7D3B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A2B48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B43BF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208B" w:rsidRPr="000A560E" w14:paraId="69B8FC21" w14:textId="77777777" w:rsidTr="0020117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15AC2" w14:textId="14187133" w:rsidR="00D4208B" w:rsidRPr="000A560E" w:rsidRDefault="00D4208B" w:rsidP="00D4208B">
            <w:pPr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C1E7" w14:textId="3E5D52AA" w:rsidR="00D4208B" w:rsidRPr="004742CA" w:rsidRDefault="00937FD3" w:rsidP="0093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2BDD2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8E148" w14:textId="7CFD7081" w:rsidR="00D4208B" w:rsidRPr="00267017" w:rsidRDefault="00D4208B" w:rsidP="00E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73F48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36281" w14:textId="11308DBB" w:rsidR="00D4208B" w:rsidRPr="004742CA" w:rsidRDefault="00E779FA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6D54C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17457" w14:textId="7540CFF1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5,364</w:t>
            </w:r>
          </w:p>
        </w:tc>
      </w:tr>
      <w:tr w:rsidR="00D4208B" w:rsidRPr="000A560E" w14:paraId="4C26CC02" w14:textId="77777777" w:rsidTr="0020117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B9354" w14:textId="25EACBF7" w:rsidR="00D4208B" w:rsidRPr="000A560E" w:rsidRDefault="00D4208B" w:rsidP="00D4208B">
            <w:pPr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FF7BA" w14:textId="321FD3F8" w:rsidR="00D4208B" w:rsidRPr="00FD46E3" w:rsidRDefault="00937FD3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F57F0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D62F5" w14:textId="11FF2494" w:rsidR="00D4208B" w:rsidRPr="00267017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46E3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A49DE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07CAD" w14:textId="4DB99847" w:rsidR="00D4208B" w:rsidRPr="004742CA" w:rsidRDefault="00E779FA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BC712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0EFA8" w14:textId="1FF66E95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D4208B" w:rsidRPr="000A560E" w14:paraId="77717B16" w14:textId="77777777" w:rsidTr="0020117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B6EAB" w14:textId="6E929DF1" w:rsidR="00D4208B" w:rsidRPr="000A560E" w:rsidRDefault="00D4208B" w:rsidP="00D4208B">
            <w:pPr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  <w:r w:rsidRPr="002B610C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2E0BD6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15B34" w14:textId="0A13A6F7" w:rsidR="00D4208B" w:rsidRPr="00FD46E3" w:rsidRDefault="00937FD3" w:rsidP="0093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37F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4C5DD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77F4E" w14:textId="025F170C" w:rsidR="00D4208B" w:rsidRPr="00267017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BD33E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3A766" w14:textId="6413CB0F" w:rsidR="00D4208B" w:rsidRPr="004742CA" w:rsidRDefault="00E779FA" w:rsidP="0093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9BE88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F5660" w14:textId="48B5DA23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D4208B" w:rsidRPr="000A560E" w14:paraId="5C58D6B1" w14:textId="77777777" w:rsidTr="0020117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34C7D" w14:textId="11075E4F" w:rsidR="00D4208B" w:rsidRPr="003964C7" w:rsidRDefault="00D4208B" w:rsidP="00D4208B">
            <w:pPr>
              <w:pStyle w:val="a0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67017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7A2C61" w14:textId="4E4AAF85" w:rsidR="00D4208B" w:rsidRPr="00FD46E3" w:rsidRDefault="00937FD3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5E54" w14:textId="77777777" w:rsidR="00D4208B" w:rsidRPr="00267017" w:rsidRDefault="00D4208B" w:rsidP="00D4208B">
            <w:pPr>
              <w:pStyle w:val="a0"/>
              <w:tabs>
                <w:tab w:val="clear" w:pos="1080"/>
                <w:tab w:val="decimal" w:pos="793"/>
              </w:tabs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00953C" w14:textId="51A6E1A1" w:rsidR="00D4208B" w:rsidRPr="00267017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D4AD" w14:textId="77777777" w:rsidR="00D4208B" w:rsidRPr="00267017" w:rsidRDefault="00D4208B" w:rsidP="00D4208B">
            <w:pPr>
              <w:pStyle w:val="a0"/>
              <w:tabs>
                <w:tab w:val="clear" w:pos="1080"/>
                <w:tab w:val="decimal" w:pos="793"/>
              </w:tabs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1094F6" w14:textId="56E3EE81" w:rsidR="00D4208B" w:rsidRPr="00FD46E3" w:rsidRDefault="00E779FA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F9056" w14:textId="77777777" w:rsidR="00D4208B" w:rsidRPr="00267017" w:rsidRDefault="00D4208B" w:rsidP="00D4208B">
            <w:pPr>
              <w:pStyle w:val="a0"/>
              <w:tabs>
                <w:tab w:val="clear" w:pos="1080"/>
                <w:tab w:val="decimal" w:pos="793"/>
              </w:tabs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C11BEC" w14:textId="1FA2D3E3" w:rsidR="00D4208B" w:rsidRPr="00267017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4B1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FD46E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694B1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755</w:t>
            </w:r>
          </w:p>
        </w:tc>
      </w:tr>
      <w:tr w:rsidR="00D4208B" w:rsidRPr="002E0BD6" w14:paraId="2DDD067E" w14:textId="77777777" w:rsidTr="0020117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17ACD" w14:textId="3B00513C" w:rsidR="00D4208B" w:rsidRPr="002E0BD6" w:rsidRDefault="00D4208B" w:rsidP="00D4208B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0FCCF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F9872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2202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D8356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4678F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5D9C1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F7DE1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208B" w:rsidRPr="002E0BD6" w14:paraId="34AC8EAF" w14:textId="77777777" w:rsidTr="0020117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DCE1" w14:textId="7DABF06D" w:rsidR="00D4208B" w:rsidRPr="00267017" w:rsidRDefault="00D4208B" w:rsidP="00D4208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0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C53B1" w14:textId="62C3ADD1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390BB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43133" w14:textId="2DD45558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02E24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71942" w14:textId="0BE2E7BD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0CE51" w14:textId="77777777" w:rsidR="00D4208B" w:rsidRPr="004742CA" w:rsidRDefault="00D4208B" w:rsidP="00D42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7F55B" w14:textId="1639433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208B" w:rsidRPr="002E0BD6" w14:paraId="3CCD4879" w14:textId="77777777" w:rsidTr="0020117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A9542" w14:textId="7FC7AC15" w:rsidR="00D4208B" w:rsidRPr="002E0BD6" w:rsidRDefault="00D4208B" w:rsidP="00D4208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CDBF7" w14:textId="0016FE29" w:rsidR="00D4208B" w:rsidRPr="00FD46E3" w:rsidRDefault="00937FD3" w:rsidP="00937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F8E84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B1421" w14:textId="24A8191A" w:rsidR="00D4208B" w:rsidRPr="004742CA" w:rsidRDefault="00D4208B" w:rsidP="00E77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46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FF5FB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C564E" w14:textId="31A0F32D" w:rsidR="00D4208B" w:rsidRPr="004742CA" w:rsidRDefault="00937FD3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7CA0C" w14:textId="77777777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F14CA" w14:textId="68EB7BEE" w:rsidR="00D4208B" w:rsidRPr="004742CA" w:rsidRDefault="00D4208B" w:rsidP="00D42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1,141</w:t>
            </w:r>
          </w:p>
        </w:tc>
      </w:tr>
      <w:tr w:rsidR="00D5643A" w:rsidRPr="002E0BD6" w14:paraId="4AABBBBC" w14:textId="77777777" w:rsidTr="0020117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F906" w14:textId="56F75601" w:rsidR="00D5643A" w:rsidRPr="002E0BD6" w:rsidRDefault="00D5643A" w:rsidP="00D5643A">
            <w:pPr>
              <w:pStyle w:val="a0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267017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FA2F53" w14:textId="0D210E30" w:rsidR="00D5643A" w:rsidRPr="00937FD3" w:rsidRDefault="00D5643A" w:rsidP="00D5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937FD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65C52" w14:textId="77777777" w:rsidR="00D5643A" w:rsidRPr="004742CA" w:rsidRDefault="00D5643A" w:rsidP="00D5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406F1B" w14:textId="73B8E00E" w:rsidR="00D5643A" w:rsidRPr="00E779FA" w:rsidRDefault="00D5643A" w:rsidP="00D5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79F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35D4A" w14:textId="77777777" w:rsidR="00D5643A" w:rsidRPr="004742CA" w:rsidRDefault="00D5643A" w:rsidP="00D5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4EAABD" w14:textId="6FB7FAA2" w:rsidR="00D5643A" w:rsidRPr="004742CA" w:rsidRDefault="00D5643A" w:rsidP="00D5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8D9BE" w14:textId="77777777" w:rsidR="00D5643A" w:rsidRPr="004742CA" w:rsidRDefault="00D5643A" w:rsidP="00D5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C639FF" w14:textId="31502822" w:rsidR="00D5643A" w:rsidRPr="00FD46E3" w:rsidRDefault="00D5643A" w:rsidP="00D5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1,141</w:t>
            </w:r>
          </w:p>
        </w:tc>
      </w:tr>
    </w:tbl>
    <w:p w14:paraId="5F95384F" w14:textId="55D04371" w:rsidR="00267017" w:rsidRDefault="00267017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46E307E7" w14:textId="0EB2F7F8" w:rsidR="00201172" w:rsidRDefault="00201172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02DFB0C6" w14:textId="77777777" w:rsidR="00201172" w:rsidRPr="008B0988" w:rsidRDefault="00201172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7FC1E5E0" w14:textId="583E960C" w:rsidR="00B84960" w:rsidRPr="00F16879" w:rsidRDefault="00B84960" w:rsidP="00344305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="Angsana New" w:hAnsi="Angsana New"/>
          <w:sz w:val="30"/>
          <w:szCs w:val="30"/>
          <w:cs/>
        </w:rPr>
      </w:pPr>
      <w:r w:rsidRPr="00F16879">
        <w:rPr>
          <w:rFonts w:ascii="Angsana New" w:hAnsi="Angsana New" w:hint="cs"/>
          <w:sz w:val="30"/>
          <w:szCs w:val="30"/>
          <w:cs/>
        </w:rPr>
        <w:lastRenderedPageBreak/>
        <w:t>สัญญาความช่วยเหลือส่งเสริมการขาย</w:t>
      </w:r>
    </w:p>
    <w:p w14:paraId="4C9CAC9F" w14:textId="77777777" w:rsidR="00B84960" w:rsidRPr="00906BB2" w:rsidRDefault="00B84960" w:rsidP="00201172">
      <w:pPr>
        <w:ind w:left="540" w:right="-108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371B0DD" w14:textId="554AA616" w:rsidR="00B84960" w:rsidRPr="00201172" w:rsidRDefault="00B84960" w:rsidP="00201172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01172">
        <w:rPr>
          <w:rFonts w:ascii="Angsana New" w:hAnsi="Angsana New" w:hint="cs"/>
          <w:sz w:val="30"/>
          <w:szCs w:val="30"/>
          <w:cs/>
        </w:rPr>
        <w:t>บริษัท</w:t>
      </w:r>
      <w:r w:rsidRPr="00201172">
        <w:rPr>
          <w:rFonts w:ascii="Angsana New" w:hAnsi="Angsana New"/>
          <w:sz w:val="30"/>
          <w:szCs w:val="30"/>
          <w:cs/>
        </w:rPr>
        <w:t xml:space="preserve"> </w:t>
      </w:r>
      <w:r w:rsidRPr="00201172">
        <w:rPr>
          <w:rFonts w:ascii="Angsana New" w:hAnsi="Angsana New" w:hint="cs"/>
          <w:sz w:val="30"/>
          <w:szCs w:val="30"/>
          <w:cs/>
        </w:rPr>
        <w:t>เธียรสุรัตน์</w:t>
      </w:r>
      <w:r w:rsidRPr="00201172">
        <w:rPr>
          <w:rFonts w:ascii="Angsana New" w:hAnsi="Angsana New"/>
          <w:sz w:val="30"/>
          <w:szCs w:val="30"/>
          <w:cs/>
        </w:rPr>
        <w:t xml:space="preserve"> </w:t>
      </w:r>
      <w:r w:rsidRPr="00201172">
        <w:rPr>
          <w:rFonts w:ascii="Angsana New" w:hAnsi="Angsana New" w:hint="cs"/>
          <w:sz w:val="30"/>
          <w:szCs w:val="30"/>
          <w:cs/>
        </w:rPr>
        <w:t>จำกัด</w:t>
      </w:r>
      <w:r w:rsidRPr="00201172">
        <w:rPr>
          <w:rFonts w:ascii="Angsana New" w:hAnsi="Angsana New"/>
          <w:sz w:val="30"/>
          <w:szCs w:val="30"/>
          <w:cs/>
        </w:rPr>
        <w:t xml:space="preserve"> (</w:t>
      </w:r>
      <w:r w:rsidRPr="00201172">
        <w:rPr>
          <w:rFonts w:ascii="Angsana New" w:hAnsi="Angsana New" w:hint="cs"/>
          <w:sz w:val="30"/>
          <w:szCs w:val="30"/>
          <w:cs/>
        </w:rPr>
        <w:t>มหาชน</w:t>
      </w:r>
      <w:r w:rsidRPr="00201172">
        <w:rPr>
          <w:rFonts w:ascii="Angsana New" w:hAnsi="Angsana New"/>
          <w:sz w:val="30"/>
          <w:szCs w:val="30"/>
          <w:cs/>
        </w:rPr>
        <w:t>) (“</w:t>
      </w:r>
      <w:r w:rsidR="00201172">
        <w:rPr>
          <w:rFonts w:ascii="Angsana New" w:hAnsi="Angsana New"/>
          <w:sz w:val="30"/>
          <w:szCs w:val="30"/>
        </w:rPr>
        <w:t>TSR</w:t>
      </w:r>
      <w:r w:rsidRPr="00201172">
        <w:rPr>
          <w:rFonts w:ascii="Angsana New" w:hAnsi="Angsana New"/>
          <w:sz w:val="30"/>
          <w:szCs w:val="30"/>
        </w:rPr>
        <w:t xml:space="preserve">”) </w:t>
      </w:r>
      <w:r w:rsidRPr="00201172">
        <w:rPr>
          <w:rFonts w:ascii="Angsana New" w:hAnsi="Angsana New" w:hint="cs"/>
          <w:sz w:val="30"/>
          <w:szCs w:val="30"/>
          <w:cs/>
        </w:rPr>
        <w:t>ได้ทำสัญญาความช่วยเหลือส่งเสริมการขายกับบริษัท</w:t>
      </w:r>
      <w:r w:rsidRPr="00201172">
        <w:rPr>
          <w:rFonts w:ascii="Angsana New" w:hAnsi="Angsana New"/>
          <w:sz w:val="30"/>
          <w:szCs w:val="30"/>
          <w:cs/>
        </w:rPr>
        <w:t xml:space="preserve"> </w:t>
      </w:r>
      <w:r w:rsidRPr="00201172">
        <w:rPr>
          <w:rFonts w:ascii="Angsana New" w:hAnsi="Angsana New" w:hint="cs"/>
          <w:sz w:val="30"/>
          <w:szCs w:val="30"/>
          <w:cs/>
        </w:rPr>
        <w:t>เธียรสุรัตน์</w:t>
      </w:r>
      <w:r w:rsidR="00185171" w:rsidRPr="00201172">
        <w:rPr>
          <w:rFonts w:ascii="Angsana New" w:hAnsi="Angsana New"/>
          <w:sz w:val="30"/>
          <w:szCs w:val="30"/>
        </w:rPr>
        <w:t xml:space="preserve"> </w:t>
      </w:r>
      <w:r w:rsidRPr="00201172">
        <w:rPr>
          <w:rFonts w:ascii="Angsana New" w:hAnsi="Angsana New" w:hint="cs"/>
          <w:sz w:val="30"/>
          <w:szCs w:val="30"/>
          <w:cs/>
        </w:rPr>
        <w:t>ลีสซิ่ง</w:t>
      </w:r>
      <w:r w:rsidRPr="00201172">
        <w:rPr>
          <w:rFonts w:ascii="Angsana New" w:hAnsi="Angsana New"/>
          <w:sz w:val="30"/>
          <w:szCs w:val="30"/>
          <w:cs/>
        </w:rPr>
        <w:t xml:space="preserve"> </w:t>
      </w:r>
      <w:r w:rsidRPr="00201172">
        <w:rPr>
          <w:rFonts w:ascii="Angsana New" w:hAnsi="Angsana New" w:hint="cs"/>
          <w:sz w:val="30"/>
          <w:szCs w:val="30"/>
          <w:cs/>
        </w:rPr>
        <w:t>จำกัด</w:t>
      </w:r>
      <w:r w:rsidRPr="00201172">
        <w:rPr>
          <w:rFonts w:ascii="Angsana New" w:hAnsi="Angsana New"/>
          <w:sz w:val="30"/>
          <w:szCs w:val="30"/>
          <w:cs/>
        </w:rPr>
        <w:t xml:space="preserve"> (“</w:t>
      </w:r>
      <w:r w:rsidR="00201172" w:rsidRPr="00201172">
        <w:rPr>
          <w:rFonts w:ascii="Angsana New" w:hAnsi="Angsana New"/>
          <w:sz w:val="30"/>
          <w:szCs w:val="30"/>
        </w:rPr>
        <w:t>TSRL</w:t>
      </w:r>
      <w:r w:rsidRPr="00201172">
        <w:rPr>
          <w:rFonts w:ascii="Angsana New" w:hAnsi="Angsana New"/>
          <w:sz w:val="30"/>
          <w:szCs w:val="30"/>
        </w:rPr>
        <w:t xml:space="preserve">”) </w:t>
      </w:r>
      <w:r w:rsidRPr="00201172">
        <w:rPr>
          <w:rFonts w:ascii="Angsana New" w:hAnsi="Angsana New" w:hint="cs"/>
          <w:sz w:val="30"/>
          <w:szCs w:val="30"/>
          <w:cs/>
        </w:rPr>
        <w:t>ซึ่ง</w:t>
      </w:r>
      <w:r w:rsidRPr="00201172">
        <w:rPr>
          <w:rFonts w:ascii="Angsana New" w:hAnsi="Angsana New"/>
          <w:sz w:val="30"/>
          <w:szCs w:val="30"/>
          <w:cs/>
        </w:rPr>
        <w:t xml:space="preserve"> </w:t>
      </w:r>
      <w:r w:rsidR="00201172" w:rsidRPr="00201172">
        <w:rPr>
          <w:rFonts w:ascii="Angsana New" w:hAnsi="Angsana New"/>
          <w:sz w:val="30"/>
          <w:szCs w:val="30"/>
        </w:rPr>
        <w:t>TSR</w:t>
      </w:r>
      <w:r w:rsidRPr="00201172">
        <w:rPr>
          <w:rFonts w:ascii="Angsana New" w:hAnsi="Angsana New"/>
          <w:sz w:val="30"/>
          <w:szCs w:val="30"/>
        </w:rPr>
        <w:t xml:space="preserve"> </w:t>
      </w:r>
      <w:r w:rsidRPr="00201172">
        <w:rPr>
          <w:rFonts w:ascii="Angsana New" w:hAnsi="Angsana New" w:hint="cs"/>
          <w:sz w:val="30"/>
          <w:szCs w:val="30"/>
          <w:cs/>
        </w:rPr>
        <w:t>จะต้องจ่ายเงินช่วยเหลือส่งเสริมการขายเครื่องใช้ไฟฟ้าในอัตราร้อยละ</w:t>
      </w:r>
      <w:r w:rsidRPr="00201172">
        <w:rPr>
          <w:rFonts w:ascii="Angsana New" w:hAnsi="Angsana New"/>
          <w:sz w:val="30"/>
          <w:szCs w:val="30"/>
          <w:cs/>
        </w:rPr>
        <w:t xml:space="preserve"> </w:t>
      </w:r>
      <w:r w:rsidR="00201172">
        <w:rPr>
          <w:rFonts w:ascii="Angsana New" w:hAnsi="Angsana New"/>
          <w:sz w:val="30"/>
          <w:szCs w:val="30"/>
        </w:rPr>
        <w:t>4</w:t>
      </w:r>
      <w:r w:rsidR="00201172" w:rsidRPr="00201172">
        <w:rPr>
          <w:rFonts w:ascii="Angsana New" w:hAnsi="Angsana New"/>
          <w:sz w:val="30"/>
          <w:szCs w:val="30"/>
        </w:rPr>
        <w:t xml:space="preserve"> </w:t>
      </w:r>
      <w:r w:rsidR="00B849FF" w:rsidRPr="00201172">
        <w:rPr>
          <w:rFonts w:ascii="Angsana New" w:hAnsi="Angsana New"/>
          <w:sz w:val="30"/>
          <w:szCs w:val="30"/>
        </w:rPr>
        <w:t>-</w:t>
      </w:r>
      <w:r w:rsidR="00201172" w:rsidRPr="00201172">
        <w:rPr>
          <w:rFonts w:ascii="Angsana New" w:hAnsi="Angsana New"/>
          <w:sz w:val="30"/>
          <w:szCs w:val="30"/>
        </w:rPr>
        <w:t xml:space="preserve"> </w:t>
      </w:r>
      <w:r w:rsidR="00201172">
        <w:rPr>
          <w:rFonts w:ascii="Angsana New" w:hAnsi="Angsana New"/>
          <w:sz w:val="30"/>
          <w:szCs w:val="30"/>
        </w:rPr>
        <w:t>5</w:t>
      </w:r>
      <w:r w:rsidRPr="00201172">
        <w:rPr>
          <w:rFonts w:ascii="Angsana New" w:hAnsi="Angsana New" w:hint="cs"/>
          <w:sz w:val="30"/>
          <w:szCs w:val="30"/>
          <w:cs/>
        </w:rPr>
        <w:t xml:space="preserve"> ของยอดชำระค่าสินค้าดังกล่าวตามเงื่อนไขที่กำหนดไว้ในสัญญา</w:t>
      </w:r>
      <w:r w:rsidRPr="00201172">
        <w:rPr>
          <w:rFonts w:ascii="Angsana New" w:hAnsi="Angsana New"/>
          <w:sz w:val="30"/>
          <w:szCs w:val="30"/>
          <w:cs/>
        </w:rPr>
        <w:t xml:space="preserve"> </w:t>
      </w:r>
      <w:r w:rsidRPr="00201172">
        <w:rPr>
          <w:rFonts w:ascii="Angsana New" w:hAnsi="Angsana New" w:hint="cs"/>
          <w:sz w:val="30"/>
          <w:szCs w:val="30"/>
          <w:cs/>
        </w:rPr>
        <w:t>สัญญานี้มีผลบังคับเป็นเวลา</w:t>
      </w:r>
      <w:r w:rsidRPr="00201172">
        <w:rPr>
          <w:rFonts w:ascii="Angsana New" w:hAnsi="Angsana New"/>
          <w:sz w:val="30"/>
          <w:szCs w:val="30"/>
          <w:cs/>
        </w:rPr>
        <w:t xml:space="preserve"> </w:t>
      </w:r>
      <w:r w:rsidR="00694B12" w:rsidRPr="00201172">
        <w:rPr>
          <w:rFonts w:ascii="Angsana New" w:hAnsi="Angsana New"/>
          <w:sz w:val="30"/>
          <w:szCs w:val="30"/>
        </w:rPr>
        <w:t>1</w:t>
      </w:r>
      <w:r w:rsidRPr="00201172">
        <w:rPr>
          <w:rFonts w:ascii="Angsana New" w:hAnsi="Angsana New"/>
          <w:sz w:val="30"/>
          <w:szCs w:val="30"/>
          <w:cs/>
        </w:rPr>
        <w:t xml:space="preserve"> </w:t>
      </w:r>
      <w:r w:rsidRPr="00201172">
        <w:rPr>
          <w:rFonts w:ascii="Angsana New" w:hAnsi="Angsana New" w:hint="cs"/>
          <w:sz w:val="30"/>
          <w:szCs w:val="30"/>
          <w:cs/>
        </w:rPr>
        <w:t>ปี</w:t>
      </w:r>
    </w:p>
    <w:p w14:paraId="274A1119" w14:textId="2BD274F5" w:rsidR="00D506F1" w:rsidRPr="00906BB2" w:rsidRDefault="00D506F1" w:rsidP="00201172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="Angsana New" w:hAnsi="Angsana New"/>
          <w:sz w:val="24"/>
          <w:szCs w:val="24"/>
        </w:rPr>
      </w:pPr>
    </w:p>
    <w:p w14:paraId="2B9AD6D1" w14:textId="575418A7" w:rsidR="00CD5712" w:rsidRPr="00457D36" w:rsidRDefault="00CD5712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57D3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6E2FE32B" w14:textId="4E4C1F67" w:rsidR="00CD5712" w:rsidRPr="00906BB2" w:rsidRDefault="00CD5712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595DA4AF" w14:textId="4B05F3A2" w:rsidR="00AE3DE2" w:rsidRPr="00321856" w:rsidRDefault="00AE3DE2" w:rsidP="00AE3D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321856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นโยบายการบัญชี</w:t>
      </w:r>
    </w:p>
    <w:p w14:paraId="3E605B7A" w14:textId="77777777" w:rsidR="00D506F1" w:rsidRPr="00906BB2" w:rsidRDefault="00D506F1" w:rsidP="00AE3D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b/>
          <w:bCs/>
          <w:spacing w:val="-2"/>
          <w:sz w:val="24"/>
          <w:szCs w:val="24"/>
        </w:rPr>
      </w:pPr>
    </w:p>
    <w:p w14:paraId="1D78E08A" w14:textId="5F0426BF" w:rsidR="00AE3DE2" w:rsidRDefault="00AE3DE2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</w:t>
      </w:r>
      <w:r w:rsidR="0052786A">
        <w:rPr>
          <w:rFonts w:asciiTheme="majorBidi" w:hAnsiTheme="majorBidi" w:cstheme="majorBidi" w:hint="cs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6C7F2901" w14:textId="77777777" w:rsidR="00AE3DE2" w:rsidRPr="008B0988" w:rsidRDefault="00AE3DE2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36"/>
        <w:gridCol w:w="1170"/>
        <w:gridCol w:w="236"/>
        <w:gridCol w:w="1204"/>
        <w:gridCol w:w="270"/>
        <w:gridCol w:w="1260"/>
        <w:gridCol w:w="270"/>
        <w:gridCol w:w="1170"/>
      </w:tblGrid>
      <w:tr w:rsidR="00801125" w:rsidRPr="00D31C4E" w14:paraId="465EF08B" w14:textId="77777777" w:rsidTr="00FC5B10">
        <w:trPr>
          <w:tblHeader/>
        </w:trPr>
        <w:tc>
          <w:tcPr>
            <w:tcW w:w="3636" w:type="dxa"/>
          </w:tcPr>
          <w:p w14:paraId="4AEE1DD8" w14:textId="676C21EF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BFBB7CB" w14:textId="0A3080EE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C6B5CB" w14:textId="77777777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4C391EC9" w14:textId="1AF977AB" w:rsidR="00801125" w:rsidRPr="00D31C4E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50DB" w:rsidRPr="00D31C4E" w14:paraId="21D8464C" w14:textId="77777777" w:rsidTr="00FC5B10">
        <w:trPr>
          <w:tblHeader/>
        </w:trPr>
        <w:tc>
          <w:tcPr>
            <w:tcW w:w="3636" w:type="dxa"/>
          </w:tcPr>
          <w:p w14:paraId="433ED113" w14:textId="77777777" w:rsidR="005450DB" w:rsidRPr="00D31C4E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E791CE" w14:textId="0DC63F92" w:rsidR="005450DB" w:rsidRPr="00D4208B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4208B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center"/>
          </w:tcPr>
          <w:p w14:paraId="5DD165C0" w14:textId="77777777" w:rsidR="005450DB" w:rsidRPr="00D4208B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5394F64" w14:textId="51323204" w:rsidR="005450DB" w:rsidRPr="00D4208B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4208B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2A78499" w14:textId="77777777" w:rsidR="005450DB" w:rsidRPr="00D4208B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96B02F" w14:textId="0B3EF3E0" w:rsidR="005450DB" w:rsidRPr="00D4208B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4208B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42F1C34E" w14:textId="77777777" w:rsidR="005450DB" w:rsidRPr="00D4208B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DE6512" w14:textId="2510A0B9" w:rsidR="005450DB" w:rsidRPr="00D4208B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4208B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5450DB" w:rsidRPr="00D31C4E" w14:paraId="1AC67EA1" w14:textId="77777777" w:rsidTr="00FC5B10">
        <w:trPr>
          <w:tblHeader/>
        </w:trPr>
        <w:tc>
          <w:tcPr>
            <w:tcW w:w="3636" w:type="dxa"/>
          </w:tcPr>
          <w:p w14:paraId="010D9486" w14:textId="77777777" w:rsidR="005450DB" w:rsidRPr="00D31C4E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1079407" w14:textId="297BD4F0" w:rsidR="005450DB" w:rsidRPr="00D31C4E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450DB" w:rsidRPr="00D31C4E" w14:paraId="2720E1DF" w14:textId="77777777" w:rsidTr="00FC5B10">
        <w:tc>
          <w:tcPr>
            <w:tcW w:w="3636" w:type="dxa"/>
          </w:tcPr>
          <w:p w14:paraId="4BF49A4C" w14:textId="77777777" w:rsidR="005450DB" w:rsidRPr="00D31C4E" w:rsidRDefault="005450DB" w:rsidP="005450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01D042D2" w14:textId="70B1544B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36" w:type="dxa"/>
            <w:shd w:val="clear" w:color="auto" w:fill="auto"/>
          </w:tcPr>
          <w:p w14:paraId="2DA02EFC" w14:textId="77777777" w:rsidR="005450DB" w:rsidRPr="00E349A0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53731F8" w14:textId="1390BF46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  <w:tc>
          <w:tcPr>
            <w:tcW w:w="270" w:type="dxa"/>
            <w:shd w:val="clear" w:color="auto" w:fill="auto"/>
          </w:tcPr>
          <w:p w14:paraId="6184DF51" w14:textId="77777777" w:rsidR="005450DB" w:rsidRPr="00E349A0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7819BE" w14:textId="06D902C4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70" w:type="dxa"/>
            <w:shd w:val="clear" w:color="auto" w:fill="auto"/>
          </w:tcPr>
          <w:p w14:paraId="37805668" w14:textId="77777777" w:rsidR="005450DB" w:rsidRPr="00E349A0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7F9917" w14:textId="66C81914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</w:tr>
      <w:tr w:rsidR="005450DB" w:rsidRPr="00D31C4E" w14:paraId="498E7AA5" w14:textId="77777777" w:rsidTr="00FC5B10">
        <w:tc>
          <w:tcPr>
            <w:tcW w:w="3636" w:type="dxa"/>
          </w:tcPr>
          <w:p w14:paraId="3385EBAC" w14:textId="77777777" w:rsidR="005450DB" w:rsidRPr="00D31C4E" w:rsidRDefault="005450DB" w:rsidP="005450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33AF0026" w14:textId="63913501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8,359</w:t>
            </w:r>
          </w:p>
        </w:tc>
        <w:tc>
          <w:tcPr>
            <w:tcW w:w="236" w:type="dxa"/>
            <w:shd w:val="clear" w:color="auto" w:fill="auto"/>
          </w:tcPr>
          <w:p w14:paraId="5BA58366" w14:textId="77777777" w:rsidR="005450DB" w:rsidRPr="00E349A0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7AED8D6" w14:textId="20E04060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10,339</w:t>
            </w:r>
          </w:p>
        </w:tc>
        <w:tc>
          <w:tcPr>
            <w:tcW w:w="270" w:type="dxa"/>
            <w:shd w:val="clear" w:color="auto" w:fill="auto"/>
          </w:tcPr>
          <w:p w14:paraId="09C18275" w14:textId="77777777" w:rsidR="005450DB" w:rsidRPr="00E349A0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B66798" w14:textId="650B0FA8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7,477</w:t>
            </w:r>
          </w:p>
        </w:tc>
        <w:tc>
          <w:tcPr>
            <w:tcW w:w="270" w:type="dxa"/>
            <w:shd w:val="clear" w:color="auto" w:fill="auto"/>
          </w:tcPr>
          <w:p w14:paraId="73B108AF" w14:textId="77777777" w:rsidR="005450DB" w:rsidRPr="00E349A0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A712F0" w14:textId="624DE8CD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9,213</w:t>
            </w:r>
          </w:p>
        </w:tc>
      </w:tr>
      <w:tr w:rsidR="005450DB" w:rsidRPr="00D31C4E" w14:paraId="653479F7" w14:textId="77777777" w:rsidTr="00FC5B10">
        <w:tc>
          <w:tcPr>
            <w:tcW w:w="3636" w:type="dxa"/>
          </w:tcPr>
          <w:p w14:paraId="7A03F6A3" w14:textId="77777777" w:rsidR="005450DB" w:rsidRPr="00D31C4E" w:rsidRDefault="005450DB" w:rsidP="005450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0519BE3C" w14:textId="2C3386D4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39,129</w:t>
            </w:r>
          </w:p>
        </w:tc>
        <w:tc>
          <w:tcPr>
            <w:tcW w:w="236" w:type="dxa"/>
            <w:shd w:val="clear" w:color="auto" w:fill="auto"/>
          </w:tcPr>
          <w:p w14:paraId="47A3B061" w14:textId="77777777" w:rsidR="005450DB" w:rsidRPr="00E349A0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B255FF" w14:textId="19F49BF2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45,293</w:t>
            </w:r>
          </w:p>
        </w:tc>
        <w:tc>
          <w:tcPr>
            <w:tcW w:w="270" w:type="dxa"/>
            <w:shd w:val="clear" w:color="auto" w:fill="auto"/>
          </w:tcPr>
          <w:p w14:paraId="6D9A12E4" w14:textId="77777777" w:rsidR="005450DB" w:rsidRPr="00E349A0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AD3AD63" w14:textId="6538F202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24,680</w:t>
            </w:r>
          </w:p>
        </w:tc>
        <w:tc>
          <w:tcPr>
            <w:tcW w:w="270" w:type="dxa"/>
            <w:shd w:val="clear" w:color="auto" w:fill="auto"/>
          </w:tcPr>
          <w:p w14:paraId="35AF92D8" w14:textId="77777777" w:rsidR="005450DB" w:rsidRPr="00E349A0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A1472E" w14:textId="40255D0A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28,748</w:t>
            </w:r>
          </w:p>
        </w:tc>
      </w:tr>
      <w:tr w:rsidR="005450DB" w:rsidRPr="00D31C4E" w14:paraId="6AEBE2D9" w14:textId="77777777" w:rsidTr="00FC5B10">
        <w:tc>
          <w:tcPr>
            <w:tcW w:w="3636" w:type="dxa"/>
          </w:tcPr>
          <w:p w14:paraId="62A2E211" w14:textId="414196D2" w:rsidR="005450DB" w:rsidRPr="00D31C4E" w:rsidRDefault="005450DB" w:rsidP="005450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C791A0" w14:textId="6349EDAF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8,487</w:t>
            </w:r>
          </w:p>
        </w:tc>
        <w:tc>
          <w:tcPr>
            <w:tcW w:w="236" w:type="dxa"/>
            <w:shd w:val="clear" w:color="auto" w:fill="auto"/>
          </w:tcPr>
          <w:p w14:paraId="0C2A6CBD" w14:textId="77777777" w:rsidR="005450DB" w:rsidRPr="00E349A0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29A3852" w14:textId="5F09051C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5,611</w:t>
            </w:r>
          </w:p>
        </w:tc>
        <w:tc>
          <w:tcPr>
            <w:tcW w:w="270" w:type="dxa"/>
            <w:shd w:val="clear" w:color="auto" w:fill="auto"/>
          </w:tcPr>
          <w:p w14:paraId="016F7B55" w14:textId="77777777" w:rsidR="005450DB" w:rsidRPr="00E349A0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DB21AE" w14:textId="4B302A7D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1,150</w:t>
            </w:r>
          </w:p>
        </w:tc>
        <w:tc>
          <w:tcPr>
            <w:tcW w:w="270" w:type="dxa"/>
            <w:shd w:val="clear" w:color="auto" w:fill="auto"/>
          </w:tcPr>
          <w:p w14:paraId="6DA7D3B8" w14:textId="77777777" w:rsidR="005450DB" w:rsidRPr="00E349A0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72386F" w14:textId="687E7720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3,428</w:t>
            </w:r>
          </w:p>
        </w:tc>
      </w:tr>
      <w:tr w:rsidR="005450DB" w:rsidRPr="00D31C4E" w14:paraId="0ADF8C18" w14:textId="77777777" w:rsidTr="00FC5B10">
        <w:tc>
          <w:tcPr>
            <w:tcW w:w="3636" w:type="dxa"/>
          </w:tcPr>
          <w:p w14:paraId="6FE03691" w14:textId="4878C212" w:rsidR="005450DB" w:rsidRPr="00D31C4E" w:rsidRDefault="005450DB" w:rsidP="005450DB">
            <w:pPr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A57FC" w14:textId="286DDC3C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56,462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2E0309" w14:textId="77777777" w:rsidR="005450DB" w:rsidRPr="00E349A0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75BB7" w14:textId="79A72F71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62,092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C66774" w14:textId="77777777" w:rsidR="005450DB" w:rsidRPr="00E349A0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B9D2A" w14:textId="7C010B0A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92DCB" w14:textId="77777777" w:rsidR="005450DB" w:rsidRPr="00E349A0" w:rsidRDefault="005450DB" w:rsidP="0054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EC745" w14:textId="42E0F33F" w:rsidR="005450DB" w:rsidRPr="00E349A0" w:rsidRDefault="005450DB" w:rsidP="005450D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42,184</w:t>
            </w:r>
          </w:p>
        </w:tc>
      </w:tr>
    </w:tbl>
    <w:p w14:paraId="26B6E1F1" w14:textId="77777777" w:rsidR="00ED147B" w:rsidRPr="00D506F1" w:rsidRDefault="00ED147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i/>
          <w:iCs/>
          <w:spacing w:val="-2"/>
          <w:sz w:val="24"/>
          <w:szCs w:val="24"/>
          <w:cs/>
        </w:rPr>
      </w:pPr>
    </w:p>
    <w:p w14:paraId="79DEBB57" w14:textId="023C5B07" w:rsidR="009058AE" w:rsidRPr="00457D36" w:rsidRDefault="009058AE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57D3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70C5F356" w14:textId="607C5C1B" w:rsidR="009058AE" w:rsidRPr="00906BB2" w:rsidRDefault="009058AE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66A4030C" w14:textId="326B329D" w:rsidR="00A86F48" w:rsidRDefault="00A86F48" w:rsidP="00A86F48">
      <w:pPr>
        <w:pStyle w:val="Heading8"/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lang w:val="th-TH"/>
        </w:rPr>
      </w:pPr>
      <w:r>
        <w:rPr>
          <w:rFonts w:asciiTheme="majorBidi" w:hAnsiTheme="majorBidi" w:cstheme="majorBidi" w:hint="cs"/>
          <w:b/>
          <w:bCs/>
          <w:cs/>
          <w:lang w:val="th-TH"/>
        </w:rPr>
        <w:t>นโยบายการบัญชี</w:t>
      </w:r>
    </w:p>
    <w:p w14:paraId="55818AF3" w14:textId="77777777" w:rsidR="00BB3966" w:rsidRPr="00906BB2" w:rsidRDefault="00BB3966" w:rsidP="00BB3966">
      <w:pPr>
        <w:rPr>
          <w:sz w:val="24"/>
          <w:szCs w:val="24"/>
          <w:cs/>
          <w:lang w:val="th-TH"/>
        </w:rPr>
      </w:pPr>
    </w:p>
    <w:p w14:paraId="30B580BC" w14:textId="694FB593" w:rsidR="00A86F48" w:rsidRPr="003D3B0E" w:rsidRDefault="00A86F48" w:rsidP="003D3B0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212C7">
        <w:rPr>
          <w:rFonts w:asciiTheme="majorBidi" w:hAnsiTheme="majorBidi" w:cstheme="majorBidi"/>
          <w:sz w:val="30"/>
          <w:szCs w:val="30"/>
          <w:cs/>
        </w:rPr>
        <w:t>ลูกหนี้</w:t>
      </w:r>
      <w:r>
        <w:rPr>
          <w:rFonts w:asciiTheme="majorBidi" w:hAnsiTheme="majorBidi" w:cstheme="majorBidi" w:hint="cs"/>
          <w:sz w:val="30"/>
          <w:szCs w:val="30"/>
          <w:cs/>
        </w:rPr>
        <w:t>การค้าและลูกหนี้อื่น</w:t>
      </w:r>
      <w:r w:rsidRPr="001212C7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1212C7">
        <w:rPr>
          <w:rFonts w:asciiTheme="majorBidi" w:hAnsiTheme="majorBidi" w:cstheme="majorBidi"/>
          <w:sz w:val="30"/>
          <w:szCs w:val="30"/>
          <w:cs/>
        </w:rPr>
        <w:t xml:space="preserve">มีสิทธิที่ปราศจากเงื่อนไขในการได้รับสิ่งตอบแทนตามสัญญา </w:t>
      </w:r>
      <w:r w:rsidRPr="00844443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Pr="007447F5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</w:t>
      </w:r>
      <w:r w:rsidR="00217BFA">
        <w:rPr>
          <w:rFonts w:asciiTheme="majorBidi" w:hAnsiTheme="majorBidi" w:cstheme="majorBidi" w:hint="cs"/>
          <w:sz w:val="30"/>
          <w:szCs w:val="30"/>
          <w:cs/>
        </w:rPr>
        <w:t>ด้านเครดิต</w:t>
      </w:r>
      <w:r w:rsidRPr="007447F5">
        <w:rPr>
          <w:rFonts w:asciiTheme="majorBidi" w:hAnsiTheme="majorBidi" w:cstheme="majorBidi"/>
          <w:sz w:val="30"/>
          <w:szCs w:val="30"/>
          <w:cs/>
        </w:rPr>
        <w:t>ที่คาดว่าจะเกิดขึ้น</w:t>
      </w:r>
      <w:r w:rsidRPr="007447F5">
        <w:rPr>
          <w:rFonts w:ascii="Angsana New" w:hAnsi="Angsana New"/>
          <w:sz w:val="30"/>
          <w:szCs w:val="30"/>
          <w:cs/>
        </w:rPr>
        <w:t xml:space="preserve"> </w:t>
      </w:r>
      <w:r w:rsidRPr="007447F5">
        <w:rPr>
          <w:rFonts w:asciiTheme="majorBidi" w:hAnsiTheme="majorBidi" w:cstheme="majorBidi"/>
          <w:sz w:val="30"/>
          <w:szCs w:val="30"/>
          <w:cs/>
        </w:rPr>
        <w:t>ซึ่งป</w:t>
      </w:r>
      <w:r w:rsidRPr="00844443">
        <w:rPr>
          <w:rFonts w:asciiTheme="majorBidi" w:hAnsiTheme="majorBidi" w:cstheme="majorBidi"/>
          <w:sz w:val="30"/>
          <w:szCs w:val="30"/>
          <w:cs/>
        </w:rPr>
        <w:t>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45C8A4CE" w14:textId="3D673AEB" w:rsidR="003D3B0E" w:rsidRPr="003D3B0E" w:rsidRDefault="003D3B0E" w:rsidP="003D3B0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4C192C" w14:textId="07ED7CCF" w:rsidR="003D3B0E" w:rsidRDefault="003D3B0E" w:rsidP="003D3B0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3B0E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D3B0E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16D3C02" w14:textId="77777777" w:rsidR="00A86F48" w:rsidRPr="001E65F9" w:rsidRDefault="00A86F48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68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2722"/>
        <w:gridCol w:w="882"/>
        <w:gridCol w:w="1242"/>
        <w:gridCol w:w="270"/>
        <w:gridCol w:w="1172"/>
        <w:gridCol w:w="270"/>
        <w:gridCol w:w="1170"/>
        <w:gridCol w:w="270"/>
        <w:gridCol w:w="1170"/>
      </w:tblGrid>
      <w:tr w:rsidR="007707A8" w:rsidRPr="00D31C4E" w14:paraId="2CB8A54E" w14:textId="77777777" w:rsidTr="00FC5B10">
        <w:trPr>
          <w:trHeight w:val="335"/>
          <w:tblHeader/>
        </w:trPr>
        <w:tc>
          <w:tcPr>
            <w:tcW w:w="3604" w:type="dxa"/>
            <w:gridSpan w:val="2"/>
          </w:tcPr>
          <w:p w14:paraId="75151875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45584833" w14:textId="77777777" w:rsidR="007707A8" w:rsidRPr="00D31C4E" w:rsidRDefault="007707A8" w:rsidP="003443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D6A491" w14:textId="77777777" w:rsidR="007707A8" w:rsidRPr="00D31C4E" w:rsidRDefault="007707A8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37438EC" w14:textId="77777777" w:rsidR="007707A8" w:rsidRPr="00D31C4E" w:rsidRDefault="007707A8" w:rsidP="003443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07A8" w:rsidRPr="00D31C4E" w14:paraId="21118AEA" w14:textId="77777777" w:rsidTr="008F7C85">
        <w:trPr>
          <w:tblHeader/>
        </w:trPr>
        <w:tc>
          <w:tcPr>
            <w:tcW w:w="2722" w:type="dxa"/>
          </w:tcPr>
          <w:p w14:paraId="42AA6692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E2DC296" w14:textId="77777777" w:rsidR="007707A8" w:rsidRPr="00D31C4E" w:rsidRDefault="00D871D9" w:rsidP="00201172">
            <w:pPr>
              <w:tabs>
                <w:tab w:val="clear" w:pos="680"/>
                <w:tab w:val="clear" w:pos="907"/>
              </w:tabs>
              <w:spacing w:line="240" w:lineRule="atLeast"/>
              <w:ind w:left="-102" w:right="-10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8EBC46" w14:textId="07B0112D" w:rsidR="007707A8" w:rsidRPr="00D31C4E" w:rsidRDefault="00D4208B" w:rsidP="00344305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D9A3B7" w14:textId="77777777" w:rsidR="007707A8" w:rsidRPr="00D31C4E" w:rsidRDefault="007707A8" w:rsidP="00344305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A6A9EF7" w14:textId="654FB220" w:rsidR="007707A8" w:rsidRPr="00D31C4E" w:rsidRDefault="00D4208B" w:rsidP="00344305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612A65" w14:textId="77777777" w:rsidR="007707A8" w:rsidRPr="00D31C4E" w:rsidRDefault="007707A8" w:rsidP="00344305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A4352A" w14:textId="2ED0C629" w:rsidR="007707A8" w:rsidRPr="00D31C4E" w:rsidRDefault="00D4208B" w:rsidP="00344305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98693F" w14:textId="77777777" w:rsidR="007707A8" w:rsidRPr="00D31C4E" w:rsidRDefault="007707A8" w:rsidP="00344305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0A5952" w14:textId="5F1549DF" w:rsidR="007707A8" w:rsidRPr="00D31C4E" w:rsidRDefault="00D4208B" w:rsidP="00344305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707A8" w:rsidRPr="00D31C4E" w14:paraId="750DD72C" w14:textId="77777777" w:rsidTr="00FC5B10">
        <w:trPr>
          <w:tblHeader/>
        </w:trPr>
        <w:tc>
          <w:tcPr>
            <w:tcW w:w="2722" w:type="dxa"/>
          </w:tcPr>
          <w:p w14:paraId="390AEA9B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72D70D9A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3F31D038" w14:textId="77777777" w:rsidR="007707A8" w:rsidRPr="00D31C4E" w:rsidRDefault="007707A8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07A8" w:rsidRPr="00D31C4E" w14:paraId="7BE05420" w14:textId="77777777" w:rsidTr="00FC5B10">
        <w:tc>
          <w:tcPr>
            <w:tcW w:w="2722" w:type="dxa"/>
          </w:tcPr>
          <w:p w14:paraId="2F04A33A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82" w:type="dxa"/>
          </w:tcPr>
          <w:p w14:paraId="5FF6C5CE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190F5298" w14:textId="77777777" w:rsidR="007707A8" w:rsidRPr="00D31C4E" w:rsidRDefault="007707A8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4208B" w:rsidRPr="00D31C4E" w14:paraId="1FD8ECFC" w14:textId="77777777" w:rsidTr="008F7C85">
        <w:tc>
          <w:tcPr>
            <w:tcW w:w="2722" w:type="dxa"/>
          </w:tcPr>
          <w:p w14:paraId="680857B1" w14:textId="77777777" w:rsidR="00D4208B" w:rsidRPr="00D31C4E" w:rsidRDefault="00D4208B" w:rsidP="00D4208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23191C1C" w14:textId="7E73A560" w:rsidR="00D4208B" w:rsidRPr="00030EEF" w:rsidRDefault="005B2BC2" w:rsidP="00D4208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14:paraId="15582CD9" w14:textId="4863D941" w:rsidR="00D4208B" w:rsidRPr="004742CA" w:rsidRDefault="00937FD3" w:rsidP="00937FD3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D5007" w14:textId="77777777" w:rsidR="00D4208B" w:rsidRPr="004742CA" w:rsidRDefault="00D4208B" w:rsidP="00D4208B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3B41C85" w14:textId="7F3CD17A" w:rsidR="00D4208B" w:rsidRPr="004742CA" w:rsidRDefault="00D4208B" w:rsidP="00D4208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270" w:type="dxa"/>
            <w:shd w:val="clear" w:color="auto" w:fill="auto"/>
          </w:tcPr>
          <w:p w14:paraId="0FB6FD73" w14:textId="77777777" w:rsidR="00D4208B" w:rsidRPr="004742CA" w:rsidRDefault="00D4208B" w:rsidP="00D4208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25E42A" w14:textId="108BA83C" w:rsidR="00D4208B" w:rsidRPr="004742CA" w:rsidRDefault="00204C9A" w:rsidP="00D4208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4C9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16</w:t>
            </w:r>
            <w:r w:rsidR="00937F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04C9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094</w:t>
            </w:r>
          </w:p>
        </w:tc>
        <w:tc>
          <w:tcPr>
            <w:tcW w:w="270" w:type="dxa"/>
            <w:shd w:val="clear" w:color="auto" w:fill="auto"/>
          </w:tcPr>
          <w:p w14:paraId="1AAF12BA" w14:textId="77777777" w:rsidR="00D4208B" w:rsidRPr="004742CA" w:rsidRDefault="00D4208B" w:rsidP="00D4208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6E1999" w14:textId="772BAA21" w:rsidR="00D4208B" w:rsidRPr="004742CA" w:rsidRDefault="00D4208B" w:rsidP="00D4208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49,528</w:t>
            </w:r>
          </w:p>
        </w:tc>
      </w:tr>
      <w:tr w:rsidR="00D4208B" w:rsidRPr="00D31C4E" w14:paraId="37E4E4DC" w14:textId="77777777" w:rsidTr="008F7C85">
        <w:tc>
          <w:tcPr>
            <w:tcW w:w="2722" w:type="dxa"/>
          </w:tcPr>
          <w:p w14:paraId="60083053" w14:textId="77777777" w:rsidR="00D4208B" w:rsidRPr="00D31C4E" w:rsidRDefault="00D4208B" w:rsidP="00D4208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3532C382" w14:textId="77777777" w:rsidR="00D4208B" w:rsidRPr="00D31C4E" w:rsidRDefault="00D4208B" w:rsidP="00D4208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7832685" w14:textId="591F462C" w:rsidR="00D4208B" w:rsidRPr="004742CA" w:rsidRDefault="00937FD3" w:rsidP="00D4208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14,189</w:t>
            </w:r>
          </w:p>
        </w:tc>
        <w:tc>
          <w:tcPr>
            <w:tcW w:w="270" w:type="dxa"/>
            <w:shd w:val="clear" w:color="auto" w:fill="auto"/>
          </w:tcPr>
          <w:p w14:paraId="7D69A36A" w14:textId="77777777" w:rsidR="00D4208B" w:rsidRPr="004742CA" w:rsidRDefault="00D4208B" w:rsidP="00D4208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8AF1750" w14:textId="571B5D57" w:rsidR="00D4208B" w:rsidRPr="004742CA" w:rsidRDefault="00D4208B" w:rsidP="00D4208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9,649</w:t>
            </w:r>
          </w:p>
        </w:tc>
        <w:tc>
          <w:tcPr>
            <w:tcW w:w="270" w:type="dxa"/>
            <w:shd w:val="clear" w:color="auto" w:fill="auto"/>
          </w:tcPr>
          <w:p w14:paraId="501E3100" w14:textId="77777777" w:rsidR="00D4208B" w:rsidRPr="004742CA" w:rsidRDefault="00D4208B" w:rsidP="00D4208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4ABE25" w14:textId="41D6B1A8" w:rsidR="00D4208B" w:rsidRPr="004742CA" w:rsidRDefault="00937FD3" w:rsidP="00D4208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6,878</w:t>
            </w:r>
          </w:p>
        </w:tc>
        <w:tc>
          <w:tcPr>
            <w:tcW w:w="270" w:type="dxa"/>
            <w:shd w:val="clear" w:color="auto" w:fill="auto"/>
          </w:tcPr>
          <w:p w14:paraId="1B6D4F8F" w14:textId="77777777" w:rsidR="00D4208B" w:rsidRPr="004742CA" w:rsidRDefault="00D4208B" w:rsidP="00D4208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91EAAE" w14:textId="3D4159B4" w:rsidR="00D4208B" w:rsidRPr="004742CA" w:rsidRDefault="00D4208B" w:rsidP="00D4208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3,176</w:t>
            </w:r>
          </w:p>
        </w:tc>
      </w:tr>
      <w:tr w:rsidR="00D4208B" w:rsidRPr="00D31C4E" w14:paraId="0D251413" w14:textId="77777777" w:rsidTr="008F7C85">
        <w:tc>
          <w:tcPr>
            <w:tcW w:w="2722" w:type="dxa"/>
          </w:tcPr>
          <w:p w14:paraId="632CA8FB" w14:textId="77777777" w:rsidR="00D4208B" w:rsidRPr="00D31C4E" w:rsidRDefault="00D4208B" w:rsidP="00D4208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435B95F3" w14:textId="77777777" w:rsidR="00D4208B" w:rsidRPr="00D31C4E" w:rsidRDefault="00D4208B" w:rsidP="00D4208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B947348" w14:textId="4D202457" w:rsidR="00D4208B" w:rsidRPr="004742CA" w:rsidRDefault="00937FD3" w:rsidP="00D4208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14,189</w:t>
            </w:r>
          </w:p>
        </w:tc>
        <w:tc>
          <w:tcPr>
            <w:tcW w:w="270" w:type="dxa"/>
            <w:shd w:val="clear" w:color="auto" w:fill="auto"/>
          </w:tcPr>
          <w:p w14:paraId="79174920" w14:textId="77777777" w:rsidR="00D4208B" w:rsidRPr="004742CA" w:rsidRDefault="00D4208B" w:rsidP="00D4208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0D5D44C4" w14:textId="4528D0EC" w:rsidR="00D4208B" w:rsidRPr="004742CA" w:rsidRDefault="00D4208B" w:rsidP="00D4208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10,531</w:t>
            </w:r>
          </w:p>
        </w:tc>
        <w:tc>
          <w:tcPr>
            <w:tcW w:w="270" w:type="dxa"/>
            <w:shd w:val="clear" w:color="auto" w:fill="auto"/>
          </w:tcPr>
          <w:p w14:paraId="4E23DBA9" w14:textId="77777777" w:rsidR="00D4208B" w:rsidRPr="004742CA" w:rsidRDefault="00D4208B" w:rsidP="00D4208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0AEAEAC" w14:textId="437B00FB" w:rsidR="00D4208B" w:rsidRPr="004742CA" w:rsidRDefault="00937FD3" w:rsidP="00D4208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22,972</w:t>
            </w:r>
          </w:p>
        </w:tc>
        <w:tc>
          <w:tcPr>
            <w:tcW w:w="270" w:type="dxa"/>
            <w:shd w:val="clear" w:color="auto" w:fill="auto"/>
          </w:tcPr>
          <w:p w14:paraId="586FD2E0" w14:textId="77777777" w:rsidR="00D4208B" w:rsidRPr="004742CA" w:rsidRDefault="00D4208B" w:rsidP="00D4208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F9C5C6" w14:textId="216CFF64" w:rsidR="00D4208B" w:rsidRPr="004742CA" w:rsidRDefault="00D4208B" w:rsidP="00D4208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52,704</w:t>
            </w:r>
          </w:p>
        </w:tc>
      </w:tr>
      <w:tr w:rsidR="008F7C85" w:rsidRPr="00D31C4E" w14:paraId="32C9E9F2" w14:textId="77777777" w:rsidTr="009553E5">
        <w:tc>
          <w:tcPr>
            <w:tcW w:w="2722" w:type="dxa"/>
          </w:tcPr>
          <w:p w14:paraId="7FF9F981" w14:textId="14C236BF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882" w:type="dxa"/>
          </w:tcPr>
          <w:p w14:paraId="33E5D78E" w14:textId="77777777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38B28A6" w14:textId="77777777" w:rsidR="008F7C85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A31569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7794451" w14:textId="77777777" w:rsidR="008F7C85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3EDC34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926546" w14:textId="77777777" w:rsidR="008F7C85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43F29E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BF6D1F" w14:textId="77777777" w:rsidR="008F7C85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F7C85" w:rsidRPr="00D31C4E" w14:paraId="3F092CCB" w14:textId="77777777" w:rsidTr="008F7C85">
        <w:tc>
          <w:tcPr>
            <w:tcW w:w="3604" w:type="dxa"/>
            <w:gridSpan w:val="2"/>
          </w:tcPr>
          <w:p w14:paraId="0E54337D" w14:textId="3670B544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C85">
              <w:rPr>
                <w:rFonts w:ascii="Angsana New" w:hAnsi="Angsana New" w:hint="cs"/>
                <w:sz w:val="30"/>
                <w:szCs w:val="30"/>
                <w:cs/>
              </w:rPr>
              <w:t xml:space="preserve">       ที่คาดว่าจะเกิดขึ้น</w:t>
            </w:r>
          </w:p>
        </w:tc>
        <w:tc>
          <w:tcPr>
            <w:tcW w:w="1242" w:type="dxa"/>
            <w:shd w:val="clear" w:color="auto" w:fill="auto"/>
          </w:tcPr>
          <w:p w14:paraId="4F47EE51" w14:textId="3A780928" w:rsidR="008F7C85" w:rsidRPr="00937FD3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7F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(111)</w:t>
            </w:r>
          </w:p>
        </w:tc>
        <w:tc>
          <w:tcPr>
            <w:tcW w:w="270" w:type="dxa"/>
            <w:shd w:val="clear" w:color="auto" w:fill="auto"/>
          </w:tcPr>
          <w:p w14:paraId="158E8434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7726C26" w14:textId="5C171F34" w:rsidR="008F7C85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(901)</w:t>
            </w:r>
          </w:p>
        </w:tc>
        <w:tc>
          <w:tcPr>
            <w:tcW w:w="270" w:type="dxa"/>
            <w:shd w:val="clear" w:color="auto" w:fill="auto"/>
          </w:tcPr>
          <w:p w14:paraId="1BABBC8F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6D69C1" w14:textId="49681DEC" w:rsidR="008F7C85" w:rsidRPr="004742CA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37F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(111)</w:t>
            </w:r>
          </w:p>
        </w:tc>
        <w:tc>
          <w:tcPr>
            <w:tcW w:w="270" w:type="dxa"/>
            <w:shd w:val="clear" w:color="auto" w:fill="auto"/>
          </w:tcPr>
          <w:p w14:paraId="4E7EE69B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61ABCF" w14:textId="7E14F6A3" w:rsidR="008F7C85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(901)</w:t>
            </w:r>
          </w:p>
        </w:tc>
      </w:tr>
      <w:tr w:rsidR="008F7C85" w:rsidRPr="00D31C4E" w14:paraId="1372DE34" w14:textId="77777777" w:rsidTr="00DD3583">
        <w:tc>
          <w:tcPr>
            <w:tcW w:w="2722" w:type="dxa"/>
          </w:tcPr>
          <w:p w14:paraId="18ECFD7B" w14:textId="77777777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56C50B88" w14:textId="77777777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854EB" w14:textId="7B231A69" w:rsidR="008F7C85" w:rsidRPr="004742CA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14,078</w:t>
            </w:r>
          </w:p>
        </w:tc>
        <w:tc>
          <w:tcPr>
            <w:tcW w:w="270" w:type="dxa"/>
            <w:shd w:val="clear" w:color="auto" w:fill="auto"/>
          </w:tcPr>
          <w:p w14:paraId="37BEA685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70C6B" w14:textId="54C92CBF" w:rsidR="008F7C85" w:rsidRPr="004742CA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9,630</w:t>
            </w:r>
          </w:p>
        </w:tc>
        <w:tc>
          <w:tcPr>
            <w:tcW w:w="270" w:type="dxa"/>
            <w:shd w:val="clear" w:color="auto" w:fill="auto"/>
          </w:tcPr>
          <w:p w14:paraId="31741F04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6B47E" w14:textId="391EBEFC" w:rsidR="008F7C85" w:rsidRPr="004742CA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22,861</w:t>
            </w:r>
          </w:p>
        </w:tc>
        <w:tc>
          <w:tcPr>
            <w:tcW w:w="270" w:type="dxa"/>
            <w:shd w:val="clear" w:color="auto" w:fill="auto"/>
          </w:tcPr>
          <w:p w14:paraId="1DD73006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A1F62" w14:textId="2DA24731" w:rsidR="008F7C85" w:rsidRPr="004742CA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51,803</w:t>
            </w:r>
          </w:p>
        </w:tc>
      </w:tr>
      <w:tr w:rsidR="008F7C85" w:rsidRPr="00D31C4E" w14:paraId="4369CEA4" w14:textId="77777777" w:rsidTr="00DD3583">
        <w:tc>
          <w:tcPr>
            <w:tcW w:w="2722" w:type="dxa"/>
          </w:tcPr>
          <w:p w14:paraId="38C31E13" w14:textId="77777777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</w:tcPr>
          <w:p w14:paraId="306586AF" w14:textId="77777777" w:rsidR="008F7C85" w:rsidRPr="00D31C4E" w:rsidRDefault="008F7C85" w:rsidP="008F7C8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41ECC1DD" w14:textId="77777777" w:rsidR="008F7C85" w:rsidRPr="004742CA" w:rsidRDefault="008F7C85" w:rsidP="008F7C8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D61068" w14:textId="77777777" w:rsidR="008F7C85" w:rsidRPr="004742CA" w:rsidRDefault="008F7C85" w:rsidP="008F7C85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59402671" w14:textId="77777777" w:rsidR="008F7C85" w:rsidRPr="004742CA" w:rsidRDefault="008F7C85" w:rsidP="008F7C8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0FB3E4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74E874" w14:textId="77777777" w:rsidR="008F7C85" w:rsidRPr="004742CA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066D93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FA68C86" w14:textId="77777777" w:rsidR="008F7C85" w:rsidRPr="004742CA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F7C85" w:rsidRPr="00D31C4E" w14:paraId="31DC6D93" w14:textId="77777777" w:rsidTr="00FC5B10">
        <w:tc>
          <w:tcPr>
            <w:tcW w:w="2722" w:type="dxa"/>
          </w:tcPr>
          <w:p w14:paraId="4D293AE0" w14:textId="77777777" w:rsidR="008F7C85" w:rsidRPr="00D31C4E" w:rsidRDefault="008F7C85" w:rsidP="008F7C8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82" w:type="dxa"/>
          </w:tcPr>
          <w:p w14:paraId="41C48049" w14:textId="77777777" w:rsidR="008F7C85" w:rsidRPr="00D31C4E" w:rsidRDefault="008F7C85" w:rsidP="008F7C8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  <w:shd w:val="clear" w:color="auto" w:fill="auto"/>
          </w:tcPr>
          <w:p w14:paraId="2A7A535A" w14:textId="77777777" w:rsidR="008F7C85" w:rsidRPr="004742CA" w:rsidRDefault="008F7C85" w:rsidP="008F7C8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F7C85" w:rsidRPr="00D31C4E" w14:paraId="75DAC4B8" w14:textId="77777777" w:rsidTr="008F7C85">
        <w:tc>
          <w:tcPr>
            <w:tcW w:w="2722" w:type="dxa"/>
          </w:tcPr>
          <w:p w14:paraId="70647DFC" w14:textId="77777777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5A4227BA" w14:textId="736406BD" w:rsidR="008F7C85" w:rsidRPr="00D31C4E" w:rsidRDefault="008F7C85" w:rsidP="008F7C8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14:paraId="36FAFC16" w14:textId="139DC91D" w:rsidR="008F7C85" w:rsidRPr="004742CA" w:rsidRDefault="008F7C85" w:rsidP="008F7C8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A5B8F3" w14:textId="77777777" w:rsidR="008F7C85" w:rsidRPr="004742CA" w:rsidRDefault="008F7C85" w:rsidP="008F7C85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1B51DC4" w14:textId="0C6739DA" w:rsidR="008F7C85" w:rsidRPr="004742CA" w:rsidRDefault="008F7C85" w:rsidP="008F7C8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2C43B9BA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38E006" w14:textId="5BA6BD51" w:rsidR="008F7C85" w:rsidRPr="004742CA" w:rsidRDefault="008F7C85" w:rsidP="008F7C8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5,976</w:t>
            </w:r>
          </w:p>
        </w:tc>
        <w:tc>
          <w:tcPr>
            <w:tcW w:w="270" w:type="dxa"/>
            <w:shd w:val="clear" w:color="auto" w:fill="auto"/>
          </w:tcPr>
          <w:p w14:paraId="49F71CA6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12D74F" w14:textId="73D564EF" w:rsidR="008F7C85" w:rsidRPr="004742CA" w:rsidRDefault="008F7C85" w:rsidP="008F7C8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2,765</w:t>
            </w:r>
          </w:p>
        </w:tc>
      </w:tr>
      <w:tr w:rsidR="008F7C85" w:rsidRPr="00D31C4E" w14:paraId="682DF189" w14:textId="77777777" w:rsidTr="008F7C85">
        <w:tc>
          <w:tcPr>
            <w:tcW w:w="2722" w:type="dxa"/>
          </w:tcPr>
          <w:p w14:paraId="64B9AA92" w14:textId="77777777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41D19A40" w14:textId="77777777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11762B7" w14:textId="433652EC" w:rsidR="008F7C85" w:rsidRPr="004742CA" w:rsidRDefault="008F7C85" w:rsidP="008F7C8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6,233</w:t>
            </w:r>
          </w:p>
        </w:tc>
        <w:tc>
          <w:tcPr>
            <w:tcW w:w="270" w:type="dxa"/>
            <w:shd w:val="clear" w:color="auto" w:fill="auto"/>
          </w:tcPr>
          <w:p w14:paraId="1932DBAD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F22437A" w14:textId="3199696E" w:rsidR="008F7C85" w:rsidRPr="004742CA" w:rsidRDefault="008F7C85" w:rsidP="008F7C8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9,593</w:t>
            </w:r>
          </w:p>
        </w:tc>
        <w:tc>
          <w:tcPr>
            <w:tcW w:w="270" w:type="dxa"/>
            <w:shd w:val="clear" w:color="auto" w:fill="auto"/>
          </w:tcPr>
          <w:p w14:paraId="70839208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8640A2" w14:textId="28827672" w:rsidR="008F7C85" w:rsidRPr="004742CA" w:rsidRDefault="008F7C85" w:rsidP="008F7C8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5,83</w:t>
            </w:r>
            <w:r w:rsidR="009357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36A46EA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2F6476" w14:textId="5285E26E" w:rsidR="008F7C85" w:rsidRPr="004742CA" w:rsidRDefault="008F7C85" w:rsidP="008F7C8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8,736</w:t>
            </w:r>
          </w:p>
        </w:tc>
      </w:tr>
      <w:tr w:rsidR="008F7C85" w:rsidRPr="00D31C4E" w14:paraId="1659A7F7" w14:textId="77777777" w:rsidTr="008F7C85">
        <w:tc>
          <w:tcPr>
            <w:tcW w:w="2722" w:type="dxa"/>
          </w:tcPr>
          <w:p w14:paraId="4597F979" w14:textId="77777777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724A7597" w14:textId="77777777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2D8E0B81" w14:textId="1617FD9B" w:rsidR="008F7C85" w:rsidRPr="004742CA" w:rsidRDefault="008F7C85" w:rsidP="008F7C8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6,325</w:t>
            </w:r>
          </w:p>
        </w:tc>
        <w:tc>
          <w:tcPr>
            <w:tcW w:w="270" w:type="dxa"/>
            <w:shd w:val="clear" w:color="auto" w:fill="auto"/>
          </w:tcPr>
          <w:p w14:paraId="3D5C3233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14FE9C4E" w14:textId="5A195FC4" w:rsidR="008F7C85" w:rsidRPr="004742CA" w:rsidRDefault="008F7C85" w:rsidP="008F7C8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9,688</w:t>
            </w:r>
          </w:p>
        </w:tc>
        <w:tc>
          <w:tcPr>
            <w:tcW w:w="270" w:type="dxa"/>
            <w:shd w:val="clear" w:color="auto" w:fill="auto"/>
          </w:tcPr>
          <w:p w14:paraId="06BF24A5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ED8C47" w14:textId="0B262007" w:rsidR="008F7C85" w:rsidRPr="004742CA" w:rsidRDefault="008F7C85" w:rsidP="008F7C8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11,81</w:t>
            </w:r>
            <w:r w:rsidR="009357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D2B84CA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992231C" w14:textId="10CE789F" w:rsidR="008F7C85" w:rsidRPr="004742CA" w:rsidRDefault="008F7C85" w:rsidP="008F7C8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11,501</w:t>
            </w:r>
          </w:p>
        </w:tc>
      </w:tr>
      <w:tr w:rsidR="008F7C85" w:rsidRPr="00D31C4E" w14:paraId="0FBA9C14" w14:textId="77777777" w:rsidTr="009553E5">
        <w:tc>
          <w:tcPr>
            <w:tcW w:w="2722" w:type="dxa"/>
          </w:tcPr>
          <w:p w14:paraId="29D267F8" w14:textId="4356E838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882" w:type="dxa"/>
          </w:tcPr>
          <w:p w14:paraId="07EB7049" w14:textId="77777777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E3F562A" w14:textId="77777777" w:rsidR="008F7C85" w:rsidRDefault="008F7C85" w:rsidP="008F7C8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D98B90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ACBC1FE" w14:textId="77777777" w:rsidR="008F7C85" w:rsidRDefault="008F7C85" w:rsidP="008F7C8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DE0D56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B24A79" w14:textId="77777777" w:rsidR="008F7C85" w:rsidRDefault="008F7C85" w:rsidP="008F7C8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DFE091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B707FF" w14:textId="77777777" w:rsidR="008F7C85" w:rsidRDefault="008F7C85" w:rsidP="008F7C8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F7C85" w:rsidRPr="00D31C4E" w14:paraId="374A56EC" w14:textId="77777777" w:rsidTr="008F7C85">
        <w:tc>
          <w:tcPr>
            <w:tcW w:w="3604" w:type="dxa"/>
            <w:gridSpan w:val="2"/>
          </w:tcPr>
          <w:p w14:paraId="30D0480D" w14:textId="7817862E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C85">
              <w:rPr>
                <w:rFonts w:ascii="Angsana New" w:hAnsi="Angsana New" w:hint="cs"/>
                <w:sz w:val="30"/>
                <w:szCs w:val="30"/>
                <w:cs/>
              </w:rPr>
              <w:t xml:space="preserve">       ที่คาดว่าจะเกิดขึ้น</w:t>
            </w:r>
          </w:p>
        </w:tc>
        <w:tc>
          <w:tcPr>
            <w:tcW w:w="1242" w:type="dxa"/>
            <w:shd w:val="clear" w:color="auto" w:fill="auto"/>
          </w:tcPr>
          <w:p w14:paraId="4168F41D" w14:textId="42FF5F1E" w:rsidR="008F7C85" w:rsidRPr="00652B02" w:rsidRDefault="008F7C85" w:rsidP="008F7C8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2B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270" w:type="dxa"/>
            <w:shd w:val="clear" w:color="auto" w:fill="auto"/>
          </w:tcPr>
          <w:p w14:paraId="7269CAC2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F946697" w14:textId="6A2B4A4E" w:rsidR="008F7C85" w:rsidRDefault="008F7C85" w:rsidP="008F7C8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270" w:type="dxa"/>
            <w:shd w:val="clear" w:color="auto" w:fill="auto"/>
          </w:tcPr>
          <w:p w14:paraId="5B30A145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A7BBEA" w14:textId="55C8BBA7" w:rsidR="008F7C85" w:rsidRPr="00937FD3" w:rsidRDefault="008F7C85" w:rsidP="008F7C8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7F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(553)</w:t>
            </w:r>
          </w:p>
        </w:tc>
        <w:tc>
          <w:tcPr>
            <w:tcW w:w="270" w:type="dxa"/>
            <w:shd w:val="clear" w:color="auto" w:fill="auto"/>
          </w:tcPr>
          <w:p w14:paraId="04E0F6C6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67B9A9" w14:textId="19CE7ACA" w:rsidR="008F7C85" w:rsidRDefault="008F7C85" w:rsidP="008F7C8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(553)</w:t>
            </w:r>
          </w:p>
        </w:tc>
      </w:tr>
      <w:tr w:rsidR="008F7C85" w:rsidRPr="00D31C4E" w14:paraId="5E908C78" w14:textId="77777777" w:rsidTr="00DD3583">
        <w:tc>
          <w:tcPr>
            <w:tcW w:w="2722" w:type="dxa"/>
          </w:tcPr>
          <w:p w14:paraId="20AD7075" w14:textId="77777777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38BFEC48" w14:textId="77777777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84D57" w14:textId="3168DCEE" w:rsidR="008F7C85" w:rsidRPr="004742CA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5,772</w:t>
            </w:r>
          </w:p>
        </w:tc>
        <w:tc>
          <w:tcPr>
            <w:tcW w:w="270" w:type="dxa"/>
            <w:shd w:val="clear" w:color="auto" w:fill="auto"/>
          </w:tcPr>
          <w:p w14:paraId="461BCB83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B3051" w14:textId="27063E02" w:rsidR="008F7C85" w:rsidRPr="004742CA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9,135</w:t>
            </w:r>
          </w:p>
        </w:tc>
        <w:tc>
          <w:tcPr>
            <w:tcW w:w="270" w:type="dxa"/>
            <w:shd w:val="clear" w:color="auto" w:fill="auto"/>
          </w:tcPr>
          <w:p w14:paraId="4C595117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8CC01" w14:textId="71671180" w:rsidR="008F7C85" w:rsidRPr="004742CA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11,25</w:t>
            </w:r>
            <w:r w:rsidR="009357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0070460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FB1B1" w14:textId="7CAA1301" w:rsidR="008F7C85" w:rsidRPr="004742CA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10,948</w:t>
            </w:r>
          </w:p>
        </w:tc>
      </w:tr>
      <w:tr w:rsidR="008F7C85" w:rsidRPr="00D31C4E" w14:paraId="76EC90B8" w14:textId="77777777" w:rsidTr="008F7C85">
        <w:trPr>
          <w:trHeight w:val="143"/>
        </w:trPr>
        <w:tc>
          <w:tcPr>
            <w:tcW w:w="2722" w:type="dxa"/>
          </w:tcPr>
          <w:p w14:paraId="6A69C822" w14:textId="77777777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left w:val="nil"/>
            </w:tcBorders>
          </w:tcPr>
          <w:p w14:paraId="772FB9CF" w14:textId="77777777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CF824E5" w14:textId="77777777" w:rsidR="008F7C85" w:rsidRPr="004742CA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AC5835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2CC0BC33" w14:textId="77777777" w:rsidR="008F7C85" w:rsidRPr="004742CA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00CD49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D064C7" w14:textId="77777777" w:rsidR="008F7C85" w:rsidRPr="004742CA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B6F87E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67B738" w14:textId="77777777" w:rsidR="008F7C85" w:rsidRPr="004742CA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F7C85" w:rsidRPr="00D31C4E" w14:paraId="7A034F9D" w14:textId="77777777" w:rsidTr="008F7C85">
        <w:tc>
          <w:tcPr>
            <w:tcW w:w="2722" w:type="dxa"/>
          </w:tcPr>
          <w:p w14:paraId="6C78D794" w14:textId="77777777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tcBorders>
              <w:left w:val="nil"/>
            </w:tcBorders>
          </w:tcPr>
          <w:p w14:paraId="72F348F7" w14:textId="77777777" w:rsidR="008F7C85" w:rsidRPr="00D31C4E" w:rsidRDefault="008F7C85" w:rsidP="008F7C8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7A4323D6" w14:textId="1EF06417" w:rsidR="008F7C85" w:rsidRPr="00201172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 w:rsidRPr="00475943">
              <w:rPr>
                <w:rFonts w:asciiTheme="majorBidi" w:hAnsiTheme="majorBidi"/>
                <w:b/>
                <w:sz w:val="30"/>
              </w:rPr>
              <w:t>19,</w:t>
            </w:r>
            <w:r w:rsidRPr="009001A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850</w:t>
            </w:r>
          </w:p>
        </w:tc>
        <w:tc>
          <w:tcPr>
            <w:tcW w:w="270" w:type="dxa"/>
            <w:shd w:val="clear" w:color="auto" w:fill="auto"/>
          </w:tcPr>
          <w:p w14:paraId="7CC2CF89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58A0B247" w14:textId="33302955" w:rsidR="008F7C85" w:rsidRPr="004742CA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18,765</w:t>
            </w:r>
          </w:p>
        </w:tc>
        <w:tc>
          <w:tcPr>
            <w:tcW w:w="270" w:type="dxa"/>
            <w:shd w:val="clear" w:color="auto" w:fill="auto"/>
          </w:tcPr>
          <w:p w14:paraId="27E44335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AF313EE" w14:textId="6459B84B" w:rsidR="008F7C85" w:rsidRPr="004742CA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34,1</w:t>
            </w:r>
            <w:r w:rsidR="009357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5A507CD5" w14:textId="77777777" w:rsidR="008F7C85" w:rsidRPr="004742CA" w:rsidRDefault="008F7C85" w:rsidP="008F7C85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CD1DC75" w14:textId="5CA207AA" w:rsidR="008F7C85" w:rsidRPr="004742CA" w:rsidRDefault="008F7C85" w:rsidP="008F7C8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62,751</w:t>
            </w:r>
          </w:p>
        </w:tc>
      </w:tr>
    </w:tbl>
    <w:p w14:paraId="4FFD4D0C" w14:textId="4381A857" w:rsidR="009A23C0" w:rsidRDefault="009A23C0" w:rsidP="00344305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="Angsana New" w:hAnsi="Angsana New"/>
          <w:sz w:val="24"/>
          <w:szCs w:val="24"/>
        </w:rPr>
      </w:pPr>
    </w:p>
    <w:p w14:paraId="3D828A37" w14:textId="12B6BFFA" w:rsidR="003D3B0E" w:rsidRPr="003D3B0E" w:rsidRDefault="003D3B0E" w:rsidP="003D3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  <w:r w:rsidRPr="00D506F1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E75722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D506F1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Pr="00D506F1">
        <w:rPr>
          <w:rFonts w:asciiTheme="majorBidi" w:hAnsiTheme="majorBidi" w:cstheme="majorBidi"/>
          <w:sz w:val="30"/>
          <w:szCs w:val="30"/>
        </w:rPr>
        <w:t>2</w:t>
      </w:r>
      <w:r w:rsidR="00E0563B" w:rsidRPr="00E0563B">
        <w:rPr>
          <w:rFonts w:asciiTheme="majorBidi" w:hAnsiTheme="majorBidi" w:cstheme="majorBidi" w:hint="cs"/>
          <w:sz w:val="30"/>
          <w:szCs w:val="30"/>
        </w:rPr>
        <w:t>4</w:t>
      </w:r>
      <w:r w:rsidRPr="00D506F1">
        <w:rPr>
          <w:rFonts w:asciiTheme="majorBidi" w:hAnsiTheme="majorBidi" w:cstheme="majorBidi"/>
          <w:sz w:val="30"/>
          <w:szCs w:val="30"/>
        </w:rPr>
        <w:t xml:space="preserve"> (</w:t>
      </w:r>
      <w:r w:rsidRPr="00D506F1">
        <w:rPr>
          <w:rFonts w:asciiTheme="majorBidi" w:hAnsiTheme="majorBidi" w:cstheme="majorBidi"/>
          <w:sz w:val="30"/>
          <w:szCs w:val="30"/>
          <w:cs/>
        </w:rPr>
        <w:t>ข.</w:t>
      </w:r>
      <w:r w:rsidRPr="00D506F1">
        <w:rPr>
          <w:rFonts w:asciiTheme="majorBidi" w:hAnsiTheme="majorBidi" w:cstheme="majorBidi"/>
          <w:sz w:val="30"/>
          <w:szCs w:val="30"/>
        </w:rPr>
        <w:t>1</w:t>
      </w:r>
      <w:r w:rsidR="00D506F1" w:rsidRPr="00D506F1">
        <w:rPr>
          <w:rFonts w:asciiTheme="majorBidi" w:hAnsiTheme="majorBidi" w:cstheme="majorBidi"/>
          <w:sz w:val="30"/>
          <w:szCs w:val="30"/>
        </w:rPr>
        <w:t>.1</w:t>
      </w:r>
      <w:r w:rsidRPr="00D506F1">
        <w:rPr>
          <w:rFonts w:asciiTheme="majorBidi" w:hAnsiTheme="majorBidi" w:cstheme="majorBidi"/>
          <w:sz w:val="30"/>
          <w:szCs w:val="30"/>
        </w:rPr>
        <w:t>)</w:t>
      </w:r>
    </w:p>
    <w:p w14:paraId="0CB0C57A" w14:textId="2F0AAF5D" w:rsidR="003D3B0E" w:rsidRDefault="003D3B0E" w:rsidP="003D3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7F66205" w14:textId="521B2E7C" w:rsidR="00397022" w:rsidRDefault="00397022" w:rsidP="003D3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7D32EA0" w14:textId="7BB09952" w:rsidR="00397022" w:rsidRDefault="00397022" w:rsidP="003D3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0F6DFE4" w14:textId="59F80678" w:rsidR="00397022" w:rsidRDefault="00397022" w:rsidP="003D3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9D6538C" w14:textId="600D43A4" w:rsidR="00E11C81" w:rsidRPr="00457D36" w:rsidRDefault="00E11C81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57D3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ลูกหนี้ตามสัญญาเช่าซื้อ</w:t>
      </w:r>
    </w:p>
    <w:p w14:paraId="03A7F288" w14:textId="5D100938" w:rsidR="003D3B0E" w:rsidRPr="00D506F1" w:rsidRDefault="003D3B0E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24"/>
          <w:szCs w:val="24"/>
        </w:rPr>
      </w:pPr>
    </w:p>
    <w:p w14:paraId="6B14F551" w14:textId="68158029" w:rsidR="003D3B0E" w:rsidRDefault="003D3B0E" w:rsidP="003D3B0E">
      <w:pPr>
        <w:pStyle w:val="Heading8"/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lang w:val="th-TH"/>
        </w:rPr>
      </w:pPr>
      <w:r>
        <w:rPr>
          <w:rFonts w:asciiTheme="majorBidi" w:hAnsiTheme="majorBidi" w:cstheme="majorBidi" w:hint="cs"/>
          <w:b/>
          <w:bCs/>
          <w:cs/>
          <w:lang w:val="th-TH"/>
        </w:rPr>
        <w:t>นโยบายการบัญชี</w:t>
      </w:r>
    </w:p>
    <w:p w14:paraId="1BE28EFF" w14:textId="77777777" w:rsidR="00D506F1" w:rsidRPr="00D506F1" w:rsidRDefault="00D506F1" w:rsidP="00D506F1">
      <w:pPr>
        <w:rPr>
          <w:sz w:val="24"/>
          <w:szCs w:val="24"/>
          <w:cs/>
          <w:lang w:val="th-TH"/>
        </w:rPr>
      </w:pPr>
    </w:p>
    <w:p w14:paraId="1A070200" w14:textId="1E16FB3F" w:rsidR="003D3B0E" w:rsidRDefault="003D3B0E" w:rsidP="003D3B0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D3B0E">
        <w:rPr>
          <w:rFonts w:ascii="Angsana New" w:hAnsi="Angsana New"/>
          <w:sz w:val="30"/>
          <w:szCs w:val="30"/>
          <w:cs/>
        </w:rPr>
        <w:t>ลูกหนี้ตามสัญญาเช่าซื้อแสดงด้วยจำนวนหนี้คงเหลือตามสัญญาหักด้วย</w:t>
      </w:r>
      <w:r w:rsidR="00201172">
        <w:rPr>
          <w:rFonts w:ascii="Angsana New" w:hAnsi="Angsana New" w:hint="cs"/>
          <w:sz w:val="30"/>
          <w:szCs w:val="30"/>
          <w:cs/>
        </w:rPr>
        <w:t>รายได้</w:t>
      </w:r>
      <w:r w:rsidRPr="003D3B0E">
        <w:rPr>
          <w:rFonts w:ascii="Angsana New" w:hAnsi="Angsana New"/>
          <w:sz w:val="30"/>
          <w:szCs w:val="30"/>
          <w:cs/>
        </w:rPr>
        <w:t>ดอกเบี้ย</w:t>
      </w:r>
      <w:r w:rsidR="00201172">
        <w:rPr>
          <w:rFonts w:ascii="Angsana New" w:hAnsi="Angsana New" w:hint="cs"/>
          <w:sz w:val="30"/>
          <w:szCs w:val="30"/>
          <w:cs/>
        </w:rPr>
        <w:t xml:space="preserve">รับรอการรับรู้ ภาษีขายรอตัดบัญชี </w:t>
      </w:r>
      <w:r w:rsidRPr="003D3B0E">
        <w:rPr>
          <w:rFonts w:ascii="Angsana New" w:hAnsi="Angsana New"/>
          <w:sz w:val="30"/>
          <w:szCs w:val="30"/>
          <w:cs/>
        </w:rPr>
        <w:t>และ</w:t>
      </w:r>
      <w:r w:rsidRPr="003D3B0E">
        <w:rPr>
          <w:rFonts w:ascii="Angsana New" w:hAnsi="Angsana New" w:hint="cs"/>
          <w:sz w:val="30"/>
          <w:szCs w:val="30"/>
          <w:cs/>
        </w:rPr>
        <w:t>ค่าเผื่อผลขาดทุน</w:t>
      </w:r>
      <w:r w:rsidR="008F7C85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</w:p>
    <w:p w14:paraId="3D726DA5" w14:textId="77777777" w:rsidR="005B2BC2" w:rsidRPr="00D506F1" w:rsidRDefault="005B2BC2" w:rsidP="003D3B0E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0DE740" w14:textId="7B9B57BF" w:rsidR="003D3B0E" w:rsidRPr="00847FE1" w:rsidRDefault="00D27471" w:rsidP="00847F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</w:t>
      </w:r>
      <w:r w:rsidR="00847FE1">
        <w:rPr>
          <w:rFonts w:asciiTheme="majorBidi" w:hAnsiTheme="majorBidi" w:cstheme="majorBidi" w:hint="cs"/>
          <w:sz w:val="30"/>
          <w:szCs w:val="30"/>
          <w:cs/>
        </w:rPr>
        <w:t xml:space="preserve">พิจารณาค่าเผื่อผลขาดทุนด้านเครดิตที่คาดว่าจะเกิดขึ้นของลูกหนี้ตามสัญญาเช่าซื้อตามที่เปิดเผยในหมายเหตุข้อ </w:t>
      </w:r>
      <w:r w:rsidR="00847FE1">
        <w:rPr>
          <w:rFonts w:asciiTheme="majorBidi" w:hAnsiTheme="majorBidi" w:cstheme="majorBidi"/>
          <w:sz w:val="30"/>
          <w:szCs w:val="30"/>
        </w:rPr>
        <w:t>24</w:t>
      </w:r>
      <w:r w:rsidR="003D3B0E" w:rsidRPr="001E33B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B3EA3ED" w14:textId="77777777" w:rsidR="003D3B0E" w:rsidRPr="00D506F1" w:rsidRDefault="003D3B0E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24"/>
          <w:szCs w:val="24"/>
        </w:rPr>
      </w:pPr>
    </w:p>
    <w:tbl>
      <w:tblPr>
        <w:tblW w:w="482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997"/>
        <w:gridCol w:w="1052"/>
        <w:gridCol w:w="1045"/>
        <w:gridCol w:w="1061"/>
        <w:gridCol w:w="1054"/>
        <w:gridCol w:w="1000"/>
        <w:gridCol w:w="991"/>
        <w:gridCol w:w="1061"/>
      </w:tblGrid>
      <w:tr w:rsidR="000A4ED6" w:rsidRPr="001B708F" w14:paraId="3F1A2F76" w14:textId="0A7D6AF9" w:rsidTr="000A4ED6">
        <w:tc>
          <w:tcPr>
            <w:tcW w:w="1078" w:type="pct"/>
          </w:tcPr>
          <w:p w14:paraId="67A41841" w14:textId="77777777" w:rsidR="000A4ED6" w:rsidRPr="00D14D58" w:rsidRDefault="000A4ED6" w:rsidP="00D4208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922" w:type="pct"/>
            <w:gridSpan w:val="7"/>
            <w:shd w:val="clear" w:color="auto" w:fill="auto"/>
            <w:vAlign w:val="bottom"/>
          </w:tcPr>
          <w:p w14:paraId="087D9A9E" w14:textId="2D54807A" w:rsidR="000A4ED6" w:rsidRPr="00D14D58" w:rsidRDefault="000A4ED6" w:rsidP="00D4208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14D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0A4ED6" w:rsidRPr="001B708F" w14:paraId="36A7EA55" w14:textId="55A14FCD" w:rsidTr="000A4ED6">
        <w:tc>
          <w:tcPr>
            <w:tcW w:w="1078" w:type="pct"/>
          </w:tcPr>
          <w:p w14:paraId="6A9B9C27" w14:textId="77777777" w:rsidR="000A4ED6" w:rsidRPr="00D14D58" w:rsidRDefault="000A4ED6" w:rsidP="00D4208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922" w:type="pct"/>
            <w:gridSpan w:val="7"/>
            <w:vAlign w:val="bottom"/>
          </w:tcPr>
          <w:p w14:paraId="287F525A" w14:textId="243A07CD" w:rsidR="000A4ED6" w:rsidRDefault="000A4ED6" w:rsidP="00D4208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D14D5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0A4ED6" w:rsidRPr="001B708F" w14:paraId="5E96798B" w14:textId="3787093C" w:rsidTr="000A4ED6">
        <w:tc>
          <w:tcPr>
            <w:tcW w:w="1078" w:type="pct"/>
          </w:tcPr>
          <w:p w14:paraId="62D58F6D" w14:textId="77777777" w:rsidR="000A4ED6" w:rsidRPr="00D14D58" w:rsidRDefault="000A4ED6" w:rsidP="000A4ED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68" w:type="pct"/>
            <w:vAlign w:val="bottom"/>
          </w:tcPr>
          <w:p w14:paraId="35EC2C8E" w14:textId="77777777" w:rsidR="000A4ED6" w:rsidRPr="00D14D58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407602E7" w14:textId="77777777" w:rsidR="000A4ED6" w:rsidRPr="00D14D58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564" w:type="pct"/>
            <w:vAlign w:val="bottom"/>
          </w:tcPr>
          <w:p w14:paraId="0A5A1E0E" w14:textId="77777777" w:rsidR="000A4ED6" w:rsidRPr="00D14D58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73" w:type="pct"/>
            <w:vAlign w:val="bottom"/>
          </w:tcPr>
          <w:p w14:paraId="3E3FB329" w14:textId="77777777" w:rsidR="000A4ED6" w:rsidRPr="00D14D58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569" w:type="pct"/>
            <w:vAlign w:val="bottom"/>
          </w:tcPr>
          <w:p w14:paraId="2CC90EF4" w14:textId="77777777" w:rsidR="000A4ED6" w:rsidRPr="00D14D58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384F5F10" w14:textId="77777777" w:rsidR="000A4ED6" w:rsidRPr="00D14D58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540" w:type="pct"/>
            <w:vAlign w:val="bottom"/>
          </w:tcPr>
          <w:p w14:paraId="57FEBA09" w14:textId="77777777" w:rsidR="000A4ED6" w:rsidRPr="00D14D58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6233C136" w14:textId="77777777" w:rsidR="000A4ED6" w:rsidRPr="00D14D58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535" w:type="pct"/>
            <w:vAlign w:val="bottom"/>
          </w:tcPr>
          <w:p w14:paraId="76881B91" w14:textId="713A3322" w:rsidR="000A4ED6" w:rsidRPr="00D14D58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ที่ถึงกำหนดชำระเกิน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573" w:type="pct"/>
            <w:vAlign w:val="bottom"/>
          </w:tcPr>
          <w:p w14:paraId="527A01A9" w14:textId="4B816DC0" w:rsidR="000A4ED6" w:rsidRPr="00D14D58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A4ED6" w:rsidRPr="001B708F" w14:paraId="1A92D2AF" w14:textId="2D9E9972" w:rsidTr="000A4ED6">
        <w:tc>
          <w:tcPr>
            <w:tcW w:w="1078" w:type="pct"/>
          </w:tcPr>
          <w:p w14:paraId="4DC1AAAD" w14:textId="77777777" w:rsidR="000A4ED6" w:rsidRPr="00D14D58" w:rsidRDefault="000A4ED6" w:rsidP="000A4ED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349" w:type="pct"/>
            <w:gridSpan w:val="6"/>
            <w:vAlign w:val="bottom"/>
          </w:tcPr>
          <w:p w14:paraId="19BD9F3E" w14:textId="77777777" w:rsidR="000A4ED6" w:rsidRPr="00D14D58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573" w:type="pct"/>
          </w:tcPr>
          <w:p w14:paraId="38717737" w14:textId="77777777" w:rsidR="000A4ED6" w:rsidRPr="00D14D58" w:rsidRDefault="000A4ED6" w:rsidP="000A4ED6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A4ED6" w:rsidRPr="001B708F" w14:paraId="05D1FDB7" w14:textId="73F759C9" w:rsidTr="000A4ED6">
        <w:trPr>
          <w:trHeight w:val="432"/>
        </w:trPr>
        <w:tc>
          <w:tcPr>
            <w:tcW w:w="1078" w:type="pct"/>
            <w:vAlign w:val="center"/>
          </w:tcPr>
          <w:p w14:paraId="0DA95028" w14:textId="77777777" w:rsidR="000A4ED6" w:rsidRPr="00D14D58" w:rsidRDefault="000A4ED6" w:rsidP="000A4ED6">
            <w:pPr>
              <w:spacing w:line="35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374B412" w14:textId="3B423FE1" w:rsidR="000A4ED6" w:rsidRPr="0075364B" w:rsidRDefault="00204C9A" w:rsidP="000A4ED6">
            <w:pPr>
              <w:pStyle w:val="numbernegative"/>
              <w:tabs>
                <w:tab w:val="decimal" w:pos="81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04C9A">
              <w:rPr>
                <w:rFonts w:asciiTheme="majorBidi" w:eastAsia="MS Mincho" w:hAnsiTheme="majorBidi" w:cstheme="majorBidi" w:hint="cs"/>
                <w:sz w:val="30"/>
                <w:szCs w:val="30"/>
                <w:lang w:val="en-US"/>
              </w:rPr>
              <w:t>71</w:t>
            </w:r>
            <w:r w:rsidR="000A4ED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8,348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1F2CF075" w14:textId="2B73C153" w:rsidR="000A4ED6" w:rsidRPr="0075364B" w:rsidRDefault="000A4ED6" w:rsidP="000A4ED6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60,215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A116AC9" w14:textId="1571B1CA" w:rsidR="000A4ED6" w:rsidRPr="0075364B" w:rsidRDefault="00204C9A" w:rsidP="000A4ED6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204C9A">
              <w:rPr>
                <w:rFonts w:asciiTheme="majorBidi" w:eastAsia="MS Mincho" w:hAnsiTheme="majorBidi" w:cstheme="majorBidi" w:hint="cs"/>
                <w:sz w:val="30"/>
                <w:szCs w:val="30"/>
                <w:lang w:val="en-US"/>
              </w:rPr>
              <w:t>3</w:t>
            </w:r>
            <w:r w:rsidR="000A4ED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7,190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93A4FED" w14:textId="2E98D038" w:rsidR="000A4ED6" w:rsidRPr="0075364B" w:rsidRDefault="000A4ED6" w:rsidP="000A4ED6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30,948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3D1905B3" w14:textId="2F2B33F2" w:rsidR="000A4ED6" w:rsidRPr="0075364B" w:rsidRDefault="000A4ED6" w:rsidP="000A4ED6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20,238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3FC6C43" w14:textId="73DE9A77" w:rsidR="000A4ED6" w:rsidRPr="0075364B" w:rsidRDefault="000A4ED6" w:rsidP="000A4ED6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3,093</w:t>
            </w:r>
          </w:p>
        </w:tc>
        <w:tc>
          <w:tcPr>
            <w:tcW w:w="573" w:type="pct"/>
            <w:vAlign w:val="center"/>
          </w:tcPr>
          <w:p w14:paraId="733C67EE" w14:textId="6AA5A3F2" w:rsidR="000A4ED6" w:rsidRDefault="000A4ED6" w:rsidP="000A4ED6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870,032</w:t>
            </w:r>
          </w:p>
        </w:tc>
      </w:tr>
      <w:tr w:rsidR="000A4ED6" w:rsidRPr="001B708F" w14:paraId="39F5BA23" w14:textId="6F6C15A9" w:rsidTr="000A4ED6">
        <w:trPr>
          <w:trHeight w:val="432"/>
        </w:trPr>
        <w:tc>
          <w:tcPr>
            <w:tcW w:w="1078" w:type="pct"/>
            <w:vAlign w:val="center"/>
          </w:tcPr>
          <w:p w14:paraId="63FF11DF" w14:textId="77777777" w:rsidR="000A4ED6" w:rsidRPr="00D14D58" w:rsidRDefault="000A4ED6" w:rsidP="000A4ED6">
            <w:pPr>
              <w:tabs>
                <w:tab w:val="clear" w:pos="1871"/>
              </w:tabs>
              <w:spacing w:line="350" w:lineRule="exac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B5D8149" w14:textId="0F0CA01A" w:rsidR="000A4ED6" w:rsidRPr="00D14D58" w:rsidRDefault="000A4ED6" w:rsidP="000A4ED6">
            <w:pPr>
              <w:tabs>
                <w:tab w:val="clear" w:pos="907"/>
                <w:tab w:val="decimal" w:pos="817"/>
              </w:tabs>
              <w:spacing w:line="35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14:paraId="5D35AF39" w14:textId="77777777" w:rsidR="000A4ED6" w:rsidRPr="00BB13E5" w:rsidRDefault="000A4ED6" w:rsidP="000A4ED6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6F901883" w14:textId="77777777" w:rsidR="000A4ED6" w:rsidRPr="00BB13E5" w:rsidRDefault="000A4ED6" w:rsidP="000A4ED6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06094EA2" w14:textId="77777777" w:rsidR="000A4ED6" w:rsidRPr="00BB13E5" w:rsidRDefault="000A4ED6" w:rsidP="000A4ED6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14:paraId="2E1A45D7" w14:textId="77777777" w:rsidR="000A4ED6" w:rsidRPr="00BB13E5" w:rsidRDefault="000A4ED6" w:rsidP="000A4ED6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0F60A4B" w14:textId="77777777" w:rsidR="000A4ED6" w:rsidRPr="00BB13E5" w:rsidRDefault="000A4ED6" w:rsidP="000A4ED6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2087EC82" w14:textId="77777777" w:rsidR="000A4ED6" w:rsidRPr="00BB13E5" w:rsidRDefault="000A4ED6" w:rsidP="000A4ED6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0A4ED6" w:rsidRPr="001B708F" w14:paraId="0D794C6F" w14:textId="1988F14C" w:rsidTr="000A4ED6">
        <w:trPr>
          <w:trHeight w:val="432"/>
        </w:trPr>
        <w:tc>
          <w:tcPr>
            <w:tcW w:w="1078" w:type="pct"/>
            <w:vAlign w:val="center"/>
          </w:tcPr>
          <w:p w14:paraId="22F290DB" w14:textId="77777777" w:rsidR="000A4ED6" w:rsidRPr="00D14D58" w:rsidRDefault="000A4ED6" w:rsidP="000A4ED6">
            <w:pPr>
              <w:spacing w:line="350" w:lineRule="exac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sz w:val="29"/>
                <w:szCs w:val="29"/>
                <w:cs/>
              </w:rPr>
              <w:t xml:space="preserve">            รอการรับรู้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EABE79E" w14:textId="0829168E" w:rsidR="000A4ED6" w:rsidRPr="0075364B" w:rsidRDefault="000A4ED6" w:rsidP="000A4ED6">
            <w:pPr>
              <w:pStyle w:val="numbernegative"/>
              <w:tabs>
                <w:tab w:val="decimal" w:pos="81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(103,511)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33E16BDF" w14:textId="025F0335" w:rsidR="000A4ED6" w:rsidRPr="00BB13E5" w:rsidRDefault="000A4ED6" w:rsidP="000A4ED6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(13,918)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69F40AD3" w14:textId="380B0C76" w:rsidR="000A4ED6" w:rsidRPr="00BB13E5" w:rsidRDefault="000A4ED6" w:rsidP="000A4ED6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(8,244)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2501F10" w14:textId="67010AAA" w:rsidR="000A4ED6" w:rsidRPr="00BB13E5" w:rsidRDefault="000A4ED6" w:rsidP="000A4ED6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(4,737)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66C47D8E" w14:textId="2D059AAE" w:rsidR="000A4ED6" w:rsidRPr="00BB13E5" w:rsidRDefault="000A4ED6" w:rsidP="000A4ED6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(1,527)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B119B23" w14:textId="6B59217F" w:rsidR="000A4ED6" w:rsidRPr="00BB13E5" w:rsidRDefault="000A4ED6" w:rsidP="000A4ED6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(169)</w:t>
            </w:r>
          </w:p>
        </w:tc>
        <w:tc>
          <w:tcPr>
            <w:tcW w:w="573" w:type="pct"/>
            <w:vAlign w:val="center"/>
          </w:tcPr>
          <w:p w14:paraId="359DC1AF" w14:textId="6F8F7A84" w:rsidR="000A4ED6" w:rsidRDefault="000A4ED6" w:rsidP="000A4ED6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(132,106)</w:t>
            </w:r>
          </w:p>
        </w:tc>
      </w:tr>
      <w:tr w:rsidR="000A4ED6" w:rsidRPr="001B708F" w14:paraId="50DD0D28" w14:textId="001C1E96" w:rsidTr="000A4ED6">
        <w:trPr>
          <w:trHeight w:val="432"/>
        </w:trPr>
        <w:tc>
          <w:tcPr>
            <w:tcW w:w="1078" w:type="pct"/>
            <w:vAlign w:val="center"/>
          </w:tcPr>
          <w:p w14:paraId="0175F314" w14:textId="77777777" w:rsidR="000A4ED6" w:rsidRPr="00D14D58" w:rsidRDefault="000A4ED6" w:rsidP="000A4ED6">
            <w:pPr>
              <w:spacing w:line="350" w:lineRule="exac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29"/>
                <w:szCs w:val="29"/>
                <w:cs/>
              </w:rPr>
              <w:t xml:space="preserve"> ภาษีขายรอตัดบัญชี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24FAF4F3" w14:textId="5EFD4BE6" w:rsidR="000A4ED6" w:rsidRPr="0075364B" w:rsidRDefault="000A4ED6" w:rsidP="000A4ED6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(40,574)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4A93C7F9" w14:textId="51DE23E3" w:rsidR="000A4ED6" w:rsidRPr="00BB13E5" w:rsidRDefault="000A4ED6" w:rsidP="000A4ED6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(3,777)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226B7B8E" w14:textId="213D604C" w:rsidR="000A4ED6" w:rsidRPr="00BB13E5" w:rsidRDefault="000A4ED6" w:rsidP="000A4ED6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(2,433)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106FBB86" w14:textId="1A862E69" w:rsidR="000A4ED6" w:rsidRPr="00BB13E5" w:rsidRDefault="000A4ED6" w:rsidP="000A4ED6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(2,025)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2979BB5A" w14:textId="7FF14B81" w:rsidR="000A4ED6" w:rsidRPr="00BB13E5" w:rsidRDefault="000A4ED6" w:rsidP="000A4ED6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(1,324)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E1543F6" w14:textId="692FC6EB" w:rsidR="000A4ED6" w:rsidRPr="00BB13E5" w:rsidRDefault="000A4ED6" w:rsidP="000A4ED6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(201)</w:t>
            </w:r>
          </w:p>
        </w:tc>
        <w:tc>
          <w:tcPr>
            <w:tcW w:w="573" w:type="pct"/>
            <w:vAlign w:val="center"/>
          </w:tcPr>
          <w:p w14:paraId="51CE02F5" w14:textId="6E5C009A" w:rsidR="000A4ED6" w:rsidRDefault="000A4ED6" w:rsidP="000A4ED6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(50,334)</w:t>
            </w:r>
          </w:p>
        </w:tc>
      </w:tr>
      <w:tr w:rsidR="000A4ED6" w:rsidRPr="001B708F" w14:paraId="5365DA96" w14:textId="6754601F" w:rsidTr="000A4ED6">
        <w:trPr>
          <w:trHeight w:val="432"/>
        </w:trPr>
        <w:tc>
          <w:tcPr>
            <w:tcW w:w="1078" w:type="pct"/>
            <w:vAlign w:val="center"/>
          </w:tcPr>
          <w:p w14:paraId="4B4E9ABC" w14:textId="77777777" w:rsidR="000A4ED6" w:rsidRPr="00D14D58" w:rsidRDefault="000A4ED6" w:rsidP="000A4ED6">
            <w:pPr>
              <w:spacing w:line="35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21930B05" w14:textId="3403CC5F" w:rsidR="000A4ED6" w:rsidRPr="0075364B" w:rsidRDefault="000A4ED6" w:rsidP="000A4ED6">
            <w:pPr>
              <w:pStyle w:val="numbernegative"/>
              <w:tabs>
                <w:tab w:val="decimal" w:pos="81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574,263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211A87CC" w14:textId="77650AAB" w:rsidR="000A4ED6" w:rsidRPr="00BB13E5" w:rsidRDefault="000A4ED6" w:rsidP="000A4ED6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42,520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1D873CE" w14:textId="2D551D7C" w:rsidR="000A4ED6" w:rsidRPr="00BB13E5" w:rsidRDefault="000A4ED6" w:rsidP="000A4ED6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26,513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7DF5F62" w14:textId="033780A6" w:rsidR="000A4ED6" w:rsidRPr="00BB13E5" w:rsidRDefault="000A4ED6" w:rsidP="000A4ED6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24,186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0F5AF943" w14:textId="42156D8E" w:rsidR="000A4ED6" w:rsidRPr="00BB13E5" w:rsidRDefault="000A4ED6" w:rsidP="000A4ED6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17,387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0193DD5" w14:textId="69E2C2BD" w:rsidR="000A4ED6" w:rsidRPr="00BB13E5" w:rsidRDefault="000A4ED6" w:rsidP="000A4ED6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2,723</w:t>
            </w:r>
          </w:p>
        </w:tc>
        <w:tc>
          <w:tcPr>
            <w:tcW w:w="573" w:type="pct"/>
            <w:vAlign w:val="center"/>
          </w:tcPr>
          <w:p w14:paraId="2AF87BCD" w14:textId="5A900E74" w:rsidR="000A4ED6" w:rsidRDefault="000A4ED6" w:rsidP="000A4ED6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687,592</w:t>
            </w:r>
          </w:p>
        </w:tc>
      </w:tr>
      <w:tr w:rsidR="000A4ED6" w:rsidRPr="001B708F" w14:paraId="0C8C867C" w14:textId="19B22897" w:rsidTr="000A4ED6">
        <w:trPr>
          <w:trHeight w:val="432"/>
        </w:trPr>
        <w:tc>
          <w:tcPr>
            <w:tcW w:w="1078" w:type="pct"/>
            <w:vAlign w:val="center"/>
          </w:tcPr>
          <w:p w14:paraId="057F8DE7" w14:textId="69533DD3" w:rsidR="000A4ED6" w:rsidRPr="00D14D58" w:rsidRDefault="000A4ED6" w:rsidP="000A4ED6">
            <w:pPr>
              <w:spacing w:line="350" w:lineRule="exac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68" w:type="pct"/>
            <w:shd w:val="clear" w:color="auto" w:fill="auto"/>
            <w:vAlign w:val="bottom"/>
          </w:tcPr>
          <w:p w14:paraId="09738F7E" w14:textId="148F2C41" w:rsidR="000A4ED6" w:rsidRPr="0075364B" w:rsidRDefault="000A4ED6" w:rsidP="000A4ED6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(73,315)</w:t>
            </w:r>
          </w:p>
        </w:tc>
        <w:tc>
          <w:tcPr>
            <w:tcW w:w="564" w:type="pct"/>
            <w:shd w:val="clear" w:color="auto" w:fill="auto"/>
            <w:vAlign w:val="bottom"/>
          </w:tcPr>
          <w:p w14:paraId="31548D92" w14:textId="1899BF6E" w:rsidR="000A4ED6" w:rsidRPr="00BB13E5" w:rsidRDefault="000A4ED6" w:rsidP="000A4ED6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(1,644)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13C7E7BE" w14:textId="3682466C" w:rsidR="000A4ED6" w:rsidRPr="00BB13E5" w:rsidRDefault="000A4ED6" w:rsidP="000A4ED6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(266)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7712255C" w14:textId="0CB965B2" w:rsidR="000A4ED6" w:rsidRPr="00BB13E5" w:rsidRDefault="000A4ED6" w:rsidP="000A4ED6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(242)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0E302340" w14:textId="71220FE7" w:rsidR="000A4ED6" w:rsidRPr="00BB13E5" w:rsidRDefault="000A4ED6" w:rsidP="000A4ED6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(174)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67C50638" w14:textId="3213BC28" w:rsidR="000A4ED6" w:rsidRPr="00BB13E5" w:rsidRDefault="000A4ED6" w:rsidP="000A4ED6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(26)</w:t>
            </w:r>
          </w:p>
        </w:tc>
        <w:tc>
          <w:tcPr>
            <w:tcW w:w="573" w:type="pct"/>
            <w:vAlign w:val="bottom"/>
          </w:tcPr>
          <w:p w14:paraId="62CBD669" w14:textId="63875161" w:rsidR="000A4ED6" w:rsidRDefault="000A4ED6" w:rsidP="000A4ED6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(75,667)</w:t>
            </w:r>
          </w:p>
        </w:tc>
      </w:tr>
      <w:tr w:rsidR="000A4ED6" w:rsidRPr="001B708F" w14:paraId="709EF2E9" w14:textId="40ED64C5" w:rsidTr="000A4ED6">
        <w:trPr>
          <w:trHeight w:val="432"/>
        </w:trPr>
        <w:tc>
          <w:tcPr>
            <w:tcW w:w="1078" w:type="pct"/>
            <w:vAlign w:val="center"/>
          </w:tcPr>
          <w:p w14:paraId="06100B5B" w14:textId="77777777" w:rsidR="000A4ED6" w:rsidRPr="00D14D58" w:rsidRDefault="000A4ED6" w:rsidP="000A4ED6">
            <w:pPr>
              <w:spacing w:line="35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0906066" w14:textId="6FE8507B" w:rsidR="000A4ED6" w:rsidRPr="00BB13E5" w:rsidRDefault="000A4ED6" w:rsidP="000A4ED6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500,948</w:t>
            </w:r>
          </w:p>
        </w:tc>
        <w:tc>
          <w:tcPr>
            <w:tcW w:w="564" w:type="pct"/>
            <w:shd w:val="clear" w:color="auto" w:fill="auto"/>
            <w:vAlign w:val="center"/>
          </w:tcPr>
          <w:p w14:paraId="2DCF07B1" w14:textId="4609AEA0" w:rsidR="000A4ED6" w:rsidRPr="00BB13E5" w:rsidRDefault="000A4ED6" w:rsidP="000A4ED6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40,876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7A66D495" w14:textId="080416DA" w:rsidR="000A4ED6" w:rsidRPr="00BB13E5" w:rsidRDefault="000A4ED6" w:rsidP="000A4ED6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26,247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5F65CAD" w14:textId="63337A1D" w:rsidR="000A4ED6" w:rsidRPr="00BB13E5" w:rsidRDefault="000A4ED6" w:rsidP="000A4ED6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23,944</w:t>
            </w:r>
          </w:p>
        </w:tc>
        <w:tc>
          <w:tcPr>
            <w:tcW w:w="540" w:type="pct"/>
            <w:shd w:val="clear" w:color="auto" w:fill="auto"/>
            <w:vAlign w:val="center"/>
          </w:tcPr>
          <w:p w14:paraId="674E3F1F" w14:textId="75F2F594" w:rsidR="000A4ED6" w:rsidRPr="00BB13E5" w:rsidRDefault="000A4ED6" w:rsidP="000A4ED6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17,213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FD88624" w14:textId="7A861086" w:rsidR="000A4ED6" w:rsidRPr="00BB13E5" w:rsidRDefault="000A4ED6" w:rsidP="000A4ED6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2,697</w:t>
            </w:r>
          </w:p>
        </w:tc>
        <w:tc>
          <w:tcPr>
            <w:tcW w:w="573" w:type="pct"/>
            <w:vAlign w:val="center"/>
          </w:tcPr>
          <w:p w14:paraId="6E3F9F3F" w14:textId="5949DCE4" w:rsidR="000A4ED6" w:rsidRDefault="000A4ED6" w:rsidP="000A4ED6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611,925</w:t>
            </w:r>
          </w:p>
        </w:tc>
      </w:tr>
    </w:tbl>
    <w:p w14:paraId="0780B739" w14:textId="15955854" w:rsidR="00201172" w:rsidRDefault="00201172" w:rsidP="00D420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br w:type="page"/>
      </w:r>
    </w:p>
    <w:tbl>
      <w:tblPr>
        <w:tblW w:w="4816" w:type="pct"/>
        <w:tblInd w:w="450" w:type="dxa"/>
        <w:tblLook w:val="0000" w:firstRow="0" w:lastRow="0" w:firstColumn="0" w:lastColumn="0" w:noHBand="0" w:noVBand="0"/>
      </w:tblPr>
      <w:tblGrid>
        <w:gridCol w:w="2070"/>
        <w:gridCol w:w="1197"/>
        <w:gridCol w:w="1197"/>
        <w:gridCol w:w="1197"/>
        <w:gridCol w:w="1197"/>
        <w:gridCol w:w="1197"/>
        <w:gridCol w:w="1197"/>
      </w:tblGrid>
      <w:tr w:rsidR="00D4208B" w:rsidRPr="001B708F" w14:paraId="4311A823" w14:textId="77777777" w:rsidTr="000A1475">
        <w:tc>
          <w:tcPr>
            <w:tcW w:w="1119" w:type="pct"/>
          </w:tcPr>
          <w:p w14:paraId="330A4750" w14:textId="77777777" w:rsidR="00D4208B" w:rsidRPr="00D14D58" w:rsidRDefault="00D4208B" w:rsidP="00D4208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881" w:type="pct"/>
            <w:gridSpan w:val="6"/>
            <w:shd w:val="clear" w:color="auto" w:fill="auto"/>
            <w:vAlign w:val="bottom"/>
          </w:tcPr>
          <w:p w14:paraId="2C5E91F1" w14:textId="77777777" w:rsidR="00D4208B" w:rsidRPr="00D14D58" w:rsidRDefault="00D4208B" w:rsidP="00D4208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D4208B" w:rsidRPr="001B708F" w14:paraId="41473BB1" w14:textId="77777777" w:rsidTr="000A1475">
        <w:tc>
          <w:tcPr>
            <w:tcW w:w="1119" w:type="pct"/>
          </w:tcPr>
          <w:p w14:paraId="176C1B89" w14:textId="77777777" w:rsidR="00D4208B" w:rsidRPr="00D14D58" w:rsidRDefault="00D4208B" w:rsidP="00D4208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881" w:type="pct"/>
            <w:gridSpan w:val="6"/>
            <w:vAlign w:val="bottom"/>
          </w:tcPr>
          <w:p w14:paraId="296921ED" w14:textId="77777777" w:rsidR="00D4208B" w:rsidRPr="00D14D58" w:rsidRDefault="00D4208B" w:rsidP="00D4208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D14D5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D4208B" w:rsidRPr="001B708F" w14:paraId="5AD212BC" w14:textId="77777777" w:rsidTr="000A1475">
        <w:tc>
          <w:tcPr>
            <w:tcW w:w="1119" w:type="pct"/>
          </w:tcPr>
          <w:p w14:paraId="64C9D0C9" w14:textId="77777777" w:rsidR="00D4208B" w:rsidRPr="00D14D58" w:rsidRDefault="00D4208B" w:rsidP="00D4208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47" w:type="pct"/>
            <w:vAlign w:val="bottom"/>
          </w:tcPr>
          <w:p w14:paraId="2D5BA6E8" w14:textId="77777777" w:rsidR="00D4208B" w:rsidRPr="00D14D58" w:rsidRDefault="00D4208B" w:rsidP="00D4208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301EDDBC" w14:textId="77777777" w:rsidR="00D4208B" w:rsidRPr="00D14D58" w:rsidRDefault="00D4208B" w:rsidP="00D4208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647" w:type="pct"/>
            <w:vAlign w:val="bottom"/>
          </w:tcPr>
          <w:p w14:paraId="2B2D4BC4" w14:textId="77777777" w:rsidR="00D4208B" w:rsidRPr="00D14D58" w:rsidRDefault="00D4208B" w:rsidP="00D4208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647" w:type="pct"/>
            <w:vAlign w:val="bottom"/>
          </w:tcPr>
          <w:p w14:paraId="03C06936" w14:textId="77777777" w:rsidR="00D4208B" w:rsidRPr="00D14D58" w:rsidRDefault="00D4208B" w:rsidP="00D4208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647" w:type="pct"/>
            <w:vAlign w:val="bottom"/>
          </w:tcPr>
          <w:p w14:paraId="0790E947" w14:textId="77777777" w:rsidR="00D4208B" w:rsidRPr="00D14D58" w:rsidRDefault="00D4208B" w:rsidP="00D4208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5D520628" w14:textId="77777777" w:rsidR="00D4208B" w:rsidRPr="00D14D58" w:rsidRDefault="00D4208B" w:rsidP="00D4208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647" w:type="pct"/>
            <w:vAlign w:val="bottom"/>
          </w:tcPr>
          <w:p w14:paraId="2EC323AB" w14:textId="77777777" w:rsidR="00D4208B" w:rsidRPr="00D14D58" w:rsidRDefault="00D4208B" w:rsidP="00D4208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0F3C299F" w14:textId="77777777" w:rsidR="00D4208B" w:rsidRPr="00D14D58" w:rsidRDefault="00D4208B" w:rsidP="00D4208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647" w:type="pct"/>
            <w:vAlign w:val="bottom"/>
          </w:tcPr>
          <w:p w14:paraId="12156BB7" w14:textId="77777777" w:rsidR="00D4208B" w:rsidRPr="00D14D58" w:rsidRDefault="00D4208B" w:rsidP="00D4208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4208B" w:rsidRPr="001B708F" w14:paraId="321853EB" w14:textId="77777777" w:rsidTr="000A1475">
        <w:tc>
          <w:tcPr>
            <w:tcW w:w="1119" w:type="pct"/>
          </w:tcPr>
          <w:p w14:paraId="4825AC89" w14:textId="77777777" w:rsidR="00D4208B" w:rsidRPr="00D14D58" w:rsidRDefault="00D4208B" w:rsidP="00D4208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881" w:type="pct"/>
            <w:gridSpan w:val="6"/>
            <w:vAlign w:val="bottom"/>
          </w:tcPr>
          <w:p w14:paraId="6858CF5F" w14:textId="77777777" w:rsidR="00D4208B" w:rsidRPr="00D14D58" w:rsidRDefault="00D4208B" w:rsidP="00D4208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208B" w:rsidRPr="001B708F" w14:paraId="3EA96785" w14:textId="77777777" w:rsidTr="000A1475">
        <w:trPr>
          <w:trHeight w:val="432"/>
        </w:trPr>
        <w:tc>
          <w:tcPr>
            <w:tcW w:w="1119" w:type="pct"/>
            <w:vAlign w:val="center"/>
          </w:tcPr>
          <w:p w14:paraId="6A582121" w14:textId="77777777" w:rsidR="00D4208B" w:rsidRPr="00D14D58" w:rsidRDefault="00D4208B" w:rsidP="00D4208B">
            <w:pPr>
              <w:spacing w:line="35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51FBE91F" w14:textId="77777777" w:rsidR="00D4208B" w:rsidRPr="0075364B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903,939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482B26F3" w14:textId="77777777" w:rsidR="00D4208B" w:rsidRPr="0075364B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23,083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3A820634" w14:textId="77777777" w:rsidR="00D4208B" w:rsidRPr="0075364B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7,959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2934CF23" w14:textId="77777777" w:rsidR="00D4208B" w:rsidRPr="0075364B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6,743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69FB27D0" w14:textId="77777777" w:rsidR="00D4208B" w:rsidRPr="0075364B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701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633335F2" w14:textId="77777777" w:rsidR="00D4208B" w:rsidRPr="0075364B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942,425</w:t>
            </w:r>
          </w:p>
        </w:tc>
      </w:tr>
      <w:tr w:rsidR="00D4208B" w:rsidRPr="001B708F" w14:paraId="37B11185" w14:textId="77777777" w:rsidTr="000A1475">
        <w:trPr>
          <w:trHeight w:val="432"/>
        </w:trPr>
        <w:tc>
          <w:tcPr>
            <w:tcW w:w="1119" w:type="pct"/>
            <w:vAlign w:val="center"/>
          </w:tcPr>
          <w:p w14:paraId="03F534A8" w14:textId="77777777" w:rsidR="00D4208B" w:rsidRPr="00D14D58" w:rsidRDefault="00D4208B" w:rsidP="00D4208B">
            <w:pPr>
              <w:spacing w:line="350" w:lineRule="exac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70F1D49D" w14:textId="77777777" w:rsidR="00D4208B" w:rsidRPr="00D14D58" w:rsidRDefault="00D4208B" w:rsidP="00D4208B">
            <w:pPr>
              <w:tabs>
                <w:tab w:val="clear" w:pos="907"/>
                <w:tab w:val="decimal" w:pos="919"/>
              </w:tabs>
              <w:spacing w:line="35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08768519" w14:textId="77777777" w:rsidR="00D4208B" w:rsidRPr="00BB13E5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45DCBF83" w14:textId="77777777" w:rsidR="00D4208B" w:rsidRPr="00BB13E5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40ABDD9B" w14:textId="77777777" w:rsidR="00D4208B" w:rsidRPr="00BB13E5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1C61550F" w14:textId="77777777" w:rsidR="00D4208B" w:rsidRPr="00BB13E5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5D08DA71" w14:textId="77777777" w:rsidR="00D4208B" w:rsidRPr="00BB13E5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D4208B" w:rsidRPr="001B708F" w14:paraId="6825B37F" w14:textId="77777777" w:rsidTr="000A1475">
        <w:trPr>
          <w:trHeight w:val="432"/>
        </w:trPr>
        <w:tc>
          <w:tcPr>
            <w:tcW w:w="1119" w:type="pct"/>
            <w:vAlign w:val="center"/>
          </w:tcPr>
          <w:p w14:paraId="1EF9E772" w14:textId="77777777" w:rsidR="00D4208B" w:rsidRPr="00D14D58" w:rsidRDefault="00D4208B" w:rsidP="00D4208B">
            <w:pPr>
              <w:spacing w:line="350" w:lineRule="exac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sz w:val="29"/>
                <w:szCs w:val="29"/>
                <w:cs/>
              </w:rPr>
              <w:t xml:space="preserve">            รอการรับรู้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7430C8DE" w14:textId="77777777" w:rsidR="00D4208B" w:rsidRPr="0075364B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</w:rPr>
              <w:t>(114,892)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0E96DF4B" w14:textId="77777777" w:rsidR="00D4208B" w:rsidRPr="00BB13E5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(3,064)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4D00F06D" w14:textId="77777777" w:rsidR="00D4208B" w:rsidRPr="00BB13E5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(1,101)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38145792" w14:textId="77777777" w:rsidR="00D4208B" w:rsidRPr="00BB13E5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(381)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7F704AEF" w14:textId="77777777" w:rsidR="00D4208B" w:rsidRPr="00BB13E5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(17)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11F7BD4B" w14:textId="77777777" w:rsidR="00D4208B" w:rsidRPr="00BB13E5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(119,455)</w:t>
            </w:r>
          </w:p>
        </w:tc>
      </w:tr>
      <w:tr w:rsidR="00D4208B" w:rsidRPr="001B708F" w14:paraId="3C8A543A" w14:textId="77777777" w:rsidTr="000A1475">
        <w:trPr>
          <w:trHeight w:val="432"/>
        </w:trPr>
        <w:tc>
          <w:tcPr>
            <w:tcW w:w="1119" w:type="pct"/>
            <w:vAlign w:val="center"/>
          </w:tcPr>
          <w:p w14:paraId="0963F365" w14:textId="77777777" w:rsidR="00D4208B" w:rsidRPr="00D14D58" w:rsidRDefault="00D4208B" w:rsidP="00D4208B">
            <w:pPr>
              <w:spacing w:line="350" w:lineRule="exac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29"/>
                <w:szCs w:val="29"/>
                <w:cs/>
              </w:rPr>
              <w:t xml:space="preserve"> ภาษีขายรอตัดบัญชี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5A7D1E84" w14:textId="77777777" w:rsidR="00D4208B" w:rsidRPr="0075364B" w:rsidRDefault="00D4208B" w:rsidP="00D4208B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(52,613)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0D0889F8" w14:textId="77777777" w:rsidR="00D4208B" w:rsidRPr="00BB13E5" w:rsidRDefault="00D4208B" w:rsidP="00D4208B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(1,487)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1BA1A4AC" w14:textId="77777777" w:rsidR="00D4208B" w:rsidRPr="00BB13E5" w:rsidRDefault="00D4208B" w:rsidP="00D4208B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(521)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23370918" w14:textId="77777777" w:rsidR="00D4208B" w:rsidRPr="00BB13E5" w:rsidRDefault="00D4208B" w:rsidP="00D4208B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(441)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11649073" w14:textId="77777777" w:rsidR="00D4208B" w:rsidRPr="00BB13E5" w:rsidRDefault="00D4208B" w:rsidP="00D4208B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(46)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5A063E21" w14:textId="77777777" w:rsidR="00D4208B" w:rsidRPr="00BB13E5" w:rsidRDefault="00D4208B" w:rsidP="00D4208B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(55,108)</w:t>
            </w:r>
          </w:p>
        </w:tc>
      </w:tr>
      <w:tr w:rsidR="00D4208B" w:rsidRPr="001B708F" w14:paraId="6066B427" w14:textId="77777777" w:rsidTr="000A1475">
        <w:trPr>
          <w:trHeight w:val="432"/>
        </w:trPr>
        <w:tc>
          <w:tcPr>
            <w:tcW w:w="1119" w:type="pct"/>
            <w:vAlign w:val="center"/>
          </w:tcPr>
          <w:p w14:paraId="21CDFF8D" w14:textId="77777777" w:rsidR="00D4208B" w:rsidRPr="00D14D58" w:rsidRDefault="00D4208B" w:rsidP="00D4208B">
            <w:pPr>
              <w:spacing w:line="35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  <w:vAlign w:val="center"/>
          </w:tcPr>
          <w:p w14:paraId="76D18CD3" w14:textId="77777777" w:rsidR="00D4208B" w:rsidRPr="0075364B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736,434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60147B3A" w14:textId="77777777" w:rsidR="00D4208B" w:rsidRPr="00BB13E5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18,532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0CC85496" w14:textId="77777777" w:rsidR="00D4208B" w:rsidRPr="00BB13E5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6,337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7C61C346" w14:textId="77777777" w:rsidR="00D4208B" w:rsidRPr="00BB13E5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5,921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4D8D4AE4" w14:textId="77777777" w:rsidR="00D4208B" w:rsidRPr="00BB13E5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638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407EED69" w14:textId="77777777" w:rsidR="00D4208B" w:rsidRPr="00BB13E5" w:rsidRDefault="00D4208B" w:rsidP="00D4208B">
            <w:pPr>
              <w:pStyle w:val="numbernegative"/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767,862</w:t>
            </w:r>
          </w:p>
        </w:tc>
      </w:tr>
      <w:tr w:rsidR="008F7C85" w:rsidRPr="001B708F" w14:paraId="0B32AAB9" w14:textId="77777777" w:rsidTr="000A1475">
        <w:trPr>
          <w:trHeight w:val="432"/>
        </w:trPr>
        <w:tc>
          <w:tcPr>
            <w:tcW w:w="1119" w:type="pct"/>
            <w:vAlign w:val="center"/>
          </w:tcPr>
          <w:p w14:paraId="5F1A224B" w14:textId="29813EF4" w:rsidR="008F7C85" w:rsidRPr="00D14D58" w:rsidRDefault="008F7C85" w:rsidP="008F7C85">
            <w:pPr>
              <w:spacing w:line="350" w:lineRule="exac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47" w:type="pct"/>
            <w:shd w:val="clear" w:color="auto" w:fill="auto"/>
            <w:vAlign w:val="bottom"/>
          </w:tcPr>
          <w:p w14:paraId="08A28731" w14:textId="77777777" w:rsidR="008F7C85" w:rsidRPr="0075364B" w:rsidRDefault="008F7C85" w:rsidP="008F7C8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(66,284)</w:t>
            </w:r>
          </w:p>
        </w:tc>
        <w:tc>
          <w:tcPr>
            <w:tcW w:w="647" w:type="pct"/>
            <w:shd w:val="clear" w:color="auto" w:fill="auto"/>
            <w:vAlign w:val="bottom"/>
          </w:tcPr>
          <w:p w14:paraId="5E292483" w14:textId="77777777" w:rsidR="008F7C85" w:rsidRPr="00BB13E5" w:rsidRDefault="008F7C85" w:rsidP="008F7C8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(358)</w:t>
            </w:r>
          </w:p>
        </w:tc>
        <w:tc>
          <w:tcPr>
            <w:tcW w:w="647" w:type="pct"/>
            <w:shd w:val="clear" w:color="auto" w:fill="auto"/>
            <w:vAlign w:val="bottom"/>
          </w:tcPr>
          <w:p w14:paraId="6B6A9AE4" w14:textId="77777777" w:rsidR="008F7C85" w:rsidRPr="00BB13E5" w:rsidRDefault="008F7C85" w:rsidP="008F7C8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(96)</w:t>
            </w:r>
          </w:p>
        </w:tc>
        <w:tc>
          <w:tcPr>
            <w:tcW w:w="647" w:type="pct"/>
            <w:shd w:val="clear" w:color="auto" w:fill="auto"/>
            <w:vAlign w:val="bottom"/>
          </w:tcPr>
          <w:p w14:paraId="73C50CD8" w14:textId="77777777" w:rsidR="008F7C85" w:rsidRPr="00BB13E5" w:rsidRDefault="008F7C85" w:rsidP="008F7C8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(90)</w:t>
            </w:r>
          </w:p>
        </w:tc>
        <w:tc>
          <w:tcPr>
            <w:tcW w:w="647" w:type="pct"/>
            <w:shd w:val="clear" w:color="auto" w:fill="auto"/>
            <w:vAlign w:val="bottom"/>
          </w:tcPr>
          <w:p w14:paraId="698AA996" w14:textId="77777777" w:rsidR="008F7C85" w:rsidRPr="00BB13E5" w:rsidRDefault="008F7C85" w:rsidP="008F7C8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(10)</w:t>
            </w:r>
          </w:p>
        </w:tc>
        <w:tc>
          <w:tcPr>
            <w:tcW w:w="647" w:type="pct"/>
            <w:shd w:val="clear" w:color="auto" w:fill="auto"/>
            <w:vAlign w:val="bottom"/>
          </w:tcPr>
          <w:p w14:paraId="0798C7B9" w14:textId="77777777" w:rsidR="008F7C85" w:rsidRPr="00BB13E5" w:rsidRDefault="008F7C85" w:rsidP="008F7C8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(66,838)</w:t>
            </w:r>
          </w:p>
        </w:tc>
      </w:tr>
      <w:tr w:rsidR="00D4208B" w:rsidRPr="001B708F" w14:paraId="54BBE2F9" w14:textId="77777777" w:rsidTr="000A1475">
        <w:trPr>
          <w:trHeight w:val="432"/>
        </w:trPr>
        <w:tc>
          <w:tcPr>
            <w:tcW w:w="1119" w:type="pct"/>
            <w:vAlign w:val="center"/>
          </w:tcPr>
          <w:p w14:paraId="31CC3C9F" w14:textId="77777777" w:rsidR="00D4208B" w:rsidRPr="00D14D58" w:rsidRDefault="00D4208B" w:rsidP="00D4208B">
            <w:pPr>
              <w:spacing w:line="35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033E6932" w14:textId="77777777" w:rsidR="00D4208B" w:rsidRPr="00BB13E5" w:rsidRDefault="00D4208B" w:rsidP="00D4208B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670,150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0C5656F1" w14:textId="77777777" w:rsidR="00D4208B" w:rsidRPr="00BB13E5" w:rsidRDefault="00D4208B" w:rsidP="00D4208B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18,174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675222BC" w14:textId="77777777" w:rsidR="00D4208B" w:rsidRPr="00BB13E5" w:rsidRDefault="00D4208B" w:rsidP="00D4208B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6,241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550B6632" w14:textId="77777777" w:rsidR="00D4208B" w:rsidRPr="00BB13E5" w:rsidRDefault="00D4208B" w:rsidP="00D4208B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5,831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315C69E7" w14:textId="77777777" w:rsidR="00D4208B" w:rsidRPr="00BB13E5" w:rsidRDefault="00D4208B" w:rsidP="00D4208B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647" w:type="pct"/>
            <w:shd w:val="clear" w:color="auto" w:fill="auto"/>
            <w:vAlign w:val="center"/>
          </w:tcPr>
          <w:p w14:paraId="41577F4F" w14:textId="77777777" w:rsidR="00D4208B" w:rsidRPr="00BB13E5" w:rsidRDefault="00D4208B" w:rsidP="00D4208B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701,024</w:t>
            </w:r>
          </w:p>
        </w:tc>
      </w:tr>
    </w:tbl>
    <w:p w14:paraId="4367CE9B" w14:textId="77777777" w:rsidR="00D4208B" w:rsidRPr="00397022" w:rsidRDefault="00D4208B" w:rsidP="00604CF4">
      <w:pPr>
        <w:rPr>
          <w:sz w:val="30"/>
          <w:szCs w:val="30"/>
        </w:rPr>
      </w:pPr>
    </w:p>
    <w:tbl>
      <w:tblPr>
        <w:tblW w:w="4870" w:type="pct"/>
        <w:tblInd w:w="387" w:type="dxa"/>
        <w:tblLook w:val="04A0" w:firstRow="1" w:lastRow="0" w:firstColumn="1" w:lastColumn="0" w:noHBand="0" w:noVBand="1"/>
      </w:tblPr>
      <w:tblGrid>
        <w:gridCol w:w="6562"/>
        <w:gridCol w:w="1259"/>
        <w:gridCol w:w="269"/>
        <w:gridCol w:w="1265"/>
      </w:tblGrid>
      <w:tr w:rsidR="00397022" w14:paraId="5442D87F" w14:textId="77777777" w:rsidTr="00FC5B10">
        <w:trPr>
          <w:trHeight w:val="133"/>
        </w:trPr>
        <w:tc>
          <w:tcPr>
            <w:tcW w:w="3507" w:type="pct"/>
            <w:noWrap/>
            <w:vAlign w:val="bottom"/>
          </w:tcPr>
          <w:p w14:paraId="0DEF7EEA" w14:textId="77777777" w:rsidR="00397022" w:rsidRDefault="00397022">
            <w:pPr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493" w:type="pct"/>
            <w:gridSpan w:val="3"/>
            <w:noWrap/>
            <w:vAlign w:val="bottom"/>
            <w:hideMark/>
          </w:tcPr>
          <w:p w14:paraId="37E48158" w14:textId="77777777" w:rsidR="00397022" w:rsidRDefault="003970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97022" w14:paraId="6C31BB82" w14:textId="77777777" w:rsidTr="00FC5B10">
        <w:trPr>
          <w:trHeight w:val="20"/>
        </w:trPr>
        <w:tc>
          <w:tcPr>
            <w:tcW w:w="3507" w:type="pct"/>
            <w:noWrap/>
            <w:vAlign w:val="bottom"/>
          </w:tcPr>
          <w:p w14:paraId="23785D93" w14:textId="77777777" w:rsidR="00397022" w:rsidRDefault="00397022">
            <w:pPr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673" w:type="pct"/>
            <w:noWrap/>
            <w:vAlign w:val="center"/>
            <w:hideMark/>
          </w:tcPr>
          <w:p w14:paraId="5BAA9748" w14:textId="77777777" w:rsidR="00397022" w:rsidRDefault="0039702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  <w:noWrap/>
          </w:tcPr>
          <w:p w14:paraId="3A7A9EEA" w14:textId="77777777" w:rsidR="00397022" w:rsidRDefault="00397022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hideMark/>
          </w:tcPr>
          <w:p w14:paraId="0D2F5738" w14:textId="77777777" w:rsidR="00397022" w:rsidRDefault="0039702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97022" w14:paraId="0089E0F8" w14:textId="77777777" w:rsidTr="00FC5B10">
        <w:trPr>
          <w:trHeight w:val="20"/>
        </w:trPr>
        <w:tc>
          <w:tcPr>
            <w:tcW w:w="3507" w:type="pct"/>
            <w:noWrap/>
            <w:vAlign w:val="bottom"/>
            <w:hideMark/>
          </w:tcPr>
          <w:p w14:paraId="4AF364F5" w14:textId="77777777" w:rsidR="00397022" w:rsidRDefault="00397022">
            <w:pPr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3" w:type="pct"/>
            <w:gridSpan w:val="3"/>
            <w:vAlign w:val="bottom"/>
            <w:hideMark/>
          </w:tcPr>
          <w:p w14:paraId="7674F938" w14:textId="77777777" w:rsidR="00397022" w:rsidRDefault="0039702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97022" w14:paraId="76C8035C" w14:textId="77777777" w:rsidTr="00B265D1">
        <w:trPr>
          <w:trHeight w:val="20"/>
        </w:trPr>
        <w:tc>
          <w:tcPr>
            <w:tcW w:w="3507" w:type="pct"/>
            <w:noWrap/>
            <w:vAlign w:val="bottom"/>
            <w:hideMark/>
          </w:tcPr>
          <w:p w14:paraId="448834E1" w14:textId="37A621A3" w:rsidR="00397022" w:rsidRDefault="003E53BF">
            <w:pPr>
              <w:ind w:firstLine="72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ขาดทุนจากการด้อยค่า</w:t>
            </w:r>
          </w:p>
        </w:tc>
        <w:tc>
          <w:tcPr>
            <w:tcW w:w="67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616AB7" w14:textId="7018E0C3" w:rsidR="00397022" w:rsidRDefault="005450DB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/>
                <w:b/>
                <w:bCs/>
                <w:sz w:val="30"/>
                <w:szCs w:val="30"/>
                <w:lang w:val="en-US"/>
              </w:rPr>
              <w:t>231,456</w:t>
            </w:r>
          </w:p>
        </w:tc>
        <w:tc>
          <w:tcPr>
            <w:tcW w:w="144" w:type="pct"/>
            <w:noWrap/>
            <w:vAlign w:val="bottom"/>
          </w:tcPr>
          <w:p w14:paraId="0C47BEA8" w14:textId="77777777" w:rsidR="00397022" w:rsidRDefault="00397022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769F425" w14:textId="77777777" w:rsidR="00397022" w:rsidRDefault="00397022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216,410</w:t>
            </w:r>
          </w:p>
        </w:tc>
      </w:tr>
    </w:tbl>
    <w:p w14:paraId="72E5FC81" w14:textId="18A3042B" w:rsidR="00BB45B0" w:rsidRDefault="00BB45B0" w:rsidP="00604CF4">
      <w:pPr>
        <w:tabs>
          <w:tab w:val="left" w:pos="270"/>
        </w:tabs>
        <w:ind w:left="273" w:hanging="18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4665" w:type="pct"/>
        <w:tblInd w:w="450" w:type="dxa"/>
        <w:tblLook w:val="0000" w:firstRow="0" w:lastRow="0" w:firstColumn="0" w:lastColumn="0" w:noHBand="0" w:noVBand="0"/>
      </w:tblPr>
      <w:tblGrid>
        <w:gridCol w:w="1977"/>
        <w:gridCol w:w="1197"/>
        <w:gridCol w:w="1197"/>
        <w:gridCol w:w="1131"/>
        <w:gridCol w:w="1131"/>
        <w:gridCol w:w="1131"/>
        <w:gridCol w:w="1197"/>
      </w:tblGrid>
      <w:tr w:rsidR="00604CF4" w:rsidRPr="001B708F" w14:paraId="43E4D87C" w14:textId="77777777" w:rsidTr="00BB45B0">
        <w:tc>
          <w:tcPr>
            <w:tcW w:w="1103" w:type="pct"/>
          </w:tcPr>
          <w:p w14:paraId="593F55FC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4D58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  <w:lastRenderedPageBreak/>
              <w:br w:type="page"/>
            </w:r>
            <w:bookmarkStart w:id="0" w:name="_Hlk40181588"/>
          </w:p>
        </w:tc>
        <w:tc>
          <w:tcPr>
            <w:tcW w:w="3897" w:type="pct"/>
            <w:gridSpan w:val="6"/>
            <w:shd w:val="clear" w:color="auto" w:fill="auto"/>
            <w:vAlign w:val="bottom"/>
          </w:tcPr>
          <w:p w14:paraId="6DD29D2E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04CF4" w:rsidRPr="001B708F" w14:paraId="52678112" w14:textId="77777777" w:rsidTr="00BB45B0">
        <w:tc>
          <w:tcPr>
            <w:tcW w:w="1103" w:type="pct"/>
          </w:tcPr>
          <w:p w14:paraId="3D51E0BE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897" w:type="pct"/>
            <w:gridSpan w:val="6"/>
            <w:vAlign w:val="bottom"/>
          </w:tcPr>
          <w:p w14:paraId="0927AEBF" w14:textId="29D4716C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5364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14D5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75364B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694B12"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41E7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133306" w:rsidRPr="001B708F" w14:paraId="1CB3294C" w14:textId="77777777" w:rsidTr="00BB45B0">
        <w:tc>
          <w:tcPr>
            <w:tcW w:w="1103" w:type="pct"/>
          </w:tcPr>
          <w:p w14:paraId="67CF6568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68" w:type="pct"/>
            <w:vAlign w:val="bottom"/>
          </w:tcPr>
          <w:p w14:paraId="1A7226C4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2845FAD5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668" w:type="pct"/>
            <w:vAlign w:val="bottom"/>
          </w:tcPr>
          <w:p w14:paraId="1FB477C0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631" w:type="pct"/>
            <w:vAlign w:val="bottom"/>
          </w:tcPr>
          <w:p w14:paraId="6962C755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631" w:type="pct"/>
            <w:vAlign w:val="bottom"/>
          </w:tcPr>
          <w:p w14:paraId="0D85E5C4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64CC5A88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631" w:type="pct"/>
            <w:vAlign w:val="bottom"/>
          </w:tcPr>
          <w:p w14:paraId="0EB9F471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0EE34F26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668" w:type="pct"/>
            <w:vAlign w:val="bottom"/>
          </w:tcPr>
          <w:p w14:paraId="41600BD8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04CF4" w:rsidRPr="001B708F" w14:paraId="4A41723A" w14:textId="77777777" w:rsidTr="00BB45B0">
        <w:tc>
          <w:tcPr>
            <w:tcW w:w="1103" w:type="pct"/>
          </w:tcPr>
          <w:p w14:paraId="20441B8F" w14:textId="77777777" w:rsidR="00604CF4" w:rsidRPr="00D14D58" w:rsidRDefault="00604CF4" w:rsidP="002066C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897" w:type="pct"/>
            <w:gridSpan w:val="6"/>
            <w:vAlign w:val="bottom"/>
          </w:tcPr>
          <w:p w14:paraId="6FE1F358" w14:textId="77777777" w:rsidR="00604CF4" w:rsidRPr="00D14D58" w:rsidRDefault="00604CF4" w:rsidP="002066C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53B9" w:rsidRPr="001B708F" w14:paraId="25376DD4" w14:textId="77777777" w:rsidTr="00BB45B0">
        <w:trPr>
          <w:trHeight w:val="432"/>
        </w:trPr>
        <w:tc>
          <w:tcPr>
            <w:tcW w:w="1103" w:type="pct"/>
            <w:vAlign w:val="center"/>
          </w:tcPr>
          <w:p w14:paraId="4BC7ED44" w14:textId="77777777" w:rsidR="009D53B9" w:rsidRPr="00D14D58" w:rsidRDefault="009D53B9" w:rsidP="009D53B9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FE62D82" w14:textId="6CEF315B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581,440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C6CABF8" w14:textId="32322850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7,065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00E1779" w14:textId="62ADFDBB" w:rsidR="009D53B9" w:rsidRPr="00345389" w:rsidRDefault="009D53B9" w:rsidP="00DD3583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7A73049" w14:textId="47EBDCB4" w:rsidR="009D53B9" w:rsidRPr="00345389" w:rsidRDefault="009D53B9" w:rsidP="00DD3583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3F42442" w14:textId="3E7EC334" w:rsidR="009D53B9" w:rsidRPr="00345389" w:rsidRDefault="009D53B9" w:rsidP="00DD3583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81FC0E1" w14:textId="271CC92F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588,505</w:t>
            </w:r>
          </w:p>
        </w:tc>
      </w:tr>
      <w:tr w:rsidR="009D53B9" w:rsidRPr="001B708F" w14:paraId="2BEC5C49" w14:textId="77777777" w:rsidTr="00BB45B0">
        <w:trPr>
          <w:trHeight w:val="432"/>
        </w:trPr>
        <w:tc>
          <w:tcPr>
            <w:tcW w:w="1103" w:type="pct"/>
            <w:vAlign w:val="center"/>
          </w:tcPr>
          <w:p w14:paraId="5A7D1BAE" w14:textId="77777777" w:rsidR="009D53B9" w:rsidRPr="00D14D58" w:rsidRDefault="009D53B9" w:rsidP="009D53B9">
            <w:pPr>
              <w:spacing w:line="240" w:lineRule="atLeas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C9BCEDC" w14:textId="4FA53BDE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14:paraId="505B8FEF" w14:textId="77777777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3AD9EA3" w14:textId="017D007F" w:rsidR="009D53B9" w:rsidRPr="00345389" w:rsidRDefault="009D53B9" w:rsidP="00DD3583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6ABB2C0" w14:textId="77777777" w:rsidR="009D53B9" w:rsidRPr="00345389" w:rsidRDefault="009D53B9" w:rsidP="00DD3583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3F539EE" w14:textId="77777777" w:rsidR="009D53B9" w:rsidRPr="00345389" w:rsidRDefault="009D53B9" w:rsidP="00DD3583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14:paraId="01BC328F" w14:textId="77777777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9D53B9" w:rsidRPr="001B708F" w14:paraId="4E4A4DFF" w14:textId="77777777" w:rsidTr="00BB45B0">
        <w:trPr>
          <w:trHeight w:val="432"/>
        </w:trPr>
        <w:tc>
          <w:tcPr>
            <w:tcW w:w="1103" w:type="pct"/>
            <w:vAlign w:val="center"/>
          </w:tcPr>
          <w:p w14:paraId="259D292D" w14:textId="77777777" w:rsidR="009D53B9" w:rsidRPr="00D14D58" w:rsidRDefault="009D53B9" w:rsidP="009D53B9">
            <w:pPr>
              <w:spacing w:line="240" w:lineRule="atLeas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           รอการรับรู้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94166DC" w14:textId="47960797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(66,980)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D13D2A5" w14:textId="33E68D46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(371)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850424" w14:textId="20136541" w:rsidR="009D53B9" w:rsidRPr="00345389" w:rsidRDefault="009D53B9" w:rsidP="00DD3583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5FCD131" w14:textId="23202D68" w:rsidR="009D53B9" w:rsidRPr="00345389" w:rsidRDefault="009D53B9" w:rsidP="00DD3583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EF1FEDF" w14:textId="247AAA80" w:rsidR="009D53B9" w:rsidRPr="00345389" w:rsidRDefault="009D53B9" w:rsidP="00DD3583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4CB8216" w14:textId="740289C0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(67,351)</w:t>
            </w:r>
          </w:p>
        </w:tc>
      </w:tr>
      <w:tr w:rsidR="009D53B9" w:rsidRPr="001B708F" w14:paraId="615C1D7F" w14:textId="77777777" w:rsidTr="00BB45B0">
        <w:trPr>
          <w:trHeight w:val="432"/>
        </w:trPr>
        <w:tc>
          <w:tcPr>
            <w:tcW w:w="1103" w:type="pct"/>
            <w:vAlign w:val="center"/>
          </w:tcPr>
          <w:p w14:paraId="139F1ED5" w14:textId="77777777" w:rsidR="009D53B9" w:rsidRPr="00D14D58" w:rsidRDefault="009D53B9" w:rsidP="009D53B9">
            <w:pPr>
              <w:spacing w:line="240" w:lineRule="atLeas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ภาษีขายรอตัดบัญชี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A6E9A22" w14:textId="13B50D5A" w:rsidR="009D53B9" w:rsidRPr="00345389" w:rsidRDefault="009D53B9" w:rsidP="009D53B9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(31,920)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01BF280" w14:textId="4D989C77" w:rsidR="009D53B9" w:rsidRPr="00345389" w:rsidRDefault="009D53B9" w:rsidP="009D53B9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(281)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B3304C6" w14:textId="10EBC16D" w:rsidR="009D53B9" w:rsidRPr="00345389" w:rsidRDefault="009D53B9" w:rsidP="00DD3583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4AE576" w14:textId="3F682CAB" w:rsidR="009D53B9" w:rsidRPr="00345389" w:rsidRDefault="009D53B9" w:rsidP="00DD3583">
            <w:pPr>
              <w:pStyle w:val="numbernegative"/>
              <w:pBdr>
                <w:bottom w:val="sing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751CF49" w14:textId="1A866D32" w:rsidR="009D53B9" w:rsidRPr="00345389" w:rsidRDefault="009D53B9" w:rsidP="00DD3583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88A012D" w14:textId="215A3E90" w:rsidR="009D53B9" w:rsidRPr="00345389" w:rsidRDefault="009D53B9" w:rsidP="009D53B9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(32,201)</w:t>
            </w:r>
          </w:p>
        </w:tc>
      </w:tr>
      <w:tr w:rsidR="009D53B9" w:rsidRPr="001B708F" w14:paraId="4BBB13D7" w14:textId="77777777" w:rsidTr="00BB45B0">
        <w:trPr>
          <w:trHeight w:val="432"/>
        </w:trPr>
        <w:tc>
          <w:tcPr>
            <w:tcW w:w="1103" w:type="pct"/>
            <w:vAlign w:val="center"/>
          </w:tcPr>
          <w:p w14:paraId="25E47E9C" w14:textId="77777777" w:rsidR="009D53B9" w:rsidRPr="00D14D58" w:rsidRDefault="009D53B9" w:rsidP="009D53B9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14:paraId="49D9E89C" w14:textId="1594903A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482,540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7BD7C84" w14:textId="697B7143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6,413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B5EB79B" w14:textId="3217DF2C" w:rsidR="009D53B9" w:rsidRPr="00345389" w:rsidRDefault="009D53B9" w:rsidP="00DD3583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B6A57B" w14:textId="58D963D0" w:rsidR="009D53B9" w:rsidRPr="00345389" w:rsidRDefault="009D53B9" w:rsidP="00DD3583">
            <w:pPr>
              <w:pStyle w:val="numbernegative"/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8F70FEF" w14:textId="26D711AF" w:rsidR="009D53B9" w:rsidRPr="00345389" w:rsidRDefault="009D53B9" w:rsidP="00DD3583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92B4321" w14:textId="569E86C9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488,953</w:t>
            </w:r>
          </w:p>
        </w:tc>
      </w:tr>
      <w:tr w:rsidR="008F7C85" w:rsidRPr="001B708F" w14:paraId="333F0430" w14:textId="77777777" w:rsidTr="00BB45B0">
        <w:trPr>
          <w:trHeight w:val="432"/>
        </w:trPr>
        <w:tc>
          <w:tcPr>
            <w:tcW w:w="1103" w:type="pct"/>
            <w:vAlign w:val="center"/>
          </w:tcPr>
          <w:p w14:paraId="62F50A8D" w14:textId="2D469C3A" w:rsidR="008F7C85" w:rsidRPr="00D14D58" w:rsidRDefault="008F7C85" w:rsidP="008F7C85">
            <w:pPr>
              <w:spacing w:line="240" w:lineRule="atLeas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6DA2AF31" w14:textId="246A6984" w:rsidR="008F7C85" w:rsidRPr="00345389" w:rsidRDefault="008F7C85" w:rsidP="008F7C8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(69,182)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1527E131" w14:textId="54230638" w:rsidR="008F7C85" w:rsidRPr="00345389" w:rsidRDefault="008F7C85" w:rsidP="008F7C8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(1,176)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35F6C7FA" w14:textId="23CE285D" w:rsidR="008F7C85" w:rsidRPr="00345389" w:rsidRDefault="008F7C85" w:rsidP="00DD3583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57629DFB" w14:textId="36EF3DB2" w:rsidR="008F7C85" w:rsidRPr="00345389" w:rsidRDefault="008F7C85" w:rsidP="00DD3583">
            <w:pPr>
              <w:pStyle w:val="numbernegative"/>
              <w:pBdr>
                <w:bottom w:val="sing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7D53900E" w14:textId="131E9B33" w:rsidR="008F7C85" w:rsidRPr="00345389" w:rsidRDefault="008F7C85" w:rsidP="00DD3583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09CA5C2E" w14:textId="6D923AD6" w:rsidR="008F7C85" w:rsidRPr="00345389" w:rsidRDefault="008F7C85" w:rsidP="008F7C8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(70,358)</w:t>
            </w:r>
          </w:p>
        </w:tc>
      </w:tr>
      <w:tr w:rsidR="009D53B9" w:rsidRPr="001B708F" w14:paraId="7571BA64" w14:textId="77777777" w:rsidTr="00BB45B0">
        <w:trPr>
          <w:trHeight w:val="432"/>
        </w:trPr>
        <w:tc>
          <w:tcPr>
            <w:tcW w:w="1103" w:type="pct"/>
            <w:vAlign w:val="center"/>
          </w:tcPr>
          <w:p w14:paraId="1390771D" w14:textId="77777777" w:rsidR="009D53B9" w:rsidRPr="00D14D58" w:rsidRDefault="009D53B9" w:rsidP="009D53B9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8364690" w14:textId="619C02B7" w:rsidR="009D53B9" w:rsidRPr="00201172" w:rsidRDefault="009D53B9" w:rsidP="009D53B9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B265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413,358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53DD08A" w14:textId="213282B9" w:rsidR="009D53B9" w:rsidRPr="00345389" w:rsidRDefault="009D53B9" w:rsidP="009D53B9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5,237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F7609E2" w14:textId="1834BC96" w:rsidR="009D53B9" w:rsidRPr="00345389" w:rsidRDefault="009D53B9" w:rsidP="00DD3583">
            <w:pPr>
              <w:pStyle w:val="numbernegative"/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E661572" w14:textId="3A337DCA" w:rsidR="009D53B9" w:rsidRPr="00345389" w:rsidRDefault="009D53B9" w:rsidP="00DD3583">
            <w:pPr>
              <w:pStyle w:val="numbernegative"/>
              <w:pBdr>
                <w:bottom w:val="double" w:sz="4" w:space="1" w:color="auto"/>
              </w:pBdr>
              <w:tabs>
                <w:tab w:val="decimal" w:pos="69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D517115" w14:textId="646D8A2B" w:rsidR="009D53B9" w:rsidRPr="00345389" w:rsidRDefault="009D53B9" w:rsidP="00DD3583">
            <w:pPr>
              <w:pStyle w:val="numbernegative"/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86C1516" w14:textId="6EA9C0DD" w:rsidR="009D53B9" w:rsidRPr="00345389" w:rsidRDefault="009D53B9" w:rsidP="009D53B9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418,595</w:t>
            </w:r>
          </w:p>
        </w:tc>
      </w:tr>
      <w:bookmarkEnd w:id="0"/>
    </w:tbl>
    <w:p w14:paraId="27088085" w14:textId="1EF6F4FE" w:rsidR="00D506F1" w:rsidRDefault="00D506F1" w:rsidP="00604CF4">
      <w:pPr>
        <w:tabs>
          <w:tab w:val="left" w:pos="270"/>
        </w:tabs>
        <w:ind w:left="273" w:hanging="18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4665" w:type="pct"/>
        <w:tblInd w:w="450" w:type="dxa"/>
        <w:tblLook w:val="0000" w:firstRow="0" w:lastRow="0" w:firstColumn="0" w:lastColumn="0" w:noHBand="0" w:noVBand="0"/>
      </w:tblPr>
      <w:tblGrid>
        <w:gridCol w:w="1977"/>
        <w:gridCol w:w="1197"/>
        <w:gridCol w:w="1197"/>
        <w:gridCol w:w="1131"/>
        <w:gridCol w:w="1131"/>
        <w:gridCol w:w="1131"/>
        <w:gridCol w:w="1197"/>
      </w:tblGrid>
      <w:tr w:rsidR="00D4208B" w:rsidRPr="001B708F" w14:paraId="1A1EDF9C" w14:textId="77777777" w:rsidTr="00D27471">
        <w:tc>
          <w:tcPr>
            <w:tcW w:w="1103" w:type="pct"/>
          </w:tcPr>
          <w:p w14:paraId="46FA9B3D" w14:textId="77777777" w:rsidR="00D4208B" w:rsidRPr="00D14D58" w:rsidRDefault="00D4208B" w:rsidP="000503B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4D58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3897" w:type="pct"/>
            <w:gridSpan w:val="6"/>
            <w:shd w:val="clear" w:color="auto" w:fill="auto"/>
            <w:vAlign w:val="bottom"/>
          </w:tcPr>
          <w:p w14:paraId="17224E34" w14:textId="77777777" w:rsidR="00D4208B" w:rsidRPr="00D14D58" w:rsidRDefault="00D4208B" w:rsidP="000503B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4208B" w:rsidRPr="001B708F" w14:paraId="4EE1CFDA" w14:textId="77777777" w:rsidTr="00D27471">
        <w:tc>
          <w:tcPr>
            <w:tcW w:w="1103" w:type="pct"/>
          </w:tcPr>
          <w:p w14:paraId="2D75186C" w14:textId="77777777" w:rsidR="00D4208B" w:rsidRPr="00D14D58" w:rsidRDefault="00D4208B" w:rsidP="000503B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897" w:type="pct"/>
            <w:gridSpan w:val="6"/>
            <w:vAlign w:val="bottom"/>
          </w:tcPr>
          <w:p w14:paraId="0036BC48" w14:textId="77777777" w:rsidR="00D4208B" w:rsidRPr="00D14D58" w:rsidRDefault="00D4208B" w:rsidP="000503B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D14D5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694B1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D4208B" w:rsidRPr="001B708F" w14:paraId="13339949" w14:textId="77777777" w:rsidTr="00457D36">
        <w:trPr>
          <w:trHeight w:val="1946"/>
        </w:trPr>
        <w:tc>
          <w:tcPr>
            <w:tcW w:w="1103" w:type="pct"/>
          </w:tcPr>
          <w:p w14:paraId="47EFB2CA" w14:textId="77777777" w:rsidR="00D4208B" w:rsidRPr="00D14D58" w:rsidRDefault="00D4208B" w:rsidP="000503B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68" w:type="pct"/>
            <w:vAlign w:val="bottom"/>
          </w:tcPr>
          <w:p w14:paraId="51AADA61" w14:textId="77777777" w:rsidR="00D4208B" w:rsidRPr="00D14D58" w:rsidRDefault="00D4208B" w:rsidP="000503B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2288A3C4" w14:textId="77777777" w:rsidR="00D4208B" w:rsidRPr="00D14D58" w:rsidRDefault="00D4208B" w:rsidP="000503B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ภายใน</w:t>
            </w:r>
            <w:r w:rsidRPr="00D14D58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668" w:type="pct"/>
            <w:vAlign w:val="bottom"/>
          </w:tcPr>
          <w:p w14:paraId="6EFF5896" w14:textId="77777777" w:rsidR="00D4208B" w:rsidRPr="00D14D58" w:rsidRDefault="00D4208B" w:rsidP="000503B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631" w:type="pct"/>
            <w:vAlign w:val="bottom"/>
          </w:tcPr>
          <w:p w14:paraId="54F67025" w14:textId="77777777" w:rsidR="00D4208B" w:rsidRPr="00D14D58" w:rsidRDefault="00D4208B" w:rsidP="000503B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631" w:type="pct"/>
            <w:vAlign w:val="bottom"/>
          </w:tcPr>
          <w:p w14:paraId="0D392CD0" w14:textId="77777777" w:rsidR="00D4208B" w:rsidRPr="00D14D58" w:rsidRDefault="00D4208B" w:rsidP="000503B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6578D438" w14:textId="77777777" w:rsidR="00D4208B" w:rsidRPr="00D14D58" w:rsidRDefault="00D4208B" w:rsidP="000503B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631" w:type="pct"/>
            <w:vAlign w:val="bottom"/>
          </w:tcPr>
          <w:p w14:paraId="67724C12" w14:textId="77777777" w:rsidR="00D4208B" w:rsidRPr="00D14D58" w:rsidRDefault="00D4208B" w:rsidP="000503B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26DD45AD" w14:textId="77777777" w:rsidR="00D4208B" w:rsidRPr="00D14D58" w:rsidRDefault="00D4208B" w:rsidP="000503B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668" w:type="pct"/>
            <w:vAlign w:val="bottom"/>
          </w:tcPr>
          <w:p w14:paraId="11C6D059" w14:textId="77777777" w:rsidR="00D4208B" w:rsidRPr="00D14D58" w:rsidRDefault="00D4208B" w:rsidP="000503B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4208B" w:rsidRPr="001B708F" w14:paraId="68DFC339" w14:textId="77777777" w:rsidTr="00D27471">
        <w:tc>
          <w:tcPr>
            <w:tcW w:w="1103" w:type="pct"/>
          </w:tcPr>
          <w:p w14:paraId="3D8C4CC7" w14:textId="77777777" w:rsidR="00D4208B" w:rsidRPr="00D14D58" w:rsidRDefault="00D4208B" w:rsidP="000503B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897" w:type="pct"/>
            <w:gridSpan w:val="6"/>
            <w:vAlign w:val="bottom"/>
          </w:tcPr>
          <w:p w14:paraId="4A6A3E2B" w14:textId="77777777" w:rsidR="00D4208B" w:rsidRPr="00D14D58" w:rsidRDefault="00D4208B" w:rsidP="000503BF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53B9" w:rsidRPr="001B708F" w14:paraId="119B655D" w14:textId="77777777" w:rsidTr="00D27471">
        <w:trPr>
          <w:trHeight w:val="432"/>
        </w:trPr>
        <w:tc>
          <w:tcPr>
            <w:tcW w:w="1103" w:type="pct"/>
            <w:vAlign w:val="center"/>
          </w:tcPr>
          <w:p w14:paraId="6B51461C" w14:textId="77777777" w:rsidR="009D53B9" w:rsidRPr="00D14D58" w:rsidRDefault="009D53B9" w:rsidP="009D53B9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7FB894C" w14:textId="77777777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739,008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7CEFC73" w14:textId="77777777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5,093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AB7D1CB" w14:textId="52138E4C" w:rsidR="009D53B9" w:rsidRPr="00345389" w:rsidRDefault="009D53B9" w:rsidP="00DD3583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8F84910" w14:textId="5D814797" w:rsidR="009D53B9" w:rsidRPr="00345389" w:rsidRDefault="009D53B9" w:rsidP="00DD3583">
            <w:pPr>
              <w:pStyle w:val="numbernegative"/>
              <w:tabs>
                <w:tab w:val="decimal" w:pos="6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817CF5E" w14:textId="0F6BD6D7" w:rsidR="009D53B9" w:rsidRPr="00345389" w:rsidRDefault="009D53B9" w:rsidP="00DD3583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47B19D8" w14:textId="77777777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744,101</w:t>
            </w:r>
          </w:p>
        </w:tc>
      </w:tr>
      <w:tr w:rsidR="009D53B9" w:rsidRPr="001B708F" w14:paraId="07E43037" w14:textId="77777777" w:rsidTr="00D27471">
        <w:trPr>
          <w:trHeight w:val="432"/>
        </w:trPr>
        <w:tc>
          <w:tcPr>
            <w:tcW w:w="1103" w:type="pct"/>
            <w:vAlign w:val="center"/>
          </w:tcPr>
          <w:p w14:paraId="118C57DC" w14:textId="77777777" w:rsidR="009D53B9" w:rsidRPr="00D14D58" w:rsidRDefault="009D53B9" w:rsidP="009D53B9">
            <w:pPr>
              <w:spacing w:line="240" w:lineRule="atLeas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01359CE" w14:textId="77777777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14:paraId="1169073C" w14:textId="77777777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54742A5" w14:textId="77777777" w:rsidR="009D53B9" w:rsidRPr="00345389" w:rsidRDefault="009D53B9" w:rsidP="00DD3583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9D4701D" w14:textId="77777777" w:rsidR="009D53B9" w:rsidRPr="00345389" w:rsidRDefault="009D53B9" w:rsidP="00DD3583">
            <w:pPr>
              <w:pStyle w:val="numbernegative"/>
              <w:tabs>
                <w:tab w:val="decimal" w:pos="6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5DDB68C" w14:textId="77777777" w:rsidR="009D53B9" w:rsidRPr="00345389" w:rsidRDefault="009D53B9" w:rsidP="00DD3583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14:paraId="25B0BA34" w14:textId="77777777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9D53B9" w:rsidRPr="001B708F" w14:paraId="572FDFB1" w14:textId="77777777" w:rsidTr="00D27471">
        <w:trPr>
          <w:trHeight w:val="432"/>
        </w:trPr>
        <w:tc>
          <w:tcPr>
            <w:tcW w:w="1103" w:type="pct"/>
            <w:vAlign w:val="center"/>
          </w:tcPr>
          <w:p w14:paraId="581A60DB" w14:textId="77777777" w:rsidR="009D53B9" w:rsidRPr="00D14D58" w:rsidRDefault="009D53B9" w:rsidP="009D53B9">
            <w:pPr>
              <w:spacing w:line="240" w:lineRule="atLeas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           รอการรับรู้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7029837" w14:textId="77777777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(84,202)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996239E" w14:textId="77777777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(240)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E10943" w14:textId="09417C52" w:rsidR="009D53B9" w:rsidRPr="00345389" w:rsidRDefault="009D53B9" w:rsidP="00DD3583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72D3744" w14:textId="49700A38" w:rsidR="009D53B9" w:rsidRPr="00345389" w:rsidRDefault="009D53B9" w:rsidP="00DD3583">
            <w:pPr>
              <w:pStyle w:val="numbernegative"/>
              <w:tabs>
                <w:tab w:val="decimal" w:pos="6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AE0311" w14:textId="715EA577" w:rsidR="009D53B9" w:rsidRPr="00345389" w:rsidRDefault="009D53B9" w:rsidP="00DD3583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AB89B70" w14:textId="77777777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(84,442)</w:t>
            </w:r>
          </w:p>
        </w:tc>
      </w:tr>
      <w:tr w:rsidR="009D53B9" w:rsidRPr="001B708F" w14:paraId="5A28DD77" w14:textId="77777777" w:rsidTr="00D27471">
        <w:trPr>
          <w:trHeight w:val="432"/>
        </w:trPr>
        <w:tc>
          <w:tcPr>
            <w:tcW w:w="1103" w:type="pct"/>
            <w:vAlign w:val="center"/>
          </w:tcPr>
          <w:p w14:paraId="62A5787E" w14:textId="77777777" w:rsidR="009D53B9" w:rsidRPr="00D14D58" w:rsidRDefault="009D53B9" w:rsidP="009D53B9">
            <w:pPr>
              <w:spacing w:line="240" w:lineRule="atLeas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ภาษีขายรอตัดบัญชี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10C68E5" w14:textId="77777777" w:rsidR="009D53B9" w:rsidRPr="00345389" w:rsidRDefault="009D53B9" w:rsidP="009D53B9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(41,076)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420DAFA" w14:textId="77777777" w:rsidR="009D53B9" w:rsidRPr="00345389" w:rsidRDefault="009D53B9" w:rsidP="009D53B9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(308)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7D9519" w14:textId="050FB918" w:rsidR="009D53B9" w:rsidRPr="00345389" w:rsidRDefault="009D53B9" w:rsidP="00DD3583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CD8AB7" w14:textId="78E17990" w:rsidR="009D53B9" w:rsidRPr="00345389" w:rsidRDefault="009D53B9" w:rsidP="00DD3583">
            <w:pPr>
              <w:pStyle w:val="numbernegative"/>
              <w:pBdr>
                <w:bottom w:val="single" w:sz="4" w:space="1" w:color="auto"/>
              </w:pBdr>
              <w:tabs>
                <w:tab w:val="decimal" w:pos="6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74F75E2" w14:textId="3EEB7FF0" w:rsidR="009D53B9" w:rsidRPr="00345389" w:rsidRDefault="009D53B9" w:rsidP="00DD3583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E6A2C0D" w14:textId="77777777" w:rsidR="009D53B9" w:rsidRPr="00345389" w:rsidRDefault="009D53B9" w:rsidP="009D53B9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(41,384)</w:t>
            </w:r>
          </w:p>
        </w:tc>
      </w:tr>
      <w:tr w:rsidR="009D53B9" w:rsidRPr="001B708F" w14:paraId="4238D895" w14:textId="77777777" w:rsidTr="00D27471">
        <w:trPr>
          <w:trHeight w:val="432"/>
        </w:trPr>
        <w:tc>
          <w:tcPr>
            <w:tcW w:w="1103" w:type="pct"/>
            <w:vAlign w:val="center"/>
          </w:tcPr>
          <w:p w14:paraId="6CC509E6" w14:textId="77777777" w:rsidR="009D53B9" w:rsidRPr="00D14D58" w:rsidRDefault="009D53B9" w:rsidP="009D53B9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14:paraId="5E19BD6E" w14:textId="77777777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613,730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C850EFD" w14:textId="77777777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4,545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79CB436" w14:textId="4150ED01" w:rsidR="009D53B9" w:rsidRPr="00345389" w:rsidRDefault="009D53B9" w:rsidP="00DD3583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BA4D38" w14:textId="397898BC" w:rsidR="009D53B9" w:rsidRPr="00345389" w:rsidRDefault="009D53B9" w:rsidP="00DD3583">
            <w:pPr>
              <w:pStyle w:val="numbernegative"/>
              <w:tabs>
                <w:tab w:val="decimal" w:pos="6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310967" w14:textId="1C1B808D" w:rsidR="009D53B9" w:rsidRPr="00345389" w:rsidRDefault="009D53B9" w:rsidP="00DD3583">
            <w:pPr>
              <w:pStyle w:val="numbernegative"/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B4286C3" w14:textId="77777777" w:rsidR="009D53B9" w:rsidRPr="00345389" w:rsidRDefault="009D53B9" w:rsidP="009D53B9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618,275</w:t>
            </w:r>
          </w:p>
        </w:tc>
      </w:tr>
      <w:tr w:rsidR="008F7C85" w:rsidRPr="001B708F" w14:paraId="76AE7548" w14:textId="77777777" w:rsidTr="00D27471">
        <w:trPr>
          <w:trHeight w:val="432"/>
        </w:trPr>
        <w:tc>
          <w:tcPr>
            <w:tcW w:w="1103" w:type="pct"/>
            <w:vAlign w:val="center"/>
          </w:tcPr>
          <w:p w14:paraId="19D99BC8" w14:textId="68ECACF1" w:rsidR="008F7C85" w:rsidRPr="00D14D58" w:rsidRDefault="008F7C85" w:rsidP="008F7C85">
            <w:pPr>
              <w:spacing w:line="240" w:lineRule="atLeas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D14D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14D5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4C39FE5A" w14:textId="77777777" w:rsidR="008F7C85" w:rsidRPr="00345389" w:rsidRDefault="008F7C85" w:rsidP="008F7C8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(57,909)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67DFB376" w14:textId="77777777" w:rsidR="008F7C85" w:rsidRPr="00345389" w:rsidRDefault="008F7C85" w:rsidP="008F7C8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(119)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0BF49DDF" w14:textId="5B0CA82E" w:rsidR="008F7C85" w:rsidRPr="00345389" w:rsidRDefault="008F7C85" w:rsidP="00DD3583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42592BFC" w14:textId="0FAFFBE9" w:rsidR="008F7C85" w:rsidRPr="00345389" w:rsidRDefault="008F7C85" w:rsidP="00DD3583">
            <w:pPr>
              <w:pStyle w:val="numbernegative"/>
              <w:pBdr>
                <w:bottom w:val="single" w:sz="4" w:space="1" w:color="auto"/>
              </w:pBdr>
              <w:tabs>
                <w:tab w:val="decimal" w:pos="6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71F93052" w14:textId="10D3DE59" w:rsidR="008F7C85" w:rsidRPr="00345389" w:rsidRDefault="008F7C85" w:rsidP="00DD3583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bottom"/>
          </w:tcPr>
          <w:p w14:paraId="7FBFA874" w14:textId="77777777" w:rsidR="008F7C85" w:rsidRPr="00345389" w:rsidRDefault="008F7C85" w:rsidP="008F7C85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(58,028)</w:t>
            </w:r>
          </w:p>
        </w:tc>
      </w:tr>
      <w:tr w:rsidR="009D53B9" w:rsidRPr="001B708F" w14:paraId="26674F7C" w14:textId="77777777" w:rsidTr="00D27471">
        <w:trPr>
          <w:trHeight w:val="432"/>
        </w:trPr>
        <w:tc>
          <w:tcPr>
            <w:tcW w:w="1103" w:type="pct"/>
            <w:vAlign w:val="center"/>
          </w:tcPr>
          <w:p w14:paraId="1DD630D6" w14:textId="77777777" w:rsidR="009D53B9" w:rsidRPr="00D14D58" w:rsidRDefault="009D53B9" w:rsidP="009D53B9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D58">
              <w:rPr>
                <w:rFonts w:ascii="Angsana New" w:hAnsi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D1C47F3" w14:textId="77777777" w:rsidR="009D53B9" w:rsidRPr="00345389" w:rsidRDefault="009D53B9" w:rsidP="009D53B9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555,821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10116B0" w14:textId="77777777" w:rsidR="009D53B9" w:rsidRPr="00345389" w:rsidRDefault="009D53B9" w:rsidP="009D53B9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4,426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1D01683" w14:textId="1669D087" w:rsidR="009D53B9" w:rsidRPr="00345389" w:rsidRDefault="009D53B9" w:rsidP="00DD3583">
            <w:pPr>
              <w:pStyle w:val="numbernegative"/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FC5863" w14:textId="40ADCA63" w:rsidR="009D53B9" w:rsidRPr="00345389" w:rsidRDefault="009D53B9" w:rsidP="00DD3583">
            <w:pPr>
              <w:pStyle w:val="numbernegative"/>
              <w:pBdr>
                <w:bottom w:val="double" w:sz="4" w:space="1" w:color="auto"/>
              </w:pBdr>
              <w:tabs>
                <w:tab w:val="decimal" w:pos="60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9D7A72A" w14:textId="5AB8F54D" w:rsidR="009D53B9" w:rsidRPr="00345389" w:rsidRDefault="009D53B9" w:rsidP="00DD3583">
            <w:pPr>
              <w:pStyle w:val="numbernegative"/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134ECA5" w14:textId="77777777" w:rsidR="009D53B9" w:rsidRPr="00345389" w:rsidRDefault="009D53B9" w:rsidP="009D53B9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560,247</w:t>
            </w:r>
          </w:p>
        </w:tc>
      </w:tr>
    </w:tbl>
    <w:p w14:paraId="305930F5" w14:textId="131B6C14" w:rsidR="00604CF4" w:rsidRPr="00FC5B10" w:rsidRDefault="00604CF4" w:rsidP="00D50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8955" w:type="dxa"/>
        <w:tblInd w:w="468" w:type="dxa"/>
        <w:tblLook w:val="04A0" w:firstRow="1" w:lastRow="0" w:firstColumn="1" w:lastColumn="0" w:noHBand="0" w:noVBand="1"/>
      </w:tblPr>
      <w:tblGrid>
        <w:gridCol w:w="6147"/>
        <w:gridCol w:w="1260"/>
        <w:gridCol w:w="270"/>
        <w:gridCol w:w="1278"/>
      </w:tblGrid>
      <w:tr w:rsidR="00397022" w14:paraId="57F24261" w14:textId="77777777" w:rsidTr="00397022">
        <w:trPr>
          <w:trHeight w:val="133"/>
        </w:trPr>
        <w:tc>
          <w:tcPr>
            <w:tcW w:w="6147" w:type="dxa"/>
            <w:noWrap/>
            <w:vAlign w:val="bottom"/>
          </w:tcPr>
          <w:p w14:paraId="29E7E588" w14:textId="77777777" w:rsidR="00397022" w:rsidRDefault="00397022">
            <w:pPr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  <w:bookmarkStart w:id="1" w:name="_Hlk44057730"/>
          </w:p>
        </w:tc>
        <w:tc>
          <w:tcPr>
            <w:tcW w:w="2808" w:type="dxa"/>
            <w:gridSpan w:val="3"/>
            <w:noWrap/>
            <w:vAlign w:val="bottom"/>
            <w:hideMark/>
          </w:tcPr>
          <w:p w14:paraId="405D577E" w14:textId="77777777" w:rsidR="00397022" w:rsidRDefault="003970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7022" w14:paraId="202CDF9E" w14:textId="77777777" w:rsidTr="00397022">
        <w:trPr>
          <w:trHeight w:val="20"/>
        </w:trPr>
        <w:tc>
          <w:tcPr>
            <w:tcW w:w="6147" w:type="dxa"/>
            <w:noWrap/>
            <w:vAlign w:val="bottom"/>
          </w:tcPr>
          <w:p w14:paraId="03E979A1" w14:textId="77777777" w:rsidR="00397022" w:rsidRDefault="00397022">
            <w:pPr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noWrap/>
            <w:vAlign w:val="center"/>
            <w:hideMark/>
          </w:tcPr>
          <w:p w14:paraId="2EEBC8AA" w14:textId="77777777" w:rsidR="00397022" w:rsidRDefault="0039702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noWrap/>
          </w:tcPr>
          <w:p w14:paraId="267DFDEC" w14:textId="77777777" w:rsidR="00397022" w:rsidRDefault="00397022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noWrap/>
            <w:hideMark/>
          </w:tcPr>
          <w:p w14:paraId="4A830A3F" w14:textId="77777777" w:rsidR="00397022" w:rsidRDefault="0039702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97022" w14:paraId="242257E7" w14:textId="77777777" w:rsidTr="00397022">
        <w:trPr>
          <w:trHeight w:val="20"/>
        </w:trPr>
        <w:tc>
          <w:tcPr>
            <w:tcW w:w="6147" w:type="dxa"/>
            <w:noWrap/>
            <w:vAlign w:val="bottom"/>
            <w:hideMark/>
          </w:tcPr>
          <w:p w14:paraId="748B63DF" w14:textId="77777777" w:rsidR="00397022" w:rsidRDefault="00397022">
            <w:pPr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08" w:type="dxa"/>
            <w:gridSpan w:val="3"/>
            <w:vAlign w:val="bottom"/>
            <w:hideMark/>
          </w:tcPr>
          <w:p w14:paraId="22835A0D" w14:textId="77777777" w:rsidR="00397022" w:rsidRDefault="00397022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bookmarkEnd w:id="1"/>
      <w:tr w:rsidR="003E53BF" w14:paraId="4DFE0498" w14:textId="77777777" w:rsidTr="00B265D1">
        <w:trPr>
          <w:trHeight w:val="20"/>
        </w:trPr>
        <w:tc>
          <w:tcPr>
            <w:tcW w:w="6147" w:type="dxa"/>
            <w:noWrap/>
            <w:vAlign w:val="bottom"/>
            <w:hideMark/>
          </w:tcPr>
          <w:p w14:paraId="5492EEB7" w14:textId="7C860834" w:rsidR="003E53BF" w:rsidRDefault="003E53BF" w:rsidP="003E53BF">
            <w:pPr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ขาดทุนจากการด้อยค่า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DCCC5B" w14:textId="1A7A8947" w:rsidR="003E53BF" w:rsidRDefault="003E53BF" w:rsidP="003E53BF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04C9A">
              <w:rPr>
                <w:rFonts w:asciiTheme="majorBidi" w:eastAsia="MS Mincho" w:hAnsiTheme="majorBidi"/>
                <w:b/>
                <w:bCs/>
                <w:sz w:val="30"/>
                <w:szCs w:val="30"/>
                <w:lang w:val="en-US"/>
              </w:rPr>
              <w:t>211</w:t>
            </w:r>
            <w:r w:rsidRPr="00B265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04C9A">
              <w:rPr>
                <w:rFonts w:asciiTheme="majorBidi" w:eastAsia="MS Mincho" w:hAnsiTheme="majorBidi"/>
                <w:b/>
                <w:bCs/>
                <w:sz w:val="30"/>
                <w:szCs w:val="30"/>
                <w:lang w:val="en-US"/>
              </w:rPr>
              <w:t>569</w:t>
            </w:r>
          </w:p>
        </w:tc>
        <w:tc>
          <w:tcPr>
            <w:tcW w:w="270" w:type="dxa"/>
            <w:noWrap/>
            <w:vAlign w:val="bottom"/>
          </w:tcPr>
          <w:p w14:paraId="68988BC8" w14:textId="77777777" w:rsidR="003E53BF" w:rsidRDefault="003E53BF" w:rsidP="003E53BF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F3777DC" w14:textId="77777777" w:rsidR="003E53BF" w:rsidRDefault="003E53BF" w:rsidP="003E53BF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192,917</w:t>
            </w:r>
          </w:p>
        </w:tc>
      </w:tr>
    </w:tbl>
    <w:p w14:paraId="00EFB3B9" w14:textId="77777777" w:rsidR="00397022" w:rsidRPr="00FC5B10" w:rsidRDefault="00397022" w:rsidP="00D27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4DB7326E" w14:textId="14990E5F" w:rsidR="00D27471" w:rsidRPr="003D3B0E" w:rsidRDefault="00D27471" w:rsidP="00D27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D506F1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ข้อมูลเกี่ยวกับความเสี่ยงด้านเครดิตเปิดผยในหมายเหตุข้อ </w:t>
      </w:r>
      <w:r w:rsidRPr="00D506F1">
        <w:rPr>
          <w:rFonts w:asciiTheme="majorBidi" w:hAnsiTheme="majorBidi" w:cstheme="majorBidi"/>
          <w:sz w:val="30"/>
          <w:szCs w:val="30"/>
        </w:rPr>
        <w:t>2</w:t>
      </w:r>
      <w:r w:rsidR="00E0563B" w:rsidRPr="00E0563B">
        <w:rPr>
          <w:rFonts w:asciiTheme="majorBidi" w:hAnsiTheme="majorBidi" w:cstheme="majorBidi" w:hint="cs"/>
          <w:sz w:val="30"/>
          <w:szCs w:val="30"/>
        </w:rPr>
        <w:t>4</w:t>
      </w:r>
      <w:r w:rsidRPr="00D506F1">
        <w:rPr>
          <w:rFonts w:asciiTheme="majorBidi" w:hAnsiTheme="majorBidi" w:cstheme="majorBidi"/>
          <w:sz w:val="30"/>
          <w:szCs w:val="30"/>
        </w:rPr>
        <w:t xml:space="preserve"> (</w:t>
      </w:r>
      <w:r w:rsidRPr="00D506F1">
        <w:rPr>
          <w:rFonts w:asciiTheme="majorBidi" w:hAnsiTheme="majorBidi" w:cstheme="majorBidi"/>
          <w:sz w:val="30"/>
          <w:szCs w:val="30"/>
          <w:cs/>
        </w:rPr>
        <w:t>ข.</w:t>
      </w:r>
      <w:r w:rsidRPr="00D506F1">
        <w:rPr>
          <w:rFonts w:asciiTheme="majorBidi" w:hAnsiTheme="majorBidi" w:cstheme="majorBidi"/>
          <w:sz w:val="30"/>
          <w:szCs w:val="30"/>
        </w:rPr>
        <w:t>1</w:t>
      </w:r>
      <w:r w:rsidR="00D506F1" w:rsidRPr="00D506F1">
        <w:rPr>
          <w:rFonts w:asciiTheme="majorBidi" w:hAnsiTheme="majorBidi" w:cstheme="majorBidi"/>
          <w:sz w:val="30"/>
          <w:szCs w:val="30"/>
        </w:rPr>
        <w:t>.2</w:t>
      </w:r>
      <w:r w:rsidRPr="00D506F1">
        <w:rPr>
          <w:rFonts w:asciiTheme="majorBidi" w:hAnsiTheme="majorBidi" w:cstheme="majorBidi"/>
          <w:sz w:val="30"/>
          <w:szCs w:val="30"/>
        </w:rPr>
        <w:t>)</w:t>
      </w:r>
    </w:p>
    <w:p w14:paraId="10F9EFA8" w14:textId="5B00B477" w:rsidR="003D13C1" w:rsidRDefault="003D13C1" w:rsidP="00D50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sz w:val="22"/>
          <w:szCs w:val="22"/>
          <w:cs/>
        </w:rPr>
      </w:pPr>
      <w:r>
        <w:rPr>
          <w:sz w:val="22"/>
          <w:szCs w:val="22"/>
          <w:cs/>
        </w:rPr>
        <w:br w:type="page"/>
      </w:r>
    </w:p>
    <w:p w14:paraId="1AB8A7B6" w14:textId="7B381045" w:rsidR="005D56B9" w:rsidRPr="00457D36" w:rsidRDefault="005D56B9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57D3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3906A4F8" w14:textId="7F0A8302" w:rsidR="005D56B9" w:rsidRPr="00FC5B10" w:rsidRDefault="005D56B9" w:rsidP="00344305">
      <w:pPr>
        <w:rPr>
          <w:rFonts w:asciiTheme="majorBidi" w:hAnsiTheme="majorBidi" w:cstheme="majorBidi"/>
          <w:sz w:val="22"/>
          <w:szCs w:val="22"/>
        </w:rPr>
      </w:pPr>
    </w:p>
    <w:p w14:paraId="706040AB" w14:textId="02A0061E" w:rsidR="00D27471" w:rsidRDefault="00D27471" w:rsidP="00D27471">
      <w:pPr>
        <w:pStyle w:val="Heading8"/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lang w:val="th-TH"/>
        </w:rPr>
      </w:pPr>
      <w:r>
        <w:rPr>
          <w:rFonts w:asciiTheme="majorBidi" w:hAnsiTheme="majorBidi" w:cstheme="majorBidi" w:hint="cs"/>
          <w:b/>
          <w:bCs/>
          <w:cs/>
          <w:lang w:val="th-TH"/>
        </w:rPr>
        <w:t>นโยบายการบัญชี</w:t>
      </w:r>
    </w:p>
    <w:p w14:paraId="50174EB1" w14:textId="77777777" w:rsidR="00D506F1" w:rsidRPr="00FC5B10" w:rsidRDefault="00D506F1" w:rsidP="00D506F1">
      <w:pPr>
        <w:rPr>
          <w:sz w:val="22"/>
          <w:szCs w:val="22"/>
          <w:cs/>
          <w:lang w:val="th-TH"/>
        </w:rPr>
      </w:pPr>
    </w:p>
    <w:p w14:paraId="74DA25AA" w14:textId="3AAA2A46" w:rsidR="00D27471" w:rsidRDefault="00D27471" w:rsidP="00D27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623946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</w:t>
      </w:r>
      <w:r w:rsidRPr="000028F3">
        <w:rPr>
          <w:rFonts w:asciiTheme="majorBidi" w:hAnsiTheme="majorBidi" w:cstheme="majorBidi"/>
          <w:sz w:val="30"/>
          <w:szCs w:val="30"/>
          <w:cs/>
        </w:rPr>
        <w:t>วิธีถัวเฉลี่ยถ่วงน้ำหนัก</w:t>
      </w:r>
      <w:r w:rsidRPr="00D274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27471">
        <w:rPr>
          <w:rFonts w:asciiTheme="majorBidi" w:hAnsiTheme="majorBidi" w:cstheme="majorBidi" w:hint="cs"/>
          <w:sz w:val="30"/>
          <w:szCs w:val="30"/>
          <w:cs/>
        </w:rPr>
        <w:t>ราคาทุนรวมถึง</w:t>
      </w:r>
      <w:r w:rsidRPr="000028F3">
        <w:rPr>
          <w:rFonts w:asciiTheme="majorBidi" w:hAnsiTheme="majorBidi" w:cstheme="majorBidi"/>
          <w:sz w:val="30"/>
          <w:szCs w:val="30"/>
          <w:cs/>
        </w:rPr>
        <w:t>ต้</w:t>
      </w:r>
      <w:r w:rsidRPr="00623946">
        <w:rPr>
          <w:rFonts w:asciiTheme="majorBidi" w:hAnsiTheme="majorBidi" w:cstheme="majorBidi"/>
          <w:sz w:val="30"/>
          <w:szCs w:val="30"/>
          <w:cs/>
        </w:rPr>
        <w:t>นทุน</w:t>
      </w:r>
      <w:r>
        <w:rPr>
          <w:rFonts w:asciiTheme="majorBidi" w:hAnsiTheme="majorBidi" w:cstheme="majorBidi" w:hint="cs"/>
          <w:sz w:val="30"/>
          <w:szCs w:val="30"/>
          <w:cs/>
        </w:rPr>
        <w:t>ทางตรงที่เกี่ยวข้องกับการได้มาของสินค้าคงเหลือ สำหรับ</w:t>
      </w:r>
      <w:r w:rsidRPr="00623946">
        <w:rPr>
          <w:rFonts w:asciiTheme="majorBidi" w:hAnsiTheme="majorBidi" w:cstheme="majorBidi"/>
          <w:sz w:val="30"/>
          <w:szCs w:val="30"/>
          <w:cs/>
        </w:rPr>
        <w:t>สินค้าสำเร็จรูปและสินค้าระหว่างผลิตที่ผลิตเอง ต้นทุนสินค้า</w:t>
      </w:r>
      <w:r>
        <w:rPr>
          <w:rFonts w:asciiTheme="majorBidi" w:hAnsiTheme="majorBidi" w:cstheme="majorBidi" w:hint="cs"/>
          <w:sz w:val="30"/>
          <w:szCs w:val="30"/>
          <w:cs/>
        </w:rPr>
        <w:t>รวมการปันส่วนของค่าโสหุ้ยการผลิตอย่างเหมาะสม โดย</w:t>
      </w:r>
      <w:r w:rsidRPr="00623946">
        <w:rPr>
          <w:rFonts w:asciiTheme="majorBidi" w:hAnsiTheme="majorBidi" w:cstheme="majorBidi"/>
          <w:sz w:val="30"/>
          <w:szCs w:val="30"/>
          <w:cs/>
        </w:rPr>
        <w:t>คำนึงถึงระดับกำลังการผลิตตามปกติ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Pr="00623946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2D24A542" w14:textId="77777777" w:rsidR="00EB319E" w:rsidRPr="00EB319E" w:rsidRDefault="00EB319E" w:rsidP="00D27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p w14:paraId="4D49487F" w14:textId="2DC1B833" w:rsidR="00D27471" w:rsidRPr="00642338" w:rsidRDefault="00D27471" w:rsidP="00FC5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B45B0">
        <w:rPr>
          <w:rFonts w:asciiTheme="majorBidi" w:hAnsiTheme="majorBidi" w:cstheme="majorBidi"/>
          <w:sz w:val="30"/>
          <w:szCs w:val="30"/>
        </w:rPr>
        <w:tab/>
      </w:r>
      <w:r w:rsidRPr="00B1713C">
        <w:rPr>
          <w:rFonts w:asciiTheme="majorBidi" w:hAnsiTheme="majorBidi" w:cstheme="majorBidi" w:hint="cs"/>
          <w:sz w:val="30"/>
          <w:szCs w:val="30"/>
          <w:cs/>
        </w:rPr>
        <w:t>สินค้ายึดคืนคือสินค้าที่บริษัทยึดคืนจากลูกหนี้ที่ผิดนัดชำระ</w:t>
      </w:r>
      <w:r w:rsidR="000A1475">
        <w:rPr>
          <w:rFonts w:asciiTheme="majorBidi" w:hAnsiTheme="majorBidi" w:cstheme="majorBidi"/>
          <w:sz w:val="30"/>
          <w:szCs w:val="30"/>
        </w:rPr>
        <w:t xml:space="preserve"> </w:t>
      </w:r>
      <w:r w:rsidRPr="00642338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583C8547" w14:textId="77777777" w:rsidR="00D27471" w:rsidRPr="00CF1FF6" w:rsidRDefault="00D27471" w:rsidP="0034430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91" w:type="dxa"/>
        <w:tblInd w:w="450" w:type="dxa"/>
        <w:tblLook w:val="01E0" w:firstRow="1" w:lastRow="1" w:firstColumn="1" w:lastColumn="1" w:noHBand="0" w:noVBand="0"/>
      </w:tblPr>
      <w:tblGrid>
        <w:gridCol w:w="3343"/>
        <w:gridCol w:w="1014"/>
        <w:gridCol w:w="1127"/>
        <w:gridCol w:w="269"/>
        <w:gridCol w:w="1005"/>
        <w:gridCol w:w="269"/>
        <w:gridCol w:w="79"/>
        <w:gridCol w:w="983"/>
        <w:gridCol w:w="264"/>
        <w:gridCol w:w="1038"/>
      </w:tblGrid>
      <w:tr w:rsidR="009D3E00" w:rsidRPr="00D31C4E" w14:paraId="3ADE356A" w14:textId="77777777" w:rsidTr="00B41E78">
        <w:trPr>
          <w:trHeight w:val="20"/>
          <w:tblHeader/>
        </w:trPr>
        <w:tc>
          <w:tcPr>
            <w:tcW w:w="3343" w:type="dxa"/>
          </w:tcPr>
          <w:p w14:paraId="6A0C2DEB" w14:textId="77777777" w:rsidR="009D3E00" w:rsidRPr="00D31C4E" w:rsidRDefault="009D3E00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014" w:type="dxa"/>
          </w:tcPr>
          <w:p w14:paraId="704A6D6E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01" w:type="dxa"/>
            <w:gridSpan w:val="3"/>
            <w:hideMark/>
          </w:tcPr>
          <w:p w14:paraId="725505BA" w14:textId="11362E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48" w:type="dxa"/>
            <w:gridSpan w:val="2"/>
          </w:tcPr>
          <w:p w14:paraId="42C998A5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5" w:type="dxa"/>
            <w:gridSpan w:val="3"/>
            <w:hideMark/>
          </w:tcPr>
          <w:p w14:paraId="4AF1D752" w14:textId="7AADF0ED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D3E00" w:rsidRPr="00D31C4E" w14:paraId="7E4963F6" w14:textId="77777777" w:rsidTr="00B41E78">
        <w:trPr>
          <w:trHeight w:val="20"/>
          <w:tblHeader/>
        </w:trPr>
        <w:tc>
          <w:tcPr>
            <w:tcW w:w="3343" w:type="dxa"/>
          </w:tcPr>
          <w:p w14:paraId="79B3E810" w14:textId="77777777" w:rsidR="009D3E00" w:rsidRPr="00D31C4E" w:rsidRDefault="009D3E00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14:paraId="05DAB5BC" w14:textId="38FEF3EE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7" w:type="dxa"/>
            <w:vAlign w:val="center"/>
          </w:tcPr>
          <w:p w14:paraId="327AB3F5" w14:textId="15CF9916" w:rsidR="009D3E00" w:rsidRPr="00B41E78" w:rsidRDefault="00B41E78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41E78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9" w:type="dxa"/>
            <w:vAlign w:val="center"/>
          </w:tcPr>
          <w:p w14:paraId="28567C7F" w14:textId="77777777" w:rsidR="009D3E00" w:rsidRPr="00B41E78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5" w:type="dxa"/>
            <w:vAlign w:val="center"/>
          </w:tcPr>
          <w:p w14:paraId="18F2DA59" w14:textId="64F74806" w:rsidR="009D3E00" w:rsidRPr="00B41E78" w:rsidRDefault="00B41E78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41E78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348" w:type="dxa"/>
            <w:gridSpan w:val="2"/>
          </w:tcPr>
          <w:p w14:paraId="37AF4360" w14:textId="77777777" w:rsidR="009D3E00" w:rsidRPr="00B41E78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3" w:type="dxa"/>
            <w:vAlign w:val="center"/>
          </w:tcPr>
          <w:p w14:paraId="59B898CF" w14:textId="5A320717" w:rsidR="009D3E00" w:rsidRPr="00B41E78" w:rsidRDefault="00B41E78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41E78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64" w:type="dxa"/>
            <w:vAlign w:val="center"/>
          </w:tcPr>
          <w:p w14:paraId="19CB1C5C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8" w:type="dxa"/>
            <w:vAlign w:val="center"/>
          </w:tcPr>
          <w:p w14:paraId="200BC320" w14:textId="649097DF" w:rsidR="009D3E00" w:rsidRPr="00D31C4E" w:rsidRDefault="00B41E78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9D3E00" w:rsidRPr="00D31C4E" w14:paraId="349A1D15" w14:textId="77777777" w:rsidTr="00B41E78">
        <w:trPr>
          <w:trHeight w:val="20"/>
          <w:tblHeader/>
        </w:trPr>
        <w:tc>
          <w:tcPr>
            <w:tcW w:w="3343" w:type="dxa"/>
          </w:tcPr>
          <w:p w14:paraId="608CBD31" w14:textId="77777777" w:rsidR="009D3E00" w:rsidRPr="00D31C4E" w:rsidRDefault="009D3E00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4" w:type="dxa"/>
          </w:tcPr>
          <w:p w14:paraId="1242DF23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4" w:type="dxa"/>
            <w:gridSpan w:val="8"/>
            <w:hideMark/>
          </w:tcPr>
          <w:p w14:paraId="2A770F7E" w14:textId="6E06E08C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FF419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41E78" w:rsidRPr="00D31C4E" w14:paraId="1E50BAF7" w14:textId="77777777" w:rsidTr="00B41E78">
        <w:trPr>
          <w:trHeight w:val="20"/>
        </w:trPr>
        <w:tc>
          <w:tcPr>
            <w:tcW w:w="3343" w:type="dxa"/>
            <w:hideMark/>
          </w:tcPr>
          <w:p w14:paraId="175A6CF9" w14:textId="77777777" w:rsidR="00B41E78" w:rsidRPr="00D31C4E" w:rsidRDefault="00B41E78" w:rsidP="00B41E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14" w:type="dxa"/>
          </w:tcPr>
          <w:p w14:paraId="031344BB" w14:textId="77777777" w:rsidR="00B41E78" w:rsidRPr="00D31C4E" w:rsidRDefault="00B41E78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</w:tcPr>
          <w:p w14:paraId="15407D39" w14:textId="50776C4E" w:rsidR="00B41E78" w:rsidRPr="00D21E07" w:rsidRDefault="00D21E07" w:rsidP="00B41E78">
            <w:pPr>
              <w:pStyle w:val="acctfourfigures"/>
              <w:tabs>
                <w:tab w:val="clear" w:pos="765"/>
                <w:tab w:val="decimal" w:pos="-46"/>
                <w:tab w:val="left" w:pos="732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717A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17A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551</w:t>
            </w:r>
          </w:p>
        </w:tc>
        <w:tc>
          <w:tcPr>
            <w:tcW w:w="269" w:type="dxa"/>
            <w:shd w:val="clear" w:color="auto" w:fill="auto"/>
          </w:tcPr>
          <w:p w14:paraId="6610AB87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5" w:type="dxa"/>
            <w:shd w:val="clear" w:color="auto" w:fill="auto"/>
          </w:tcPr>
          <w:p w14:paraId="28915740" w14:textId="39021060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115,183</w:t>
            </w:r>
          </w:p>
        </w:tc>
        <w:tc>
          <w:tcPr>
            <w:tcW w:w="269" w:type="dxa"/>
            <w:shd w:val="clear" w:color="auto" w:fill="auto"/>
          </w:tcPr>
          <w:p w14:paraId="6ACCF9BB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54955FB6" w14:textId="34B71C09" w:rsidR="00B41E78" w:rsidRPr="00055EED" w:rsidRDefault="00626D43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17A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17A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264" w:type="dxa"/>
            <w:shd w:val="clear" w:color="auto" w:fill="auto"/>
          </w:tcPr>
          <w:p w14:paraId="0185AECD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38" w:type="dxa"/>
            <w:shd w:val="clear" w:color="auto" w:fill="auto"/>
          </w:tcPr>
          <w:p w14:paraId="008F8E3F" w14:textId="71A3C56D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97,778</w:t>
            </w:r>
          </w:p>
        </w:tc>
      </w:tr>
      <w:tr w:rsidR="00B41E78" w:rsidRPr="00D31C4E" w14:paraId="42F326A6" w14:textId="77777777" w:rsidTr="00B41E78">
        <w:trPr>
          <w:trHeight w:val="20"/>
        </w:trPr>
        <w:tc>
          <w:tcPr>
            <w:tcW w:w="3343" w:type="dxa"/>
            <w:hideMark/>
          </w:tcPr>
          <w:p w14:paraId="1A215DED" w14:textId="246BEDFD" w:rsidR="00B41E78" w:rsidRPr="00D31C4E" w:rsidRDefault="00B41E78" w:rsidP="00B41E78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C66350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สิทธิในการได้รับคืนสินค้า</w:t>
            </w:r>
            <w:r w:rsidRPr="00C663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14" w:type="dxa"/>
          </w:tcPr>
          <w:p w14:paraId="0D1CFD2B" w14:textId="40E50551" w:rsidR="00B41E78" w:rsidRPr="00D31C4E" w:rsidRDefault="00B41E78" w:rsidP="00B41E78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27" w:type="dxa"/>
            <w:shd w:val="clear" w:color="auto" w:fill="auto"/>
          </w:tcPr>
          <w:p w14:paraId="2C290EF6" w14:textId="372BE882" w:rsidR="00B41E78" w:rsidRPr="00D21E07" w:rsidRDefault="00D21E07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69" w:type="dxa"/>
            <w:shd w:val="clear" w:color="auto" w:fill="auto"/>
          </w:tcPr>
          <w:p w14:paraId="3E2FB544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5" w:type="dxa"/>
            <w:shd w:val="clear" w:color="auto" w:fill="auto"/>
          </w:tcPr>
          <w:p w14:paraId="4749D53F" w14:textId="33AF04D5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269" w:type="dxa"/>
            <w:shd w:val="clear" w:color="auto" w:fill="auto"/>
          </w:tcPr>
          <w:p w14:paraId="7686A474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265FFCCA" w14:textId="6667B937" w:rsidR="00B41E78" w:rsidRPr="00371B82" w:rsidRDefault="00626D43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64" w:type="dxa"/>
            <w:shd w:val="clear" w:color="auto" w:fill="auto"/>
          </w:tcPr>
          <w:p w14:paraId="4B719498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38" w:type="dxa"/>
            <w:shd w:val="clear" w:color="auto" w:fill="auto"/>
          </w:tcPr>
          <w:p w14:paraId="5F5E626F" w14:textId="6B4765ED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B41E78" w:rsidRPr="00D31C4E" w14:paraId="6F71BD69" w14:textId="77777777" w:rsidTr="00B41E78">
        <w:trPr>
          <w:trHeight w:val="20"/>
        </w:trPr>
        <w:tc>
          <w:tcPr>
            <w:tcW w:w="3343" w:type="dxa"/>
            <w:hideMark/>
          </w:tcPr>
          <w:p w14:paraId="051E7E7B" w14:textId="77777777" w:rsidR="00B41E78" w:rsidRPr="00D31C4E" w:rsidRDefault="00B41E78" w:rsidP="00B41E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14" w:type="dxa"/>
          </w:tcPr>
          <w:p w14:paraId="7DE6F5CB" w14:textId="163659CF" w:rsidR="00B41E78" w:rsidRPr="00D31C4E" w:rsidRDefault="00B41E78" w:rsidP="00B41E78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</w:tcPr>
          <w:p w14:paraId="20706708" w14:textId="49332D44" w:rsidR="00B41E78" w:rsidRPr="00626D43" w:rsidRDefault="00626D43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16,645</w:t>
            </w:r>
          </w:p>
        </w:tc>
        <w:tc>
          <w:tcPr>
            <w:tcW w:w="269" w:type="dxa"/>
            <w:shd w:val="clear" w:color="auto" w:fill="auto"/>
          </w:tcPr>
          <w:p w14:paraId="132D622B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5" w:type="dxa"/>
            <w:shd w:val="clear" w:color="auto" w:fill="auto"/>
          </w:tcPr>
          <w:p w14:paraId="4F1BD14E" w14:textId="62B91042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25,263</w:t>
            </w:r>
          </w:p>
        </w:tc>
        <w:tc>
          <w:tcPr>
            <w:tcW w:w="269" w:type="dxa"/>
            <w:shd w:val="clear" w:color="auto" w:fill="auto"/>
          </w:tcPr>
          <w:p w14:paraId="79397453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2C308FEF" w14:textId="26EC6A49" w:rsidR="00B41E78" w:rsidRPr="00790EA7" w:rsidRDefault="00626D43" w:rsidP="00B41E78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16,645</w:t>
            </w:r>
          </w:p>
        </w:tc>
        <w:tc>
          <w:tcPr>
            <w:tcW w:w="264" w:type="dxa"/>
            <w:shd w:val="clear" w:color="auto" w:fill="auto"/>
          </w:tcPr>
          <w:p w14:paraId="5E0EA05C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38" w:type="dxa"/>
            <w:shd w:val="clear" w:color="auto" w:fill="auto"/>
          </w:tcPr>
          <w:p w14:paraId="722ACFC5" w14:textId="78631A00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B41E78" w:rsidRPr="00D31C4E" w14:paraId="125B0038" w14:textId="77777777" w:rsidTr="00B41E78">
        <w:trPr>
          <w:trHeight w:val="20"/>
        </w:trPr>
        <w:tc>
          <w:tcPr>
            <w:tcW w:w="3343" w:type="dxa"/>
            <w:hideMark/>
          </w:tcPr>
          <w:p w14:paraId="797C674B" w14:textId="77777777" w:rsidR="00B41E78" w:rsidRPr="00D31C4E" w:rsidRDefault="00B41E78" w:rsidP="00B41E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14" w:type="dxa"/>
          </w:tcPr>
          <w:p w14:paraId="349395B8" w14:textId="77777777" w:rsidR="00B41E78" w:rsidRPr="00D31C4E" w:rsidRDefault="00B41E78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</w:tcPr>
          <w:p w14:paraId="1CE375DC" w14:textId="11FD21C0" w:rsidR="00B41E78" w:rsidRPr="00371B82" w:rsidRDefault="00626D43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94,655</w:t>
            </w:r>
          </w:p>
        </w:tc>
        <w:tc>
          <w:tcPr>
            <w:tcW w:w="269" w:type="dxa"/>
            <w:shd w:val="clear" w:color="auto" w:fill="auto"/>
          </w:tcPr>
          <w:p w14:paraId="5D2D2D5F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5" w:type="dxa"/>
            <w:shd w:val="clear" w:color="auto" w:fill="auto"/>
          </w:tcPr>
          <w:p w14:paraId="2932750C" w14:textId="6BECDF4B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75,408</w:t>
            </w:r>
          </w:p>
        </w:tc>
        <w:tc>
          <w:tcPr>
            <w:tcW w:w="269" w:type="dxa"/>
            <w:shd w:val="clear" w:color="auto" w:fill="auto"/>
          </w:tcPr>
          <w:p w14:paraId="0FC1178B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7DB0DC3A" w14:textId="6CF9E8F5" w:rsidR="00B41E78" w:rsidRPr="00371B82" w:rsidRDefault="00626D43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94,655</w:t>
            </w:r>
          </w:p>
        </w:tc>
        <w:tc>
          <w:tcPr>
            <w:tcW w:w="264" w:type="dxa"/>
            <w:shd w:val="clear" w:color="auto" w:fill="auto"/>
          </w:tcPr>
          <w:p w14:paraId="04FD87C6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38" w:type="dxa"/>
            <w:shd w:val="clear" w:color="auto" w:fill="auto"/>
          </w:tcPr>
          <w:p w14:paraId="0D4E5D39" w14:textId="6F345039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75,408</w:t>
            </w:r>
          </w:p>
        </w:tc>
      </w:tr>
      <w:tr w:rsidR="00B41E78" w:rsidRPr="00D31C4E" w14:paraId="1EC919D3" w14:textId="77777777" w:rsidTr="00B41E78">
        <w:trPr>
          <w:trHeight w:val="20"/>
        </w:trPr>
        <w:tc>
          <w:tcPr>
            <w:tcW w:w="3343" w:type="dxa"/>
          </w:tcPr>
          <w:p w14:paraId="44C86E3E" w14:textId="6CD3CA4E" w:rsidR="00B41E78" w:rsidRPr="00D31C4E" w:rsidRDefault="00B41E78" w:rsidP="00B41E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14" w:type="dxa"/>
          </w:tcPr>
          <w:p w14:paraId="583A2467" w14:textId="77777777" w:rsidR="00B41E78" w:rsidRPr="00D31C4E" w:rsidRDefault="00B41E78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</w:tcPr>
          <w:p w14:paraId="49936221" w14:textId="53CDD09C" w:rsidR="00B41E78" w:rsidRPr="00371B82" w:rsidRDefault="00626D43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69" w:type="dxa"/>
            <w:shd w:val="clear" w:color="auto" w:fill="auto"/>
          </w:tcPr>
          <w:p w14:paraId="3628563E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5" w:type="dxa"/>
            <w:shd w:val="clear" w:color="auto" w:fill="auto"/>
          </w:tcPr>
          <w:p w14:paraId="44816296" w14:textId="0AFFC8DF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4,605</w:t>
            </w:r>
          </w:p>
        </w:tc>
        <w:tc>
          <w:tcPr>
            <w:tcW w:w="269" w:type="dxa"/>
            <w:shd w:val="clear" w:color="auto" w:fill="auto"/>
          </w:tcPr>
          <w:p w14:paraId="32AFFB12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243FAE91" w14:textId="243D5666" w:rsidR="00B41E78" w:rsidRPr="00371B82" w:rsidRDefault="00626D43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64" w:type="dxa"/>
            <w:shd w:val="clear" w:color="auto" w:fill="auto"/>
          </w:tcPr>
          <w:p w14:paraId="3A18C007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38" w:type="dxa"/>
            <w:shd w:val="clear" w:color="auto" w:fill="auto"/>
          </w:tcPr>
          <w:p w14:paraId="628B8DBB" w14:textId="42AD5976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4,605</w:t>
            </w:r>
          </w:p>
        </w:tc>
      </w:tr>
      <w:tr w:rsidR="00B41E78" w:rsidRPr="00D31C4E" w14:paraId="480EE83B" w14:textId="77777777" w:rsidTr="00B41E78">
        <w:trPr>
          <w:trHeight w:val="20"/>
        </w:trPr>
        <w:tc>
          <w:tcPr>
            <w:tcW w:w="3343" w:type="dxa"/>
          </w:tcPr>
          <w:p w14:paraId="3D2177CA" w14:textId="165AA60E" w:rsidR="00B41E78" w:rsidRPr="00D31C4E" w:rsidRDefault="00B41E78" w:rsidP="00B41E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14" w:type="dxa"/>
          </w:tcPr>
          <w:p w14:paraId="47FD46F7" w14:textId="77777777" w:rsidR="00B41E78" w:rsidRPr="00D31C4E" w:rsidRDefault="00B41E78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</w:tcPr>
          <w:p w14:paraId="5A984F9D" w14:textId="1D90B3B6" w:rsidR="00B41E78" w:rsidRPr="00E8180E" w:rsidRDefault="00626D43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</w:t>
            </w:r>
            <w:r w:rsidR="00204C9A" w:rsidRPr="00204C9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20332ABB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65FB029A" w14:textId="0690E6E9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69" w:type="dxa"/>
            <w:shd w:val="clear" w:color="auto" w:fill="auto"/>
          </w:tcPr>
          <w:p w14:paraId="699FB066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F2CD2" w14:textId="27E774CB" w:rsidR="00B41E78" w:rsidRPr="00371B82" w:rsidRDefault="00626D43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204C9A" w:rsidRPr="00204C9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64" w:type="dxa"/>
            <w:shd w:val="clear" w:color="auto" w:fill="auto"/>
          </w:tcPr>
          <w:p w14:paraId="48A7401E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535391D8" w14:textId="36457CB3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</w:tr>
      <w:tr w:rsidR="00B41E78" w:rsidRPr="00D31C4E" w14:paraId="41A2E9AF" w14:textId="77777777" w:rsidTr="00B41E78">
        <w:trPr>
          <w:trHeight w:val="20"/>
        </w:trPr>
        <w:tc>
          <w:tcPr>
            <w:tcW w:w="3343" w:type="dxa"/>
          </w:tcPr>
          <w:p w14:paraId="58D18599" w14:textId="77777777" w:rsidR="00B41E78" w:rsidRPr="00D31C4E" w:rsidRDefault="00B41E78" w:rsidP="00B41E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14:paraId="78FF2202" w14:textId="77777777" w:rsidR="00B41E78" w:rsidRPr="00D31C4E" w:rsidRDefault="00B41E78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</w:tcPr>
          <w:p w14:paraId="6EC8A85A" w14:textId="1CD927D9" w:rsidR="00B41E78" w:rsidRPr="00371B82" w:rsidRDefault="00626D43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17A1D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17A1D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69" w:type="dxa"/>
            <w:shd w:val="clear" w:color="auto" w:fill="auto"/>
          </w:tcPr>
          <w:p w14:paraId="22EF67D4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556EEF7B" w14:textId="49B7A3AC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222,139</w:t>
            </w:r>
          </w:p>
        </w:tc>
        <w:tc>
          <w:tcPr>
            <w:tcW w:w="269" w:type="dxa"/>
            <w:shd w:val="clear" w:color="auto" w:fill="auto"/>
          </w:tcPr>
          <w:p w14:paraId="1BE615C1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DD5F4F" w14:textId="77C3844B" w:rsidR="00B41E78" w:rsidRPr="00626D43" w:rsidRDefault="00626D43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17A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</w:t>
            </w:r>
            <w:r w:rsidR="00717A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64" w:type="dxa"/>
            <w:shd w:val="clear" w:color="auto" w:fill="auto"/>
          </w:tcPr>
          <w:p w14:paraId="1B9E3D82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20AA559B" w14:textId="4617F267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204,734</w:t>
            </w:r>
          </w:p>
        </w:tc>
      </w:tr>
      <w:tr w:rsidR="00B41E78" w:rsidRPr="00D31C4E" w14:paraId="6B0B848A" w14:textId="77777777" w:rsidTr="00B41E78">
        <w:trPr>
          <w:trHeight w:val="20"/>
        </w:trPr>
        <w:tc>
          <w:tcPr>
            <w:tcW w:w="3343" w:type="dxa"/>
            <w:hideMark/>
          </w:tcPr>
          <w:p w14:paraId="482413C6" w14:textId="19CFB5E4" w:rsidR="00B41E78" w:rsidRPr="00D31C4E" w:rsidRDefault="00B41E78" w:rsidP="00B41E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14" w:type="dxa"/>
          </w:tcPr>
          <w:p w14:paraId="2B176BF2" w14:textId="77777777" w:rsidR="00B41E78" w:rsidRPr="00D31C4E" w:rsidRDefault="00B41E78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4F4A9" w14:textId="76DB71A0" w:rsidR="00B41E78" w:rsidRPr="00371B82" w:rsidRDefault="00626D43" w:rsidP="00B41E78">
            <w:pPr>
              <w:pStyle w:val="acctfourfigures"/>
              <w:tabs>
                <w:tab w:val="clear" w:pos="765"/>
                <w:tab w:val="decimal" w:pos="845"/>
              </w:tabs>
              <w:spacing w:line="240" w:lineRule="atLeast"/>
              <w:ind w:left="-79" w:right="-2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(9,356)</w:t>
            </w:r>
          </w:p>
        </w:tc>
        <w:tc>
          <w:tcPr>
            <w:tcW w:w="269" w:type="dxa"/>
            <w:shd w:val="clear" w:color="auto" w:fill="auto"/>
          </w:tcPr>
          <w:p w14:paraId="397AD7C1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3D138" w14:textId="47334822" w:rsidR="00B41E78" w:rsidRPr="00371B82" w:rsidRDefault="00B41E78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(9,378)</w:t>
            </w:r>
          </w:p>
        </w:tc>
        <w:tc>
          <w:tcPr>
            <w:tcW w:w="269" w:type="dxa"/>
            <w:shd w:val="clear" w:color="auto" w:fill="auto"/>
          </w:tcPr>
          <w:p w14:paraId="656E1D78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D736A" w14:textId="75346021" w:rsidR="00B41E78" w:rsidRPr="00371B82" w:rsidRDefault="00626D43" w:rsidP="00B41E78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(8,948)</w:t>
            </w:r>
          </w:p>
        </w:tc>
        <w:tc>
          <w:tcPr>
            <w:tcW w:w="264" w:type="dxa"/>
            <w:shd w:val="clear" w:color="auto" w:fill="auto"/>
          </w:tcPr>
          <w:p w14:paraId="1DF175CA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07669" w14:textId="6B6DDF5D" w:rsidR="00B41E78" w:rsidRPr="00371B82" w:rsidRDefault="00B41E78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(9,170)</w:t>
            </w:r>
          </w:p>
        </w:tc>
      </w:tr>
      <w:tr w:rsidR="00B41E78" w:rsidRPr="00D31C4E" w14:paraId="0AE84DAA" w14:textId="77777777" w:rsidTr="00B41E78">
        <w:trPr>
          <w:trHeight w:val="20"/>
        </w:trPr>
        <w:tc>
          <w:tcPr>
            <w:tcW w:w="3343" w:type="dxa"/>
            <w:hideMark/>
          </w:tcPr>
          <w:p w14:paraId="33E89FA4" w14:textId="783FE529" w:rsidR="00B41E78" w:rsidRPr="00D31C4E" w:rsidRDefault="00B41E78" w:rsidP="00B41E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4" w:type="dxa"/>
          </w:tcPr>
          <w:p w14:paraId="7E4113A4" w14:textId="77777777" w:rsidR="00B41E78" w:rsidRPr="00D31C4E" w:rsidRDefault="00B41E78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9B7C35" w14:textId="70DC53B8" w:rsidR="00B41E78" w:rsidRPr="00371B82" w:rsidRDefault="00626D43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17A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17A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993</w:t>
            </w:r>
          </w:p>
        </w:tc>
        <w:tc>
          <w:tcPr>
            <w:tcW w:w="269" w:type="dxa"/>
            <w:shd w:val="clear" w:color="auto" w:fill="auto"/>
          </w:tcPr>
          <w:p w14:paraId="64F8BA05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053792" w14:textId="14CB68AB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212,761</w:t>
            </w:r>
          </w:p>
        </w:tc>
        <w:tc>
          <w:tcPr>
            <w:tcW w:w="269" w:type="dxa"/>
            <w:shd w:val="clear" w:color="auto" w:fill="auto"/>
          </w:tcPr>
          <w:p w14:paraId="2431A924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32A066" w14:textId="405FE039" w:rsidR="00B41E78" w:rsidRPr="00371B82" w:rsidRDefault="00626D43" w:rsidP="00B41E78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17A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17A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64" w:type="dxa"/>
            <w:shd w:val="clear" w:color="auto" w:fill="auto"/>
          </w:tcPr>
          <w:p w14:paraId="5140261F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34E87" w14:textId="470437A2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195,564</w:t>
            </w:r>
          </w:p>
        </w:tc>
      </w:tr>
      <w:tr w:rsidR="00B41E78" w:rsidRPr="00D31C4E" w14:paraId="3F620F23" w14:textId="77777777" w:rsidTr="00B41E78">
        <w:trPr>
          <w:trHeight w:val="20"/>
        </w:trPr>
        <w:tc>
          <w:tcPr>
            <w:tcW w:w="3343" w:type="dxa"/>
          </w:tcPr>
          <w:p w14:paraId="0CF82437" w14:textId="77777777" w:rsidR="00B41E78" w:rsidRPr="00D31C4E" w:rsidRDefault="00B41E78" w:rsidP="00B41E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14:paraId="269200F6" w14:textId="77777777" w:rsidR="00B41E78" w:rsidRPr="00D31C4E" w:rsidRDefault="00B41E78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A3BB2EF" w14:textId="77777777" w:rsidR="00B41E78" w:rsidRPr="00371B82" w:rsidRDefault="00B41E78" w:rsidP="00B41E78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F4C654B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D6F2B8" w14:textId="77777777" w:rsidR="00B41E78" w:rsidRPr="00371B82" w:rsidRDefault="00B41E78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12A5C14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1B3FEF" w14:textId="77777777" w:rsidR="00B41E78" w:rsidRPr="00371B82" w:rsidRDefault="00B41E78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D709767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6D339D" w14:textId="77777777" w:rsidR="00B41E78" w:rsidRPr="00371B82" w:rsidRDefault="00B41E78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D13C1" w:rsidRPr="00D31C4E" w14:paraId="357289E8" w14:textId="77777777" w:rsidTr="00B265D1">
        <w:trPr>
          <w:trHeight w:val="20"/>
        </w:trPr>
        <w:tc>
          <w:tcPr>
            <w:tcW w:w="4357" w:type="dxa"/>
            <w:gridSpan w:val="2"/>
            <w:hideMark/>
          </w:tcPr>
          <w:p w14:paraId="4FE16EE7" w14:textId="65B75492" w:rsidR="003D13C1" w:rsidRPr="009357DC" w:rsidRDefault="003D13C1" w:rsidP="009357DC">
            <w:pPr>
              <w:pStyle w:val="acctfourfigures"/>
              <w:tabs>
                <w:tab w:val="left" w:pos="720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9357DC">
              <w:rPr>
                <w:rFonts w:asciiTheme="majorBidi" w:hAnsiTheme="majorBidi" w:cstheme="majorBidi"/>
                <w:b/>
                <w:spacing w:val="-8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127" w:type="dxa"/>
            <w:shd w:val="clear" w:color="auto" w:fill="auto"/>
          </w:tcPr>
          <w:p w14:paraId="166879C0" w14:textId="27923D80" w:rsidR="003D13C1" w:rsidRPr="00371B82" w:rsidRDefault="003D13C1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1136875" w14:textId="77777777" w:rsidR="003D13C1" w:rsidRPr="00371B82" w:rsidRDefault="003D13C1" w:rsidP="00B41E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09B22B4" w14:textId="1555830B" w:rsidR="003D13C1" w:rsidRPr="00371B82" w:rsidRDefault="003D13C1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A8F10D4" w14:textId="77777777" w:rsidR="003D13C1" w:rsidRPr="00371B82" w:rsidRDefault="003D13C1" w:rsidP="00B41E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5D85931E" w14:textId="66EFB73D" w:rsidR="003D13C1" w:rsidRPr="00371B82" w:rsidRDefault="003D13C1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869DAB6" w14:textId="77777777" w:rsidR="003D13C1" w:rsidRPr="00371B82" w:rsidRDefault="003D13C1" w:rsidP="00B41E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14:paraId="3FF858C6" w14:textId="02B4A377" w:rsidR="003D13C1" w:rsidRPr="00371B82" w:rsidRDefault="003D13C1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1E78" w:rsidRPr="00D31C4E" w14:paraId="642CB04F" w14:textId="77777777" w:rsidTr="00B41E78">
        <w:trPr>
          <w:trHeight w:val="20"/>
        </w:trPr>
        <w:tc>
          <w:tcPr>
            <w:tcW w:w="3343" w:type="dxa"/>
          </w:tcPr>
          <w:p w14:paraId="5722968C" w14:textId="39B9BF69" w:rsidR="00B41E78" w:rsidRPr="00FF4195" w:rsidRDefault="00B41E78" w:rsidP="00222166">
            <w:pPr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19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14" w:type="dxa"/>
          </w:tcPr>
          <w:p w14:paraId="64F66DAC" w14:textId="77777777" w:rsidR="00B41E78" w:rsidRPr="00D31C4E" w:rsidRDefault="00B41E78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</w:tcPr>
          <w:p w14:paraId="5CDA4024" w14:textId="61EADCDB" w:rsidR="00B41E78" w:rsidRPr="00371B82" w:rsidRDefault="00626D43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460,592</w:t>
            </w:r>
          </w:p>
        </w:tc>
        <w:tc>
          <w:tcPr>
            <w:tcW w:w="269" w:type="dxa"/>
            <w:shd w:val="clear" w:color="auto" w:fill="auto"/>
          </w:tcPr>
          <w:p w14:paraId="3BDB8B0E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5" w:type="dxa"/>
            <w:shd w:val="clear" w:color="auto" w:fill="auto"/>
          </w:tcPr>
          <w:p w14:paraId="70727A17" w14:textId="3153647C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390,619</w:t>
            </w:r>
          </w:p>
        </w:tc>
        <w:tc>
          <w:tcPr>
            <w:tcW w:w="269" w:type="dxa"/>
            <w:shd w:val="clear" w:color="auto" w:fill="auto"/>
          </w:tcPr>
          <w:p w14:paraId="72C2B4AC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329A0F1D" w14:textId="794BC82B" w:rsidR="00B41E78" w:rsidRPr="00371B82" w:rsidRDefault="00626D43" w:rsidP="00BB45B0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318,590</w:t>
            </w:r>
          </w:p>
        </w:tc>
        <w:tc>
          <w:tcPr>
            <w:tcW w:w="264" w:type="dxa"/>
            <w:shd w:val="clear" w:color="auto" w:fill="auto"/>
          </w:tcPr>
          <w:p w14:paraId="5B42A346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38" w:type="dxa"/>
            <w:shd w:val="clear" w:color="auto" w:fill="auto"/>
          </w:tcPr>
          <w:p w14:paraId="267EA92B" w14:textId="017DA823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370,880</w:t>
            </w:r>
          </w:p>
        </w:tc>
      </w:tr>
      <w:tr w:rsidR="00B41E78" w:rsidRPr="00D31C4E" w14:paraId="25DFA0A8" w14:textId="77777777" w:rsidTr="00B41E78">
        <w:trPr>
          <w:trHeight w:val="20"/>
        </w:trPr>
        <w:tc>
          <w:tcPr>
            <w:tcW w:w="3343" w:type="dxa"/>
            <w:shd w:val="clear" w:color="auto" w:fill="auto"/>
          </w:tcPr>
          <w:p w14:paraId="59FD2628" w14:textId="14AF63BE" w:rsidR="00B41E78" w:rsidRPr="00FF4195" w:rsidRDefault="00B41E78" w:rsidP="00222166">
            <w:pPr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195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14" w:type="dxa"/>
          </w:tcPr>
          <w:p w14:paraId="5FADACD0" w14:textId="77777777" w:rsidR="00B41E78" w:rsidRPr="00D31C4E" w:rsidRDefault="00B41E78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24CB9110" w14:textId="2F55E995" w:rsidR="00B41E78" w:rsidRPr="00371B82" w:rsidRDefault="00626D43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88E310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E7BA4E6" w14:textId="030B2061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871B4FE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7D3938E8" w14:textId="30D14455" w:rsidR="00B41E78" w:rsidRPr="00371B82" w:rsidRDefault="00626D43" w:rsidP="00BB45B0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74904CF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674A3BA9" w14:textId="6136527E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</w:tr>
      <w:tr w:rsidR="00B41E78" w:rsidRPr="00D31C4E" w14:paraId="2C4AA6CC" w14:textId="77777777" w:rsidTr="00B41E78">
        <w:trPr>
          <w:trHeight w:val="20"/>
        </w:trPr>
        <w:tc>
          <w:tcPr>
            <w:tcW w:w="3343" w:type="dxa"/>
            <w:hideMark/>
          </w:tcPr>
          <w:p w14:paraId="44713E22" w14:textId="77777777" w:rsidR="00B41E78" w:rsidRPr="00FF4195" w:rsidRDefault="00B41E78" w:rsidP="00222166">
            <w:pPr>
              <w:numPr>
                <w:ilvl w:val="0"/>
                <w:numId w:val="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6" w:hanging="199"/>
              <w:rPr>
                <w:rFonts w:asciiTheme="majorBidi" w:hAnsiTheme="majorBidi" w:cstheme="majorBidi"/>
                <w:sz w:val="30"/>
                <w:szCs w:val="30"/>
              </w:rPr>
            </w:pPr>
            <w:r w:rsidRPr="00FF419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14" w:type="dxa"/>
          </w:tcPr>
          <w:p w14:paraId="4769815F" w14:textId="77777777" w:rsidR="00B41E78" w:rsidRPr="00D31C4E" w:rsidRDefault="00B41E78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4E198" w14:textId="42B825F8" w:rsidR="00B41E78" w:rsidRPr="00BB45B0" w:rsidRDefault="00E50715" w:rsidP="00BB45B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(921)</w:t>
            </w:r>
          </w:p>
        </w:tc>
        <w:tc>
          <w:tcPr>
            <w:tcW w:w="269" w:type="dxa"/>
            <w:shd w:val="clear" w:color="auto" w:fill="auto"/>
          </w:tcPr>
          <w:p w14:paraId="2B9F5405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70874" w14:textId="79A48667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(7,344)</w:t>
            </w:r>
          </w:p>
        </w:tc>
        <w:tc>
          <w:tcPr>
            <w:tcW w:w="269" w:type="dxa"/>
            <w:shd w:val="clear" w:color="auto" w:fill="auto"/>
          </w:tcPr>
          <w:p w14:paraId="7DBC0C4D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0CEB9" w14:textId="383FBEF9" w:rsidR="00B41E78" w:rsidRPr="00371B82" w:rsidRDefault="00BB45B0" w:rsidP="00BB45B0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(1,121)</w:t>
            </w:r>
          </w:p>
        </w:tc>
        <w:tc>
          <w:tcPr>
            <w:tcW w:w="264" w:type="dxa"/>
            <w:shd w:val="clear" w:color="auto" w:fill="auto"/>
          </w:tcPr>
          <w:p w14:paraId="157766A7" w14:textId="77777777" w:rsidR="00B41E78" w:rsidRPr="00061D74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535"/>
                <w:tab w:val="left" w:pos="720"/>
              </w:tabs>
              <w:ind w:right="4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A9C72C" w14:textId="49F66EAD" w:rsidR="00B41E78" w:rsidRPr="00371B82" w:rsidRDefault="00B41E78" w:rsidP="00B41E78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79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1E78" w:rsidRPr="00D31C4E" w14:paraId="65D6CE92" w14:textId="77777777" w:rsidTr="00B41E78">
        <w:trPr>
          <w:trHeight w:val="20"/>
        </w:trPr>
        <w:tc>
          <w:tcPr>
            <w:tcW w:w="3343" w:type="dxa"/>
            <w:hideMark/>
          </w:tcPr>
          <w:p w14:paraId="46EDA259" w14:textId="77777777" w:rsidR="00B41E78" w:rsidRPr="00FF4195" w:rsidRDefault="00B41E78" w:rsidP="00B41E7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1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FF41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14" w:type="dxa"/>
          </w:tcPr>
          <w:p w14:paraId="2579F9B0" w14:textId="77777777" w:rsidR="00B41E78" w:rsidRPr="00D31C4E" w:rsidRDefault="00B41E78" w:rsidP="00B41E7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6CA81B" w14:textId="0EC325AB" w:rsidR="00B41E78" w:rsidRPr="00371B82" w:rsidRDefault="00626D43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E507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507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69" w:type="dxa"/>
            <w:shd w:val="clear" w:color="auto" w:fill="auto"/>
          </w:tcPr>
          <w:p w14:paraId="0A7A057A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30E1DB" w14:textId="1D06116E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386,724</w:t>
            </w:r>
          </w:p>
        </w:tc>
        <w:tc>
          <w:tcPr>
            <w:tcW w:w="269" w:type="dxa"/>
            <w:shd w:val="clear" w:color="auto" w:fill="auto"/>
          </w:tcPr>
          <w:p w14:paraId="1C553B71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D63053" w14:textId="6894BCED" w:rsidR="00B41E78" w:rsidRPr="00BB45B0" w:rsidRDefault="00626D43" w:rsidP="00BB45B0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45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BB45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BB45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B45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264" w:type="dxa"/>
            <w:shd w:val="clear" w:color="auto" w:fill="auto"/>
          </w:tcPr>
          <w:p w14:paraId="1008A491" w14:textId="77777777" w:rsidR="00B41E78" w:rsidRPr="00371B82" w:rsidRDefault="00B41E78" w:rsidP="00B41E78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9DFBEF" w14:textId="506CD9EA" w:rsidR="00B41E78" w:rsidRPr="00371B82" w:rsidRDefault="00B41E78" w:rsidP="00B41E78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374,329</w:t>
            </w:r>
          </w:p>
        </w:tc>
      </w:tr>
    </w:tbl>
    <w:p w14:paraId="3093F3F3" w14:textId="16841680" w:rsidR="009D6708" w:rsidRPr="00457D36" w:rsidRDefault="009D6708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57D3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2100EF99" w14:textId="77777777" w:rsidR="009D6708" w:rsidRPr="00D506F1" w:rsidRDefault="009D670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1CA81CAA" w14:textId="3D2C9386" w:rsidR="009D6708" w:rsidRDefault="009D6708" w:rsidP="009D6708">
      <w:pPr>
        <w:pStyle w:val="Heading8"/>
        <w:spacing w:line="240" w:lineRule="atLeast"/>
        <w:ind w:firstLine="54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9D6708">
        <w:rPr>
          <w:rFonts w:asciiTheme="majorBidi" w:hAnsiTheme="majorBidi" w:cstheme="majorBidi"/>
          <w:b/>
          <w:bCs/>
          <w:cs/>
          <w:lang w:val="th-TH"/>
        </w:rPr>
        <w:t>นโยบายการบัญชี</w:t>
      </w:r>
    </w:p>
    <w:p w14:paraId="722447CE" w14:textId="77777777" w:rsidR="00D506F1" w:rsidRPr="00D506F1" w:rsidRDefault="00D506F1" w:rsidP="00D506F1">
      <w:pPr>
        <w:rPr>
          <w:sz w:val="24"/>
          <w:szCs w:val="24"/>
          <w:cs/>
          <w:lang w:val="th-TH"/>
        </w:rPr>
      </w:pPr>
    </w:p>
    <w:p w14:paraId="632444A2" w14:textId="10928127" w:rsidR="009D6708" w:rsidRDefault="009D6708" w:rsidP="009D6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6708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9D670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D6708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9D6708">
        <w:rPr>
          <w:rFonts w:asciiTheme="majorBidi" w:hAnsiTheme="majorBidi" w:cstheme="majorBidi"/>
          <w:sz w:val="30"/>
          <w:szCs w:val="30"/>
        </w:rPr>
        <w:t xml:space="preserve"> </w:t>
      </w:r>
      <w:r w:rsidRPr="009D6708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9D6708">
        <w:rPr>
          <w:rFonts w:asciiTheme="majorBidi" w:hAnsiTheme="majorBidi" w:cstheme="majorBidi"/>
          <w:sz w:val="30"/>
          <w:szCs w:val="30"/>
        </w:rPr>
        <w:t xml:space="preserve"> </w:t>
      </w:r>
      <w:r w:rsidRPr="009D6708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9D6708">
        <w:rPr>
          <w:rFonts w:asciiTheme="majorBidi" w:hAnsiTheme="majorBidi" w:cstheme="majorBidi"/>
          <w:sz w:val="30"/>
          <w:szCs w:val="30"/>
        </w:rPr>
        <w:t xml:space="preserve"> </w:t>
      </w:r>
      <w:r w:rsidRPr="009D6708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</w:t>
      </w:r>
      <w:r w:rsidR="003013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D6708">
        <w:rPr>
          <w:rFonts w:asciiTheme="majorBidi" w:hAnsiTheme="majorBidi" w:cstheme="majorBidi"/>
          <w:sz w:val="30"/>
          <w:szCs w:val="30"/>
          <w:cs/>
        </w:rPr>
        <w:t>งบการเงินรวม</w:t>
      </w:r>
      <w:r w:rsidRPr="009D6708">
        <w:rPr>
          <w:rFonts w:asciiTheme="majorBidi" w:hAnsiTheme="majorBidi" w:cstheme="majorBidi"/>
          <w:sz w:val="30"/>
          <w:szCs w:val="30"/>
        </w:rPr>
        <w:t xml:space="preserve"> </w:t>
      </w:r>
      <w:r w:rsidRPr="009D6708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78D4C2BD" w14:textId="77777777" w:rsidR="009D6708" w:rsidRPr="00D506F1" w:rsidRDefault="009D6708" w:rsidP="009D6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5D96CA" w14:textId="5F71686B" w:rsidR="009D6708" w:rsidRDefault="009D6708" w:rsidP="009D6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6708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9D6708">
        <w:rPr>
          <w:rFonts w:asciiTheme="majorBidi" w:hAnsiTheme="majorBidi" w:cstheme="majorBidi"/>
          <w:sz w:val="30"/>
          <w:szCs w:val="30"/>
        </w:rPr>
        <w:t xml:space="preserve"> </w:t>
      </w:r>
      <w:r w:rsidRPr="009D6708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จำหน่ายไปซึ่งส่วนได้เสียที่ไม่มีอำนาจควบคุมโดยอำนาจควบคุมไม่เปลี่ยนแปลงรับรู้เป็นส่วนต่ำกว่าทุนอื่นในส่วนของเจ้าของ</w:t>
      </w:r>
    </w:p>
    <w:p w14:paraId="32266ACD" w14:textId="77777777" w:rsidR="009D6708" w:rsidRPr="00D506F1" w:rsidRDefault="009D6708" w:rsidP="009D6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4026AB" w14:textId="77777777" w:rsidR="009D6708" w:rsidRDefault="009D6708" w:rsidP="009D6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D6708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9D6708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9D6708">
        <w:rPr>
          <w:rFonts w:asciiTheme="majorBidi" w:hAnsiTheme="majorBidi" w:cstheme="majorBidi"/>
          <w:sz w:val="30"/>
          <w:szCs w:val="30"/>
          <w:cs/>
        </w:rPr>
        <w:t xml:space="preserve">กำไรหรือขาดทุนที่เกิดขึ้นจากการสูญเสียการควบคุมในบริษัทย่อยรับรู้ในกำไรหรือขาดทุน </w:t>
      </w:r>
    </w:p>
    <w:p w14:paraId="0D5501B0" w14:textId="77777777" w:rsidR="009D6708" w:rsidRPr="00D506F1" w:rsidRDefault="009D6708" w:rsidP="009D6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135F266" w14:textId="1AA2A204" w:rsidR="009D6708" w:rsidRPr="009D6708" w:rsidRDefault="009D6708" w:rsidP="009D6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9D6708" w:rsidRPr="009D6708" w:rsidSect="00FE686D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8"/>
          <w:cols w:space="720"/>
          <w:docGrid w:linePitch="245"/>
        </w:sectPr>
      </w:pPr>
      <w:r w:rsidRPr="009D6708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กำไรขาดทุนจากการขายเงินลงทุนบันทึกในกำไรหรือขาดทุน</w:t>
      </w:r>
      <w:r w:rsidR="002E17FC">
        <w:rPr>
          <w:rFonts w:asciiTheme="majorBidi" w:hAnsiTheme="majorBidi" w:cstheme="majorBidi"/>
          <w:sz w:val="30"/>
          <w:szCs w:val="30"/>
        </w:rPr>
        <w:t xml:space="preserve"> </w:t>
      </w:r>
      <w:r w:rsidR="002E17FC" w:rsidRPr="002E17F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2E17F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E17FC" w:rsidRPr="002E17FC">
        <w:rPr>
          <w:rFonts w:asciiTheme="majorBidi" w:hAnsiTheme="majorBidi" w:cstheme="majorBidi" w:hint="cs"/>
          <w:sz w:val="30"/>
          <w:szCs w:val="30"/>
          <w:cs/>
        </w:rPr>
        <w:t xml:space="preserve">บริษัทพิจารณาการด้อยค่าของเงินลงทุนในบริษัทย่อยตามที่เปิดเผยในหมายเหตุข้อ </w:t>
      </w:r>
      <w:r w:rsidR="002E17FC" w:rsidRPr="002E17FC">
        <w:rPr>
          <w:rFonts w:asciiTheme="majorBidi" w:hAnsiTheme="majorBidi" w:cstheme="majorBidi"/>
          <w:sz w:val="30"/>
          <w:szCs w:val="30"/>
        </w:rPr>
        <w:t>1</w:t>
      </w:r>
      <w:r w:rsidR="002E17FC">
        <w:rPr>
          <w:rFonts w:asciiTheme="majorBidi" w:hAnsiTheme="majorBidi" w:cstheme="majorBidi"/>
          <w:sz w:val="30"/>
          <w:szCs w:val="30"/>
        </w:rPr>
        <w:t>1</w:t>
      </w:r>
    </w:p>
    <w:tbl>
      <w:tblPr>
        <w:tblW w:w="1390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4"/>
        <w:gridCol w:w="2205"/>
        <w:gridCol w:w="1350"/>
        <w:gridCol w:w="720"/>
        <w:gridCol w:w="180"/>
        <w:gridCol w:w="720"/>
        <w:gridCol w:w="180"/>
        <w:gridCol w:w="720"/>
        <w:gridCol w:w="180"/>
        <w:gridCol w:w="810"/>
        <w:gridCol w:w="180"/>
        <w:gridCol w:w="722"/>
        <w:gridCol w:w="182"/>
        <w:gridCol w:w="808"/>
        <w:gridCol w:w="182"/>
        <w:gridCol w:w="814"/>
        <w:gridCol w:w="182"/>
        <w:gridCol w:w="884"/>
        <w:gridCol w:w="11"/>
        <w:gridCol w:w="8"/>
      </w:tblGrid>
      <w:tr w:rsidR="00D20FBE" w:rsidRPr="002E17FC" w14:paraId="4F68FFEC" w14:textId="77777777" w:rsidTr="002E17FC">
        <w:trPr>
          <w:gridAfter w:val="2"/>
          <w:wAfter w:w="19" w:type="dxa"/>
          <w:cantSplit/>
          <w:tblHeader/>
        </w:trPr>
        <w:tc>
          <w:tcPr>
            <w:tcW w:w="13883" w:type="dxa"/>
            <w:gridSpan w:val="18"/>
          </w:tcPr>
          <w:p w14:paraId="00F84483" w14:textId="77777777" w:rsidR="00D20FBE" w:rsidRPr="002E17FC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E17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2E17FC" w:rsidRPr="002E17FC" w:rsidDel="00685444" w14:paraId="2CBBC251" w14:textId="77777777" w:rsidTr="00457D36">
        <w:trPr>
          <w:cantSplit/>
        </w:trPr>
        <w:tc>
          <w:tcPr>
            <w:tcW w:w="2864" w:type="dxa"/>
            <w:vAlign w:val="bottom"/>
          </w:tcPr>
          <w:p w14:paraId="0A2EF2A1" w14:textId="77777777" w:rsidR="002E17FC" w:rsidRPr="002E17FC" w:rsidRDefault="002E17FC" w:rsidP="00344305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05" w:type="dxa"/>
          </w:tcPr>
          <w:p w14:paraId="39C49DF5" w14:textId="77777777" w:rsidR="00457D36" w:rsidRDefault="00457D36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AC4469" w14:textId="1CC12C13" w:rsidR="002E17FC" w:rsidRPr="002E17FC" w:rsidRDefault="002E17FC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14:paraId="2E6F152F" w14:textId="77777777" w:rsidR="002E17FC" w:rsidRDefault="002E17FC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39C932D5" w14:textId="2F320ED0" w:rsidR="002E17FC" w:rsidRPr="002E17FC" w:rsidRDefault="002E17FC" w:rsidP="0034430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620" w:type="dxa"/>
            <w:gridSpan w:val="3"/>
          </w:tcPr>
          <w:p w14:paraId="6AE90A68" w14:textId="77777777" w:rsidR="002E17FC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5484DF84" w14:textId="1C54590D" w:rsidR="002E17FC" w:rsidRPr="002E17FC" w:rsidDel="00685444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087FBEDF" w14:textId="77777777" w:rsidR="002E17FC" w:rsidRPr="002E17FC" w:rsidDel="00685444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5F500AE7" w14:textId="77777777" w:rsidR="002E17FC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898C61" w14:textId="63E83BEE" w:rsidR="002E17FC" w:rsidRPr="002E17FC" w:rsidDel="00685444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7DB45F8" w14:textId="77777777" w:rsidR="002E17FC" w:rsidRPr="002E17FC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2" w:type="dxa"/>
            <w:gridSpan w:val="3"/>
          </w:tcPr>
          <w:p w14:paraId="6218281D" w14:textId="77777777" w:rsidR="002E17FC" w:rsidRPr="002E17FC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3C7C563" w14:textId="77777777" w:rsidR="002E17FC" w:rsidRPr="002E17FC" w:rsidDel="00685444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31EC538A" w14:textId="77777777" w:rsidR="002E17FC" w:rsidRPr="002E17FC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99" w:type="dxa"/>
            <w:gridSpan w:val="5"/>
          </w:tcPr>
          <w:p w14:paraId="524D902D" w14:textId="77777777" w:rsidR="002E17FC" w:rsidRPr="002E17FC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A0ED49" w14:textId="77777777" w:rsidR="002E17FC" w:rsidRPr="002E17FC" w:rsidDel="00685444" w:rsidRDefault="002E17FC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2E17F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2E17F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</w:tr>
      <w:tr w:rsidR="008C436C" w:rsidRPr="002E17FC" w14:paraId="4629242C" w14:textId="77777777" w:rsidTr="00457D36">
        <w:trPr>
          <w:cantSplit/>
        </w:trPr>
        <w:tc>
          <w:tcPr>
            <w:tcW w:w="2864" w:type="dxa"/>
            <w:vAlign w:val="bottom"/>
          </w:tcPr>
          <w:p w14:paraId="3A1A6B21" w14:textId="77777777" w:rsidR="008C436C" w:rsidRPr="002E17FC" w:rsidRDefault="008C436C" w:rsidP="008C436C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05" w:type="dxa"/>
          </w:tcPr>
          <w:p w14:paraId="228C9254" w14:textId="77777777" w:rsidR="008C436C" w:rsidRPr="002E17FC" w:rsidRDefault="008C436C" w:rsidP="008C436C">
            <w:pPr>
              <w:spacing w:line="38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5D662FB" w14:textId="77777777" w:rsidR="008C436C" w:rsidRPr="002E17FC" w:rsidRDefault="008C436C" w:rsidP="008C436C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0C9FEF15" w14:textId="376B8C0E" w:rsidR="008C436C" w:rsidRPr="002E17FC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6EA3BF6F" w14:textId="77777777" w:rsidR="008C436C" w:rsidRPr="002E17FC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1AF3F81E" w14:textId="6CF9C6A1" w:rsidR="008C436C" w:rsidRPr="002E17FC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1C8254DE" w14:textId="77777777" w:rsidR="008C436C" w:rsidRPr="002E17FC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5C5E6C7" w14:textId="790F0597" w:rsidR="008C436C" w:rsidRPr="002E17FC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44336165" w14:textId="77777777" w:rsidR="008C436C" w:rsidRPr="002E17FC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22C3856" w14:textId="1D4333B7" w:rsidR="008C436C" w:rsidRPr="002E17FC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7579EA25" w14:textId="77777777" w:rsidR="008C436C" w:rsidRPr="002E17FC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2" w:type="dxa"/>
            <w:vAlign w:val="bottom"/>
          </w:tcPr>
          <w:p w14:paraId="61188268" w14:textId="491B3766" w:rsidR="008C436C" w:rsidRPr="002E17FC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2" w:type="dxa"/>
            <w:vAlign w:val="bottom"/>
          </w:tcPr>
          <w:p w14:paraId="044FAF05" w14:textId="77777777" w:rsidR="008C436C" w:rsidRPr="002E17FC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7FFA011E" w14:textId="283BCE10" w:rsidR="008C436C" w:rsidRPr="002E17FC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2" w:type="dxa"/>
          </w:tcPr>
          <w:p w14:paraId="3509E5D8" w14:textId="77777777" w:rsidR="008C436C" w:rsidRPr="002E17FC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bottom"/>
          </w:tcPr>
          <w:p w14:paraId="57C35261" w14:textId="7501B05E" w:rsidR="008C436C" w:rsidRPr="002E17FC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2" w:type="dxa"/>
            <w:vAlign w:val="bottom"/>
          </w:tcPr>
          <w:p w14:paraId="7B3C34F1" w14:textId="77777777" w:rsidR="008C436C" w:rsidRPr="002E17FC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3" w:type="dxa"/>
            <w:gridSpan w:val="3"/>
            <w:vAlign w:val="bottom"/>
          </w:tcPr>
          <w:p w14:paraId="4FC7FC5C" w14:textId="64F5AFDE" w:rsidR="008C436C" w:rsidRPr="002E17FC" w:rsidRDefault="008C436C" w:rsidP="008C436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D20FBE" w:rsidRPr="002E17FC" w14:paraId="485C8206" w14:textId="77777777" w:rsidTr="00457D36">
        <w:trPr>
          <w:gridAfter w:val="1"/>
          <w:wAfter w:w="8" w:type="dxa"/>
          <w:cantSplit/>
          <w:trHeight w:val="335"/>
        </w:trPr>
        <w:tc>
          <w:tcPr>
            <w:tcW w:w="2864" w:type="dxa"/>
            <w:vAlign w:val="bottom"/>
          </w:tcPr>
          <w:p w14:paraId="335D8227" w14:textId="77777777" w:rsidR="00D20FBE" w:rsidRPr="002E17FC" w:rsidRDefault="00D20FBE" w:rsidP="00344305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05" w:type="dxa"/>
          </w:tcPr>
          <w:p w14:paraId="2556E7AA" w14:textId="77777777" w:rsidR="00D20FBE" w:rsidRPr="002E17FC" w:rsidRDefault="00D20FBE" w:rsidP="00344305">
            <w:pPr>
              <w:spacing w:line="38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20221E7" w14:textId="77777777" w:rsidR="00D20FBE" w:rsidRPr="002E17FC" w:rsidRDefault="00D20FBE" w:rsidP="00344305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</w:tcPr>
          <w:p w14:paraId="76DB56C8" w14:textId="77777777" w:rsidR="00D20FBE" w:rsidRPr="002E17FC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2E17F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79D3BE1" w14:textId="77777777" w:rsidR="00D20FBE" w:rsidRPr="002E17FC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675" w:type="dxa"/>
            <w:gridSpan w:val="12"/>
          </w:tcPr>
          <w:p w14:paraId="460EFF14" w14:textId="77777777" w:rsidR="00D20FBE" w:rsidRPr="002E17FC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2E17F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C436C" w:rsidRPr="002E17FC" w14:paraId="1514D00D" w14:textId="77777777" w:rsidTr="00457D36">
        <w:trPr>
          <w:cantSplit/>
        </w:trPr>
        <w:tc>
          <w:tcPr>
            <w:tcW w:w="2864" w:type="dxa"/>
            <w:vAlign w:val="bottom"/>
          </w:tcPr>
          <w:p w14:paraId="1FF4FF44" w14:textId="77777777" w:rsidR="008C436C" w:rsidRPr="002E17FC" w:rsidRDefault="008C436C" w:rsidP="008C436C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4"/>
                <w:szCs w:val="24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เซฟ เทรด อินเตอร์เนชั่นแนล จำกัด</w:t>
            </w:r>
          </w:p>
        </w:tc>
        <w:tc>
          <w:tcPr>
            <w:tcW w:w="2205" w:type="dxa"/>
          </w:tcPr>
          <w:p w14:paraId="14F19A70" w14:textId="77777777" w:rsidR="008C436C" w:rsidRPr="002E17FC" w:rsidRDefault="008C436C" w:rsidP="008C436C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4"/>
                <w:szCs w:val="24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จำหน่ายเครื่องกรองน้ำ</w:t>
            </w:r>
          </w:p>
        </w:tc>
        <w:tc>
          <w:tcPr>
            <w:tcW w:w="1350" w:type="dxa"/>
          </w:tcPr>
          <w:p w14:paraId="13BE8026" w14:textId="77777777" w:rsidR="008C436C" w:rsidRPr="002E17FC" w:rsidRDefault="008C436C" w:rsidP="008C436C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14:paraId="0E46F3E5" w14:textId="5F4EC390" w:rsidR="008C436C" w:rsidRPr="002E17FC" w:rsidRDefault="008C436C" w:rsidP="008C436C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5307539C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B1F6315" w14:textId="7307039F" w:rsidR="008C436C" w:rsidRPr="002E17FC" w:rsidRDefault="008C436C" w:rsidP="008C436C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5E290D8B" w14:textId="77777777" w:rsidR="008C436C" w:rsidRPr="002E17FC" w:rsidRDefault="008C436C" w:rsidP="008C436C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6E0C148" w14:textId="43896ECD" w:rsidR="008C436C" w:rsidRPr="002E17FC" w:rsidRDefault="008C436C" w:rsidP="00457D36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3,999</w:t>
            </w:r>
          </w:p>
        </w:tc>
        <w:tc>
          <w:tcPr>
            <w:tcW w:w="180" w:type="dxa"/>
            <w:shd w:val="clear" w:color="auto" w:fill="auto"/>
          </w:tcPr>
          <w:p w14:paraId="6763C989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A377990" w14:textId="662F6A84" w:rsidR="008C436C" w:rsidRPr="002E17FC" w:rsidRDefault="008C436C" w:rsidP="008C436C">
            <w:pPr>
              <w:pStyle w:val="acctfourfigures"/>
              <w:tabs>
                <w:tab w:val="clear" w:pos="765"/>
                <w:tab w:val="decimal" w:pos="587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3,999</w:t>
            </w:r>
          </w:p>
        </w:tc>
        <w:tc>
          <w:tcPr>
            <w:tcW w:w="180" w:type="dxa"/>
            <w:shd w:val="clear" w:color="auto" w:fill="auto"/>
          </w:tcPr>
          <w:p w14:paraId="3D3F7FA0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480FEFC5" w14:textId="1952CE5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66E3FD2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6E931A4D" w14:textId="13936928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C64F2F6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67C98BED" w14:textId="6F927FE3" w:rsidR="008C436C" w:rsidRPr="002E17FC" w:rsidRDefault="008C436C" w:rsidP="00457D36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3,999</w:t>
            </w:r>
          </w:p>
        </w:tc>
        <w:tc>
          <w:tcPr>
            <w:tcW w:w="182" w:type="dxa"/>
            <w:shd w:val="clear" w:color="auto" w:fill="auto"/>
          </w:tcPr>
          <w:p w14:paraId="3A09E4A8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shd w:val="clear" w:color="auto" w:fill="auto"/>
          </w:tcPr>
          <w:p w14:paraId="2895C78A" w14:textId="7EB5A548" w:rsidR="008C436C" w:rsidRPr="002E17FC" w:rsidRDefault="008C436C" w:rsidP="008C436C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3,999</w:t>
            </w:r>
          </w:p>
        </w:tc>
      </w:tr>
      <w:tr w:rsidR="008C436C" w:rsidRPr="002E17FC" w14:paraId="5D626FCC" w14:textId="77777777" w:rsidTr="00457D36">
        <w:trPr>
          <w:cantSplit/>
        </w:trPr>
        <w:tc>
          <w:tcPr>
            <w:tcW w:w="2864" w:type="dxa"/>
          </w:tcPr>
          <w:p w14:paraId="3BC04242" w14:textId="77777777" w:rsidR="008C436C" w:rsidRPr="002E17FC" w:rsidRDefault="008C436C" w:rsidP="008C436C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เธียรสุรัตน์ ลีสซิ่ง จำกัด</w:t>
            </w:r>
          </w:p>
        </w:tc>
        <w:tc>
          <w:tcPr>
            <w:tcW w:w="2205" w:type="dxa"/>
          </w:tcPr>
          <w:p w14:paraId="59BAA84E" w14:textId="5FC52C76" w:rsidR="008C436C" w:rsidRPr="002E17FC" w:rsidRDefault="008C436C" w:rsidP="008C436C">
            <w:pPr>
              <w:spacing w:line="380" w:lineRule="exact"/>
              <w:ind w:left="195" w:hanging="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ให้สินเชื่อรายย่อยและจำหน่ายเครื่องใช้ไฟฟ้า</w:t>
            </w:r>
            <w:r w:rsidR="00457D3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350" w:type="dxa"/>
          </w:tcPr>
          <w:p w14:paraId="68D7995E" w14:textId="77777777" w:rsidR="008C436C" w:rsidRPr="002E17FC" w:rsidRDefault="008C436C" w:rsidP="008C436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238D9B" w14:textId="77777777" w:rsidR="008C436C" w:rsidRPr="002E17FC" w:rsidRDefault="008C436C" w:rsidP="008C436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FC40B6" w14:textId="6BB15DCD" w:rsidR="008C436C" w:rsidRPr="002E17FC" w:rsidRDefault="008C436C" w:rsidP="008C436C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4B51F2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9383DD" w14:textId="0AABD68C" w:rsidR="008C436C" w:rsidRPr="002E17FC" w:rsidRDefault="008C436C" w:rsidP="008C436C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366BAF" w14:textId="77777777" w:rsidR="008C436C" w:rsidRPr="002E17FC" w:rsidRDefault="008C436C" w:rsidP="008C436C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CB36C1" w14:textId="0A6C8E89" w:rsidR="008C436C" w:rsidRPr="002E17FC" w:rsidRDefault="008C436C" w:rsidP="00457D36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006335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EA9A9B" w14:textId="7ED00EAC" w:rsidR="008C436C" w:rsidRPr="002E17FC" w:rsidRDefault="008C436C" w:rsidP="008C436C">
            <w:pPr>
              <w:pStyle w:val="acctfourfigures"/>
              <w:tabs>
                <w:tab w:val="clear" w:pos="765"/>
                <w:tab w:val="decimal" w:pos="587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80" w:type="dxa"/>
            <w:shd w:val="clear" w:color="auto" w:fill="auto"/>
          </w:tcPr>
          <w:p w14:paraId="283A088C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18C29A6D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566BB20" w14:textId="7CAB11A0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125936A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shd w:val="clear" w:color="auto" w:fill="auto"/>
          </w:tcPr>
          <w:p w14:paraId="0B463C36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952CB6" w14:textId="20808CE8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AE12ED6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BCEB729" w14:textId="62410CC4" w:rsidR="008C436C" w:rsidRPr="002E17FC" w:rsidRDefault="008C436C" w:rsidP="00457D36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82" w:type="dxa"/>
            <w:shd w:val="clear" w:color="auto" w:fill="auto"/>
          </w:tcPr>
          <w:p w14:paraId="24557DA2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shd w:val="clear" w:color="auto" w:fill="auto"/>
            <w:vAlign w:val="bottom"/>
          </w:tcPr>
          <w:p w14:paraId="7EC16C3E" w14:textId="1CC15539" w:rsidR="008C436C" w:rsidRPr="002E17FC" w:rsidRDefault="008C436C" w:rsidP="008C436C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100,000</w:t>
            </w:r>
          </w:p>
        </w:tc>
      </w:tr>
      <w:tr w:rsidR="008C436C" w:rsidRPr="002E17FC" w14:paraId="50F62744" w14:textId="77777777" w:rsidTr="00457D36">
        <w:trPr>
          <w:cantSplit/>
        </w:trPr>
        <w:tc>
          <w:tcPr>
            <w:tcW w:w="2864" w:type="dxa"/>
          </w:tcPr>
          <w:p w14:paraId="70C198E2" w14:textId="2D525AB2" w:rsidR="008C436C" w:rsidRPr="002E17FC" w:rsidRDefault="008C436C" w:rsidP="008C436C">
            <w:pPr>
              <w:spacing w:line="380" w:lineRule="exact"/>
              <w:ind w:left="643" w:hanging="6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อัลไพน์ วอเตอร์ จำกัด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2205" w:type="dxa"/>
          </w:tcPr>
          <w:p w14:paraId="4E130525" w14:textId="7D6E6BD9" w:rsidR="008C436C" w:rsidRPr="002E17FC" w:rsidRDefault="008C436C" w:rsidP="008C436C">
            <w:pPr>
              <w:spacing w:line="380" w:lineRule="exact"/>
              <w:ind w:left="195" w:hanging="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จำหน่ายเครื่องผลิตน้ำแข็ง</w:t>
            </w:r>
          </w:p>
        </w:tc>
        <w:tc>
          <w:tcPr>
            <w:tcW w:w="1350" w:type="dxa"/>
          </w:tcPr>
          <w:p w14:paraId="4AB93DC6" w14:textId="102C65FC" w:rsidR="008C436C" w:rsidRPr="002E17FC" w:rsidRDefault="008C436C" w:rsidP="008C436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83ACE5" w14:textId="0E68704C" w:rsidR="008C436C" w:rsidRPr="002E17FC" w:rsidRDefault="008C436C" w:rsidP="008C436C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8CB079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5ADF48" w14:textId="609C93AF" w:rsidR="008C436C" w:rsidRPr="002E17FC" w:rsidRDefault="008C436C" w:rsidP="008C436C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34B860" w14:textId="77777777" w:rsidR="008C436C" w:rsidRPr="002E17FC" w:rsidRDefault="008C436C" w:rsidP="008C436C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C7560" w14:textId="01A4CC01" w:rsidR="008C436C" w:rsidRPr="002E17FC" w:rsidRDefault="008C436C" w:rsidP="00457D36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FAAFB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F477C" w14:textId="5718A045" w:rsidR="008C436C" w:rsidRPr="002E17FC" w:rsidRDefault="008C436C" w:rsidP="008C436C">
            <w:pPr>
              <w:pStyle w:val="acctfourfigures"/>
              <w:tabs>
                <w:tab w:val="clear" w:pos="765"/>
                <w:tab w:val="decimal" w:pos="587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3,780</w:t>
            </w:r>
          </w:p>
        </w:tc>
        <w:tc>
          <w:tcPr>
            <w:tcW w:w="180" w:type="dxa"/>
            <w:shd w:val="clear" w:color="auto" w:fill="auto"/>
          </w:tcPr>
          <w:p w14:paraId="29E633E5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14:paraId="7F61957B" w14:textId="49D012A6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DB07FDA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5725A4E3" w14:textId="67D7A596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A33785F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DC189" w14:textId="7493AB38" w:rsidR="008C436C" w:rsidRPr="002E17FC" w:rsidRDefault="008C436C" w:rsidP="00457D36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3,780</w:t>
            </w:r>
          </w:p>
        </w:tc>
        <w:tc>
          <w:tcPr>
            <w:tcW w:w="182" w:type="dxa"/>
            <w:shd w:val="clear" w:color="auto" w:fill="auto"/>
          </w:tcPr>
          <w:p w14:paraId="56166342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AC78C" w14:textId="53A5FE95" w:rsidR="008C436C" w:rsidRPr="002E17FC" w:rsidRDefault="008C436C" w:rsidP="008C436C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3,780</w:t>
            </w:r>
          </w:p>
        </w:tc>
      </w:tr>
      <w:tr w:rsidR="008C436C" w:rsidRPr="002E17FC" w14:paraId="22578739" w14:textId="77777777" w:rsidTr="00457D36">
        <w:trPr>
          <w:cantSplit/>
        </w:trPr>
        <w:tc>
          <w:tcPr>
            <w:tcW w:w="2864" w:type="dxa"/>
          </w:tcPr>
          <w:p w14:paraId="2467C6E5" w14:textId="77777777" w:rsidR="008C436C" w:rsidRPr="002E17FC" w:rsidRDefault="008C436C" w:rsidP="008C436C">
            <w:pPr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17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05" w:type="dxa"/>
          </w:tcPr>
          <w:p w14:paraId="3C45F43E" w14:textId="77777777" w:rsidR="008C436C" w:rsidRPr="002E17FC" w:rsidRDefault="008C436C" w:rsidP="008C436C">
            <w:pPr>
              <w:spacing w:line="380" w:lineRule="exact"/>
              <w:ind w:left="149" w:hanging="1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2B7B913" w14:textId="77777777" w:rsidR="008C436C" w:rsidRPr="002E17FC" w:rsidRDefault="008C436C" w:rsidP="008C436C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4403D7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542532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23E40E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F0AE59" w14:textId="77777777" w:rsidR="008C436C" w:rsidRPr="002E17FC" w:rsidRDefault="008C436C" w:rsidP="008C436C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A712E" w14:textId="583DDC9D" w:rsidR="008C436C" w:rsidRPr="00457D36" w:rsidRDefault="008C436C" w:rsidP="00457D36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457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107,779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84B29A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47CF6" w14:textId="560630DF" w:rsidR="008C436C" w:rsidRPr="002E17FC" w:rsidRDefault="008C436C" w:rsidP="008C436C">
            <w:pPr>
              <w:pStyle w:val="acctfourfigures"/>
              <w:tabs>
                <w:tab w:val="clear" w:pos="765"/>
                <w:tab w:val="decimal" w:pos="587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107,779</w:t>
            </w:r>
          </w:p>
        </w:tc>
        <w:tc>
          <w:tcPr>
            <w:tcW w:w="180" w:type="dxa"/>
            <w:shd w:val="clear" w:color="auto" w:fill="auto"/>
          </w:tcPr>
          <w:p w14:paraId="07FAB9FF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E20D6" w14:textId="4E6836F5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0FE8A3B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9E720" w14:textId="0FAAC6FB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E17F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6F4B3D5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3B9F0" w14:textId="601C7263" w:rsidR="008C436C" w:rsidRPr="00457D36" w:rsidRDefault="008C436C" w:rsidP="00457D36">
            <w:pPr>
              <w:pStyle w:val="acctfourfigures"/>
              <w:tabs>
                <w:tab w:val="clear" w:pos="765"/>
                <w:tab w:val="decimal" w:pos="597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57D3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107,779</w:t>
            </w:r>
          </w:p>
        </w:tc>
        <w:tc>
          <w:tcPr>
            <w:tcW w:w="182" w:type="dxa"/>
            <w:shd w:val="clear" w:color="auto" w:fill="auto"/>
          </w:tcPr>
          <w:p w14:paraId="0820F193" w14:textId="77777777" w:rsidR="008C436C" w:rsidRPr="002E17FC" w:rsidRDefault="008C436C" w:rsidP="008C436C">
            <w:pPr>
              <w:pStyle w:val="acctfourfigures"/>
              <w:tabs>
                <w:tab w:val="clear" w:pos="765"/>
                <w:tab w:val="decimal" w:pos="449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04F85" w14:textId="6BA16157" w:rsidR="008C436C" w:rsidRPr="002E17FC" w:rsidRDefault="008C436C" w:rsidP="008C436C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E17F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107,779</w:t>
            </w:r>
          </w:p>
        </w:tc>
      </w:tr>
    </w:tbl>
    <w:p w14:paraId="42D030C8" w14:textId="77777777" w:rsidR="00C871D7" w:rsidRPr="00507AC9" w:rsidRDefault="00C871D7" w:rsidP="00344305">
      <w:pPr>
        <w:pStyle w:val="block"/>
        <w:spacing w:after="0" w:line="240" w:lineRule="auto"/>
        <w:ind w:left="585"/>
        <w:jc w:val="thaiDistribute"/>
        <w:rPr>
          <w:rFonts w:ascii="Angsana New" w:hAnsi="Angsana New"/>
          <w:sz w:val="30"/>
          <w:szCs w:val="30"/>
        </w:rPr>
      </w:pPr>
    </w:p>
    <w:p w14:paraId="66929DFA" w14:textId="308B09D3" w:rsidR="00507AC9" w:rsidRPr="00507AC9" w:rsidRDefault="00507AC9" w:rsidP="002E37C3">
      <w:pPr>
        <w:pStyle w:val="block"/>
        <w:spacing w:after="0" w:line="240" w:lineRule="auto"/>
        <w:ind w:left="585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  <w:r w:rsidRPr="00507AC9">
        <w:rPr>
          <w:rFonts w:ascii="Angsana New" w:hAnsi="Angsana New"/>
          <w:spacing w:val="2"/>
          <w:sz w:val="30"/>
          <w:szCs w:val="30"/>
          <w:lang w:val="en-US" w:bidi="th-TH"/>
        </w:rPr>
        <w:t xml:space="preserve">* </w:t>
      </w:r>
      <w:r w:rsidRPr="00507AC9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ในเดือนพฤษภาคม </w:t>
      </w:r>
      <w:r w:rsidRPr="00507AC9">
        <w:rPr>
          <w:rFonts w:ascii="Angsana New" w:hAnsi="Angsana New"/>
          <w:spacing w:val="2"/>
          <w:sz w:val="30"/>
          <w:szCs w:val="30"/>
          <w:lang w:val="en-US" w:bidi="th-TH"/>
        </w:rPr>
        <w:t>2563</w:t>
      </w:r>
      <w:r w:rsidRPr="00507AC9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กลุ่มบริษัทจัดตั้งบริษัท อัลไพน์ วอเตอร์ จำกัด โดยถือหุ้นร้อยละ</w:t>
      </w:r>
      <w:r>
        <w:rPr>
          <w:rFonts w:ascii="Angsana New" w:hAnsi="Angsana New"/>
          <w:spacing w:val="2"/>
          <w:sz w:val="30"/>
          <w:szCs w:val="30"/>
          <w:lang w:val="en-US" w:bidi="th-TH"/>
        </w:rPr>
        <w:t xml:space="preserve"> 54.00 </w:t>
      </w:r>
      <w:r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ของจำนวนหุ้นทั้งหมด บริษัทจ่ายชำระค่าหุ้นแล้วเป็นจำนวนเงิน </w:t>
      </w:r>
      <w:r>
        <w:rPr>
          <w:rFonts w:ascii="Angsana New" w:hAnsi="Angsana New"/>
          <w:spacing w:val="2"/>
          <w:sz w:val="30"/>
          <w:szCs w:val="30"/>
          <w:lang w:val="en-US" w:bidi="th-TH"/>
        </w:rPr>
        <w:t xml:space="preserve">3.78 </w:t>
      </w:r>
      <w:proofErr w:type="gramStart"/>
      <w:r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ล้าน</w:t>
      </w:r>
      <w:r w:rsidR="00301324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บาท </w:t>
      </w:r>
      <w:r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 บริษัทดังกล่าวได้จดทะเบียนกับกระทรวงพาณิชย์แล้วเมื่อวันที่</w:t>
      </w:r>
      <w:proofErr w:type="gramEnd"/>
      <w:r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pacing w:val="2"/>
          <w:sz w:val="30"/>
          <w:szCs w:val="30"/>
          <w:lang w:val="en-US" w:bidi="th-TH"/>
        </w:rPr>
        <w:t xml:space="preserve">26 </w:t>
      </w:r>
      <w:r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พฤษภาคม </w:t>
      </w:r>
      <w:r>
        <w:rPr>
          <w:rFonts w:ascii="Angsana New" w:hAnsi="Angsana New"/>
          <w:spacing w:val="2"/>
          <w:sz w:val="30"/>
          <w:szCs w:val="30"/>
          <w:lang w:val="en-US" w:bidi="th-TH"/>
        </w:rPr>
        <w:t>2563</w:t>
      </w:r>
    </w:p>
    <w:p w14:paraId="43CF5E60" w14:textId="05D1E031" w:rsidR="002E37C3" w:rsidRPr="00507AC9" w:rsidRDefault="002E37C3" w:rsidP="002E37C3">
      <w:pPr>
        <w:pStyle w:val="block"/>
        <w:spacing w:after="0" w:line="240" w:lineRule="auto"/>
        <w:ind w:left="585"/>
        <w:jc w:val="thaiDistribute"/>
        <w:rPr>
          <w:rFonts w:ascii="Angsana New" w:hAnsi="Angsana New"/>
          <w:spacing w:val="2"/>
          <w:sz w:val="30"/>
          <w:szCs w:val="30"/>
          <w:lang w:val="en-US" w:bidi="th-TH"/>
        </w:rPr>
      </w:pPr>
    </w:p>
    <w:p w14:paraId="7D5CAA4E" w14:textId="77777777" w:rsidR="00627765" w:rsidRDefault="00627765" w:rsidP="002E37C3">
      <w:pPr>
        <w:pStyle w:val="block"/>
        <w:spacing w:after="0" w:line="240" w:lineRule="auto"/>
        <w:ind w:left="585"/>
        <w:jc w:val="thaiDistribute"/>
        <w:rPr>
          <w:rFonts w:ascii="Angsana New" w:hAnsi="Angsana New"/>
          <w:spacing w:val="2"/>
          <w:sz w:val="28"/>
          <w:szCs w:val="28"/>
          <w:cs/>
          <w:lang w:val="en-US" w:bidi="th-TH"/>
        </w:rPr>
        <w:sectPr w:rsidR="00627765" w:rsidSect="000C3F88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9951F43" w14:textId="48B43F0F" w:rsidR="00036EDA" w:rsidRPr="00457D36" w:rsidRDefault="00036EDA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57D3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</w:t>
      </w:r>
      <w:r w:rsidR="00211B4A" w:rsidRPr="00457D3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</w:t>
      </w:r>
      <w:r w:rsidRPr="00457D3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ร่วมค้า</w:t>
      </w:r>
    </w:p>
    <w:p w14:paraId="5E4E3553" w14:textId="77777777" w:rsidR="00627765" w:rsidRPr="00D506F1" w:rsidRDefault="00627765" w:rsidP="002E37C3">
      <w:pPr>
        <w:pStyle w:val="block"/>
        <w:spacing w:after="0" w:line="240" w:lineRule="auto"/>
        <w:ind w:left="585"/>
        <w:jc w:val="thaiDistribute"/>
        <w:rPr>
          <w:rFonts w:ascii="Angsana New" w:hAnsi="Angsana New"/>
          <w:spacing w:val="2"/>
          <w:sz w:val="24"/>
          <w:szCs w:val="24"/>
          <w:lang w:val="en-US" w:bidi="th-TH"/>
        </w:rPr>
      </w:pPr>
    </w:p>
    <w:p w14:paraId="64F1C817" w14:textId="74E398A7" w:rsidR="00036EDA" w:rsidRDefault="00036EDA" w:rsidP="0003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36E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5A643162" w14:textId="77777777" w:rsidR="00D506F1" w:rsidRPr="00D506F1" w:rsidRDefault="00D506F1" w:rsidP="0003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A960A9A" w14:textId="0EC73D2D" w:rsidR="00036EDA" w:rsidRPr="00036EDA" w:rsidRDefault="00036EDA" w:rsidP="0003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6EDA">
        <w:rPr>
          <w:rFonts w:asciiTheme="majorBidi" w:hAnsiTheme="majorBidi" w:cs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FB9768E" w14:textId="77777777" w:rsidR="00036EDA" w:rsidRPr="00D506F1" w:rsidRDefault="00036EDA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81D9BDF" w14:textId="33C2CF1F" w:rsidR="00211B4A" w:rsidRPr="00211B4A" w:rsidRDefault="00211B4A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1B4A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กลุ่มบริษัทรับรู้เงินลงทุนในการร่วมค้าในงบการเงินรวม</w:t>
      </w:r>
      <w:r w:rsidRPr="00211B4A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211B4A">
        <w:rPr>
          <w:rFonts w:asciiTheme="majorBidi" w:hAnsiTheme="majorBidi" w:cstheme="majorBidi"/>
          <w:sz w:val="30"/>
          <w:szCs w:val="30"/>
          <w:cs/>
        </w:rPr>
        <w:t xml:space="preserve">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Pr="00211B4A">
        <w:rPr>
          <w:rFonts w:asciiTheme="majorBidi" w:hAnsiTheme="majorBidi" w:cstheme="majorBidi" w:hint="cs"/>
          <w:sz w:val="30"/>
          <w:szCs w:val="30"/>
          <w:cs/>
        </w:rPr>
        <w:t xml:space="preserve">เงินปันผลรับ  </w:t>
      </w:r>
      <w:r w:rsidRPr="00211B4A">
        <w:rPr>
          <w:rFonts w:asciiTheme="majorBidi" w:hAnsiTheme="majorBidi" w:cstheme="majorBidi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การควบคุมร่วมสิ้นสุดลง</w:t>
      </w:r>
      <w:r w:rsidRPr="00211B4A">
        <w:rPr>
          <w:rFonts w:asciiTheme="majorBidi" w:hAnsiTheme="majorBidi" w:cstheme="majorBidi"/>
          <w:sz w:val="30"/>
          <w:szCs w:val="30"/>
        </w:rPr>
        <w:t xml:space="preserve"> </w:t>
      </w:r>
    </w:p>
    <w:p w14:paraId="22F1C515" w14:textId="77777777" w:rsidR="00211B4A" w:rsidRPr="00D506F1" w:rsidRDefault="00211B4A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E6C0E0" w14:textId="77777777" w:rsidR="00211B4A" w:rsidRDefault="00211B4A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1B4A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1B4A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39796EA" w14:textId="77777777" w:rsidR="00211B4A" w:rsidRPr="00D506F1" w:rsidRDefault="00211B4A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274FA2" w14:textId="5667D0CC" w:rsidR="00211B4A" w:rsidRPr="00457D36" w:rsidRDefault="00211B4A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1B4A">
        <w:rPr>
          <w:rFonts w:asciiTheme="majorBidi" w:hAnsiTheme="majorBidi" w:cstheme="majorBidi"/>
          <w:sz w:val="30"/>
          <w:szCs w:val="30"/>
          <w:cs/>
        </w:rPr>
        <w:t>เงินลงทุนในการร่วมค้าในงบการเงินเฉพาะกิจการวัดมูลค่าด้วยราคาทุนหักค่าเผื่อการด้อยค่า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กำไรขาดทุนจากการขายเงินลงทุนบันทึกในกำไรหรือ</w:t>
      </w:r>
      <w:r w:rsidRPr="00457D36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114C91EC" w14:textId="0B9F2798" w:rsidR="00211B4A" w:rsidRPr="00457D36" w:rsidRDefault="00211B4A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299D47" w14:textId="75FEBEA6" w:rsidR="00457D36" w:rsidRPr="00457D36" w:rsidRDefault="00457D36" w:rsidP="0045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457D36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48E4D918" w14:textId="77777777" w:rsidR="00457D36" w:rsidRPr="00457D36" w:rsidRDefault="00457D36" w:rsidP="0045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B837DA4" w14:textId="6BC2FB13" w:rsidR="00457D36" w:rsidRPr="00457D36" w:rsidRDefault="00457D36" w:rsidP="00457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57D36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</w:t>
      </w:r>
      <w:r w:rsidRPr="00457D36">
        <w:rPr>
          <w:rFonts w:asciiTheme="majorBidi" w:hAnsiTheme="majorBidi" w:cstheme="majorBidi" w:hint="cs"/>
          <w:sz w:val="30"/>
          <w:szCs w:val="30"/>
          <w:cs/>
        </w:rPr>
        <w:t>หน่วยงาน</w:t>
      </w:r>
      <w:r w:rsidRPr="00457D36">
        <w:rPr>
          <w:rFonts w:asciiTheme="majorBidi" w:hAnsiTheme="majorBidi" w:cstheme="majorBidi"/>
          <w:sz w:val="30"/>
          <w:szCs w:val="30"/>
          <w:cs/>
        </w:rPr>
        <w:t>ในต่างประเทศแปลงค่าเป็นเงินบาทโดยใช้อัตราแลกเปลี่ยน ณ วันที่รายงาน</w:t>
      </w:r>
      <w:r w:rsidRPr="00457D36">
        <w:rPr>
          <w:rFonts w:asciiTheme="majorBidi" w:hAnsiTheme="majorBidi" w:cstheme="majorBidi"/>
          <w:sz w:val="30"/>
          <w:szCs w:val="30"/>
        </w:rPr>
        <w:t xml:space="preserve"> </w:t>
      </w:r>
      <w:r w:rsidRPr="00457D36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</w:t>
      </w:r>
      <w:r w:rsidRPr="00457D36">
        <w:rPr>
          <w:rFonts w:asciiTheme="majorBidi" w:hAnsiTheme="majorBidi" w:cstheme="majorBidi" w:hint="cs"/>
          <w:sz w:val="30"/>
          <w:szCs w:val="30"/>
          <w:cs/>
        </w:rPr>
        <w:t>หน่วยงาน</w:t>
      </w:r>
      <w:r w:rsidRPr="00457D36">
        <w:rPr>
          <w:rFonts w:asciiTheme="majorBidi" w:hAnsiTheme="majorBidi" w:cstheme="majorBidi"/>
          <w:sz w:val="30"/>
          <w:szCs w:val="30"/>
          <w:cs/>
        </w:rPr>
        <w:t>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Pr="00457D36">
        <w:rPr>
          <w:rFonts w:asciiTheme="majorBidi" w:hAnsiTheme="majorBidi" w:cstheme="majorBidi"/>
          <w:sz w:val="30"/>
          <w:szCs w:val="30"/>
        </w:rPr>
        <w:t xml:space="preserve">  </w:t>
      </w:r>
    </w:p>
    <w:p w14:paraId="73BEB953" w14:textId="76D88D73" w:rsidR="00457D36" w:rsidRDefault="00457D36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023AB" w14:textId="616042CC" w:rsidR="005152FA" w:rsidRDefault="005152FA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52FA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กลุ่มบริษัทพิจารณาการด้อยค่าของเงินลงทุนในการร่วมค้าตามที่เปิดเผยในหมายเหตุข้อ</w:t>
      </w:r>
      <w:r w:rsidRPr="005152FA">
        <w:rPr>
          <w:rFonts w:asciiTheme="majorBidi" w:hAnsiTheme="majorBidi" w:cstheme="majorBidi"/>
          <w:sz w:val="30"/>
          <w:szCs w:val="30"/>
        </w:rPr>
        <w:t xml:space="preserve"> </w:t>
      </w:r>
      <w:r w:rsidR="00634289">
        <w:rPr>
          <w:rFonts w:asciiTheme="majorBidi" w:hAnsiTheme="majorBidi" w:cstheme="majorBidi"/>
          <w:sz w:val="30"/>
          <w:szCs w:val="30"/>
        </w:rPr>
        <w:t>11</w:t>
      </w:r>
    </w:p>
    <w:p w14:paraId="7809B344" w14:textId="77777777" w:rsidR="00457D36" w:rsidRDefault="00457D36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92"/>
        <w:gridCol w:w="236"/>
        <w:gridCol w:w="655"/>
        <w:gridCol w:w="1374"/>
        <w:gridCol w:w="236"/>
        <w:gridCol w:w="1378"/>
      </w:tblGrid>
      <w:tr w:rsidR="00457D36" w:rsidRPr="00E07414" w14:paraId="348B1817" w14:textId="77777777" w:rsidTr="00457D36">
        <w:trPr>
          <w:tblHeader/>
        </w:trPr>
        <w:tc>
          <w:tcPr>
            <w:tcW w:w="5292" w:type="dxa"/>
            <w:vAlign w:val="bottom"/>
          </w:tcPr>
          <w:p w14:paraId="272F4026" w14:textId="77777777" w:rsidR="00457D36" w:rsidRPr="00E07414" w:rsidRDefault="00457D36" w:rsidP="00873BB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74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5ABCC2CD" w14:textId="05C514BF" w:rsidR="00457D36" w:rsidRPr="00E07414" w:rsidRDefault="00457D36" w:rsidP="00873BBE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74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074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E074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074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E07414"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68A19E0" w14:textId="77777777" w:rsidR="00457D36" w:rsidRPr="00E07414" w:rsidRDefault="00457D36" w:rsidP="00873BBE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5" w:type="dxa"/>
          </w:tcPr>
          <w:p w14:paraId="4B0F7353" w14:textId="77777777" w:rsidR="00457D36" w:rsidRPr="00E07414" w:rsidRDefault="00457D36" w:rsidP="00873B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vAlign w:val="bottom"/>
          </w:tcPr>
          <w:p w14:paraId="2AC825E6" w14:textId="77777777" w:rsidR="00457D36" w:rsidRPr="00E07414" w:rsidRDefault="00457D36" w:rsidP="00873BBE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74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5B62ADDD" w14:textId="77777777" w:rsidR="00457D36" w:rsidRPr="00E07414" w:rsidRDefault="00457D36" w:rsidP="00873BBE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8" w:type="dxa"/>
            <w:vAlign w:val="center"/>
          </w:tcPr>
          <w:p w14:paraId="73B4D1CC" w14:textId="77777777" w:rsidR="00457D36" w:rsidRPr="00E07414" w:rsidRDefault="00457D36" w:rsidP="00873BBE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074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7AE16921" w14:textId="77777777" w:rsidR="00457D36" w:rsidRPr="00E07414" w:rsidRDefault="00457D36" w:rsidP="00873BBE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74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E07414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457D36" w:rsidRPr="00E07414" w14:paraId="46E2639D" w14:textId="77777777" w:rsidTr="00457D36">
        <w:trPr>
          <w:tblHeader/>
        </w:trPr>
        <w:tc>
          <w:tcPr>
            <w:tcW w:w="5292" w:type="dxa"/>
            <w:shd w:val="clear" w:color="auto" w:fill="auto"/>
            <w:vAlign w:val="bottom"/>
          </w:tcPr>
          <w:p w14:paraId="572802FF" w14:textId="77777777" w:rsidR="00457D36" w:rsidRPr="00E07414" w:rsidRDefault="00457D36" w:rsidP="00873BBE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507C5E8" w14:textId="77777777" w:rsidR="00457D36" w:rsidRPr="00E07414" w:rsidRDefault="00457D36" w:rsidP="00873B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dxa"/>
          </w:tcPr>
          <w:p w14:paraId="064023E3" w14:textId="77777777" w:rsidR="00457D36" w:rsidRPr="00E07414" w:rsidRDefault="00457D36" w:rsidP="00873B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88" w:type="dxa"/>
            <w:gridSpan w:val="3"/>
          </w:tcPr>
          <w:p w14:paraId="65AD5D55" w14:textId="77777777" w:rsidR="00457D36" w:rsidRPr="00E07414" w:rsidRDefault="00457D36" w:rsidP="00873B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074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074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57D36" w:rsidRPr="00E07414" w14:paraId="1FDEA6BE" w14:textId="77777777" w:rsidTr="00457D36">
        <w:tc>
          <w:tcPr>
            <w:tcW w:w="5292" w:type="dxa"/>
            <w:vAlign w:val="bottom"/>
          </w:tcPr>
          <w:p w14:paraId="761460CA" w14:textId="77777777" w:rsidR="00457D36" w:rsidRPr="00E07414" w:rsidRDefault="00457D36" w:rsidP="00873B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741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36" w:type="dxa"/>
          </w:tcPr>
          <w:p w14:paraId="06D20EA9" w14:textId="77777777" w:rsidR="00457D36" w:rsidRPr="00E07414" w:rsidRDefault="00457D36" w:rsidP="00873B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dxa"/>
          </w:tcPr>
          <w:p w14:paraId="438924D0" w14:textId="77777777" w:rsidR="00457D36" w:rsidRPr="00E07414" w:rsidRDefault="00457D36" w:rsidP="00873B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vAlign w:val="bottom"/>
          </w:tcPr>
          <w:p w14:paraId="7F561AF9" w14:textId="7C3F2BEC" w:rsidR="00457D36" w:rsidRPr="00E07414" w:rsidRDefault="00717A1D" w:rsidP="00873B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57D3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36" w:type="dxa"/>
            <w:vAlign w:val="bottom"/>
          </w:tcPr>
          <w:p w14:paraId="2555B360" w14:textId="77777777" w:rsidR="00457D36" w:rsidRPr="00E07414" w:rsidRDefault="00457D36" w:rsidP="00873BB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8" w:type="dxa"/>
            <w:vAlign w:val="bottom"/>
          </w:tcPr>
          <w:p w14:paraId="63CF3986" w14:textId="6CD48CEF" w:rsidR="00457D36" w:rsidRPr="00E07414" w:rsidRDefault="00717A1D" w:rsidP="00873BB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57D36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</w:tbl>
    <w:p w14:paraId="6A49A29F" w14:textId="7B1537C6" w:rsidR="00457D36" w:rsidRPr="00211B4A" w:rsidRDefault="00457D36" w:rsidP="00211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57D36" w:rsidRPr="00211B4A" w:rsidSect="00627765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433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65"/>
        <w:gridCol w:w="1464"/>
        <w:gridCol w:w="1035"/>
        <w:gridCol w:w="781"/>
        <w:gridCol w:w="195"/>
        <w:gridCol w:w="785"/>
        <w:gridCol w:w="198"/>
        <w:gridCol w:w="782"/>
        <w:gridCol w:w="195"/>
        <w:gridCol w:w="783"/>
        <w:gridCol w:w="199"/>
        <w:gridCol w:w="929"/>
        <w:gridCol w:w="180"/>
        <w:gridCol w:w="939"/>
        <w:gridCol w:w="195"/>
        <w:gridCol w:w="782"/>
        <w:gridCol w:w="195"/>
        <w:gridCol w:w="782"/>
        <w:gridCol w:w="195"/>
        <w:gridCol w:w="977"/>
        <w:gridCol w:w="195"/>
        <w:gridCol w:w="982"/>
      </w:tblGrid>
      <w:tr w:rsidR="00211B4A" w:rsidRPr="007F56A9" w14:paraId="016ABD4F" w14:textId="77777777" w:rsidTr="008C436C">
        <w:trPr>
          <w:cantSplit/>
          <w:trHeight w:val="389"/>
          <w:tblHeader/>
        </w:trPr>
        <w:tc>
          <w:tcPr>
            <w:tcW w:w="5925" w:type="dxa"/>
            <w:gridSpan w:val="6"/>
          </w:tcPr>
          <w:p w14:paraId="4A0B4C02" w14:textId="6144A7A8" w:rsidR="00211B4A" w:rsidRPr="007F56A9" w:rsidRDefault="00211B4A" w:rsidP="00211B4A">
            <w:pPr>
              <w:pStyle w:val="acctfourfigures"/>
              <w:tabs>
                <w:tab w:val="clear" w:pos="765"/>
              </w:tabs>
              <w:spacing w:line="240" w:lineRule="auto"/>
              <w:ind w:left="-73" w:right="-44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98" w:type="dxa"/>
          </w:tcPr>
          <w:p w14:paraId="2E6FBF1F" w14:textId="77777777" w:rsidR="00211B4A" w:rsidRPr="007F56A9" w:rsidRDefault="00211B4A" w:rsidP="00211B4A">
            <w:pPr>
              <w:pStyle w:val="acctfourfigures"/>
              <w:tabs>
                <w:tab w:val="clear" w:pos="765"/>
              </w:tabs>
              <w:spacing w:line="240" w:lineRule="auto"/>
              <w:ind w:left="-73" w:right="-44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760" w:type="dxa"/>
            <w:gridSpan w:val="3"/>
          </w:tcPr>
          <w:p w14:paraId="307541F0" w14:textId="394FC0D4" w:rsidR="00211B4A" w:rsidRPr="007F56A9" w:rsidRDefault="00211B4A" w:rsidP="00211B4A">
            <w:pPr>
              <w:pStyle w:val="acctfourfigures"/>
              <w:tabs>
                <w:tab w:val="clear" w:pos="765"/>
              </w:tabs>
              <w:spacing w:line="240" w:lineRule="auto"/>
              <w:ind w:left="-73" w:right="-44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7F56A9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  <w:tc>
          <w:tcPr>
            <w:tcW w:w="199" w:type="dxa"/>
          </w:tcPr>
          <w:p w14:paraId="1D6F5574" w14:textId="36546394" w:rsidR="00211B4A" w:rsidRPr="007F56A9" w:rsidRDefault="00211B4A" w:rsidP="00211B4A">
            <w:pPr>
              <w:pStyle w:val="acctfourfigures"/>
              <w:tabs>
                <w:tab w:val="clear" w:pos="765"/>
              </w:tabs>
              <w:spacing w:line="240" w:lineRule="auto"/>
              <w:ind w:left="-73" w:right="-44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6351" w:type="dxa"/>
            <w:gridSpan w:val="11"/>
          </w:tcPr>
          <w:p w14:paraId="155BE4F1" w14:textId="5A8A0828" w:rsidR="00211B4A" w:rsidRPr="00211B4A" w:rsidRDefault="00211B4A" w:rsidP="00211B4A">
            <w:pPr>
              <w:pStyle w:val="acctfourfigures"/>
              <w:tabs>
                <w:tab w:val="clear" w:pos="765"/>
              </w:tabs>
              <w:spacing w:line="240" w:lineRule="auto"/>
              <w:ind w:left="-73" w:right="-44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  <w:r w:rsidRPr="00211B4A">
              <w:rPr>
                <w:rFonts w:ascii="Angsana New" w:hAnsi="Angsana New" w:hint="cs"/>
                <w:b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211B4A" w:rsidRPr="007F56A9" w14:paraId="163D88EC" w14:textId="77777777" w:rsidTr="008C436C">
        <w:trPr>
          <w:cantSplit/>
          <w:trHeight w:val="60"/>
          <w:tblHeader/>
        </w:trPr>
        <w:tc>
          <w:tcPr>
            <w:tcW w:w="1665" w:type="dxa"/>
          </w:tcPr>
          <w:p w14:paraId="76ED254F" w14:textId="77777777" w:rsidR="00211B4A" w:rsidRPr="007F56A9" w:rsidRDefault="00211B4A" w:rsidP="00211B4A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4" w:type="dxa"/>
          </w:tcPr>
          <w:p w14:paraId="02BD4EF3" w14:textId="77777777" w:rsidR="00211B4A" w:rsidRDefault="00211B4A" w:rsidP="00211B4A">
            <w:pPr>
              <w:pStyle w:val="NoSpacing"/>
              <w:jc w:val="center"/>
              <w:rPr>
                <w:sz w:val="27"/>
                <w:szCs w:val="27"/>
              </w:rPr>
            </w:pPr>
          </w:p>
          <w:p w14:paraId="338A7A0C" w14:textId="77777777" w:rsidR="00211B4A" w:rsidRPr="00112C58" w:rsidRDefault="00211B4A" w:rsidP="00211B4A">
            <w:pPr>
              <w:pStyle w:val="NoSpacing"/>
              <w:jc w:val="center"/>
              <w:rPr>
                <w:sz w:val="27"/>
                <w:szCs w:val="27"/>
                <w:cs/>
              </w:rPr>
            </w:pPr>
            <w:r w:rsidRPr="00112C58">
              <w:rPr>
                <w:rFonts w:hint="cs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035" w:type="dxa"/>
          </w:tcPr>
          <w:p w14:paraId="6278F9EC" w14:textId="77777777" w:rsidR="00211B4A" w:rsidRPr="007F56A9" w:rsidRDefault="00211B4A" w:rsidP="00211B4A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F56A9">
              <w:rPr>
                <w:rFonts w:ascii="Angsana New" w:hAnsi="Angsana New"/>
                <w:sz w:val="27"/>
                <w:szCs w:val="27"/>
                <w:cs/>
              </w:rPr>
              <w:t>ประเทศที่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ดำเนินธุรกิจ</w:t>
            </w:r>
          </w:p>
        </w:tc>
        <w:tc>
          <w:tcPr>
            <w:tcW w:w="1761" w:type="dxa"/>
            <w:gridSpan w:val="3"/>
          </w:tcPr>
          <w:p w14:paraId="5618C23A" w14:textId="77777777" w:rsidR="00211B4A" w:rsidRPr="007F56A9" w:rsidRDefault="00211B4A" w:rsidP="00211B4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/>
                <w:sz w:val="27"/>
                <w:szCs w:val="27"/>
                <w:cs/>
              </w:rPr>
              <w:t>สัดส่วน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Pr="007F56A9">
              <w:rPr>
                <w:rFonts w:ascii="Angsana New" w:hAnsi="Angsana New"/>
                <w:sz w:val="27"/>
                <w:szCs w:val="27"/>
                <w:cs/>
              </w:rPr>
              <w:t>ความเป็นเจ้าของ</w:t>
            </w:r>
          </w:p>
        </w:tc>
        <w:tc>
          <w:tcPr>
            <w:tcW w:w="198" w:type="dxa"/>
          </w:tcPr>
          <w:p w14:paraId="0EE00FB4" w14:textId="77777777" w:rsidR="00211B4A" w:rsidRPr="007F56A9" w:rsidRDefault="00211B4A" w:rsidP="00211B4A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60" w:type="dxa"/>
            <w:gridSpan w:val="3"/>
            <w:vAlign w:val="bottom"/>
          </w:tcPr>
          <w:p w14:paraId="4CC43156" w14:textId="77777777" w:rsidR="00211B4A" w:rsidRDefault="00211B4A" w:rsidP="00211B4A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>
              <w:rPr>
                <w:rFonts w:ascii="Angsana New" w:eastAsia="MS Mincho" w:hAnsi="Angsana New" w:hint="cs"/>
                <w:b w:val="0"/>
                <w:sz w:val="27"/>
                <w:szCs w:val="27"/>
                <w:cs/>
                <w:lang w:bidi="th-TH"/>
              </w:rPr>
              <w:t>มูลค่าตาม</w:t>
            </w:r>
          </w:p>
          <w:p w14:paraId="25CAFD13" w14:textId="4E2A6DD4" w:rsidR="00211B4A" w:rsidRPr="00112C58" w:rsidRDefault="00211B4A" w:rsidP="00211B4A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>
              <w:rPr>
                <w:rFonts w:ascii="Angsana New" w:eastAsia="MS Mincho" w:hAnsi="Angsana New" w:hint="cs"/>
                <w:b w:val="0"/>
                <w:sz w:val="27"/>
                <w:szCs w:val="27"/>
                <w:cs/>
                <w:lang w:bidi="th-TH"/>
              </w:rPr>
              <w:t>วิธีส่วนได้เสีย</w:t>
            </w:r>
          </w:p>
        </w:tc>
        <w:tc>
          <w:tcPr>
            <w:tcW w:w="199" w:type="dxa"/>
            <w:vAlign w:val="bottom"/>
          </w:tcPr>
          <w:p w14:paraId="775B7959" w14:textId="77777777" w:rsidR="00211B4A" w:rsidRPr="00112C58" w:rsidRDefault="00211B4A" w:rsidP="00211B4A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</w:p>
        </w:tc>
        <w:tc>
          <w:tcPr>
            <w:tcW w:w="2048" w:type="dxa"/>
            <w:gridSpan w:val="3"/>
            <w:vAlign w:val="bottom"/>
          </w:tcPr>
          <w:p w14:paraId="5F3F3F50" w14:textId="77777777" w:rsidR="00211B4A" w:rsidRPr="00112C58" w:rsidRDefault="00211B4A" w:rsidP="00211B4A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ราคาทุน</w:t>
            </w:r>
          </w:p>
        </w:tc>
        <w:tc>
          <w:tcPr>
            <w:tcW w:w="195" w:type="dxa"/>
          </w:tcPr>
          <w:p w14:paraId="186CC91D" w14:textId="77777777" w:rsidR="00211B4A" w:rsidRPr="00112C58" w:rsidRDefault="00211B4A" w:rsidP="00211B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759" w:type="dxa"/>
            <w:gridSpan w:val="3"/>
          </w:tcPr>
          <w:p w14:paraId="1207BEAB" w14:textId="77777777" w:rsidR="00211B4A" w:rsidRDefault="00211B4A" w:rsidP="00211B4A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</w:p>
          <w:p w14:paraId="70A1060C" w14:textId="0B31D6BD" w:rsidR="00211B4A" w:rsidRPr="00112C58" w:rsidRDefault="00211B4A" w:rsidP="00211B4A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>
              <w:rPr>
                <w:rFonts w:ascii="Angsana New" w:eastAsia="MS Mincho" w:hAnsi="Angsana New" w:hint="cs"/>
                <w:b w:val="0"/>
                <w:sz w:val="27"/>
                <w:szCs w:val="27"/>
                <w:cs/>
                <w:lang w:bidi="th-TH"/>
              </w:rPr>
              <w:t>การด้อยค่า</w:t>
            </w:r>
          </w:p>
        </w:tc>
        <w:tc>
          <w:tcPr>
            <w:tcW w:w="195" w:type="dxa"/>
          </w:tcPr>
          <w:p w14:paraId="6C71EE45" w14:textId="77777777" w:rsidR="00211B4A" w:rsidRPr="00112C58" w:rsidRDefault="00211B4A" w:rsidP="00211B4A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</w:p>
        </w:tc>
        <w:tc>
          <w:tcPr>
            <w:tcW w:w="2154" w:type="dxa"/>
            <w:gridSpan w:val="3"/>
          </w:tcPr>
          <w:p w14:paraId="4DDC2809" w14:textId="77777777" w:rsidR="00211B4A" w:rsidRDefault="00211B4A" w:rsidP="00211B4A">
            <w:pPr>
              <w:pStyle w:val="acctmergecolhdg"/>
              <w:spacing w:line="240" w:lineRule="auto"/>
              <w:ind w:right="-79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</w:p>
          <w:p w14:paraId="3DA5A1D0" w14:textId="14F31E40" w:rsidR="00211B4A" w:rsidRPr="00112C58" w:rsidRDefault="00211B4A" w:rsidP="00211B4A">
            <w:pPr>
              <w:pStyle w:val="acctmergecolhdg"/>
              <w:spacing w:line="240" w:lineRule="auto"/>
              <w:ind w:right="-79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>
              <w:rPr>
                <w:rFonts w:ascii="Angsana New" w:eastAsia="MS Mincho" w:hAnsi="Angsana New" w:hint="cs"/>
                <w:b w:val="0"/>
                <w:sz w:val="27"/>
                <w:szCs w:val="27"/>
                <w:cs/>
                <w:lang w:bidi="th-TH"/>
              </w:rPr>
              <w:t>ราคาทุน - สุทธิ</w:t>
            </w:r>
          </w:p>
        </w:tc>
      </w:tr>
      <w:tr w:rsidR="00211B4A" w:rsidRPr="007F56A9" w14:paraId="326F9635" w14:textId="77777777" w:rsidTr="008C436C">
        <w:trPr>
          <w:cantSplit/>
          <w:trHeight w:val="369"/>
          <w:tblHeader/>
        </w:trPr>
        <w:tc>
          <w:tcPr>
            <w:tcW w:w="1665" w:type="dxa"/>
          </w:tcPr>
          <w:p w14:paraId="51BA8FD6" w14:textId="77777777" w:rsidR="00211B4A" w:rsidRPr="007F56A9" w:rsidRDefault="00211B4A" w:rsidP="00211B4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4" w:type="dxa"/>
          </w:tcPr>
          <w:p w14:paraId="7D2CF73B" w14:textId="77777777" w:rsidR="00211B4A" w:rsidRPr="007F56A9" w:rsidRDefault="00211B4A" w:rsidP="00211B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</w:tcPr>
          <w:p w14:paraId="41158141" w14:textId="77777777" w:rsidR="00211B4A" w:rsidRPr="007F56A9" w:rsidRDefault="00211B4A" w:rsidP="00211B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1" w:type="dxa"/>
            <w:shd w:val="clear" w:color="auto" w:fill="auto"/>
          </w:tcPr>
          <w:p w14:paraId="710C66F6" w14:textId="09808E00" w:rsidR="00211B4A" w:rsidRPr="00420E5A" w:rsidRDefault="00211B4A" w:rsidP="00211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95" w:type="dxa"/>
            <w:shd w:val="clear" w:color="auto" w:fill="auto"/>
          </w:tcPr>
          <w:p w14:paraId="03D6EF18" w14:textId="77777777" w:rsidR="00211B4A" w:rsidRPr="00243D40" w:rsidRDefault="00211B4A" w:rsidP="00211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5" w:type="dxa"/>
            <w:shd w:val="clear" w:color="auto" w:fill="auto"/>
          </w:tcPr>
          <w:p w14:paraId="679F2BC8" w14:textId="72D6DF71" w:rsidR="00211B4A" w:rsidRPr="00243D40" w:rsidRDefault="00211B4A" w:rsidP="00211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98" w:type="dxa"/>
            <w:shd w:val="clear" w:color="auto" w:fill="auto"/>
          </w:tcPr>
          <w:p w14:paraId="605F7D1C" w14:textId="77777777" w:rsidR="00211B4A" w:rsidRPr="00243D40" w:rsidRDefault="00211B4A" w:rsidP="00211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4A4F72C3" w14:textId="2CD7EE17" w:rsidR="00211B4A" w:rsidRPr="00243D40" w:rsidRDefault="00211B4A" w:rsidP="00211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95" w:type="dxa"/>
            <w:shd w:val="clear" w:color="auto" w:fill="auto"/>
          </w:tcPr>
          <w:p w14:paraId="64F289A4" w14:textId="77777777" w:rsidR="00211B4A" w:rsidRPr="00243D40" w:rsidRDefault="00211B4A" w:rsidP="00211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3" w:type="dxa"/>
            <w:shd w:val="clear" w:color="auto" w:fill="auto"/>
          </w:tcPr>
          <w:p w14:paraId="47973A82" w14:textId="72D5C497" w:rsidR="00211B4A" w:rsidRPr="00243D40" w:rsidRDefault="00211B4A" w:rsidP="00211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99" w:type="dxa"/>
            <w:shd w:val="clear" w:color="auto" w:fill="auto"/>
          </w:tcPr>
          <w:p w14:paraId="0FAC7694" w14:textId="77777777" w:rsidR="00211B4A" w:rsidRPr="00243D40" w:rsidRDefault="00211B4A" w:rsidP="00211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29" w:type="dxa"/>
            <w:shd w:val="clear" w:color="auto" w:fill="auto"/>
          </w:tcPr>
          <w:p w14:paraId="664DCE13" w14:textId="0A9DA40B" w:rsidR="00211B4A" w:rsidRPr="00243D40" w:rsidRDefault="00211B4A" w:rsidP="00211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1E7A597" w14:textId="77777777" w:rsidR="00211B4A" w:rsidRPr="00243D40" w:rsidRDefault="00211B4A" w:rsidP="00211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9" w:type="dxa"/>
            <w:shd w:val="clear" w:color="auto" w:fill="auto"/>
          </w:tcPr>
          <w:p w14:paraId="3EC860E8" w14:textId="5CAAE06F" w:rsidR="00211B4A" w:rsidRPr="00243D40" w:rsidRDefault="00211B4A" w:rsidP="00211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95" w:type="dxa"/>
            <w:shd w:val="clear" w:color="auto" w:fill="auto"/>
          </w:tcPr>
          <w:p w14:paraId="283A6FF6" w14:textId="77777777" w:rsidR="00211B4A" w:rsidRPr="00243D40" w:rsidRDefault="00211B4A" w:rsidP="00211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64E5F560" w14:textId="6B6308FC" w:rsidR="00211B4A" w:rsidRPr="00243D40" w:rsidRDefault="00211B4A" w:rsidP="00211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95" w:type="dxa"/>
            <w:shd w:val="clear" w:color="auto" w:fill="auto"/>
          </w:tcPr>
          <w:p w14:paraId="650348E0" w14:textId="77777777" w:rsidR="00211B4A" w:rsidRPr="00243D40" w:rsidRDefault="00211B4A" w:rsidP="00211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4A0FB3E2" w14:textId="515CAC0C" w:rsidR="00211B4A" w:rsidRPr="00243D40" w:rsidRDefault="00211B4A" w:rsidP="00211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95" w:type="dxa"/>
            <w:shd w:val="clear" w:color="auto" w:fill="auto"/>
          </w:tcPr>
          <w:p w14:paraId="5774BE44" w14:textId="77777777" w:rsidR="00211B4A" w:rsidRPr="00243D40" w:rsidRDefault="00211B4A" w:rsidP="00211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77" w:type="dxa"/>
            <w:shd w:val="clear" w:color="auto" w:fill="auto"/>
          </w:tcPr>
          <w:p w14:paraId="34B41663" w14:textId="3F8EAC88" w:rsidR="00211B4A" w:rsidRPr="00243D40" w:rsidRDefault="00211B4A" w:rsidP="00211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95" w:type="dxa"/>
          </w:tcPr>
          <w:p w14:paraId="7BCBAC14" w14:textId="77777777" w:rsidR="00211B4A" w:rsidRPr="00243D40" w:rsidRDefault="00211B4A" w:rsidP="00211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2" w:type="dxa"/>
          </w:tcPr>
          <w:p w14:paraId="4F956C7B" w14:textId="5F7DB1EC" w:rsidR="00211B4A" w:rsidRPr="00243D40" w:rsidRDefault="00211B4A" w:rsidP="00211B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121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211B4A" w:rsidRPr="007F56A9" w14:paraId="4AA261B6" w14:textId="77777777" w:rsidTr="008C436C">
        <w:trPr>
          <w:cantSplit/>
          <w:trHeight w:val="291"/>
        </w:trPr>
        <w:tc>
          <w:tcPr>
            <w:tcW w:w="1665" w:type="dxa"/>
          </w:tcPr>
          <w:p w14:paraId="7DE23BD4" w14:textId="77777777" w:rsidR="00211B4A" w:rsidRPr="007F56A9" w:rsidRDefault="00211B4A" w:rsidP="00211B4A">
            <w:pPr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64" w:type="dxa"/>
          </w:tcPr>
          <w:p w14:paraId="6B1E2647" w14:textId="77777777" w:rsidR="00211B4A" w:rsidRPr="007F56A9" w:rsidRDefault="00211B4A" w:rsidP="00211B4A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35" w:type="dxa"/>
          </w:tcPr>
          <w:p w14:paraId="7EAF7224" w14:textId="77777777" w:rsidR="00211B4A" w:rsidRPr="007F56A9" w:rsidRDefault="00211B4A" w:rsidP="00211B4A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761" w:type="dxa"/>
            <w:gridSpan w:val="3"/>
          </w:tcPr>
          <w:p w14:paraId="2BBAD520" w14:textId="77777777" w:rsidR="00211B4A" w:rsidRPr="007F56A9" w:rsidRDefault="00211B4A" w:rsidP="00211B4A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F56A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  <w:tc>
          <w:tcPr>
            <w:tcW w:w="198" w:type="dxa"/>
          </w:tcPr>
          <w:p w14:paraId="398F04D1" w14:textId="77777777" w:rsidR="00211B4A" w:rsidRPr="007F56A9" w:rsidRDefault="00211B4A" w:rsidP="00211B4A">
            <w:pPr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8310" w:type="dxa"/>
            <w:gridSpan w:val="15"/>
          </w:tcPr>
          <w:p w14:paraId="3EB897BF" w14:textId="77777777" w:rsidR="00211B4A" w:rsidRPr="007F56A9" w:rsidRDefault="00211B4A" w:rsidP="00211B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  <w:r w:rsidRPr="007F56A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</w:t>
            </w:r>
            <w:r w:rsidRPr="007F56A9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พัน</w:t>
            </w:r>
            <w:r w:rsidRPr="007F56A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บาท)</w:t>
            </w:r>
          </w:p>
        </w:tc>
      </w:tr>
      <w:tr w:rsidR="00211B4A" w:rsidRPr="007F56A9" w14:paraId="05B935BA" w14:textId="77777777" w:rsidTr="008C436C">
        <w:trPr>
          <w:cantSplit/>
          <w:trHeight w:val="60"/>
        </w:trPr>
        <w:tc>
          <w:tcPr>
            <w:tcW w:w="3129" w:type="dxa"/>
            <w:gridSpan w:val="2"/>
          </w:tcPr>
          <w:p w14:paraId="528B6F76" w14:textId="77777777" w:rsidR="00211B4A" w:rsidRPr="007F56A9" w:rsidRDefault="00211B4A" w:rsidP="00211B4A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F56A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035" w:type="dxa"/>
          </w:tcPr>
          <w:p w14:paraId="4A3FF4BB" w14:textId="77777777" w:rsidR="00211B4A" w:rsidRPr="007F56A9" w:rsidRDefault="00211B4A" w:rsidP="00211B4A">
            <w:pPr>
              <w:tabs>
                <w:tab w:val="clear" w:pos="454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781" w:type="dxa"/>
            <w:shd w:val="clear" w:color="auto" w:fill="auto"/>
          </w:tcPr>
          <w:p w14:paraId="129C953C" w14:textId="77777777" w:rsidR="00211B4A" w:rsidRPr="007F56A9" w:rsidRDefault="00211B4A" w:rsidP="00211B4A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1C15D679" w14:textId="77777777" w:rsidR="00211B4A" w:rsidRPr="007F56A9" w:rsidRDefault="00211B4A" w:rsidP="00211B4A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785" w:type="dxa"/>
            <w:shd w:val="clear" w:color="auto" w:fill="auto"/>
          </w:tcPr>
          <w:p w14:paraId="0CD191DD" w14:textId="77777777" w:rsidR="00211B4A" w:rsidRPr="007F56A9" w:rsidRDefault="00211B4A" w:rsidP="00211B4A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98" w:type="dxa"/>
            <w:shd w:val="clear" w:color="auto" w:fill="auto"/>
          </w:tcPr>
          <w:p w14:paraId="5ED57DB6" w14:textId="77777777" w:rsidR="00211B4A" w:rsidRPr="007F56A9" w:rsidRDefault="00211B4A" w:rsidP="00211B4A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3F449253" w14:textId="77777777" w:rsidR="00211B4A" w:rsidRPr="007F56A9" w:rsidRDefault="00211B4A" w:rsidP="00211B4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44AE4083" w14:textId="77777777" w:rsidR="00211B4A" w:rsidRPr="007F56A9" w:rsidRDefault="00211B4A" w:rsidP="00211B4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3" w:type="dxa"/>
            <w:shd w:val="clear" w:color="auto" w:fill="auto"/>
          </w:tcPr>
          <w:p w14:paraId="6BEDAA91" w14:textId="77777777" w:rsidR="00211B4A" w:rsidRPr="007F56A9" w:rsidRDefault="00211B4A" w:rsidP="00211B4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9" w:type="dxa"/>
            <w:shd w:val="clear" w:color="auto" w:fill="auto"/>
          </w:tcPr>
          <w:p w14:paraId="17B579BC" w14:textId="77777777" w:rsidR="00211B4A" w:rsidRPr="007F56A9" w:rsidRDefault="00211B4A" w:rsidP="00211B4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9" w:type="dxa"/>
            <w:shd w:val="clear" w:color="auto" w:fill="auto"/>
          </w:tcPr>
          <w:p w14:paraId="280BDAEB" w14:textId="77777777" w:rsidR="00211B4A" w:rsidRPr="007F56A9" w:rsidRDefault="00211B4A" w:rsidP="00211B4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DA36FF" w14:textId="77777777" w:rsidR="00211B4A" w:rsidRPr="007F56A9" w:rsidRDefault="00211B4A" w:rsidP="00211B4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9" w:type="dxa"/>
            <w:shd w:val="clear" w:color="auto" w:fill="auto"/>
          </w:tcPr>
          <w:p w14:paraId="737CB55E" w14:textId="77777777" w:rsidR="00211B4A" w:rsidRPr="007F56A9" w:rsidRDefault="00211B4A" w:rsidP="00211B4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1246C419" w14:textId="77777777" w:rsidR="00211B4A" w:rsidRPr="007F56A9" w:rsidRDefault="00211B4A" w:rsidP="00211B4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3FDDAAC1" w14:textId="77777777" w:rsidR="00211B4A" w:rsidRPr="007F56A9" w:rsidRDefault="00211B4A" w:rsidP="00211B4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35EC8661" w14:textId="77777777" w:rsidR="00211B4A" w:rsidRPr="007F56A9" w:rsidRDefault="00211B4A" w:rsidP="00211B4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4DEC1007" w14:textId="77777777" w:rsidR="00211B4A" w:rsidRPr="007F56A9" w:rsidRDefault="00211B4A" w:rsidP="00211B4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742FBFBF" w14:textId="77777777" w:rsidR="00211B4A" w:rsidRPr="007F56A9" w:rsidRDefault="00211B4A" w:rsidP="00211B4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7" w:type="dxa"/>
            <w:shd w:val="clear" w:color="auto" w:fill="auto"/>
          </w:tcPr>
          <w:p w14:paraId="66DBEF1B" w14:textId="77777777" w:rsidR="00211B4A" w:rsidRPr="007F56A9" w:rsidRDefault="00211B4A" w:rsidP="00211B4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1E70CE3B" w14:textId="77777777" w:rsidR="00211B4A" w:rsidRPr="007F56A9" w:rsidRDefault="00211B4A" w:rsidP="00211B4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2" w:type="dxa"/>
            <w:shd w:val="clear" w:color="auto" w:fill="auto"/>
          </w:tcPr>
          <w:p w14:paraId="68A464BB" w14:textId="77777777" w:rsidR="00211B4A" w:rsidRPr="007F56A9" w:rsidRDefault="00211B4A" w:rsidP="00211B4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8C436C" w:rsidRPr="007F56A9" w14:paraId="0C4E194B" w14:textId="77777777" w:rsidTr="008C436C">
        <w:trPr>
          <w:cantSplit/>
          <w:trHeight w:val="65"/>
        </w:trPr>
        <w:tc>
          <w:tcPr>
            <w:tcW w:w="1665" w:type="dxa"/>
          </w:tcPr>
          <w:p w14:paraId="2D4EC13E" w14:textId="33122DE9" w:rsidR="008C436C" w:rsidRPr="007F56A9" w:rsidRDefault="008C436C" w:rsidP="008C436C">
            <w:pPr>
              <w:spacing w:line="380" w:lineRule="exact"/>
              <w:ind w:left="101" w:hanging="101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บริษัท ทีเอสอาร์ ลาว จำกัด</w:t>
            </w:r>
            <w:r w:rsidR="00907927">
              <w:rPr>
                <w:rFonts w:ascii="Angsana New" w:hAnsi="Angsana New"/>
                <w:sz w:val="27"/>
                <w:szCs w:val="27"/>
              </w:rPr>
              <w:t xml:space="preserve">* </w:t>
            </w:r>
          </w:p>
        </w:tc>
        <w:tc>
          <w:tcPr>
            <w:tcW w:w="1464" w:type="dxa"/>
          </w:tcPr>
          <w:p w14:paraId="4158227E" w14:textId="77777777" w:rsidR="008C436C" w:rsidRPr="007F56A9" w:rsidRDefault="008C436C" w:rsidP="008C436C">
            <w:pPr>
              <w:spacing w:line="380" w:lineRule="exact"/>
              <w:ind w:left="101" w:hanging="101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/>
                <w:sz w:val="27"/>
                <w:szCs w:val="27"/>
                <w:cs/>
              </w:rPr>
              <w:t>จำหน่ายเครื่อง</w:t>
            </w: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ก</w:t>
            </w:r>
            <w:r w:rsidRPr="007F56A9">
              <w:rPr>
                <w:rFonts w:ascii="Angsana New" w:hAnsi="Angsana New"/>
                <w:sz w:val="27"/>
                <w:szCs w:val="27"/>
                <w:cs/>
              </w:rPr>
              <w:t>รองน้ำ</w:t>
            </w: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และเครื่องใช้ไฟฟ้า</w:t>
            </w:r>
          </w:p>
        </w:tc>
        <w:tc>
          <w:tcPr>
            <w:tcW w:w="1035" w:type="dxa"/>
            <w:vAlign w:val="bottom"/>
          </w:tcPr>
          <w:p w14:paraId="6D3013BD" w14:textId="77777777" w:rsidR="008C436C" w:rsidRPr="007F56A9" w:rsidRDefault="008C436C" w:rsidP="008C436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ลาว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68721CF0" w14:textId="65AC3EC4" w:rsidR="008C436C" w:rsidRPr="007F56A9" w:rsidRDefault="008C436C" w:rsidP="008C436C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7F56A9">
              <w:rPr>
                <w:rFonts w:ascii="Angsana New" w:hAnsi="Angsana New"/>
                <w:sz w:val="27"/>
                <w:szCs w:val="27"/>
                <w:lang w:bidi="th-TH"/>
              </w:rPr>
              <w:t>4</w:t>
            </w:r>
            <w:r w:rsidRPr="007F56A9">
              <w:rPr>
                <w:rFonts w:ascii="Angsana New" w:hAnsi="Angsana New"/>
                <w:sz w:val="27"/>
                <w:szCs w:val="27"/>
                <w:lang w:val="en-US" w:bidi="th-TH"/>
              </w:rPr>
              <w:t>9.00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CCD16F3" w14:textId="77777777" w:rsidR="008C436C" w:rsidRPr="007F56A9" w:rsidRDefault="008C436C" w:rsidP="008C43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2F65A77" w14:textId="77777777" w:rsidR="008C436C" w:rsidRPr="007F56A9" w:rsidRDefault="008C436C" w:rsidP="008C436C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7F56A9">
              <w:rPr>
                <w:rFonts w:ascii="Angsana New" w:hAnsi="Angsana New"/>
                <w:sz w:val="27"/>
                <w:szCs w:val="27"/>
                <w:lang w:bidi="th-TH"/>
              </w:rPr>
              <w:t>4</w:t>
            </w:r>
            <w:r w:rsidRPr="007F56A9">
              <w:rPr>
                <w:rFonts w:ascii="Angsana New" w:hAnsi="Angsana New"/>
                <w:sz w:val="27"/>
                <w:szCs w:val="27"/>
                <w:lang w:val="en-US" w:bidi="th-TH"/>
              </w:rPr>
              <w:t>9.00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1FF9808B" w14:textId="77777777" w:rsidR="008C436C" w:rsidRPr="007F56A9" w:rsidRDefault="008C436C" w:rsidP="008C436C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50AE5" w14:textId="0F19E802" w:rsidR="008C436C" w:rsidRPr="007F56A9" w:rsidRDefault="00717A1D" w:rsidP="008C43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7</w:t>
            </w:r>
            <w:r w:rsidR="008C436C">
              <w:rPr>
                <w:rFonts w:ascii="Angsana New" w:hAnsi="Angsana New"/>
                <w:sz w:val="27"/>
                <w:szCs w:val="27"/>
                <w:lang w:bidi="th-TH"/>
              </w:rPr>
              <w:t>,238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F3FC816" w14:textId="77777777" w:rsidR="008C436C" w:rsidRPr="007F56A9" w:rsidRDefault="008C436C" w:rsidP="008C436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BC61E" w14:textId="546630D2" w:rsidR="008C436C" w:rsidRPr="007F56A9" w:rsidRDefault="008C436C" w:rsidP="008C43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13,694</w:t>
            </w:r>
          </w:p>
        </w:tc>
        <w:tc>
          <w:tcPr>
            <w:tcW w:w="199" w:type="dxa"/>
            <w:shd w:val="clear" w:color="auto" w:fill="auto"/>
            <w:vAlign w:val="bottom"/>
          </w:tcPr>
          <w:p w14:paraId="4C1C235F" w14:textId="77777777" w:rsidR="008C436C" w:rsidRPr="007F56A9" w:rsidRDefault="008C436C" w:rsidP="008C436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6E85CF5F" w14:textId="7EEBDAE8" w:rsidR="008C436C" w:rsidRPr="007F56A9" w:rsidRDefault="008C436C" w:rsidP="008C436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13,767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7163E1" w14:textId="77777777" w:rsidR="008C436C" w:rsidRPr="007F56A9" w:rsidRDefault="008C436C" w:rsidP="008C436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7F1165A8" w14:textId="3E45214E" w:rsidR="008C436C" w:rsidRPr="007F56A9" w:rsidRDefault="008C436C" w:rsidP="008C436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13,767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975E3B4" w14:textId="77777777" w:rsidR="008C436C" w:rsidRPr="007F56A9" w:rsidRDefault="008C436C" w:rsidP="008C43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1AAD4C08" w14:textId="55F0E593" w:rsidR="008C436C" w:rsidRPr="00500266" w:rsidRDefault="00717A1D" w:rsidP="008C43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  <w:r w:rsidR="008C436C">
              <w:rPr>
                <w:rFonts w:ascii="Angsana New" w:hAnsi="Angsana New"/>
                <w:sz w:val="27"/>
                <w:szCs w:val="27"/>
                <w:lang w:val="en-US" w:bidi="th-TH"/>
              </w:rPr>
              <w:t>,000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54A8801" w14:textId="77777777" w:rsidR="008C436C" w:rsidRPr="007F56A9" w:rsidRDefault="008C436C" w:rsidP="008C436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17505194" w14:textId="02163D48" w:rsidR="008C436C" w:rsidRPr="007F56A9" w:rsidRDefault="008C436C" w:rsidP="008C436C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F564B9E" w14:textId="77777777" w:rsidR="008C436C" w:rsidRPr="007F56A9" w:rsidRDefault="008C436C" w:rsidP="008C436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FD6B9" w14:textId="0497D091" w:rsidR="008C436C" w:rsidRPr="007F56A9" w:rsidRDefault="00717A1D" w:rsidP="008C436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8</w:t>
            </w:r>
            <w:r w:rsidR="008C436C">
              <w:rPr>
                <w:rFonts w:ascii="Angsana New" w:hAnsi="Angsana New"/>
                <w:sz w:val="27"/>
                <w:szCs w:val="27"/>
                <w:lang w:bidi="th-TH"/>
              </w:rPr>
              <w:t>,767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AFD4775" w14:textId="77777777" w:rsidR="008C436C" w:rsidRPr="007F56A9" w:rsidRDefault="008C436C" w:rsidP="008C436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B1B96" w14:textId="4EF3CD68" w:rsidR="008C436C" w:rsidRPr="007F56A9" w:rsidRDefault="008C436C" w:rsidP="008C436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13,767</w:t>
            </w:r>
          </w:p>
        </w:tc>
      </w:tr>
      <w:tr w:rsidR="008C436C" w:rsidRPr="007F56A9" w14:paraId="0F3B6B2C" w14:textId="77777777" w:rsidTr="008C436C">
        <w:trPr>
          <w:cantSplit/>
          <w:trHeight w:val="50"/>
        </w:trPr>
        <w:tc>
          <w:tcPr>
            <w:tcW w:w="1665" w:type="dxa"/>
            <w:vAlign w:val="bottom"/>
          </w:tcPr>
          <w:p w14:paraId="2B2D16E2" w14:textId="77777777" w:rsidR="008C436C" w:rsidRPr="007F56A9" w:rsidRDefault="008C436C" w:rsidP="008C436C">
            <w:pPr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56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64" w:type="dxa"/>
          </w:tcPr>
          <w:p w14:paraId="7BD39E43" w14:textId="77777777" w:rsidR="008C436C" w:rsidRPr="007F56A9" w:rsidRDefault="008C436C" w:rsidP="008C436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35" w:type="dxa"/>
          </w:tcPr>
          <w:p w14:paraId="006B5918" w14:textId="77777777" w:rsidR="008C436C" w:rsidRPr="007F56A9" w:rsidRDefault="008C436C" w:rsidP="008C436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1" w:type="dxa"/>
            <w:shd w:val="clear" w:color="auto" w:fill="auto"/>
          </w:tcPr>
          <w:p w14:paraId="31459ECC" w14:textId="77777777" w:rsidR="008C436C" w:rsidRPr="007F56A9" w:rsidRDefault="008C436C" w:rsidP="008C436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56E9D0F9" w14:textId="77777777" w:rsidR="008C436C" w:rsidRPr="007F56A9" w:rsidRDefault="008C436C" w:rsidP="008C436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5" w:type="dxa"/>
            <w:shd w:val="clear" w:color="auto" w:fill="auto"/>
          </w:tcPr>
          <w:p w14:paraId="6302D621" w14:textId="77777777" w:rsidR="008C436C" w:rsidRPr="007F56A9" w:rsidRDefault="008C436C" w:rsidP="008C436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8" w:type="dxa"/>
            <w:shd w:val="clear" w:color="auto" w:fill="auto"/>
          </w:tcPr>
          <w:p w14:paraId="7EDDA745" w14:textId="77777777" w:rsidR="008C436C" w:rsidRPr="007F56A9" w:rsidRDefault="008C436C" w:rsidP="008C436C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708DD" w14:textId="6FF409FE" w:rsidR="008C436C" w:rsidRPr="00457D36" w:rsidRDefault="00717A1D" w:rsidP="008C43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7</w:t>
            </w:r>
            <w:r w:rsidR="008C436C" w:rsidRPr="00457D36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,238</w:t>
            </w:r>
          </w:p>
        </w:tc>
        <w:tc>
          <w:tcPr>
            <w:tcW w:w="195" w:type="dxa"/>
            <w:shd w:val="clear" w:color="auto" w:fill="auto"/>
          </w:tcPr>
          <w:p w14:paraId="43CBD76F" w14:textId="77777777" w:rsidR="008C436C" w:rsidRPr="007F56A9" w:rsidRDefault="008C436C" w:rsidP="008C436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48C4C" w14:textId="2723B933" w:rsidR="008C436C" w:rsidRPr="00211B4A" w:rsidRDefault="008C436C" w:rsidP="008C43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13,694</w:t>
            </w:r>
          </w:p>
        </w:tc>
        <w:tc>
          <w:tcPr>
            <w:tcW w:w="199" w:type="dxa"/>
            <w:shd w:val="clear" w:color="auto" w:fill="auto"/>
          </w:tcPr>
          <w:p w14:paraId="75572AAE" w14:textId="77777777" w:rsidR="008C436C" w:rsidRPr="007F56A9" w:rsidRDefault="008C436C" w:rsidP="008C436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0D44C8" w14:textId="393A0326" w:rsidR="008C436C" w:rsidRPr="0077027E" w:rsidRDefault="008C436C" w:rsidP="008C436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13,767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1471F8" w14:textId="77777777" w:rsidR="008C436C" w:rsidRPr="0077027E" w:rsidRDefault="008C436C" w:rsidP="008C436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4EB3E" w14:textId="25A1A990" w:rsidR="008C436C" w:rsidRPr="0077027E" w:rsidRDefault="008C436C" w:rsidP="008C436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13,767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DA1938D" w14:textId="77777777" w:rsidR="008C436C" w:rsidRPr="0077027E" w:rsidRDefault="008C436C" w:rsidP="008C43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63C9A" w14:textId="53C9B5C5" w:rsidR="008C436C" w:rsidRPr="0077027E" w:rsidRDefault="00717A1D" w:rsidP="008C43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5</w:t>
            </w:r>
            <w:r w:rsidR="008C436C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,000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66F9226" w14:textId="77777777" w:rsidR="008C436C" w:rsidRPr="0077027E" w:rsidRDefault="008C436C" w:rsidP="008C436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68A1B" w14:textId="2A39A1D7" w:rsidR="008C436C" w:rsidRPr="0077027E" w:rsidRDefault="008C436C" w:rsidP="008C436C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A2D0088" w14:textId="77777777" w:rsidR="008C436C" w:rsidRPr="0077027E" w:rsidRDefault="008C436C" w:rsidP="008C436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7A2944" w14:textId="72887164" w:rsidR="008C436C" w:rsidRPr="00457D36" w:rsidRDefault="00717A1D" w:rsidP="008C436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8</w:t>
            </w:r>
            <w:r w:rsidR="008C436C" w:rsidRPr="00457D36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,767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88DD099" w14:textId="77777777" w:rsidR="008C436C" w:rsidRPr="0077027E" w:rsidRDefault="008C436C" w:rsidP="008C436C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884E95" w14:textId="1F7604E5" w:rsidR="008C436C" w:rsidRPr="0077027E" w:rsidRDefault="008C436C" w:rsidP="008C436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13,767</w:t>
            </w:r>
          </w:p>
        </w:tc>
      </w:tr>
    </w:tbl>
    <w:p w14:paraId="65B87102" w14:textId="603B85A6" w:rsidR="00061D74" w:rsidRDefault="00061D7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1C6BDC37" w14:textId="2577738D" w:rsidR="00AE6164" w:rsidRPr="00245DA0" w:rsidRDefault="00907927" w:rsidP="00245D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ind w:left="585"/>
        <w:jc w:val="thaiDistribute"/>
        <w:rPr>
          <w:rFonts w:asciiTheme="majorBidi" w:hAnsiTheme="majorBidi" w:cstheme="majorBidi"/>
          <w:sz w:val="30"/>
          <w:szCs w:val="30"/>
          <w:cs/>
        </w:rPr>
        <w:sectPr w:rsidR="00AE6164" w:rsidRPr="00245DA0" w:rsidSect="000C3F8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/>
          <w:sz w:val="30"/>
          <w:szCs w:val="30"/>
        </w:rPr>
        <w:t>*</w:t>
      </w:r>
      <w:r w:rsidR="00475943">
        <w:rPr>
          <w:rFonts w:asciiTheme="majorBidi" w:hAnsiTheme="majorBidi" w:cstheme="majorBidi" w:hint="cs"/>
          <w:sz w:val="30"/>
          <w:szCs w:val="30"/>
          <w:cs/>
        </w:rPr>
        <w:t xml:space="preserve">ในที่ประชุมคณะกรรมการบริษัทวันที่ </w:t>
      </w:r>
      <w:r w:rsidR="001E10C4">
        <w:rPr>
          <w:rFonts w:asciiTheme="majorBidi" w:hAnsiTheme="majorBidi" w:cstheme="majorBidi"/>
          <w:sz w:val="30"/>
          <w:szCs w:val="30"/>
        </w:rPr>
        <w:t>2</w:t>
      </w:r>
      <w:r w:rsidR="00475943">
        <w:rPr>
          <w:rFonts w:asciiTheme="majorBidi" w:hAnsiTheme="majorBidi" w:cstheme="majorBidi"/>
          <w:sz w:val="30"/>
          <w:szCs w:val="30"/>
        </w:rPr>
        <w:t xml:space="preserve">7 </w:t>
      </w:r>
      <w:r w:rsidR="001E10C4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="004759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5943">
        <w:rPr>
          <w:rFonts w:asciiTheme="majorBidi" w:hAnsiTheme="majorBidi" w:cstheme="majorBidi"/>
          <w:sz w:val="30"/>
          <w:szCs w:val="30"/>
        </w:rPr>
        <w:t xml:space="preserve">2564 </w:t>
      </w:r>
      <w:r w:rsidR="00475943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คณะกรรมการมีมติอนุมัติปิดบริษัท ทีเอสอาร์ ลาว </w:t>
      </w:r>
      <w:proofErr w:type="gramStart"/>
      <w:r w:rsidR="00475943">
        <w:rPr>
          <w:rFonts w:asciiTheme="majorBidi" w:hAnsiTheme="majorBidi" w:cstheme="majorBidi" w:hint="cs"/>
          <w:sz w:val="30"/>
          <w:szCs w:val="30"/>
          <w:cs/>
        </w:rPr>
        <w:t>จำกัด  ขณะนี้อยู่ระหว่างการดำเนินการตามกฎหมายและทางบัญชี</w:t>
      </w:r>
      <w:proofErr w:type="gramEnd"/>
      <w:r w:rsidR="004759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FFE4A43" w14:textId="27CF2B53" w:rsidR="00CF1FF6" w:rsidRPr="00457D36" w:rsidRDefault="00CF1FF6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57D3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1950F89F" w14:textId="6B9C960B" w:rsidR="00A513C0" w:rsidRDefault="00A513C0" w:rsidP="008E6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</w:p>
    <w:p w14:paraId="7135264B" w14:textId="3A0B8FCA" w:rsidR="00A513C0" w:rsidRDefault="00A513C0" w:rsidP="00A51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513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6897F8AB" w14:textId="77777777" w:rsidR="00D506F1" w:rsidRPr="00A513C0" w:rsidRDefault="00D506F1" w:rsidP="00A51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D6E9375" w14:textId="51BDC6AC" w:rsidR="00A513C0" w:rsidRPr="0055692D" w:rsidRDefault="00A513C0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5692D">
        <w:rPr>
          <w:rFonts w:asciiTheme="majorBidi" w:hAnsiTheme="majorBidi" w:cstheme="majorBidi"/>
          <w:spacing w:val="-4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  <w:r w:rsidR="0055692D" w:rsidRPr="0055692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5692D" w:rsidRPr="0055692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ลุ่มบริษัทและบริษัทพิจารณาการด้อยค่าของอสังหาริมทรัพย์เพื่อการลงทุนตามที่เปิดเผยในหมายเหตุข้อ </w:t>
      </w:r>
      <w:r w:rsidR="0055692D" w:rsidRPr="0055692D">
        <w:rPr>
          <w:rFonts w:asciiTheme="majorBidi" w:hAnsiTheme="majorBidi" w:cstheme="majorBidi"/>
          <w:spacing w:val="-4"/>
          <w:sz w:val="30"/>
          <w:szCs w:val="30"/>
        </w:rPr>
        <w:t>11</w:t>
      </w:r>
    </w:p>
    <w:p w14:paraId="551F460B" w14:textId="77777777" w:rsidR="00A513C0" w:rsidRPr="0055692D" w:rsidRDefault="00A513C0" w:rsidP="00556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51E2B3" w14:textId="703FB9F1" w:rsidR="00A513C0" w:rsidRPr="00455AD5" w:rsidRDefault="00A513C0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="00455AD5">
        <w:rPr>
          <w:rFonts w:asciiTheme="majorBidi" w:hAnsiTheme="majorBidi" w:cstheme="majorBidi" w:hint="cs"/>
          <w:sz w:val="30"/>
          <w:szCs w:val="30"/>
          <w:cs/>
        </w:rPr>
        <w:t xml:space="preserve">อาคารจำนวน </w:t>
      </w:r>
      <w:r w:rsidR="00455AD5">
        <w:rPr>
          <w:rFonts w:asciiTheme="majorBidi" w:hAnsiTheme="majorBidi" w:cstheme="majorBidi"/>
          <w:sz w:val="30"/>
          <w:szCs w:val="30"/>
        </w:rPr>
        <w:t xml:space="preserve">20 </w:t>
      </w:r>
      <w:r w:rsidR="00455AD5">
        <w:rPr>
          <w:rFonts w:asciiTheme="majorBidi" w:hAnsiTheme="majorBidi" w:cstheme="majorBidi" w:hint="cs"/>
          <w:sz w:val="30"/>
          <w:szCs w:val="30"/>
          <w:cs/>
        </w:rPr>
        <w:t>ปี และรับรู้ในกำไรหรือขาดทุน ทั้งนี้</w:t>
      </w:r>
      <w:r w:rsidRPr="0034430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344305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ไม่คิดค่าเสื่อมราคาสำหรับที่ดิน</w:t>
      </w:r>
      <w:r>
        <w:rPr>
          <w:rFonts w:asciiTheme="majorBidi" w:hAnsiTheme="majorBidi" w:cstheme="majorBidi" w:hint="cs"/>
          <w:sz w:val="30"/>
          <w:szCs w:val="30"/>
          <w:cs/>
        </w:rPr>
        <w:t>และสินทรัพย์ที่อยู่ระหว่างการก่อสร้าง</w:t>
      </w:r>
    </w:p>
    <w:p w14:paraId="2757566E" w14:textId="77777777" w:rsidR="00455AD5" w:rsidRDefault="00455AD5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60D4C0" w14:textId="353402AC" w:rsidR="00A513C0" w:rsidRPr="00455AD5" w:rsidRDefault="00455AD5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5AD5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7313C8E" w14:textId="76ECEBA0" w:rsidR="00A513C0" w:rsidRDefault="00A513C0" w:rsidP="008E6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16" w:type="dxa"/>
        <w:tblInd w:w="432" w:type="dxa"/>
        <w:tblLook w:val="04A0" w:firstRow="1" w:lastRow="0" w:firstColumn="1" w:lastColumn="0" w:noHBand="0" w:noVBand="1"/>
      </w:tblPr>
      <w:tblGrid>
        <w:gridCol w:w="2286"/>
        <w:gridCol w:w="236"/>
        <w:gridCol w:w="907"/>
        <w:gridCol w:w="236"/>
        <w:gridCol w:w="898"/>
        <w:gridCol w:w="239"/>
        <w:gridCol w:w="931"/>
        <w:gridCol w:w="239"/>
        <w:gridCol w:w="904"/>
        <w:gridCol w:w="236"/>
        <w:gridCol w:w="916"/>
        <w:gridCol w:w="239"/>
        <w:gridCol w:w="949"/>
      </w:tblGrid>
      <w:tr w:rsidR="00992543" w:rsidRPr="000503BF" w14:paraId="423C1B4E" w14:textId="77777777" w:rsidTr="00C3191E">
        <w:trPr>
          <w:trHeight w:val="254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F3F45" w14:textId="77777777" w:rsidR="00992543" w:rsidRPr="00C3191E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0810" w14:textId="77777777" w:rsidR="00992543" w:rsidRPr="00C3191E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6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15163" w14:textId="77777777" w:rsidR="00992543" w:rsidRPr="00C3191E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992543" w:rsidRPr="000503BF" w14:paraId="5C82BE05" w14:textId="77777777" w:rsidTr="00C3191E">
        <w:trPr>
          <w:trHeight w:val="317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05F19" w14:textId="77777777" w:rsidR="00992543" w:rsidRPr="00C3191E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FACE" w14:textId="77777777" w:rsidR="00992543" w:rsidRPr="00C3191E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E7792" w14:textId="77777777" w:rsidR="00992543" w:rsidRPr="00C3191E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ที่ดิน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DE180" w14:textId="77777777" w:rsidR="00992543" w:rsidRPr="00C3191E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0AD97" w14:textId="77777777" w:rsidR="00992543" w:rsidRPr="00C3191E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03545" w14:textId="77777777" w:rsidR="00992543" w:rsidRPr="00C3191E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99D7" w14:textId="77777777" w:rsidR="00992543" w:rsidRPr="00C3191E" w:rsidRDefault="00992543" w:rsidP="003B1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C3191E" w:rsidRPr="000503BF" w14:paraId="47577BDC" w14:textId="77777777" w:rsidTr="00C3191E">
        <w:trPr>
          <w:trHeight w:val="38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0BBC2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FB134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E0CC8" w14:textId="0A9FBA13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D15EB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EBA39" w14:textId="602CF22F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B2575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899A6" w14:textId="6AC11BD5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B4C3A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7F528" w14:textId="0D55B5B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4E031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982E1" w14:textId="1AB63821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ECBB9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A7E2D" w14:textId="5B94021C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0503BF" w:rsidRPr="000503BF" w14:paraId="6A4DC14D" w14:textId="77777777" w:rsidTr="00C3191E">
        <w:trPr>
          <w:trHeight w:val="38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6441C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FCBDA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6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FF598" w14:textId="5EF26708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319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3191E" w:rsidRPr="000503BF" w14:paraId="2E72E7AF" w14:textId="77777777" w:rsidTr="00C3191E">
        <w:trPr>
          <w:trHeight w:val="191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775E7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2BD44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3A2D5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AC103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B5ED7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3445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C36EC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3DF51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E944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38A15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4F9D5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12EAD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89BEF" w14:textId="77777777" w:rsidR="000503BF" w:rsidRPr="00C3191E" w:rsidRDefault="000503BF" w:rsidP="00050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50715" w:rsidRPr="000503BF" w14:paraId="3B9FC281" w14:textId="77777777" w:rsidTr="00C3191E">
        <w:trPr>
          <w:trHeight w:val="43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EDF79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FCF97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BBB42" w14:textId="10CC92B2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58,006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B9FEE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335D7" w14:textId="77817351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58,006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564C6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800CE" w14:textId="3C31D68C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15,630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3C8DC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7A96" w14:textId="34A9A775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15,630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49E18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1AAC7" w14:textId="6B8A0C4B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73,636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166A4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6CF4" w14:textId="55E1347F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73,636 </w:t>
            </w:r>
          </w:p>
        </w:tc>
      </w:tr>
      <w:tr w:rsidR="00E50715" w:rsidRPr="000503BF" w14:paraId="1336AF7E" w14:textId="77777777" w:rsidTr="00C3191E">
        <w:trPr>
          <w:trHeight w:val="44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59E0F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DA56D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8029BA" w14:textId="319BD460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58,006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DAA52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0BFF66" w14:textId="2ABB53AE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58,006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1F6AC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70FFD2" w14:textId="6F85F8B3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15,630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3053D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CC901" w14:textId="5F35EA10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15,630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80F05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E4FC9E" w14:textId="32614DB8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73,636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C3661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7F002E" w14:textId="4C42C89B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73,636 </w:t>
            </w:r>
          </w:p>
        </w:tc>
      </w:tr>
      <w:tr w:rsidR="00E50715" w:rsidRPr="000503BF" w14:paraId="689FD265" w14:textId="77777777" w:rsidTr="00C3191E">
        <w:trPr>
          <w:trHeight w:val="154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32E4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81E8F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9239A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781A4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56158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550B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F6C4D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8FA0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4DC2B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F3ECD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92EF0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9FAD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C9EAB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50715" w:rsidRPr="000503BF" w14:paraId="4659EE06" w14:textId="77777777" w:rsidTr="00C3191E">
        <w:trPr>
          <w:trHeight w:val="191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76972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524CF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216B5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DDAD2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0858E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05535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183B6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8C1A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970A6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37AC8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A027A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DE885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E2D3B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50715" w:rsidRPr="000503BF" w14:paraId="584B9B17" w14:textId="77777777" w:rsidTr="00C3191E">
        <w:trPr>
          <w:trHeight w:val="43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D41DD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45B0E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60286" w14:textId="37487A78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BC8BE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0D074" w14:textId="7997F71B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9CB28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3A649" w14:textId="55EFB16E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15,153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EEF73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4D9B6" w14:textId="500DC49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15,080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0C0CE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186B0" w14:textId="3B3BA62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15,153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8F56A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BB781" w14:textId="1D1CF919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15,080 </w:t>
            </w:r>
          </w:p>
        </w:tc>
      </w:tr>
      <w:tr w:rsidR="00E50715" w:rsidRPr="000503BF" w14:paraId="1B09BFD6" w14:textId="77777777" w:rsidTr="00C3191E">
        <w:trPr>
          <w:trHeight w:val="43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9A947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0686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71493" w14:textId="6AFA83D2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D39B3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B49E4" w14:textId="4126360A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E7CB5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2ED2A" w14:textId="71F3F9CB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540E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50DD" w14:textId="46E40290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73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4F577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9C580" w14:textId="34432F1F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8F4D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8419C" w14:textId="3AE15654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73 </w:t>
            </w:r>
          </w:p>
        </w:tc>
      </w:tr>
      <w:tr w:rsidR="00E50715" w:rsidRPr="000503BF" w14:paraId="6FC78A96" w14:textId="77777777" w:rsidTr="00C3191E">
        <w:trPr>
          <w:trHeight w:val="440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13721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CC448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82C916" w14:textId="791E04DA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91D0B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8C16D8" w14:textId="7DCE727D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5361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6C9445" w14:textId="740B3352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15,227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E159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51FBB4" w14:textId="22D86FF4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15,153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22992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717F37" w14:textId="644BA87F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15,227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A04CC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6D935" w14:textId="28F15010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15,153 </w:t>
            </w:r>
          </w:p>
        </w:tc>
      </w:tr>
      <w:tr w:rsidR="00E50715" w:rsidRPr="000503BF" w14:paraId="6BAE6BE8" w14:textId="77777777" w:rsidTr="00C3191E">
        <w:trPr>
          <w:trHeight w:val="77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C8F82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A412C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311BF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CA149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41947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A95A2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B345B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44BFE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42D4E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07F8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D6785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93C87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3BE0B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50715" w:rsidRPr="000503BF" w14:paraId="064CD936" w14:textId="77777777" w:rsidTr="00C3191E">
        <w:trPr>
          <w:trHeight w:val="389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EA12A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981BB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B62A2A0" w14:textId="305AEDCC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58,006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596BE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4967F" w14:textId="57614E02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58,006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E44B5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5E9192" w14:textId="4AFA8B0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403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36242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D5E1B" w14:textId="0ABC3CA0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477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033D0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D806BBB" w14:textId="726E6990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58,409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1D57A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577C6B" w14:textId="4B623430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58,483 </w:t>
            </w:r>
          </w:p>
        </w:tc>
      </w:tr>
      <w:tr w:rsidR="00E50715" w:rsidRPr="000503BF" w14:paraId="5BC1DD2A" w14:textId="77777777" w:rsidTr="00C3191E">
        <w:trPr>
          <w:trHeight w:val="191"/>
        </w:trPr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592E8" w14:textId="77777777" w:rsidR="00E50715" w:rsidRPr="000503BF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1A128" w14:textId="77777777" w:rsidR="00E50715" w:rsidRPr="000503BF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02AF6" w14:textId="77777777" w:rsidR="00E50715" w:rsidRPr="000503BF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F863" w14:textId="77777777" w:rsidR="00E50715" w:rsidRPr="000503BF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19958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4CBB0" w14:textId="77777777" w:rsidR="00E50715" w:rsidRPr="000503BF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70F8D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C94A7" w14:textId="77777777" w:rsidR="00E50715" w:rsidRPr="000503BF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F8B07" w14:textId="77777777" w:rsidR="00E50715" w:rsidRPr="000503BF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58CDE" w14:textId="77777777" w:rsidR="00E50715" w:rsidRPr="000503BF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A0E1F" w14:textId="77777777" w:rsidR="00E50715" w:rsidRPr="00C3191E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C7D32" w14:textId="77777777" w:rsidR="00E50715" w:rsidRPr="000503BF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E15F" w14:textId="77777777" w:rsidR="00E50715" w:rsidRPr="000503BF" w:rsidRDefault="00E50715" w:rsidP="00E50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</w:tbl>
    <w:p w14:paraId="6BC2E65F" w14:textId="77777777" w:rsidR="00992543" w:rsidRPr="00EA0AB2" w:rsidRDefault="00992543" w:rsidP="00992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467087EB" w14:textId="322D90B7" w:rsidR="00455AD5" w:rsidRDefault="00455AD5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158EFB" w14:textId="6B1AE622" w:rsidR="00455AD5" w:rsidRDefault="00455AD5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2267"/>
        <w:gridCol w:w="237"/>
        <w:gridCol w:w="916"/>
        <w:gridCol w:w="236"/>
        <w:gridCol w:w="907"/>
        <w:gridCol w:w="236"/>
        <w:gridCol w:w="934"/>
        <w:gridCol w:w="243"/>
        <w:gridCol w:w="916"/>
        <w:gridCol w:w="236"/>
        <w:gridCol w:w="818"/>
        <w:gridCol w:w="236"/>
        <w:gridCol w:w="1007"/>
      </w:tblGrid>
      <w:tr w:rsidR="00455AD5" w:rsidRPr="000503BF" w14:paraId="10A7B512" w14:textId="77777777" w:rsidTr="003C4F80">
        <w:trPr>
          <w:trHeight w:val="191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8F0AE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6212C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68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36648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AD5" w:rsidRPr="000503BF" w14:paraId="0F38AB96" w14:textId="77777777" w:rsidTr="003C4F80">
        <w:trPr>
          <w:trHeight w:val="353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A3002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0869C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8C5E5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CB702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5B93E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0607A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22A2C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455AD5" w:rsidRPr="000503BF" w14:paraId="61B5FEEA" w14:textId="77777777" w:rsidTr="003C4F80">
        <w:trPr>
          <w:trHeight w:val="326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B458E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80493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4206B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C785F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2A3A3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C76DC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8BD2D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E265C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28E68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E16B5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9D907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788A7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267D4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455AD5" w:rsidRPr="000503BF" w14:paraId="0D0EA39F" w14:textId="77777777" w:rsidTr="003C4F80">
        <w:trPr>
          <w:trHeight w:val="326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13B1D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594CA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68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9C745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3191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55AD5" w:rsidRPr="000503BF" w14:paraId="74FED10E" w14:textId="77777777" w:rsidTr="003C4F80">
        <w:trPr>
          <w:trHeight w:val="6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7C07D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037F5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5C7D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C00E1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A6692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DB6AC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5B0D6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DDF1A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4CEB8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66BA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0A70B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510B0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DF28C" w14:textId="77777777" w:rsidR="00455AD5" w:rsidRPr="00C3191E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57D36" w:rsidRPr="000503BF" w14:paraId="25F94831" w14:textId="77777777" w:rsidTr="003C4F80">
        <w:trPr>
          <w:trHeight w:val="430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6EB03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2C5B5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76EB8" w14:textId="1EDBB3E3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58,006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6B00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8B6E5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58,006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D2524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6A787" w14:textId="3435CC21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15,630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5AA88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BD7A2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15,630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C2C7B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34CB0" w14:textId="186854E2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73,636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EC42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15E3D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73,636 </w:t>
            </w:r>
          </w:p>
        </w:tc>
      </w:tr>
      <w:tr w:rsidR="00457D36" w:rsidRPr="000503BF" w14:paraId="7349B1FD" w14:textId="77777777" w:rsidTr="003C4F80">
        <w:trPr>
          <w:trHeight w:val="440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34735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F9A11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26418A" w14:textId="6D90DC03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58,006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D09EC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29052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58,006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75309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49516B" w14:textId="664E72E8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15,630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544D8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EEFD8B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15,630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186B4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196CA1" w14:textId="7E7E6614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73,636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909AC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A4D343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73,636 </w:t>
            </w:r>
          </w:p>
        </w:tc>
      </w:tr>
      <w:tr w:rsidR="00457D36" w:rsidRPr="000503BF" w14:paraId="70BEEC40" w14:textId="77777777" w:rsidTr="003C4F80">
        <w:trPr>
          <w:trHeight w:val="77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E3264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00D5C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D2C9C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51A44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D6204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1FF3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487B7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75A8A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9188E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FD0D0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A6B25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D2B08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89B6A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57D36" w:rsidRPr="000503BF" w14:paraId="18C788D0" w14:textId="77777777" w:rsidTr="003C4F80">
        <w:trPr>
          <w:trHeight w:val="440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A3CAC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68DBE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88424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25C46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EBBA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239FA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70BF5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26B34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78262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B0EF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D97AA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0429B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7F2BA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57D36" w:rsidRPr="000503BF" w14:paraId="7A52F121" w14:textId="77777777" w:rsidTr="003C4F80">
        <w:trPr>
          <w:trHeight w:val="430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852BA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A8821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53CAB" w14:textId="6955430B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4E6D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E916D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DD6BE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41030" w14:textId="2EB5E830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15,153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DE120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23A75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15,080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945F6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DD5B1" w14:textId="63549E5C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15,153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BD3A5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353CF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15,080 </w:t>
            </w:r>
          </w:p>
        </w:tc>
      </w:tr>
      <w:tr w:rsidR="00457D36" w:rsidRPr="000503BF" w14:paraId="32056C65" w14:textId="77777777" w:rsidTr="003C4F80">
        <w:trPr>
          <w:trHeight w:val="430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98363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2454E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9A117" w14:textId="06F9E2D4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5F4CD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D49A4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F0B5F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3F97B" w14:textId="7879465D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69F7A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0E335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73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96AEE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7FDE9" w14:textId="45560419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49821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D0493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73 </w:t>
            </w:r>
          </w:p>
        </w:tc>
      </w:tr>
      <w:tr w:rsidR="00457D36" w:rsidRPr="000503BF" w14:paraId="7F895E11" w14:textId="77777777" w:rsidTr="003C4F80">
        <w:trPr>
          <w:trHeight w:val="440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C353D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310C4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172478" w14:textId="3B7F8CB9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ECD69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B095E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314EC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E656EF" w14:textId="4F80E783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15,227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E750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33D5C2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15,153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4A52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DBF346" w14:textId="0D62A38F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15,227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082D9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787E12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15,153 </w:t>
            </w:r>
          </w:p>
        </w:tc>
      </w:tr>
      <w:tr w:rsidR="00457D36" w:rsidRPr="000503BF" w14:paraId="43C815A3" w14:textId="77777777" w:rsidTr="003C4F80">
        <w:trPr>
          <w:trHeight w:val="127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AA7BD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1D759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F5B6E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36C99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9D0B1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80F77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5FC4F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D1F64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A1E1E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20FC2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35B6C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6FED4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AAE28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57D36" w:rsidRPr="000503BF" w14:paraId="3DDBBEA5" w14:textId="77777777" w:rsidTr="003C4F80">
        <w:trPr>
          <w:trHeight w:val="371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2F7A3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317DC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871F47" w14:textId="27466768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58,006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79DCA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D34A9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58,006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A1A60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32ACB2" w14:textId="51CDDEE4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403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7D7A6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8AA83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477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227B3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69DC24" w14:textId="2B9384FE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58,409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F09F2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9D83F3" w14:textId="77777777" w:rsidR="00457D36" w:rsidRPr="00C3191E" w:rsidRDefault="00457D36" w:rsidP="00457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3191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58,483 </w:t>
            </w:r>
          </w:p>
        </w:tc>
      </w:tr>
    </w:tbl>
    <w:p w14:paraId="398ECFDC" w14:textId="77777777" w:rsidR="00455AD5" w:rsidRPr="00457D36" w:rsidRDefault="00455AD5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575B0F0" w14:textId="13F15291" w:rsidR="00B47187" w:rsidRDefault="00992543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21B5F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 w:rsidRPr="00721B5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BE6546">
        <w:rPr>
          <w:rFonts w:asciiTheme="majorBidi" w:hAnsiTheme="majorBidi" w:cstheme="majorBidi"/>
          <w:sz w:val="30"/>
          <w:szCs w:val="30"/>
        </w:rPr>
        <w:t>4</w:t>
      </w:r>
      <w:r w:rsidRPr="00721B5F">
        <w:rPr>
          <w:rFonts w:asciiTheme="majorBidi" w:hAnsiTheme="majorBidi" w:cstheme="majorBidi"/>
          <w:sz w:val="30"/>
          <w:szCs w:val="30"/>
        </w:rPr>
        <w:t xml:space="preserve"> </w:t>
      </w:r>
      <w:r w:rsidRPr="001A0F8F">
        <w:rPr>
          <w:rFonts w:asciiTheme="majorBidi" w:hAnsiTheme="majorBidi" w:cstheme="majorBidi"/>
          <w:sz w:val="30"/>
          <w:szCs w:val="30"/>
          <w:cs/>
        </w:rPr>
        <w:t>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F05CB0">
        <w:rPr>
          <w:rFonts w:asciiTheme="majorBidi" w:hAnsiTheme="majorBidi" w:cstheme="majorBidi"/>
          <w:sz w:val="30"/>
          <w:szCs w:val="30"/>
        </w:rPr>
        <w:t>59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1A0F8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21B5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63DFB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721B5F">
        <w:rPr>
          <w:rFonts w:asciiTheme="majorBidi" w:hAnsiTheme="majorBidi" w:cstheme="majorBidi"/>
          <w:i/>
          <w:iCs/>
          <w:sz w:val="30"/>
          <w:szCs w:val="30"/>
        </w:rPr>
        <w:t>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5</w:t>
      </w:r>
      <w:r w:rsidR="00763DFB">
        <w:rPr>
          <w:rFonts w:asciiTheme="majorBidi" w:hAnsiTheme="majorBidi" w:cstheme="majorBidi"/>
          <w:i/>
          <w:iCs/>
          <w:sz w:val="30"/>
          <w:szCs w:val="30"/>
        </w:rPr>
        <w:t>9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21B5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</w:t>
      </w:r>
      <w:r w:rsidRPr="00721B5F">
        <w:rPr>
          <w:rFonts w:asciiTheme="majorBidi" w:hAnsiTheme="majorBidi" w:cstheme="majorBidi"/>
          <w:i/>
          <w:iCs/>
          <w:sz w:val="30"/>
          <w:szCs w:val="30"/>
          <w:cs/>
        </w:rPr>
        <w:t>บาท)</w:t>
      </w:r>
      <w:r w:rsidRPr="00721B5F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</w:t>
      </w:r>
      <w:r w:rsidRPr="00721B5F">
        <w:rPr>
          <w:rFonts w:ascii="Angsana New" w:hAnsi="Angsana New"/>
          <w:sz w:val="30"/>
          <w:szCs w:val="30"/>
          <w:cs/>
        </w:rPr>
        <w:t>โดย</w:t>
      </w:r>
      <w:r w:rsidRPr="001A0F8F">
        <w:rPr>
          <w:rFonts w:ascii="Angsana New" w:hAnsi="Angsana New"/>
          <w:sz w:val="30"/>
          <w:szCs w:val="30"/>
          <w:cs/>
        </w:rPr>
        <w:t>ใช้วิธีเปรียบเทียบราคาตลาด</w:t>
      </w:r>
      <w:r w:rsidRPr="00721B5F">
        <w:rPr>
          <w:rFonts w:asciiTheme="majorBidi" w:hAnsiTheme="majorBidi" w:cstheme="majorBidi"/>
          <w:sz w:val="30"/>
          <w:szCs w:val="30"/>
          <w:cs/>
        </w:rPr>
        <w:t xml:space="preserve"> 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Pr="00721B5F">
        <w:rPr>
          <w:rFonts w:asciiTheme="majorBidi" w:hAnsiTheme="majorBidi" w:cstheme="majorBidi"/>
          <w:sz w:val="30"/>
          <w:szCs w:val="30"/>
        </w:rPr>
        <w:t>3</w:t>
      </w:r>
    </w:p>
    <w:p w14:paraId="55E2AF54" w14:textId="77777777" w:rsidR="000503BF" w:rsidRPr="00457D36" w:rsidRDefault="000503BF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2788F9F" w14:textId="4C4A610D" w:rsidR="00455AD5" w:rsidRPr="00457D36" w:rsidRDefault="00455AD5" w:rsidP="00457D3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457D3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522C28C1" w14:textId="77777777" w:rsidR="000503BF" w:rsidRPr="00457D36" w:rsidRDefault="000503BF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6057654" w14:textId="292BB27B" w:rsidR="00455AD5" w:rsidRDefault="00455AD5" w:rsidP="00455A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55AD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C6AE3EA" w14:textId="77777777" w:rsidR="00D506F1" w:rsidRPr="00457D36" w:rsidRDefault="00D506F1" w:rsidP="00455A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34828C5" w14:textId="77777777" w:rsidR="00177E0A" w:rsidRDefault="00455AD5" w:rsidP="0088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44305">
        <w:rPr>
          <w:rFonts w:asciiTheme="majorBidi" w:hAnsiTheme="majorBidi" w:cstheme="majorBidi" w:hint="cs"/>
          <w:sz w:val="30"/>
          <w:szCs w:val="30"/>
          <w:cs/>
        </w:rPr>
        <w:t>ที่ดิน อาคาร</w:t>
      </w:r>
      <w:r w:rsidRPr="00C14593">
        <w:rPr>
          <w:rFonts w:asciiTheme="majorBidi" w:hAnsiTheme="majorBidi" w:cstheme="majorBidi"/>
          <w:sz w:val="30"/>
          <w:szCs w:val="30"/>
          <w:cs/>
        </w:rPr>
        <w:t>และอุปกรณ์วัดมูลค่าด้วยราคาทุนหักค่าเสื่อมราคาสะสมและขาดทุนจากการด้อยค่า</w:t>
      </w:r>
      <w:r w:rsidR="00881D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8200C0B" w14:textId="77777777" w:rsidR="00177E0A" w:rsidRPr="00457D36" w:rsidRDefault="00177E0A" w:rsidP="0088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7284F79" w14:textId="6250FDA8" w:rsidR="00455AD5" w:rsidRPr="00A32EFD" w:rsidRDefault="00455AD5" w:rsidP="00881D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4159E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Pr="00344305">
        <w:rPr>
          <w:rFonts w:asciiTheme="majorBidi" w:hAnsiTheme="majorBidi" w:cstheme="majorBidi"/>
          <w:sz w:val="30"/>
          <w:szCs w:val="30"/>
          <w:cs/>
        </w:rPr>
        <w:t>ต้นทุนของการก่อสร้างสินทรัพย์ที่กิจการก่อสร้างเอง รวมถึง</w:t>
      </w:r>
      <w:r w:rsidR="00BA67C0">
        <w:rPr>
          <w:rFonts w:asciiTheme="majorBidi" w:hAnsiTheme="majorBidi" w:cstheme="majorBidi" w:hint="cs"/>
          <w:sz w:val="30"/>
          <w:szCs w:val="30"/>
          <w:cs/>
        </w:rPr>
        <w:t xml:space="preserve">รวมถึงต้นทุนการกู้ยืม และต้นทุนในการรื้อถอน การขนย้าย </w:t>
      </w:r>
      <w:r w:rsidRPr="00344305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04159E">
        <w:rPr>
          <w:rFonts w:asciiTheme="majorBidi" w:hAnsiTheme="majorBidi" w:cstheme="majorBidi"/>
          <w:sz w:val="30"/>
          <w:szCs w:val="30"/>
        </w:rPr>
        <w:t xml:space="preserve"> </w:t>
      </w:r>
      <w:r w:rsidRPr="0004159E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BA67C0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A32EFD">
        <w:rPr>
          <w:rFonts w:asciiTheme="majorBidi" w:hAnsiTheme="majorBidi" w:cstheme="majorBidi"/>
          <w:sz w:val="30"/>
          <w:szCs w:val="30"/>
          <w:cs/>
        </w:rPr>
        <w:t>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507D8F07" w14:textId="06BC34DE" w:rsidR="00455AD5" w:rsidRPr="00457D36" w:rsidRDefault="00455AD5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lang w:eastAsia="en-GB"/>
        </w:rPr>
      </w:pPr>
    </w:p>
    <w:p w14:paraId="2607EDB3" w14:textId="58022F2C" w:rsidR="00BA67C0" w:rsidRDefault="00BA67C0" w:rsidP="00BA67C0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344305">
        <w:rPr>
          <w:rFonts w:asciiTheme="majorBidi" w:hAnsiTheme="majorBidi" w:cstheme="majorBidi" w:hint="cs"/>
          <w:color w:val="auto"/>
          <w:sz w:val="30"/>
          <w:szCs w:val="30"/>
          <w:cs/>
        </w:rPr>
        <w:t>ที่ดิน อาคาร</w:t>
      </w:r>
      <w:r w:rsidRPr="00344305">
        <w:rPr>
          <w:rFonts w:asciiTheme="majorBidi" w:hAnsiTheme="majorBidi" w:cstheme="majorBidi"/>
          <w:color w:val="auto"/>
          <w:sz w:val="30"/>
          <w:szCs w:val="30"/>
          <w:cs/>
        </w:rPr>
        <w:t>และ</w:t>
      </w:r>
      <w:r w:rsidRPr="00344305">
        <w:rPr>
          <w:rFonts w:asciiTheme="majorBidi" w:hAnsiTheme="majorBidi" w:cstheme="majorBidi" w:hint="cs"/>
          <w:color w:val="auto"/>
          <w:sz w:val="30"/>
          <w:szCs w:val="30"/>
          <w:cs/>
        </w:rPr>
        <w:t>อุ</w:t>
      </w:r>
      <w:r w:rsidRPr="00344305">
        <w:rPr>
          <w:rFonts w:asciiTheme="majorBidi" w:hAnsiTheme="majorBidi" w:cstheme="majorBidi"/>
          <w:color w:val="auto"/>
          <w:sz w:val="30"/>
          <w:szCs w:val="30"/>
          <w:cs/>
        </w:rPr>
        <w:t>ปกรณ์</w:t>
      </w: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 xml:space="preserve"> โดยรับรู้ในกำไรหรือขาดทุน </w:t>
      </w:r>
    </w:p>
    <w:p w14:paraId="66D88FE9" w14:textId="77777777" w:rsidR="00D506F1" w:rsidRPr="00177E0A" w:rsidRDefault="00D506F1" w:rsidP="00BA67C0">
      <w:pPr>
        <w:pStyle w:val="Default"/>
        <w:ind w:left="540"/>
        <w:jc w:val="thaiDistribute"/>
        <w:rPr>
          <w:rFonts w:asciiTheme="majorBidi" w:hAnsiTheme="majorBidi" w:cstheme="majorBidi"/>
          <w:color w:val="auto"/>
        </w:rPr>
      </w:pPr>
    </w:p>
    <w:p w14:paraId="4DA4316C" w14:textId="77777777" w:rsidR="00455AD5" w:rsidRPr="00C14593" w:rsidRDefault="00455AD5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2F08E8E2" w14:textId="77777777" w:rsidR="00455AD5" w:rsidRPr="00457D36" w:rsidRDefault="00455AD5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03DAE81E" w14:textId="2DEF5B0E" w:rsidR="00455AD5" w:rsidRPr="00C14593" w:rsidRDefault="00455AD5" w:rsidP="00455AD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ต้นทุนในการเปลี่ยนแทนกลุ่มส่วนประกอบจะรับรู้เป็นส่วนหนึ่งของมูลค่าตามบัญชีของรายการ</w:t>
      </w:r>
      <w:r w:rsidR="00BA67C0">
        <w:rPr>
          <w:rFonts w:asciiTheme="majorBidi" w:hAnsiTheme="majorBidi" w:cstheme="majorBidi" w:hint="cs"/>
          <w:color w:val="auto"/>
          <w:sz w:val="30"/>
          <w:szCs w:val="30"/>
          <w:cs/>
        </w:rPr>
        <w:t>ที่ดิน อาคารและอุปกรณ์ เมื่อกลุ่มบริษัทและบริษัท</w:t>
      </w: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</w:t>
      </w:r>
      <w:r w:rsidR="00BA67C0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ที่ดิน </w:t>
      </w:r>
      <w:r w:rsidRPr="00C14593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00077B5A" w14:textId="77777777" w:rsidR="00455AD5" w:rsidRPr="00457D36" w:rsidRDefault="00455AD5" w:rsidP="00455AD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</w:rPr>
      </w:pPr>
    </w:p>
    <w:p w14:paraId="3A13E4DE" w14:textId="77777777" w:rsidR="00455AD5" w:rsidRPr="00C14593" w:rsidRDefault="00455AD5" w:rsidP="00455AD5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7CE1EF54" w14:textId="77777777" w:rsidR="00455AD5" w:rsidRPr="00457D36" w:rsidRDefault="00455AD5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152F0DA1" w14:textId="77777777" w:rsidR="00BA67C0" w:rsidRDefault="00455AD5" w:rsidP="00455AD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ค่าเสื่อมราคาคำนวณโดยวิธีเส้นตรงตามเกณฑ์อายุการให้ประโยชน์โดยประมาณของส่วนประกอบของสินทรัพย์</w:t>
      </w:r>
      <w:r w:rsidR="00BA67C0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 ทั้งนี้</w:t>
      </w:r>
      <w:r w:rsidR="00BA67C0" w:rsidRPr="00C1459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A67C0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BA67C0" w:rsidRPr="00C14593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FAE1A10" w14:textId="77777777" w:rsidR="00BA67C0" w:rsidRPr="00457D36" w:rsidRDefault="00BA67C0" w:rsidP="00455AD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</w:p>
    <w:p w14:paraId="02A76DC5" w14:textId="492A87F2" w:rsidR="00455AD5" w:rsidRPr="00C14593" w:rsidRDefault="00455AD5" w:rsidP="00455AD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3F789C50" w14:textId="77777777" w:rsidR="00455AD5" w:rsidRPr="00C14593" w:rsidRDefault="00455AD5" w:rsidP="00455AD5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color w:val="000000"/>
          <w:sz w:val="2"/>
          <w:szCs w:val="2"/>
          <w:lang w:eastAsia="en-GB"/>
        </w:rPr>
      </w:pPr>
      <w:r w:rsidRPr="00C14593">
        <w:rPr>
          <w:rFonts w:asciiTheme="majorBidi" w:hAnsiTheme="majorBidi" w:cstheme="majorBidi"/>
          <w:color w:val="000000"/>
          <w:sz w:val="2"/>
          <w:szCs w:val="2"/>
          <w:cs/>
          <w:lang w:eastAsia="en-GB"/>
        </w:rPr>
        <w:t>ส</w:t>
      </w:r>
    </w:p>
    <w:tbl>
      <w:tblPr>
        <w:tblStyle w:val="TableGrid"/>
        <w:tblW w:w="6949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599"/>
        <w:gridCol w:w="1900"/>
        <w:gridCol w:w="450"/>
      </w:tblGrid>
      <w:tr w:rsidR="00455AD5" w:rsidRPr="00C14593" w14:paraId="374124EA" w14:textId="77777777" w:rsidTr="00527F0E">
        <w:trPr>
          <w:trHeight w:val="367"/>
        </w:trPr>
        <w:tc>
          <w:tcPr>
            <w:tcW w:w="4599" w:type="dxa"/>
          </w:tcPr>
          <w:p w14:paraId="1111781D" w14:textId="77777777" w:rsidR="00455AD5" w:rsidRPr="00171844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Pr="0017184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900" w:type="dxa"/>
          </w:tcPr>
          <w:p w14:paraId="6639BC36" w14:textId="77777777" w:rsidR="00455AD5" w:rsidRPr="00171844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  <w:t>10</w:t>
            </w:r>
          </w:p>
        </w:tc>
        <w:tc>
          <w:tcPr>
            <w:tcW w:w="450" w:type="dxa"/>
          </w:tcPr>
          <w:p w14:paraId="4FF64EFD" w14:textId="77777777" w:rsidR="00455AD5" w:rsidRPr="00C14593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55AD5" w:rsidRPr="00C14593" w14:paraId="6173EE80" w14:textId="77777777" w:rsidTr="00527F0E">
        <w:trPr>
          <w:trHeight w:val="367"/>
        </w:trPr>
        <w:tc>
          <w:tcPr>
            <w:tcW w:w="4599" w:type="dxa"/>
          </w:tcPr>
          <w:p w14:paraId="5931F927" w14:textId="77777777" w:rsidR="00455AD5" w:rsidRPr="00171844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900" w:type="dxa"/>
          </w:tcPr>
          <w:p w14:paraId="6D302655" w14:textId="77777777" w:rsidR="00455AD5" w:rsidRPr="00171844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00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71844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1718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17184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14:paraId="6B3B6A8F" w14:textId="77777777" w:rsidR="00455AD5" w:rsidRPr="00C14593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55AD5" w:rsidRPr="00C14593" w14:paraId="0774DDA0" w14:textId="77777777" w:rsidTr="00527F0E">
        <w:tc>
          <w:tcPr>
            <w:tcW w:w="4599" w:type="dxa"/>
          </w:tcPr>
          <w:p w14:paraId="37919CC3" w14:textId="77777777" w:rsidR="00455AD5" w:rsidRPr="00171844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</w:t>
            </w:r>
          </w:p>
        </w:tc>
        <w:tc>
          <w:tcPr>
            <w:tcW w:w="1900" w:type="dxa"/>
          </w:tcPr>
          <w:p w14:paraId="6837ACC5" w14:textId="77777777" w:rsidR="00455AD5" w:rsidRPr="00171844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  <w:t>3 - 5</w:t>
            </w:r>
          </w:p>
        </w:tc>
        <w:tc>
          <w:tcPr>
            <w:tcW w:w="450" w:type="dxa"/>
          </w:tcPr>
          <w:p w14:paraId="3AEBE9CB" w14:textId="77777777" w:rsidR="00455AD5" w:rsidRPr="00C14593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55AD5" w:rsidRPr="00C14593" w14:paraId="7438A265" w14:textId="77777777" w:rsidTr="00527F0E">
        <w:tc>
          <w:tcPr>
            <w:tcW w:w="4599" w:type="dxa"/>
          </w:tcPr>
          <w:p w14:paraId="2967048A" w14:textId="77777777" w:rsidR="00455AD5" w:rsidRPr="00171844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900" w:type="dxa"/>
          </w:tcPr>
          <w:p w14:paraId="7025EB8F" w14:textId="77777777" w:rsidR="00455AD5" w:rsidRPr="00171844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  <w:t>5</w:t>
            </w:r>
          </w:p>
        </w:tc>
        <w:tc>
          <w:tcPr>
            <w:tcW w:w="450" w:type="dxa"/>
          </w:tcPr>
          <w:p w14:paraId="79CACD73" w14:textId="77777777" w:rsidR="00455AD5" w:rsidRPr="00C14593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55AD5" w:rsidRPr="00C14593" w14:paraId="7E132332" w14:textId="77777777" w:rsidTr="00527F0E">
        <w:tc>
          <w:tcPr>
            <w:tcW w:w="4599" w:type="dxa"/>
          </w:tcPr>
          <w:p w14:paraId="3BBAF301" w14:textId="77777777" w:rsidR="00455AD5" w:rsidRPr="00171844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อุปกรณ์คอมพิวเตอร์</w:t>
            </w:r>
          </w:p>
        </w:tc>
        <w:tc>
          <w:tcPr>
            <w:tcW w:w="1900" w:type="dxa"/>
          </w:tcPr>
          <w:p w14:paraId="0E094003" w14:textId="77777777" w:rsidR="00455AD5" w:rsidRPr="00171844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  <w:t>3 - 5</w:t>
            </w:r>
          </w:p>
        </w:tc>
        <w:tc>
          <w:tcPr>
            <w:tcW w:w="450" w:type="dxa"/>
          </w:tcPr>
          <w:p w14:paraId="13E973FB" w14:textId="77777777" w:rsidR="00455AD5" w:rsidRPr="00C14593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55AD5" w:rsidRPr="00C14593" w14:paraId="5AD12D7F" w14:textId="77777777" w:rsidTr="00527F0E">
        <w:tc>
          <w:tcPr>
            <w:tcW w:w="4599" w:type="dxa"/>
          </w:tcPr>
          <w:p w14:paraId="3F3A2C27" w14:textId="77777777" w:rsidR="00455AD5" w:rsidRPr="00171844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00" w:type="dxa"/>
          </w:tcPr>
          <w:p w14:paraId="35BC98BA" w14:textId="77777777" w:rsidR="00455AD5" w:rsidRPr="00171844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71844">
              <w:rPr>
                <w:rFonts w:asciiTheme="majorBidi" w:hAnsiTheme="majorBidi" w:cstheme="majorBidi"/>
                <w:sz w:val="30"/>
                <w:szCs w:val="30"/>
              </w:rPr>
              <w:tab/>
              <w:t>5</w:t>
            </w:r>
          </w:p>
        </w:tc>
        <w:tc>
          <w:tcPr>
            <w:tcW w:w="450" w:type="dxa"/>
          </w:tcPr>
          <w:p w14:paraId="1F3BF921" w14:textId="77777777" w:rsidR="00455AD5" w:rsidRPr="00C14593" w:rsidRDefault="00455AD5" w:rsidP="00527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459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5CB380E" w14:textId="77777777" w:rsidR="00455AD5" w:rsidRPr="00457D36" w:rsidRDefault="00455AD5" w:rsidP="00455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highlight w:val="lightGray"/>
          <w:shd w:val="clear" w:color="auto" w:fill="CCCCCC"/>
        </w:rPr>
      </w:pPr>
    </w:p>
    <w:p w14:paraId="551C8A42" w14:textId="7A2E88F5" w:rsidR="00BA67C0" w:rsidRPr="00BA67C0" w:rsidRDefault="00BA67C0" w:rsidP="00BA67C0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A67C0">
        <w:rPr>
          <w:rFonts w:asciiTheme="majorBidi" w:hAnsiTheme="majorBidi" w:cstheme="majorBidi" w:hint="cs"/>
          <w:i/>
          <w:iCs/>
          <w:sz w:val="30"/>
          <w:szCs w:val="30"/>
          <w:cs/>
        </w:rPr>
        <w:t>ขาดทุนจากการด้อยค่า</w:t>
      </w:r>
      <w:r w:rsidRPr="00BA67C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6492593" w14:textId="77777777" w:rsidR="00BA67C0" w:rsidRPr="00457D36" w:rsidRDefault="00BA67C0" w:rsidP="00BA67C0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472CDCAE" w14:textId="2E799D80" w:rsidR="00455AD5" w:rsidRDefault="00BA67C0" w:rsidP="00BA67C0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67C0">
        <w:rPr>
          <w:rFonts w:asciiTheme="majorBidi" w:hAnsiTheme="majorBidi" w:cstheme="majorBidi" w:hint="cs"/>
          <w:sz w:val="30"/>
          <w:szCs w:val="30"/>
          <w:cs/>
        </w:rPr>
        <w:t>ยอดสินทรัพย์ตามบัญชีของ</w:t>
      </w:r>
      <w:r w:rsidRPr="00BA67C0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>
        <w:rPr>
          <w:rFonts w:asciiTheme="majorBidi" w:hAnsiTheme="majorBidi" w:cstheme="majorBidi" w:hint="cs"/>
          <w:sz w:val="30"/>
          <w:szCs w:val="30"/>
          <w:cs/>
        </w:rPr>
        <w:t>ทและ</w:t>
      </w:r>
      <w:r w:rsidRPr="00BA67C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A67C0">
        <w:rPr>
          <w:rFonts w:asciiTheme="majorBidi" w:hAnsiTheme="majorBidi" w:cstheme="majorBidi" w:hint="cs"/>
          <w:sz w:val="30"/>
          <w:szCs w:val="30"/>
          <w:cs/>
        </w:rPr>
        <w:t>ได้รับการทบทวน ณ ทุกวันที่รายงานว่า</w:t>
      </w:r>
      <w:r w:rsidRPr="00BA67C0">
        <w:rPr>
          <w:rFonts w:asciiTheme="majorBidi" w:hAnsiTheme="majorBidi" w:cstheme="majorBidi"/>
          <w:sz w:val="30"/>
          <w:szCs w:val="30"/>
          <w:cs/>
        </w:rPr>
        <w:t>มีข้อบ่งชี้เรื่องการด้อยค่า</w:t>
      </w:r>
      <w:r w:rsidRPr="00BA67C0">
        <w:rPr>
          <w:rFonts w:asciiTheme="majorBidi" w:hAnsiTheme="majorBidi" w:cstheme="majorBidi" w:hint="cs"/>
          <w:sz w:val="30"/>
          <w:szCs w:val="30"/>
          <w:cs/>
        </w:rPr>
        <w:t>หรือไม่</w:t>
      </w:r>
      <w:r w:rsidRPr="00BA67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A67C0">
        <w:rPr>
          <w:rFonts w:asciiTheme="majorBidi" w:hAnsiTheme="majorBidi" w:cstheme="majorBidi" w:hint="cs"/>
          <w:sz w:val="30"/>
          <w:szCs w:val="30"/>
          <w:cs/>
        </w:rPr>
        <w:t>ในกรณีที่มีข้อบ่งชี้กลุ่มบริษัท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A67C0">
        <w:rPr>
          <w:rFonts w:asciiTheme="majorBidi" w:hAnsiTheme="majorBidi" w:cstheme="majorBidi" w:hint="cs"/>
          <w:sz w:val="30"/>
          <w:szCs w:val="30"/>
          <w:cs/>
        </w:rPr>
        <w:t>บริษัทจะทำการประมาณมูลค่าที่คาดว่าจะได้รับคืน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</w:t>
      </w:r>
      <w:r w:rsidRPr="00BA67C0">
        <w:rPr>
          <w:rFonts w:asciiTheme="majorBidi" w:hAnsiTheme="majorBidi" w:cstheme="majorBidi"/>
          <w:sz w:val="30"/>
          <w:szCs w:val="30"/>
          <w:cs/>
        </w:rPr>
        <w:t xml:space="preserve">หรือมูลค่าตามบัญชีของหน่วยสินทรัพย์ที่ก่อให้เกิดเงินสด </w:t>
      </w:r>
      <w:r w:rsidRPr="00BA67C0">
        <w:rPr>
          <w:rFonts w:asciiTheme="majorBidi" w:hAnsiTheme="majorBidi" w:cstheme="majorBidi" w:hint="cs"/>
          <w:sz w:val="30"/>
          <w:szCs w:val="30"/>
          <w:cs/>
        </w:rPr>
        <w:t>สูงกว่า</w:t>
      </w:r>
      <w:r w:rsidR="00DA5206">
        <w:rPr>
          <w:rFonts w:asciiTheme="majorBidi" w:hAnsiTheme="majorBidi" w:cstheme="majorBidi"/>
          <w:sz w:val="30"/>
          <w:szCs w:val="30"/>
        </w:rPr>
        <w:br/>
      </w:r>
      <w:r w:rsidRPr="00BA67C0">
        <w:rPr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</w:t>
      </w:r>
      <w:bookmarkStart w:id="2" w:name="_Hlk87298023"/>
      <w:r w:rsidRPr="00BA67C0">
        <w:rPr>
          <w:rFonts w:asciiTheme="majorBidi" w:hAnsiTheme="majorBidi" w:cstheme="majorBidi" w:hint="cs"/>
          <w:sz w:val="30"/>
          <w:szCs w:val="30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 </w:t>
      </w:r>
      <w:r w:rsidRPr="00BA67C0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Pr="00BA67C0">
        <w:rPr>
          <w:rFonts w:asciiTheme="majorBidi" w:hAnsiTheme="majorBidi" w:cstheme="majorBidi" w:hint="cs"/>
          <w:sz w:val="30"/>
          <w:szCs w:val="30"/>
          <w:cs/>
        </w:rPr>
        <w:t>ที่เคยรับรู้ในงวดก่อน</w:t>
      </w:r>
      <w:r w:rsidRPr="00BA67C0">
        <w:rPr>
          <w:rFonts w:asciiTheme="majorBidi" w:hAnsiTheme="majorBidi" w:cstheme="majorBidi"/>
          <w:sz w:val="30"/>
          <w:szCs w:val="30"/>
          <w:cs/>
        </w:rPr>
        <w:t>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BA67C0">
        <w:rPr>
          <w:rFonts w:asciiTheme="majorBidi" w:hAnsiTheme="majorBidi" w:cstheme="majorBidi" w:hint="cs"/>
          <w:sz w:val="30"/>
          <w:szCs w:val="30"/>
          <w:cs/>
        </w:rPr>
        <w:t>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2"/>
    </w:p>
    <w:p w14:paraId="0B47D2B8" w14:textId="5D6B9E8E" w:rsidR="00BA67C0" w:rsidRPr="00457D36" w:rsidRDefault="00BA67C0" w:rsidP="00BA67C0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8E12A79" w14:textId="701EE197" w:rsidR="00BA67C0" w:rsidRDefault="00BA67C0" w:rsidP="00457D36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A67C0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2837E48" w14:textId="457D39C3" w:rsidR="00BA67C0" w:rsidRPr="00455AD5" w:rsidRDefault="00BA67C0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BA67C0" w:rsidRPr="00455AD5" w:rsidSect="005F7AD5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184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889"/>
        <w:gridCol w:w="1188"/>
        <w:gridCol w:w="243"/>
        <w:gridCol w:w="1170"/>
        <w:gridCol w:w="270"/>
        <w:gridCol w:w="1206"/>
        <w:gridCol w:w="247"/>
        <w:gridCol w:w="1193"/>
        <w:gridCol w:w="246"/>
        <w:gridCol w:w="1194"/>
        <w:gridCol w:w="246"/>
        <w:gridCol w:w="1158"/>
        <w:gridCol w:w="306"/>
        <w:gridCol w:w="1170"/>
        <w:gridCol w:w="270"/>
        <w:gridCol w:w="1188"/>
      </w:tblGrid>
      <w:tr w:rsidR="00DA6CAC" w:rsidRPr="006F04B2" w14:paraId="6D1C5CF3" w14:textId="77777777" w:rsidTr="00D70D43">
        <w:trPr>
          <w:tblHeader/>
        </w:trPr>
        <w:tc>
          <w:tcPr>
            <w:tcW w:w="2889" w:type="dxa"/>
            <w:shd w:val="clear" w:color="auto" w:fill="auto"/>
          </w:tcPr>
          <w:p w14:paraId="6121BE76" w14:textId="77777777" w:rsidR="00DA6CAC" w:rsidRPr="006F04B2" w:rsidRDefault="00DA6CAC" w:rsidP="00DE7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1295" w:type="dxa"/>
            <w:gridSpan w:val="15"/>
          </w:tcPr>
          <w:p w14:paraId="669494C6" w14:textId="15C7E875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DA6CAC" w:rsidRPr="006F04B2" w14:paraId="20F7B05B" w14:textId="77777777" w:rsidTr="00D70D43">
        <w:trPr>
          <w:tblHeader/>
        </w:trPr>
        <w:tc>
          <w:tcPr>
            <w:tcW w:w="2889" w:type="dxa"/>
            <w:shd w:val="clear" w:color="auto" w:fill="auto"/>
          </w:tcPr>
          <w:p w14:paraId="7426BB21" w14:textId="7F1045A9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CE5CDB6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  <w:p w14:paraId="6711882C" w14:textId="516BFE69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6A1DDA6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C0DEBB" w14:textId="352751D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  <w:p w14:paraId="442D72F7" w14:textId="733D23D2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1EA04F11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0705F0C8" w14:textId="7C18A14F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 เครื่องใช้และอุปกรณ์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9F2E594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B7B91CF" w14:textId="7BA59AC0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95B4F2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1499AFA" w14:textId="7EF00158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 คอมพิวเตอร์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CB2044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331C2FED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3CE8B6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F20545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FE1DFC" w14:textId="09B85DC5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06" w:type="dxa"/>
          </w:tcPr>
          <w:p w14:paraId="19B890EB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A1BA6E" w14:textId="39415076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79D85E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166E4FCA" w14:textId="77777777" w:rsidR="00DA6CAC" w:rsidRPr="006F04B2" w:rsidRDefault="00DA6CAC" w:rsidP="009F2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A6CAC" w:rsidRPr="006F04B2" w14:paraId="357E4310" w14:textId="77777777" w:rsidTr="00D70D43">
        <w:trPr>
          <w:tblHeader/>
        </w:trPr>
        <w:tc>
          <w:tcPr>
            <w:tcW w:w="2889" w:type="dxa"/>
            <w:shd w:val="clear" w:color="auto" w:fill="auto"/>
          </w:tcPr>
          <w:p w14:paraId="593560D5" w14:textId="77777777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5" w:type="dxa"/>
            <w:gridSpan w:val="15"/>
          </w:tcPr>
          <w:p w14:paraId="6FD0BA0C" w14:textId="54442FB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F04B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FF4195" w:rsidRPr="006F04B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</w:t>
            </w:r>
            <w:r w:rsidRPr="006F04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นบาท)</w:t>
            </w:r>
          </w:p>
        </w:tc>
      </w:tr>
      <w:tr w:rsidR="00DA6CAC" w:rsidRPr="006F04B2" w14:paraId="3E6C7446" w14:textId="77777777" w:rsidTr="00D70D43">
        <w:tc>
          <w:tcPr>
            <w:tcW w:w="2889" w:type="dxa"/>
            <w:shd w:val="clear" w:color="auto" w:fill="auto"/>
          </w:tcPr>
          <w:p w14:paraId="47DF9B72" w14:textId="6A0BEEB1" w:rsidR="00DA6CAC" w:rsidRPr="006F04B2" w:rsidRDefault="00DA6CA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85B4E10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1CE9A00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F6B1D7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1155A7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000FCBA0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9037870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5304D30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90DEC4C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62F12DA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6F2F6C1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</w:tcPr>
          <w:p w14:paraId="41215ADA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" w:type="dxa"/>
          </w:tcPr>
          <w:p w14:paraId="1D424F18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F147D7" w14:textId="10440A0D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5DFB85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3086CCD2" w14:textId="77777777" w:rsidR="00DA6CAC" w:rsidRPr="006F04B2" w:rsidRDefault="00DA6CAC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1D20" w:rsidRPr="00D44F2D" w14:paraId="485018E2" w14:textId="77777777" w:rsidTr="00D70D43">
        <w:tc>
          <w:tcPr>
            <w:tcW w:w="2889" w:type="dxa"/>
            <w:shd w:val="clear" w:color="auto" w:fill="auto"/>
          </w:tcPr>
          <w:p w14:paraId="61B57D71" w14:textId="19ACD5E5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A9A33FE" w14:textId="5084C850" w:rsidR="003F1D20" w:rsidRPr="00D70D43" w:rsidRDefault="003F1D20" w:rsidP="00D70D4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70D43">
              <w:rPr>
                <w:rFonts w:asciiTheme="majorBidi" w:hAnsiTheme="majorBidi" w:cstheme="majorBidi" w:hint="cs"/>
                <w:sz w:val="26"/>
                <w:szCs w:val="26"/>
              </w:rPr>
              <w:t>244,775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8C945E1" w14:textId="77777777" w:rsidR="003F1D20" w:rsidRPr="00D70D43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8AA1D4" w14:textId="19BFE2A8" w:rsidR="003F1D20" w:rsidRPr="00D70D43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70D43">
              <w:rPr>
                <w:rFonts w:asciiTheme="majorBidi" w:hAnsiTheme="majorBidi" w:cstheme="majorBidi" w:hint="cs"/>
                <w:sz w:val="26"/>
                <w:szCs w:val="26"/>
              </w:rPr>
              <w:t>238,511</w:t>
            </w:r>
          </w:p>
        </w:tc>
        <w:tc>
          <w:tcPr>
            <w:tcW w:w="270" w:type="dxa"/>
            <w:shd w:val="clear" w:color="auto" w:fill="auto"/>
          </w:tcPr>
          <w:p w14:paraId="2D6F1ABB" w14:textId="77777777" w:rsidR="003F1D20" w:rsidRPr="00D70D43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A61542C" w14:textId="15B689A3" w:rsidR="003F1D20" w:rsidRPr="00D70D43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70D43">
              <w:rPr>
                <w:rFonts w:asciiTheme="majorBidi" w:hAnsiTheme="majorBidi" w:cstheme="majorBidi" w:hint="cs"/>
                <w:sz w:val="26"/>
                <w:szCs w:val="26"/>
              </w:rPr>
              <w:t>51,938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2E6E677" w14:textId="77777777" w:rsidR="003F1D20" w:rsidRPr="00D70D43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F242BD7" w14:textId="00508F2F" w:rsidR="003F1D20" w:rsidRPr="00D70D43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70D43">
              <w:rPr>
                <w:rFonts w:asciiTheme="majorBidi" w:hAnsiTheme="majorBidi" w:cstheme="majorBidi" w:hint="cs"/>
                <w:sz w:val="26"/>
                <w:szCs w:val="26"/>
              </w:rPr>
              <w:t>36,292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B28AF4" w14:textId="77777777" w:rsidR="003F1D20" w:rsidRPr="00D70D43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189A727" w14:textId="4A29F653" w:rsidR="003F1D20" w:rsidRPr="00D70D43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70D43">
              <w:rPr>
                <w:rFonts w:asciiTheme="majorBidi" w:hAnsiTheme="majorBidi" w:cstheme="majorBidi" w:hint="cs"/>
                <w:sz w:val="26"/>
                <w:szCs w:val="26"/>
              </w:rPr>
              <w:t>36,159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DE6E64" w14:textId="77777777" w:rsidR="003F1D20" w:rsidRPr="00D70D43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256740E6" w14:textId="7629F186" w:rsidR="003F1D20" w:rsidRPr="00D70D43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70D43">
              <w:rPr>
                <w:rFonts w:asciiTheme="majorBidi" w:hAnsiTheme="majorBidi" w:cstheme="majorBidi" w:hint="cs"/>
                <w:sz w:val="26"/>
                <w:szCs w:val="26"/>
              </w:rPr>
              <w:t>21,616</w:t>
            </w:r>
          </w:p>
        </w:tc>
        <w:tc>
          <w:tcPr>
            <w:tcW w:w="306" w:type="dxa"/>
            <w:shd w:val="clear" w:color="auto" w:fill="auto"/>
          </w:tcPr>
          <w:p w14:paraId="3C87F1DC" w14:textId="77777777" w:rsidR="003F1D20" w:rsidRPr="00D70D43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3DC964" w14:textId="6D425E9F" w:rsidR="003F1D20" w:rsidRPr="00D70D43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70D43">
              <w:rPr>
                <w:rFonts w:asciiTheme="majorBidi" w:hAnsiTheme="majorBidi" w:cstheme="majorBidi" w:hint="cs"/>
                <w:sz w:val="26"/>
                <w:szCs w:val="26"/>
              </w:rPr>
              <w:t>1,408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640413" w14:textId="77777777" w:rsidR="003F1D20" w:rsidRPr="00D70D43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8FD4BC2" w14:textId="55AED535" w:rsidR="003F1D20" w:rsidRPr="00D70D43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70D43">
              <w:rPr>
                <w:rFonts w:asciiTheme="majorBidi" w:hAnsiTheme="majorBidi" w:cstheme="majorBidi" w:hint="cs"/>
                <w:sz w:val="26"/>
                <w:szCs w:val="26"/>
              </w:rPr>
              <w:t>630,699</w:t>
            </w:r>
          </w:p>
        </w:tc>
      </w:tr>
      <w:tr w:rsidR="003F1D20" w:rsidRPr="006F04B2" w14:paraId="03C1F0A3" w14:textId="77777777" w:rsidTr="00D70D43">
        <w:tc>
          <w:tcPr>
            <w:tcW w:w="2889" w:type="dxa"/>
            <w:shd w:val="clear" w:color="auto" w:fill="auto"/>
          </w:tcPr>
          <w:p w14:paraId="43D773E9" w14:textId="77777777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B869B5E" w14:textId="4F68624F" w:rsidR="003F1D20" w:rsidRPr="006F04B2" w:rsidRDefault="003F1D20" w:rsidP="00D70D4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6034A4D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464E0E" w14:textId="24A240A5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1F2D4003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5FD6D29" w14:textId="52AA31FD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5,557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6518EF9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1E6881B" w14:textId="2664B8DE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4001648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2636A8E" w14:textId="1852D859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FB7C02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587B8EAF" w14:textId="3ED91893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2,290</w:t>
            </w:r>
          </w:p>
        </w:tc>
        <w:tc>
          <w:tcPr>
            <w:tcW w:w="306" w:type="dxa"/>
            <w:shd w:val="clear" w:color="auto" w:fill="auto"/>
          </w:tcPr>
          <w:p w14:paraId="782B2B47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D10651" w14:textId="2C2587C2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EC52B7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A2E0D52" w14:textId="4495889D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22,759</w:t>
            </w:r>
          </w:p>
        </w:tc>
      </w:tr>
      <w:tr w:rsidR="003F1D20" w:rsidRPr="006F04B2" w14:paraId="43BB4148" w14:textId="77777777" w:rsidTr="00D70D43">
        <w:tc>
          <w:tcPr>
            <w:tcW w:w="2889" w:type="dxa"/>
            <w:shd w:val="clear" w:color="auto" w:fill="auto"/>
          </w:tcPr>
          <w:p w14:paraId="1B325E19" w14:textId="77777777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650979E" w14:textId="14106F94" w:rsidR="003F1D20" w:rsidRPr="006F04B2" w:rsidRDefault="003F1D20" w:rsidP="00D70D4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CD5723D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8C4455" w14:textId="568F30E1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6573B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4ED5111" w14:textId="608D46A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4BE2D3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D4996D5" w14:textId="6F772378" w:rsidR="003F1D20" w:rsidRPr="006F04B2" w:rsidRDefault="003F1D20" w:rsidP="003F1D20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2C75F3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3B59576" w14:textId="2466756A" w:rsidR="003F1D20" w:rsidRPr="006F04B2" w:rsidRDefault="003F1D20" w:rsidP="003F1D20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33B3D3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6846B5B0" w14:textId="38659D9F" w:rsidR="003F1D20" w:rsidRPr="006F04B2" w:rsidRDefault="003F1D20" w:rsidP="003F1D20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43E99396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8664F7" w14:textId="591DE062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(4,925)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DC443A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5323F83" w14:textId="3306F1AE" w:rsidR="003F1D20" w:rsidRPr="006F04B2" w:rsidRDefault="003F1D20" w:rsidP="003F1D20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F1D20" w:rsidRPr="006F04B2" w14:paraId="0414EDC9" w14:textId="77777777" w:rsidTr="00D70D43">
        <w:tc>
          <w:tcPr>
            <w:tcW w:w="2889" w:type="dxa"/>
            <w:shd w:val="clear" w:color="auto" w:fill="auto"/>
          </w:tcPr>
          <w:p w14:paraId="01C445F2" w14:textId="77777777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1BBFFC5" w14:textId="3AF2A23D" w:rsidR="003F1D20" w:rsidRPr="006F04B2" w:rsidRDefault="003F1D20" w:rsidP="00D70D4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87C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45024E1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A37CF8" w14:textId="7A6C911D" w:rsidR="003F1D20" w:rsidRPr="006F04B2" w:rsidRDefault="003F1D20" w:rsidP="00193F2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193F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FDF688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4E7A156" w14:textId="7763E5C1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(1,871)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254997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2850EAE" w14:textId="08BC36B2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(4,272)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91078C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7DB53A3" w14:textId="6847B3A3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245C85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6986D025" w14:textId="6258DE69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(1,131)</w:t>
            </w:r>
          </w:p>
        </w:tc>
        <w:tc>
          <w:tcPr>
            <w:tcW w:w="306" w:type="dxa"/>
            <w:shd w:val="clear" w:color="auto" w:fill="auto"/>
          </w:tcPr>
          <w:p w14:paraId="264F9DAF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FE3F06" w14:textId="2D6F69E5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(1,337)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48173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AA7026D" w14:textId="3CED92F8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(8,643)</w:t>
            </w:r>
          </w:p>
        </w:tc>
      </w:tr>
      <w:tr w:rsidR="003F1D20" w:rsidRPr="006F04B2" w14:paraId="4B8024ED" w14:textId="77777777" w:rsidTr="00D70D43">
        <w:tc>
          <w:tcPr>
            <w:tcW w:w="2889" w:type="dxa"/>
            <w:shd w:val="clear" w:color="auto" w:fill="auto"/>
          </w:tcPr>
          <w:p w14:paraId="36F235C4" w14:textId="7D7429D5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05056032" w14:textId="7CEFAB65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 xml:space="preserve">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81649" w14:textId="13756C1C" w:rsidR="003F1D20" w:rsidRPr="006F04B2" w:rsidRDefault="003F1D20" w:rsidP="00D70D4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244,905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A8BCA3A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A1FDC" w14:textId="7F628CE5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243,855</w:t>
            </w:r>
          </w:p>
        </w:tc>
        <w:tc>
          <w:tcPr>
            <w:tcW w:w="270" w:type="dxa"/>
            <w:shd w:val="clear" w:color="auto" w:fill="auto"/>
          </w:tcPr>
          <w:p w14:paraId="4E052073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BA56" w14:textId="3B93F763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55,643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8B57EC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8DB0B" w14:textId="5E37E3F3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35,67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B7F476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A26F1" w14:textId="664AB6C6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41,844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249763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400DDEF9" w14:textId="77777777" w:rsidR="003F1D20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F13927B" w14:textId="25A4D862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22,775</w:t>
            </w:r>
          </w:p>
        </w:tc>
        <w:tc>
          <w:tcPr>
            <w:tcW w:w="306" w:type="dxa"/>
            <w:shd w:val="clear" w:color="auto" w:fill="auto"/>
          </w:tcPr>
          <w:p w14:paraId="3E5BDBEE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06E68" w14:textId="6870FD6A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286385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EDA0F" w14:textId="69D7B7A3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644,815</w:t>
            </w:r>
          </w:p>
        </w:tc>
      </w:tr>
      <w:tr w:rsidR="003F1D20" w:rsidRPr="006F04B2" w14:paraId="0FDF27F9" w14:textId="77777777" w:rsidTr="00D70D43">
        <w:tc>
          <w:tcPr>
            <w:tcW w:w="2889" w:type="dxa"/>
            <w:shd w:val="clear" w:color="auto" w:fill="auto"/>
          </w:tcPr>
          <w:p w14:paraId="63C4F785" w14:textId="61C4F165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658887A" w14:textId="45504F86" w:rsidR="003F1D20" w:rsidRPr="008B6EBB" w:rsidRDefault="008B6EBB" w:rsidP="00D70D4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69,584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D787E05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876D84" w14:textId="5C2D8C31" w:rsidR="003F1D20" w:rsidRPr="006F04B2" w:rsidRDefault="008B6EBB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11,167</w:t>
            </w:r>
          </w:p>
        </w:tc>
        <w:tc>
          <w:tcPr>
            <w:tcW w:w="270" w:type="dxa"/>
            <w:shd w:val="clear" w:color="auto" w:fill="auto"/>
          </w:tcPr>
          <w:p w14:paraId="508149C7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AF835A2" w14:textId="796ABE6E" w:rsidR="003F1D20" w:rsidRPr="006F04B2" w:rsidRDefault="008B6EBB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5,255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F2E2F43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9D80C02" w14:textId="78FF3130" w:rsidR="003F1D20" w:rsidRPr="006F04B2" w:rsidRDefault="008B6EBB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4,559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518D81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3AE7377" w14:textId="6B3CB4AF" w:rsidR="003F1D20" w:rsidRPr="006F04B2" w:rsidRDefault="008B6EBB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9081C2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60CECE09" w14:textId="195E4839" w:rsidR="003F1D20" w:rsidRPr="006F04B2" w:rsidRDefault="008B6EBB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7,013</w:t>
            </w:r>
          </w:p>
        </w:tc>
        <w:tc>
          <w:tcPr>
            <w:tcW w:w="306" w:type="dxa"/>
            <w:shd w:val="clear" w:color="auto" w:fill="auto"/>
          </w:tcPr>
          <w:p w14:paraId="78C311F2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947995" w14:textId="29B9247C" w:rsidR="003F1D20" w:rsidRPr="00350072" w:rsidRDefault="00350072" w:rsidP="0035007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92EF5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85B4125" w14:textId="159D9122" w:rsidR="003F1D20" w:rsidRPr="006F04B2" w:rsidRDefault="008B6EBB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101,560</w:t>
            </w:r>
          </w:p>
        </w:tc>
      </w:tr>
      <w:tr w:rsidR="003F1D20" w:rsidRPr="006F04B2" w14:paraId="65268BFC" w14:textId="77777777" w:rsidTr="00D70D43">
        <w:tc>
          <w:tcPr>
            <w:tcW w:w="2889" w:type="dxa"/>
            <w:shd w:val="clear" w:color="auto" w:fill="auto"/>
          </w:tcPr>
          <w:p w14:paraId="11CDBF89" w14:textId="77777777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D39A4FE" w14:textId="3507B0BB" w:rsidR="003F1D20" w:rsidRPr="008B6EBB" w:rsidRDefault="008B6EBB" w:rsidP="008B6EB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6E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77B5CEB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A8897F" w14:textId="12459317" w:rsidR="003F1D20" w:rsidRPr="006F04B2" w:rsidRDefault="008B6EBB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FBD14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EF59057" w14:textId="0F18805E" w:rsidR="003F1D20" w:rsidRPr="006F04B2" w:rsidRDefault="008B6EBB" w:rsidP="00193F2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DAF3EFC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7101A2C" w14:textId="710F0322" w:rsidR="003F1D20" w:rsidRPr="006F04B2" w:rsidRDefault="008B6EBB" w:rsidP="003F1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FC8CE8C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5A88C0E" w14:textId="12EC8AE6" w:rsidR="003F1D20" w:rsidRPr="006F04B2" w:rsidRDefault="008B6EBB" w:rsidP="003F1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11BB98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1C723153" w14:textId="51057E29" w:rsidR="003F1D20" w:rsidRPr="006F04B2" w:rsidRDefault="008B6EBB" w:rsidP="003F1D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</w:tcPr>
          <w:p w14:paraId="24A05C5D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568D23" w14:textId="23C5D257" w:rsidR="003F1D20" w:rsidRPr="006F04B2" w:rsidRDefault="008B6EBB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71462B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C9D99EB" w14:textId="58D5930D" w:rsidR="003F1D20" w:rsidRPr="00193F26" w:rsidRDefault="008B6EBB" w:rsidP="00193F2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93F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F1D20" w:rsidRPr="006F04B2" w14:paraId="79AF7B91" w14:textId="77777777" w:rsidTr="00D70D43">
        <w:tc>
          <w:tcPr>
            <w:tcW w:w="2889" w:type="dxa"/>
            <w:shd w:val="clear" w:color="auto" w:fill="auto"/>
          </w:tcPr>
          <w:p w14:paraId="2CFBE120" w14:textId="77777777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859EC" w14:textId="2822871B" w:rsidR="003F1D20" w:rsidRPr="008B6EBB" w:rsidRDefault="008B6EBB" w:rsidP="008B6EBB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6E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39E8FA6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  <w:tab w:val="decimal" w:pos="1007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98FC5" w14:textId="11FC4331" w:rsidR="003F1D20" w:rsidRPr="008B6EBB" w:rsidRDefault="008B6EBB" w:rsidP="008B6EB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6E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(4,244)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0D68CF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AAAC8" w14:textId="386EBC8F" w:rsidR="003F1D20" w:rsidRPr="006F04B2" w:rsidRDefault="008B6EBB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450DB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F6B5D7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AC443" w14:textId="0E419284" w:rsidR="003F1D20" w:rsidRPr="006F04B2" w:rsidRDefault="008B6EBB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(1,095)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37F8EE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5C44F" w14:textId="436735D1" w:rsidR="003F1D20" w:rsidRPr="006F04B2" w:rsidRDefault="008B6EBB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(4,472)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5902A9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0054B865" w14:textId="784124C3" w:rsidR="003F1D20" w:rsidRPr="006F04B2" w:rsidRDefault="008B6EBB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(15,318)</w:t>
            </w:r>
          </w:p>
        </w:tc>
        <w:tc>
          <w:tcPr>
            <w:tcW w:w="306" w:type="dxa"/>
            <w:shd w:val="clear" w:color="auto" w:fill="auto"/>
          </w:tcPr>
          <w:p w14:paraId="3C59AC30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7DFD0" w14:textId="174C115D" w:rsidR="003F1D20" w:rsidRPr="00193F26" w:rsidRDefault="008B6EBB" w:rsidP="00193F2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93F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E22746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973E3" w14:textId="075798F5" w:rsidR="003F1D20" w:rsidRPr="006F04B2" w:rsidRDefault="008B6EBB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(25,</w:t>
            </w:r>
            <w:r w:rsidR="005450DB">
              <w:rPr>
                <w:rFonts w:asciiTheme="majorBidi" w:hAnsiTheme="majorBidi" w:cstheme="majorBidi"/>
                <w:sz w:val="26"/>
                <w:szCs w:val="26"/>
              </w:rPr>
              <w:t>329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F1D20" w:rsidRPr="006F04B2" w14:paraId="19A503E8" w14:textId="77777777" w:rsidTr="00D70D43">
        <w:tc>
          <w:tcPr>
            <w:tcW w:w="2889" w:type="dxa"/>
            <w:shd w:val="clear" w:color="auto" w:fill="auto"/>
          </w:tcPr>
          <w:p w14:paraId="68C40D58" w14:textId="1CBE8FAB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0CC53" w14:textId="0E238B68" w:rsidR="003F1D20" w:rsidRPr="006F04B2" w:rsidRDefault="008B6EBB" w:rsidP="00D70D4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314,489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4EB6073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FDC84" w14:textId="6C475002" w:rsidR="003F1D20" w:rsidRPr="006F04B2" w:rsidRDefault="008B6EBB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250,896</w:t>
            </w:r>
          </w:p>
        </w:tc>
        <w:tc>
          <w:tcPr>
            <w:tcW w:w="270" w:type="dxa"/>
            <w:shd w:val="clear" w:color="auto" w:fill="auto"/>
          </w:tcPr>
          <w:p w14:paraId="2B1B8B65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F7A8E" w14:textId="1DE1D40D" w:rsidR="003F1D20" w:rsidRPr="006F04B2" w:rsidRDefault="008B6EBB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60,698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CD83C1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49214" w14:textId="6D3F1500" w:rsidR="003F1D20" w:rsidRPr="00C26575" w:rsidRDefault="008B6EBB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39,139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A4D29F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0F0EE" w14:textId="7EFD13B9" w:rsidR="003F1D20" w:rsidRPr="006F04B2" w:rsidRDefault="008B6EBB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41,354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97CC20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12B96" w14:textId="29E4219A" w:rsidR="003F1D20" w:rsidRPr="006F04B2" w:rsidRDefault="008B6EBB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14,470</w:t>
            </w:r>
          </w:p>
        </w:tc>
        <w:tc>
          <w:tcPr>
            <w:tcW w:w="306" w:type="dxa"/>
            <w:shd w:val="clear" w:color="auto" w:fill="auto"/>
          </w:tcPr>
          <w:p w14:paraId="52AAFFE4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ED684" w14:textId="5C42CD1D" w:rsidR="003F1D20" w:rsidRPr="00193F26" w:rsidRDefault="008B6EBB" w:rsidP="00193F2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3F2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F87F90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28996" w14:textId="3469AC44" w:rsidR="003F1D20" w:rsidRPr="006F04B2" w:rsidRDefault="008B6EBB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721,</w:t>
            </w:r>
            <w:r w:rsidR="003500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046</w:t>
            </w:r>
          </w:p>
        </w:tc>
      </w:tr>
      <w:tr w:rsidR="003F1D20" w:rsidRPr="006F04B2" w14:paraId="448F1E11" w14:textId="77777777" w:rsidTr="00D70D43">
        <w:tc>
          <w:tcPr>
            <w:tcW w:w="2889" w:type="dxa"/>
            <w:shd w:val="clear" w:color="auto" w:fill="auto"/>
          </w:tcPr>
          <w:p w14:paraId="211F19DC" w14:textId="77777777" w:rsidR="003F1D20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12FE244" w14:textId="77777777" w:rsidR="003F1D20" w:rsidRPr="006148FB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5082045" w14:textId="77777777" w:rsidR="003F1D20" w:rsidRPr="006148FB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CAE18B" w14:textId="77777777" w:rsidR="003F1D20" w:rsidRPr="006148FB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</w:tcPr>
          <w:p w14:paraId="193B493F" w14:textId="77777777" w:rsidR="003F1D20" w:rsidRPr="006148FB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vAlign w:val="bottom"/>
          </w:tcPr>
          <w:p w14:paraId="1275AEC3" w14:textId="77777777" w:rsidR="003F1D20" w:rsidRPr="006148FB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7BE1D25" w14:textId="77777777" w:rsidR="003F1D20" w:rsidRPr="006148FB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370F805" w14:textId="77777777" w:rsidR="003F1D20" w:rsidRPr="006148FB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FE7C103" w14:textId="77777777" w:rsidR="003F1D20" w:rsidRPr="006148FB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8E49130" w14:textId="77777777" w:rsidR="003F1D20" w:rsidRPr="006148FB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3A2DD70" w14:textId="77777777" w:rsidR="003F1D20" w:rsidRPr="006148FB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8" w:type="dxa"/>
          </w:tcPr>
          <w:p w14:paraId="4A160D65" w14:textId="77777777" w:rsidR="003F1D20" w:rsidRPr="006148FB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306" w:type="dxa"/>
          </w:tcPr>
          <w:p w14:paraId="4B0CB156" w14:textId="77777777" w:rsidR="003F1D20" w:rsidRPr="006148FB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FBFB52" w14:textId="77777777" w:rsidR="003F1D20" w:rsidRPr="006148FB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E552C8" w14:textId="77777777" w:rsidR="003F1D20" w:rsidRPr="006148FB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1A57BE8" w14:textId="77777777" w:rsidR="003F1D20" w:rsidRPr="006148FB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3F1D20" w:rsidRPr="006F04B2" w14:paraId="5DFD767D" w14:textId="77777777" w:rsidTr="00D70D43">
        <w:tc>
          <w:tcPr>
            <w:tcW w:w="2889" w:type="dxa"/>
            <w:shd w:val="clear" w:color="auto" w:fill="auto"/>
            <w:vAlign w:val="center"/>
          </w:tcPr>
          <w:p w14:paraId="3905B0CB" w14:textId="1E1CFC31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A5C210E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B6CF09A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57079C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CB9FF8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44C4E50E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0941C82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D167992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242C7C8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6F71328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FA6B4A8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4CFCA1D4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3BE4D378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D63AD" w14:textId="5742E1FF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95CB19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19D6377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836D7" w:rsidRPr="006F04B2" w14:paraId="08041CFE" w14:textId="77777777" w:rsidTr="00D70D43">
        <w:tc>
          <w:tcPr>
            <w:tcW w:w="2889" w:type="dxa"/>
            <w:shd w:val="clear" w:color="auto" w:fill="auto"/>
            <w:vAlign w:val="center"/>
          </w:tcPr>
          <w:p w14:paraId="39E2595A" w14:textId="77777777" w:rsidR="006836D7" w:rsidRPr="006F04B2" w:rsidRDefault="006836D7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B8A94E8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E7F5F7F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7F7577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A000A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4370671C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A307117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F6F69FB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04187DE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D0626A4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00536FF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731BB12C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0868CB57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4D80E1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55FB06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48BF35E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836D7" w:rsidRPr="006F04B2" w14:paraId="41EB1CD0" w14:textId="77777777" w:rsidTr="00D70D43">
        <w:tc>
          <w:tcPr>
            <w:tcW w:w="2889" w:type="dxa"/>
            <w:shd w:val="clear" w:color="auto" w:fill="auto"/>
            <w:vAlign w:val="center"/>
          </w:tcPr>
          <w:p w14:paraId="73D97C4D" w14:textId="77777777" w:rsidR="006836D7" w:rsidRPr="006F04B2" w:rsidRDefault="006836D7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982914D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10D3694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F38C22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53A8F4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38855FC0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FB70AAF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C21D5C8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9133D63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226CFBE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5FC5827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6CCECFD8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55087F16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00654E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3B33E9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E432B91" w14:textId="77777777" w:rsidR="006836D7" w:rsidRPr="006F04B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506F1" w:rsidRPr="006F04B2" w14:paraId="410D01FD" w14:textId="77777777" w:rsidTr="00D70D43">
        <w:tc>
          <w:tcPr>
            <w:tcW w:w="2889" w:type="dxa"/>
            <w:shd w:val="clear" w:color="auto" w:fill="auto"/>
            <w:vAlign w:val="center"/>
          </w:tcPr>
          <w:p w14:paraId="2FC7C017" w14:textId="77777777" w:rsidR="00D506F1" w:rsidRPr="006F04B2" w:rsidRDefault="00D506F1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D20F7D1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4CFCF04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4587E0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7A516D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78928D27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93DF7BF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956277D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35BCBB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D960EFF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0CA4E44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5C294378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360E3859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947B6F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5027A5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70DA202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506F1" w:rsidRPr="006F04B2" w14:paraId="4DA36E69" w14:textId="77777777" w:rsidTr="00D70D43">
        <w:tc>
          <w:tcPr>
            <w:tcW w:w="2889" w:type="dxa"/>
            <w:shd w:val="clear" w:color="auto" w:fill="auto"/>
            <w:vAlign w:val="center"/>
          </w:tcPr>
          <w:p w14:paraId="50FB1CBE" w14:textId="77777777" w:rsidR="00D506F1" w:rsidRPr="006F04B2" w:rsidRDefault="00D506F1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C8A7A24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77C9E1A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CA4249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5DA14B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37018B9F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1562748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12DCACC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4C9E58E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50782C5C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D4AB2F8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25C09D00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6953D8B9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AE153C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718B71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BFF566D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506F1" w:rsidRPr="006F04B2" w14:paraId="65437B2F" w14:textId="77777777" w:rsidTr="00D70D43">
        <w:tc>
          <w:tcPr>
            <w:tcW w:w="2889" w:type="dxa"/>
            <w:shd w:val="clear" w:color="auto" w:fill="auto"/>
            <w:vAlign w:val="center"/>
          </w:tcPr>
          <w:p w14:paraId="467D7705" w14:textId="77777777" w:rsidR="00D506F1" w:rsidRPr="006F04B2" w:rsidRDefault="00D506F1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64BDD0C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76BF438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84E089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6B997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262ABD2F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0A87A0E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A5F5DF3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7A41E93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E35CB71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CA5FF5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3ECFEC6E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49AE1B2A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5506FB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F9942A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8B5E5F4" w14:textId="77777777" w:rsidR="00D506F1" w:rsidRPr="006F04B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836D7" w:rsidRPr="006F04B2" w14:paraId="78A560D2" w14:textId="77777777" w:rsidTr="00D70D43">
        <w:tc>
          <w:tcPr>
            <w:tcW w:w="2889" w:type="dxa"/>
            <w:shd w:val="clear" w:color="auto" w:fill="auto"/>
            <w:vAlign w:val="center"/>
          </w:tcPr>
          <w:p w14:paraId="32BE41D3" w14:textId="4C993AB0" w:rsidR="006836D7" w:rsidRPr="006F04B2" w:rsidRDefault="006836D7" w:rsidP="00D70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  <w:r w:rsidRPr="006F04B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7F0041C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1196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DDA7273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657C2C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0596804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30F85EF6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35FC06F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B663D96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C558679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814A7C5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B752C45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</w:tcPr>
          <w:p w14:paraId="59304EFF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</w:tcPr>
          <w:p w14:paraId="2D537743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130B05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9ABC2C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231B97A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836D7" w:rsidRPr="006F04B2" w14:paraId="1B0CE82C" w14:textId="77777777" w:rsidTr="00D70D43">
        <w:tc>
          <w:tcPr>
            <w:tcW w:w="2889" w:type="dxa"/>
            <w:shd w:val="clear" w:color="auto" w:fill="auto"/>
            <w:vAlign w:val="center"/>
          </w:tcPr>
          <w:p w14:paraId="5FB78455" w14:textId="621B6D8A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9079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E5C9270" w14:textId="365F9C7E" w:rsidR="006836D7" w:rsidRPr="00D70D43" w:rsidRDefault="006836D7" w:rsidP="00D70D4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F1D20">
              <w:rPr>
                <w:rFonts w:asciiTheme="majorBidi" w:hAnsiTheme="majorBidi" w:cstheme="majorBidi" w:hint="cs"/>
                <w:sz w:val="26"/>
                <w:szCs w:val="26"/>
              </w:rPr>
              <w:t>1,792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6A9932" w14:textId="77777777" w:rsidR="006836D7" w:rsidRPr="003F1D20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83EA14" w14:textId="57E135BD" w:rsidR="006836D7" w:rsidRPr="003F1D20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1D20">
              <w:rPr>
                <w:rFonts w:asciiTheme="majorBidi" w:hAnsiTheme="majorBidi" w:cstheme="majorBidi" w:hint="cs"/>
                <w:sz w:val="26"/>
                <w:szCs w:val="26"/>
              </w:rPr>
              <w:t>154,025</w:t>
            </w:r>
          </w:p>
        </w:tc>
        <w:tc>
          <w:tcPr>
            <w:tcW w:w="270" w:type="dxa"/>
            <w:shd w:val="clear" w:color="auto" w:fill="auto"/>
          </w:tcPr>
          <w:p w14:paraId="03B7F615" w14:textId="77777777" w:rsidR="006836D7" w:rsidRPr="003F1D20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3683E00" w14:textId="66C9BF90" w:rsidR="006836D7" w:rsidRPr="003F1D20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1D20">
              <w:rPr>
                <w:rFonts w:asciiTheme="majorBidi" w:hAnsiTheme="majorBidi" w:cstheme="majorBidi" w:hint="cs"/>
                <w:sz w:val="26"/>
                <w:szCs w:val="26"/>
              </w:rPr>
              <w:t>39,131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11F4C96" w14:textId="77777777" w:rsidR="006836D7" w:rsidRPr="003F1D20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8C9CE03" w14:textId="3E746740" w:rsidR="006836D7" w:rsidRPr="003F1D20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1D20">
              <w:rPr>
                <w:rFonts w:asciiTheme="majorBidi" w:hAnsiTheme="majorBidi" w:cstheme="majorBidi" w:hint="cs"/>
                <w:sz w:val="26"/>
                <w:szCs w:val="26"/>
              </w:rPr>
              <w:t>28,211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F139C8" w14:textId="77777777" w:rsidR="006836D7" w:rsidRPr="003F1D20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1428EB0" w14:textId="164E13FC" w:rsidR="006836D7" w:rsidRPr="003F1D20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1D20">
              <w:rPr>
                <w:rFonts w:asciiTheme="majorBidi" w:hAnsiTheme="majorBidi" w:cstheme="majorBidi" w:hint="cs"/>
                <w:sz w:val="26"/>
                <w:szCs w:val="26"/>
              </w:rPr>
              <w:t>28,309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68D878" w14:textId="77777777" w:rsidR="006836D7" w:rsidRPr="003F1D20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8" w:type="dxa"/>
            <w:shd w:val="clear" w:color="auto" w:fill="auto"/>
          </w:tcPr>
          <w:p w14:paraId="2C8783D2" w14:textId="4D8667AE" w:rsidR="006836D7" w:rsidRPr="003F1D20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1D20">
              <w:rPr>
                <w:rFonts w:asciiTheme="majorBidi" w:hAnsiTheme="majorBidi" w:cstheme="majorBidi" w:hint="cs"/>
                <w:sz w:val="26"/>
                <w:szCs w:val="26"/>
              </w:rPr>
              <w:t>11,96</w:t>
            </w:r>
            <w:r w:rsidRPr="003F1D2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306" w:type="dxa"/>
            <w:shd w:val="clear" w:color="auto" w:fill="auto"/>
          </w:tcPr>
          <w:p w14:paraId="6E340AEA" w14:textId="77777777" w:rsidR="006836D7" w:rsidRPr="003F1D20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45480A" w14:textId="31D2F24F" w:rsidR="006836D7" w:rsidRPr="003F1D20" w:rsidRDefault="006836D7" w:rsidP="00193F2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93F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E9764F" w14:textId="77777777" w:rsidR="006836D7" w:rsidRPr="003F1D20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16C83E6" w14:textId="04448BAC" w:rsidR="006836D7" w:rsidRPr="003F1D20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3F1D20">
              <w:rPr>
                <w:rFonts w:asciiTheme="majorBidi" w:hAnsiTheme="majorBidi" w:cstheme="majorBidi" w:hint="cs"/>
                <w:sz w:val="26"/>
                <w:szCs w:val="26"/>
              </w:rPr>
              <w:t>263,42</w:t>
            </w:r>
            <w:r w:rsidRPr="003F1D2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6836D7" w:rsidRPr="006F04B2" w14:paraId="66AC2DD1" w14:textId="77777777" w:rsidTr="00D70D43">
        <w:tc>
          <w:tcPr>
            <w:tcW w:w="2889" w:type="dxa"/>
            <w:shd w:val="clear" w:color="auto" w:fill="auto"/>
            <w:vAlign w:val="center"/>
          </w:tcPr>
          <w:p w14:paraId="59339CC0" w14:textId="77777777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C115781" w14:textId="5A4967BE" w:rsidR="006836D7" w:rsidRPr="00D70D43" w:rsidRDefault="006836D7" w:rsidP="00D70D4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70D43">
              <w:rPr>
                <w:rFonts w:asciiTheme="majorBidi" w:hAnsiTheme="majorBidi" w:cstheme="majorBidi"/>
                <w:sz w:val="26"/>
                <w:szCs w:val="26"/>
              </w:rPr>
              <w:t>456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056BCF7" w14:textId="77777777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9C260D" w14:textId="08FE197A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18,355</w:t>
            </w:r>
          </w:p>
        </w:tc>
        <w:tc>
          <w:tcPr>
            <w:tcW w:w="270" w:type="dxa"/>
            <w:shd w:val="clear" w:color="auto" w:fill="auto"/>
          </w:tcPr>
          <w:p w14:paraId="236C7DCB" w14:textId="77777777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42289A6" w14:textId="600C581B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4,687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0761ED" w14:textId="77777777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244728E" w14:textId="20EFFAFB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4,208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EB6090" w14:textId="77777777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EE4703E" w14:textId="02393FD9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5,383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CB2E4FF" w14:textId="77777777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8" w:type="dxa"/>
            <w:shd w:val="clear" w:color="auto" w:fill="auto"/>
          </w:tcPr>
          <w:p w14:paraId="4B24434D" w14:textId="322F0FB0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1,899</w:t>
            </w:r>
          </w:p>
        </w:tc>
        <w:tc>
          <w:tcPr>
            <w:tcW w:w="306" w:type="dxa"/>
            <w:shd w:val="clear" w:color="auto" w:fill="auto"/>
          </w:tcPr>
          <w:p w14:paraId="034F72D3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07E8D3" w14:textId="1FA70E53" w:rsidR="006836D7" w:rsidRPr="006F04B2" w:rsidRDefault="006836D7" w:rsidP="00193F2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7BA67D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AAF0052" w14:textId="4F774CFB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34,988</w:t>
            </w:r>
          </w:p>
        </w:tc>
      </w:tr>
      <w:tr w:rsidR="006836D7" w:rsidRPr="006F04B2" w14:paraId="7C5D2CE3" w14:textId="77777777" w:rsidTr="00D70D43">
        <w:tc>
          <w:tcPr>
            <w:tcW w:w="2889" w:type="dxa"/>
            <w:shd w:val="clear" w:color="auto" w:fill="auto"/>
            <w:vAlign w:val="center"/>
          </w:tcPr>
          <w:p w14:paraId="7524006C" w14:textId="2BB473A5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1312327" w14:textId="24CE0A9F" w:rsidR="006836D7" w:rsidRPr="00D70D43" w:rsidRDefault="006836D7" w:rsidP="00D70D4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70D4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51E42A5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EF859E" w14:textId="60F0C844" w:rsidR="006836D7" w:rsidRPr="00453A2E" w:rsidRDefault="006836D7" w:rsidP="006836D7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5BCE3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F8C3D09" w14:textId="769D3112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(1,838)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20E63C0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D15A2A8" w14:textId="00631F0D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(4,239)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20DBBB5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3E6DCD5" w14:textId="36AD5320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B29532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27361" w14:textId="61C1731F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(656)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EE156BD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C945EE" w14:textId="6E236AA9" w:rsidR="006836D7" w:rsidRPr="006F04B2" w:rsidRDefault="006836D7" w:rsidP="00193F2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8CC148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3DFD0E1" w14:textId="5A3085D5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(6,762)</w:t>
            </w:r>
          </w:p>
        </w:tc>
      </w:tr>
      <w:tr w:rsidR="006836D7" w:rsidRPr="006F04B2" w14:paraId="50EF98D5" w14:textId="77777777" w:rsidTr="00D70D43">
        <w:tc>
          <w:tcPr>
            <w:tcW w:w="2889" w:type="dxa"/>
            <w:shd w:val="clear" w:color="auto" w:fill="auto"/>
            <w:vAlign w:val="center"/>
          </w:tcPr>
          <w:p w14:paraId="3C795CDB" w14:textId="364109E4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C03EB" w14:textId="7EBA7EAC" w:rsidR="006836D7" w:rsidRPr="00D70D43" w:rsidRDefault="006836D7" w:rsidP="00D70D4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70D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2,248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5F1759" w14:textId="77777777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FAE64" w14:textId="6C981C4C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172,380</w:t>
            </w:r>
          </w:p>
        </w:tc>
        <w:tc>
          <w:tcPr>
            <w:tcW w:w="270" w:type="dxa"/>
            <w:shd w:val="clear" w:color="auto" w:fill="auto"/>
          </w:tcPr>
          <w:p w14:paraId="72A1EBF2" w14:textId="77777777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596E7" w14:textId="04F69A59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41,980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ADAFCA7" w14:textId="77777777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B5940" w14:textId="2A1D3ED5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28,180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3BCA22" w14:textId="77777777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66B0C" w14:textId="07B76783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33,663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056607" w14:textId="77777777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0E6F079D" w14:textId="77777777" w:rsid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EC037DC" w14:textId="6D6673A2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13,203</w:t>
            </w:r>
          </w:p>
        </w:tc>
        <w:tc>
          <w:tcPr>
            <w:tcW w:w="306" w:type="dxa"/>
            <w:shd w:val="clear" w:color="auto" w:fill="auto"/>
          </w:tcPr>
          <w:p w14:paraId="0E214948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7FD00" w14:textId="4ECF583A" w:rsidR="006836D7" w:rsidRPr="00193F26" w:rsidRDefault="006836D7" w:rsidP="00193F2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93F2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21B667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F593E" w14:textId="426B08FF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291,654</w:t>
            </w:r>
          </w:p>
        </w:tc>
      </w:tr>
      <w:tr w:rsidR="006836D7" w:rsidRPr="006F04B2" w14:paraId="13DFF266" w14:textId="77777777" w:rsidTr="00D70D43">
        <w:tc>
          <w:tcPr>
            <w:tcW w:w="2889" w:type="dxa"/>
            <w:shd w:val="clear" w:color="auto" w:fill="auto"/>
            <w:vAlign w:val="center"/>
          </w:tcPr>
          <w:p w14:paraId="12C70025" w14:textId="77777777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75D39F8" w14:textId="2727EAA5" w:rsidR="006836D7" w:rsidRPr="00D70D43" w:rsidRDefault="008B6EBB" w:rsidP="00D70D4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85D794" w14:textId="77777777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AC2599" w14:textId="473F60DC" w:rsidR="006836D7" w:rsidRPr="00453A2E" w:rsidRDefault="008B6EBB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12,981</w:t>
            </w:r>
          </w:p>
        </w:tc>
        <w:tc>
          <w:tcPr>
            <w:tcW w:w="270" w:type="dxa"/>
            <w:shd w:val="clear" w:color="auto" w:fill="auto"/>
          </w:tcPr>
          <w:p w14:paraId="0A2B60D0" w14:textId="77777777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D2DB35A" w14:textId="1981F76A" w:rsidR="006836D7" w:rsidRPr="00453A2E" w:rsidRDefault="008B6EBB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4,800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D46487B" w14:textId="77777777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C5766C9" w14:textId="38E225DD" w:rsidR="006836D7" w:rsidRPr="00453A2E" w:rsidRDefault="008B6EBB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0EE72A" w14:textId="77777777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6C70E4C" w14:textId="219F88F0" w:rsidR="006836D7" w:rsidRPr="00453A2E" w:rsidRDefault="008B6EBB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5,015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7C63DB" w14:textId="77777777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58" w:type="dxa"/>
            <w:shd w:val="clear" w:color="auto" w:fill="auto"/>
          </w:tcPr>
          <w:p w14:paraId="4736F8C3" w14:textId="2330C735" w:rsidR="006836D7" w:rsidRPr="00453A2E" w:rsidRDefault="008B6EBB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2,505</w:t>
            </w:r>
          </w:p>
        </w:tc>
        <w:tc>
          <w:tcPr>
            <w:tcW w:w="306" w:type="dxa"/>
            <w:shd w:val="clear" w:color="auto" w:fill="auto"/>
          </w:tcPr>
          <w:p w14:paraId="0FD00336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0FB821" w14:textId="5AF3C573" w:rsidR="006836D7" w:rsidRPr="006F04B2" w:rsidRDefault="008B6EBB" w:rsidP="00193F2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178F38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8DE5140" w14:textId="40B47592" w:rsidR="006836D7" w:rsidRPr="006F04B2" w:rsidRDefault="008B6EBB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29,338</w:t>
            </w:r>
          </w:p>
        </w:tc>
      </w:tr>
      <w:tr w:rsidR="006836D7" w:rsidRPr="006F04B2" w14:paraId="4CA6D1F8" w14:textId="77777777" w:rsidTr="00D70D43">
        <w:tc>
          <w:tcPr>
            <w:tcW w:w="2889" w:type="dxa"/>
            <w:shd w:val="clear" w:color="auto" w:fill="auto"/>
            <w:vAlign w:val="center"/>
          </w:tcPr>
          <w:p w14:paraId="6B00F255" w14:textId="77777777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E5D8B0F" w14:textId="41618F0A" w:rsidR="006836D7" w:rsidRPr="00D70D43" w:rsidRDefault="008B6EBB" w:rsidP="00193F26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5AC92BF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  <w:tab w:val="decimal" w:pos="1034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866A20" w14:textId="5C7F5B16" w:rsidR="006836D7" w:rsidRPr="006F04B2" w:rsidRDefault="008B6EBB" w:rsidP="00193F2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(2,617)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A22510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274D60A" w14:textId="27D025BD" w:rsidR="006836D7" w:rsidRPr="00453A2E" w:rsidRDefault="008B6EBB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5450D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74427CE" w14:textId="77777777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CB7F270" w14:textId="77555507" w:rsidR="006836D7" w:rsidRPr="00453A2E" w:rsidRDefault="008B6EBB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(1,021)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DC7C0A" w14:textId="77777777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08F852A" w14:textId="1EFB52D2" w:rsidR="006836D7" w:rsidRPr="00453A2E" w:rsidRDefault="008B6EBB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(4,469)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F48E12" w14:textId="77777777" w:rsidR="006836D7" w:rsidRPr="00453A2E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2B2C7" w14:textId="5A4397F6" w:rsidR="006836D7" w:rsidRPr="00453A2E" w:rsidRDefault="008B6EBB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(6,863)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48E4F0C1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FB455F" w14:textId="4A401EF9" w:rsidR="006836D7" w:rsidRPr="006F04B2" w:rsidRDefault="008B6EBB" w:rsidP="00193F2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A118AA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53C12B7" w14:textId="5652C501" w:rsidR="006836D7" w:rsidRPr="006F04B2" w:rsidRDefault="008B6EBB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</w:t>
            </w:r>
            <w:r w:rsidR="005450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5450D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017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6836D7" w:rsidRPr="006F04B2" w14:paraId="134A8C0D" w14:textId="77777777" w:rsidTr="00D70D43">
        <w:tc>
          <w:tcPr>
            <w:tcW w:w="2889" w:type="dxa"/>
            <w:shd w:val="clear" w:color="auto" w:fill="auto"/>
          </w:tcPr>
          <w:p w14:paraId="778EA73F" w14:textId="3387E700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31472" w14:textId="52ACC072" w:rsidR="006836D7" w:rsidRPr="00193F26" w:rsidRDefault="008B6EBB" w:rsidP="00D70D4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93F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2,707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F243D4C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044F4" w14:textId="046216A2" w:rsidR="006836D7" w:rsidRPr="006F04B2" w:rsidRDefault="00350072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182,744</w:t>
            </w:r>
          </w:p>
        </w:tc>
        <w:tc>
          <w:tcPr>
            <w:tcW w:w="270" w:type="dxa"/>
            <w:shd w:val="clear" w:color="auto" w:fill="auto"/>
          </w:tcPr>
          <w:p w14:paraId="2E723542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1FF1D" w14:textId="4B11B2B6" w:rsidR="006836D7" w:rsidRPr="006F04B2" w:rsidRDefault="008B6EBB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46,73</w:t>
            </w:r>
            <w:r w:rsidR="003500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54E915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E93B0" w14:textId="04A84793" w:rsidR="006836D7" w:rsidRPr="006F04B2" w:rsidRDefault="008B6EBB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30,737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F47E3B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B9F95" w14:textId="3C2AE87E" w:rsidR="006836D7" w:rsidRPr="006F04B2" w:rsidRDefault="008B6EBB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34,209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F460499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79CBC" w14:textId="00E55CF1" w:rsidR="006836D7" w:rsidRPr="006F04B2" w:rsidRDefault="008B6EBB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8,845</w:t>
            </w:r>
          </w:p>
        </w:tc>
        <w:tc>
          <w:tcPr>
            <w:tcW w:w="306" w:type="dxa"/>
            <w:shd w:val="clear" w:color="auto" w:fill="auto"/>
          </w:tcPr>
          <w:p w14:paraId="72CADC97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B49F4" w14:textId="002054E8" w:rsidR="006836D7" w:rsidRPr="00193F26" w:rsidRDefault="00193F26" w:rsidP="00193F2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93F2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C116D2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52F76" w14:textId="37C6E92E" w:rsidR="006836D7" w:rsidRPr="003B7A8A" w:rsidRDefault="008B6EBB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305,9</w:t>
            </w:r>
            <w:r w:rsidR="0035007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</w:tr>
      <w:tr w:rsidR="006836D7" w:rsidRPr="006F04B2" w14:paraId="42E4F6C1" w14:textId="77777777" w:rsidTr="00D70D43">
        <w:tc>
          <w:tcPr>
            <w:tcW w:w="2889" w:type="dxa"/>
            <w:shd w:val="clear" w:color="auto" w:fill="auto"/>
          </w:tcPr>
          <w:p w14:paraId="2DEB7B75" w14:textId="060CF8E3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BFBD7" w14:textId="77777777" w:rsidR="006836D7" w:rsidRPr="00D70D43" w:rsidRDefault="006836D7" w:rsidP="00D70D4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12933C2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36C59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506820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76CA4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4CFA154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CCD83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514E4B1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64CCA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A0CD034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34A36687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  <w:shd w:val="clear" w:color="auto" w:fill="auto"/>
          </w:tcPr>
          <w:p w14:paraId="4B42E2A4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C273F" w14:textId="6B7D917A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9A52E3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A8E60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836D7" w:rsidRPr="006F04B2" w14:paraId="420AAF59" w14:textId="77777777" w:rsidTr="00D70D43">
        <w:tc>
          <w:tcPr>
            <w:tcW w:w="2889" w:type="dxa"/>
            <w:shd w:val="clear" w:color="auto" w:fill="auto"/>
          </w:tcPr>
          <w:p w14:paraId="64DB29F2" w14:textId="77777777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6E50EF7" w14:textId="77777777" w:rsidR="006836D7" w:rsidRPr="00D70D43" w:rsidRDefault="006836D7" w:rsidP="00D70D4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C7C02B4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809F97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77226D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2E705669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6AFD76F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2E87645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B0E10B4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5A3A8DA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291768E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</w:tcPr>
          <w:p w14:paraId="6F458F76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6" w:type="dxa"/>
            <w:shd w:val="clear" w:color="auto" w:fill="auto"/>
          </w:tcPr>
          <w:p w14:paraId="1C57E483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7E0ABD" w14:textId="5FFD8804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6ED6BE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63107F3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A5206" w:rsidRPr="006F04B2" w14:paraId="44AE6999" w14:textId="77777777" w:rsidTr="00D70D43">
        <w:tc>
          <w:tcPr>
            <w:tcW w:w="2889" w:type="dxa"/>
            <w:shd w:val="clear" w:color="auto" w:fill="auto"/>
          </w:tcPr>
          <w:p w14:paraId="1D47F1BD" w14:textId="0BCF31D9" w:rsidR="00DA5206" w:rsidRPr="006F04B2" w:rsidRDefault="00DA5206" w:rsidP="00DA5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119EF9" w14:textId="6A509C0E" w:rsidR="00DA5206" w:rsidRPr="00D70D43" w:rsidRDefault="00DA5206" w:rsidP="005F041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70D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242,657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B0CA2F3" w14:textId="77777777" w:rsidR="00DA5206" w:rsidRPr="005115AD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D44515" w14:textId="0C422AC2" w:rsidR="00DA5206" w:rsidRPr="005115AD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3AD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71,47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06AF366" w14:textId="77777777" w:rsidR="00DA5206" w:rsidRPr="005115AD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084F72" w14:textId="7D263B13" w:rsidR="00DA5206" w:rsidRPr="005115AD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3A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3,663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3DC9584" w14:textId="77777777" w:rsidR="00DA5206" w:rsidRPr="005115AD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0BF45" w14:textId="4AB3301B" w:rsidR="00DA5206" w:rsidRPr="005115AD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3A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7,49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A969D7F" w14:textId="77777777" w:rsidR="00DA5206" w:rsidRPr="005115AD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24EC66" w14:textId="33B52F7C" w:rsidR="00DA5206" w:rsidRPr="005115AD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3A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8,18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8DE808" w14:textId="77777777" w:rsidR="00DA5206" w:rsidRPr="005115AD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0B7929" w14:textId="0E640D52" w:rsidR="00DA5206" w:rsidRPr="005115AD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3A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</w:t>
            </w:r>
            <w:r w:rsidRPr="00343AD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  <w:r w:rsidRPr="00343A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06" w:type="dxa"/>
            <w:shd w:val="clear" w:color="auto" w:fill="auto"/>
          </w:tcPr>
          <w:p w14:paraId="7C33F647" w14:textId="77777777" w:rsidR="00DA5206" w:rsidRPr="005115AD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7C0092" w14:textId="06C33629" w:rsidR="00DA5206" w:rsidRPr="005115AD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3A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2EC7C4" w14:textId="77777777" w:rsidR="00DA5206" w:rsidRPr="005115AD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B2853D" w14:textId="7809AAF2" w:rsidR="00DA5206" w:rsidRPr="005115AD" w:rsidRDefault="00DA5206" w:rsidP="00D70D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09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53,161</w:t>
            </w:r>
          </w:p>
        </w:tc>
      </w:tr>
      <w:tr w:rsidR="00DA5206" w:rsidRPr="006F04B2" w14:paraId="61118148" w14:textId="77777777" w:rsidTr="00D70D43">
        <w:tc>
          <w:tcPr>
            <w:tcW w:w="2889" w:type="dxa"/>
            <w:shd w:val="clear" w:color="auto" w:fill="auto"/>
            <w:vAlign w:val="center"/>
          </w:tcPr>
          <w:p w14:paraId="1C4469EB" w14:textId="616541E0" w:rsidR="00DA5206" w:rsidRPr="006F04B2" w:rsidRDefault="00DA5206" w:rsidP="00DA5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A01BC4" w14:textId="71CFC534" w:rsidR="00DA5206" w:rsidRPr="00343AD8" w:rsidRDefault="008B6EBB" w:rsidP="005F041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311,</w:t>
            </w:r>
            <w:r w:rsidR="003500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455D4F1" w14:textId="77777777" w:rsidR="00DA5206" w:rsidRPr="00343AD8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D6F7DF" w14:textId="62751AC2" w:rsidR="00DA5206" w:rsidRPr="00343AD8" w:rsidRDefault="008B6EBB" w:rsidP="00DA520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68,152</w:t>
            </w:r>
          </w:p>
        </w:tc>
        <w:tc>
          <w:tcPr>
            <w:tcW w:w="270" w:type="dxa"/>
            <w:shd w:val="clear" w:color="auto" w:fill="auto"/>
          </w:tcPr>
          <w:p w14:paraId="50EFE314" w14:textId="77777777" w:rsidR="00DA5206" w:rsidRPr="00343AD8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E75188" w14:textId="4394F391" w:rsidR="00DA5206" w:rsidRPr="00343AD8" w:rsidRDefault="008B6EBB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13,96</w:t>
            </w:r>
            <w:r w:rsidR="003500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E2F8B06" w14:textId="77777777" w:rsidR="00DA5206" w:rsidRPr="00343AD8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F53D00" w14:textId="7B045306" w:rsidR="00DA5206" w:rsidRPr="00343AD8" w:rsidRDefault="008B6EBB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8,402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31D7FB" w14:textId="77777777" w:rsidR="00DA5206" w:rsidRPr="00343AD8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378DC1" w14:textId="2F2B715C" w:rsidR="00DA5206" w:rsidRPr="00343AD8" w:rsidRDefault="008B6EBB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7,145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45E93A" w14:textId="77777777" w:rsidR="00DA5206" w:rsidRPr="00343AD8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110DD1" w14:textId="5E812369" w:rsidR="00DA5206" w:rsidRPr="00343AD8" w:rsidRDefault="008B6EBB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5,625</w:t>
            </w:r>
          </w:p>
        </w:tc>
        <w:tc>
          <w:tcPr>
            <w:tcW w:w="306" w:type="dxa"/>
            <w:shd w:val="clear" w:color="auto" w:fill="auto"/>
          </w:tcPr>
          <w:p w14:paraId="224BEA29" w14:textId="77777777" w:rsidR="00DA5206" w:rsidRPr="00343AD8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62FB90" w14:textId="1B3853CE" w:rsidR="00DA5206" w:rsidRPr="00193F26" w:rsidRDefault="008B6EBB" w:rsidP="00193F2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93F2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59A6E4" w14:textId="77777777" w:rsidR="00DA5206" w:rsidRPr="005115AD" w:rsidRDefault="00DA5206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646206" w14:textId="6C52D083" w:rsidR="00DA5206" w:rsidRPr="00800971" w:rsidRDefault="008B6EBB" w:rsidP="00DA5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415,07</w:t>
            </w:r>
            <w:r w:rsidR="003500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</w:tbl>
    <w:p w14:paraId="78B3BBB8" w14:textId="22357F0D" w:rsidR="006F04B2" w:rsidRDefault="006F04B2" w:rsidP="00344305">
      <w:pPr>
        <w:ind w:right="-45"/>
        <w:jc w:val="thaiDistribute"/>
        <w:rPr>
          <w:rFonts w:asciiTheme="majorBidi" w:hAnsiTheme="majorBidi" w:cstheme="majorBidi"/>
          <w:spacing w:val="-2"/>
          <w:sz w:val="26"/>
          <w:szCs w:val="26"/>
          <w:cs/>
        </w:rPr>
      </w:pPr>
    </w:p>
    <w:p w14:paraId="7957DD47" w14:textId="6DC8FD5F" w:rsidR="00800971" w:rsidRDefault="00800971" w:rsidP="00344305">
      <w:pPr>
        <w:ind w:right="-45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>
        <w:rPr>
          <w:rFonts w:asciiTheme="majorBidi" w:hAnsiTheme="majorBidi" w:cstheme="majorBidi"/>
          <w:spacing w:val="-2"/>
          <w:sz w:val="26"/>
          <w:szCs w:val="26"/>
        </w:rPr>
        <w:br w:type="page"/>
      </w:r>
    </w:p>
    <w:tbl>
      <w:tblPr>
        <w:tblW w:w="1410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90"/>
        <w:gridCol w:w="1188"/>
        <w:gridCol w:w="270"/>
        <w:gridCol w:w="1134"/>
        <w:gridCol w:w="252"/>
        <w:gridCol w:w="1233"/>
        <w:gridCol w:w="247"/>
        <w:gridCol w:w="1211"/>
        <w:gridCol w:w="246"/>
        <w:gridCol w:w="1194"/>
        <w:gridCol w:w="246"/>
        <w:gridCol w:w="1131"/>
        <w:gridCol w:w="236"/>
        <w:gridCol w:w="1240"/>
        <w:gridCol w:w="236"/>
        <w:gridCol w:w="1249"/>
      </w:tblGrid>
      <w:tr w:rsidR="00FB5CCA" w:rsidRPr="006F04B2" w14:paraId="5B498C38" w14:textId="77777777" w:rsidTr="00D70D43">
        <w:trPr>
          <w:tblHeader/>
        </w:trPr>
        <w:tc>
          <w:tcPr>
            <w:tcW w:w="2790" w:type="dxa"/>
            <w:shd w:val="clear" w:color="auto" w:fill="auto"/>
          </w:tcPr>
          <w:p w14:paraId="6FA0284F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1313" w:type="dxa"/>
            <w:gridSpan w:val="15"/>
          </w:tcPr>
          <w:p w14:paraId="6E3751C9" w14:textId="40238BF6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5CCA" w:rsidRPr="006F04B2" w14:paraId="217BABAD" w14:textId="77777777" w:rsidTr="00D70D43">
        <w:trPr>
          <w:tblHeader/>
        </w:trPr>
        <w:tc>
          <w:tcPr>
            <w:tcW w:w="2790" w:type="dxa"/>
            <w:shd w:val="clear" w:color="auto" w:fill="auto"/>
          </w:tcPr>
          <w:p w14:paraId="2F953875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AA39A81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  <w:p w14:paraId="416AEA9B" w14:textId="74EB816B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B70870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CB7925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  <w:p w14:paraId="65F34CB7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252" w:type="dxa"/>
            <w:vAlign w:val="bottom"/>
          </w:tcPr>
          <w:p w14:paraId="41D3053C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vAlign w:val="bottom"/>
          </w:tcPr>
          <w:p w14:paraId="577CB932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 เครื่องใช้และอุปกรณ์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6D98A4E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A961B98" w14:textId="1B2EA4A0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AD7D53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9AD8A3A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 คอมพิวเตอร์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19CD24C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</w:tcPr>
          <w:p w14:paraId="383C97C9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97BC43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1DF954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F3050D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</w:tcPr>
          <w:p w14:paraId="79158F06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B1CC813" w14:textId="3B818C88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D70D4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ระหว่างก่อสร้าง</w:t>
            </w:r>
            <w:r w:rsidR="00D70D4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345426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348D0814" w14:textId="77777777" w:rsidR="00FB5CCA" w:rsidRPr="006F04B2" w:rsidRDefault="00FB5CCA" w:rsidP="00C6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B5CCA" w:rsidRPr="006F04B2" w14:paraId="6A747F22" w14:textId="77777777" w:rsidTr="00D70D43">
        <w:trPr>
          <w:tblHeader/>
        </w:trPr>
        <w:tc>
          <w:tcPr>
            <w:tcW w:w="2790" w:type="dxa"/>
            <w:shd w:val="clear" w:color="auto" w:fill="auto"/>
          </w:tcPr>
          <w:p w14:paraId="2075DF78" w14:textId="77777777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13" w:type="dxa"/>
            <w:gridSpan w:val="15"/>
          </w:tcPr>
          <w:p w14:paraId="650ACD57" w14:textId="2F11FB8E" w:rsidR="00FB5CCA" w:rsidRPr="006F04B2" w:rsidRDefault="0096518E" w:rsidP="00C65DF2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F04B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(พัน</w:t>
            </w:r>
            <w:r w:rsidR="00FB5CCA" w:rsidRPr="006F04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B5CCA" w:rsidRPr="006F04B2" w14:paraId="1DA0A011" w14:textId="77777777" w:rsidTr="00D70D43">
        <w:tc>
          <w:tcPr>
            <w:tcW w:w="2790" w:type="dxa"/>
            <w:shd w:val="clear" w:color="auto" w:fill="auto"/>
          </w:tcPr>
          <w:p w14:paraId="123E3736" w14:textId="27805DB8" w:rsidR="00FB5CCA" w:rsidRPr="006F04B2" w:rsidRDefault="00FB5CC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7D8CFC1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A727B5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AB29B0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176B2419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454A0C9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DA9005C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77F8BE3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263B5D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CC02598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6F04A6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68121245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53C33A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0753999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2F7EE6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523E8A4" w14:textId="77777777" w:rsidR="00FB5CCA" w:rsidRPr="006F04B2" w:rsidRDefault="00FB5CCA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1D20" w:rsidRPr="006F04B2" w14:paraId="265255FA" w14:textId="77777777" w:rsidTr="00D70D43">
        <w:tc>
          <w:tcPr>
            <w:tcW w:w="2790" w:type="dxa"/>
            <w:shd w:val="clear" w:color="auto" w:fill="auto"/>
          </w:tcPr>
          <w:p w14:paraId="36296067" w14:textId="3EEB8D19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C641A0B" w14:textId="094C2499" w:rsidR="003F1D20" w:rsidRPr="003F1D20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1D20">
              <w:rPr>
                <w:rFonts w:asciiTheme="majorBidi" w:hAnsiTheme="majorBidi" w:cstheme="majorBidi" w:hint="cs"/>
                <w:sz w:val="26"/>
                <w:szCs w:val="26"/>
              </w:rPr>
              <w:t>239,975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4814E7" w14:textId="77777777" w:rsidR="003F1D20" w:rsidRPr="003F1D20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56B3F8" w14:textId="233C8FDA" w:rsidR="003F1D20" w:rsidRPr="003F1D20" w:rsidRDefault="003F1D20" w:rsidP="00D70D4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1D20">
              <w:rPr>
                <w:rFonts w:asciiTheme="majorBidi" w:hAnsiTheme="majorBidi" w:cstheme="majorBidi" w:hint="cs"/>
                <w:sz w:val="26"/>
                <w:szCs w:val="26"/>
              </w:rPr>
              <w:t>228,921</w:t>
            </w:r>
          </w:p>
        </w:tc>
        <w:tc>
          <w:tcPr>
            <w:tcW w:w="252" w:type="dxa"/>
            <w:shd w:val="clear" w:color="auto" w:fill="auto"/>
          </w:tcPr>
          <w:p w14:paraId="3042E099" w14:textId="77777777" w:rsidR="003F1D20" w:rsidRPr="003F1D20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0AF2D92" w14:textId="4AB482A0" w:rsidR="003F1D20" w:rsidRPr="003F1D20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1D20">
              <w:rPr>
                <w:rFonts w:asciiTheme="majorBidi" w:hAnsiTheme="majorBidi" w:cstheme="majorBidi" w:hint="cs"/>
                <w:sz w:val="26"/>
                <w:szCs w:val="26"/>
              </w:rPr>
              <w:t>51,950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73E14E" w14:textId="77777777" w:rsidR="003F1D20" w:rsidRPr="003F1D20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79727B5" w14:textId="5A5BDA19" w:rsidR="003F1D20" w:rsidRPr="003F1D20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1D20">
              <w:rPr>
                <w:rFonts w:asciiTheme="majorBidi" w:hAnsiTheme="majorBidi" w:cstheme="majorBidi" w:hint="cs"/>
                <w:sz w:val="26"/>
                <w:szCs w:val="26"/>
              </w:rPr>
              <w:t>34,446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DB1157" w14:textId="77777777" w:rsidR="003F1D20" w:rsidRPr="003F1D20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B34EE21" w14:textId="4F8CA942" w:rsidR="003F1D20" w:rsidRPr="003F1D20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1D20">
              <w:rPr>
                <w:rFonts w:asciiTheme="majorBidi" w:hAnsiTheme="majorBidi" w:cstheme="majorBidi" w:hint="cs"/>
                <w:sz w:val="26"/>
                <w:szCs w:val="26"/>
              </w:rPr>
              <w:t>35,359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A03251" w14:textId="77777777" w:rsidR="003F1D20" w:rsidRPr="003F1D20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4B72E76" w14:textId="38F74EFC" w:rsidR="003F1D20" w:rsidRPr="003F1D20" w:rsidRDefault="003F1D20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1D20">
              <w:rPr>
                <w:rFonts w:asciiTheme="majorBidi" w:hAnsiTheme="majorBidi" w:cstheme="majorBidi" w:hint="cs"/>
                <w:sz w:val="26"/>
                <w:szCs w:val="26"/>
              </w:rPr>
              <w:t>17,966</w:t>
            </w:r>
          </w:p>
        </w:tc>
        <w:tc>
          <w:tcPr>
            <w:tcW w:w="236" w:type="dxa"/>
            <w:shd w:val="clear" w:color="auto" w:fill="auto"/>
          </w:tcPr>
          <w:p w14:paraId="527E20F5" w14:textId="77777777" w:rsidR="003F1D20" w:rsidRPr="003F1D20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BC34AC5" w14:textId="7FB19897" w:rsidR="003F1D20" w:rsidRPr="003F1D20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1D20">
              <w:rPr>
                <w:rFonts w:asciiTheme="majorBidi" w:hAnsiTheme="majorBidi" w:cstheme="majorBidi" w:hint="cs"/>
                <w:sz w:val="26"/>
                <w:szCs w:val="26"/>
              </w:rPr>
              <w:t>1,408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183365" w14:textId="77777777" w:rsidR="003F1D20" w:rsidRPr="003F1D20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1787CA4" w14:textId="0A0D4C01" w:rsidR="003F1D20" w:rsidRPr="003F1D20" w:rsidRDefault="003F1D20" w:rsidP="00D70D4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1D20">
              <w:rPr>
                <w:rFonts w:asciiTheme="majorBidi" w:hAnsiTheme="majorBidi" w:cstheme="majorBidi" w:hint="cs"/>
                <w:sz w:val="26"/>
                <w:szCs w:val="26"/>
              </w:rPr>
              <w:t>610,025</w:t>
            </w:r>
          </w:p>
        </w:tc>
      </w:tr>
      <w:tr w:rsidR="003F1D20" w:rsidRPr="006F04B2" w14:paraId="202CBD46" w14:textId="77777777" w:rsidTr="00D70D43">
        <w:tc>
          <w:tcPr>
            <w:tcW w:w="2790" w:type="dxa"/>
            <w:shd w:val="clear" w:color="auto" w:fill="auto"/>
          </w:tcPr>
          <w:p w14:paraId="3FB92CB7" w14:textId="77777777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DF53A9A" w14:textId="3E924230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D602C9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358E85" w14:textId="414CCC19" w:rsidR="003F1D20" w:rsidRPr="006F04B2" w:rsidRDefault="003F1D20" w:rsidP="00D70D4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438</w:t>
            </w:r>
          </w:p>
        </w:tc>
        <w:tc>
          <w:tcPr>
            <w:tcW w:w="252" w:type="dxa"/>
            <w:shd w:val="clear" w:color="auto" w:fill="auto"/>
          </w:tcPr>
          <w:p w14:paraId="55A95251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BC7CAA3" w14:textId="141CA2FC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4,776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B5A78F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5E9D258" w14:textId="481EEDF6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3,481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37590E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46034D2" w14:textId="2569F49C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5,553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D721BF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4D3684D6" w14:textId="79B0A1FF" w:rsidR="003F1D20" w:rsidRPr="006F04B2" w:rsidRDefault="003F1D20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2,290</w:t>
            </w:r>
          </w:p>
        </w:tc>
        <w:tc>
          <w:tcPr>
            <w:tcW w:w="236" w:type="dxa"/>
            <w:shd w:val="clear" w:color="auto" w:fill="auto"/>
          </w:tcPr>
          <w:p w14:paraId="3F92E7AC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1CE9AD6" w14:textId="275A1C3C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16C60D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AB8D768" w14:textId="7E3F8ED8" w:rsidR="003F1D20" w:rsidRPr="006F04B2" w:rsidRDefault="003F1D20" w:rsidP="00D70D4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21,640</w:t>
            </w:r>
          </w:p>
        </w:tc>
      </w:tr>
      <w:tr w:rsidR="003F1D20" w:rsidRPr="006F04B2" w14:paraId="77F98189" w14:textId="77777777" w:rsidTr="00D70D43">
        <w:tc>
          <w:tcPr>
            <w:tcW w:w="2790" w:type="dxa"/>
            <w:shd w:val="clear" w:color="auto" w:fill="auto"/>
          </w:tcPr>
          <w:p w14:paraId="6F65F015" w14:textId="77777777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4B844AC" w14:textId="32B72EA7" w:rsidR="003F1D20" w:rsidRPr="0016665F" w:rsidRDefault="003F1D20" w:rsidP="003F1D2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66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2F5BD2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E238E4" w14:textId="742E95F6" w:rsidR="003F1D20" w:rsidRPr="006F04B2" w:rsidRDefault="003F1D20" w:rsidP="00D70D4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4,906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4AD661D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B330D80" w14:textId="2940689F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099AC5C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2761C7D" w14:textId="6CE6BB82" w:rsidR="003F1D20" w:rsidRPr="006F04B2" w:rsidRDefault="003F1D20" w:rsidP="00D70D4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82FC3CB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B774187" w14:textId="25F3B4AE" w:rsidR="003F1D20" w:rsidRPr="006F04B2" w:rsidRDefault="003F1D20" w:rsidP="003F1D20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199867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1" w:type="dxa"/>
            <w:shd w:val="clear" w:color="auto" w:fill="auto"/>
          </w:tcPr>
          <w:p w14:paraId="65F8A8BE" w14:textId="3EE307D7" w:rsidR="003F1D20" w:rsidRPr="006F04B2" w:rsidRDefault="003F1D20" w:rsidP="00D70D4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6E6EA6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A977FD1" w14:textId="61BB137D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(4,925)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F4087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12B5F73" w14:textId="2D31826E" w:rsidR="003F1D20" w:rsidRPr="006F04B2" w:rsidRDefault="003F1D20" w:rsidP="00D70D4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F1D20" w:rsidRPr="006F04B2" w14:paraId="76FA91E4" w14:textId="77777777" w:rsidTr="00D70D43">
        <w:tc>
          <w:tcPr>
            <w:tcW w:w="2790" w:type="dxa"/>
            <w:shd w:val="clear" w:color="auto" w:fill="auto"/>
          </w:tcPr>
          <w:p w14:paraId="39EB5EE8" w14:textId="77777777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5A4AC25" w14:textId="542575D8" w:rsidR="003F1D20" w:rsidRPr="0016665F" w:rsidRDefault="003F1D20" w:rsidP="003F1D2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66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6CD451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1A0F34" w14:textId="37885BE0" w:rsidR="003F1D20" w:rsidRPr="006F04B2" w:rsidRDefault="003F1D20" w:rsidP="00D70D4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5C60751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913AEED" w14:textId="0A06B6AA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(1,871)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2AA7B9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6710DB7" w14:textId="3F7337E9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(4,272)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281773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F1854D2" w14:textId="7BA8B4F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7ABF0D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700297F" w14:textId="5B129788" w:rsidR="003F1D20" w:rsidRPr="006F04B2" w:rsidRDefault="003F1D20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(1,131)</w:t>
            </w:r>
          </w:p>
        </w:tc>
        <w:tc>
          <w:tcPr>
            <w:tcW w:w="236" w:type="dxa"/>
            <w:shd w:val="clear" w:color="auto" w:fill="auto"/>
          </w:tcPr>
          <w:p w14:paraId="2C44A376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03FB3CA" w14:textId="48E461B9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(1,337)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E148FE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BB9EE60" w14:textId="344BF0E1" w:rsidR="003F1D20" w:rsidRPr="006F04B2" w:rsidRDefault="003F1D20" w:rsidP="00D70D4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(8,643)</w:t>
            </w:r>
          </w:p>
        </w:tc>
      </w:tr>
      <w:tr w:rsidR="003F1D20" w:rsidRPr="006F04B2" w14:paraId="7C26B891" w14:textId="77777777" w:rsidTr="00D70D43">
        <w:tc>
          <w:tcPr>
            <w:tcW w:w="2790" w:type="dxa"/>
            <w:shd w:val="clear" w:color="auto" w:fill="auto"/>
          </w:tcPr>
          <w:p w14:paraId="05BBE0CD" w14:textId="685C1632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  <w:p w14:paraId="13ABCD73" w14:textId="51DA7EAF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 xml:space="preserve">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5785D" w14:textId="10A8C760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240,105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75B7B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D5367" w14:textId="2564A02D" w:rsidR="003F1D20" w:rsidRPr="006F04B2" w:rsidRDefault="003F1D20" w:rsidP="00D70D4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234,265</w:t>
            </w:r>
          </w:p>
        </w:tc>
        <w:tc>
          <w:tcPr>
            <w:tcW w:w="252" w:type="dxa"/>
            <w:shd w:val="clear" w:color="auto" w:fill="auto"/>
          </w:tcPr>
          <w:p w14:paraId="13156878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57319" w14:textId="5AC51615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54,874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42D6610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167CD" w14:textId="7F9C7813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33,655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E80434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62BD6" w14:textId="058F8C2F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40,880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FC8EC7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0BCED3B4" w14:textId="77777777" w:rsidR="003F1D20" w:rsidRDefault="003F1D20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CFE40A2" w14:textId="0391CF6A" w:rsidR="003F1D20" w:rsidRPr="006F04B2" w:rsidRDefault="003F1D20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19,125</w:t>
            </w:r>
          </w:p>
        </w:tc>
        <w:tc>
          <w:tcPr>
            <w:tcW w:w="236" w:type="dxa"/>
            <w:shd w:val="clear" w:color="auto" w:fill="auto"/>
          </w:tcPr>
          <w:p w14:paraId="0102669D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74DC1" w14:textId="68614290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DED237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3328A" w14:textId="17D939F9" w:rsidR="003F1D20" w:rsidRPr="006F04B2" w:rsidRDefault="003F1D20" w:rsidP="00D70D4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623,022</w:t>
            </w:r>
          </w:p>
        </w:tc>
      </w:tr>
      <w:tr w:rsidR="003F1D20" w:rsidRPr="006F04B2" w14:paraId="520883C6" w14:textId="77777777" w:rsidTr="00D70D43">
        <w:tc>
          <w:tcPr>
            <w:tcW w:w="2790" w:type="dxa"/>
            <w:shd w:val="clear" w:color="auto" w:fill="auto"/>
          </w:tcPr>
          <w:p w14:paraId="74837AC0" w14:textId="77777777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308FD20" w14:textId="1E585C36" w:rsidR="003F1D20" w:rsidRPr="006F04B2" w:rsidRDefault="0016665F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69,58</w:t>
            </w:r>
            <w:r w:rsidR="00D70D43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E3ABB0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3E4A8A" w14:textId="7A750F6A" w:rsidR="003F1D20" w:rsidRPr="0016665F" w:rsidRDefault="00D70D43" w:rsidP="00D70D4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11,167</w:t>
            </w:r>
          </w:p>
        </w:tc>
        <w:tc>
          <w:tcPr>
            <w:tcW w:w="252" w:type="dxa"/>
            <w:shd w:val="clear" w:color="auto" w:fill="auto"/>
          </w:tcPr>
          <w:p w14:paraId="2FBE748A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88994E5" w14:textId="4F0A52A5" w:rsidR="003F1D20" w:rsidRPr="006F04B2" w:rsidRDefault="0016665F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4,125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121E8F7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5CF3020D" w14:textId="06F4A907" w:rsidR="003F1D20" w:rsidRPr="006F04B2" w:rsidRDefault="0016665F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4,53</w:t>
            </w:r>
            <w:r w:rsidR="00D70D4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A2A102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707C656" w14:textId="5BB21FC5" w:rsidR="003F1D20" w:rsidRPr="006F04B2" w:rsidRDefault="0016665F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50876A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3C67D3DC" w14:textId="2667650B" w:rsidR="003F1D20" w:rsidRPr="006F04B2" w:rsidRDefault="0016665F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5,954</w:t>
            </w:r>
          </w:p>
        </w:tc>
        <w:tc>
          <w:tcPr>
            <w:tcW w:w="236" w:type="dxa"/>
            <w:shd w:val="clear" w:color="auto" w:fill="auto"/>
          </w:tcPr>
          <w:p w14:paraId="76377D67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9D2DA7E" w14:textId="37232627" w:rsidR="003F1D20" w:rsidRPr="00D70D43" w:rsidRDefault="00D70D43" w:rsidP="00D70D4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99" w:right="-120"/>
              <w:rPr>
                <w:rFonts w:asciiTheme="majorBidi" w:hAnsiTheme="majorBidi"/>
                <w:sz w:val="26"/>
                <w:lang w:val="en-US"/>
              </w:rPr>
            </w:pPr>
            <w:r>
              <w:rPr>
                <w:rFonts w:asciiTheme="majorBidi" w:hAnsiTheme="majorBidi"/>
                <w:sz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14FA33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4CF5BFA" w14:textId="21E14B17" w:rsidR="003F1D20" w:rsidRPr="006F04B2" w:rsidRDefault="0016665F" w:rsidP="00D70D4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98,</w:t>
            </w:r>
            <w:r w:rsidR="00D70D43">
              <w:rPr>
                <w:rFonts w:asciiTheme="majorBidi" w:hAnsiTheme="majorBidi" w:cstheme="majorBidi"/>
                <w:sz w:val="26"/>
                <w:szCs w:val="26"/>
              </w:rPr>
              <w:t>884</w:t>
            </w:r>
          </w:p>
        </w:tc>
      </w:tr>
      <w:tr w:rsidR="003F1D20" w:rsidRPr="006F04B2" w14:paraId="617CE715" w14:textId="77777777" w:rsidTr="00D70D43">
        <w:tc>
          <w:tcPr>
            <w:tcW w:w="2790" w:type="dxa"/>
            <w:shd w:val="clear" w:color="auto" w:fill="auto"/>
          </w:tcPr>
          <w:p w14:paraId="2BB429CF" w14:textId="77777777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9B4ACBC" w14:textId="51BB4A39" w:rsidR="003F1D20" w:rsidRPr="0016665F" w:rsidRDefault="0016665F" w:rsidP="003F1D2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666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38D86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6936BB" w14:textId="16391ED1" w:rsidR="003F1D20" w:rsidRPr="006F04B2" w:rsidRDefault="00D70D43" w:rsidP="00D70D4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A6570BC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0A2BD1A" w14:textId="5A1173A9" w:rsidR="003F1D20" w:rsidRPr="006F04B2" w:rsidRDefault="0016665F" w:rsidP="00475943">
            <w:pPr>
              <w:pStyle w:val="acctfourfigures"/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75943">
              <w:rPr>
                <w:rFonts w:asciiTheme="majorBidi" w:hAnsiTheme="majorBidi"/>
                <w:sz w:val="26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E3D825C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8BEDD2F" w14:textId="4B99F9F3" w:rsidR="003F1D20" w:rsidRPr="006F04B2" w:rsidRDefault="0016665F" w:rsidP="003F1D2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384524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2C153AB" w14:textId="5B79B79C" w:rsidR="003F1D20" w:rsidRPr="006F04B2" w:rsidRDefault="0016665F" w:rsidP="003F1D20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B37593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1" w:type="dxa"/>
            <w:shd w:val="clear" w:color="auto" w:fill="auto"/>
          </w:tcPr>
          <w:p w14:paraId="78B279EB" w14:textId="679C25AB" w:rsidR="003F1D20" w:rsidRPr="006F04B2" w:rsidRDefault="0016665F" w:rsidP="00D70D43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FC2454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10AA35F" w14:textId="0B5E6480" w:rsidR="003F1D20" w:rsidRPr="006F04B2" w:rsidRDefault="0016665F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</w:t>
            </w:r>
            <w:r w:rsidR="00D70D4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2A7344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794C601" w14:textId="397889E1" w:rsidR="003F1D20" w:rsidRPr="006F04B2" w:rsidRDefault="0016665F" w:rsidP="00D70D43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F1D20" w:rsidRPr="006F04B2" w14:paraId="0C4A8EF7" w14:textId="77777777" w:rsidTr="00D70D43">
        <w:tc>
          <w:tcPr>
            <w:tcW w:w="2790" w:type="dxa"/>
            <w:shd w:val="clear" w:color="auto" w:fill="auto"/>
          </w:tcPr>
          <w:p w14:paraId="69819BFE" w14:textId="77777777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C4A5B95" w14:textId="191B5F6D" w:rsidR="003F1D20" w:rsidRPr="0016665F" w:rsidRDefault="0016665F" w:rsidP="003F1D2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666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A823B8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6F1359" w14:textId="01D3EBBC" w:rsidR="003F1D20" w:rsidRPr="0016665F" w:rsidRDefault="0016665F" w:rsidP="00D70D4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6665F">
              <w:rPr>
                <w:rFonts w:asciiTheme="majorBidi" w:hAnsiTheme="majorBidi" w:cstheme="majorBidi"/>
                <w:sz w:val="26"/>
                <w:szCs w:val="26"/>
              </w:rPr>
              <w:t>(4,24</w:t>
            </w:r>
            <w:r w:rsidR="00D70D4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6665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C461E71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90A981C" w14:textId="11B2FEBB" w:rsidR="003F1D20" w:rsidRPr="00475943" w:rsidRDefault="0016665F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/>
                <w:sz w:val="26"/>
                <w:lang w:val="en-US"/>
              </w:rPr>
            </w:pPr>
            <w:r w:rsidRPr="00475943">
              <w:rPr>
                <w:rFonts w:asciiTheme="majorBidi" w:hAnsiTheme="majorBidi"/>
                <w:sz w:val="26"/>
                <w:lang w:val="en-US"/>
              </w:rPr>
              <w:t>(31)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7A59D1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3ED47347" w14:textId="7DCC26DA" w:rsidR="003F1D20" w:rsidRPr="006F04B2" w:rsidRDefault="0016665F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(1,095)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574827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A77E671" w14:textId="3A5CC12D" w:rsidR="003F1D20" w:rsidRPr="006F04B2" w:rsidRDefault="0016665F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(4,472)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D07B02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D0BBC2B" w14:textId="5A7B840D" w:rsidR="003F1D20" w:rsidRPr="006F04B2" w:rsidRDefault="0016665F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F3908">
              <w:rPr>
                <w:rFonts w:asciiTheme="majorBidi" w:hAnsiTheme="majorBidi" w:cstheme="majorBidi"/>
                <w:sz w:val="26"/>
                <w:szCs w:val="26"/>
              </w:rPr>
              <w:t>14,769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63E7930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5BC0FCA" w14:textId="3B99000D" w:rsidR="003F1D20" w:rsidRPr="00475943" w:rsidRDefault="0016665F" w:rsidP="0047594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99" w:right="-120"/>
              <w:rPr>
                <w:rFonts w:asciiTheme="majorBidi" w:hAnsiTheme="majorBidi"/>
                <w:sz w:val="26"/>
                <w:lang w:val="en-US"/>
              </w:rPr>
            </w:pPr>
            <w:r w:rsidRPr="00475943">
              <w:rPr>
                <w:rFonts w:asciiTheme="majorBidi" w:hAnsiTheme="majorBidi"/>
                <w:sz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B67AB2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58DCEFC" w14:textId="50F142B4" w:rsidR="003F1D20" w:rsidRPr="006F04B2" w:rsidRDefault="0016665F" w:rsidP="00D70D4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A2A0D">
              <w:rPr>
                <w:rFonts w:asciiTheme="majorBidi" w:hAnsiTheme="majorBidi" w:cstheme="majorBidi"/>
                <w:sz w:val="26"/>
                <w:szCs w:val="26"/>
              </w:rPr>
              <w:t>24,610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F1D20" w:rsidRPr="006F04B2" w14:paraId="0C399223" w14:textId="77777777" w:rsidTr="00D70D43">
        <w:tc>
          <w:tcPr>
            <w:tcW w:w="2790" w:type="dxa"/>
            <w:shd w:val="clear" w:color="auto" w:fill="auto"/>
          </w:tcPr>
          <w:p w14:paraId="235B3F0C" w14:textId="6D562BE2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E745D" w14:textId="3E2B8170" w:rsidR="003F1D20" w:rsidRPr="006F04B2" w:rsidRDefault="0016665F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309,68</w:t>
            </w:r>
            <w:r w:rsidR="00D70D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31F27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EEF51" w14:textId="41061A5E" w:rsidR="003F1D20" w:rsidRPr="006F04B2" w:rsidRDefault="0016665F" w:rsidP="00D70D4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241,30</w:t>
            </w:r>
            <w:r w:rsidR="00D70D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52" w:type="dxa"/>
            <w:shd w:val="clear" w:color="auto" w:fill="auto"/>
          </w:tcPr>
          <w:p w14:paraId="0E4FA93B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BF5C2" w14:textId="65897A13" w:rsidR="003F1D20" w:rsidRPr="006F04B2" w:rsidRDefault="0016665F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58,96</w:t>
            </w:r>
            <w:r w:rsidR="00D70D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AFC53B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E334A" w14:textId="29C2C776" w:rsidR="003F1D20" w:rsidRPr="006F04B2" w:rsidRDefault="0016665F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37,09</w:t>
            </w:r>
            <w:r w:rsidR="00D70D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7262F7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B89B4" w14:textId="0766E106" w:rsidR="003F1D20" w:rsidRPr="006F04B2" w:rsidRDefault="0016665F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39,927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EE8E7D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D31EA" w14:textId="459D8C9D" w:rsidR="003F1D20" w:rsidRPr="006F04B2" w:rsidRDefault="0016665F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10,310</w:t>
            </w:r>
          </w:p>
        </w:tc>
        <w:tc>
          <w:tcPr>
            <w:tcW w:w="236" w:type="dxa"/>
            <w:shd w:val="clear" w:color="auto" w:fill="auto"/>
          </w:tcPr>
          <w:p w14:paraId="42D0DC69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49277" w14:textId="4F85D76A" w:rsidR="003F1D20" w:rsidRPr="006F04B2" w:rsidRDefault="00AF3908" w:rsidP="00475943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39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93D5C5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CA7AE" w14:textId="0841FE28" w:rsidR="003F1D20" w:rsidRPr="006F04B2" w:rsidRDefault="0016665F" w:rsidP="00D70D4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697,</w:t>
            </w:r>
            <w:r w:rsidR="00D70D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296</w:t>
            </w:r>
          </w:p>
        </w:tc>
      </w:tr>
      <w:tr w:rsidR="003F1D20" w:rsidRPr="006F04B2" w14:paraId="307CA3B7" w14:textId="77777777" w:rsidTr="00D70D43">
        <w:tc>
          <w:tcPr>
            <w:tcW w:w="2790" w:type="dxa"/>
            <w:shd w:val="clear" w:color="auto" w:fill="auto"/>
          </w:tcPr>
          <w:p w14:paraId="17A7F21E" w14:textId="2B89A105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016DF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7A1A0E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64D49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420FC292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8437D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F31F431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1D74A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C5D0368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8783C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8096C43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C8B37B4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E4EDC7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2A8AA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8D2C2B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4401E" w14:textId="77777777" w:rsidR="003F1D20" w:rsidRPr="006F04B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F1D20" w:rsidRPr="006F04B2" w14:paraId="477889AF" w14:textId="77777777" w:rsidTr="00D70D43">
        <w:tc>
          <w:tcPr>
            <w:tcW w:w="2790" w:type="dxa"/>
            <w:shd w:val="clear" w:color="auto" w:fill="auto"/>
          </w:tcPr>
          <w:p w14:paraId="0278B16A" w14:textId="5537169B" w:rsidR="003F1D20" w:rsidRPr="006F04B2" w:rsidRDefault="003F1D20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B3AD917" w14:textId="45606089" w:rsidR="003F1D20" w:rsidRPr="00C65DF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A7404B" w14:textId="77777777" w:rsidR="003F1D20" w:rsidRPr="00C65DF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A4E3E" w14:textId="74F06505" w:rsidR="003F1D20" w:rsidRPr="00C65DF2" w:rsidRDefault="003F1D20" w:rsidP="003F1D20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57887ED" w14:textId="77777777" w:rsidR="003F1D20" w:rsidRPr="00C65DF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C035C0D" w14:textId="480B4F5C" w:rsidR="003F1D20" w:rsidRPr="00C65DF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7EF271A" w14:textId="77777777" w:rsidR="003F1D20" w:rsidRPr="00C65DF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3CBBFC1E" w14:textId="2C0146F1" w:rsidR="003F1D20" w:rsidRPr="00C65DF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2C3E56A" w14:textId="77777777" w:rsidR="003F1D20" w:rsidRPr="00C65DF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044D72C" w14:textId="24A6BF2F" w:rsidR="003F1D20" w:rsidRPr="00C65DF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BFF6748" w14:textId="77777777" w:rsidR="003F1D20" w:rsidRPr="00C65DF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02A2D1E" w14:textId="5146D002" w:rsidR="003F1D20" w:rsidRPr="00C65DF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11B8C8" w14:textId="77777777" w:rsidR="003F1D20" w:rsidRPr="00C65DF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BEAA52E" w14:textId="00798743" w:rsidR="003F1D20" w:rsidRPr="00C65DF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CF84FE" w14:textId="77777777" w:rsidR="003F1D20" w:rsidRPr="00C65DF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B2DCF5B" w14:textId="275845C6" w:rsidR="003F1D20" w:rsidRPr="00C65DF2" w:rsidRDefault="003F1D20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36D7" w:rsidRPr="006F04B2" w14:paraId="6749DC34" w14:textId="77777777" w:rsidTr="00D70D43">
        <w:tc>
          <w:tcPr>
            <w:tcW w:w="2790" w:type="dxa"/>
            <w:shd w:val="clear" w:color="auto" w:fill="auto"/>
          </w:tcPr>
          <w:p w14:paraId="70751FCA" w14:textId="77777777" w:rsidR="006836D7" w:rsidRPr="006F04B2" w:rsidRDefault="006836D7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85172C8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AD39CC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8F2A77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1E5CEB87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DC45AC7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0DB821A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01AD206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FF7FAF5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7636D7C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C6BF7C7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50D5CF1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B3669D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9745F70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7E33B1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491C547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36D7" w:rsidRPr="006F04B2" w14:paraId="22607F33" w14:textId="77777777" w:rsidTr="00D70D43">
        <w:tc>
          <w:tcPr>
            <w:tcW w:w="2790" w:type="dxa"/>
            <w:shd w:val="clear" w:color="auto" w:fill="auto"/>
          </w:tcPr>
          <w:p w14:paraId="146C26A1" w14:textId="77777777" w:rsidR="006836D7" w:rsidRPr="006F04B2" w:rsidRDefault="006836D7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412A4AA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43CDC0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38F6E0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5263A4B9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3B333A2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CD0B34F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D7B8EEE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82700E6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B5A597C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427D366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6E5B285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FE5037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B5814CA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2255D0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942CA87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06F1" w:rsidRPr="006F04B2" w14:paraId="1D0E9878" w14:textId="77777777" w:rsidTr="00D70D43">
        <w:tc>
          <w:tcPr>
            <w:tcW w:w="2790" w:type="dxa"/>
            <w:shd w:val="clear" w:color="auto" w:fill="auto"/>
          </w:tcPr>
          <w:p w14:paraId="6FA65C4F" w14:textId="77777777" w:rsidR="00D506F1" w:rsidRPr="006F04B2" w:rsidRDefault="00D506F1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C303D95" w14:textId="77777777" w:rsidR="00D506F1" w:rsidRPr="00C65DF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B752C6" w14:textId="77777777" w:rsidR="00D506F1" w:rsidRPr="00C65DF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EF4102" w14:textId="77777777" w:rsidR="00D506F1" w:rsidRPr="00C65DF2" w:rsidRDefault="00D506F1" w:rsidP="003F1D20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659DC3B7" w14:textId="77777777" w:rsidR="00D506F1" w:rsidRPr="00C65DF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06A2316" w14:textId="77777777" w:rsidR="00D506F1" w:rsidRPr="00C65DF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2D0FA81" w14:textId="77777777" w:rsidR="00D506F1" w:rsidRPr="00C65DF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626F5EA" w14:textId="77777777" w:rsidR="00D506F1" w:rsidRPr="00C65DF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FB4DDAF" w14:textId="77777777" w:rsidR="00D506F1" w:rsidRPr="00C65DF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8A96DF3" w14:textId="77777777" w:rsidR="00D506F1" w:rsidRPr="00C65DF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6EBC1FE" w14:textId="77777777" w:rsidR="00D506F1" w:rsidRPr="00C65DF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D7E0862" w14:textId="77777777" w:rsidR="00D506F1" w:rsidRPr="00C65DF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7149302" w14:textId="77777777" w:rsidR="00D506F1" w:rsidRPr="00C65DF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B5893DD" w14:textId="77777777" w:rsidR="00D506F1" w:rsidRPr="00C65DF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2D3A7C" w14:textId="77777777" w:rsidR="00D506F1" w:rsidRPr="00C65DF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2297F89" w14:textId="77777777" w:rsidR="00D506F1" w:rsidRPr="00C65DF2" w:rsidRDefault="00D506F1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36D7" w:rsidRPr="006F04B2" w14:paraId="369AB194" w14:textId="77777777" w:rsidTr="00D70D43">
        <w:tc>
          <w:tcPr>
            <w:tcW w:w="2790" w:type="dxa"/>
            <w:shd w:val="clear" w:color="auto" w:fill="auto"/>
          </w:tcPr>
          <w:p w14:paraId="43DFDBE2" w14:textId="77777777" w:rsidR="006836D7" w:rsidRPr="006F04B2" w:rsidRDefault="006836D7" w:rsidP="003F1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E034391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44030A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359017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0BE5AD0F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52CBEBE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09E2B88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EF8D632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B3E3B8A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D7F153D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F5ECBE2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2C0675B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49E81F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05AD3D7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7DAC22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B4163B4" w14:textId="77777777" w:rsidR="006836D7" w:rsidRPr="00C65DF2" w:rsidRDefault="006836D7" w:rsidP="003F1D2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0D43" w:rsidRPr="006F04B2" w14:paraId="152A1BE7" w14:textId="77777777" w:rsidTr="00D70D43">
        <w:tc>
          <w:tcPr>
            <w:tcW w:w="3978" w:type="dxa"/>
            <w:gridSpan w:val="2"/>
            <w:shd w:val="clear" w:color="auto" w:fill="auto"/>
          </w:tcPr>
          <w:p w14:paraId="64129C5D" w14:textId="483036A1" w:rsidR="00D70D43" w:rsidRPr="00C65DF2" w:rsidRDefault="00D70D43" w:rsidP="00D70D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70D4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lastRenderedPageBreak/>
              <w:t>ค่าเสื่อมราคา</w:t>
            </w:r>
            <w:r w:rsidRPr="00D70D43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058FC6" w14:textId="77777777" w:rsidR="00D70D43" w:rsidRPr="00C65DF2" w:rsidRDefault="00D70D43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697FAA" w14:textId="77777777" w:rsidR="00D70D43" w:rsidRPr="00C65DF2" w:rsidRDefault="00D70D43" w:rsidP="006836D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5B536357" w14:textId="77777777" w:rsidR="00D70D43" w:rsidRPr="00C65DF2" w:rsidRDefault="00D70D43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916DE7E" w14:textId="77777777" w:rsidR="00D70D43" w:rsidRPr="00C65DF2" w:rsidRDefault="00D70D43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D62521A" w14:textId="77777777" w:rsidR="00D70D43" w:rsidRPr="00C65DF2" w:rsidRDefault="00D70D43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FF4907A" w14:textId="77777777" w:rsidR="00D70D43" w:rsidRPr="00C65DF2" w:rsidRDefault="00D70D43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4577ADB" w14:textId="77777777" w:rsidR="00D70D43" w:rsidRPr="00C65DF2" w:rsidRDefault="00D70D43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B10D1A3" w14:textId="77777777" w:rsidR="00D70D43" w:rsidRPr="00C65DF2" w:rsidRDefault="00D70D43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F474F41" w14:textId="77777777" w:rsidR="00D70D43" w:rsidRPr="00C65DF2" w:rsidRDefault="00D70D43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DB83FF5" w14:textId="77777777" w:rsidR="00D70D43" w:rsidRPr="00C65DF2" w:rsidRDefault="00D70D43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7AA7EC" w14:textId="77777777" w:rsidR="00D70D43" w:rsidRPr="00C65DF2" w:rsidRDefault="00D70D43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C88BD69" w14:textId="77777777" w:rsidR="00D70D43" w:rsidRPr="00C65DF2" w:rsidRDefault="00D70D43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D73338" w14:textId="77777777" w:rsidR="00D70D43" w:rsidRPr="00C65DF2" w:rsidRDefault="00D70D43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ED4CF87" w14:textId="77777777" w:rsidR="00D70D43" w:rsidRPr="00C65DF2" w:rsidRDefault="00D70D43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36D7" w:rsidRPr="006F04B2" w14:paraId="13DB3BD0" w14:textId="77777777" w:rsidTr="00D70D43">
        <w:tc>
          <w:tcPr>
            <w:tcW w:w="2790" w:type="dxa"/>
            <w:shd w:val="clear" w:color="auto" w:fill="auto"/>
          </w:tcPr>
          <w:p w14:paraId="607C8E4F" w14:textId="1FFE2796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56C5BBF" w14:textId="6CA195EE" w:rsidR="006836D7" w:rsidRPr="00D70D43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70D43">
              <w:rPr>
                <w:rFonts w:asciiTheme="majorBidi" w:hAnsiTheme="majorBidi" w:cstheme="majorBidi" w:hint="cs"/>
                <w:sz w:val="26"/>
                <w:szCs w:val="26"/>
              </w:rPr>
              <w:t>1,791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086935" w14:textId="77777777" w:rsidR="006836D7" w:rsidRPr="00D70D43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B8E048" w14:textId="75E38B05" w:rsidR="006836D7" w:rsidRPr="00D70D43" w:rsidRDefault="006836D7" w:rsidP="00D70D4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70D4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147,641</w:t>
            </w:r>
          </w:p>
        </w:tc>
        <w:tc>
          <w:tcPr>
            <w:tcW w:w="252" w:type="dxa"/>
            <w:shd w:val="clear" w:color="auto" w:fill="auto"/>
          </w:tcPr>
          <w:p w14:paraId="698115AD" w14:textId="77777777" w:rsidR="006836D7" w:rsidRPr="00D70D43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82980CA" w14:textId="39862F27" w:rsidR="006836D7" w:rsidRPr="00D70D43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70D43">
              <w:rPr>
                <w:rFonts w:asciiTheme="majorBidi" w:hAnsiTheme="majorBidi" w:cstheme="majorBidi" w:hint="cs"/>
                <w:sz w:val="26"/>
                <w:szCs w:val="26"/>
              </w:rPr>
              <w:t>39,137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B3E914A" w14:textId="77777777" w:rsidR="006836D7" w:rsidRPr="00D70D43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A58776E" w14:textId="7FB6F8E9" w:rsidR="006836D7" w:rsidRPr="00D70D43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70D43">
              <w:rPr>
                <w:rFonts w:asciiTheme="majorBidi" w:hAnsiTheme="majorBidi" w:cstheme="majorBidi" w:hint="cs"/>
                <w:sz w:val="26"/>
                <w:szCs w:val="26"/>
              </w:rPr>
              <w:t>26,410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EAB5F7" w14:textId="77777777" w:rsidR="006836D7" w:rsidRPr="00D70D43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D539A12" w14:textId="7909F37E" w:rsidR="006836D7" w:rsidRPr="00D70D43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70D43">
              <w:rPr>
                <w:rFonts w:asciiTheme="majorBidi" w:hAnsiTheme="majorBidi" w:cstheme="majorBidi" w:hint="cs"/>
                <w:sz w:val="26"/>
                <w:szCs w:val="26"/>
              </w:rPr>
              <w:t>27,929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4AA079" w14:textId="77777777" w:rsidR="006836D7" w:rsidRPr="00D70D43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8FB0637" w14:textId="6063A4FB" w:rsidR="006836D7" w:rsidRPr="00D70D43" w:rsidRDefault="006836D7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70D43">
              <w:rPr>
                <w:rFonts w:asciiTheme="majorBidi" w:hAnsiTheme="majorBidi" w:cstheme="majorBidi" w:hint="cs"/>
                <w:sz w:val="26"/>
                <w:szCs w:val="26"/>
              </w:rPr>
              <w:t>9,284</w:t>
            </w:r>
          </w:p>
        </w:tc>
        <w:tc>
          <w:tcPr>
            <w:tcW w:w="236" w:type="dxa"/>
            <w:shd w:val="clear" w:color="auto" w:fill="auto"/>
          </w:tcPr>
          <w:p w14:paraId="612A5806" w14:textId="77777777" w:rsidR="006836D7" w:rsidRPr="00D70D43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07FDB89" w14:textId="16D23A88" w:rsidR="006836D7" w:rsidRPr="00D70D43" w:rsidRDefault="006836D7" w:rsidP="006836D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70D4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5EC30" w14:textId="77777777" w:rsidR="006836D7" w:rsidRPr="00D70D43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812C9F9" w14:textId="47B5BF1F" w:rsidR="006836D7" w:rsidRPr="00D70D43" w:rsidRDefault="006836D7" w:rsidP="00D70D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70D43">
              <w:rPr>
                <w:rFonts w:asciiTheme="majorBidi" w:hAnsiTheme="majorBidi" w:cstheme="majorBidi" w:hint="cs"/>
                <w:sz w:val="26"/>
                <w:szCs w:val="26"/>
              </w:rPr>
              <w:t>252,192</w:t>
            </w:r>
          </w:p>
        </w:tc>
      </w:tr>
      <w:tr w:rsidR="006836D7" w:rsidRPr="006F04B2" w14:paraId="3A90FAB1" w14:textId="77777777" w:rsidTr="00D70D43">
        <w:tc>
          <w:tcPr>
            <w:tcW w:w="2790" w:type="dxa"/>
            <w:shd w:val="clear" w:color="auto" w:fill="auto"/>
          </w:tcPr>
          <w:p w14:paraId="7646DE2E" w14:textId="77777777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7C68239" w14:textId="0906CE13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7E93C2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F74527" w14:textId="0C41DD10" w:rsidR="006836D7" w:rsidRPr="00D70D43" w:rsidRDefault="006836D7" w:rsidP="00D70D4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17,854</w:t>
            </w:r>
          </w:p>
        </w:tc>
        <w:tc>
          <w:tcPr>
            <w:tcW w:w="252" w:type="dxa"/>
            <w:shd w:val="clear" w:color="auto" w:fill="auto"/>
          </w:tcPr>
          <w:p w14:paraId="5024D48A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FFA9723" w14:textId="4EC232B8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4,640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84EDDC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75A5EA15" w14:textId="7EA5CDB2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4,141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122DAC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96F1E0A" w14:textId="2844A05C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5,247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E03788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22BF2457" w14:textId="0CC477DF" w:rsidR="006836D7" w:rsidRPr="006F04B2" w:rsidRDefault="006836D7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70D43">
              <w:rPr>
                <w:rFonts w:asciiTheme="majorBidi" w:hAnsiTheme="majorBidi" w:cstheme="majorBidi"/>
                <w:sz w:val="26"/>
                <w:szCs w:val="26"/>
              </w:rPr>
              <w:t>1,726</w:t>
            </w:r>
          </w:p>
        </w:tc>
        <w:tc>
          <w:tcPr>
            <w:tcW w:w="236" w:type="dxa"/>
            <w:shd w:val="clear" w:color="auto" w:fill="auto"/>
          </w:tcPr>
          <w:p w14:paraId="19E1DF78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946CB79" w14:textId="31EBF9FE" w:rsidR="006836D7" w:rsidRPr="006D4381" w:rsidRDefault="006836D7" w:rsidP="006836D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43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8A25E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C79DFF2" w14:textId="399BC1E6" w:rsidR="006836D7" w:rsidRPr="006F04B2" w:rsidRDefault="006836D7" w:rsidP="00D70D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34,065</w:t>
            </w:r>
          </w:p>
        </w:tc>
      </w:tr>
      <w:tr w:rsidR="006836D7" w:rsidRPr="006F04B2" w14:paraId="16A31150" w14:textId="77777777" w:rsidTr="00D70D43">
        <w:tc>
          <w:tcPr>
            <w:tcW w:w="2790" w:type="dxa"/>
            <w:shd w:val="clear" w:color="auto" w:fill="auto"/>
          </w:tcPr>
          <w:p w14:paraId="2E3693EA" w14:textId="77777777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54B40" w14:textId="3A1C9EB9" w:rsidR="006836D7" w:rsidRPr="006F04B2" w:rsidRDefault="006836D7" w:rsidP="006836D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4CEE2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19F06" w14:textId="23937DD3" w:rsidR="006836D7" w:rsidRPr="006F04B2" w:rsidRDefault="006836D7" w:rsidP="00D70D4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7EE8ABC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D3B2C" w14:textId="259599D5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(1,838)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EE3B79D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7D775" w14:textId="375D91EB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(4,239)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4E159AD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A2834" w14:textId="5869FCBD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250B29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A0D8C" w14:textId="44CB8D91" w:rsidR="006836D7" w:rsidRPr="00D70D43" w:rsidRDefault="006836D7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70D43">
              <w:rPr>
                <w:rFonts w:asciiTheme="majorBidi" w:hAnsiTheme="majorBidi" w:cstheme="majorBidi"/>
                <w:sz w:val="26"/>
                <w:szCs w:val="26"/>
              </w:rPr>
              <w:t>(656)</w:t>
            </w:r>
          </w:p>
        </w:tc>
        <w:tc>
          <w:tcPr>
            <w:tcW w:w="236" w:type="dxa"/>
            <w:shd w:val="clear" w:color="auto" w:fill="auto"/>
          </w:tcPr>
          <w:p w14:paraId="66566BAE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DD86A" w14:textId="179B86BB" w:rsidR="006836D7" w:rsidRPr="006D4381" w:rsidRDefault="006836D7" w:rsidP="006836D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D43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142B0E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49C0A" w14:textId="5A0331D5" w:rsidR="006836D7" w:rsidRPr="006F04B2" w:rsidRDefault="006836D7" w:rsidP="00D70D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(6,762)</w:t>
            </w:r>
          </w:p>
        </w:tc>
      </w:tr>
      <w:tr w:rsidR="006836D7" w:rsidRPr="006F04B2" w14:paraId="2C251E82" w14:textId="77777777" w:rsidTr="00D70D43">
        <w:tc>
          <w:tcPr>
            <w:tcW w:w="2790" w:type="dxa"/>
            <w:shd w:val="clear" w:color="auto" w:fill="auto"/>
          </w:tcPr>
          <w:p w14:paraId="08DBF033" w14:textId="410AB282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 xml:space="preserve">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A8899" w14:textId="3759339A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775F00" w14:textId="77777777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461F0" w14:textId="2738EA29" w:rsidR="006836D7" w:rsidRPr="00D70D43" w:rsidRDefault="006836D7" w:rsidP="00D70D4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70D4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165,495</w:t>
            </w:r>
          </w:p>
        </w:tc>
        <w:tc>
          <w:tcPr>
            <w:tcW w:w="252" w:type="dxa"/>
            <w:shd w:val="clear" w:color="auto" w:fill="auto"/>
          </w:tcPr>
          <w:p w14:paraId="2AADECFC" w14:textId="77777777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94D3F" w14:textId="282C89DE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41,939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BC55196" w14:textId="77777777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7D051" w14:textId="75B34C9D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26,312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5F91C4" w14:textId="77777777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7B39D" w14:textId="60BAA7BB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33,147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627CB6" w14:textId="77777777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E776D7E" w14:textId="77777777" w:rsidR="006836D7" w:rsidRPr="00D70D43" w:rsidRDefault="006836D7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856F58E" w14:textId="69773D4C" w:rsidR="006836D7" w:rsidRPr="00D70D43" w:rsidRDefault="006836D7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70D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10,354</w:t>
            </w:r>
          </w:p>
        </w:tc>
        <w:tc>
          <w:tcPr>
            <w:tcW w:w="236" w:type="dxa"/>
            <w:shd w:val="clear" w:color="auto" w:fill="auto"/>
          </w:tcPr>
          <w:p w14:paraId="6B174590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4A49D" w14:textId="3C23BC0C" w:rsidR="006836D7" w:rsidRPr="006F04B2" w:rsidRDefault="006836D7" w:rsidP="006836D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BC0C40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EDEC7" w14:textId="7B9A4C8A" w:rsidR="006836D7" w:rsidRPr="006F04B2" w:rsidRDefault="006836D7" w:rsidP="00D70D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279,495</w:t>
            </w:r>
          </w:p>
        </w:tc>
      </w:tr>
      <w:tr w:rsidR="006836D7" w:rsidRPr="006F04B2" w14:paraId="06D03F45" w14:textId="77777777" w:rsidTr="00D70D43">
        <w:tc>
          <w:tcPr>
            <w:tcW w:w="2790" w:type="dxa"/>
            <w:shd w:val="clear" w:color="auto" w:fill="auto"/>
          </w:tcPr>
          <w:p w14:paraId="27102D21" w14:textId="77777777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2A024E7" w14:textId="54B1029F" w:rsidR="006836D7" w:rsidRPr="00D9292D" w:rsidRDefault="00AF3908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D70D4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B48A8F" w14:textId="77777777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346537" w14:textId="39832A38" w:rsidR="006836D7" w:rsidRPr="00D9292D" w:rsidRDefault="00AF3908" w:rsidP="00D70D4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12,482</w:t>
            </w:r>
          </w:p>
        </w:tc>
        <w:tc>
          <w:tcPr>
            <w:tcW w:w="252" w:type="dxa"/>
            <w:shd w:val="clear" w:color="auto" w:fill="auto"/>
          </w:tcPr>
          <w:p w14:paraId="3E1BE3F2" w14:textId="77777777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F048325" w14:textId="726C22E2" w:rsidR="006836D7" w:rsidRPr="00D9292D" w:rsidRDefault="0031186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4,534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B28002C" w14:textId="77777777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89BA11A" w14:textId="7151DED8" w:rsidR="006836D7" w:rsidRPr="00D9292D" w:rsidRDefault="00AF3908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3,51</w:t>
            </w:r>
            <w:r w:rsidR="00D70D4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804BDF" w14:textId="77777777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5EB734A" w14:textId="4599A05F" w:rsidR="006836D7" w:rsidRPr="00D9292D" w:rsidRDefault="0031186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4,78</w:t>
            </w:r>
            <w:r w:rsidR="00D70D4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B2D072" w14:textId="77777777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1" w:type="dxa"/>
            <w:shd w:val="clear" w:color="auto" w:fill="auto"/>
          </w:tcPr>
          <w:p w14:paraId="3AF39B47" w14:textId="4EF04762" w:rsidR="006836D7" w:rsidRPr="00D70D43" w:rsidRDefault="00FC5B10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1,457</w:t>
            </w:r>
          </w:p>
        </w:tc>
        <w:tc>
          <w:tcPr>
            <w:tcW w:w="236" w:type="dxa"/>
            <w:shd w:val="clear" w:color="auto" w:fill="auto"/>
          </w:tcPr>
          <w:p w14:paraId="2E98C1EB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5542705" w14:textId="3B40C68E" w:rsidR="006836D7" w:rsidRPr="00475943" w:rsidRDefault="00311867" w:rsidP="006836D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/>
                <w:sz w:val="26"/>
                <w:lang w:val="en-US"/>
              </w:rPr>
            </w:pPr>
            <w:r w:rsidRPr="003118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69ABB4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8ECFDC6" w14:textId="4A4D464F" w:rsidR="006836D7" w:rsidRPr="006F04B2" w:rsidRDefault="00FA2A0D" w:rsidP="00D70D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A2A0D">
              <w:rPr>
                <w:rFonts w:asciiTheme="majorBidi" w:hAnsiTheme="majorBidi" w:cstheme="majorBidi"/>
                <w:sz w:val="26"/>
                <w:szCs w:val="26"/>
              </w:rPr>
              <w:t>27,231</w:t>
            </w:r>
          </w:p>
        </w:tc>
      </w:tr>
      <w:tr w:rsidR="006836D7" w:rsidRPr="006F04B2" w14:paraId="07420559" w14:textId="77777777" w:rsidTr="00D70D43">
        <w:tc>
          <w:tcPr>
            <w:tcW w:w="2790" w:type="dxa"/>
            <w:shd w:val="clear" w:color="auto" w:fill="auto"/>
          </w:tcPr>
          <w:p w14:paraId="4BCE7538" w14:textId="77777777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A73C1E1" w14:textId="31FBA266" w:rsidR="006836D7" w:rsidRPr="006F04B2" w:rsidRDefault="00AF3908" w:rsidP="006836D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E1BB17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D33FD7" w14:textId="1B43DC28" w:rsidR="006836D7" w:rsidRPr="006F04B2" w:rsidRDefault="00AF3908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(2,61</w:t>
            </w:r>
            <w:r w:rsidR="00D70D4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644F6D1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EBD965A" w14:textId="6AB6530A" w:rsidR="006836D7" w:rsidRPr="006F04B2" w:rsidRDefault="0031186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</w:t>
            </w:r>
            <w:r w:rsidR="00D70D4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A3DE039" w14:textId="77777777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2CFC945" w14:textId="29F11807" w:rsidR="006836D7" w:rsidRPr="006F04B2" w:rsidRDefault="00AF3908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(1,021)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691862" w14:textId="77777777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2D949E9" w14:textId="444BC5D3" w:rsidR="006836D7" w:rsidRPr="006F04B2" w:rsidRDefault="0031186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(4,469)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F52F1B" w14:textId="77777777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D193F" w14:textId="0A0B1DCA" w:rsidR="006836D7" w:rsidRPr="00D70D43" w:rsidRDefault="00311867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70D4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C5B1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70D43">
              <w:rPr>
                <w:rFonts w:asciiTheme="majorBidi" w:hAnsiTheme="majorBidi" w:cstheme="majorBidi"/>
                <w:sz w:val="26"/>
                <w:szCs w:val="26"/>
              </w:rPr>
              <w:t>,3</w:t>
            </w:r>
            <w:r w:rsidR="00FC5B10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D70D4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5E48B9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C18BBF2" w14:textId="0C3FC90C" w:rsidR="006836D7" w:rsidRPr="00475943" w:rsidRDefault="00311867" w:rsidP="006836D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1186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EF0B7A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C983BFC" w14:textId="4007752B" w:rsidR="006836D7" w:rsidRPr="006F04B2" w:rsidRDefault="00311867" w:rsidP="00D70D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</w:t>
            </w:r>
            <w:r w:rsidR="00FC5B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,4</w:t>
            </w:r>
            <w:r w:rsidR="00FC5B1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6836D7" w:rsidRPr="006F04B2" w14:paraId="3418EA9B" w14:textId="77777777" w:rsidTr="00D70D43">
        <w:tc>
          <w:tcPr>
            <w:tcW w:w="2790" w:type="dxa"/>
            <w:shd w:val="clear" w:color="auto" w:fill="auto"/>
          </w:tcPr>
          <w:p w14:paraId="0AD3CFCC" w14:textId="3708F9AC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2B05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77BE1" w14:textId="152EC9E5" w:rsidR="006836D7" w:rsidRPr="00D9292D" w:rsidRDefault="00AF3908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2,70</w:t>
            </w:r>
            <w:r w:rsidR="00D70D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B85E79" w14:textId="77777777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D2BFD" w14:textId="5C288DB5" w:rsidR="006836D7" w:rsidRPr="00475943" w:rsidRDefault="00AF3908" w:rsidP="00D70D4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70D4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175,36</w:t>
            </w:r>
            <w:r w:rsidR="00D70D4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0F5D4F32" w14:textId="77777777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3F32E" w14:textId="635DE397" w:rsidR="006836D7" w:rsidRPr="00D9292D" w:rsidRDefault="0031186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46,44</w:t>
            </w:r>
            <w:r w:rsidR="00D70D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84E029" w14:textId="77777777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8646E" w14:textId="42F6C9E7" w:rsidR="006836D7" w:rsidRPr="00D9292D" w:rsidRDefault="00AF3908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</w:t>
            </w:r>
            <w:r w:rsidR="003118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  <w:r w:rsidR="00D70D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519A24" w14:textId="77777777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32A2D" w14:textId="69477420" w:rsidR="006836D7" w:rsidRPr="00D9292D" w:rsidRDefault="0031186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33,46</w:t>
            </w:r>
            <w:r w:rsidR="00D70D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C5C4AE" w14:textId="77777777" w:rsidR="006836D7" w:rsidRPr="00D9292D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73A3B" w14:textId="3842F384" w:rsidR="006836D7" w:rsidRPr="00D70D43" w:rsidRDefault="00311867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70D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5,497</w:t>
            </w:r>
          </w:p>
        </w:tc>
        <w:tc>
          <w:tcPr>
            <w:tcW w:w="236" w:type="dxa"/>
            <w:shd w:val="clear" w:color="auto" w:fill="auto"/>
          </w:tcPr>
          <w:p w14:paraId="212195F1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21459" w14:textId="039CFA82" w:rsidR="006836D7" w:rsidRPr="006F04B2" w:rsidRDefault="00311867" w:rsidP="006836D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534CFC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D314B" w14:textId="72D2ADD8" w:rsidR="006836D7" w:rsidRPr="006F04B2" w:rsidRDefault="00311867" w:rsidP="00D70D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292,2</w:t>
            </w:r>
            <w:r w:rsidR="00D70D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</w:p>
        </w:tc>
      </w:tr>
      <w:tr w:rsidR="006836D7" w:rsidRPr="006F04B2" w14:paraId="70F9B81B" w14:textId="77777777" w:rsidTr="00D70D43">
        <w:tc>
          <w:tcPr>
            <w:tcW w:w="2790" w:type="dxa"/>
            <w:shd w:val="clear" w:color="auto" w:fill="auto"/>
          </w:tcPr>
          <w:p w14:paraId="3AED066A" w14:textId="2AC1FCC2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BDCA3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EC21AB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48FC4" w14:textId="77777777" w:rsidR="006836D7" w:rsidRPr="00D70D43" w:rsidRDefault="006836D7" w:rsidP="00D70D4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179C0263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43B92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E3E454D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57F13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618EF84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97F48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84CF50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C1207F4" w14:textId="77777777" w:rsidR="006836D7" w:rsidRPr="00D70D43" w:rsidRDefault="006836D7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AC7F7F4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01D16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E8BFD6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475D9" w14:textId="77777777" w:rsidR="006836D7" w:rsidRPr="006F04B2" w:rsidRDefault="006836D7" w:rsidP="00D70D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836D7" w:rsidRPr="006F04B2" w14:paraId="3F8B20CF" w14:textId="77777777" w:rsidTr="00D70D43">
        <w:tc>
          <w:tcPr>
            <w:tcW w:w="2790" w:type="dxa"/>
            <w:shd w:val="clear" w:color="auto" w:fill="auto"/>
          </w:tcPr>
          <w:p w14:paraId="3718DF71" w14:textId="77777777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040C0CD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314EA3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A2BF13" w14:textId="77777777" w:rsidR="006836D7" w:rsidRPr="00D70D43" w:rsidRDefault="006836D7" w:rsidP="00D70D4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5B88F90B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30C6FD3B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CED8464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EFCE6DE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73193C2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73FE73C2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3ABC41B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</w:tcPr>
          <w:p w14:paraId="6F8EDF33" w14:textId="77777777" w:rsidR="006836D7" w:rsidRPr="00D70D43" w:rsidRDefault="006836D7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15ABDA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56E9BA4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55CD6D" w14:textId="77777777" w:rsidR="006836D7" w:rsidRPr="006F04B2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9B6A957" w14:textId="77777777" w:rsidR="006836D7" w:rsidRPr="006F04B2" w:rsidRDefault="006836D7" w:rsidP="00D70D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836D7" w:rsidRPr="006F04B2" w14:paraId="6607A66E" w14:textId="77777777" w:rsidTr="00D70D43">
        <w:tc>
          <w:tcPr>
            <w:tcW w:w="2790" w:type="dxa"/>
            <w:shd w:val="clear" w:color="auto" w:fill="auto"/>
          </w:tcPr>
          <w:p w14:paraId="45E0FC56" w14:textId="57F51D83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3D4B7A" w14:textId="3F842D0E" w:rsidR="006836D7" w:rsidRPr="009159B1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237,857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85782A" w14:textId="77777777" w:rsidR="006836D7" w:rsidRPr="009159B1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5FABDD" w14:textId="2DF23BA0" w:rsidR="006836D7" w:rsidRPr="00D70D43" w:rsidRDefault="006836D7" w:rsidP="00D70D4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70D4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68,770</w:t>
            </w:r>
          </w:p>
        </w:tc>
        <w:tc>
          <w:tcPr>
            <w:tcW w:w="252" w:type="dxa"/>
            <w:shd w:val="clear" w:color="auto" w:fill="auto"/>
          </w:tcPr>
          <w:p w14:paraId="49511780" w14:textId="77777777" w:rsidR="006836D7" w:rsidRPr="009159B1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FF57A6" w14:textId="5ACF447B" w:rsidR="006836D7" w:rsidRPr="009159B1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12,935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D26674" w14:textId="77777777" w:rsidR="006836D7" w:rsidRPr="009159B1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B1403D" w14:textId="2AFB7160" w:rsidR="006836D7" w:rsidRPr="009159B1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7,343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FA44AB" w14:textId="77777777" w:rsidR="006836D7" w:rsidRPr="009159B1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292C2A" w14:textId="2D7ABDED" w:rsidR="006836D7" w:rsidRPr="009159B1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7,733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900B25" w14:textId="77777777" w:rsidR="006836D7" w:rsidRPr="009159B1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0853A6" w14:textId="7B02CA33" w:rsidR="006836D7" w:rsidRPr="00D70D43" w:rsidRDefault="006836D7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70D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8,771</w:t>
            </w:r>
          </w:p>
        </w:tc>
        <w:tc>
          <w:tcPr>
            <w:tcW w:w="236" w:type="dxa"/>
            <w:shd w:val="clear" w:color="auto" w:fill="auto"/>
          </w:tcPr>
          <w:p w14:paraId="597DCC8A" w14:textId="77777777" w:rsidR="006836D7" w:rsidRPr="009159B1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1C9DAD" w14:textId="5A397DCA" w:rsidR="006836D7" w:rsidRPr="009159B1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D9E3FE" w14:textId="77777777" w:rsidR="006836D7" w:rsidRPr="009159B1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0C6190" w14:textId="6C35DF55" w:rsidR="006836D7" w:rsidRPr="009233E3" w:rsidRDefault="006836D7" w:rsidP="00D70D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343,527</w:t>
            </w:r>
          </w:p>
        </w:tc>
      </w:tr>
      <w:tr w:rsidR="009001A1" w:rsidRPr="006F04B2" w14:paraId="7139D814" w14:textId="77777777" w:rsidTr="00D70D43">
        <w:tc>
          <w:tcPr>
            <w:tcW w:w="2790" w:type="dxa"/>
            <w:shd w:val="clear" w:color="auto" w:fill="auto"/>
          </w:tcPr>
          <w:p w14:paraId="0307507D" w14:textId="1CDA380B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F04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A7712C" w14:textId="2392F6DF" w:rsidR="006836D7" w:rsidRPr="006836D7" w:rsidRDefault="007826EC" w:rsidP="0047594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306,981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AD93CF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0C291D" w14:textId="261C37BC" w:rsidR="006836D7" w:rsidRPr="00D70D43" w:rsidRDefault="007826EC" w:rsidP="00D70D43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70D4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65,946</w:t>
            </w:r>
          </w:p>
        </w:tc>
        <w:tc>
          <w:tcPr>
            <w:tcW w:w="252" w:type="dxa"/>
            <w:shd w:val="clear" w:color="auto" w:fill="auto"/>
          </w:tcPr>
          <w:p w14:paraId="0792313A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7742EF" w14:textId="46723306" w:rsidR="006836D7" w:rsidRPr="006836D7" w:rsidRDefault="007826EC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12,521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04F7B88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42C66E" w14:textId="7590935C" w:rsidR="006836D7" w:rsidRPr="006836D7" w:rsidRDefault="007826EC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8,291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0C34261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D64399" w14:textId="7A42B89B" w:rsidR="006836D7" w:rsidRPr="006836D7" w:rsidRDefault="007826EC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6,46</w:t>
            </w:r>
            <w:r w:rsidR="00D70D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EC45E9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42C2E7" w14:textId="6A08D44A" w:rsidR="006836D7" w:rsidRPr="00D70D43" w:rsidRDefault="007826EC" w:rsidP="00D70D4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70D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4,813</w:t>
            </w:r>
          </w:p>
        </w:tc>
        <w:tc>
          <w:tcPr>
            <w:tcW w:w="236" w:type="dxa"/>
            <w:shd w:val="clear" w:color="auto" w:fill="auto"/>
          </w:tcPr>
          <w:p w14:paraId="0A3BE7CC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382259" w14:textId="005F7B46" w:rsidR="006836D7" w:rsidRPr="00475943" w:rsidRDefault="007826EC" w:rsidP="0047594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08"/>
              <w:rPr>
                <w:rFonts w:asciiTheme="majorBidi" w:hAnsiTheme="majorBidi"/>
                <w:b/>
                <w:sz w:val="26"/>
                <w:lang w:val="en-US"/>
              </w:rPr>
            </w:pPr>
            <w:r w:rsidRPr="007826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A94BB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8D96D" w14:textId="5EB8AD93" w:rsidR="006836D7" w:rsidRPr="006836D7" w:rsidRDefault="007826EC" w:rsidP="00D70D4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405,01</w:t>
            </w:r>
            <w:r w:rsidR="00D70D4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  <w:tr w:rsidR="009001A1" w:rsidRPr="006F04B2" w14:paraId="61985A99" w14:textId="77777777" w:rsidTr="00D70D43">
        <w:tc>
          <w:tcPr>
            <w:tcW w:w="2790" w:type="dxa"/>
            <w:shd w:val="clear" w:color="auto" w:fill="auto"/>
          </w:tcPr>
          <w:p w14:paraId="2F633C58" w14:textId="77777777" w:rsidR="006836D7" w:rsidRPr="006F04B2" w:rsidRDefault="006836D7" w:rsidP="0068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0ED80F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8373FF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05A820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7F0F86B9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B062C4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6C9C0E9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FA7DF6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8BF45F8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EC21D1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9DA5041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4594E0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6CFEE3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7B1611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0A6E95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410CE4" w14:textId="77777777" w:rsidR="006836D7" w:rsidRPr="006836D7" w:rsidRDefault="006836D7" w:rsidP="006836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CC63AD7" w14:textId="536784EB" w:rsidR="00F75B29" w:rsidRPr="00367CC4" w:rsidRDefault="00F75B29" w:rsidP="00367CC4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F32FAC">
        <w:rPr>
          <w:rFonts w:asciiTheme="majorBidi" w:hAnsiTheme="majorBidi" w:cstheme="majorBidi"/>
          <w:sz w:val="30"/>
          <w:szCs w:val="30"/>
        </w:rPr>
        <w:t>31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23946">
        <w:rPr>
          <w:rFonts w:asciiTheme="majorBidi" w:hAnsiTheme="majorBidi" w:cstheme="majorBidi"/>
          <w:sz w:val="30"/>
          <w:szCs w:val="30"/>
        </w:rPr>
        <w:t>256</w:t>
      </w:r>
      <w:r w:rsidR="000C1B33">
        <w:rPr>
          <w:rFonts w:asciiTheme="majorBidi" w:hAnsiTheme="majorBidi" w:cstheme="majorBidi"/>
          <w:sz w:val="30"/>
          <w:szCs w:val="30"/>
        </w:rPr>
        <w:t>4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B05E7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2B05E7">
        <w:rPr>
          <w:rFonts w:asciiTheme="majorBidi" w:hAnsiTheme="majorBidi" w:cstheme="majorBidi"/>
          <w:sz w:val="30"/>
          <w:szCs w:val="30"/>
        </w:rPr>
        <w:t xml:space="preserve"> </w:t>
      </w:r>
      <w:r w:rsidR="002B05E7" w:rsidRPr="002B05E7">
        <w:rPr>
          <w:rFonts w:asciiTheme="majorBidi" w:hAnsiTheme="majorBidi" w:cstheme="majorBidi"/>
          <w:sz w:val="30"/>
          <w:szCs w:val="30"/>
        </w:rPr>
        <w:t>125.3</w:t>
      </w:r>
      <w:r w:rsidRPr="002B05E7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Pr="002B05E7">
        <w:rPr>
          <w:rFonts w:asciiTheme="majorBidi" w:hAnsiTheme="majorBidi" w:cstheme="majorBidi"/>
          <w:sz w:val="30"/>
          <w:szCs w:val="30"/>
        </w:rPr>
        <w:t xml:space="preserve"> </w:t>
      </w:r>
      <w:r w:rsidR="002B05E7" w:rsidRPr="002B05E7">
        <w:rPr>
          <w:rFonts w:asciiTheme="majorBidi" w:hAnsiTheme="majorBidi" w:cstheme="majorBidi"/>
          <w:sz w:val="30"/>
          <w:szCs w:val="30"/>
        </w:rPr>
        <w:t>125.6</w:t>
      </w:r>
      <w:r w:rsidRPr="00BE45F8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FD0C74">
        <w:rPr>
          <w:rFonts w:asciiTheme="majorBidi" w:hAnsiTheme="majorBidi" w:cstheme="majorBidi"/>
          <w:sz w:val="30"/>
          <w:szCs w:val="30"/>
          <w:cs/>
        </w:rPr>
        <w:t>บาท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892DE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892DE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F1D2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92DE0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892DE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3F1D20">
        <w:rPr>
          <w:rFonts w:asciiTheme="majorBidi" w:hAnsiTheme="majorBidi" w:cstheme="majorBidi"/>
          <w:i/>
          <w:iCs/>
          <w:sz w:val="30"/>
          <w:szCs w:val="30"/>
        </w:rPr>
        <w:t>169</w:t>
      </w:r>
      <w:r w:rsidRPr="00892D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92DE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Pr="00892DE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3F1D20">
        <w:rPr>
          <w:rFonts w:asciiTheme="majorBidi" w:hAnsiTheme="majorBidi" w:cstheme="majorBidi"/>
          <w:i/>
          <w:iCs/>
          <w:sz w:val="30"/>
          <w:szCs w:val="30"/>
        </w:rPr>
        <w:t>163.5</w:t>
      </w:r>
      <w:r w:rsidRPr="00892DE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892DE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)</w:t>
      </w: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7CD6D483" w14:textId="77777777" w:rsidR="004179E1" w:rsidRPr="00F75B29" w:rsidRDefault="004179E1" w:rsidP="00F75B29">
      <w:pPr>
        <w:ind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4179E1" w:rsidRPr="00F75B29" w:rsidSect="006148FB">
          <w:pgSz w:w="16834" w:h="11909" w:orient="landscape" w:code="9"/>
          <w:pgMar w:top="691" w:right="1152" w:bottom="720" w:left="1152" w:header="720" w:footer="611" w:gutter="0"/>
          <w:cols w:space="720"/>
          <w:docGrid w:linePitch="245"/>
        </w:sectPr>
      </w:pPr>
    </w:p>
    <w:p w14:paraId="1E89C450" w14:textId="4D98652E" w:rsidR="003B7A28" w:rsidRDefault="003B7A2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E0563B" w:rsidRPr="00E0563B">
        <w:rPr>
          <w:rFonts w:asciiTheme="majorBidi" w:hAnsiTheme="majorBidi" w:cstheme="majorBidi" w:hint="cs"/>
          <w:b/>
          <w:bCs/>
          <w:sz w:val="30"/>
          <w:szCs w:val="30"/>
        </w:rPr>
        <w:t>2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B7A28">
        <w:rPr>
          <w:rFonts w:asciiTheme="majorBidi" w:hAnsiTheme="majorBidi"/>
          <w:b/>
          <w:bCs/>
          <w:sz w:val="30"/>
          <w:szCs w:val="30"/>
          <w:cs/>
        </w:rPr>
        <w:t>สัญญาเช่า</w:t>
      </w:r>
    </w:p>
    <w:p w14:paraId="5B25D8F6" w14:textId="0877174C" w:rsidR="003B7A28" w:rsidRPr="00A20E88" w:rsidRDefault="003B7A2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4"/>
          <w:szCs w:val="24"/>
        </w:rPr>
      </w:pPr>
    </w:p>
    <w:p w14:paraId="5BC57AED" w14:textId="1C5C7C19" w:rsidR="006836D7" w:rsidRDefault="006836D7" w:rsidP="00683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836D7">
        <w:rPr>
          <w:rFonts w:asciiTheme="majorBidi" w:hAnsi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23119A22" w14:textId="77777777" w:rsidR="00A20E88" w:rsidRPr="00A20E88" w:rsidRDefault="00A20E88" w:rsidP="00683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/>
          <w:b/>
          <w:bCs/>
          <w:i/>
          <w:iCs/>
          <w:sz w:val="24"/>
          <w:szCs w:val="24"/>
        </w:rPr>
      </w:pPr>
    </w:p>
    <w:p w14:paraId="53059268" w14:textId="702CDB47" w:rsidR="006836D7" w:rsidRPr="00B5391E" w:rsidRDefault="006836D7" w:rsidP="006836D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E33B8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1E33B8">
        <w:rPr>
          <w:rFonts w:ascii="Angsana New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21AEE">
        <w:rPr>
          <w:rFonts w:ascii="Angsana New" w:hAnsi="Angsana New" w:hint="cs"/>
          <w:sz w:val="30"/>
          <w:szCs w:val="30"/>
          <w:cs/>
        </w:rPr>
        <w:t xml:space="preserve">      </w:t>
      </w:r>
      <w:r>
        <w:rPr>
          <w:rFonts w:ascii="Angsana New" w:hAnsi="Angsana New" w:hint="cs"/>
          <w:sz w:val="30"/>
          <w:szCs w:val="30"/>
          <w:cs/>
        </w:rPr>
        <w:t>เมื่อ</w:t>
      </w:r>
      <w:r w:rsidRPr="001E33B8">
        <w:rPr>
          <w:rFonts w:ascii="Angsana New" w:hAnsi="Angsana New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>
        <w:rPr>
          <w:rFonts w:ascii="Angsana New" w:hAnsi="Angsana New" w:hint="cs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17CE7E7E" w14:textId="77777777" w:rsidR="006836D7" w:rsidRPr="00A20E88" w:rsidRDefault="006836D7" w:rsidP="006836D7">
      <w:pPr>
        <w:jc w:val="thaiDistribute"/>
        <w:rPr>
          <w:rFonts w:ascii="Angsana New" w:hAnsi="Angsana New"/>
          <w:sz w:val="24"/>
          <w:szCs w:val="24"/>
        </w:rPr>
      </w:pPr>
    </w:p>
    <w:p w14:paraId="67D77206" w14:textId="7833EF51" w:rsidR="006836D7" w:rsidRPr="001E33B8" w:rsidRDefault="006836D7" w:rsidP="006836D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E33B8">
        <w:rPr>
          <w:rFonts w:ascii="Angsana New" w:hAnsi="Angsana New"/>
          <w:spacing w:val="-4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Pr="001E33B8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4F3E509B" w14:textId="77777777" w:rsidR="006836D7" w:rsidRPr="00A20E88" w:rsidRDefault="006836D7" w:rsidP="00683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24"/>
          <w:szCs w:val="24"/>
          <w:cs/>
        </w:rPr>
      </w:pPr>
    </w:p>
    <w:p w14:paraId="24A730E3" w14:textId="77777777" w:rsidR="006836D7" w:rsidRPr="001E33B8" w:rsidRDefault="006836D7" w:rsidP="006836D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1E33B8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D0B417E" w14:textId="77777777" w:rsidR="006836D7" w:rsidRPr="00A20E88" w:rsidRDefault="006836D7" w:rsidP="006836D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3DC4E1F" w14:textId="6B7DD86E" w:rsidR="006836D7" w:rsidRPr="001E33B8" w:rsidRDefault="006836D7" w:rsidP="006836D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1E33B8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FA6F07">
        <w:rPr>
          <w:rFonts w:asciiTheme="majorBidi" w:hAnsiTheme="majorBidi" w:cstheme="majorBidi" w:hint="cs"/>
          <w:b/>
          <w:sz w:val="30"/>
          <w:szCs w:val="30"/>
          <w:cs/>
        </w:rPr>
        <w:t>เงินจ่ายล่วงหน้ารวมกับต้นทุน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ทางตรงเริ่มแรก</w:t>
      </w:r>
      <w:r w:rsidR="00FA6F07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FA6F07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</w:t>
      </w:r>
      <w:r w:rsidR="0097259B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โอนกรรมสิทธิ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</w:t>
      </w:r>
      <w:r w:rsidRPr="001E33B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เมื่อสิ้นสุดสัญญาเช่า หรือ</w:t>
      </w:r>
      <w:r w:rsidR="0097259B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กลุ่มบริษัทและบริษัทจะใช้สิทธิในการ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ซื้อสินทรัพย์ ในกรณีนี้</w:t>
      </w:r>
      <w:r w:rsidR="0097259B">
        <w:rPr>
          <w:rFonts w:asciiTheme="majorBidi" w:hAnsiTheme="majorBidi" w:cstheme="majorBidi" w:hint="cs"/>
          <w:b/>
          <w:sz w:val="30"/>
          <w:szCs w:val="30"/>
          <w:cs/>
        </w:rPr>
        <w:t>จะบันทึก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ค่าเสื่อมราคาตลอดอายุการใช้ประโยชน์ของสินทรัพย์ที่เช่า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  <w:r w:rsidR="00D36EDC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D36EDC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กลุ่มบริษัทและบริษัทพิจารณาการด้อยค่าของสินทรัพย์สิทธิการใช้ตามที่เปิดเผยในหมายเหตุข้อ </w:t>
      </w:r>
      <w:r w:rsidR="00A20E88">
        <w:rPr>
          <w:rFonts w:asciiTheme="majorBidi" w:eastAsia="Calibri" w:hAnsiTheme="majorBidi" w:cstheme="majorBidi"/>
          <w:sz w:val="30"/>
          <w:szCs w:val="30"/>
        </w:rPr>
        <w:t>11</w:t>
      </w:r>
    </w:p>
    <w:p w14:paraId="65ADE2D0" w14:textId="77777777" w:rsidR="006836D7" w:rsidRPr="00A20E88" w:rsidRDefault="006836D7" w:rsidP="006836D7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24"/>
          <w:szCs w:val="24"/>
        </w:rPr>
      </w:pPr>
    </w:p>
    <w:p w14:paraId="3596DDFF" w14:textId="4D2A9BAE" w:rsidR="006836D7" w:rsidRPr="001E33B8" w:rsidRDefault="006836D7" w:rsidP="006836D7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E33B8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เช่า</w:t>
      </w:r>
      <w:r w:rsidR="0097259B">
        <w:rPr>
          <w:rFonts w:asciiTheme="majorBidi" w:hAnsiTheme="majorBidi" w:cstheme="majorBidi" w:hint="cs"/>
          <w:b/>
          <w:sz w:val="30"/>
          <w:szCs w:val="30"/>
          <w:cs/>
        </w:rPr>
        <w:t xml:space="preserve">ที่ต้องจ่ายทั้งหมดตามสัญญา ทั้งนี้กลุ่มบริษัทและบริษัทใช้อัตราดอกเบี้ยเงินกู้ยืมส่วนเพิ่มของกลุ่มบริษัทและบริษัทในการคิดลดเป็นมูลค่าปัจจุบัน 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97259B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กลุ่มบริษัทและบริษัทกำหนดอัตรา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ดอกเบี้ยเงินกู้ยืมส่วนเพิ่ม</w:t>
      </w:r>
      <w:r w:rsidR="0097259B">
        <w:rPr>
          <w:rFonts w:asciiTheme="majorBidi" w:hAnsiTheme="majorBidi" w:cstheme="majorBidi" w:hint="cs"/>
          <w:b/>
          <w:sz w:val="30"/>
          <w:szCs w:val="30"/>
          <w:cs/>
        </w:rPr>
        <w:t xml:space="preserve"> โดย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7CF53DA" w14:textId="77777777" w:rsidR="006836D7" w:rsidRPr="00A20E88" w:rsidRDefault="006836D7" w:rsidP="006836D7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7D0D8B1" w14:textId="2E7D6DD1" w:rsidR="006836D7" w:rsidRDefault="006836D7" w:rsidP="006836D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97259B">
        <w:rPr>
          <w:rFonts w:asciiTheme="majorBidi" w:hAnsiTheme="majorBidi" w:cstheme="majorBidi" w:hint="cs"/>
          <w:b/>
          <w:sz w:val="30"/>
          <w:szCs w:val="30"/>
          <w:cs/>
        </w:rPr>
        <w:t>วิธี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>ดอกเบี้ยที่แท้จริง และ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 xml:space="preserve">จะถูก          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 เมื่อมีการวัดมูลค่าหนี้สินตามสัญญาเช่าใหม่ จะปรับปรุง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1E33B8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1E33B8">
        <w:rPr>
          <w:rFonts w:asciiTheme="majorBidi" w:hAnsiTheme="majorBidi" w:cstheme="majorBidi"/>
          <w:b/>
          <w:sz w:val="30"/>
          <w:szCs w:val="30"/>
          <w:cs/>
        </w:rPr>
        <w:t xml:space="preserve">ลงจนเป็นศูนย์แล้ว </w:t>
      </w:r>
    </w:p>
    <w:p w14:paraId="5BE5B8B3" w14:textId="2E38202D" w:rsidR="003B7A28" w:rsidRDefault="003B7A28" w:rsidP="003B7A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06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93"/>
        <w:gridCol w:w="1080"/>
        <w:gridCol w:w="180"/>
        <w:gridCol w:w="990"/>
        <w:gridCol w:w="180"/>
        <w:gridCol w:w="1080"/>
        <w:gridCol w:w="180"/>
        <w:gridCol w:w="1080"/>
      </w:tblGrid>
      <w:tr w:rsidR="00A20E88" w:rsidRPr="004719DB" w14:paraId="7FA5903B" w14:textId="77777777" w:rsidTr="005F0414">
        <w:trPr>
          <w:cantSplit/>
          <w:tblHeader/>
        </w:trPr>
        <w:tc>
          <w:tcPr>
            <w:tcW w:w="4293" w:type="dxa"/>
            <w:shd w:val="clear" w:color="auto" w:fill="auto"/>
          </w:tcPr>
          <w:p w14:paraId="7F6B9D66" w14:textId="7E85B64B" w:rsidR="00A20E88" w:rsidRPr="004719DB" w:rsidRDefault="00A20E88" w:rsidP="00A20E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สินทรัพย์สิทธิการใช้</w:t>
            </w:r>
          </w:p>
        </w:tc>
        <w:tc>
          <w:tcPr>
            <w:tcW w:w="2250" w:type="dxa"/>
            <w:gridSpan w:val="3"/>
          </w:tcPr>
          <w:p w14:paraId="5E825B9F" w14:textId="77777777" w:rsidR="00A20E88" w:rsidRPr="004719DB" w:rsidRDefault="00A20E88" w:rsidP="00A20E8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719D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A01CF7B" w14:textId="77777777" w:rsidR="00A20E88" w:rsidRPr="004719DB" w:rsidRDefault="00A20E88" w:rsidP="00A20E8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2819107" w14:textId="77777777" w:rsidR="00A20E88" w:rsidRPr="004719DB" w:rsidRDefault="00A20E88" w:rsidP="00A20E88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719D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20E88" w:rsidRPr="004719DB" w14:paraId="201FEFA3" w14:textId="77777777" w:rsidTr="005F0414">
        <w:trPr>
          <w:cantSplit/>
          <w:tblHeader/>
        </w:trPr>
        <w:tc>
          <w:tcPr>
            <w:tcW w:w="4293" w:type="dxa"/>
            <w:vAlign w:val="bottom"/>
          </w:tcPr>
          <w:p w14:paraId="0D9B2DB5" w14:textId="55E4E660" w:rsidR="00A20E88" w:rsidRPr="001E33B8" w:rsidRDefault="00A20E88" w:rsidP="00A20E8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1E33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080" w:type="dxa"/>
          </w:tcPr>
          <w:p w14:paraId="15353F6A" w14:textId="77777777" w:rsidR="00A20E88" w:rsidRPr="004719DB" w:rsidRDefault="00A20E88" w:rsidP="00A20E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6CE8400" w14:textId="77777777" w:rsidR="00A20E88" w:rsidRPr="004719DB" w:rsidRDefault="00A20E88" w:rsidP="00A20E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BAABA36" w14:textId="77777777" w:rsidR="00A20E88" w:rsidRPr="002A010A" w:rsidRDefault="00A20E88" w:rsidP="00A20E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A010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FB664A9" w14:textId="77777777" w:rsidR="00A20E88" w:rsidRPr="004719DB" w:rsidRDefault="00A20E88" w:rsidP="00A20E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408655" w14:textId="77777777" w:rsidR="00A20E88" w:rsidRPr="004719DB" w:rsidRDefault="00A20E88" w:rsidP="00A20E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D6E23AC" w14:textId="77777777" w:rsidR="00A20E88" w:rsidRPr="004719DB" w:rsidRDefault="00A20E88" w:rsidP="00A20E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5B718D" w14:textId="77777777" w:rsidR="00A20E88" w:rsidRPr="004719DB" w:rsidRDefault="00A20E88" w:rsidP="00A20E8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A20E88" w:rsidRPr="004719DB" w14:paraId="2F1BC1D0" w14:textId="77777777" w:rsidTr="005F0414">
        <w:trPr>
          <w:cantSplit/>
          <w:tblHeader/>
        </w:trPr>
        <w:tc>
          <w:tcPr>
            <w:tcW w:w="4293" w:type="dxa"/>
          </w:tcPr>
          <w:p w14:paraId="043909A6" w14:textId="77777777" w:rsidR="00A20E88" w:rsidRPr="001E33B8" w:rsidRDefault="00A20E88" w:rsidP="00A20E8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B33D915" w14:textId="77777777" w:rsidR="00A20E88" w:rsidRPr="004719DB" w:rsidRDefault="00A20E88" w:rsidP="00A20E8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19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19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71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719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72A7" w:rsidRPr="004719DB" w14:paraId="4FA0B3CC" w14:textId="77777777" w:rsidTr="005F0414">
        <w:trPr>
          <w:cantSplit/>
        </w:trPr>
        <w:tc>
          <w:tcPr>
            <w:tcW w:w="4293" w:type="dxa"/>
          </w:tcPr>
          <w:p w14:paraId="56E71177" w14:textId="30C9AEE0" w:rsidR="007872A7" w:rsidRPr="001E33B8" w:rsidRDefault="007872A7" w:rsidP="007872A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</w:tcPr>
          <w:p w14:paraId="7995F850" w14:textId="37991FE0" w:rsidR="007872A7" w:rsidRPr="004719DB" w:rsidRDefault="007872A7" w:rsidP="002A01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13,986</w:t>
            </w:r>
          </w:p>
        </w:tc>
        <w:tc>
          <w:tcPr>
            <w:tcW w:w="180" w:type="dxa"/>
          </w:tcPr>
          <w:p w14:paraId="09641F75" w14:textId="77777777" w:rsidR="007872A7" w:rsidRPr="004719DB" w:rsidRDefault="007872A7" w:rsidP="007872A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1791DC" w14:textId="193D302A" w:rsidR="007872A7" w:rsidRPr="004719DB" w:rsidRDefault="007872A7" w:rsidP="002A01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19,490</w:t>
            </w:r>
          </w:p>
        </w:tc>
        <w:tc>
          <w:tcPr>
            <w:tcW w:w="180" w:type="dxa"/>
          </w:tcPr>
          <w:p w14:paraId="60439443" w14:textId="77777777" w:rsidR="007872A7" w:rsidRPr="004719DB" w:rsidRDefault="007872A7" w:rsidP="007872A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9BCB66" w14:textId="4184C390" w:rsidR="007872A7" w:rsidRPr="004719DB" w:rsidRDefault="007872A7" w:rsidP="002A01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13,986</w:t>
            </w:r>
          </w:p>
        </w:tc>
        <w:tc>
          <w:tcPr>
            <w:tcW w:w="180" w:type="dxa"/>
          </w:tcPr>
          <w:p w14:paraId="42D6C19A" w14:textId="77777777" w:rsidR="007872A7" w:rsidRPr="004719DB" w:rsidRDefault="007872A7" w:rsidP="007872A7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CDF79A" w14:textId="1D4F398A" w:rsidR="007872A7" w:rsidRPr="004719DB" w:rsidRDefault="007872A7" w:rsidP="002A010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19,490</w:t>
            </w:r>
          </w:p>
        </w:tc>
      </w:tr>
      <w:tr w:rsidR="007872A7" w:rsidRPr="004719DB" w14:paraId="236180B5" w14:textId="77777777" w:rsidTr="005F0414">
        <w:trPr>
          <w:cantSplit/>
        </w:trPr>
        <w:tc>
          <w:tcPr>
            <w:tcW w:w="4293" w:type="dxa"/>
          </w:tcPr>
          <w:p w14:paraId="631E85AE" w14:textId="659DA166" w:rsidR="007872A7" w:rsidRPr="001E33B8" w:rsidRDefault="007872A7" w:rsidP="007872A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3B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FB459F" w14:textId="71B49228" w:rsidR="007872A7" w:rsidRPr="004719DB" w:rsidRDefault="007872A7" w:rsidP="007872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72A7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,673</w:t>
            </w:r>
          </w:p>
        </w:tc>
        <w:tc>
          <w:tcPr>
            <w:tcW w:w="180" w:type="dxa"/>
            <w:vAlign w:val="bottom"/>
          </w:tcPr>
          <w:p w14:paraId="56AA9D55" w14:textId="77777777" w:rsidR="007872A7" w:rsidRPr="004719DB" w:rsidRDefault="007872A7" w:rsidP="007872A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62A509" w14:textId="4178688E" w:rsidR="007872A7" w:rsidRPr="000313B6" w:rsidRDefault="007872A7" w:rsidP="00421A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98,340</w:t>
            </w:r>
          </w:p>
        </w:tc>
        <w:tc>
          <w:tcPr>
            <w:tcW w:w="180" w:type="dxa"/>
            <w:vAlign w:val="bottom"/>
          </w:tcPr>
          <w:p w14:paraId="65623E55" w14:textId="77777777" w:rsidR="007872A7" w:rsidRPr="004719DB" w:rsidRDefault="007872A7" w:rsidP="007872A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FE2A95" w14:textId="75968670" w:rsidR="007872A7" w:rsidRPr="00D70D43" w:rsidRDefault="007872A7" w:rsidP="00421A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7872A7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Pr="00D70D43">
              <w:rPr>
                <w:rFonts w:asciiTheme="majorBidi" w:hAnsiTheme="majorBidi" w:cstheme="majorBidi"/>
                <w:sz w:val="30"/>
                <w:szCs w:val="30"/>
              </w:rPr>
              <w:t>,673</w:t>
            </w:r>
          </w:p>
        </w:tc>
        <w:tc>
          <w:tcPr>
            <w:tcW w:w="180" w:type="dxa"/>
            <w:vAlign w:val="bottom"/>
          </w:tcPr>
          <w:p w14:paraId="25B45898" w14:textId="77777777" w:rsidR="007872A7" w:rsidRPr="004719DB" w:rsidRDefault="007872A7" w:rsidP="007872A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B7771E" w14:textId="59C5F7BC" w:rsidR="007872A7" w:rsidRPr="000313B6" w:rsidRDefault="007872A7" w:rsidP="00421A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98,117</w:t>
            </w:r>
          </w:p>
        </w:tc>
      </w:tr>
      <w:tr w:rsidR="007872A7" w:rsidRPr="004719DB" w14:paraId="075A8F5D" w14:textId="77777777" w:rsidTr="005F0414">
        <w:trPr>
          <w:cantSplit/>
        </w:trPr>
        <w:tc>
          <w:tcPr>
            <w:tcW w:w="4293" w:type="dxa"/>
          </w:tcPr>
          <w:p w14:paraId="6E936C2E" w14:textId="6CC59B50" w:rsidR="007872A7" w:rsidRPr="00A20E88" w:rsidRDefault="007872A7" w:rsidP="007872A7">
            <w:pPr>
              <w:tabs>
                <w:tab w:val="clear" w:pos="680"/>
                <w:tab w:val="clear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20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A050B" w14:textId="3F7EC06C" w:rsidR="007872A7" w:rsidRPr="007872A7" w:rsidRDefault="007872A7" w:rsidP="007872A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72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92,659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9032DE" w14:textId="77777777" w:rsidR="007872A7" w:rsidRPr="007872A7" w:rsidRDefault="007872A7" w:rsidP="007872A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FC2725" w14:textId="70427F76" w:rsidR="007872A7" w:rsidRPr="007872A7" w:rsidRDefault="007872A7" w:rsidP="002A010A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" w:firstLine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1A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117,830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768EA2" w14:textId="77777777" w:rsidR="007872A7" w:rsidRPr="007872A7" w:rsidRDefault="007872A7" w:rsidP="007872A7">
            <w:pPr>
              <w:pStyle w:val="acctfourfigures"/>
              <w:spacing w:line="240" w:lineRule="atLeast"/>
              <w:ind w:right="600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4AAEAD" w14:textId="4FDC0E6B" w:rsidR="007872A7" w:rsidRPr="00421AEE" w:rsidRDefault="007872A7" w:rsidP="00421AE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1A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92,659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1BE3D0" w14:textId="77777777" w:rsidR="007872A7" w:rsidRPr="007872A7" w:rsidRDefault="007872A7" w:rsidP="007872A7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FF688B" w14:textId="072C8BF9" w:rsidR="007872A7" w:rsidRPr="007872A7" w:rsidRDefault="007872A7" w:rsidP="007872A7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,607</w:t>
            </w:r>
          </w:p>
        </w:tc>
      </w:tr>
    </w:tbl>
    <w:p w14:paraId="3A373B56" w14:textId="73EC15AD" w:rsidR="00A20E88" w:rsidRPr="00A20E88" w:rsidRDefault="00A20E88" w:rsidP="003B7A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6EB88EA" w14:textId="0A468882" w:rsidR="003B7A28" w:rsidRPr="00D36EDC" w:rsidRDefault="003B7A28" w:rsidP="003B7A2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D36EDC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Pr="00D36EDC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0563B" w:rsidRPr="00E0563B">
        <w:rPr>
          <w:rFonts w:asciiTheme="majorBidi" w:hAnsiTheme="majorBidi" w:cstheme="majorBidi" w:hint="cs"/>
          <w:spacing w:val="-4"/>
          <w:sz w:val="30"/>
          <w:szCs w:val="30"/>
        </w:rPr>
        <w:t>4</w:t>
      </w:r>
      <w:r w:rsidRPr="00D36E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36EDC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สินทรัพย์สิทธิการใช้ของกลุ่มบริษัทแล</w:t>
      </w:r>
      <w:r w:rsidR="00405C45" w:rsidRPr="00D36EDC">
        <w:rPr>
          <w:rFonts w:asciiTheme="majorBidi" w:hAnsiTheme="majorBidi" w:cstheme="majorBidi" w:hint="cs"/>
          <w:spacing w:val="-4"/>
          <w:sz w:val="30"/>
          <w:szCs w:val="30"/>
          <w:cs/>
        </w:rPr>
        <w:t>ะ</w:t>
      </w:r>
      <w:r w:rsidRPr="00D36EDC">
        <w:rPr>
          <w:rFonts w:asciiTheme="majorBidi" w:hAnsiTheme="majorBidi" w:cstheme="majorBidi"/>
          <w:spacing w:val="-4"/>
          <w:sz w:val="30"/>
          <w:szCs w:val="30"/>
          <w:cs/>
        </w:rPr>
        <w:t>บริษัทเพิ่มขึ้นเป็นจำนวน</w:t>
      </w:r>
      <w:r w:rsidR="00405C45" w:rsidRPr="00D36ED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6E4925">
        <w:rPr>
          <w:rFonts w:asciiTheme="majorBidi" w:hAnsiTheme="majorBidi" w:cstheme="majorBidi"/>
          <w:spacing w:val="-4"/>
          <w:sz w:val="30"/>
          <w:szCs w:val="30"/>
        </w:rPr>
        <w:t>39.90</w:t>
      </w:r>
      <w:r w:rsidR="00405C45" w:rsidRPr="00D36E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36EDC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D36EDC" w:rsidRPr="00D36ED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D36EDC" w:rsidRPr="00D36EDC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D36EDC" w:rsidRPr="00D36ED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2563: </w:t>
      </w:r>
      <w:r w:rsidR="007872A7">
        <w:rPr>
          <w:rFonts w:asciiTheme="majorBidi" w:hAnsiTheme="majorBidi" w:cstheme="majorBidi"/>
          <w:i/>
          <w:iCs/>
          <w:spacing w:val="-4"/>
          <w:sz w:val="30"/>
          <w:szCs w:val="30"/>
        </w:rPr>
        <w:t>97.65</w:t>
      </w:r>
      <w:r w:rsidR="00D36EDC" w:rsidRPr="00D36ED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D36EDC" w:rsidRPr="00D36EDC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D36EDC" w:rsidRPr="00D36EDC">
        <w:rPr>
          <w:rFonts w:asciiTheme="majorBidi" w:hAnsiTheme="majorBidi" w:cstheme="majorBidi" w:hint="cs"/>
          <w:spacing w:val="-4"/>
          <w:sz w:val="30"/>
          <w:szCs w:val="30"/>
          <w:cs/>
        </w:rPr>
        <w:t>)</w:t>
      </w:r>
    </w:p>
    <w:p w14:paraId="64F04356" w14:textId="77777777" w:rsidR="003B7A28" w:rsidRPr="00A20E88" w:rsidRDefault="003B7A28" w:rsidP="003B7A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7F7C76E8" w14:textId="3A629627" w:rsidR="00D0453A" w:rsidRDefault="00D0453A" w:rsidP="00A20E88">
      <w:pPr>
        <w:pStyle w:val="block"/>
        <w:spacing w:after="0"/>
        <w:ind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0453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กลุ่มบริษัทเช่าอาคารหลายแห่งเป็นระยะเวลา </w:t>
      </w:r>
      <w:r w:rsidR="00694B12" w:rsidRPr="00694B12">
        <w:rPr>
          <w:rFonts w:asciiTheme="majorBidi" w:hAnsiTheme="majorBidi" w:cstheme="majorBidi" w:hint="cs"/>
          <w:sz w:val="30"/>
          <w:szCs w:val="30"/>
          <w:lang w:val="en-US" w:bidi="th-TH"/>
        </w:rPr>
        <w:t>3</w:t>
      </w:r>
      <w:r w:rsidRPr="00D0453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73272744" w14:textId="77777777" w:rsidR="00A20E88" w:rsidRPr="00A20E88" w:rsidRDefault="00A20E88" w:rsidP="00A20E88">
      <w:pPr>
        <w:pStyle w:val="block"/>
        <w:spacing w:after="0"/>
        <w:ind w:right="43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90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2"/>
        <w:gridCol w:w="1080"/>
        <w:gridCol w:w="180"/>
        <w:gridCol w:w="990"/>
        <w:gridCol w:w="180"/>
        <w:gridCol w:w="1080"/>
        <w:gridCol w:w="180"/>
        <w:gridCol w:w="1080"/>
      </w:tblGrid>
      <w:tr w:rsidR="003B7A28" w:rsidRPr="004719DB" w14:paraId="29A1743D" w14:textId="77777777" w:rsidTr="005F0414">
        <w:trPr>
          <w:cantSplit/>
          <w:tblHeader/>
        </w:trPr>
        <w:tc>
          <w:tcPr>
            <w:tcW w:w="4302" w:type="dxa"/>
            <w:shd w:val="clear" w:color="auto" w:fill="auto"/>
            <w:vAlign w:val="bottom"/>
          </w:tcPr>
          <w:p w14:paraId="578286C6" w14:textId="77777777" w:rsidR="003B7A28" w:rsidRPr="004719DB" w:rsidRDefault="003B7A28" w:rsidP="002066C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57938DD" w14:textId="4D3465F4" w:rsidR="003B7A28" w:rsidRPr="004719DB" w:rsidRDefault="003B7A28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719D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6875571" w14:textId="77777777" w:rsidR="003B7A28" w:rsidRPr="004719DB" w:rsidRDefault="003B7A28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0E5C41E" w14:textId="21DA022C" w:rsidR="003B7A28" w:rsidRPr="004719DB" w:rsidRDefault="003B7A28" w:rsidP="002066C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719D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B7A28" w:rsidRPr="004719DB" w14:paraId="47490FFD" w14:textId="77777777" w:rsidTr="005F0414">
        <w:trPr>
          <w:cantSplit/>
          <w:tblHeader/>
        </w:trPr>
        <w:tc>
          <w:tcPr>
            <w:tcW w:w="4302" w:type="dxa"/>
          </w:tcPr>
          <w:p w14:paraId="31F50A9F" w14:textId="77777777" w:rsidR="003B7A28" w:rsidRPr="001E33B8" w:rsidRDefault="003B7A28" w:rsidP="002066C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0A55406" w14:textId="038AE415" w:rsidR="003B7A28" w:rsidRPr="004719DB" w:rsidRDefault="000C1B33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19530FE" w14:textId="77777777" w:rsidR="003B7A28" w:rsidRPr="004719DB" w:rsidRDefault="003B7A28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3852656" w14:textId="7EF1EFD0" w:rsidR="003B7A28" w:rsidRPr="004719DB" w:rsidRDefault="000C1B33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61C9593" w14:textId="77777777" w:rsidR="003B7A28" w:rsidRPr="004719DB" w:rsidRDefault="003B7A28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2EFAA" w14:textId="71D094AF" w:rsidR="003B7A28" w:rsidRPr="004719DB" w:rsidRDefault="000C1B33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2D0F644" w14:textId="77777777" w:rsidR="003B7A28" w:rsidRPr="004719DB" w:rsidRDefault="003B7A28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8480AD" w14:textId="6C11F83B" w:rsidR="003B7A28" w:rsidRPr="004719DB" w:rsidRDefault="000C1B33" w:rsidP="002066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3B7A28" w:rsidRPr="004719DB" w14:paraId="15486905" w14:textId="77777777" w:rsidTr="005F0414">
        <w:trPr>
          <w:cantSplit/>
          <w:tblHeader/>
        </w:trPr>
        <w:tc>
          <w:tcPr>
            <w:tcW w:w="4302" w:type="dxa"/>
          </w:tcPr>
          <w:p w14:paraId="58F73E04" w14:textId="74BD47FF" w:rsidR="003B7A28" w:rsidRPr="001E33B8" w:rsidRDefault="003B7A28" w:rsidP="002066C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01308E1" w14:textId="466A3D45" w:rsidR="003B7A28" w:rsidRPr="004719DB" w:rsidRDefault="003B7A28" w:rsidP="002066C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19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35293" w:rsidRPr="004719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719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719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B7A28" w:rsidRPr="004719DB" w14:paraId="4C6C1BFF" w14:textId="77777777" w:rsidTr="005F0414">
        <w:trPr>
          <w:cantSplit/>
        </w:trPr>
        <w:tc>
          <w:tcPr>
            <w:tcW w:w="4302" w:type="dxa"/>
          </w:tcPr>
          <w:p w14:paraId="15F1B105" w14:textId="77777777" w:rsidR="003B7A28" w:rsidRPr="001E33B8" w:rsidRDefault="003B7A28" w:rsidP="002066C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E33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7420DC3D" w14:textId="77777777" w:rsidR="003B7A28" w:rsidRPr="004719DB" w:rsidRDefault="003B7A28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ADFEAE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0300D" w14:textId="77777777" w:rsidR="003B7A28" w:rsidRPr="004719DB" w:rsidRDefault="003B7A28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105092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FAF74" w14:textId="77777777" w:rsidR="003B7A28" w:rsidRPr="004719DB" w:rsidRDefault="003B7A28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2ADABF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69C04" w14:textId="77777777" w:rsidR="003B7A28" w:rsidRPr="004719DB" w:rsidRDefault="003B7A28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A28" w:rsidRPr="004719DB" w14:paraId="47B40297" w14:textId="77777777" w:rsidTr="005F0414">
        <w:trPr>
          <w:cantSplit/>
        </w:trPr>
        <w:tc>
          <w:tcPr>
            <w:tcW w:w="4302" w:type="dxa"/>
          </w:tcPr>
          <w:p w14:paraId="58A6B411" w14:textId="77777777" w:rsidR="003B7A28" w:rsidRPr="001E33B8" w:rsidRDefault="003B7A28" w:rsidP="002066C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3B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E56C60C" w14:textId="77777777" w:rsidR="003B7A28" w:rsidRPr="004719DB" w:rsidRDefault="003B7A28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F873FB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8631D0" w14:textId="77777777" w:rsidR="003B7A28" w:rsidRPr="000313B6" w:rsidRDefault="003B7A28" w:rsidP="000313B6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31B2EE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AA4169" w14:textId="77777777" w:rsidR="003B7A28" w:rsidRPr="004719DB" w:rsidRDefault="003B7A28" w:rsidP="002066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59C10D1" w14:textId="77777777" w:rsidR="003B7A28" w:rsidRPr="004719DB" w:rsidRDefault="003B7A28" w:rsidP="002066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DFA31" w14:textId="77777777" w:rsidR="003B7A28" w:rsidRPr="000313B6" w:rsidRDefault="003B7A28" w:rsidP="000313B6">
            <w:pPr>
              <w:pStyle w:val="acctfourfigures"/>
              <w:tabs>
                <w:tab w:val="clear" w:pos="765"/>
              </w:tabs>
              <w:spacing w:line="240" w:lineRule="atLeast"/>
              <w:ind w:left="-534" w:right="186" w:firstLine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1B33" w:rsidRPr="004719DB" w14:paraId="1500D2EA" w14:textId="77777777" w:rsidTr="005F0414">
        <w:trPr>
          <w:cantSplit/>
        </w:trPr>
        <w:tc>
          <w:tcPr>
            <w:tcW w:w="4302" w:type="dxa"/>
          </w:tcPr>
          <w:p w14:paraId="5FD43E0F" w14:textId="77777777" w:rsidR="000C1B33" w:rsidRPr="001E33B8" w:rsidRDefault="000C1B33" w:rsidP="00222166">
            <w:pPr>
              <w:pStyle w:val="ListParagraph"/>
              <w:numPr>
                <w:ilvl w:val="0"/>
                <w:numId w:val="8"/>
              </w:numPr>
              <w:tabs>
                <w:tab w:val="clear" w:pos="680"/>
                <w:tab w:val="clear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5DB22B" w14:textId="0E5E4D66" w:rsidR="000C1B33" w:rsidRPr="004719DB" w:rsidRDefault="007872A7" w:rsidP="000C1B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890AF6" w14:textId="77777777" w:rsidR="000C1B33" w:rsidRPr="004719DB" w:rsidRDefault="000C1B33" w:rsidP="000C1B3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767C92" w14:textId="649B6909" w:rsidR="000C1B33" w:rsidRPr="000313B6" w:rsidRDefault="000C1B33" w:rsidP="000C1B3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534" w:right="-82" w:firstLine="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95DAE3" w14:textId="63AB02CD" w:rsidR="000C1B33" w:rsidRPr="004719DB" w:rsidRDefault="000C1B33" w:rsidP="000C1B33">
            <w:pPr>
              <w:pStyle w:val="acctfourfigures"/>
              <w:spacing w:line="240" w:lineRule="atLeast"/>
              <w:ind w:right="600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FAF4E2" w14:textId="3B437488" w:rsidR="000C1B33" w:rsidRPr="004719DB" w:rsidRDefault="007872A7" w:rsidP="000C1B3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914157" w14:textId="77777777" w:rsidR="000C1B33" w:rsidRPr="004719DB" w:rsidRDefault="000C1B33" w:rsidP="000C1B3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848C22" w14:textId="397B26AA" w:rsidR="000C1B33" w:rsidRPr="000313B6" w:rsidRDefault="000C1B33" w:rsidP="000C1B3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534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9,353</w:t>
            </w:r>
          </w:p>
        </w:tc>
      </w:tr>
      <w:tr w:rsidR="000C1B33" w:rsidRPr="004719DB" w14:paraId="24169D59" w14:textId="77777777" w:rsidTr="005F0414">
        <w:trPr>
          <w:cantSplit/>
        </w:trPr>
        <w:tc>
          <w:tcPr>
            <w:tcW w:w="4302" w:type="dxa"/>
          </w:tcPr>
          <w:p w14:paraId="6837CD35" w14:textId="77777777" w:rsidR="000C1B33" w:rsidRPr="001E33B8" w:rsidRDefault="000C1B33" w:rsidP="00222166">
            <w:pPr>
              <w:pStyle w:val="ListParagraph"/>
              <w:numPr>
                <w:ilvl w:val="0"/>
                <w:numId w:val="8"/>
              </w:numPr>
              <w:tabs>
                <w:tab w:val="clear" w:pos="680"/>
                <w:tab w:val="clear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C8569A" w14:textId="11AE0028" w:rsidR="000C1B33" w:rsidRPr="004719DB" w:rsidRDefault="007872A7" w:rsidP="000C1B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669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AF1E73" w14:textId="77777777" w:rsidR="000C1B33" w:rsidRPr="004719DB" w:rsidRDefault="000C1B33" w:rsidP="000C1B3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2FE6B5" w14:textId="1E4FE516" w:rsidR="000C1B33" w:rsidRPr="000313B6" w:rsidRDefault="000C1B33" w:rsidP="000C1B3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534" w:right="-82" w:firstLine="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B2B226" w14:textId="77777777" w:rsidR="000C1B33" w:rsidRPr="004719DB" w:rsidRDefault="000C1B33" w:rsidP="000C1B3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695A81" w14:textId="73F2D4B7" w:rsidR="000C1B33" w:rsidRPr="004719DB" w:rsidRDefault="007872A7" w:rsidP="000C1B3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31,261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C20D10" w14:textId="77777777" w:rsidR="000C1B33" w:rsidRPr="004719DB" w:rsidRDefault="000C1B33" w:rsidP="000C1B3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7BDE93" w14:textId="0C241EA8" w:rsidR="000C1B33" w:rsidRPr="000313B6" w:rsidRDefault="000C1B33" w:rsidP="000C1B3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534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20,231</w:t>
            </w:r>
          </w:p>
        </w:tc>
      </w:tr>
      <w:tr w:rsidR="000C1B33" w:rsidRPr="004719DB" w14:paraId="70202CF2" w14:textId="77777777" w:rsidTr="005F0414">
        <w:trPr>
          <w:cantSplit/>
        </w:trPr>
        <w:tc>
          <w:tcPr>
            <w:tcW w:w="4302" w:type="dxa"/>
          </w:tcPr>
          <w:p w14:paraId="5250EE3B" w14:textId="77777777" w:rsidR="000C1B33" w:rsidRPr="001E33B8" w:rsidRDefault="000C1B33" w:rsidP="000C1B3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3B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1E33B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1E33B8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5D03AD5" w14:textId="6B323A24" w:rsidR="000C1B33" w:rsidRPr="004719DB" w:rsidRDefault="007872A7" w:rsidP="000C1B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DB85A" w14:textId="59CD4AFC" w:rsidR="000C1B33" w:rsidRPr="004719DB" w:rsidRDefault="000C1B33" w:rsidP="000C1B3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46064D" w14:textId="740CF7D5" w:rsidR="000C1B33" w:rsidRPr="004719DB" w:rsidRDefault="000C1B33" w:rsidP="000C1B3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534" w:right="-82" w:firstLine="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6C74E4" w14:textId="77777777" w:rsidR="000C1B33" w:rsidRPr="004719DB" w:rsidRDefault="000C1B33" w:rsidP="000C1B3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CD1C27" w14:textId="74944726" w:rsidR="000C1B33" w:rsidRPr="004719DB" w:rsidRDefault="007872A7" w:rsidP="000C1B3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BDEF63" w14:textId="77777777" w:rsidR="000C1B33" w:rsidRPr="004719DB" w:rsidRDefault="000C1B33" w:rsidP="000C1B3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95A679" w14:textId="2EE015A7" w:rsidR="000C1B33" w:rsidRPr="000313B6" w:rsidRDefault="000C1B33" w:rsidP="000C1B3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534" w:right="-7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2,908</w:t>
            </w:r>
          </w:p>
        </w:tc>
      </w:tr>
      <w:tr w:rsidR="000C1B33" w:rsidRPr="004719DB" w14:paraId="563F1111" w14:textId="77777777" w:rsidTr="005F0414">
        <w:trPr>
          <w:cantSplit/>
        </w:trPr>
        <w:tc>
          <w:tcPr>
            <w:tcW w:w="4302" w:type="dxa"/>
            <w:shd w:val="clear" w:color="auto" w:fill="auto"/>
          </w:tcPr>
          <w:p w14:paraId="1D693A93" w14:textId="77777777" w:rsidR="000C1B33" w:rsidRPr="001E33B8" w:rsidRDefault="000C1B33" w:rsidP="000C1B3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E33B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  <w:shd w:val="clear" w:color="auto" w:fill="auto"/>
          </w:tcPr>
          <w:p w14:paraId="68F8DA37" w14:textId="21B35DA6" w:rsidR="000C1B33" w:rsidRPr="00676259" w:rsidRDefault="007872A7" w:rsidP="000C1B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D84E64" w14:textId="77777777" w:rsidR="000C1B33" w:rsidRPr="004719DB" w:rsidRDefault="000C1B33" w:rsidP="000C1B3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442712" w14:textId="1BDD168A" w:rsidR="000C1B33" w:rsidRPr="004719DB" w:rsidRDefault="000C1B33" w:rsidP="000C1B3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534" w:right="-82" w:firstLine="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9BC816" w14:textId="77777777" w:rsidR="000C1B33" w:rsidRPr="004719DB" w:rsidRDefault="000C1B33" w:rsidP="000C1B3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57D912" w14:textId="34AFB7F8" w:rsidR="000C1B33" w:rsidRPr="004719DB" w:rsidRDefault="007872A7" w:rsidP="000C1B3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2F62B9" w14:textId="77777777" w:rsidR="000C1B33" w:rsidRPr="004719DB" w:rsidRDefault="000C1B33" w:rsidP="000C1B3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EB5595" w14:textId="7FDEE688" w:rsidR="000C1B33" w:rsidRPr="004719DB" w:rsidRDefault="000C1B33" w:rsidP="000C1B3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534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4,955</w:t>
            </w:r>
          </w:p>
        </w:tc>
      </w:tr>
      <w:tr w:rsidR="000C1B33" w:rsidRPr="004719DB" w14:paraId="3E7E4115" w14:textId="77777777" w:rsidTr="005F0414">
        <w:trPr>
          <w:cantSplit/>
        </w:trPr>
        <w:tc>
          <w:tcPr>
            <w:tcW w:w="4302" w:type="dxa"/>
            <w:shd w:val="clear" w:color="auto" w:fill="auto"/>
          </w:tcPr>
          <w:p w14:paraId="56480AE5" w14:textId="77777777" w:rsidR="000C1B33" w:rsidRDefault="000C1B33" w:rsidP="000C1B3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7625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</w:t>
            </w:r>
          </w:p>
          <w:p w14:paraId="4C7E8E25" w14:textId="453EFCCB" w:rsidR="000C1B33" w:rsidRPr="00676259" w:rsidRDefault="000C1B33" w:rsidP="000C1B3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76259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ที่มีมูลค่าต่ำ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1FFA88" w14:textId="5B008A70" w:rsidR="000C1B33" w:rsidRPr="004719DB" w:rsidRDefault="007872A7" w:rsidP="000C1B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DB0C20" w14:textId="77777777" w:rsidR="000C1B33" w:rsidRPr="004719DB" w:rsidRDefault="000C1B33" w:rsidP="000C1B3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6CDD80" w14:textId="6E42580F" w:rsidR="000C1B33" w:rsidRPr="004719DB" w:rsidRDefault="000C1B33" w:rsidP="000C1B3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534" w:right="-82" w:firstLine="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7A41FB" w14:textId="77777777" w:rsidR="000C1B33" w:rsidRPr="004719DB" w:rsidRDefault="000C1B33" w:rsidP="000C1B3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4202CA" w14:textId="78B563C4" w:rsidR="000C1B33" w:rsidRPr="004719DB" w:rsidRDefault="007872A7" w:rsidP="000C1B3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71D999" w14:textId="77777777" w:rsidR="000C1B33" w:rsidRPr="004719DB" w:rsidRDefault="000C1B33" w:rsidP="000C1B3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B590BB" w14:textId="7B9A787C" w:rsidR="000C1B33" w:rsidRPr="004719DB" w:rsidRDefault="000C1B33" w:rsidP="000C1B3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534" w:right="-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</w:tr>
    </w:tbl>
    <w:p w14:paraId="6EFFCEDE" w14:textId="77777777" w:rsidR="003B7A28" w:rsidRPr="00A20E88" w:rsidRDefault="003B7A28" w:rsidP="003B7A28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66B00DE3" w14:textId="24A4513F" w:rsidR="003B7A28" w:rsidRPr="004719DB" w:rsidRDefault="003B7A28" w:rsidP="003B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  <w:r w:rsidRPr="00D0453A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D0453A">
        <w:rPr>
          <w:rFonts w:ascii="Angsana New" w:hAnsi="Angsana New"/>
          <w:sz w:val="30"/>
          <w:szCs w:val="30"/>
        </w:rPr>
        <w:t>256</w:t>
      </w:r>
      <w:r w:rsidR="000C1B33">
        <w:rPr>
          <w:rFonts w:ascii="Angsana New" w:hAnsi="Angsana New"/>
          <w:sz w:val="30"/>
          <w:szCs w:val="30"/>
        </w:rPr>
        <w:t>4</w:t>
      </w:r>
      <w:r w:rsidRPr="00D0453A">
        <w:rPr>
          <w:rFonts w:ascii="Angsana New" w:hAnsi="Angsana New"/>
          <w:sz w:val="30"/>
          <w:szCs w:val="30"/>
        </w:rPr>
        <w:t xml:space="preserve"> </w:t>
      </w:r>
      <w:r w:rsidRPr="00D0453A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D0453A">
        <w:rPr>
          <w:rFonts w:ascii="Angsana New" w:hAnsi="Angsana New" w:hint="cs"/>
          <w:sz w:val="30"/>
          <w:szCs w:val="30"/>
          <w:cs/>
        </w:rPr>
        <w:t>ของ</w:t>
      </w:r>
      <w:r w:rsidRPr="00D0453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D0453A">
        <w:rPr>
          <w:rFonts w:ascii="Angsana New" w:hAnsi="Angsana New"/>
          <w:sz w:val="30"/>
          <w:szCs w:val="30"/>
          <w:cs/>
        </w:rPr>
        <w:t xml:space="preserve"> </w:t>
      </w:r>
      <w:r w:rsidRPr="005F0414">
        <w:rPr>
          <w:rFonts w:ascii="Angsana New" w:hAnsi="Angsana New"/>
          <w:sz w:val="30"/>
          <w:szCs w:val="30"/>
          <w:cs/>
        </w:rPr>
        <w:t xml:space="preserve">มีจำนวน </w:t>
      </w:r>
      <w:r w:rsidR="005F0414">
        <w:rPr>
          <w:rFonts w:ascii="Angsana New" w:hAnsi="Angsana New"/>
          <w:sz w:val="30"/>
          <w:szCs w:val="30"/>
        </w:rPr>
        <w:t>59.46</w:t>
      </w:r>
      <w:r w:rsidRPr="005F0414">
        <w:rPr>
          <w:rFonts w:ascii="Angsana New" w:hAnsi="Angsana New"/>
          <w:sz w:val="30"/>
          <w:szCs w:val="30"/>
        </w:rPr>
        <w:t xml:space="preserve"> </w:t>
      </w:r>
      <w:r w:rsidRPr="005F0414">
        <w:rPr>
          <w:rFonts w:ascii="Angsana New" w:hAnsi="Angsana New"/>
          <w:sz w:val="30"/>
          <w:szCs w:val="30"/>
          <w:cs/>
        </w:rPr>
        <w:t>ล้านบาท</w:t>
      </w:r>
      <w:r w:rsidRPr="005F0414">
        <w:rPr>
          <w:rFonts w:ascii="Angsana New" w:hAnsi="Angsana New"/>
          <w:sz w:val="30"/>
          <w:szCs w:val="30"/>
        </w:rPr>
        <w:t xml:space="preserve"> </w:t>
      </w:r>
      <w:r w:rsidRPr="005F0414">
        <w:rPr>
          <w:rFonts w:ascii="Angsana New" w:hAnsi="Angsana New"/>
          <w:sz w:val="30"/>
          <w:szCs w:val="30"/>
          <w:cs/>
        </w:rPr>
        <w:t xml:space="preserve">และ </w:t>
      </w:r>
      <w:r w:rsidR="005F0414">
        <w:rPr>
          <w:rFonts w:ascii="Angsana New" w:hAnsi="Angsana New"/>
          <w:sz w:val="30"/>
          <w:szCs w:val="30"/>
        </w:rPr>
        <w:t>41.81</w:t>
      </w:r>
      <w:r w:rsidRPr="00D0453A">
        <w:rPr>
          <w:rFonts w:ascii="Angsana New" w:hAnsi="Angsana New"/>
          <w:sz w:val="30"/>
          <w:szCs w:val="30"/>
        </w:rPr>
        <w:t xml:space="preserve"> </w:t>
      </w:r>
      <w:r w:rsidRPr="00D0453A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D36EDC">
        <w:rPr>
          <w:rFonts w:ascii="Angsana New" w:hAnsi="Angsana New" w:hint="cs"/>
          <w:sz w:val="30"/>
          <w:szCs w:val="30"/>
          <w:cs/>
        </w:rPr>
        <w:t xml:space="preserve"> </w:t>
      </w:r>
      <w:r w:rsidR="00D36EDC" w:rsidRPr="00D36EDC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D36EDC" w:rsidRPr="00D36ED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2563: </w:t>
      </w:r>
      <w:r w:rsidR="002C2C22">
        <w:rPr>
          <w:rFonts w:asciiTheme="majorBidi" w:hAnsiTheme="majorBidi" w:cstheme="majorBidi"/>
          <w:i/>
          <w:iCs/>
          <w:spacing w:val="-4"/>
          <w:sz w:val="30"/>
          <w:szCs w:val="30"/>
        </w:rPr>
        <w:t>41.22</w:t>
      </w:r>
      <w:r w:rsidR="00D36EDC" w:rsidRPr="00D36ED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D36EDC" w:rsidRPr="00D36EDC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2C2C2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2C2C22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และ </w:t>
      </w:r>
      <w:r w:rsidR="002C2C22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40.14 </w:t>
      </w:r>
      <w:r w:rsidR="002C2C22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 ตามลำดับ</w:t>
      </w:r>
      <w:r w:rsidR="00D36EDC" w:rsidRPr="00D36EDC">
        <w:rPr>
          <w:rFonts w:asciiTheme="majorBidi" w:hAnsiTheme="majorBidi" w:cstheme="majorBidi" w:hint="cs"/>
          <w:spacing w:val="-4"/>
          <w:sz w:val="30"/>
          <w:szCs w:val="30"/>
          <w:cs/>
        </w:rPr>
        <w:t>)</w:t>
      </w:r>
    </w:p>
    <w:p w14:paraId="5BE38A0A" w14:textId="77777777" w:rsidR="0041665E" w:rsidRPr="00A20E88" w:rsidRDefault="0041665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0"/>
          <w:szCs w:val="20"/>
        </w:rPr>
      </w:pPr>
    </w:p>
    <w:p w14:paraId="0AA2CF98" w14:textId="561BEB57" w:rsidR="00B47187" w:rsidRPr="00B50CB6" w:rsidRDefault="00694B1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94B12">
        <w:rPr>
          <w:rFonts w:asciiTheme="majorBidi" w:hAnsiTheme="majorBidi" w:cstheme="majorBidi" w:hint="cs"/>
          <w:b/>
          <w:bCs/>
          <w:sz w:val="30"/>
          <w:szCs w:val="30"/>
        </w:rPr>
        <w:t>1</w:t>
      </w:r>
      <w:r w:rsidR="00D17B87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47187" w:rsidRPr="00B50CB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B47187" w:rsidRPr="007014A8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สินทรัพย์ไม่มีตัวตน</w:t>
      </w:r>
    </w:p>
    <w:p w14:paraId="2302B843" w14:textId="0E2891F2" w:rsidR="007014A8" w:rsidRPr="00A20E88" w:rsidRDefault="007014A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7F2BDC5F" w14:textId="4D618B6F" w:rsidR="00D36EDC" w:rsidRDefault="00D36EDC" w:rsidP="00D36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836D7">
        <w:rPr>
          <w:rFonts w:asciiTheme="majorBidi" w:hAnsi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322EEEE0" w14:textId="77777777" w:rsidR="00A20E88" w:rsidRPr="00A20E88" w:rsidRDefault="00A20E88" w:rsidP="00D36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/>
          <w:b/>
          <w:bCs/>
          <w:i/>
          <w:iCs/>
          <w:sz w:val="20"/>
          <w:szCs w:val="20"/>
        </w:rPr>
      </w:pPr>
    </w:p>
    <w:p w14:paraId="09EC5A34" w14:textId="14524945" w:rsidR="00D36EDC" w:rsidRPr="00C14593" w:rsidRDefault="00D36EDC" w:rsidP="00D36ED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</w:t>
      </w:r>
      <w:r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C14593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กลุ่มบริษัทและบริษัทพิจารณาการด้อยค่าของสินทรัพย์ไม่</w:t>
      </w:r>
      <w:r w:rsidRPr="00A20E88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มีตัวตนตามที่เปิดเผยในหมายเหตุข้อ </w:t>
      </w:r>
      <w:r w:rsidR="00A20E88" w:rsidRPr="00A20E88">
        <w:rPr>
          <w:rFonts w:asciiTheme="majorBidi" w:eastAsia="Calibri" w:hAnsiTheme="majorBidi" w:cstheme="majorBidi"/>
          <w:sz w:val="30"/>
          <w:szCs w:val="30"/>
        </w:rPr>
        <w:t>11</w:t>
      </w:r>
    </w:p>
    <w:p w14:paraId="4A3D80C4" w14:textId="19FFA551" w:rsidR="0041665E" w:rsidRPr="00455AD5" w:rsidRDefault="00D36EDC" w:rsidP="0041665E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lastRenderedPageBreak/>
        <w:t>ค่าตัดจำหน่าย</w:t>
      </w:r>
      <w:r>
        <w:rPr>
          <w:rFonts w:asciiTheme="majorBidi" w:hAnsiTheme="majorBidi" w:cstheme="majorBidi" w:hint="cs"/>
          <w:sz w:val="30"/>
          <w:szCs w:val="30"/>
          <w:cs/>
        </w:rPr>
        <w:t>คำนวณโดย</w:t>
      </w:r>
      <w:r w:rsidRPr="00C14593">
        <w:rPr>
          <w:rFonts w:asciiTheme="majorBidi" w:hAnsiTheme="majorBidi" w:cstheme="majorBidi"/>
          <w:sz w:val="30"/>
          <w:szCs w:val="30"/>
          <w:cs/>
        </w:rPr>
        <w:t>วิธีเส้นตรง</w:t>
      </w:r>
      <w:r w:rsidR="0041665E">
        <w:rPr>
          <w:rFonts w:asciiTheme="majorBidi" w:hAnsiTheme="majorBidi" w:cstheme="majorBidi" w:hint="cs"/>
          <w:sz w:val="30"/>
          <w:szCs w:val="30"/>
          <w:cs/>
        </w:rPr>
        <w:t>ตามระยะเวลา</w:t>
      </w:r>
      <w:r w:rsidRPr="00C14593">
        <w:rPr>
          <w:rFonts w:asciiTheme="majorBidi" w:hAnsiTheme="majorBidi" w:cstheme="majorBidi"/>
          <w:sz w:val="30"/>
          <w:szCs w:val="30"/>
          <w:cs/>
        </w:rPr>
        <w:t>ที่คาดว่าจะได้รับประโยชน์จากสินทรัพย์</w:t>
      </w:r>
      <w:r w:rsidR="0041665E">
        <w:rPr>
          <w:rFonts w:asciiTheme="majorBidi" w:hAnsiTheme="majorBidi" w:cstheme="majorBidi" w:hint="cs"/>
          <w:sz w:val="30"/>
          <w:szCs w:val="30"/>
          <w:cs/>
        </w:rPr>
        <w:t>ไม่มีตัวตนและรับรู้ในกำไรหรือขาดทุน ประมาณการ</w:t>
      </w:r>
      <w:r w:rsidRPr="00C14593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</w:t>
      </w:r>
      <w:r w:rsidR="0041665E">
        <w:rPr>
          <w:rFonts w:asciiTheme="majorBidi" w:hAnsiTheme="majorBidi" w:cstheme="majorBidi" w:hint="cs"/>
          <w:sz w:val="30"/>
          <w:szCs w:val="30"/>
          <w:cs/>
        </w:rPr>
        <w:t xml:space="preserve">ของค่าลิขสิทธิ์ซอฟต์แวร์จำนวน </w:t>
      </w:r>
      <w:r w:rsidR="0041665E">
        <w:rPr>
          <w:rFonts w:asciiTheme="majorBidi" w:hAnsiTheme="majorBidi" w:cstheme="majorBidi"/>
          <w:sz w:val="30"/>
          <w:szCs w:val="30"/>
        </w:rPr>
        <w:t xml:space="preserve">3 </w:t>
      </w:r>
      <w:r w:rsidR="0041665E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41665E">
        <w:rPr>
          <w:rFonts w:asciiTheme="majorBidi" w:hAnsiTheme="majorBidi" w:cstheme="majorBidi"/>
          <w:sz w:val="30"/>
          <w:szCs w:val="30"/>
        </w:rPr>
        <w:t xml:space="preserve">10 </w:t>
      </w:r>
      <w:r w:rsidR="0041665E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901194">
        <w:rPr>
          <w:rFonts w:asciiTheme="majorBidi" w:hAnsiTheme="majorBidi" w:cstheme="majorBidi"/>
          <w:sz w:val="30"/>
          <w:szCs w:val="30"/>
        </w:rPr>
        <w:t xml:space="preserve"> </w:t>
      </w:r>
      <w:r w:rsidR="0090119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901194" w:rsidRPr="00344305">
        <w:rPr>
          <w:rFonts w:asciiTheme="majorBidi" w:hAnsiTheme="majorBidi" w:cstheme="majorBidi"/>
          <w:sz w:val="30"/>
          <w:szCs w:val="30"/>
          <w:cs/>
        </w:rPr>
        <w:t>ไม่คิดค่</w:t>
      </w:r>
      <w:r w:rsidR="00F079B2">
        <w:rPr>
          <w:rFonts w:asciiTheme="majorBidi" w:hAnsiTheme="majorBidi" w:cstheme="majorBidi" w:hint="cs"/>
          <w:sz w:val="30"/>
          <w:szCs w:val="30"/>
          <w:cs/>
        </w:rPr>
        <w:t>าตัดจำหน่าย</w:t>
      </w:r>
      <w:r w:rsidR="00901194" w:rsidRPr="00344305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901194">
        <w:rPr>
          <w:rFonts w:asciiTheme="majorBidi" w:hAnsiTheme="majorBidi" w:cstheme="majorBidi" w:hint="cs"/>
          <w:sz w:val="30"/>
          <w:szCs w:val="30"/>
          <w:cs/>
        </w:rPr>
        <w:t>ซอฟต์แวร์คอมพิวเตอร์ระหว่างพัฒนา</w:t>
      </w:r>
    </w:p>
    <w:p w14:paraId="6DA33C6C" w14:textId="2A51E782" w:rsidR="0041665E" w:rsidRDefault="0041665E" w:rsidP="00D36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62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3312"/>
        <w:gridCol w:w="990"/>
        <w:gridCol w:w="1440"/>
        <w:gridCol w:w="270"/>
        <w:gridCol w:w="1440"/>
        <w:gridCol w:w="270"/>
        <w:gridCol w:w="1440"/>
      </w:tblGrid>
      <w:tr w:rsidR="00997FD8" w:rsidRPr="004179E1" w14:paraId="5FB4549A" w14:textId="77777777" w:rsidTr="00390D9E">
        <w:trPr>
          <w:tblHeader/>
        </w:trPr>
        <w:tc>
          <w:tcPr>
            <w:tcW w:w="3312" w:type="dxa"/>
          </w:tcPr>
          <w:p w14:paraId="3A63A51A" w14:textId="77777777" w:rsidR="00997FD8" w:rsidRPr="004179E1" w:rsidRDefault="00997FD8" w:rsidP="0039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BC1AA38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2F3D5A0C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97FD8" w:rsidRPr="004179E1" w14:paraId="5444E778" w14:textId="77777777" w:rsidTr="00390D9E">
        <w:trPr>
          <w:tblHeader/>
        </w:trPr>
        <w:tc>
          <w:tcPr>
            <w:tcW w:w="3312" w:type="dxa"/>
          </w:tcPr>
          <w:p w14:paraId="241E7469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BC4739F" w14:textId="76CE53E7" w:rsidR="00997FD8" w:rsidRPr="004179E1" w:rsidRDefault="00997FD8" w:rsidP="0034430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B40DF6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887A06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E0222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4B6E8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C9B2FB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E412B6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AEAD8D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97FD8" w:rsidRPr="004179E1" w14:paraId="48F43B41" w14:textId="77777777" w:rsidTr="00390D9E">
        <w:trPr>
          <w:tblHeader/>
        </w:trPr>
        <w:tc>
          <w:tcPr>
            <w:tcW w:w="3312" w:type="dxa"/>
          </w:tcPr>
          <w:p w14:paraId="7270BA23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A1BEDB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shd w:val="clear" w:color="auto" w:fill="auto"/>
            <w:vAlign w:val="bottom"/>
          </w:tcPr>
          <w:p w14:paraId="6330247A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7FD8" w:rsidRPr="004179E1" w14:paraId="6E0B4664" w14:textId="77777777" w:rsidTr="00390D9E">
        <w:tc>
          <w:tcPr>
            <w:tcW w:w="3312" w:type="dxa"/>
          </w:tcPr>
          <w:p w14:paraId="5C920BC5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69DA78A1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5D83A43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3FFAAD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8808CA0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9F9E6F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48DC6AB" w14:textId="77777777" w:rsidR="00997FD8" w:rsidRPr="004179E1" w:rsidRDefault="00997FD8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1B33" w:rsidRPr="002C1A39" w14:paraId="3AF5ACBB" w14:textId="77777777" w:rsidTr="001E33B8">
        <w:tc>
          <w:tcPr>
            <w:tcW w:w="3312" w:type="dxa"/>
            <w:shd w:val="clear" w:color="auto" w:fill="auto"/>
          </w:tcPr>
          <w:p w14:paraId="419853FA" w14:textId="4F07CB1A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0BDA7C29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4C1701" w14:textId="17E5574B" w:rsidR="000C1B33" w:rsidRPr="000C1B33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C1B33">
              <w:rPr>
                <w:rFonts w:asciiTheme="majorBidi" w:hAnsiTheme="majorBidi" w:cstheme="majorBidi"/>
                <w:sz w:val="30"/>
                <w:szCs w:val="30"/>
              </w:rPr>
              <w:t>51,533</w:t>
            </w:r>
          </w:p>
        </w:tc>
        <w:tc>
          <w:tcPr>
            <w:tcW w:w="270" w:type="dxa"/>
            <w:shd w:val="clear" w:color="auto" w:fill="auto"/>
          </w:tcPr>
          <w:p w14:paraId="111B6612" w14:textId="77777777" w:rsidR="000C1B33" w:rsidRPr="000C1B33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2778CF" w14:textId="7D2EB0BB" w:rsidR="000C1B33" w:rsidRPr="000C1B33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C1B33">
              <w:rPr>
                <w:rFonts w:asciiTheme="majorBidi" w:hAnsiTheme="majorBidi" w:cstheme="majorBidi"/>
                <w:sz w:val="30"/>
                <w:szCs w:val="30"/>
              </w:rPr>
              <w:t xml:space="preserve"> 93</w:t>
            </w:r>
          </w:p>
        </w:tc>
        <w:tc>
          <w:tcPr>
            <w:tcW w:w="270" w:type="dxa"/>
            <w:shd w:val="clear" w:color="auto" w:fill="auto"/>
          </w:tcPr>
          <w:p w14:paraId="7C5286D8" w14:textId="77777777" w:rsidR="000C1B33" w:rsidRPr="000C1B33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0C1105" w14:textId="1FA0E378" w:rsidR="000C1B33" w:rsidRPr="000C1B33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C1B33">
              <w:rPr>
                <w:rFonts w:asciiTheme="majorBidi" w:hAnsiTheme="majorBidi" w:cstheme="majorBidi"/>
                <w:sz w:val="30"/>
                <w:szCs w:val="30"/>
              </w:rPr>
              <w:t>51,626</w:t>
            </w:r>
          </w:p>
        </w:tc>
      </w:tr>
      <w:tr w:rsidR="000C1B33" w:rsidRPr="002C1A39" w14:paraId="594E785E" w14:textId="77777777" w:rsidTr="001E33B8">
        <w:tc>
          <w:tcPr>
            <w:tcW w:w="3312" w:type="dxa"/>
          </w:tcPr>
          <w:p w14:paraId="7DF05972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08A4709D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88E00E" w14:textId="7FF5683B" w:rsidR="000C1B33" w:rsidRPr="00FC1027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1,638</w:t>
            </w:r>
          </w:p>
        </w:tc>
        <w:tc>
          <w:tcPr>
            <w:tcW w:w="270" w:type="dxa"/>
            <w:shd w:val="clear" w:color="auto" w:fill="auto"/>
          </w:tcPr>
          <w:p w14:paraId="33083ACD" w14:textId="77777777" w:rsidR="000C1B33" w:rsidRPr="00FC1027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C48969" w14:textId="6F85EA2A" w:rsidR="000C1B33" w:rsidRPr="00FC1027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1,224</w:t>
            </w:r>
          </w:p>
        </w:tc>
        <w:tc>
          <w:tcPr>
            <w:tcW w:w="270" w:type="dxa"/>
            <w:shd w:val="clear" w:color="auto" w:fill="auto"/>
          </w:tcPr>
          <w:p w14:paraId="57D87129" w14:textId="77777777" w:rsidR="000C1B33" w:rsidRPr="00FC1027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7A20F1" w14:textId="4EBCC122" w:rsidR="000C1B33" w:rsidRPr="00FC1027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2,862</w:t>
            </w:r>
          </w:p>
        </w:tc>
      </w:tr>
      <w:tr w:rsidR="000C1B33" w:rsidRPr="002C1A39" w14:paraId="118C7294" w14:textId="77777777" w:rsidTr="001E33B8">
        <w:tc>
          <w:tcPr>
            <w:tcW w:w="3312" w:type="dxa"/>
          </w:tcPr>
          <w:p w14:paraId="69DB5C73" w14:textId="3F1DA8FE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14:paraId="1F769207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CCDFC0" w14:textId="46E214B7" w:rsidR="000C1B33" w:rsidRPr="00FC1027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14:paraId="28B08DFC" w14:textId="77777777" w:rsidR="000C1B33" w:rsidRPr="00FC1027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43D018" w14:textId="6CC39BB9" w:rsidR="000C1B33" w:rsidRPr="00FC1027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(260)</w:t>
            </w:r>
          </w:p>
        </w:tc>
        <w:tc>
          <w:tcPr>
            <w:tcW w:w="270" w:type="dxa"/>
            <w:shd w:val="clear" w:color="auto" w:fill="auto"/>
          </w:tcPr>
          <w:p w14:paraId="7C92F07F" w14:textId="77777777" w:rsidR="000C1B33" w:rsidRPr="00FC1027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2138CA" w14:textId="7359AFD4" w:rsidR="000C1B33" w:rsidRPr="00FC1027" w:rsidRDefault="000C1B33" w:rsidP="000C1B33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1B33" w:rsidRPr="004179E1" w14:paraId="0C0E9FD5" w14:textId="77777777" w:rsidTr="00390D9E">
        <w:tc>
          <w:tcPr>
            <w:tcW w:w="3312" w:type="dxa"/>
            <w:shd w:val="clear" w:color="auto" w:fill="auto"/>
          </w:tcPr>
          <w:p w14:paraId="1535AE84" w14:textId="2F174D1B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774B6D3" w14:textId="12D2D353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63969152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33159" w14:textId="52BB3D2B" w:rsidR="000C1B33" w:rsidRPr="00FC1027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53,431</w:t>
            </w:r>
          </w:p>
        </w:tc>
        <w:tc>
          <w:tcPr>
            <w:tcW w:w="270" w:type="dxa"/>
            <w:shd w:val="clear" w:color="auto" w:fill="auto"/>
          </w:tcPr>
          <w:p w14:paraId="7BF8FE11" w14:textId="77777777" w:rsidR="000C1B33" w:rsidRPr="00FC1027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7D11B" w14:textId="74267CD9" w:rsidR="000C1B33" w:rsidRPr="00FC1027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1,057</w:t>
            </w:r>
          </w:p>
        </w:tc>
        <w:tc>
          <w:tcPr>
            <w:tcW w:w="270" w:type="dxa"/>
            <w:shd w:val="clear" w:color="auto" w:fill="auto"/>
          </w:tcPr>
          <w:p w14:paraId="6A5DC742" w14:textId="77777777" w:rsidR="000C1B33" w:rsidRPr="00FC1027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20FA3" w14:textId="0390960F" w:rsidR="000C1B33" w:rsidRPr="00FC1027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54,488</w:t>
            </w:r>
          </w:p>
        </w:tc>
      </w:tr>
      <w:tr w:rsidR="000C1B33" w:rsidRPr="004179E1" w14:paraId="07C51557" w14:textId="77777777" w:rsidTr="001E33B8">
        <w:tc>
          <w:tcPr>
            <w:tcW w:w="3312" w:type="dxa"/>
          </w:tcPr>
          <w:p w14:paraId="28166A06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EEE3221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F6320" w14:textId="584C96F7" w:rsidR="000C1B33" w:rsidRPr="00FC1027" w:rsidRDefault="00EB6422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270" w:type="dxa"/>
            <w:shd w:val="clear" w:color="auto" w:fill="auto"/>
          </w:tcPr>
          <w:p w14:paraId="5F5AC273" w14:textId="77777777" w:rsidR="000C1B33" w:rsidRPr="00FC1027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E2B17C" w14:textId="17A581E2" w:rsidR="000C1B33" w:rsidRPr="00FC1027" w:rsidRDefault="00365119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1,382</w:t>
            </w:r>
          </w:p>
        </w:tc>
        <w:tc>
          <w:tcPr>
            <w:tcW w:w="270" w:type="dxa"/>
            <w:shd w:val="clear" w:color="auto" w:fill="auto"/>
          </w:tcPr>
          <w:p w14:paraId="0EBFB79E" w14:textId="40DDB756" w:rsidR="000C1B33" w:rsidRPr="00FC1027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F3EC82" w14:textId="26B669D4" w:rsidR="000C1B33" w:rsidRPr="00FC1027" w:rsidRDefault="00365119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1,705</w:t>
            </w:r>
          </w:p>
        </w:tc>
      </w:tr>
      <w:tr w:rsidR="000C1B33" w:rsidRPr="004179E1" w14:paraId="4D2BC221" w14:textId="77777777" w:rsidTr="001E33B8">
        <w:tc>
          <w:tcPr>
            <w:tcW w:w="3312" w:type="dxa"/>
          </w:tcPr>
          <w:p w14:paraId="6F4B2FCE" w14:textId="16DF616A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14:paraId="3275DE09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D3BDD5" w14:textId="07D02967" w:rsidR="000C1B33" w:rsidRPr="00FC1027" w:rsidRDefault="00EB6422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365119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270" w:type="dxa"/>
            <w:shd w:val="clear" w:color="auto" w:fill="auto"/>
          </w:tcPr>
          <w:p w14:paraId="4C2687EB" w14:textId="77777777" w:rsidR="000C1B33" w:rsidRPr="00FC1027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391FCE" w14:textId="03E7168E" w:rsidR="000C1B33" w:rsidRPr="00FC1027" w:rsidRDefault="00365119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(2,429)</w:t>
            </w:r>
          </w:p>
        </w:tc>
        <w:tc>
          <w:tcPr>
            <w:tcW w:w="270" w:type="dxa"/>
            <w:shd w:val="clear" w:color="auto" w:fill="auto"/>
          </w:tcPr>
          <w:p w14:paraId="13860F16" w14:textId="77777777" w:rsidR="000C1B33" w:rsidRPr="00FC1027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FD6C2D" w14:textId="16A41000" w:rsidR="000C1B33" w:rsidRPr="00FC1027" w:rsidRDefault="00365119" w:rsidP="00365119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1B33" w:rsidRPr="004179E1" w14:paraId="0211D9CC" w14:textId="77777777" w:rsidTr="001E33B8">
        <w:tc>
          <w:tcPr>
            <w:tcW w:w="3312" w:type="dxa"/>
            <w:shd w:val="clear" w:color="auto" w:fill="auto"/>
          </w:tcPr>
          <w:p w14:paraId="25D21688" w14:textId="09798C25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07B71BCD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C734F" w14:textId="0DE9673C" w:rsidR="000C1B33" w:rsidRPr="00FC1027" w:rsidRDefault="00365119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56,183</w:t>
            </w:r>
          </w:p>
        </w:tc>
        <w:tc>
          <w:tcPr>
            <w:tcW w:w="270" w:type="dxa"/>
            <w:shd w:val="clear" w:color="auto" w:fill="auto"/>
          </w:tcPr>
          <w:p w14:paraId="34407225" w14:textId="77777777" w:rsidR="000C1B33" w:rsidRPr="00FC1027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7C41E" w14:textId="2F3B9988" w:rsidR="000C1B33" w:rsidRPr="00FC1027" w:rsidRDefault="00365119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2DB8219" w14:textId="77777777" w:rsidR="000C1B33" w:rsidRPr="00FC1027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AD2B2" w14:textId="3B589C0D" w:rsidR="000C1B33" w:rsidRPr="00FC1027" w:rsidRDefault="00365119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56,193</w:t>
            </w:r>
          </w:p>
        </w:tc>
      </w:tr>
      <w:tr w:rsidR="000C1B33" w:rsidRPr="004179E1" w14:paraId="3D103739" w14:textId="77777777" w:rsidTr="00390D9E">
        <w:tc>
          <w:tcPr>
            <w:tcW w:w="3312" w:type="dxa"/>
            <w:shd w:val="clear" w:color="auto" w:fill="auto"/>
          </w:tcPr>
          <w:p w14:paraId="26FDBD7B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5AE010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FBCA2" w14:textId="77777777" w:rsidR="000C1B33" w:rsidRPr="00FC1027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A483D7" w14:textId="77777777" w:rsidR="000C1B33" w:rsidRPr="00FC1027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2CC04" w14:textId="77777777" w:rsidR="000C1B33" w:rsidRPr="00FC1027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396111" w14:textId="77777777" w:rsidR="000C1B33" w:rsidRPr="00FC1027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D71B7" w14:textId="77777777" w:rsidR="000C1B33" w:rsidRPr="00FC1027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1B33" w:rsidRPr="004179E1" w14:paraId="11E4EC2B" w14:textId="77777777" w:rsidTr="00390D9E">
        <w:tc>
          <w:tcPr>
            <w:tcW w:w="3312" w:type="dxa"/>
            <w:shd w:val="clear" w:color="auto" w:fill="auto"/>
          </w:tcPr>
          <w:p w14:paraId="10326543" w14:textId="11BF0C13" w:rsidR="000C1B33" w:rsidRPr="004179E1" w:rsidRDefault="000C1B33" w:rsidP="00873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90" w:type="dxa"/>
          </w:tcPr>
          <w:p w14:paraId="78637029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994E01" w14:textId="77777777" w:rsidR="000C1B33" w:rsidRPr="00FC1027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525155" w14:textId="77777777" w:rsidR="000C1B33" w:rsidRPr="00FC1027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0702F8" w14:textId="77777777" w:rsidR="000C1B33" w:rsidRPr="00FC1027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09BCCF" w14:textId="77777777" w:rsidR="000C1B33" w:rsidRPr="00FC1027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9D2D6F" w14:textId="77777777" w:rsidR="000C1B33" w:rsidRPr="00FC1027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1B33" w:rsidRPr="004179E1" w14:paraId="2F5CC636" w14:textId="77777777" w:rsidTr="001E33B8">
        <w:tc>
          <w:tcPr>
            <w:tcW w:w="3312" w:type="dxa"/>
            <w:shd w:val="clear" w:color="auto" w:fill="auto"/>
          </w:tcPr>
          <w:p w14:paraId="1644F661" w14:textId="48B26551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6EACA906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A522BF" w14:textId="71A75D25" w:rsidR="000C1B33" w:rsidRPr="00873BBE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873BBE">
              <w:rPr>
                <w:rFonts w:asciiTheme="majorBidi" w:hAnsiTheme="majorBidi" w:cstheme="majorBidi"/>
                <w:sz w:val="30"/>
                <w:szCs w:val="30"/>
              </w:rPr>
              <w:t>17,999</w:t>
            </w:r>
          </w:p>
        </w:tc>
        <w:tc>
          <w:tcPr>
            <w:tcW w:w="270" w:type="dxa"/>
            <w:shd w:val="clear" w:color="auto" w:fill="auto"/>
          </w:tcPr>
          <w:p w14:paraId="6732EFD9" w14:textId="77777777" w:rsidR="000C1B33" w:rsidRPr="00873BBE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28386B" w14:textId="5E420A62" w:rsidR="000C1B33" w:rsidRPr="00873BBE" w:rsidRDefault="000C1B33" w:rsidP="000C1B33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873BB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091985" w14:textId="77777777" w:rsidR="000C1B33" w:rsidRPr="00873BBE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24C315" w14:textId="44FAF0DA" w:rsidR="000C1B33" w:rsidRPr="00873BBE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873BBE">
              <w:rPr>
                <w:rFonts w:asciiTheme="majorBidi" w:hAnsiTheme="majorBidi" w:cstheme="majorBidi"/>
                <w:sz w:val="30"/>
                <w:szCs w:val="30"/>
              </w:rPr>
              <w:t>17,999</w:t>
            </w:r>
          </w:p>
        </w:tc>
      </w:tr>
      <w:tr w:rsidR="000C1B33" w:rsidRPr="004179E1" w14:paraId="1A083D04" w14:textId="77777777" w:rsidTr="001E33B8">
        <w:tc>
          <w:tcPr>
            <w:tcW w:w="3312" w:type="dxa"/>
            <w:shd w:val="clear" w:color="auto" w:fill="auto"/>
          </w:tcPr>
          <w:p w14:paraId="152CC755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71E7C6D1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31FAB" w14:textId="36726420" w:rsidR="000C1B33" w:rsidRPr="00FC1027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36F6C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2B2CB46" w14:textId="77777777" w:rsidR="000C1B33" w:rsidRPr="00FC1027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D0256" w14:textId="5F1A36DB" w:rsidR="000C1B33" w:rsidRPr="00FC1027" w:rsidRDefault="000C1B33" w:rsidP="000C1B33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36F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BF8924" w14:textId="77777777" w:rsidR="000C1B33" w:rsidRPr="00FC1027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CF323" w14:textId="161F4AD6" w:rsidR="000C1B33" w:rsidRPr="00FC1027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36F6C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C1B33" w:rsidRPr="004179E1" w14:paraId="24395891" w14:textId="77777777" w:rsidTr="001E33B8">
        <w:tc>
          <w:tcPr>
            <w:tcW w:w="3312" w:type="dxa"/>
            <w:shd w:val="clear" w:color="auto" w:fill="auto"/>
          </w:tcPr>
          <w:p w14:paraId="13B9CAF4" w14:textId="4C04FC41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59AB9CC0" w14:textId="2FE95CD9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27A94EBD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5C0D7" w14:textId="4986A93E" w:rsidR="000C1B33" w:rsidRPr="004179E1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F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B83D611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81B7A" w14:textId="4E177D86" w:rsidR="000C1B33" w:rsidRPr="00F018C1" w:rsidRDefault="000C1B33" w:rsidP="000C1B33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F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02CDDF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0A07A" w14:textId="76375AE3" w:rsidR="000C1B33" w:rsidRPr="004179E1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F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0C1B33" w:rsidRPr="004179E1" w14:paraId="6CBCFB47" w14:textId="77777777" w:rsidTr="001E33B8">
        <w:tc>
          <w:tcPr>
            <w:tcW w:w="3312" w:type="dxa"/>
            <w:shd w:val="clear" w:color="auto" w:fill="auto"/>
          </w:tcPr>
          <w:p w14:paraId="4707755D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042E3D97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C94B87" w14:textId="57B81DED" w:rsidR="000C1B33" w:rsidRPr="00736F6C" w:rsidRDefault="00365119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5,294</w:t>
            </w:r>
          </w:p>
        </w:tc>
        <w:tc>
          <w:tcPr>
            <w:tcW w:w="270" w:type="dxa"/>
            <w:shd w:val="clear" w:color="auto" w:fill="auto"/>
          </w:tcPr>
          <w:p w14:paraId="59632D84" w14:textId="77777777" w:rsidR="000C1B33" w:rsidRPr="00736F6C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D618FD" w14:textId="647EEB98" w:rsidR="000C1B33" w:rsidRPr="00736F6C" w:rsidRDefault="00365119" w:rsidP="00EA091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897B4D" w14:textId="77777777" w:rsidR="000C1B33" w:rsidRPr="00736F6C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4C0732" w14:textId="21C30266" w:rsidR="000C1B33" w:rsidRPr="00736F6C" w:rsidRDefault="00365119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5,294</w:t>
            </w:r>
          </w:p>
        </w:tc>
      </w:tr>
      <w:tr w:rsidR="000C1B33" w:rsidRPr="004179E1" w14:paraId="7CBCED7E" w14:textId="77777777" w:rsidTr="001E33B8">
        <w:tc>
          <w:tcPr>
            <w:tcW w:w="3312" w:type="dxa"/>
            <w:shd w:val="clear" w:color="auto" w:fill="auto"/>
          </w:tcPr>
          <w:p w14:paraId="66B2C0C3" w14:textId="3E3A2282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7299DA78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27245" w14:textId="3366B1BA" w:rsidR="000C1B33" w:rsidRPr="00736F6C" w:rsidRDefault="00365119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28,393</w:t>
            </w:r>
          </w:p>
        </w:tc>
        <w:tc>
          <w:tcPr>
            <w:tcW w:w="270" w:type="dxa"/>
            <w:shd w:val="clear" w:color="auto" w:fill="auto"/>
          </w:tcPr>
          <w:p w14:paraId="64369DD3" w14:textId="77777777" w:rsidR="000C1B33" w:rsidRPr="00736F6C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1A2E9" w14:textId="75A2304D" w:rsidR="000C1B33" w:rsidRPr="00736F6C" w:rsidRDefault="00365119" w:rsidP="00EA091B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E396C4" w14:textId="77777777" w:rsidR="000C1B33" w:rsidRPr="00736F6C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BBA0B" w14:textId="62D6C45A" w:rsidR="000C1B33" w:rsidRPr="00736F6C" w:rsidRDefault="00365119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28,393</w:t>
            </w:r>
          </w:p>
        </w:tc>
      </w:tr>
      <w:tr w:rsidR="000C1B33" w:rsidRPr="004179E1" w14:paraId="0589015D" w14:textId="77777777" w:rsidTr="00390D9E">
        <w:tc>
          <w:tcPr>
            <w:tcW w:w="3312" w:type="dxa"/>
            <w:shd w:val="clear" w:color="auto" w:fill="auto"/>
          </w:tcPr>
          <w:p w14:paraId="76EFEF23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B605ED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8CED3" w14:textId="77777777" w:rsidR="000C1B33" w:rsidRPr="008D354B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035695" w14:textId="77777777" w:rsidR="000C1B33" w:rsidRPr="008D354B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D7B8D" w14:textId="77777777" w:rsidR="000C1B33" w:rsidRPr="008D354B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19BFDE" w14:textId="77777777" w:rsidR="000C1B33" w:rsidRPr="008D354B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27400" w14:textId="77777777" w:rsidR="000C1B33" w:rsidRPr="008D354B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1B33" w:rsidRPr="004179E1" w14:paraId="78494536" w14:textId="77777777" w:rsidTr="00390D9E">
        <w:tc>
          <w:tcPr>
            <w:tcW w:w="3312" w:type="dxa"/>
            <w:shd w:val="clear" w:color="auto" w:fill="auto"/>
          </w:tcPr>
          <w:p w14:paraId="74060CB2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2722068C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349691" w14:textId="77777777" w:rsidR="000C1B33" w:rsidRPr="008D354B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8121A8" w14:textId="77777777" w:rsidR="000C1B33" w:rsidRPr="008D354B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F4C980" w14:textId="77777777" w:rsidR="000C1B33" w:rsidRPr="008D354B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E3186E" w14:textId="77777777" w:rsidR="000C1B33" w:rsidRPr="008D354B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2D0C9A" w14:textId="77777777" w:rsidR="000C1B33" w:rsidRPr="008D354B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1B33" w:rsidRPr="004179E1" w14:paraId="5F1011A2" w14:textId="77777777" w:rsidTr="001E33B8">
        <w:tc>
          <w:tcPr>
            <w:tcW w:w="3312" w:type="dxa"/>
            <w:shd w:val="clear" w:color="auto" w:fill="auto"/>
          </w:tcPr>
          <w:p w14:paraId="2DF11D95" w14:textId="62D89B34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1608A570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6C832E" w14:textId="6CCF8D8C" w:rsidR="000C1B33" w:rsidRPr="004179E1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30,332</w:t>
            </w:r>
          </w:p>
        </w:tc>
        <w:tc>
          <w:tcPr>
            <w:tcW w:w="270" w:type="dxa"/>
            <w:shd w:val="clear" w:color="auto" w:fill="auto"/>
          </w:tcPr>
          <w:p w14:paraId="7DF13EFE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0A9AD3" w14:textId="5E4520BB" w:rsidR="000C1B33" w:rsidRPr="004179E1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1,057</w:t>
            </w:r>
          </w:p>
        </w:tc>
        <w:tc>
          <w:tcPr>
            <w:tcW w:w="270" w:type="dxa"/>
            <w:shd w:val="clear" w:color="auto" w:fill="auto"/>
          </w:tcPr>
          <w:p w14:paraId="50E25091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39A232" w14:textId="79B5818F" w:rsidR="000C1B33" w:rsidRPr="004179E1" w:rsidRDefault="000C1B33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31,389</w:t>
            </w:r>
          </w:p>
        </w:tc>
      </w:tr>
      <w:tr w:rsidR="000C1B33" w:rsidRPr="004179E1" w14:paraId="139949CA" w14:textId="77777777" w:rsidTr="001E33B8">
        <w:tc>
          <w:tcPr>
            <w:tcW w:w="3312" w:type="dxa"/>
            <w:shd w:val="clear" w:color="auto" w:fill="auto"/>
          </w:tcPr>
          <w:p w14:paraId="068159E8" w14:textId="3201CABF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2B62DBE5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0191B" w14:textId="484AB8D9" w:rsidR="000C1B33" w:rsidRPr="004179E1" w:rsidRDefault="00365119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27,790</w:t>
            </w:r>
          </w:p>
        </w:tc>
        <w:tc>
          <w:tcPr>
            <w:tcW w:w="270" w:type="dxa"/>
            <w:shd w:val="clear" w:color="auto" w:fill="auto"/>
          </w:tcPr>
          <w:p w14:paraId="55301459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9779E" w14:textId="7D814D49" w:rsidR="000C1B33" w:rsidRPr="0005619A" w:rsidRDefault="00365119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4BEC7B6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004664" w14:textId="4BB85A86" w:rsidR="000C1B33" w:rsidRPr="004179E1" w:rsidRDefault="00365119" w:rsidP="000C1B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</w:t>
            </w:r>
            <w:r w:rsidR="00EA0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7AB08D97" w14:textId="38DA2FF5" w:rsidR="007014A8" w:rsidRDefault="007014A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3312"/>
        <w:gridCol w:w="990"/>
        <w:gridCol w:w="1440"/>
        <w:gridCol w:w="270"/>
        <w:gridCol w:w="1440"/>
        <w:gridCol w:w="270"/>
        <w:gridCol w:w="1440"/>
      </w:tblGrid>
      <w:tr w:rsidR="005F462E" w:rsidRPr="004179E1" w14:paraId="5D3DC15C" w14:textId="77777777" w:rsidTr="00390D9E">
        <w:trPr>
          <w:tblHeader/>
        </w:trPr>
        <w:tc>
          <w:tcPr>
            <w:tcW w:w="3312" w:type="dxa"/>
          </w:tcPr>
          <w:p w14:paraId="37A3B32B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E1D3E4F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14C824F0" w14:textId="10459CEC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462E" w:rsidRPr="004179E1" w14:paraId="3DD86BCE" w14:textId="77777777" w:rsidTr="00390D9E">
        <w:trPr>
          <w:tblHeader/>
        </w:trPr>
        <w:tc>
          <w:tcPr>
            <w:tcW w:w="3312" w:type="dxa"/>
          </w:tcPr>
          <w:p w14:paraId="252FCCC7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51A6C6" w14:textId="6475A9D8" w:rsidR="005F462E" w:rsidRPr="004179E1" w:rsidRDefault="005F462E" w:rsidP="0034430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704AC47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vAlign w:val="bottom"/>
          </w:tcPr>
          <w:p w14:paraId="195202A0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3B7E00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270" w:type="dxa"/>
            <w:vAlign w:val="bottom"/>
          </w:tcPr>
          <w:p w14:paraId="575DC9F3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E4CEA5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F462E" w:rsidRPr="004179E1" w14:paraId="5D1DD1A2" w14:textId="77777777" w:rsidTr="00390D9E">
        <w:trPr>
          <w:tblHeader/>
        </w:trPr>
        <w:tc>
          <w:tcPr>
            <w:tcW w:w="3312" w:type="dxa"/>
          </w:tcPr>
          <w:p w14:paraId="32AC8BD6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7D6DF5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4088D9F1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462E" w:rsidRPr="004179E1" w14:paraId="030D4D9F" w14:textId="77777777" w:rsidTr="00390D9E">
        <w:tc>
          <w:tcPr>
            <w:tcW w:w="3312" w:type="dxa"/>
          </w:tcPr>
          <w:p w14:paraId="5C0020F2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0BFCCFBD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15F4C2C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F9E91D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170A8B3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04801E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9B3D55D" w14:textId="77777777" w:rsidR="005F462E" w:rsidRPr="004179E1" w:rsidRDefault="005F462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1B33" w:rsidRPr="004179E1" w14:paraId="1E4D61E9" w14:textId="77777777" w:rsidTr="00390D9E">
        <w:tc>
          <w:tcPr>
            <w:tcW w:w="3312" w:type="dxa"/>
            <w:shd w:val="clear" w:color="auto" w:fill="auto"/>
          </w:tcPr>
          <w:p w14:paraId="3067718E" w14:textId="669B7FB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0563B" w:rsidRPr="00E0563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0B7C0F30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AE7559" w14:textId="0525C7BC" w:rsidR="000C1B33" w:rsidRPr="00AE2EF4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E2EF4">
              <w:rPr>
                <w:rFonts w:asciiTheme="majorBidi" w:hAnsiTheme="majorBidi" w:cstheme="majorBidi"/>
                <w:sz w:val="30"/>
                <w:szCs w:val="30"/>
              </w:rPr>
              <w:t>50,549</w:t>
            </w:r>
          </w:p>
        </w:tc>
        <w:tc>
          <w:tcPr>
            <w:tcW w:w="270" w:type="dxa"/>
            <w:shd w:val="clear" w:color="auto" w:fill="auto"/>
          </w:tcPr>
          <w:p w14:paraId="52D8A39C" w14:textId="77777777" w:rsidR="000C1B33" w:rsidRPr="00AE2EF4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096E10" w14:textId="7338AE03" w:rsidR="000C1B33" w:rsidRPr="00AE2EF4" w:rsidRDefault="000C1B33" w:rsidP="000C1B33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E2E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D04635" w14:textId="77777777" w:rsidR="000C1B33" w:rsidRPr="00AE2EF4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225CC3" w14:textId="0C715D1F" w:rsidR="000C1B33" w:rsidRPr="00AE2EF4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E2EF4">
              <w:rPr>
                <w:rFonts w:asciiTheme="majorBidi" w:hAnsiTheme="majorBidi" w:cstheme="majorBidi"/>
                <w:sz w:val="30"/>
                <w:szCs w:val="30"/>
              </w:rPr>
              <w:t>50,549</w:t>
            </w:r>
          </w:p>
        </w:tc>
      </w:tr>
      <w:tr w:rsidR="000C1B33" w:rsidRPr="004179E1" w14:paraId="0326D754" w14:textId="77777777" w:rsidTr="00390D9E">
        <w:tc>
          <w:tcPr>
            <w:tcW w:w="3312" w:type="dxa"/>
          </w:tcPr>
          <w:p w14:paraId="19B1DC8C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766AEFA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462D3D" w14:textId="5F16EB79" w:rsidR="000C1B33" w:rsidRPr="00F018C1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1,447</w:t>
            </w:r>
          </w:p>
        </w:tc>
        <w:tc>
          <w:tcPr>
            <w:tcW w:w="270" w:type="dxa"/>
            <w:shd w:val="clear" w:color="auto" w:fill="auto"/>
          </w:tcPr>
          <w:p w14:paraId="3D424F35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E57A1F" w14:textId="7CFA5E6D" w:rsidR="000C1B33" w:rsidRPr="00F018C1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1,047</w:t>
            </w:r>
          </w:p>
        </w:tc>
        <w:tc>
          <w:tcPr>
            <w:tcW w:w="270" w:type="dxa"/>
            <w:shd w:val="clear" w:color="auto" w:fill="auto"/>
          </w:tcPr>
          <w:p w14:paraId="058AD740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705983" w14:textId="697C7871" w:rsidR="000C1B33" w:rsidRPr="004179E1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2,494</w:t>
            </w:r>
          </w:p>
        </w:tc>
      </w:tr>
      <w:tr w:rsidR="000C1B33" w:rsidRPr="004179E1" w14:paraId="0CE24447" w14:textId="77777777" w:rsidTr="001C5574">
        <w:trPr>
          <w:trHeight w:val="70"/>
        </w:trPr>
        <w:tc>
          <w:tcPr>
            <w:tcW w:w="3312" w:type="dxa"/>
            <w:shd w:val="clear" w:color="auto" w:fill="auto"/>
          </w:tcPr>
          <w:p w14:paraId="156DD03E" w14:textId="58164BD2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E2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30DA8CCD" w14:textId="42A73005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C5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4B5869BE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6C6CB" w14:textId="6725750B" w:rsidR="000C1B33" w:rsidRPr="004179E1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51,996</w:t>
            </w:r>
          </w:p>
        </w:tc>
        <w:tc>
          <w:tcPr>
            <w:tcW w:w="270" w:type="dxa"/>
            <w:shd w:val="clear" w:color="auto" w:fill="auto"/>
          </w:tcPr>
          <w:p w14:paraId="15953C81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504A3" w14:textId="230819B7" w:rsidR="000C1B33" w:rsidRPr="004179E1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1,047</w:t>
            </w:r>
          </w:p>
        </w:tc>
        <w:tc>
          <w:tcPr>
            <w:tcW w:w="270" w:type="dxa"/>
            <w:shd w:val="clear" w:color="auto" w:fill="auto"/>
          </w:tcPr>
          <w:p w14:paraId="677FB5A8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BF8BD" w14:textId="08CF387B" w:rsidR="000C1B33" w:rsidRPr="004179E1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53,043</w:t>
            </w:r>
          </w:p>
        </w:tc>
      </w:tr>
      <w:tr w:rsidR="000C1B33" w:rsidRPr="004179E1" w14:paraId="3735419F" w14:textId="77777777" w:rsidTr="001E33B8">
        <w:tc>
          <w:tcPr>
            <w:tcW w:w="3312" w:type="dxa"/>
          </w:tcPr>
          <w:p w14:paraId="5F62148F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50BB97B3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B3517" w14:textId="0F88B086" w:rsidR="000C1B33" w:rsidRPr="00365119" w:rsidRDefault="00365119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270" w:type="dxa"/>
            <w:shd w:val="clear" w:color="auto" w:fill="auto"/>
          </w:tcPr>
          <w:p w14:paraId="2AF096C9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D57848" w14:textId="3FCCE565" w:rsidR="000C1B33" w:rsidRPr="004179E1" w:rsidRDefault="00365119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1,382</w:t>
            </w:r>
          </w:p>
        </w:tc>
        <w:tc>
          <w:tcPr>
            <w:tcW w:w="270" w:type="dxa"/>
            <w:shd w:val="clear" w:color="auto" w:fill="auto"/>
          </w:tcPr>
          <w:p w14:paraId="1A744524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8D279A" w14:textId="02889C3C" w:rsidR="000C1B33" w:rsidRPr="004179E1" w:rsidRDefault="00365119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1,705</w:t>
            </w:r>
          </w:p>
        </w:tc>
      </w:tr>
      <w:tr w:rsidR="00365119" w:rsidRPr="004179E1" w14:paraId="5601BE0F" w14:textId="77777777" w:rsidTr="001E33B8">
        <w:tc>
          <w:tcPr>
            <w:tcW w:w="3312" w:type="dxa"/>
          </w:tcPr>
          <w:p w14:paraId="2C57B941" w14:textId="19F45CE9" w:rsidR="00365119" w:rsidRPr="004179E1" w:rsidRDefault="00365119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14:paraId="3C6AC6FC" w14:textId="77777777" w:rsidR="00365119" w:rsidRPr="004179E1" w:rsidRDefault="00365119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607940" w14:textId="49D6500E" w:rsidR="00365119" w:rsidRPr="00F018C1" w:rsidRDefault="00365119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2,429</w:t>
            </w:r>
          </w:p>
        </w:tc>
        <w:tc>
          <w:tcPr>
            <w:tcW w:w="270" w:type="dxa"/>
            <w:shd w:val="clear" w:color="auto" w:fill="auto"/>
          </w:tcPr>
          <w:p w14:paraId="7B1885EE" w14:textId="77777777" w:rsidR="00365119" w:rsidRPr="004179E1" w:rsidRDefault="00365119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D6FB10" w14:textId="0DECF6D3" w:rsidR="00365119" w:rsidRPr="004179E1" w:rsidRDefault="00365119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(2,429)</w:t>
            </w:r>
          </w:p>
        </w:tc>
        <w:tc>
          <w:tcPr>
            <w:tcW w:w="270" w:type="dxa"/>
            <w:shd w:val="clear" w:color="auto" w:fill="auto"/>
          </w:tcPr>
          <w:p w14:paraId="306A7B8A" w14:textId="77777777" w:rsidR="00365119" w:rsidRPr="004179E1" w:rsidRDefault="00365119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12382D" w14:textId="4DDE6224" w:rsidR="00365119" w:rsidRPr="004179E1" w:rsidRDefault="00365119" w:rsidP="005450D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1B33" w:rsidRPr="004179E1" w14:paraId="27AA6F03" w14:textId="77777777" w:rsidTr="001E33B8">
        <w:tc>
          <w:tcPr>
            <w:tcW w:w="3312" w:type="dxa"/>
            <w:shd w:val="clear" w:color="auto" w:fill="auto"/>
          </w:tcPr>
          <w:p w14:paraId="3A6A3B14" w14:textId="08F9D2C4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C5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18693EF7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0A26B" w14:textId="0EC467CD" w:rsidR="000C1B33" w:rsidRPr="004179E1" w:rsidRDefault="00365119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54,748</w:t>
            </w:r>
          </w:p>
        </w:tc>
        <w:tc>
          <w:tcPr>
            <w:tcW w:w="270" w:type="dxa"/>
            <w:shd w:val="clear" w:color="auto" w:fill="auto"/>
          </w:tcPr>
          <w:p w14:paraId="30738364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466B9" w14:textId="56C5AB68" w:rsidR="000C1B33" w:rsidRPr="00873BBE" w:rsidRDefault="00365119" w:rsidP="00873BBE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B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65B5CE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C5735" w14:textId="03A3DA9F" w:rsidR="000C1B33" w:rsidRPr="004179E1" w:rsidRDefault="00365119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54,748</w:t>
            </w:r>
          </w:p>
        </w:tc>
      </w:tr>
      <w:tr w:rsidR="000C1B33" w:rsidRPr="004179E1" w14:paraId="61E12682" w14:textId="77777777" w:rsidTr="00390D9E">
        <w:tc>
          <w:tcPr>
            <w:tcW w:w="3312" w:type="dxa"/>
            <w:shd w:val="clear" w:color="auto" w:fill="auto"/>
          </w:tcPr>
          <w:p w14:paraId="50718926" w14:textId="2C543050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EA76673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20D9C" w14:textId="77777777" w:rsidR="000C1B33" w:rsidRPr="004179E1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30E1D3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458C8" w14:textId="77777777" w:rsidR="000C1B33" w:rsidRPr="004179E1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DED788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F6561" w14:textId="77777777" w:rsidR="000C1B33" w:rsidRPr="004179E1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1B33" w:rsidRPr="004179E1" w14:paraId="2F16D707" w14:textId="77777777" w:rsidTr="00390D9E">
        <w:tc>
          <w:tcPr>
            <w:tcW w:w="3312" w:type="dxa"/>
            <w:shd w:val="clear" w:color="auto" w:fill="auto"/>
          </w:tcPr>
          <w:p w14:paraId="31F8B58D" w14:textId="23722C9B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90" w:type="dxa"/>
          </w:tcPr>
          <w:p w14:paraId="2D59BBC3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F75DE0" w14:textId="77777777" w:rsidR="000C1B33" w:rsidRPr="004179E1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D9271B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BDEA49" w14:textId="77777777" w:rsidR="000C1B33" w:rsidRPr="00CE7124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D1C432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606532" w14:textId="77777777" w:rsidR="000C1B33" w:rsidRPr="004179E1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1B33" w:rsidRPr="004179E1" w14:paraId="08BA7C7D" w14:textId="77777777" w:rsidTr="001E33B8">
        <w:tc>
          <w:tcPr>
            <w:tcW w:w="3312" w:type="dxa"/>
            <w:shd w:val="clear" w:color="auto" w:fill="auto"/>
          </w:tcPr>
          <w:p w14:paraId="1A43FECD" w14:textId="14061D4A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0563B" w:rsidRPr="00E0563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3D92B2BC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93038F" w14:textId="4AF0106D" w:rsidR="000C1B33" w:rsidRPr="00FC5B10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C5B10">
              <w:rPr>
                <w:rFonts w:asciiTheme="majorBidi" w:hAnsiTheme="majorBidi" w:cstheme="majorBidi"/>
                <w:sz w:val="30"/>
                <w:szCs w:val="30"/>
              </w:rPr>
              <w:t>17,855</w:t>
            </w:r>
          </w:p>
        </w:tc>
        <w:tc>
          <w:tcPr>
            <w:tcW w:w="270" w:type="dxa"/>
            <w:shd w:val="clear" w:color="auto" w:fill="auto"/>
          </w:tcPr>
          <w:p w14:paraId="16FC476A" w14:textId="77777777" w:rsidR="000C1B33" w:rsidRPr="00FC5B10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4C6567" w14:textId="4C7F978A" w:rsidR="000C1B33" w:rsidRPr="00FC5B10" w:rsidRDefault="000C1B33" w:rsidP="000C1B33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C5B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DB0D96" w14:textId="77777777" w:rsidR="000C1B33" w:rsidRPr="00FC5B10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A52649" w14:textId="5CF8B1C8" w:rsidR="000C1B33" w:rsidRPr="00FC5B10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C5B10">
              <w:rPr>
                <w:rFonts w:asciiTheme="majorBidi" w:hAnsiTheme="majorBidi" w:cstheme="majorBidi"/>
                <w:sz w:val="30"/>
                <w:szCs w:val="30"/>
              </w:rPr>
              <w:t>17,855</w:t>
            </w:r>
          </w:p>
        </w:tc>
      </w:tr>
      <w:tr w:rsidR="000C1B33" w:rsidRPr="004179E1" w14:paraId="6854F8E6" w14:textId="77777777" w:rsidTr="001E33B8">
        <w:tc>
          <w:tcPr>
            <w:tcW w:w="3312" w:type="dxa"/>
            <w:shd w:val="clear" w:color="auto" w:fill="auto"/>
          </w:tcPr>
          <w:p w14:paraId="75468333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2D2439C8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C1A06A" w14:textId="000EC2B0" w:rsidR="000C1B33" w:rsidRPr="004179E1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4,990</w:t>
            </w:r>
          </w:p>
        </w:tc>
        <w:tc>
          <w:tcPr>
            <w:tcW w:w="270" w:type="dxa"/>
            <w:shd w:val="clear" w:color="auto" w:fill="auto"/>
          </w:tcPr>
          <w:p w14:paraId="1E33C2E0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C7BFFA" w14:textId="759A5A0A" w:rsidR="000C1B33" w:rsidRPr="004179E1" w:rsidRDefault="000C1B33" w:rsidP="000C1B33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1CA0EE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568C66" w14:textId="03BD5539" w:rsidR="000C1B33" w:rsidRPr="004179E1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4,990</w:t>
            </w:r>
          </w:p>
        </w:tc>
      </w:tr>
      <w:tr w:rsidR="000C1B33" w:rsidRPr="004179E1" w14:paraId="7B87A747" w14:textId="77777777" w:rsidTr="00390D9E">
        <w:tc>
          <w:tcPr>
            <w:tcW w:w="3312" w:type="dxa"/>
            <w:shd w:val="clear" w:color="auto" w:fill="auto"/>
          </w:tcPr>
          <w:p w14:paraId="502900D9" w14:textId="3195EEA0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50127752" w14:textId="61CFB671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C5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6F78739B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55556" w14:textId="117B12D3" w:rsidR="000C1B33" w:rsidRPr="00C348DF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22,845</w:t>
            </w:r>
          </w:p>
        </w:tc>
        <w:tc>
          <w:tcPr>
            <w:tcW w:w="270" w:type="dxa"/>
            <w:shd w:val="clear" w:color="auto" w:fill="auto"/>
          </w:tcPr>
          <w:p w14:paraId="68C79A1C" w14:textId="77777777" w:rsidR="000C1B33" w:rsidRPr="00C348DF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C4029" w14:textId="398DD516" w:rsidR="000C1B33" w:rsidRPr="00C348DF" w:rsidRDefault="000C1B33" w:rsidP="000C1B33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161F43" w14:textId="77777777" w:rsidR="000C1B33" w:rsidRPr="00C348DF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AEECB" w14:textId="11347BD2" w:rsidR="000C1B33" w:rsidRPr="00C348DF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22,845</w:t>
            </w:r>
          </w:p>
        </w:tc>
      </w:tr>
      <w:tr w:rsidR="000C1B33" w:rsidRPr="004179E1" w14:paraId="18BB0C87" w14:textId="77777777" w:rsidTr="001E33B8">
        <w:tc>
          <w:tcPr>
            <w:tcW w:w="3312" w:type="dxa"/>
            <w:shd w:val="clear" w:color="auto" w:fill="auto"/>
          </w:tcPr>
          <w:p w14:paraId="1E293E37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2F447B5B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603B0D" w14:textId="6C28DAD5" w:rsidR="000C1B33" w:rsidRPr="004179E1" w:rsidRDefault="00365119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</w:t>
            </w:r>
            <w:r w:rsidR="00EA091B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CC64381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188747" w14:textId="22341DCB" w:rsidR="000C1B33" w:rsidRPr="004179E1" w:rsidRDefault="00365119" w:rsidP="0036511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0A7958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DE1AE8" w14:textId="4E88CC66" w:rsidR="000C1B33" w:rsidRPr="004179E1" w:rsidRDefault="00365119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</w:t>
            </w:r>
            <w:r w:rsidR="00EA091B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0C1B33" w:rsidRPr="004179E1" w14:paraId="1C846BC4" w14:textId="77777777" w:rsidTr="001E33B8">
        <w:tc>
          <w:tcPr>
            <w:tcW w:w="3312" w:type="dxa"/>
            <w:shd w:val="clear" w:color="auto" w:fill="auto"/>
          </w:tcPr>
          <w:p w14:paraId="54E5FF8F" w14:textId="53A56226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C55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168A0205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F4196" w14:textId="5C707C15" w:rsidR="000C1B33" w:rsidRPr="00C348DF" w:rsidRDefault="00365119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27,99</w:t>
            </w:r>
            <w:r w:rsidR="00EA0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133C068" w14:textId="77777777" w:rsidR="000C1B33" w:rsidRPr="00C348DF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91001" w14:textId="5859DC9E" w:rsidR="000C1B33" w:rsidRPr="00C348DF" w:rsidRDefault="00365119" w:rsidP="0036511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7C602" w14:textId="77777777" w:rsidR="000C1B33" w:rsidRPr="00C348DF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404AE" w14:textId="7E99FBCC" w:rsidR="000C1B33" w:rsidRPr="00C348DF" w:rsidRDefault="00365119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27,99</w:t>
            </w:r>
            <w:r w:rsidR="00EA0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0C1B33" w:rsidRPr="004179E1" w14:paraId="4731739A" w14:textId="77777777" w:rsidTr="00390D9E">
        <w:tc>
          <w:tcPr>
            <w:tcW w:w="3312" w:type="dxa"/>
            <w:shd w:val="clear" w:color="auto" w:fill="auto"/>
          </w:tcPr>
          <w:p w14:paraId="1F270F0E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793F30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4B37C" w14:textId="77777777" w:rsidR="000C1B33" w:rsidRPr="004179E1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666866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FEE6B" w14:textId="77777777" w:rsidR="000C1B33" w:rsidRPr="004179E1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2A3ECA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77C8A" w14:textId="77777777" w:rsidR="000C1B33" w:rsidRPr="00C348DF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1B33" w:rsidRPr="004179E1" w14:paraId="468AED2A" w14:textId="77777777" w:rsidTr="00390D9E">
        <w:tc>
          <w:tcPr>
            <w:tcW w:w="3312" w:type="dxa"/>
            <w:shd w:val="clear" w:color="auto" w:fill="auto"/>
          </w:tcPr>
          <w:p w14:paraId="4F2CC0FF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02F4DF9E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8BDC94" w14:textId="77777777" w:rsidR="000C1B33" w:rsidRPr="004179E1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99FDEF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FA520" w14:textId="77777777" w:rsidR="000C1B33" w:rsidRPr="004179E1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5E744C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A05FDF" w14:textId="77777777" w:rsidR="000C1B33" w:rsidRPr="00C348DF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1B33" w:rsidRPr="004179E1" w14:paraId="719BB369" w14:textId="77777777" w:rsidTr="00390D9E">
        <w:tc>
          <w:tcPr>
            <w:tcW w:w="3312" w:type="dxa"/>
            <w:shd w:val="clear" w:color="auto" w:fill="auto"/>
          </w:tcPr>
          <w:p w14:paraId="5AB94789" w14:textId="7C4F0C7B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10FA4676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7973A3" w14:textId="60055606" w:rsidR="000C1B33" w:rsidRPr="004179E1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29,151</w:t>
            </w:r>
          </w:p>
        </w:tc>
        <w:tc>
          <w:tcPr>
            <w:tcW w:w="270" w:type="dxa"/>
            <w:shd w:val="clear" w:color="auto" w:fill="auto"/>
          </w:tcPr>
          <w:p w14:paraId="245610C1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CD7C1B" w14:textId="798E0839" w:rsidR="000C1B33" w:rsidRPr="004179E1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1,047</w:t>
            </w:r>
          </w:p>
        </w:tc>
        <w:tc>
          <w:tcPr>
            <w:tcW w:w="270" w:type="dxa"/>
            <w:shd w:val="clear" w:color="auto" w:fill="auto"/>
          </w:tcPr>
          <w:p w14:paraId="2A1ECFEE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1BB92B" w14:textId="6AB711B2" w:rsidR="000C1B33" w:rsidRPr="00C348DF" w:rsidRDefault="000C1B33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30,198</w:t>
            </w:r>
          </w:p>
        </w:tc>
      </w:tr>
      <w:tr w:rsidR="000C1B33" w:rsidRPr="004179E1" w14:paraId="3D3C9499" w14:textId="77777777" w:rsidTr="001E33B8">
        <w:tc>
          <w:tcPr>
            <w:tcW w:w="3312" w:type="dxa"/>
            <w:shd w:val="clear" w:color="auto" w:fill="auto"/>
          </w:tcPr>
          <w:p w14:paraId="7D3EA8AB" w14:textId="09981B1D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67D9AD1E" w14:textId="77777777" w:rsidR="000C1B33" w:rsidRPr="004179E1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955EA" w14:textId="787F9465" w:rsidR="000C1B33" w:rsidRPr="004179E1" w:rsidRDefault="00365119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26,75</w:t>
            </w:r>
            <w:r w:rsidR="00EA0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AB1D417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24748" w14:textId="0A718812" w:rsidR="000C1B33" w:rsidRPr="000D4480" w:rsidRDefault="00365119" w:rsidP="0036511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154F39" w14:textId="77777777" w:rsidR="000C1B33" w:rsidRPr="004179E1" w:rsidRDefault="000C1B33" w:rsidP="000C1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D3524" w14:textId="577B8C9D" w:rsidR="000C1B33" w:rsidRPr="00C348DF" w:rsidRDefault="00365119" w:rsidP="000C1B33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26,75</w:t>
            </w:r>
            <w:r w:rsidR="00EA0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581D8859" w14:textId="64CBEBAA" w:rsidR="00787E90" w:rsidRDefault="00787E9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E1CB31E" w14:textId="2E10885A" w:rsidR="00A20E88" w:rsidRDefault="00A20E8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B4BA150" w14:textId="2F7851E1" w:rsidR="00A20E88" w:rsidRDefault="00A20E8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5E9FA15" w14:textId="4C3B2E1B" w:rsidR="005933BC" w:rsidRDefault="00593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004A536" w14:textId="58CFDF04" w:rsidR="00A349AC" w:rsidRDefault="00A349A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7" w:hanging="547"/>
        <w:rPr>
          <w:rFonts w:ascii="Angsana New" w:hAnsi="Angsana New"/>
          <w:b/>
          <w:bCs/>
          <w:sz w:val="30"/>
          <w:szCs w:val="30"/>
        </w:rPr>
      </w:pPr>
      <w:r w:rsidRPr="00B50CB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17B87">
        <w:rPr>
          <w:rFonts w:ascii="Angsana New" w:hAnsi="Angsana New"/>
          <w:b/>
          <w:bCs/>
          <w:sz w:val="30"/>
          <w:szCs w:val="30"/>
        </w:rPr>
        <w:t>4</w:t>
      </w:r>
      <w:r w:rsidRPr="00B50CB6">
        <w:rPr>
          <w:rFonts w:ascii="Angsana New" w:hAnsi="Angsana New"/>
          <w:b/>
          <w:bCs/>
          <w:sz w:val="30"/>
          <w:szCs w:val="30"/>
          <w:cs/>
        </w:rPr>
        <w:tab/>
      </w:r>
      <w:r w:rsidR="00A944C1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4119A6B4" w14:textId="2C8FBA8A" w:rsidR="00A83310" w:rsidRPr="00A20E88" w:rsidRDefault="00A83310" w:rsidP="00A20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="Angsana New" w:hAnsi="Angsana New"/>
          <w:b/>
          <w:bCs/>
          <w:sz w:val="24"/>
          <w:szCs w:val="24"/>
        </w:rPr>
      </w:pPr>
    </w:p>
    <w:p w14:paraId="3628C8DA" w14:textId="33D18A4C" w:rsidR="0041665E" w:rsidRDefault="0041665E" w:rsidP="00416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836D7">
        <w:rPr>
          <w:rFonts w:asciiTheme="majorBidi" w:hAnsi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08B36239" w14:textId="77777777" w:rsidR="00A20E88" w:rsidRPr="00A20E88" w:rsidRDefault="00A20E88" w:rsidP="00416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/>
          <w:b/>
          <w:bCs/>
          <w:i/>
          <w:iCs/>
          <w:sz w:val="24"/>
          <w:szCs w:val="24"/>
        </w:rPr>
      </w:pPr>
    </w:p>
    <w:p w14:paraId="20F40DFC" w14:textId="7C3A01EE" w:rsidR="0041665E" w:rsidRPr="0041665E" w:rsidRDefault="0041665E" w:rsidP="0041665E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665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1665E">
        <w:rPr>
          <w:rFonts w:asciiTheme="majorBidi" w:hAnsiTheme="majorBidi" w:cstheme="majorBidi" w:hint="cs"/>
          <w:sz w:val="30"/>
          <w:szCs w:val="30"/>
          <w:cs/>
        </w:rPr>
        <w:t>บริษัทรับรู้รายการและวัดมูลค่า</w:t>
      </w:r>
      <w:r w:rsidRPr="0041665E">
        <w:rPr>
          <w:rFonts w:asciiTheme="majorBidi" w:hAnsiTheme="majorBidi" w:cstheme="majorBidi"/>
          <w:sz w:val="30"/>
          <w:szCs w:val="30"/>
          <w:cs/>
        </w:rPr>
        <w:t>หนี้สินทางการเงิน</w:t>
      </w:r>
      <w:r w:rsidRPr="00A20E88">
        <w:rPr>
          <w:rFonts w:asciiTheme="majorBidi" w:hAnsiTheme="majorBidi" w:cstheme="majorBidi" w:hint="cs"/>
          <w:sz w:val="30"/>
          <w:szCs w:val="30"/>
          <w:cs/>
        </w:rPr>
        <w:t>ตามที่เปิดเผย</w:t>
      </w:r>
      <w:r w:rsidRPr="00A20E88">
        <w:rPr>
          <w:rFonts w:asciiTheme="majorBidi" w:hAnsiTheme="majorBidi" w:cstheme="majorBidi"/>
          <w:sz w:val="30"/>
          <w:szCs w:val="30"/>
          <w:cs/>
        </w:rPr>
        <w:t xml:space="preserve">ในหมายเหตุข้อ </w:t>
      </w:r>
      <w:r w:rsidRPr="00A20E88">
        <w:rPr>
          <w:rFonts w:asciiTheme="majorBidi" w:hAnsiTheme="majorBidi" w:cstheme="majorBidi"/>
          <w:sz w:val="30"/>
          <w:szCs w:val="30"/>
        </w:rPr>
        <w:t>2</w:t>
      </w:r>
      <w:r w:rsidR="00E0563B" w:rsidRPr="00E0563B">
        <w:rPr>
          <w:rFonts w:asciiTheme="majorBidi" w:hAnsiTheme="majorBidi" w:cstheme="majorBidi" w:hint="cs"/>
          <w:sz w:val="30"/>
          <w:szCs w:val="30"/>
        </w:rPr>
        <w:t>4</w:t>
      </w:r>
    </w:p>
    <w:p w14:paraId="3E6E97DF" w14:textId="33C52506" w:rsidR="0041665E" w:rsidRDefault="0041665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7" w:hanging="547"/>
        <w:rPr>
          <w:rFonts w:ascii="Angsana New" w:hAnsi="Angsana New"/>
          <w:b/>
          <w:bCs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05"/>
        <w:gridCol w:w="1164"/>
        <w:gridCol w:w="321"/>
        <w:gridCol w:w="963"/>
        <w:gridCol w:w="239"/>
        <w:gridCol w:w="967"/>
        <w:gridCol w:w="236"/>
        <w:gridCol w:w="961"/>
        <w:gridCol w:w="236"/>
        <w:gridCol w:w="880"/>
      </w:tblGrid>
      <w:tr w:rsidR="00A83310" w:rsidRPr="00F22F58" w14:paraId="6C7E0B96" w14:textId="77777777" w:rsidTr="00B5362C">
        <w:trPr>
          <w:tblHeader/>
        </w:trPr>
        <w:tc>
          <w:tcPr>
            <w:tcW w:w="3105" w:type="dxa"/>
          </w:tcPr>
          <w:p w14:paraId="7916A0EE" w14:textId="77777777" w:rsidR="00A83310" w:rsidRPr="00A30218" w:rsidRDefault="00A83310" w:rsidP="002D6A8A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7428BDD9" w14:textId="77777777" w:rsidR="00A83310" w:rsidRPr="00A30218" w:rsidRDefault="00A83310" w:rsidP="002D6A8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1" w:type="dxa"/>
          </w:tcPr>
          <w:p w14:paraId="5A08238B" w14:textId="77777777" w:rsidR="00A83310" w:rsidRPr="00A30218" w:rsidRDefault="00A83310" w:rsidP="002D6A8A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69" w:type="dxa"/>
            <w:gridSpan w:val="3"/>
          </w:tcPr>
          <w:p w14:paraId="05487320" w14:textId="77777777" w:rsidR="00A83310" w:rsidRPr="00A30218" w:rsidRDefault="00A83310" w:rsidP="002D6A8A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302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7754E1E" w14:textId="77777777" w:rsidR="00A83310" w:rsidRPr="00A30218" w:rsidRDefault="00A83310" w:rsidP="002D6A8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77" w:type="dxa"/>
            <w:gridSpan w:val="3"/>
          </w:tcPr>
          <w:p w14:paraId="7A42B747" w14:textId="77777777" w:rsidR="00A83310" w:rsidRPr="00A30218" w:rsidRDefault="00A83310" w:rsidP="002D6A8A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302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3310" w:rsidRPr="00F22F58" w14:paraId="468403F8" w14:textId="77777777" w:rsidTr="00B5362C">
        <w:trPr>
          <w:tblHeader/>
        </w:trPr>
        <w:tc>
          <w:tcPr>
            <w:tcW w:w="3105" w:type="dxa"/>
          </w:tcPr>
          <w:p w14:paraId="2E743673" w14:textId="77777777" w:rsidR="00A83310" w:rsidRPr="00A30218" w:rsidRDefault="00A83310" w:rsidP="002D6A8A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3B5995CC" w14:textId="53305D4D" w:rsidR="00A83310" w:rsidRPr="0041665E" w:rsidRDefault="0041665E" w:rsidP="002D6A8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1665E">
              <w:rPr>
                <w:rFonts w:ascii="Angsana New" w:hAnsi="Angsana New" w:hint="cs"/>
                <w:b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21" w:type="dxa"/>
          </w:tcPr>
          <w:p w14:paraId="76D4798A" w14:textId="77777777" w:rsidR="00A83310" w:rsidRPr="00A30218" w:rsidRDefault="00A83310" w:rsidP="002D6A8A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50479972" w14:textId="29CC6FCB" w:rsidR="00A83310" w:rsidRPr="000C1B33" w:rsidRDefault="000C1B33" w:rsidP="002D6A8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1B33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5D67D0F" w14:textId="77777777" w:rsidR="00A83310" w:rsidRPr="000C1B33" w:rsidRDefault="00A83310" w:rsidP="002D6A8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70888FB3" w14:textId="512B47BF" w:rsidR="00A83310" w:rsidRPr="000C1B33" w:rsidRDefault="000C1B33" w:rsidP="002D6A8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1B33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1FDAB68" w14:textId="77777777" w:rsidR="00A83310" w:rsidRPr="000C1B33" w:rsidRDefault="00A83310" w:rsidP="002D6A8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3BA5857B" w14:textId="4321BD1F" w:rsidR="00A83310" w:rsidRPr="000C1B33" w:rsidRDefault="000C1B33" w:rsidP="002D6A8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1B33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FE8B36" w14:textId="77777777" w:rsidR="00A83310" w:rsidRPr="000C1B33" w:rsidRDefault="00A83310" w:rsidP="002D6A8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B2F740D" w14:textId="13724BCA" w:rsidR="00A83310" w:rsidRPr="000C1B33" w:rsidRDefault="000C1B33" w:rsidP="002D6A8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C1B33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A83310" w:rsidRPr="00F22F58" w14:paraId="5B83FAF4" w14:textId="77777777" w:rsidTr="00B5362C">
        <w:trPr>
          <w:tblHeader/>
        </w:trPr>
        <w:tc>
          <w:tcPr>
            <w:tcW w:w="3105" w:type="dxa"/>
          </w:tcPr>
          <w:p w14:paraId="5199147D" w14:textId="77777777" w:rsidR="00A83310" w:rsidRPr="00A30218" w:rsidRDefault="00A83310" w:rsidP="002D6A8A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78B3DF9D" w14:textId="6B6D2376" w:rsidR="00A83310" w:rsidRPr="00A30218" w:rsidRDefault="0041665E" w:rsidP="002D6A8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21" w:type="dxa"/>
          </w:tcPr>
          <w:p w14:paraId="279692EE" w14:textId="77777777" w:rsidR="00A83310" w:rsidRPr="00A30218" w:rsidRDefault="00A83310" w:rsidP="002D6A8A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482" w:type="dxa"/>
            <w:gridSpan w:val="7"/>
          </w:tcPr>
          <w:p w14:paraId="568F88E7" w14:textId="77777777" w:rsidR="00A83310" w:rsidRPr="00A30218" w:rsidRDefault="00A83310" w:rsidP="002D6A8A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302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3310" w:rsidRPr="00F22F58" w14:paraId="30C75257" w14:textId="77777777" w:rsidTr="00B5362C">
        <w:tc>
          <w:tcPr>
            <w:tcW w:w="3105" w:type="dxa"/>
          </w:tcPr>
          <w:p w14:paraId="713F5833" w14:textId="23F1079A" w:rsidR="00A83310" w:rsidRPr="00BE579B" w:rsidRDefault="00BE579B" w:rsidP="002D6A8A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4166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64" w:type="dxa"/>
          </w:tcPr>
          <w:p w14:paraId="26279C82" w14:textId="77777777" w:rsidR="00A83310" w:rsidRPr="00F22F58" w:rsidRDefault="00A83310" w:rsidP="002D6A8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21" w:type="dxa"/>
          </w:tcPr>
          <w:p w14:paraId="58ABE3FE" w14:textId="77777777" w:rsidR="00A83310" w:rsidRPr="00F22F58" w:rsidRDefault="00A83310" w:rsidP="002D6A8A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63" w:type="dxa"/>
          </w:tcPr>
          <w:p w14:paraId="55566D06" w14:textId="77777777" w:rsidR="00A83310" w:rsidRPr="00F22F58" w:rsidRDefault="00A83310" w:rsidP="002D6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FA172A4" w14:textId="77777777" w:rsidR="00A83310" w:rsidRPr="00F22F58" w:rsidRDefault="00A83310" w:rsidP="002D6A8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67" w:type="dxa"/>
          </w:tcPr>
          <w:p w14:paraId="1FB7FA43" w14:textId="77777777" w:rsidR="00A83310" w:rsidRPr="00F22F58" w:rsidRDefault="00A83310" w:rsidP="002D6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089967" w14:textId="77777777" w:rsidR="00A83310" w:rsidRPr="00F22F58" w:rsidRDefault="00A83310" w:rsidP="002D6A8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61" w:type="dxa"/>
          </w:tcPr>
          <w:p w14:paraId="14F2060C" w14:textId="77777777" w:rsidR="00A83310" w:rsidRPr="00F22F58" w:rsidRDefault="00A83310" w:rsidP="002D6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DEB721" w14:textId="77777777" w:rsidR="00A83310" w:rsidRPr="00F22F58" w:rsidRDefault="00A83310" w:rsidP="002D6A8A">
            <w:pPr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80" w:type="dxa"/>
          </w:tcPr>
          <w:p w14:paraId="32242C61" w14:textId="77777777" w:rsidR="00A83310" w:rsidRPr="00F22F58" w:rsidRDefault="00A83310" w:rsidP="002D6A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1B33" w:rsidRPr="00F22F58" w14:paraId="614DA73A" w14:textId="77777777" w:rsidTr="00B5362C">
        <w:tc>
          <w:tcPr>
            <w:tcW w:w="3105" w:type="dxa"/>
          </w:tcPr>
          <w:p w14:paraId="69AEA9EC" w14:textId="77777777" w:rsidR="000C1B33" w:rsidRPr="00A30218" w:rsidRDefault="000C1B33" w:rsidP="000C1B33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021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4" w:type="dxa"/>
          </w:tcPr>
          <w:p w14:paraId="6CB9A629" w14:textId="4AA9DCF5" w:rsidR="000C1B33" w:rsidRPr="00741C02" w:rsidRDefault="00B81B71" w:rsidP="000C1B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41C02">
              <w:rPr>
                <w:rFonts w:ascii="Angsana New" w:hAnsi="Angsana New"/>
                <w:bCs/>
                <w:sz w:val="30"/>
                <w:szCs w:val="30"/>
              </w:rPr>
              <w:t>1.95</w:t>
            </w:r>
            <w:r w:rsidR="006E4925" w:rsidRPr="00741C0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741C02">
              <w:rPr>
                <w:rFonts w:ascii="Angsana New" w:hAnsi="Angsana New"/>
                <w:bCs/>
                <w:sz w:val="30"/>
                <w:szCs w:val="30"/>
              </w:rPr>
              <w:t>-</w:t>
            </w:r>
            <w:r w:rsidR="006E4925" w:rsidRPr="00741C0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741C02">
              <w:rPr>
                <w:rFonts w:ascii="Angsana New" w:hAnsi="Angsana New"/>
                <w:bCs/>
                <w:sz w:val="30"/>
                <w:szCs w:val="30"/>
              </w:rPr>
              <w:t>2.18</w:t>
            </w:r>
          </w:p>
        </w:tc>
        <w:tc>
          <w:tcPr>
            <w:tcW w:w="321" w:type="dxa"/>
          </w:tcPr>
          <w:p w14:paraId="29287486" w14:textId="77777777" w:rsidR="000C1B33" w:rsidRPr="00A30218" w:rsidRDefault="000C1B33" w:rsidP="000C1B33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3" w:type="dxa"/>
          </w:tcPr>
          <w:p w14:paraId="100AF573" w14:textId="3A2456BF" w:rsidR="000C1B33" w:rsidRPr="00B5362C" w:rsidRDefault="00B62BFC" w:rsidP="000C1B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188,801</w:t>
            </w:r>
          </w:p>
        </w:tc>
        <w:tc>
          <w:tcPr>
            <w:tcW w:w="239" w:type="dxa"/>
          </w:tcPr>
          <w:p w14:paraId="0F76FC2C" w14:textId="77777777" w:rsidR="000C1B33" w:rsidRPr="00A30218" w:rsidRDefault="000C1B33" w:rsidP="000C1B3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62B4CAB8" w14:textId="2C60BA42" w:rsidR="000C1B33" w:rsidRPr="00A30218" w:rsidRDefault="000C1B33" w:rsidP="00B5362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825" w:right="-101"/>
              <w:rPr>
                <w:rFonts w:ascii="Angsana New" w:hAnsi="Angsana New"/>
                <w:sz w:val="30"/>
                <w:szCs w:val="30"/>
              </w:rPr>
            </w:pPr>
            <w:r w:rsidRPr="00A30218">
              <w:rPr>
                <w:rFonts w:ascii="Angsana New" w:hAnsi="Angsana New"/>
                <w:sz w:val="30"/>
                <w:szCs w:val="30"/>
              </w:rPr>
              <w:t>50,899</w:t>
            </w:r>
          </w:p>
        </w:tc>
        <w:tc>
          <w:tcPr>
            <w:tcW w:w="236" w:type="dxa"/>
          </w:tcPr>
          <w:p w14:paraId="4CD1F186" w14:textId="77777777" w:rsidR="000C1B33" w:rsidRPr="00A30218" w:rsidRDefault="000C1B33" w:rsidP="000C1B3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1" w:type="dxa"/>
          </w:tcPr>
          <w:p w14:paraId="2D2B851C" w14:textId="34570150" w:rsidR="000C1B33" w:rsidRPr="00030A57" w:rsidRDefault="00030A57" w:rsidP="000C1B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78,000</w:t>
            </w:r>
          </w:p>
        </w:tc>
        <w:tc>
          <w:tcPr>
            <w:tcW w:w="236" w:type="dxa"/>
          </w:tcPr>
          <w:p w14:paraId="799E5E6E" w14:textId="77777777" w:rsidR="000C1B33" w:rsidRPr="00A30218" w:rsidRDefault="000C1B33" w:rsidP="000C1B3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0" w:type="dxa"/>
          </w:tcPr>
          <w:p w14:paraId="4B99AB4E" w14:textId="54C98EC1" w:rsidR="000C1B33" w:rsidRPr="00A30218" w:rsidRDefault="000C1B33" w:rsidP="00B5362C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825" w:right="-87"/>
              <w:rPr>
                <w:rFonts w:ascii="Angsana New" w:hAnsi="Angsana New"/>
                <w:sz w:val="30"/>
                <w:szCs w:val="30"/>
              </w:rPr>
            </w:pPr>
            <w:r w:rsidRPr="00A30218">
              <w:rPr>
                <w:rFonts w:ascii="Angsana New" w:hAnsi="Angsana New"/>
                <w:sz w:val="30"/>
                <w:szCs w:val="30"/>
              </w:rPr>
              <w:t>19,94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1665E" w:rsidRPr="00F22F58" w14:paraId="48DF5CA4" w14:textId="77777777" w:rsidTr="00B5362C">
        <w:tc>
          <w:tcPr>
            <w:tcW w:w="3105" w:type="dxa"/>
          </w:tcPr>
          <w:p w14:paraId="68B6D32D" w14:textId="22FF7AD7" w:rsidR="0041665E" w:rsidRPr="00A30218" w:rsidRDefault="0041665E" w:rsidP="000C1B33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หนี้สินตามสัญญาเช่าที่ถึง</w:t>
            </w:r>
          </w:p>
        </w:tc>
        <w:tc>
          <w:tcPr>
            <w:tcW w:w="1164" w:type="dxa"/>
          </w:tcPr>
          <w:p w14:paraId="48D04721" w14:textId="77777777" w:rsidR="0041665E" w:rsidRPr="00741C02" w:rsidRDefault="0041665E" w:rsidP="000C1B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21" w:type="dxa"/>
          </w:tcPr>
          <w:p w14:paraId="79459866" w14:textId="77777777" w:rsidR="0041665E" w:rsidRPr="00A30218" w:rsidRDefault="0041665E" w:rsidP="000C1B33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3" w:type="dxa"/>
          </w:tcPr>
          <w:p w14:paraId="7DF471F8" w14:textId="77777777" w:rsidR="0041665E" w:rsidRPr="00A30218" w:rsidRDefault="0041665E" w:rsidP="000C1B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5C52D1C" w14:textId="77777777" w:rsidR="0041665E" w:rsidRPr="00A30218" w:rsidRDefault="0041665E" w:rsidP="000C1B3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186041F2" w14:textId="77777777" w:rsidR="0041665E" w:rsidRPr="00A30218" w:rsidRDefault="0041665E" w:rsidP="00B5362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82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CEB249" w14:textId="77777777" w:rsidR="0041665E" w:rsidRPr="00A30218" w:rsidRDefault="0041665E" w:rsidP="000C1B3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1" w:type="dxa"/>
          </w:tcPr>
          <w:p w14:paraId="779A7E65" w14:textId="77777777" w:rsidR="0041665E" w:rsidRPr="00A30218" w:rsidRDefault="0041665E" w:rsidP="000C1B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EFEDC3" w14:textId="77777777" w:rsidR="0041665E" w:rsidRPr="00A30218" w:rsidRDefault="0041665E" w:rsidP="000C1B3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0" w:type="dxa"/>
          </w:tcPr>
          <w:p w14:paraId="1B814276" w14:textId="77777777" w:rsidR="0041665E" w:rsidRPr="00A30218" w:rsidRDefault="0041665E" w:rsidP="00B5362C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825"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65E" w:rsidRPr="00F22F58" w14:paraId="560E479E" w14:textId="77777777" w:rsidTr="00B5362C">
        <w:tc>
          <w:tcPr>
            <w:tcW w:w="3105" w:type="dxa"/>
          </w:tcPr>
          <w:p w14:paraId="0AF6418D" w14:textId="714D55FC" w:rsidR="0041665E" w:rsidRPr="00A30218" w:rsidRDefault="0041665E" w:rsidP="000C1B33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1164" w:type="dxa"/>
          </w:tcPr>
          <w:p w14:paraId="243D749F" w14:textId="2E7A6DA6" w:rsidR="0041665E" w:rsidRPr="00741C02" w:rsidRDefault="00B81B71" w:rsidP="000C1B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41C02">
              <w:rPr>
                <w:rFonts w:ascii="Angsana New" w:hAnsi="Angsana New"/>
                <w:bCs/>
                <w:sz w:val="30"/>
                <w:szCs w:val="30"/>
              </w:rPr>
              <w:t>3.6</w:t>
            </w:r>
            <w:r w:rsidR="00B62BFC" w:rsidRPr="00741C0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6E4925" w:rsidRPr="00741C0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741C02">
              <w:rPr>
                <w:rFonts w:ascii="Angsana New" w:hAnsi="Angsana New"/>
                <w:bCs/>
                <w:sz w:val="30"/>
                <w:szCs w:val="30"/>
              </w:rPr>
              <w:t>-</w:t>
            </w:r>
            <w:r w:rsidR="006E4925" w:rsidRPr="00741C0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741C02">
              <w:rPr>
                <w:rFonts w:ascii="Angsana New" w:hAnsi="Angsana New"/>
                <w:bCs/>
                <w:sz w:val="30"/>
                <w:szCs w:val="30"/>
              </w:rPr>
              <w:t>10.85</w:t>
            </w:r>
          </w:p>
        </w:tc>
        <w:tc>
          <w:tcPr>
            <w:tcW w:w="321" w:type="dxa"/>
          </w:tcPr>
          <w:p w14:paraId="64AFCCA7" w14:textId="77777777" w:rsidR="0041665E" w:rsidRPr="00A30218" w:rsidRDefault="0041665E" w:rsidP="000C1B33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74B1B27" w14:textId="27279B3B" w:rsidR="0041665E" w:rsidRPr="00A30218" w:rsidRDefault="000F407D" w:rsidP="000C1B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8343C">
              <w:rPr>
                <w:rFonts w:ascii="Angsana New" w:hAnsi="Angsana New"/>
                <w:sz w:val="30"/>
                <w:szCs w:val="30"/>
              </w:rPr>
              <w:t>1,528</w:t>
            </w:r>
          </w:p>
        </w:tc>
        <w:tc>
          <w:tcPr>
            <w:tcW w:w="239" w:type="dxa"/>
          </w:tcPr>
          <w:p w14:paraId="275D8402" w14:textId="77777777" w:rsidR="0041665E" w:rsidRPr="00A30218" w:rsidRDefault="0041665E" w:rsidP="000C1B3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99DF63A" w14:textId="50059073" w:rsidR="0041665E" w:rsidRPr="00A30218" w:rsidRDefault="001C5574" w:rsidP="00B5362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825"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40,754</w:t>
            </w:r>
          </w:p>
        </w:tc>
        <w:tc>
          <w:tcPr>
            <w:tcW w:w="236" w:type="dxa"/>
          </w:tcPr>
          <w:p w14:paraId="4BFBDD12" w14:textId="77777777" w:rsidR="0041665E" w:rsidRPr="00A30218" w:rsidRDefault="0041665E" w:rsidP="000C1B3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185CD8C1" w14:textId="637A01DB" w:rsidR="0041665E" w:rsidRPr="00A30218" w:rsidRDefault="00204C9A" w:rsidP="000C1B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04C9A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="009C231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04C9A">
              <w:rPr>
                <w:rFonts w:ascii="Angsana New" w:hAnsi="Angsana New"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236" w:type="dxa"/>
          </w:tcPr>
          <w:p w14:paraId="3CF41617" w14:textId="77777777" w:rsidR="0041665E" w:rsidRPr="00A30218" w:rsidRDefault="0041665E" w:rsidP="000C1B3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B00501C" w14:textId="38AE7653" w:rsidR="0041665E" w:rsidRPr="00A30218" w:rsidRDefault="001C5574" w:rsidP="00B5362C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82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40,797</w:t>
            </w:r>
          </w:p>
        </w:tc>
      </w:tr>
      <w:tr w:rsidR="0041665E" w:rsidRPr="00527F0E" w14:paraId="33F6E4F6" w14:textId="77777777" w:rsidTr="00B5362C">
        <w:tc>
          <w:tcPr>
            <w:tcW w:w="3105" w:type="dxa"/>
          </w:tcPr>
          <w:p w14:paraId="670D78B1" w14:textId="50185274" w:rsidR="0041665E" w:rsidRPr="00527F0E" w:rsidRDefault="0041665E" w:rsidP="000C1B33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7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รวมหนี้สินที่มีดอกเบี้ยระ</w:t>
            </w:r>
            <w:r w:rsidR="00527F0E" w:rsidRPr="00527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ยะสั้น</w:t>
            </w:r>
          </w:p>
        </w:tc>
        <w:tc>
          <w:tcPr>
            <w:tcW w:w="1164" w:type="dxa"/>
          </w:tcPr>
          <w:p w14:paraId="0ADC1A63" w14:textId="77777777" w:rsidR="0041665E" w:rsidRPr="00741C02" w:rsidRDefault="0041665E" w:rsidP="000C1B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21" w:type="dxa"/>
          </w:tcPr>
          <w:p w14:paraId="38ECF3A6" w14:textId="77777777" w:rsidR="0041665E" w:rsidRPr="00527F0E" w:rsidRDefault="0041665E" w:rsidP="000C1B33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754BFD2B" w14:textId="751184A0" w:rsidR="0041665E" w:rsidRPr="00527F0E" w:rsidRDefault="00B62BFC" w:rsidP="000C1B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220,329</w:t>
            </w:r>
          </w:p>
        </w:tc>
        <w:tc>
          <w:tcPr>
            <w:tcW w:w="239" w:type="dxa"/>
          </w:tcPr>
          <w:p w14:paraId="7F3C60F7" w14:textId="77777777" w:rsidR="0041665E" w:rsidRPr="00527F0E" w:rsidRDefault="0041665E" w:rsidP="000C1B3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4A60D7CB" w14:textId="0B87FD70" w:rsidR="0041665E" w:rsidRPr="00527F0E" w:rsidRDefault="001C5574" w:rsidP="00B5362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82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91,653</w:t>
            </w:r>
          </w:p>
        </w:tc>
        <w:tc>
          <w:tcPr>
            <w:tcW w:w="236" w:type="dxa"/>
          </w:tcPr>
          <w:p w14:paraId="00436E87" w14:textId="77777777" w:rsidR="0041665E" w:rsidRPr="00527F0E" w:rsidRDefault="0041665E" w:rsidP="000C1B3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</w:tcPr>
          <w:p w14:paraId="35F3D41C" w14:textId="29F22E53" w:rsidR="0041665E" w:rsidRPr="00527F0E" w:rsidRDefault="00BC2297" w:rsidP="000C1B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113,509</w:t>
            </w:r>
          </w:p>
        </w:tc>
        <w:tc>
          <w:tcPr>
            <w:tcW w:w="236" w:type="dxa"/>
          </w:tcPr>
          <w:p w14:paraId="661D104F" w14:textId="77777777" w:rsidR="0041665E" w:rsidRPr="00527F0E" w:rsidRDefault="0041665E" w:rsidP="000C1B3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407A2A2" w14:textId="6196B57C" w:rsidR="0041665E" w:rsidRPr="00527F0E" w:rsidRDefault="001C5574" w:rsidP="00B5362C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82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60,746</w:t>
            </w:r>
          </w:p>
        </w:tc>
      </w:tr>
      <w:tr w:rsidR="0041665E" w:rsidRPr="00F22F58" w14:paraId="551A3F7B" w14:textId="77777777" w:rsidTr="00B5362C">
        <w:tc>
          <w:tcPr>
            <w:tcW w:w="3105" w:type="dxa"/>
          </w:tcPr>
          <w:p w14:paraId="1108B21E" w14:textId="77777777" w:rsidR="0041665E" w:rsidRDefault="0041665E" w:rsidP="000C1B33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15A5D75B" w14:textId="77777777" w:rsidR="0041665E" w:rsidRPr="00741C02" w:rsidRDefault="0041665E" w:rsidP="000C1B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21" w:type="dxa"/>
          </w:tcPr>
          <w:p w14:paraId="16438937" w14:textId="77777777" w:rsidR="0041665E" w:rsidRPr="00A30218" w:rsidRDefault="0041665E" w:rsidP="000C1B33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37F3BD93" w14:textId="77777777" w:rsidR="0041665E" w:rsidRPr="00A30218" w:rsidRDefault="0041665E" w:rsidP="000C1B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CBC8BE4" w14:textId="77777777" w:rsidR="0041665E" w:rsidRPr="00A30218" w:rsidRDefault="0041665E" w:rsidP="000C1B3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84F7B5B" w14:textId="77777777" w:rsidR="0041665E" w:rsidRPr="00A30218" w:rsidRDefault="0041665E" w:rsidP="00B5362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82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3BF725" w14:textId="77777777" w:rsidR="0041665E" w:rsidRPr="00A30218" w:rsidRDefault="0041665E" w:rsidP="000C1B3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53854345" w14:textId="77777777" w:rsidR="0041665E" w:rsidRPr="00A30218" w:rsidRDefault="0041665E" w:rsidP="000C1B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729F95" w14:textId="77777777" w:rsidR="0041665E" w:rsidRPr="00A30218" w:rsidRDefault="0041665E" w:rsidP="000C1B3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5A60F816" w14:textId="77777777" w:rsidR="0041665E" w:rsidRPr="00A30218" w:rsidRDefault="0041665E" w:rsidP="00B5362C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825"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65E" w:rsidRPr="00F22F58" w14:paraId="3F56520E" w14:textId="77777777" w:rsidTr="00B5362C">
        <w:tc>
          <w:tcPr>
            <w:tcW w:w="3105" w:type="dxa"/>
          </w:tcPr>
          <w:p w14:paraId="67E1ED77" w14:textId="27323230" w:rsidR="0041665E" w:rsidRPr="00A30218" w:rsidRDefault="00527F0E" w:rsidP="000C1B33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7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4" w:type="dxa"/>
          </w:tcPr>
          <w:p w14:paraId="615FEAD6" w14:textId="77777777" w:rsidR="0041665E" w:rsidRPr="00741C02" w:rsidRDefault="0041665E" w:rsidP="000C1B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21" w:type="dxa"/>
          </w:tcPr>
          <w:p w14:paraId="37C0F034" w14:textId="77777777" w:rsidR="0041665E" w:rsidRPr="00A30218" w:rsidRDefault="0041665E" w:rsidP="000C1B33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3" w:type="dxa"/>
          </w:tcPr>
          <w:p w14:paraId="7FCBDA45" w14:textId="77777777" w:rsidR="0041665E" w:rsidRPr="00A30218" w:rsidRDefault="0041665E" w:rsidP="000C1B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A819209" w14:textId="77777777" w:rsidR="0041665E" w:rsidRPr="00A30218" w:rsidRDefault="0041665E" w:rsidP="000C1B3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67CC3E9B" w14:textId="77777777" w:rsidR="0041665E" w:rsidRPr="00A30218" w:rsidRDefault="0041665E" w:rsidP="00B5362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825"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8AAA42" w14:textId="77777777" w:rsidR="0041665E" w:rsidRPr="00A30218" w:rsidRDefault="0041665E" w:rsidP="000C1B3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1" w:type="dxa"/>
          </w:tcPr>
          <w:p w14:paraId="5FB279AB" w14:textId="77777777" w:rsidR="0041665E" w:rsidRPr="00A30218" w:rsidRDefault="0041665E" w:rsidP="000C1B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F29133" w14:textId="77777777" w:rsidR="0041665E" w:rsidRPr="00A30218" w:rsidRDefault="0041665E" w:rsidP="000C1B3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0" w:type="dxa"/>
          </w:tcPr>
          <w:p w14:paraId="60B949EF" w14:textId="77777777" w:rsidR="0041665E" w:rsidRPr="00A30218" w:rsidRDefault="0041665E" w:rsidP="00B5362C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825"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1B33" w:rsidRPr="00B776D8" w14:paraId="562781E2" w14:textId="77777777" w:rsidTr="00B5362C">
        <w:tc>
          <w:tcPr>
            <w:tcW w:w="3105" w:type="dxa"/>
          </w:tcPr>
          <w:p w14:paraId="67907EF0" w14:textId="22105002" w:rsidR="000C1B33" w:rsidRPr="00A30218" w:rsidRDefault="000C1B33" w:rsidP="0041665E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A3021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4" w:type="dxa"/>
          </w:tcPr>
          <w:p w14:paraId="2D62B36D" w14:textId="29CD4728" w:rsidR="000C1B33" w:rsidRPr="00741C02" w:rsidRDefault="00B81B71" w:rsidP="000C1B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41C02">
              <w:rPr>
                <w:rFonts w:ascii="Angsana New" w:hAnsi="Angsana New"/>
                <w:bCs/>
                <w:sz w:val="30"/>
                <w:szCs w:val="30"/>
              </w:rPr>
              <w:t>3.6</w:t>
            </w:r>
            <w:r w:rsidR="00B62BFC" w:rsidRPr="00741C02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6E4925" w:rsidRPr="00741C0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741C02">
              <w:rPr>
                <w:rFonts w:ascii="Angsana New" w:hAnsi="Angsana New"/>
                <w:bCs/>
                <w:sz w:val="30"/>
                <w:szCs w:val="30"/>
              </w:rPr>
              <w:t>-</w:t>
            </w:r>
            <w:r w:rsidR="006E4925" w:rsidRPr="00741C0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741C02">
              <w:rPr>
                <w:rFonts w:ascii="Angsana New" w:hAnsi="Angsana New"/>
                <w:bCs/>
                <w:sz w:val="30"/>
                <w:szCs w:val="30"/>
              </w:rPr>
              <w:t>10.85</w:t>
            </w:r>
          </w:p>
        </w:tc>
        <w:tc>
          <w:tcPr>
            <w:tcW w:w="321" w:type="dxa"/>
          </w:tcPr>
          <w:p w14:paraId="3E8A2833" w14:textId="77777777" w:rsidR="000C1B33" w:rsidRPr="00A30218" w:rsidRDefault="000C1B33" w:rsidP="000C1B33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510EE" w14:textId="6257FE3A" w:rsidR="000C1B33" w:rsidRPr="00BE579B" w:rsidRDefault="0068343C" w:rsidP="000C1B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47,15</w:t>
            </w:r>
            <w:r w:rsidR="001D499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14:paraId="6FD76395" w14:textId="77777777" w:rsidR="000C1B33" w:rsidRPr="00A30218" w:rsidRDefault="000C1B33" w:rsidP="000C1B33">
            <w:pPr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44543" w14:textId="193DDCB7" w:rsidR="000C1B33" w:rsidRPr="00A30218" w:rsidRDefault="001C5574" w:rsidP="00B5362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78,550</w:t>
            </w:r>
          </w:p>
        </w:tc>
        <w:tc>
          <w:tcPr>
            <w:tcW w:w="236" w:type="dxa"/>
            <w:shd w:val="clear" w:color="auto" w:fill="auto"/>
          </w:tcPr>
          <w:p w14:paraId="65B1F82D" w14:textId="77777777" w:rsidR="000C1B33" w:rsidRPr="00A30218" w:rsidRDefault="000C1B33" w:rsidP="000C1B33">
            <w:pPr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AB235" w14:textId="05E7B3D7" w:rsidR="000C1B33" w:rsidRPr="009C2310" w:rsidRDefault="009C2310" w:rsidP="000C1B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C2310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C2310">
              <w:rPr>
                <w:rFonts w:ascii="Angsana New" w:hAnsi="Angsana New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36" w:type="dxa"/>
          </w:tcPr>
          <w:p w14:paraId="1EE38F9F" w14:textId="77777777" w:rsidR="000C1B33" w:rsidRPr="00A30218" w:rsidRDefault="000C1B33" w:rsidP="000C1B33">
            <w:pPr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1B097DB0" w14:textId="23A5AF43" w:rsidR="000C1B33" w:rsidRPr="00A30218" w:rsidRDefault="001C5574" w:rsidP="00B5362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79,236</w:t>
            </w:r>
          </w:p>
        </w:tc>
      </w:tr>
      <w:tr w:rsidR="000C1B33" w:rsidRPr="00F22F58" w14:paraId="6D9729D4" w14:textId="77777777" w:rsidTr="00B5362C">
        <w:trPr>
          <w:trHeight w:val="172"/>
        </w:trPr>
        <w:tc>
          <w:tcPr>
            <w:tcW w:w="3105" w:type="dxa"/>
            <w:vAlign w:val="bottom"/>
          </w:tcPr>
          <w:p w14:paraId="44AE96BD" w14:textId="3C0655A6" w:rsidR="000C1B33" w:rsidRPr="00A30218" w:rsidRDefault="000C1B33" w:rsidP="000C1B33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="00527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164" w:type="dxa"/>
            <w:vAlign w:val="bottom"/>
          </w:tcPr>
          <w:p w14:paraId="78D9B01E" w14:textId="77777777" w:rsidR="000C1B33" w:rsidRPr="00A30218" w:rsidRDefault="000C1B33" w:rsidP="000C1B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1" w:type="dxa"/>
            <w:vAlign w:val="bottom"/>
          </w:tcPr>
          <w:p w14:paraId="52465879" w14:textId="77777777" w:rsidR="000C1B33" w:rsidRPr="00A30218" w:rsidRDefault="000C1B33" w:rsidP="000C1B33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BCF13F" w14:textId="57A1E3B5" w:rsidR="000C1B33" w:rsidRPr="0068343C" w:rsidRDefault="0068343C" w:rsidP="000C1B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,48</w:t>
            </w:r>
            <w:r w:rsidR="001D49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7FEF2E" w14:textId="77777777" w:rsidR="000C1B33" w:rsidRPr="00A30218" w:rsidRDefault="000C1B33" w:rsidP="000C1B33">
            <w:pPr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0783C3" w14:textId="2F44A95B" w:rsidR="000C1B33" w:rsidRPr="00A30218" w:rsidRDefault="000C1B33" w:rsidP="00B5362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170,203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56B7B1" w14:textId="77777777" w:rsidR="000C1B33" w:rsidRPr="00A30218" w:rsidRDefault="000C1B33" w:rsidP="000C1B33">
            <w:pPr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D1D1B2" w14:textId="0966928F" w:rsidR="000C1B33" w:rsidRPr="00A30218" w:rsidRDefault="00BC2297" w:rsidP="000C1B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175,072</w:t>
            </w:r>
          </w:p>
        </w:tc>
        <w:tc>
          <w:tcPr>
            <w:tcW w:w="236" w:type="dxa"/>
            <w:vAlign w:val="bottom"/>
          </w:tcPr>
          <w:p w14:paraId="7566960B" w14:textId="77777777" w:rsidR="000C1B33" w:rsidRPr="00A30218" w:rsidRDefault="000C1B33" w:rsidP="000C1B33">
            <w:pPr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711EA" w14:textId="02F11C17" w:rsidR="000C1B33" w:rsidRPr="00A30218" w:rsidRDefault="000C1B33" w:rsidP="00B5362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8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139,982</w:t>
            </w:r>
          </w:p>
        </w:tc>
      </w:tr>
      <w:tr w:rsidR="000C1B33" w:rsidRPr="00BE579B" w14:paraId="5983373E" w14:textId="77777777" w:rsidTr="00B5362C">
        <w:trPr>
          <w:trHeight w:val="161"/>
        </w:trPr>
        <w:tc>
          <w:tcPr>
            <w:tcW w:w="3105" w:type="dxa"/>
          </w:tcPr>
          <w:p w14:paraId="5B2C928A" w14:textId="77777777" w:rsidR="000C1B33" w:rsidRPr="00BE579B" w:rsidRDefault="000C1B33" w:rsidP="000C1B33">
            <w:pPr>
              <w:tabs>
                <w:tab w:val="left" w:pos="360"/>
              </w:tabs>
              <w:rPr>
                <w:rFonts w:ascii="Angsana New" w:hAnsi="Angsana New"/>
                <w:sz w:val="14"/>
                <w:szCs w:val="14"/>
              </w:rPr>
            </w:pPr>
            <w:r w:rsidRPr="00BE579B">
              <w:rPr>
                <w:rFonts w:ascii="Angsana New" w:hAnsi="Angsana New"/>
                <w:sz w:val="14"/>
                <w:szCs w:val="14"/>
              </w:rPr>
              <w:t xml:space="preserve"> </w:t>
            </w:r>
          </w:p>
        </w:tc>
        <w:tc>
          <w:tcPr>
            <w:tcW w:w="1164" w:type="dxa"/>
          </w:tcPr>
          <w:p w14:paraId="57FEA0F5" w14:textId="77777777" w:rsidR="000C1B33" w:rsidRPr="00BE579B" w:rsidRDefault="000C1B33" w:rsidP="000C1B3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14"/>
                <w:szCs w:val="14"/>
              </w:rPr>
            </w:pPr>
          </w:p>
        </w:tc>
        <w:tc>
          <w:tcPr>
            <w:tcW w:w="321" w:type="dxa"/>
          </w:tcPr>
          <w:p w14:paraId="5E71B543" w14:textId="77777777" w:rsidR="000C1B33" w:rsidRPr="00BE579B" w:rsidRDefault="000C1B33" w:rsidP="000C1B33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14"/>
                <w:szCs w:val="14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43B883" w14:textId="77777777" w:rsidR="000C1B33" w:rsidRPr="00BE579B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9" w:type="dxa"/>
            <w:shd w:val="clear" w:color="auto" w:fill="auto"/>
          </w:tcPr>
          <w:p w14:paraId="000A4605" w14:textId="77777777" w:rsidR="000C1B33" w:rsidRPr="00BE579B" w:rsidRDefault="000C1B33" w:rsidP="000C1B33">
            <w:pPr>
              <w:jc w:val="thaiDistribut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2CEBC9" w14:textId="77777777" w:rsidR="000C1B33" w:rsidRPr="00BE579B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475E39D0" w14:textId="77777777" w:rsidR="000C1B33" w:rsidRPr="00BE579B" w:rsidRDefault="000C1B33" w:rsidP="000C1B33">
            <w:pPr>
              <w:jc w:val="thaiDistribut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DCC618" w14:textId="77777777" w:rsidR="000C1B33" w:rsidRPr="00BE579B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24A83EEB" w14:textId="77777777" w:rsidR="000C1B33" w:rsidRPr="00BE579B" w:rsidRDefault="000C1B33" w:rsidP="000C1B33">
            <w:pPr>
              <w:jc w:val="thaiDistribut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vAlign w:val="bottom"/>
          </w:tcPr>
          <w:p w14:paraId="658279B0" w14:textId="77777777" w:rsidR="000C1B33" w:rsidRPr="00BE579B" w:rsidRDefault="000C1B33" w:rsidP="000C1B3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</w:tbl>
    <w:p w14:paraId="73028822" w14:textId="7C030C6C" w:rsidR="00A83310" w:rsidRPr="00BE579B" w:rsidRDefault="00A83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14"/>
          <w:szCs w:val="14"/>
        </w:rPr>
      </w:pPr>
    </w:p>
    <w:p w14:paraId="03B5933D" w14:textId="34B1F1EE" w:rsidR="005742D6" w:rsidRDefault="00574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299B1306" w14:textId="3D35A5AC" w:rsidR="00C52014" w:rsidRDefault="00C5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4E217ED1" w14:textId="760AEEC4" w:rsidR="00C52014" w:rsidRDefault="00C5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1C76C30D" w14:textId="1325884A" w:rsidR="00C52014" w:rsidRDefault="00C5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21EA4C10" w14:textId="3474B8BC" w:rsidR="00C52014" w:rsidRDefault="00C5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7CDFE39A" w14:textId="342B8CF2" w:rsidR="00C52014" w:rsidRDefault="00C5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05CAFF74" w14:textId="57B6A8F5" w:rsidR="00C52014" w:rsidRDefault="00C5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157C921A" w14:textId="4A396791" w:rsidR="00C52014" w:rsidRDefault="00C5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1746F63A" w14:textId="1860CCAA" w:rsidR="00F71437" w:rsidRDefault="00F71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54985512" w14:textId="77777777" w:rsidR="00F71437" w:rsidRDefault="00F71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2DE6CC4F" w14:textId="0A38C593" w:rsidR="00C52014" w:rsidRDefault="00C5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3F0047D5" w14:textId="08D08F66" w:rsidR="00C52014" w:rsidRDefault="00C5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4419E770" w14:textId="30D0940C" w:rsidR="00C52014" w:rsidRDefault="00C5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4CCC5A77" w14:textId="56B7535B" w:rsidR="00C52014" w:rsidRDefault="00C5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5205B8E0" w14:textId="40925C04" w:rsidR="00C52014" w:rsidRDefault="00C5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49E0DBD8" w14:textId="525ED7DE" w:rsidR="00C52014" w:rsidRDefault="00C5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1B8C36CB" w14:textId="6D1EC6BC" w:rsidR="00C52014" w:rsidRDefault="00C5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3A2A4B87" w14:textId="03729B13" w:rsidR="00385DBD" w:rsidRPr="00AD436C" w:rsidRDefault="00694B1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694B12">
        <w:rPr>
          <w:rFonts w:asciiTheme="majorBidi" w:hAnsiTheme="majorBidi" w:cstheme="majorBidi" w:hint="cs"/>
          <w:b/>
          <w:bCs/>
          <w:sz w:val="30"/>
          <w:szCs w:val="30"/>
        </w:rPr>
        <w:lastRenderedPageBreak/>
        <w:t>1</w:t>
      </w:r>
      <w:r w:rsidR="00D17B87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385DBD" w:rsidRPr="00AD436C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85DBD" w:rsidRPr="00915AE8">
        <w:rPr>
          <w:rFonts w:asciiTheme="majorBidi" w:hAnsiTheme="majorBidi" w:cstheme="majorBidi" w:hint="cs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5E8A6357" w14:textId="7E11F737" w:rsidR="00527F0E" w:rsidRPr="00C52014" w:rsidRDefault="00527F0E" w:rsidP="00527F0E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B78D7A" w14:textId="0A7207D5" w:rsidR="00527F0E" w:rsidRDefault="00527F0E" w:rsidP="00527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836D7">
        <w:rPr>
          <w:rFonts w:asciiTheme="majorBidi" w:hAnsi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53A3243C" w14:textId="77777777" w:rsidR="00C52014" w:rsidRPr="00C52014" w:rsidRDefault="00C52014" w:rsidP="00527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/>
          <w:b/>
          <w:bCs/>
          <w:i/>
          <w:iCs/>
          <w:sz w:val="24"/>
          <w:szCs w:val="24"/>
        </w:rPr>
      </w:pPr>
    </w:p>
    <w:p w14:paraId="6258EA30" w14:textId="578CEF03" w:rsidR="00527F0E" w:rsidRDefault="00527F0E" w:rsidP="00527F0E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  <w:r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</w:p>
    <w:p w14:paraId="03A04247" w14:textId="77777777" w:rsidR="00952941" w:rsidRPr="00C52014" w:rsidRDefault="0095294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61" w:type="dxa"/>
        <w:tblInd w:w="446" w:type="dxa"/>
        <w:tblLook w:val="01E0" w:firstRow="1" w:lastRow="1" w:firstColumn="1" w:lastColumn="1" w:noHBand="0" w:noVBand="0"/>
      </w:tblPr>
      <w:tblGrid>
        <w:gridCol w:w="4145"/>
        <w:gridCol w:w="1009"/>
        <w:gridCol w:w="291"/>
        <w:gridCol w:w="1022"/>
        <w:gridCol w:w="263"/>
        <w:gridCol w:w="1055"/>
        <w:gridCol w:w="267"/>
        <w:gridCol w:w="1009"/>
      </w:tblGrid>
      <w:tr w:rsidR="00952941" w:rsidRPr="004179E1" w14:paraId="66202A37" w14:textId="77777777" w:rsidTr="00390D9E">
        <w:tc>
          <w:tcPr>
            <w:tcW w:w="4145" w:type="dxa"/>
            <w:vMerge w:val="restart"/>
            <w:shd w:val="clear" w:color="auto" w:fill="auto"/>
          </w:tcPr>
          <w:p w14:paraId="361B552A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shd w:val="clear" w:color="auto" w:fill="auto"/>
          </w:tcPr>
          <w:p w14:paraId="519F0F03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5E0FCF5D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14:paraId="1F93047E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2941" w:rsidRPr="004179E1" w14:paraId="43DD0A43" w14:textId="77777777" w:rsidTr="00390D9E">
        <w:tc>
          <w:tcPr>
            <w:tcW w:w="4145" w:type="dxa"/>
            <w:vMerge/>
            <w:shd w:val="clear" w:color="auto" w:fill="auto"/>
          </w:tcPr>
          <w:p w14:paraId="7B007504" w14:textId="77777777" w:rsidR="00952941" w:rsidRPr="004179E1" w:rsidRDefault="00952941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B961004" w14:textId="1B2F729C" w:rsidR="00952941" w:rsidRPr="004179E1" w:rsidRDefault="00EC5C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91" w:type="dxa"/>
            <w:shd w:val="clear" w:color="auto" w:fill="auto"/>
            <w:vAlign w:val="center"/>
          </w:tcPr>
          <w:p w14:paraId="26F14325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14:paraId="10A9A62E" w14:textId="335224DA" w:rsidR="00952941" w:rsidRPr="004179E1" w:rsidRDefault="00EC5C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  <w:tc>
          <w:tcPr>
            <w:tcW w:w="263" w:type="dxa"/>
            <w:shd w:val="clear" w:color="auto" w:fill="auto"/>
          </w:tcPr>
          <w:p w14:paraId="5758EDFA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09AE83AA" w14:textId="4E3F8F0B" w:rsidR="00952941" w:rsidRPr="004179E1" w:rsidRDefault="00EC5C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6FDBD32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F4FCFA0" w14:textId="3BBC96DE" w:rsidR="00952941" w:rsidRPr="004179E1" w:rsidRDefault="00EC5C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2563</w:t>
            </w:r>
          </w:p>
        </w:tc>
      </w:tr>
      <w:tr w:rsidR="00952941" w:rsidRPr="004179E1" w14:paraId="39A21F59" w14:textId="77777777" w:rsidTr="00390D9E">
        <w:tc>
          <w:tcPr>
            <w:tcW w:w="4145" w:type="dxa"/>
            <w:shd w:val="clear" w:color="auto" w:fill="auto"/>
          </w:tcPr>
          <w:p w14:paraId="11DF7DB7" w14:textId="77777777" w:rsidR="00952941" w:rsidRPr="004179E1" w:rsidRDefault="00952941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916" w:type="dxa"/>
            <w:gridSpan w:val="7"/>
            <w:shd w:val="clear" w:color="auto" w:fill="auto"/>
          </w:tcPr>
          <w:p w14:paraId="45E692FF" w14:textId="77777777" w:rsidR="00952941" w:rsidRPr="004179E1" w:rsidRDefault="0095294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4179E1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C5CFA" w:rsidRPr="004179E1" w14:paraId="558A9D26" w14:textId="77777777" w:rsidTr="001E33B8">
        <w:tc>
          <w:tcPr>
            <w:tcW w:w="4145" w:type="dxa"/>
            <w:shd w:val="clear" w:color="auto" w:fill="auto"/>
          </w:tcPr>
          <w:p w14:paraId="1B996397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4179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179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68E4B8E" w14:textId="4FFDC1F0" w:rsidR="00EC5CFA" w:rsidRPr="004179E1" w:rsidRDefault="001C17F8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91" w:type="dxa"/>
            <w:shd w:val="clear" w:color="auto" w:fill="auto"/>
          </w:tcPr>
          <w:p w14:paraId="7BF56D29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169B14A" w14:textId="3A537496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1EC30CDF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BD18833" w14:textId="0945A5FE" w:rsidR="00EC5CFA" w:rsidRPr="001C17F8" w:rsidRDefault="001C17F8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67" w:type="dxa"/>
            <w:shd w:val="clear" w:color="auto" w:fill="auto"/>
          </w:tcPr>
          <w:p w14:paraId="7062E76A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D54B403" w14:textId="21E73994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822</w:t>
            </w:r>
          </w:p>
        </w:tc>
      </w:tr>
      <w:tr w:rsidR="00EC5CFA" w:rsidRPr="004179E1" w14:paraId="7F20D686" w14:textId="77777777" w:rsidTr="001E33B8">
        <w:tc>
          <w:tcPr>
            <w:tcW w:w="4145" w:type="dxa"/>
            <w:shd w:val="clear" w:color="auto" w:fill="auto"/>
          </w:tcPr>
          <w:p w14:paraId="41BB8E46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4179E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34DFA9B" w14:textId="4FE42053" w:rsidR="00EC5CFA" w:rsidRPr="004179E1" w:rsidRDefault="001C17F8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13,225</w:t>
            </w:r>
          </w:p>
        </w:tc>
        <w:tc>
          <w:tcPr>
            <w:tcW w:w="291" w:type="dxa"/>
            <w:shd w:val="clear" w:color="auto" w:fill="auto"/>
          </w:tcPr>
          <w:p w14:paraId="7193EAB7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2A06996" w14:textId="2B34D3AC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20,432</w:t>
            </w:r>
          </w:p>
        </w:tc>
        <w:tc>
          <w:tcPr>
            <w:tcW w:w="263" w:type="dxa"/>
            <w:shd w:val="clear" w:color="auto" w:fill="auto"/>
          </w:tcPr>
          <w:p w14:paraId="6EFF8A1D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C626695" w14:textId="2479CA2F" w:rsidR="00EC5CFA" w:rsidRPr="004179E1" w:rsidRDefault="001C17F8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13,213</w:t>
            </w:r>
          </w:p>
        </w:tc>
        <w:tc>
          <w:tcPr>
            <w:tcW w:w="267" w:type="dxa"/>
            <w:shd w:val="clear" w:color="auto" w:fill="auto"/>
          </w:tcPr>
          <w:p w14:paraId="46063945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7CFEF6B" w14:textId="008EC5C4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19,948</w:t>
            </w:r>
          </w:p>
        </w:tc>
      </w:tr>
      <w:tr w:rsidR="00EC5CFA" w:rsidRPr="004179E1" w14:paraId="0E67E9A5" w14:textId="77777777" w:rsidTr="001E33B8">
        <w:tc>
          <w:tcPr>
            <w:tcW w:w="4145" w:type="dxa"/>
            <w:shd w:val="clear" w:color="auto" w:fill="auto"/>
          </w:tcPr>
          <w:p w14:paraId="29D2E039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4179E1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4179E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9" w:type="dxa"/>
            <w:shd w:val="clear" w:color="auto" w:fill="auto"/>
          </w:tcPr>
          <w:p w14:paraId="19F0A2D5" w14:textId="6B715DD8" w:rsidR="00EC5CFA" w:rsidRPr="004179E1" w:rsidRDefault="001C17F8" w:rsidP="00EC5C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91" w:type="dxa"/>
            <w:shd w:val="clear" w:color="auto" w:fill="auto"/>
          </w:tcPr>
          <w:p w14:paraId="3FA37ABA" w14:textId="77777777" w:rsidR="00EC5CFA" w:rsidRPr="004179E1" w:rsidRDefault="00EC5CFA" w:rsidP="00EC5C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7DA817FE" w14:textId="0922BADE" w:rsidR="00EC5CFA" w:rsidRPr="004179E1" w:rsidRDefault="00EC5CFA" w:rsidP="00EC5C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263" w:type="dxa"/>
            <w:shd w:val="clear" w:color="auto" w:fill="auto"/>
          </w:tcPr>
          <w:p w14:paraId="34AD7717" w14:textId="77777777" w:rsidR="00EC5CFA" w:rsidRPr="004179E1" w:rsidRDefault="00EC5CFA" w:rsidP="00EC5C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shd w:val="clear" w:color="auto" w:fill="auto"/>
          </w:tcPr>
          <w:p w14:paraId="7DBE8518" w14:textId="7C5E84D4" w:rsidR="00EC5CFA" w:rsidRPr="004179E1" w:rsidRDefault="001C17F8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2,905</w:t>
            </w:r>
          </w:p>
        </w:tc>
        <w:tc>
          <w:tcPr>
            <w:tcW w:w="267" w:type="dxa"/>
            <w:shd w:val="clear" w:color="auto" w:fill="auto"/>
          </w:tcPr>
          <w:p w14:paraId="1104DE76" w14:textId="77777777" w:rsidR="00EC5CFA" w:rsidRPr="004179E1" w:rsidRDefault="00EC5CFA" w:rsidP="00EC5C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02D70859" w14:textId="0ABC1ADA" w:rsidR="00EC5CFA" w:rsidRPr="004179E1" w:rsidRDefault="00EC5CFA" w:rsidP="00EC5C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5,755</w:t>
            </w:r>
          </w:p>
        </w:tc>
      </w:tr>
      <w:tr w:rsidR="00EC5CFA" w:rsidRPr="004179E1" w14:paraId="0A6E75D8" w14:textId="77777777" w:rsidTr="001E33B8">
        <w:tc>
          <w:tcPr>
            <w:tcW w:w="4145" w:type="dxa"/>
            <w:shd w:val="clear" w:color="auto" w:fill="auto"/>
          </w:tcPr>
          <w:p w14:paraId="437B11F8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179E1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4179E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009" w:type="dxa"/>
            <w:shd w:val="clear" w:color="auto" w:fill="auto"/>
          </w:tcPr>
          <w:p w14:paraId="636D3C52" w14:textId="77777777" w:rsidR="00EC5CFA" w:rsidRPr="004179E1" w:rsidRDefault="00EC5CFA" w:rsidP="00EC5C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70AFFED6" w14:textId="77777777" w:rsidR="00EC5CFA" w:rsidRPr="004179E1" w:rsidRDefault="00EC5CFA" w:rsidP="00EC5C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2AD04AE9" w14:textId="77777777" w:rsidR="00EC5CFA" w:rsidRPr="004179E1" w:rsidRDefault="00EC5CFA" w:rsidP="00EC5C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3D6872B" w14:textId="77777777" w:rsidR="00EC5CFA" w:rsidRPr="004179E1" w:rsidRDefault="00EC5CFA" w:rsidP="00EC5C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shd w:val="clear" w:color="auto" w:fill="auto"/>
          </w:tcPr>
          <w:p w14:paraId="280C2AC7" w14:textId="77777777" w:rsidR="00EC5CFA" w:rsidRPr="004179E1" w:rsidRDefault="00EC5CFA" w:rsidP="00EC5CFA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5D1E9EF" w14:textId="77777777" w:rsidR="00EC5CFA" w:rsidRPr="004179E1" w:rsidRDefault="00EC5CFA" w:rsidP="00EC5C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11086745" w14:textId="77777777" w:rsidR="00EC5CFA" w:rsidRPr="004179E1" w:rsidRDefault="00EC5CFA" w:rsidP="00EC5C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CFA" w:rsidRPr="004179E1" w14:paraId="01C6DD58" w14:textId="77777777" w:rsidTr="001E33B8">
        <w:tc>
          <w:tcPr>
            <w:tcW w:w="4145" w:type="dxa"/>
            <w:shd w:val="clear" w:color="auto" w:fill="auto"/>
          </w:tcPr>
          <w:p w14:paraId="4AABA6A6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179E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09" w:type="dxa"/>
            <w:shd w:val="clear" w:color="auto" w:fill="auto"/>
          </w:tcPr>
          <w:p w14:paraId="36251D93" w14:textId="2555174C" w:rsidR="00EC5CFA" w:rsidRPr="004179E1" w:rsidRDefault="009163C6" w:rsidP="00EC5C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74,327</w:t>
            </w:r>
          </w:p>
        </w:tc>
        <w:tc>
          <w:tcPr>
            <w:tcW w:w="291" w:type="dxa"/>
            <w:shd w:val="clear" w:color="auto" w:fill="auto"/>
          </w:tcPr>
          <w:p w14:paraId="48EC6020" w14:textId="77777777" w:rsidR="00EC5CFA" w:rsidRPr="004179E1" w:rsidRDefault="00EC5CFA" w:rsidP="00EC5C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2F308FA8" w14:textId="647DF009" w:rsidR="00EC5CFA" w:rsidRPr="004179E1" w:rsidRDefault="00EC5CFA" w:rsidP="00EC5C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94,573</w:t>
            </w:r>
          </w:p>
        </w:tc>
        <w:tc>
          <w:tcPr>
            <w:tcW w:w="263" w:type="dxa"/>
            <w:shd w:val="clear" w:color="auto" w:fill="auto"/>
          </w:tcPr>
          <w:p w14:paraId="7503E650" w14:textId="77777777" w:rsidR="00EC5CFA" w:rsidRPr="004179E1" w:rsidRDefault="00EC5CFA" w:rsidP="00EC5C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  <w:shd w:val="clear" w:color="auto" w:fill="auto"/>
          </w:tcPr>
          <w:p w14:paraId="31A77370" w14:textId="0D3DF9A7" w:rsidR="00EC5CFA" w:rsidRPr="004179E1" w:rsidRDefault="009163C6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71,040</w:t>
            </w:r>
          </w:p>
        </w:tc>
        <w:tc>
          <w:tcPr>
            <w:tcW w:w="267" w:type="dxa"/>
            <w:shd w:val="clear" w:color="auto" w:fill="auto"/>
          </w:tcPr>
          <w:p w14:paraId="00046A94" w14:textId="77777777" w:rsidR="00EC5CFA" w:rsidRPr="004179E1" w:rsidRDefault="00EC5CFA" w:rsidP="00EC5CFA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shd w:val="clear" w:color="auto" w:fill="auto"/>
          </w:tcPr>
          <w:p w14:paraId="44796FE8" w14:textId="6BEF07A6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93,230</w:t>
            </w:r>
          </w:p>
        </w:tc>
      </w:tr>
      <w:tr w:rsidR="00EC5CFA" w:rsidRPr="004179E1" w14:paraId="005B1B53" w14:textId="77777777" w:rsidTr="001E33B8">
        <w:tc>
          <w:tcPr>
            <w:tcW w:w="4145" w:type="dxa"/>
            <w:shd w:val="clear" w:color="auto" w:fill="auto"/>
          </w:tcPr>
          <w:p w14:paraId="452633F0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4179E1">
              <w:rPr>
                <w:rFonts w:ascii="Angsana New" w:hAnsi="Angsana New"/>
                <w:sz w:val="30"/>
                <w:szCs w:val="30"/>
                <w:cs/>
              </w:rPr>
              <w:t>เงินประกันพนักงาน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5A35627" w14:textId="50E9F09D" w:rsidR="00EC5CFA" w:rsidRPr="004179E1" w:rsidRDefault="001C17F8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</w:t>
            </w:r>
            <w:r w:rsidR="003443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636</w:t>
            </w:r>
          </w:p>
        </w:tc>
        <w:tc>
          <w:tcPr>
            <w:tcW w:w="291" w:type="dxa"/>
            <w:shd w:val="clear" w:color="auto" w:fill="auto"/>
          </w:tcPr>
          <w:p w14:paraId="462D1073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9DCF666" w14:textId="7DA8E626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30,885</w:t>
            </w:r>
          </w:p>
        </w:tc>
        <w:tc>
          <w:tcPr>
            <w:tcW w:w="263" w:type="dxa"/>
            <w:shd w:val="clear" w:color="auto" w:fill="auto"/>
          </w:tcPr>
          <w:p w14:paraId="3CE5931A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4E492370" w14:textId="356E556C" w:rsidR="00EC5CFA" w:rsidRPr="004179E1" w:rsidRDefault="001C17F8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</w:t>
            </w:r>
            <w:r w:rsidR="0034436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571</w:t>
            </w:r>
          </w:p>
        </w:tc>
        <w:tc>
          <w:tcPr>
            <w:tcW w:w="267" w:type="dxa"/>
            <w:shd w:val="clear" w:color="auto" w:fill="auto"/>
          </w:tcPr>
          <w:p w14:paraId="66E1551B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D8AC958" w14:textId="04E943C6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25,194</w:t>
            </w:r>
          </w:p>
        </w:tc>
      </w:tr>
      <w:tr w:rsidR="00EC5CFA" w:rsidRPr="004179E1" w14:paraId="2530C466" w14:textId="77777777" w:rsidTr="001E33B8">
        <w:tc>
          <w:tcPr>
            <w:tcW w:w="4145" w:type="dxa"/>
            <w:shd w:val="clear" w:color="auto" w:fill="auto"/>
          </w:tcPr>
          <w:p w14:paraId="4233F76C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7D3E2" w14:textId="5937B958" w:rsidR="00EC5CFA" w:rsidRPr="004179E1" w:rsidRDefault="001C17F8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22,84</w:t>
            </w:r>
            <w:r w:rsidR="001D499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91" w:type="dxa"/>
            <w:shd w:val="clear" w:color="auto" w:fill="auto"/>
          </w:tcPr>
          <w:p w14:paraId="677871AC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DB4E5" w14:textId="2B892BAB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25,240</w:t>
            </w:r>
          </w:p>
        </w:tc>
        <w:tc>
          <w:tcPr>
            <w:tcW w:w="263" w:type="dxa"/>
            <w:shd w:val="clear" w:color="auto" w:fill="auto"/>
          </w:tcPr>
          <w:p w14:paraId="2D016DC4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CB100" w14:textId="5DB55468" w:rsidR="00EC5CFA" w:rsidRPr="004179E1" w:rsidRDefault="001C17F8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15,400</w:t>
            </w:r>
          </w:p>
        </w:tc>
        <w:tc>
          <w:tcPr>
            <w:tcW w:w="267" w:type="dxa"/>
            <w:shd w:val="clear" w:color="auto" w:fill="auto"/>
          </w:tcPr>
          <w:p w14:paraId="6F7F1AB3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02CBA" w14:textId="51D8A9B8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24,228</w:t>
            </w:r>
          </w:p>
        </w:tc>
      </w:tr>
      <w:tr w:rsidR="00EC5CFA" w:rsidRPr="004179E1" w14:paraId="392ED3FA" w14:textId="77777777" w:rsidTr="001E33B8">
        <w:trPr>
          <w:trHeight w:val="235"/>
        </w:trPr>
        <w:tc>
          <w:tcPr>
            <w:tcW w:w="4145" w:type="dxa"/>
            <w:shd w:val="clear" w:color="auto" w:fill="auto"/>
            <w:vAlign w:val="bottom"/>
          </w:tcPr>
          <w:p w14:paraId="5AEB3506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E1B52" w14:textId="4BB576CF" w:rsidR="00EC5CFA" w:rsidRPr="004179E1" w:rsidRDefault="009163C6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135,244</w:t>
            </w:r>
          </w:p>
        </w:tc>
        <w:tc>
          <w:tcPr>
            <w:tcW w:w="291" w:type="dxa"/>
            <w:shd w:val="clear" w:color="auto" w:fill="auto"/>
          </w:tcPr>
          <w:p w14:paraId="114AE119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A3A6D" w14:textId="318E80D9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171,542</w:t>
            </w:r>
          </w:p>
        </w:tc>
        <w:tc>
          <w:tcPr>
            <w:tcW w:w="263" w:type="dxa"/>
            <w:shd w:val="clear" w:color="auto" w:fill="auto"/>
          </w:tcPr>
          <w:p w14:paraId="1D901FDF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3714D" w14:textId="4698EEAB" w:rsidR="00EC5CFA" w:rsidRPr="004179E1" w:rsidRDefault="009163C6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125,181</w:t>
            </w:r>
          </w:p>
        </w:tc>
        <w:tc>
          <w:tcPr>
            <w:tcW w:w="267" w:type="dxa"/>
            <w:shd w:val="clear" w:color="auto" w:fill="auto"/>
          </w:tcPr>
          <w:p w14:paraId="13BE5A4C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9AE423" w14:textId="4AD0B4F1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169,177</w:t>
            </w:r>
          </w:p>
        </w:tc>
      </w:tr>
    </w:tbl>
    <w:p w14:paraId="559F932B" w14:textId="77777777" w:rsidR="005742D6" w:rsidRPr="00C52014" w:rsidRDefault="005742D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A0B723A" w14:textId="35E55F0C" w:rsidR="007711E0" w:rsidRDefault="00DC34F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17B87">
        <w:rPr>
          <w:rFonts w:ascii="Angsana New" w:hAnsi="Angsana New"/>
          <w:b/>
          <w:bCs/>
          <w:sz w:val="30"/>
          <w:szCs w:val="30"/>
        </w:rPr>
        <w:t>6</w:t>
      </w:r>
      <w:r w:rsidR="007711E0" w:rsidRPr="007711E0">
        <w:rPr>
          <w:rFonts w:ascii="Angsana New" w:hAnsi="Angsana New"/>
          <w:b/>
          <w:bCs/>
          <w:sz w:val="30"/>
          <w:szCs w:val="30"/>
          <w:cs/>
        </w:rPr>
        <w:tab/>
      </w:r>
      <w:r w:rsidR="00C303F9" w:rsidRPr="00553BFA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42A07DF" w14:textId="27BB2AC2" w:rsidR="00C303F9" w:rsidRPr="00C52014" w:rsidRDefault="00C303F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A7058FF" w14:textId="341FBBD1" w:rsidR="00527F0E" w:rsidRDefault="00527F0E" w:rsidP="00527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6836D7">
        <w:rPr>
          <w:rFonts w:asciiTheme="majorBidi" w:hAnsi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40751F56" w14:textId="77777777" w:rsidR="00C52014" w:rsidRPr="00C52014" w:rsidRDefault="00C52014" w:rsidP="00527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/>
          <w:b/>
          <w:bCs/>
          <w:i/>
          <w:iCs/>
          <w:sz w:val="24"/>
          <w:szCs w:val="24"/>
        </w:rPr>
      </w:pPr>
    </w:p>
    <w:p w14:paraId="4A80A303" w14:textId="683FFAFC" w:rsidR="00527F0E" w:rsidRDefault="00527F0E" w:rsidP="00527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22"/>
        </w:tabs>
        <w:rPr>
          <w:rFonts w:asciiTheme="majorBidi" w:hAnsiTheme="majorBidi" w:cstheme="majorBidi"/>
          <w:iCs/>
          <w:sz w:val="30"/>
          <w:szCs w:val="30"/>
        </w:rPr>
      </w:pPr>
      <w:r w:rsidRPr="00C14593">
        <w:rPr>
          <w:rFonts w:asciiTheme="majorBidi" w:hAnsiTheme="majorBidi" w:cstheme="majorBidi"/>
          <w:iCs/>
          <w:sz w:val="30"/>
          <w:szCs w:val="30"/>
          <w:cs/>
        </w:rPr>
        <w:tab/>
        <w:t>โครงการสมทบเงิน</w:t>
      </w:r>
    </w:p>
    <w:p w14:paraId="798C8017" w14:textId="77777777" w:rsidR="00C52014" w:rsidRPr="00C52014" w:rsidRDefault="00C52014" w:rsidP="00527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22"/>
        </w:tabs>
        <w:rPr>
          <w:rFonts w:asciiTheme="majorBidi" w:hAnsiTheme="majorBidi" w:cstheme="majorBidi"/>
          <w:iCs/>
          <w:sz w:val="24"/>
          <w:szCs w:val="24"/>
        </w:rPr>
      </w:pPr>
    </w:p>
    <w:p w14:paraId="7D284D2E" w14:textId="384470BD" w:rsidR="00527F0E" w:rsidRPr="00C14593" w:rsidRDefault="00527F0E" w:rsidP="00527F0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</w:t>
      </w:r>
      <w:r w:rsidR="00191EFC">
        <w:rPr>
          <w:rFonts w:asciiTheme="majorBidi" w:hAnsiTheme="majorBidi" w:cstheme="majorBidi" w:hint="cs"/>
          <w:i/>
          <w:sz w:val="30"/>
          <w:szCs w:val="30"/>
          <w:cs/>
        </w:rPr>
        <w:t>ของบริษัทและกลุ่มบริษัท</w:t>
      </w:r>
      <w:r w:rsidRPr="00C14593">
        <w:rPr>
          <w:rFonts w:asciiTheme="majorBidi" w:hAnsiTheme="majorBidi" w:cstheme="majorBidi"/>
          <w:i/>
          <w:sz w:val="30"/>
          <w:szCs w:val="30"/>
          <w:cs/>
        </w:rPr>
        <w:t xml:space="preserve">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0E25DFB7" w14:textId="77777777" w:rsidR="00527F0E" w:rsidRPr="00C52014" w:rsidRDefault="00527F0E" w:rsidP="00527F0E">
      <w:pPr>
        <w:tabs>
          <w:tab w:val="clear" w:pos="227"/>
          <w:tab w:val="clear" w:pos="454"/>
          <w:tab w:val="clear" w:pos="680"/>
          <w:tab w:val="left" w:pos="540"/>
        </w:tabs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5E0428A6" w14:textId="4EE6609A" w:rsidR="00527F0E" w:rsidRDefault="00527F0E" w:rsidP="00527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450"/>
          <w:tab w:val="left" w:pos="540"/>
        </w:tabs>
        <w:rPr>
          <w:rFonts w:asciiTheme="majorBidi" w:hAnsiTheme="majorBidi" w:cstheme="majorBidi"/>
          <w:iCs/>
          <w:sz w:val="30"/>
          <w:szCs w:val="30"/>
        </w:rPr>
      </w:pPr>
      <w:r w:rsidRPr="00C14593">
        <w:rPr>
          <w:rFonts w:asciiTheme="majorBidi" w:hAnsiTheme="majorBidi" w:cstheme="majorBidi"/>
          <w:iCs/>
          <w:sz w:val="30"/>
          <w:szCs w:val="30"/>
          <w:cs/>
        </w:rPr>
        <w:tab/>
        <w:t xml:space="preserve"> โครงการผลประโยชน์ที่กำหนดไว้</w:t>
      </w:r>
    </w:p>
    <w:p w14:paraId="7714CB9C" w14:textId="77777777" w:rsidR="00C52014" w:rsidRPr="00C52014" w:rsidRDefault="00C52014" w:rsidP="00527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450"/>
          <w:tab w:val="left" w:pos="540"/>
        </w:tabs>
        <w:rPr>
          <w:rFonts w:asciiTheme="majorBidi" w:hAnsiTheme="majorBidi" w:cstheme="majorBidi"/>
          <w:iCs/>
          <w:sz w:val="24"/>
          <w:szCs w:val="24"/>
        </w:rPr>
      </w:pPr>
    </w:p>
    <w:p w14:paraId="4F954FED" w14:textId="54F73615" w:rsidR="00527F0E" w:rsidRPr="00C14593" w:rsidRDefault="00527F0E" w:rsidP="00527F0E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14593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C14593">
        <w:rPr>
          <w:rFonts w:asciiTheme="majorBidi" w:hAnsiTheme="majorBidi" w:cstheme="majorBidi"/>
          <w:i/>
          <w:sz w:val="30"/>
          <w:szCs w:val="30"/>
          <w:cs/>
        </w:rPr>
        <w:t xml:space="preserve"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  <w:r w:rsidR="006A5DD8">
        <w:rPr>
          <w:rFonts w:asciiTheme="majorBidi" w:hAnsiTheme="majorBidi" w:cstheme="majorBidi" w:hint="cs"/>
          <w:i/>
          <w:sz w:val="30"/>
          <w:szCs w:val="30"/>
          <w:cs/>
        </w:rPr>
        <w:t>ซึ่ง</w:t>
      </w:r>
      <w:r w:rsidR="006A5DD8" w:rsidRPr="00C14593">
        <w:rPr>
          <w:rFonts w:asciiTheme="majorBidi" w:hAnsiTheme="majorBidi" w:cstheme="majorBidi"/>
          <w:i/>
          <w:sz w:val="30"/>
          <w:szCs w:val="30"/>
          <w:cs/>
        </w:rPr>
        <w:t>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66BE1AB5" w14:textId="75F427BE" w:rsidR="00527F0E" w:rsidRDefault="00527F0E" w:rsidP="00527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sz w:val="24"/>
          <w:szCs w:val="24"/>
        </w:rPr>
      </w:pPr>
    </w:p>
    <w:p w14:paraId="26138DE9" w14:textId="4D24CC30" w:rsidR="00527F0E" w:rsidRPr="00C14593" w:rsidRDefault="00527F0E" w:rsidP="00527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C14593">
        <w:rPr>
          <w:rFonts w:asciiTheme="majorBidi" w:hAnsiTheme="majorBidi" w:cstheme="majorBidi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14593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C14593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="006A5DD8">
        <w:rPr>
          <w:rFonts w:asciiTheme="majorBidi" w:hAnsiTheme="majorBidi" w:cstheme="majorBidi" w:hint="cs"/>
          <w:i/>
          <w:sz w:val="30"/>
          <w:szCs w:val="30"/>
          <w:cs/>
        </w:rPr>
        <w:t>และบริษัท</w:t>
      </w:r>
      <w:r w:rsidRPr="00C14593">
        <w:rPr>
          <w:rFonts w:asciiTheme="majorBidi" w:hAnsiTheme="majorBidi" w:cstheme="majorBidi"/>
          <w:i/>
          <w:sz w:val="30"/>
          <w:szCs w:val="30"/>
          <w:cs/>
        </w:rPr>
        <w:t xml:space="preserve"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5737FCA9" w14:textId="77777777" w:rsidR="00527F0E" w:rsidRPr="00EE33F0" w:rsidRDefault="00527F0E" w:rsidP="00527F0E">
      <w:pPr>
        <w:pStyle w:val="BodyText"/>
        <w:spacing w:after="0"/>
        <w:ind w:left="547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19E4B125" w14:textId="77777777" w:rsidR="00527F0E" w:rsidRPr="00B737E5" w:rsidRDefault="00527F0E" w:rsidP="00527F0E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737E5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B737E5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B737E5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B737E5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B737E5">
        <w:rPr>
          <w:rFonts w:ascii="Angsana New" w:hAnsi="Angsana New"/>
          <w:i/>
          <w:sz w:val="30"/>
          <w:szCs w:val="30"/>
          <w:cs/>
        </w:rPr>
        <w:t>กำไร</w:t>
      </w:r>
      <w:r w:rsidRPr="00B737E5">
        <w:rPr>
          <w:rFonts w:ascii="Angsana New" w:hAnsi="Angsana New" w:hint="cs"/>
          <w:i/>
          <w:sz w:val="30"/>
          <w:szCs w:val="30"/>
          <w:cs/>
        </w:rPr>
        <w:t>หรือ</w:t>
      </w:r>
      <w:r w:rsidRPr="00B737E5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B737E5">
        <w:rPr>
          <w:rFonts w:ascii="Angsana New" w:hAnsi="Angsana New" w:hint="cs"/>
          <w:i/>
          <w:sz w:val="30"/>
          <w:szCs w:val="30"/>
          <w:cs/>
        </w:rPr>
        <w:t xml:space="preserve"> กลุ่มบริษัท</w:t>
      </w:r>
      <w:r w:rsidRPr="00B737E5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B737E5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B737E5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756C926F" w14:textId="67A2A91D" w:rsidR="00527F0E" w:rsidRPr="00C52014" w:rsidRDefault="00527F0E" w:rsidP="006A5DD8">
      <w:pPr>
        <w:pStyle w:val="BodyText"/>
        <w:spacing w:after="0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14:paraId="663E9FEA" w14:textId="51379361" w:rsidR="006A5DD8" w:rsidRDefault="006A5DD8" w:rsidP="006A5DD8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A5DD8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</w:t>
      </w:r>
      <w:r>
        <w:rPr>
          <w:rFonts w:ascii="Angsana New" w:hAnsi="Angsana New" w:hint="cs"/>
          <w:i/>
          <w:sz w:val="30"/>
          <w:szCs w:val="30"/>
          <w:cs/>
        </w:rPr>
        <w:t>และ</w:t>
      </w:r>
      <w:r w:rsidRPr="006A5DD8">
        <w:rPr>
          <w:rFonts w:ascii="Angsana New" w:hAnsi="Angsana New"/>
          <w:i/>
          <w:sz w:val="30"/>
          <w:szCs w:val="30"/>
          <w:cs/>
        </w:rPr>
        <w:t>บริษัทไม่สามารถยกเลิกข้อเสนอการให้ผลประโยชน์ดังกล่าวได้อีกต่อไป หรือเมื่อกลุ่มบริษัท</w:t>
      </w:r>
      <w:r>
        <w:rPr>
          <w:rFonts w:ascii="Angsana New" w:hAnsi="Angsana New" w:hint="cs"/>
          <w:i/>
          <w:sz w:val="30"/>
          <w:szCs w:val="30"/>
          <w:cs/>
        </w:rPr>
        <w:t>และ</w:t>
      </w:r>
      <w:r w:rsidRPr="006A5DD8">
        <w:rPr>
          <w:rFonts w:ascii="Angsana New" w:hAnsi="Angsana New"/>
          <w:i/>
          <w:sz w:val="30"/>
          <w:szCs w:val="30"/>
          <w:cs/>
        </w:rPr>
        <w:t xml:space="preserve">บริษัทรับรู้ต้นทุนสำหรับการปรับโครงสร้าง หากระยะเวลาการจ่ายผลประโยชน์เกินกว่า </w:t>
      </w:r>
      <w:r w:rsidRPr="006A5DD8">
        <w:rPr>
          <w:rFonts w:ascii="Angsana New" w:hAnsi="Angsana New"/>
          <w:iCs/>
          <w:sz w:val="30"/>
          <w:szCs w:val="30"/>
        </w:rPr>
        <w:t xml:space="preserve">12 </w:t>
      </w:r>
      <w:r w:rsidRPr="006A5DD8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EB66EC9" w14:textId="77777777" w:rsidR="006A5DD8" w:rsidRPr="00C52014" w:rsidRDefault="006A5DD8" w:rsidP="006A5DD8">
      <w:pPr>
        <w:pStyle w:val="BodyText"/>
        <w:spacing w:after="0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14:paraId="5264191C" w14:textId="643EB0B3" w:rsidR="00527F0E" w:rsidRDefault="00527F0E" w:rsidP="006A5DD8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6A5DD8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</w:t>
      </w:r>
      <w:r w:rsidRPr="00394FCE">
        <w:rPr>
          <w:rFonts w:asciiTheme="majorBidi" w:hAnsiTheme="majorBidi" w:cstheme="majorBidi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</w:t>
      </w:r>
      <w:r w:rsidRPr="00C14593">
        <w:rPr>
          <w:rFonts w:asciiTheme="majorBidi" w:hAnsiTheme="majorBidi" w:cstheme="majorBidi"/>
          <w:i/>
          <w:sz w:val="30"/>
          <w:szCs w:val="30"/>
          <w:cs/>
        </w:rPr>
        <w:t>สามารถประมาณได้อย่างสมเหตุสมผล</w:t>
      </w:r>
    </w:p>
    <w:p w14:paraId="3846A86A" w14:textId="77777777" w:rsidR="00527F0E" w:rsidRPr="00CF1FF6" w:rsidRDefault="00527F0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475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4"/>
        <w:gridCol w:w="1081"/>
        <w:gridCol w:w="248"/>
        <w:gridCol w:w="1103"/>
        <w:gridCol w:w="245"/>
        <w:gridCol w:w="1048"/>
        <w:gridCol w:w="248"/>
        <w:gridCol w:w="1014"/>
      </w:tblGrid>
      <w:tr w:rsidR="00C841E5" w:rsidRPr="004179E1" w14:paraId="265332ED" w14:textId="77777777" w:rsidTr="00B26652">
        <w:trPr>
          <w:trHeight w:val="20"/>
          <w:tblHeader/>
        </w:trPr>
        <w:tc>
          <w:tcPr>
            <w:tcW w:w="2269" w:type="pct"/>
            <w:vMerge w:val="restart"/>
            <w:shd w:val="clear" w:color="auto" w:fill="auto"/>
          </w:tcPr>
          <w:p w14:paraId="1163BA5C" w14:textId="77777777" w:rsidR="00C841E5" w:rsidRPr="004179E1" w:rsidRDefault="00C841E5" w:rsidP="0034430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</w:rPr>
            </w:pPr>
          </w:p>
          <w:p w14:paraId="39F10DB3" w14:textId="1639F426" w:rsidR="00C841E5" w:rsidRPr="004179E1" w:rsidRDefault="00C841E5" w:rsidP="00344305">
            <w:pPr>
              <w:tabs>
                <w:tab w:val="clear" w:pos="22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6" w:type="pct"/>
            <w:gridSpan w:val="4"/>
          </w:tcPr>
          <w:p w14:paraId="6FA7614B" w14:textId="6FCBF76B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65" w:type="pct"/>
            <w:gridSpan w:val="3"/>
          </w:tcPr>
          <w:p w14:paraId="034C6F37" w14:textId="3F7075B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1EFA" w:rsidRPr="004179E1" w14:paraId="33EF6D28" w14:textId="77777777" w:rsidTr="008F5F51">
        <w:trPr>
          <w:trHeight w:val="20"/>
          <w:tblHeader/>
        </w:trPr>
        <w:tc>
          <w:tcPr>
            <w:tcW w:w="2269" w:type="pct"/>
            <w:vMerge/>
            <w:shd w:val="clear" w:color="auto" w:fill="auto"/>
          </w:tcPr>
          <w:p w14:paraId="60D56C70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76ADFA52" w14:textId="1340B34D" w:rsidR="00D81EFA" w:rsidRPr="004179E1" w:rsidRDefault="00EC5C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6" w:type="pct"/>
            <w:vAlign w:val="center"/>
          </w:tcPr>
          <w:p w14:paraId="0B6922BD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vAlign w:val="center"/>
          </w:tcPr>
          <w:p w14:paraId="5B666561" w14:textId="26ECE20A" w:rsidR="00D81EFA" w:rsidRPr="004179E1" w:rsidRDefault="00EC5C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" w:type="pct"/>
          </w:tcPr>
          <w:p w14:paraId="024C2757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3E8DD3B3" w14:textId="6DE18818" w:rsidR="00D81EFA" w:rsidRPr="004179E1" w:rsidRDefault="00EC5C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6" w:type="pct"/>
            <w:vAlign w:val="center"/>
          </w:tcPr>
          <w:p w14:paraId="61FF627A" w14:textId="77777777" w:rsidR="00D81EFA" w:rsidRPr="004179E1" w:rsidRDefault="00D81E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vAlign w:val="center"/>
          </w:tcPr>
          <w:p w14:paraId="1D71DB1B" w14:textId="2D1F16D4" w:rsidR="00D81EFA" w:rsidRPr="004179E1" w:rsidRDefault="00EC5CFA" w:rsidP="00D81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C841E5" w:rsidRPr="004179E1" w14:paraId="0FFEDE92" w14:textId="77777777" w:rsidTr="00B26652">
        <w:trPr>
          <w:trHeight w:val="20"/>
          <w:tblHeader/>
        </w:trPr>
        <w:tc>
          <w:tcPr>
            <w:tcW w:w="2269" w:type="pct"/>
            <w:vAlign w:val="center"/>
          </w:tcPr>
          <w:p w14:paraId="033B62EA" w14:textId="48580B87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31" w:type="pct"/>
            <w:gridSpan w:val="7"/>
          </w:tcPr>
          <w:p w14:paraId="184E5425" w14:textId="276DFCB9" w:rsidR="00C841E5" w:rsidRPr="004179E1" w:rsidRDefault="00C841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="0096518E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4179E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EC5CFA" w:rsidRPr="004179E1" w14:paraId="0BD158C9" w14:textId="77777777" w:rsidTr="001E33B8">
        <w:trPr>
          <w:trHeight w:val="20"/>
        </w:trPr>
        <w:tc>
          <w:tcPr>
            <w:tcW w:w="2269" w:type="pct"/>
            <w:tcBorders>
              <w:bottom w:val="nil"/>
            </w:tcBorders>
          </w:tcPr>
          <w:p w14:paraId="3FAD4A53" w14:textId="21F9ADAB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6" w:hanging="25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92" w:type="pct"/>
            <w:tcBorders>
              <w:bottom w:val="nil"/>
            </w:tcBorders>
            <w:shd w:val="clear" w:color="auto" w:fill="auto"/>
            <w:vAlign w:val="bottom"/>
          </w:tcPr>
          <w:p w14:paraId="76093056" w14:textId="59ACAFDC" w:rsidR="00EC5CFA" w:rsidRPr="004179E1" w:rsidRDefault="00CA5436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21,39</w:t>
            </w:r>
            <w:r w:rsidR="00873B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136" w:type="pct"/>
            <w:tcBorders>
              <w:bottom w:val="nil"/>
            </w:tcBorders>
            <w:shd w:val="clear" w:color="auto" w:fill="auto"/>
            <w:vAlign w:val="bottom"/>
          </w:tcPr>
          <w:p w14:paraId="59903971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nil"/>
            </w:tcBorders>
            <w:shd w:val="clear" w:color="auto" w:fill="auto"/>
            <w:vAlign w:val="bottom"/>
          </w:tcPr>
          <w:p w14:paraId="0CF89AF7" w14:textId="4B8224C5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23,177</w:t>
            </w:r>
          </w:p>
        </w:tc>
        <w:tc>
          <w:tcPr>
            <w:tcW w:w="134" w:type="pct"/>
            <w:tcBorders>
              <w:bottom w:val="nil"/>
            </w:tcBorders>
            <w:shd w:val="clear" w:color="auto" w:fill="auto"/>
            <w:vAlign w:val="bottom"/>
          </w:tcPr>
          <w:p w14:paraId="385DB353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nil"/>
            </w:tcBorders>
            <w:shd w:val="clear" w:color="auto" w:fill="auto"/>
            <w:vAlign w:val="bottom"/>
          </w:tcPr>
          <w:p w14:paraId="7DB53677" w14:textId="4CC3BEAF" w:rsidR="00EC5CFA" w:rsidRPr="004179E1" w:rsidRDefault="00CA5436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16,426</w:t>
            </w:r>
          </w:p>
        </w:tc>
        <w:tc>
          <w:tcPr>
            <w:tcW w:w="136" w:type="pct"/>
            <w:tcBorders>
              <w:bottom w:val="nil"/>
            </w:tcBorders>
            <w:shd w:val="clear" w:color="auto" w:fill="auto"/>
            <w:vAlign w:val="bottom"/>
          </w:tcPr>
          <w:p w14:paraId="2BF75FBA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nil"/>
            </w:tcBorders>
            <w:shd w:val="clear" w:color="auto" w:fill="auto"/>
            <w:vAlign w:val="bottom"/>
          </w:tcPr>
          <w:p w14:paraId="4C203D02" w14:textId="4F47F6A8" w:rsidR="00EC5CFA" w:rsidRPr="000B2F6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18,625</w:t>
            </w:r>
          </w:p>
        </w:tc>
      </w:tr>
      <w:tr w:rsidR="00EC5CFA" w:rsidRPr="004179E1" w14:paraId="3C90A16A" w14:textId="77777777" w:rsidTr="001E33B8">
        <w:trPr>
          <w:trHeight w:val="20"/>
        </w:trPr>
        <w:tc>
          <w:tcPr>
            <w:tcW w:w="2269" w:type="pct"/>
            <w:tcBorders>
              <w:bottom w:val="nil"/>
            </w:tcBorders>
            <w:noWrap/>
            <w:vAlign w:val="bottom"/>
          </w:tcPr>
          <w:p w14:paraId="3BAE4623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58DC0" w14:textId="3E893F6B" w:rsidR="00EC5CFA" w:rsidRPr="004179E1" w:rsidRDefault="00CA5436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21,39</w:t>
            </w:r>
            <w:r w:rsidR="00873BB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0</w:t>
            </w:r>
          </w:p>
        </w:tc>
        <w:tc>
          <w:tcPr>
            <w:tcW w:w="13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BBAD7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9BBDDE" w14:textId="7CC4D54E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23,177</w:t>
            </w:r>
          </w:p>
        </w:tc>
        <w:tc>
          <w:tcPr>
            <w:tcW w:w="13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FDFD7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B0E0C" w14:textId="3335A5FC" w:rsidR="00EC5CFA" w:rsidRPr="004179E1" w:rsidRDefault="00CA5436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16,426</w:t>
            </w:r>
          </w:p>
        </w:tc>
        <w:tc>
          <w:tcPr>
            <w:tcW w:w="13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6E57B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FE9B17" w14:textId="08791FBF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18,625</w:t>
            </w:r>
          </w:p>
        </w:tc>
      </w:tr>
    </w:tbl>
    <w:p w14:paraId="2FDB30F6" w14:textId="74E5BDB8" w:rsidR="00CE0F57" w:rsidRPr="00C52014" w:rsidRDefault="00CE0F5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65D91211" w14:textId="139E86BD" w:rsidR="007053B9" w:rsidRPr="002D729B" w:rsidRDefault="007053B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D729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477517C" w14:textId="77777777" w:rsidR="00EA235B" w:rsidRPr="00CF1FF6" w:rsidRDefault="00EA235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highlight w:val="lightGray"/>
        </w:rPr>
      </w:pPr>
    </w:p>
    <w:p w14:paraId="788561E1" w14:textId="6829E1ED" w:rsidR="007053B9" w:rsidRDefault="007053B9" w:rsidP="00FC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2D729B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2D729B">
        <w:rPr>
          <w:rFonts w:asciiTheme="majorBidi" w:hAnsiTheme="majorBidi" w:cstheme="majorBidi"/>
          <w:sz w:val="30"/>
          <w:szCs w:val="30"/>
        </w:rPr>
        <w:t xml:space="preserve">2541 </w:t>
      </w:r>
      <w:r w:rsidRPr="002D729B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Pr="002D72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D729B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FC75BC" w:rsidRPr="00FC75BC">
        <w:rPr>
          <w:rFonts w:asciiTheme="majorBidi" w:hAnsiTheme="majorBidi"/>
          <w:sz w:val="30"/>
          <w:szCs w:val="30"/>
          <w:cs/>
        </w:rPr>
        <w:t xml:space="preserve">ความเสี่ยงของช่วงชีวิต </w:t>
      </w:r>
      <w:r w:rsidR="00854D5D">
        <w:rPr>
          <w:rFonts w:asciiTheme="majorBidi" w:hAnsiTheme="majorBidi" w:hint="cs"/>
          <w:sz w:val="30"/>
          <w:szCs w:val="30"/>
          <w:cs/>
        </w:rPr>
        <w:t>และ</w:t>
      </w:r>
      <w:r w:rsidR="00FC75BC" w:rsidRPr="001E33B8">
        <w:rPr>
          <w:rFonts w:asciiTheme="majorBidi" w:hAnsiTheme="majorBidi"/>
          <w:sz w:val="30"/>
          <w:szCs w:val="30"/>
          <w:cs/>
        </w:rPr>
        <w:t>ความเสี่ยงจากอัตราดอกเบี้ย</w:t>
      </w:r>
    </w:p>
    <w:p w14:paraId="78E385C7" w14:textId="77777777" w:rsidR="00FC75BC" w:rsidRDefault="00FC75BC" w:rsidP="00FC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highlight w:val="lightGray"/>
        </w:rPr>
      </w:pPr>
    </w:p>
    <w:p w14:paraId="3511DB7B" w14:textId="77777777" w:rsidR="00CF1FF6" w:rsidRPr="00294AD3" w:rsidRDefault="00CF1FF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  <w:highlight w:val="lightGray"/>
        </w:rPr>
      </w:pPr>
    </w:p>
    <w:tbl>
      <w:tblPr>
        <w:tblW w:w="9281" w:type="dxa"/>
        <w:tblInd w:w="475" w:type="dxa"/>
        <w:tblLayout w:type="fixed"/>
        <w:tblLook w:val="01E0" w:firstRow="1" w:lastRow="1" w:firstColumn="1" w:lastColumn="1" w:noHBand="0" w:noVBand="0"/>
      </w:tblPr>
      <w:tblGrid>
        <w:gridCol w:w="3582"/>
        <w:gridCol w:w="558"/>
        <w:gridCol w:w="1080"/>
        <w:gridCol w:w="237"/>
        <w:gridCol w:w="1113"/>
        <w:gridCol w:w="270"/>
        <w:gridCol w:w="1080"/>
        <w:gridCol w:w="270"/>
        <w:gridCol w:w="1091"/>
      </w:tblGrid>
      <w:tr w:rsidR="007053B9" w:rsidRPr="00294AD3" w14:paraId="247994A3" w14:textId="77777777" w:rsidTr="00390D9E">
        <w:trPr>
          <w:trHeight w:val="144"/>
          <w:tblHeader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3008FA43" w14:textId="55FC86FD" w:rsidR="007053B9" w:rsidRPr="00995F07" w:rsidRDefault="00390D9E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 xml:space="preserve"> </w:t>
            </w:r>
            <w:r w:rsidR="007053B9" w:rsidRPr="00995F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6375AA30" w14:textId="53D36CBA" w:rsidR="007053B9" w:rsidRPr="00995F07" w:rsidRDefault="007053B9" w:rsidP="0039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0"/>
              </w:tabs>
              <w:ind w:left="57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995F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90D9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95F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558" w:type="dxa"/>
          </w:tcPr>
          <w:p w14:paraId="340EE913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B105E7C" w14:textId="423F194A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059A0D" w14:textId="777777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37F3F137" w14:textId="44464977" w:rsidR="007053B9" w:rsidRPr="00891863" w:rsidRDefault="007053B9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CFA" w:rsidRPr="00294AD3" w14:paraId="005F3BEC" w14:textId="77777777" w:rsidTr="00EB12CC">
        <w:trPr>
          <w:trHeight w:val="144"/>
          <w:tblHeader/>
        </w:trPr>
        <w:tc>
          <w:tcPr>
            <w:tcW w:w="3582" w:type="dxa"/>
            <w:vMerge/>
            <w:shd w:val="clear" w:color="auto" w:fill="auto"/>
          </w:tcPr>
          <w:p w14:paraId="6747F9E5" w14:textId="77777777" w:rsidR="00EC5CFA" w:rsidRPr="00995F07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  <w:vAlign w:val="bottom"/>
          </w:tcPr>
          <w:p w14:paraId="4F4AA75F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E03D7E7" w14:textId="2E7CC243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7" w:type="dxa"/>
            <w:vAlign w:val="center"/>
          </w:tcPr>
          <w:p w14:paraId="747EA470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39774FB4" w14:textId="430E0EC9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1397F56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5D6E302" w14:textId="1874428D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1FCF7242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745F2018" w14:textId="3F29C9C1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C5CFA" w:rsidRPr="00294AD3" w14:paraId="000E9982" w14:textId="77777777" w:rsidTr="00390D9E">
        <w:trPr>
          <w:trHeight w:val="144"/>
          <w:tblHeader/>
        </w:trPr>
        <w:tc>
          <w:tcPr>
            <w:tcW w:w="3582" w:type="dxa"/>
          </w:tcPr>
          <w:p w14:paraId="608A824E" w14:textId="382480EC" w:rsidR="00EC5CFA" w:rsidRPr="00995F07" w:rsidRDefault="00EC5CFA" w:rsidP="00EC5CFA">
            <w:pPr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dxa"/>
          </w:tcPr>
          <w:p w14:paraId="3CB5E5AB" w14:textId="77777777" w:rsidR="00EC5CFA" w:rsidRPr="00891863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141" w:type="dxa"/>
            <w:gridSpan w:val="7"/>
          </w:tcPr>
          <w:p w14:paraId="2938B899" w14:textId="00C17060" w:rsidR="00EC5CFA" w:rsidRPr="00891863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9186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186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C5CFA" w:rsidRPr="00294AD3" w14:paraId="64686A64" w14:textId="77777777" w:rsidTr="000C5111">
        <w:trPr>
          <w:trHeight w:val="144"/>
        </w:trPr>
        <w:tc>
          <w:tcPr>
            <w:tcW w:w="3582" w:type="dxa"/>
          </w:tcPr>
          <w:p w14:paraId="4B23AE1F" w14:textId="77777777" w:rsidR="00EC5CFA" w:rsidRPr="00995F07" w:rsidRDefault="00EC5CFA" w:rsidP="00EC5CFA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95F0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58" w:type="dxa"/>
          </w:tcPr>
          <w:p w14:paraId="32DBC750" w14:textId="77777777" w:rsidR="00EC5CFA" w:rsidRPr="00891863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47A0654" w14:textId="49E3354F" w:rsidR="00EC5CFA" w:rsidRPr="00C639C3" w:rsidRDefault="00CA5436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9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23,177</w:t>
            </w:r>
          </w:p>
        </w:tc>
        <w:tc>
          <w:tcPr>
            <w:tcW w:w="237" w:type="dxa"/>
          </w:tcPr>
          <w:p w14:paraId="48519C2E" w14:textId="77777777" w:rsidR="00EC5CFA" w:rsidRPr="00C639C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DE17E7A" w14:textId="0CCF517B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23,181</w:t>
            </w:r>
          </w:p>
        </w:tc>
        <w:tc>
          <w:tcPr>
            <w:tcW w:w="270" w:type="dxa"/>
          </w:tcPr>
          <w:p w14:paraId="4EBE127E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D8557F" w14:textId="313EFDD7" w:rsidR="00EC5CFA" w:rsidRPr="00891863" w:rsidRDefault="00CA5436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18,625</w:t>
            </w:r>
          </w:p>
        </w:tc>
        <w:tc>
          <w:tcPr>
            <w:tcW w:w="270" w:type="dxa"/>
          </w:tcPr>
          <w:p w14:paraId="4254CE4A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A7ACF1D" w14:textId="2E91D804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19,024</w:t>
            </w:r>
          </w:p>
        </w:tc>
      </w:tr>
      <w:tr w:rsidR="00EC5CFA" w:rsidRPr="00D81EFA" w14:paraId="371F61A0" w14:textId="77777777" w:rsidTr="000C5111">
        <w:trPr>
          <w:trHeight w:val="144"/>
        </w:trPr>
        <w:tc>
          <w:tcPr>
            <w:tcW w:w="3582" w:type="dxa"/>
          </w:tcPr>
          <w:p w14:paraId="14C67CE3" w14:textId="77777777" w:rsidR="00EC5CFA" w:rsidRPr="00D81EFA" w:rsidRDefault="00EC5CFA" w:rsidP="00EC5CFA">
            <w:pPr>
              <w:pStyle w:val="NoSpacing"/>
              <w:ind w:left="-3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8" w:type="dxa"/>
          </w:tcPr>
          <w:p w14:paraId="1DB1BBED" w14:textId="77777777" w:rsidR="00EC5CFA" w:rsidRPr="00D81EFA" w:rsidRDefault="00EC5CFA" w:rsidP="00EC5CFA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83340F" w14:textId="77777777" w:rsidR="00EC5CFA" w:rsidRPr="00C639C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237" w:type="dxa"/>
          </w:tcPr>
          <w:p w14:paraId="32710FCC" w14:textId="77777777" w:rsidR="00EC5CFA" w:rsidRPr="00C639C3" w:rsidRDefault="00EC5CFA" w:rsidP="00EC5CFA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13" w:type="dxa"/>
          </w:tcPr>
          <w:p w14:paraId="3677D19D" w14:textId="77777777" w:rsidR="00EC5CFA" w:rsidRPr="00D81EFA" w:rsidRDefault="00EC5CFA" w:rsidP="00EC5CFA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DB138F8" w14:textId="77777777" w:rsidR="00EC5CFA" w:rsidRPr="00D81EFA" w:rsidRDefault="00EC5CFA" w:rsidP="00EC5CFA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E36022" w14:textId="77777777" w:rsidR="00EC5CFA" w:rsidRPr="00D81EFA" w:rsidRDefault="00EC5CFA" w:rsidP="00EC5CFA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7EBAA40" w14:textId="77777777" w:rsidR="00EC5CFA" w:rsidRPr="00D81EFA" w:rsidRDefault="00EC5CFA" w:rsidP="00EC5CFA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91" w:type="dxa"/>
          </w:tcPr>
          <w:p w14:paraId="56EF5868" w14:textId="77777777" w:rsidR="00EC5CFA" w:rsidRPr="00D81EFA" w:rsidRDefault="00EC5CFA" w:rsidP="00EC5CFA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C5CFA" w:rsidRPr="00294AD3" w14:paraId="373CE790" w14:textId="77777777" w:rsidTr="000C5111">
        <w:trPr>
          <w:trHeight w:val="144"/>
        </w:trPr>
        <w:tc>
          <w:tcPr>
            <w:tcW w:w="3582" w:type="dxa"/>
          </w:tcPr>
          <w:p w14:paraId="49F11AC8" w14:textId="77777777" w:rsidR="00EC5CFA" w:rsidRPr="006A5DD8" w:rsidRDefault="00EC5CFA" w:rsidP="00EC5CFA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A5D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558" w:type="dxa"/>
          </w:tcPr>
          <w:p w14:paraId="419D3476" w14:textId="77777777" w:rsidR="00EC5CFA" w:rsidRPr="00891863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6F2697C" w14:textId="77777777" w:rsidR="00EC5CFA" w:rsidRPr="00C639C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7" w:type="dxa"/>
          </w:tcPr>
          <w:p w14:paraId="5CC592FC" w14:textId="77777777" w:rsidR="00EC5CFA" w:rsidRPr="00C639C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2A4BEB1" w14:textId="77777777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5344A6B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17B499" w14:textId="77777777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2784798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1B5F6F48" w14:textId="77777777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C5CFA" w:rsidRPr="00294AD3" w14:paraId="10954A12" w14:textId="77777777" w:rsidTr="001E33B8">
        <w:trPr>
          <w:trHeight w:val="144"/>
        </w:trPr>
        <w:tc>
          <w:tcPr>
            <w:tcW w:w="3582" w:type="dxa"/>
          </w:tcPr>
          <w:p w14:paraId="368C40F3" w14:textId="2CCAD350" w:rsidR="00EC5CFA" w:rsidRPr="00995F07" w:rsidRDefault="00EC5CFA" w:rsidP="00EC5CFA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558" w:type="dxa"/>
          </w:tcPr>
          <w:p w14:paraId="3DA4889D" w14:textId="77777777" w:rsidR="00EC5CFA" w:rsidRPr="00891863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19BCCF" w14:textId="36E2EA1A" w:rsidR="00EC5CFA" w:rsidRPr="00C639C3" w:rsidRDefault="00CA5436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639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1,941</w:t>
            </w:r>
          </w:p>
        </w:tc>
        <w:tc>
          <w:tcPr>
            <w:tcW w:w="237" w:type="dxa"/>
          </w:tcPr>
          <w:p w14:paraId="326D3FDF" w14:textId="77777777" w:rsidR="00EC5CFA" w:rsidRPr="00C639C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4380C6E" w14:textId="236ECDA2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4,042</w:t>
            </w:r>
          </w:p>
        </w:tc>
        <w:tc>
          <w:tcPr>
            <w:tcW w:w="270" w:type="dxa"/>
          </w:tcPr>
          <w:p w14:paraId="15419734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52650F" w14:textId="48014312" w:rsidR="00EC5CFA" w:rsidRPr="00891863" w:rsidRDefault="00CA5436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1,693</w:t>
            </w:r>
          </w:p>
        </w:tc>
        <w:tc>
          <w:tcPr>
            <w:tcW w:w="270" w:type="dxa"/>
          </w:tcPr>
          <w:p w14:paraId="43FBA8A5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2881A4A0" w14:textId="521E9864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3,691</w:t>
            </w:r>
          </w:p>
        </w:tc>
      </w:tr>
      <w:tr w:rsidR="00EC5CFA" w:rsidRPr="00294AD3" w14:paraId="7160883F" w14:textId="77777777" w:rsidTr="001E33B8">
        <w:trPr>
          <w:trHeight w:val="144"/>
        </w:trPr>
        <w:tc>
          <w:tcPr>
            <w:tcW w:w="3582" w:type="dxa"/>
          </w:tcPr>
          <w:p w14:paraId="74F65541" w14:textId="1841C65A" w:rsidR="00EC5CFA" w:rsidRPr="00995F07" w:rsidRDefault="00EC5CFA" w:rsidP="00EC5CFA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558" w:type="dxa"/>
          </w:tcPr>
          <w:p w14:paraId="29318CC2" w14:textId="77777777" w:rsidR="00EC5CFA" w:rsidRPr="00891863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F1C8EA" w14:textId="03DFE5F3" w:rsidR="00EC5CFA" w:rsidRPr="00C639C3" w:rsidRDefault="00CA5436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9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C639C3" w:rsidRPr="00C639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7" w:type="dxa"/>
          </w:tcPr>
          <w:p w14:paraId="12B59C11" w14:textId="77777777" w:rsidR="00EC5CFA" w:rsidRPr="00C639C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5C30F0BF" w14:textId="547A0DC0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</w:t>
            </w:r>
          </w:p>
        </w:tc>
        <w:tc>
          <w:tcPr>
            <w:tcW w:w="270" w:type="dxa"/>
          </w:tcPr>
          <w:p w14:paraId="5C90AE8B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84FE90" w14:textId="11C36E90" w:rsidR="00EC5CFA" w:rsidRPr="00891863" w:rsidRDefault="00CA5436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246</w:t>
            </w:r>
          </w:p>
        </w:tc>
        <w:tc>
          <w:tcPr>
            <w:tcW w:w="270" w:type="dxa"/>
          </w:tcPr>
          <w:p w14:paraId="4A269BA6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62E1821" w14:textId="0CDA91E4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286</w:t>
            </w:r>
          </w:p>
        </w:tc>
      </w:tr>
      <w:tr w:rsidR="00EC5CFA" w:rsidRPr="00294AD3" w14:paraId="250582D6" w14:textId="77777777" w:rsidTr="001E33B8">
        <w:trPr>
          <w:trHeight w:val="144"/>
        </w:trPr>
        <w:tc>
          <w:tcPr>
            <w:tcW w:w="3582" w:type="dxa"/>
          </w:tcPr>
          <w:p w14:paraId="304DA730" w14:textId="77777777" w:rsidR="00EC5CFA" w:rsidRPr="00995F07" w:rsidRDefault="00EC5CFA" w:rsidP="00EC5CFA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2E13A319" w14:textId="77777777" w:rsidR="00EC5CFA" w:rsidRPr="00891863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4B493" w14:textId="510169C5" w:rsidR="00EC5CFA" w:rsidRPr="00C639C3" w:rsidRDefault="003F6562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2,207</w:t>
            </w:r>
          </w:p>
        </w:tc>
        <w:tc>
          <w:tcPr>
            <w:tcW w:w="237" w:type="dxa"/>
          </w:tcPr>
          <w:p w14:paraId="2C70319D" w14:textId="77777777" w:rsidR="00EC5CFA" w:rsidRPr="00C639C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672C0F14" w14:textId="5B0341DC" w:rsidR="00EC5CFA" w:rsidRPr="00891863" w:rsidRDefault="003F6562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4,390</w:t>
            </w:r>
          </w:p>
        </w:tc>
        <w:tc>
          <w:tcPr>
            <w:tcW w:w="270" w:type="dxa"/>
          </w:tcPr>
          <w:p w14:paraId="204B5134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6F0B1" w14:textId="3376C4DB" w:rsidR="00EC5CFA" w:rsidRPr="00891863" w:rsidRDefault="003F6562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1,939</w:t>
            </w:r>
          </w:p>
        </w:tc>
        <w:tc>
          <w:tcPr>
            <w:tcW w:w="270" w:type="dxa"/>
          </w:tcPr>
          <w:p w14:paraId="61FC5DA3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29A11DEB" w14:textId="099620E2" w:rsidR="00EC5CFA" w:rsidRPr="00891863" w:rsidRDefault="003F6562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3,977</w:t>
            </w:r>
          </w:p>
        </w:tc>
      </w:tr>
      <w:tr w:rsidR="00EC5CFA" w:rsidRPr="00294AD3" w14:paraId="2A9AD597" w14:textId="77777777" w:rsidTr="001E33B8">
        <w:trPr>
          <w:trHeight w:val="144"/>
        </w:trPr>
        <w:tc>
          <w:tcPr>
            <w:tcW w:w="3582" w:type="dxa"/>
          </w:tcPr>
          <w:p w14:paraId="5F7903A3" w14:textId="77777777" w:rsidR="00EC5CFA" w:rsidRPr="006A5DD8" w:rsidRDefault="00EC5CFA" w:rsidP="00EC5CFA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A5D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58" w:type="dxa"/>
          </w:tcPr>
          <w:p w14:paraId="408D7163" w14:textId="77777777" w:rsidR="00EC5CFA" w:rsidRPr="00891863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D43AF65" w14:textId="77777777" w:rsidR="00EC5CFA" w:rsidRPr="00C639C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78AC73A7" w14:textId="77777777" w:rsidR="00EC5CFA" w:rsidRPr="00C639C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0ADDD631" w14:textId="77777777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6EC77A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E77D91" w14:textId="77777777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C91365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6F9DCDD" w14:textId="77777777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5CFA" w:rsidRPr="00294AD3" w14:paraId="575B7C6C" w14:textId="77777777" w:rsidTr="001E33B8">
        <w:trPr>
          <w:trHeight w:val="144"/>
        </w:trPr>
        <w:tc>
          <w:tcPr>
            <w:tcW w:w="3582" w:type="dxa"/>
          </w:tcPr>
          <w:p w14:paraId="1100CA64" w14:textId="2C1C0011" w:rsidR="00EC5CFA" w:rsidRPr="00995F07" w:rsidRDefault="00EC5CFA" w:rsidP="00EC5CFA">
            <w:pPr>
              <w:tabs>
                <w:tab w:val="clear" w:pos="227"/>
              </w:tabs>
              <w:ind w:left="147" w:hanging="147"/>
              <w:rPr>
                <w:rFonts w:asciiTheme="majorBidi" w:hAnsiTheme="majorBidi" w:cstheme="majorBidi"/>
                <w:sz w:val="28"/>
                <w:szCs w:val="28"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558" w:type="dxa"/>
          </w:tcPr>
          <w:p w14:paraId="66610B35" w14:textId="77777777" w:rsidR="00EC5CFA" w:rsidRPr="00891863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3F7E8E4" w14:textId="77777777" w:rsidR="00EC5CFA" w:rsidRPr="00C639C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48AE373D" w14:textId="77777777" w:rsidR="00EC5CFA" w:rsidRPr="00C639C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5E89F2C7" w14:textId="77777777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33B167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29B8F2" w14:textId="77777777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A917EC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C0783E3" w14:textId="77777777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5CFA" w:rsidRPr="00294AD3" w14:paraId="75DD7969" w14:textId="77777777" w:rsidTr="001E33B8">
        <w:trPr>
          <w:trHeight w:val="144"/>
        </w:trPr>
        <w:tc>
          <w:tcPr>
            <w:tcW w:w="3582" w:type="dxa"/>
          </w:tcPr>
          <w:p w14:paraId="6BC116B8" w14:textId="0298293D" w:rsidR="00EC5CFA" w:rsidRPr="00995F07" w:rsidRDefault="00EC5CFA" w:rsidP="00222166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340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558" w:type="dxa"/>
          </w:tcPr>
          <w:p w14:paraId="699188BA" w14:textId="77777777" w:rsidR="00EC5CFA" w:rsidRPr="00891863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373964" w14:textId="6D72ED40" w:rsidR="00EC5CFA" w:rsidRPr="00C639C3" w:rsidRDefault="00CA5436" w:rsidP="00CA543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39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(1,394)</w:t>
            </w:r>
          </w:p>
        </w:tc>
        <w:tc>
          <w:tcPr>
            <w:tcW w:w="237" w:type="dxa"/>
          </w:tcPr>
          <w:p w14:paraId="54A1616E" w14:textId="77777777" w:rsidR="00EC5CFA" w:rsidRPr="00C639C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E23AA54" w14:textId="047D1A63" w:rsidR="00EC5CFA" w:rsidRPr="0036741D" w:rsidRDefault="00EC5CFA" w:rsidP="00EC5CFA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4A2B89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750A80" w14:textId="43C7D789" w:rsidR="00EC5CFA" w:rsidRPr="00CA5436" w:rsidRDefault="00CA5436" w:rsidP="00CA543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5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(1,562)</w:t>
            </w:r>
          </w:p>
        </w:tc>
        <w:tc>
          <w:tcPr>
            <w:tcW w:w="270" w:type="dxa"/>
          </w:tcPr>
          <w:p w14:paraId="4E20A146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54D7CCED" w14:textId="395150B2" w:rsidR="00EC5CFA" w:rsidRPr="00891863" w:rsidRDefault="00EC5CFA" w:rsidP="00EC5CFA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5CFA" w:rsidRPr="00294AD3" w14:paraId="6EFAF0BB" w14:textId="77777777" w:rsidTr="001E33B8">
        <w:trPr>
          <w:trHeight w:val="144"/>
        </w:trPr>
        <w:tc>
          <w:tcPr>
            <w:tcW w:w="3582" w:type="dxa"/>
          </w:tcPr>
          <w:p w14:paraId="4C879EC4" w14:textId="2670CE41" w:rsidR="00EC5CFA" w:rsidRPr="00995F07" w:rsidRDefault="00EC5CFA" w:rsidP="00222166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340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558" w:type="dxa"/>
          </w:tcPr>
          <w:p w14:paraId="09E29528" w14:textId="77777777" w:rsidR="00EC5CFA" w:rsidRPr="00891863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480CBBD" w14:textId="64FCEAB8" w:rsidR="00EC5CFA" w:rsidRPr="00C639C3" w:rsidRDefault="00CA5436" w:rsidP="00CA543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39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1,148</w:t>
            </w:r>
          </w:p>
        </w:tc>
        <w:tc>
          <w:tcPr>
            <w:tcW w:w="237" w:type="dxa"/>
          </w:tcPr>
          <w:p w14:paraId="6C14F1F1" w14:textId="77777777" w:rsidR="00EC5CFA" w:rsidRPr="00C639C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A92940C" w14:textId="549A9BCE" w:rsidR="00EC5CFA" w:rsidRPr="0036741D" w:rsidRDefault="00EC5CFA" w:rsidP="00EC5CFA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4686F8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B4C69E" w14:textId="00E1A56E" w:rsidR="00EC5CFA" w:rsidRPr="00CA5436" w:rsidRDefault="00CA5436" w:rsidP="00CA543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5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1,182</w:t>
            </w:r>
          </w:p>
        </w:tc>
        <w:tc>
          <w:tcPr>
            <w:tcW w:w="270" w:type="dxa"/>
          </w:tcPr>
          <w:p w14:paraId="32344BCE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1B4CDE5A" w14:textId="0EF1686B" w:rsidR="00EC5CFA" w:rsidRPr="00447C7A" w:rsidRDefault="00EC5CFA" w:rsidP="00EC5CFA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F6F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5CFA" w:rsidRPr="00294AD3" w14:paraId="1358AF00" w14:textId="77777777" w:rsidTr="001E33B8">
        <w:trPr>
          <w:trHeight w:val="144"/>
        </w:trPr>
        <w:tc>
          <w:tcPr>
            <w:tcW w:w="3582" w:type="dxa"/>
          </w:tcPr>
          <w:p w14:paraId="2BF229D0" w14:textId="77777777" w:rsidR="00EC5CFA" w:rsidRPr="00995F07" w:rsidRDefault="00EC5CFA" w:rsidP="00222166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340"/>
              </w:tabs>
              <w:spacing w:line="240" w:lineRule="atLeast"/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558" w:type="dxa"/>
          </w:tcPr>
          <w:p w14:paraId="043AD3C7" w14:textId="77777777" w:rsidR="00EC5CFA" w:rsidRPr="00891863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DB2A25" w14:textId="7C6C8438" w:rsidR="00EC5CFA" w:rsidRPr="00C639C3" w:rsidRDefault="00CA5436" w:rsidP="00CA543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39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2,959</w:t>
            </w:r>
          </w:p>
        </w:tc>
        <w:tc>
          <w:tcPr>
            <w:tcW w:w="237" w:type="dxa"/>
          </w:tcPr>
          <w:p w14:paraId="75ECB7C3" w14:textId="77777777" w:rsidR="00EC5CFA" w:rsidRPr="00C639C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1552AA61" w14:textId="30BAAC09" w:rsidR="00EC5CFA" w:rsidRPr="00891863" w:rsidRDefault="00EC5CFA" w:rsidP="00EC5CFA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5F0C81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6F6C5C" w14:textId="20BACF6B" w:rsidR="00EC5CFA" w:rsidRPr="00CA5436" w:rsidRDefault="00CA5436" w:rsidP="00CA543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A5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2,94</w:t>
            </w:r>
            <w:r w:rsidR="003F65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</w:tcPr>
          <w:p w14:paraId="799CC170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0DB5D27D" w14:textId="46FB8E09" w:rsidR="00EC5CFA" w:rsidRPr="00891863" w:rsidRDefault="00EC5CFA" w:rsidP="00EC5CFA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6FD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5CFA" w:rsidRPr="00294AD3" w14:paraId="4E907466" w14:textId="77777777" w:rsidTr="001E33B8">
        <w:trPr>
          <w:trHeight w:val="144"/>
        </w:trPr>
        <w:tc>
          <w:tcPr>
            <w:tcW w:w="3582" w:type="dxa"/>
          </w:tcPr>
          <w:p w14:paraId="11C0D0CB" w14:textId="77777777" w:rsidR="00EC5CFA" w:rsidRPr="00995F07" w:rsidRDefault="00EC5CFA" w:rsidP="00EC5CFA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2D16BCA3" w14:textId="77777777" w:rsidR="00EC5CFA" w:rsidRPr="00891863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F783A" w14:textId="5E4EF7A8" w:rsidR="00EC5CFA" w:rsidRPr="00C639C3" w:rsidRDefault="00CA5436" w:rsidP="00CA543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639C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2,713</w:t>
            </w:r>
          </w:p>
        </w:tc>
        <w:tc>
          <w:tcPr>
            <w:tcW w:w="237" w:type="dxa"/>
          </w:tcPr>
          <w:p w14:paraId="6FC4400E" w14:textId="77777777" w:rsidR="00EC5CFA" w:rsidRPr="00C639C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56DA4402" w14:textId="6F72F835" w:rsidR="00EC5CFA" w:rsidRPr="00C348DF" w:rsidRDefault="00EC5CFA" w:rsidP="00EC5CFA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6FE25D" w14:textId="77777777" w:rsidR="00EC5CFA" w:rsidRPr="00C348DF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BB0E5" w14:textId="4B16AB48" w:rsidR="00EC5CFA" w:rsidRPr="00C348DF" w:rsidRDefault="00CA5436" w:rsidP="00CA543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2,56</w:t>
            </w:r>
            <w:r w:rsidR="003F656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</w:tcPr>
          <w:p w14:paraId="73CE3A59" w14:textId="77777777" w:rsidR="00EC5CFA" w:rsidRPr="00C348DF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49A15D98" w14:textId="725D2F3C" w:rsidR="00EC5CFA" w:rsidRPr="00C348DF" w:rsidRDefault="00EC5CFA" w:rsidP="00EC5CFA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EC5CFA" w:rsidRPr="0072550F" w14:paraId="50C33F30" w14:textId="77777777" w:rsidTr="000313B6">
        <w:trPr>
          <w:trHeight w:val="144"/>
        </w:trPr>
        <w:tc>
          <w:tcPr>
            <w:tcW w:w="3582" w:type="dxa"/>
          </w:tcPr>
          <w:p w14:paraId="16CE4147" w14:textId="77777777" w:rsidR="00EC5CFA" w:rsidRPr="00995F07" w:rsidRDefault="00EC5CFA" w:rsidP="00EC5CFA">
            <w:pPr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8" w:type="dxa"/>
          </w:tcPr>
          <w:p w14:paraId="01AAFA91" w14:textId="77777777" w:rsidR="00EC5CFA" w:rsidRPr="0072550F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5B41E1" w14:textId="77777777" w:rsidR="00EC5CFA" w:rsidRPr="00C639C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22FB06DF" w14:textId="77777777" w:rsidR="00EC5CFA" w:rsidRPr="00C639C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auto"/>
          </w:tcPr>
          <w:p w14:paraId="134350FC" w14:textId="77777777" w:rsidR="00EC5CFA" w:rsidRPr="0072550F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86A153" w14:textId="77777777" w:rsidR="00EC5CFA" w:rsidRPr="0072550F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FE7B574" w14:textId="77777777" w:rsidR="00EC5CFA" w:rsidRPr="0072550F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77292E34" w14:textId="77777777" w:rsidR="00EC5CFA" w:rsidRPr="0072550F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91" w:type="dxa"/>
          </w:tcPr>
          <w:p w14:paraId="01DE85E4" w14:textId="77777777" w:rsidR="00EC5CFA" w:rsidRPr="0072550F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EC5CFA" w:rsidRPr="00294AD3" w14:paraId="43EAC538" w14:textId="77777777" w:rsidTr="001E33B8">
        <w:trPr>
          <w:trHeight w:val="144"/>
        </w:trPr>
        <w:tc>
          <w:tcPr>
            <w:tcW w:w="3582" w:type="dxa"/>
          </w:tcPr>
          <w:p w14:paraId="6D5BF997" w14:textId="29E1019D" w:rsidR="00EC5CFA" w:rsidRPr="00995F07" w:rsidRDefault="00EC5CFA" w:rsidP="00EC5CFA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F0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558" w:type="dxa"/>
          </w:tcPr>
          <w:p w14:paraId="7C830EF0" w14:textId="77777777" w:rsidR="00EC5CFA" w:rsidRPr="00891863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E0FB68" w14:textId="30257516" w:rsidR="00EC5CFA" w:rsidRPr="00C639C3" w:rsidRDefault="00CA5436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639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(6,707)</w:t>
            </w:r>
          </w:p>
        </w:tc>
        <w:tc>
          <w:tcPr>
            <w:tcW w:w="237" w:type="dxa"/>
          </w:tcPr>
          <w:p w14:paraId="3419A61D" w14:textId="77777777" w:rsidR="00EC5CFA" w:rsidRPr="00C639C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7067E80" w14:textId="7627B2E8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(4,394)</w:t>
            </w:r>
          </w:p>
        </w:tc>
        <w:tc>
          <w:tcPr>
            <w:tcW w:w="270" w:type="dxa"/>
          </w:tcPr>
          <w:p w14:paraId="2F2FD7C8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75E0FB" w14:textId="7EEEF6AD" w:rsidR="00EC5CFA" w:rsidRPr="00891863" w:rsidRDefault="00CA5436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(6,707)</w:t>
            </w:r>
          </w:p>
        </w:tc>
        <w:tc>
          <w:tcPr>
            <w:tcW w:w="270" w:type="dxa"/>
          </w:tcPr>
          <w:p w14:paraId="1A44E869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6094B4D9" w14:textId="5BFD115E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(4,376)</w:t>
            </w:r>
          </w:p>
        </w:tc>
      </w:tr>
      <w:tr w:rsidR="00EC5CFA" w:rsidRPr="00294AD3" w14:paraId="4DA83997" w14:textId="77777777" w:rsidTr="001E33B8">
        <w:trPr>
          <w:trHeight w:val="63"/>
        </w:trPr>
        <w:tc>
          <w:tcPr>
            <w:tcW w:w="3582" w:type="dxa"/>
          </w:tcPr>
          <w:p w14:paraId="209CCDC3" w14:textId="77777777" w:rsidR="00EC5CFA" w:rsidRPr="00891863" w:rsidRDefault="00EC5CFA" w:rsidP="00EC5CFA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dxa"/>
          </w:tcPr>
          <w:p w14:paraId="3A8E7234" w14:textId="77777777" w:rsidR="00EC5CFA" w:rsidRPr="00891863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C00FDC" w14:textId="4ABF8353" w:rsidR="00EC5CFA" w:rsidRPr="00C639C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342D0BAB" w14:textId="77777777" w:rsidR="00EC5CFA" w:rsidRPr="00C639C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F25610F" w14:textId="784D5B96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09504C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5A30E7" w14:textId="046D8329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12D7B8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8EAAAD3" w14:textId="147916D4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5CFA" w:rsidRPr="00623946" w14:paraId="5C90B671" w14:textId="77777777" w:rsidTr="001E33B8">
        <w:trPr>
          <w:trHeight w:val="144"/>
        </w:trPr>
        <w:tc>
          <w:tcPr>
            <w:tcW w:w="3582" w:type="dxa"/>
          </w:tcPr>
          <w:p w14:paraId="49B646FF" w14:textId="77777777" w:rsidR="00EC5CFA" w:rsidRPr="00891863" w:rsidRDefault="00EC5CFA" w:rsidP="00EC5CFA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8918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918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918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58" w:type="dxa"/>
          </w:tcPr>
          <w:p w14:paraId="70CE891D" w14:textId="77777777" w:rsidR="00EC5CFA" w:rsidRPr="00891863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E6F0DA1" w14:textId="2FDC6119" w:rsidR="00EC5CFA" w:rsidRPr="00C639C3" w:rsidRDefault="00CA5436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9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21,39</w:t>
            </w:r>
            <w:r w:rsidR="00873BBE" w:rsidRPr="00C639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7" w:type="dxa"/>
          </w:tcPr>
          <w:p w14:paraId="456AA923" w14:textId="77777777" w:rsidR="00EC5CFA" w:rsidRPr="00C639C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27E780C7" w14:textId="71439E1A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23,177</w:t>
            </w:r>
          </w:p>
        </w:tc>
        <w:tc>
          <w:tcPr>
            <w:tcW w:w="270" w:type="dxa"/>
          </w:tcPr>
          <w:p w14:paraId="77441CB2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B0DC0AB" w14:textId="3D090B29" w:rsidR="00EC5CFA" w:rsidRPr="00891863" w:rsidRDefault="00CA5436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16,42</w:t>
            </w:r>
            <w:r w:rsidR="003F65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9A51818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3D9A1E7F" w14:textId="3563BD2A" w:rsidR="00EC5CFA" w:rsidRPr="00891863" w:rsidRDefault="00EC5CFA" w:rsidP="00EC5CF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18,625</w:t>
            </w:r>
          </w:p>
        </w:tc>
      </w:tr>
    </w:tbl>
    <w:p w14:paraId="36B3F1C1" w14:textId="77777777" w:rsidR="007053B9" w:rsidRPr="00293FA4" w:rsidRDefault="007053B9" w:rsidP="001E3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2CAC377A" w14:textId="77777777" w:rsidR="007053B9" w:rsidRPr="00293FA4" w:rsidRDefault="007053B9" w:rsidP="001E3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tbl>
      <w:tblPr>
        <w:tblW w:w="9378" w:type="dxa"/>
        <w:tblInd w:w="378" w:type="dxa"/>
        <w:tblLook w:val="01E0" w:firstRow="1" w:lastRow="1" w:firstColumn="1" w:lastColumn="1" w:noHBand="0" w:noVBand="0"/>
      </w:tblPr>
      <w:tblGrid>
        <w:gridCol w:w="3843"/>
        <w:gridCol w:w="1188"/>
        <w:gridCol w:w="236"/>
        <w:gridCol w:w="1185"/>
        <w:gridCol w:w="270"/>
        <w:gridCol w:w="1110"/>
        <w:gridCol w:w="270"/>
        <w:gridCol w:w="1276"/>
      </w:tblGrid>
      <w:tr w:rsidR="00093882" w:rsidRPr="004179E1" w14:paraId="36C33871" w14:textId="77777777" w:rsidTr="001D4997">
        <w:trPr>
          <w:trHeight w:val="20"/>
          <w:tblHeader/>
        </w:trPr>
        <w:tc>
          <w:tcPr>
            <w:tcW w:w="3843" w:type="dxa"/>
            <w:vMerge w:val="restart"/>
          </w:tcPr>
          <w:p w14:paraId="0AA988BB" w14:textId="7033EE8C" w:rsidR="00093882" w:rsidRPr="00293FA4" w:rsidRDefault="00093882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FA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293FA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293FA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293FA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09" w:type="dxa"/>
            <w:gridSpan w:val="3"/>
            <w:vAlign w:val="bottom"/>
          </w:tcPr>
          <w:p w14:paraId="24EF2682" w14:textId="43F63A2E" w:rsidR="00093882" w:rsidRPr="00293FA4" w:rsidRDefault="00093882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93FA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5A50207" w14:textId="77777777" w:rsidR="00093882" w:rsidRPr="00293FA4" w:rsidRDefault="00093882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56" w:type="dxa"/>
            <w:gridSpan w:val="3"/>
            <w:vAlign w:val="bottom"/>
          </w:tcPr>
          <w:p w14:paraId="264B6DE2" w14:textId="41274707" w:rsidR="00093882" w:rsidRPr="00293FA4" w:rsidRDefault="00093882" w:rsidP="001E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CFA" w:rsidRPr="004179E1" w14:paraId="640E4333" w14:textId="77777777" w:rsidTr="001D4997">
        <w:trPr>
          <w:trHeight w:val="20"/>
          <w:tblHeader/>
        </w:trPr>
        <w:tc>
          <w:tcPr>
            <w:tcW w:w="3843" w:type="dxa"/>
            <w:vMerge/>
          </w:tcPr>
          <w:p w14:paraId="7A590982" w14:textId="77777777" w:rsidR="00EC5CFA" w:rsidRPr="00293FA4" w:rsidRDefault="00EC5CFA" w:rsidP="00EC5CFA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44CEC4DA" w14:textId="548524D6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center"/>
          </w:tcPr>
          <w:p w14:paraId="4B62A627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center"/>
          </w:tcPr>
          <w:p w14:paraId="228D0089" w14:textId="787B4D4E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65A3D7F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1EF5EDAE" w14:textId="0C971352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5BABFD0F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01801E9" w14:textId="1ACCDA4D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C5CFA" w:rsidRPr="004179E1" w14:paraId="783C2828" w14:textId="77777777" w:rsidTr="001D4997">
        <w:trPr>
          <w:trHeight w:val="20"/>
          <w:tblHeader/>
        </w:trPr>
        <w:tc>
          <w:tcPr>
            <w:tcW w:w="3843" w:type="dxa"/>
          </w:tcPr>
          <w:p w14:paraId="1234E99A" w14:textId="77777777" w:rsidR="00EC5CFA" w:rsidRPr="00293FA4" w:rsidRDefault="00EC5CFA" w:rsidP="00EC5CFA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35" w:type="dxa"/>
            <w:gridSpan w:val="7"/>
          </w:tcPr>
          <w:p w14:paraId="12F265E8" w14:textId="77777777" w:rsidR="00EC5CFA" w:rsidRPr="00293FA4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3FA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EC5CFA" w:rsidRPr="004179E1" w14:paraId="16C86186" w14:textId="77777777" w:rsidTr="001D4997">
        <w:trPr>
          <w:trHeight w:val="20"/>
        </w:trPr>
        <w:tc>
          <w:tcPr>
            <w:tcW w:w="3843" w:type="dxa"/>
          </w:tcPr>
          <w:p w14:paraId="36DD6D2F" w14:textId="77777777" w:rsidR="00EC5CFA" w:rsidRPr="00293FA4" w:rsidRDefault="00EC5CFA" w:rsidP="00EC5CFA">
            <w:pPr>
              <w:ind w:left="5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88" w:type="dxa"/>
            <w:shd w:val="clear" w:color="auto" w:fill="auto"/>
          </w:tcPr>
          <w:p w14:paraId="67B27837" w14:textId="20BAFFDF" w:rsidR="00EC5CFA" w:rsidRPr="00293FA4" w:rsidRDefault="00CA5436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0.15 - 3.04</w:t>
            </w:r>
          </w:p>
        </w:tc>
        <w:tc>
          <w:tcPr>
            <w:tcW w:w="236" w:type="dxa"/>
            <w:shd w:val="clear" w:color="auto" w:fill="auto"/>
          </w:tcPr>
          <w:p w14:paraId="44BAD582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4E9DBBE9" w14:textId="13B3BC10" w:rsidR="00EC5CFA" w:rsidRPr="00293FA4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1.37 - 1.49</w:t>
            </w:r>
          </w:p>
        </w:tc>
        <w:tc>
          <w:tcPr>
            <w:tcW w:w="270" w:type="dxa"/>
            <w:shd w:val="clear" w:color="auto" w:fill="auto"/>
          </w:tcPr>
          <w:p w14:paraId="143EB1C3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43650B1" w14:textId="745CA504" w:rsidR="00EC5CFA" w:rsidRPr="00293FA4" w:rsidRDefault="00CA5436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0.66 - 1.67</w:t>
            </w:r>
          </w:p>
        </w:tc>
        <w:tc>
          <w:tcPr>
            <w:tcW w:w="270" w:type="dxa"/>
            <w:shd w:val="clear" w:color="auto" w:fill="auto"/>
          </w:tcPr>
          <w:p w14:paraId="72C281BF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AF8685C" w14:textId="0B011484" w:rsidR="00EC5CFA" w:rsidRPr="00293FA4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1.37 - 1.4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EC5CFA" w:rsidRPr="004179E1" w14:paraId="112DA697" w14:textId="77777777" w:rsidTr="001D4997">
        <w:trPr>
          <w:trHeight w:val="20"/>
        </w:trPr>
        <w:tc>
          <w:tcPr>
            <w:tcW w:w="3843" w:type="dxa"/>
          </w:tcPr>
          <w:p w14:paraId="20520BD4" w14:textId="77777777" w:rsidR="00EC5CFA" w:rsidRPr="00293FA4" w:rsidRDefault="00EC5CFA" w:rsidP="00EC5CFA">
            <w:pPr>
              <w:ind w:left="5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88" w:type="dxa"/>
            <w:shd w:val="clear" w:color="auto" w:fill="auto"/>
          </w:tcPr>
          <w:p w14:paraId="069C75B2" w14:textId="26A1D509" w:rsidR="00EC5CFA" w:rsidRPr="00293FA4" w:rsidRDefault="00CA5436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1.59 - 5.90</w:t>
            </w:r>
          </w:p>
        </w:tc>
        <w:tc>
          <w:tcPr>
            <w:tcW w:w="236" w:type="dxa"/>
            <w:shd w:val="clear" w:color="auto" w:fill="auto"/>
          </w:tcPr>
          <w:p w14:paraId="3B5BF18D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514E776D" w14:textId="1EEEEE9F" w:rsidR="00EC5CFA" w:rsidRPr="00293FA4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2.06 - 3.88</w:t>
            </w:r>
          </w:p>
        </w:tc>
        <w:tc>
          <w:tcPr>
            <w:tcW w:w="270" w:type="dxa"/>
            <w:shd w:val="clear" w:color="auto" w:fill="auto"/>
          </w:tcPr>
          <w:p w14:paraId="4A487C32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9D15DB5" w14:textId="12BE7147" w:rsidR="00EC5CFA" w:rsidRPr="00293FA4" w:rsidRDefault="00CA5436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3.88 - 5.90</w:t>
            </w:r>
          </w:p>
        </w:tc>
        <w:tc>
          <w:tcPr>
            <w:tcW w:w="270" w:type="dxa"/>
            <w:shd w:val="clear" w:color="auto" w:fill="auto"/>
          </w:tcPr>
          <w:p w14:paraId="5004D6E6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64B50FD7" w14:textId="25D0F93A" w:rsidR="00EC5CFA" w:rsidRPr="00293FA4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3.15</w:t>
            </w:r>
            <w:r w:rsidRPr="00293F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- 3.88</w:t>
            </w:r>
          </w:p>
        </w:tc>
      </w:tr>
    </w:tbl>
    <w:p w14:paraId="7E2508FB" w14:textId="77777777" w:rsidR="003922EA" w:rsidRDefault="003922E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77C0D39" w14:textId="19E19530" w:rsidR="003922EA" w:rsidRPr="004179E1" w:rsidRDefault="003922E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179E1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D143FA3" w14:textId="1D4AEAA8" w:rsidR="003922EA" w:rsidRPr="00995F07" w:rsidRDefault="003922E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4"/>
          <w:szCs w:val="24"/>
        </w:rPr>
      </w:pPr>
    </w:p>
    <w:p w14:paraId="7BDBC537" w14:textId="7F8C7B58" w:rsidR="00995F07" w:rsidRPr="004179E1" w:rsidRDefault="00995F0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7F4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93FA4">
        <w:rPr>
          <w:rFonts w:asciiTheme="majorBidi" w:hAnsiTheme="majorBidi" w:cstheme="majorBidi"/>
          <w:sz w:val="30"/>
          <w:szCs w:val="30"/>
        </w:rPr>
        <w:t>31</w:t>
      </w:r>
      <w:r w:rsidRPr="00A87F49">
        <w:rPr>
          <w:rFonts w:asciiTheme="majorBidi" w:hAnsiTheme="majorBidi" w:cstheme="majorBidi"/>
          <w:sz w:val="30"/>
          <w:szCs w:val="30"/>
        </w:rPr>
        <w:t xml:space="preserve"> </w:t>
      </w:r>
      <w:r w:rsidRPr="00A87F4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93FA4">
        <w:rPr>
          <w:rFonts w:asciiTheme="majorBidi" w:hAnsiTheme="majorBidi" w:cstheme="majorBidi"/>
          <w:sz w:val="30"/>
          <w:szCs w:val="30"/>
        </w:rPr>
        <w:t>256</w:t>
      </w:r>
      <w:r w:rsidR="00EC5CFA">
        <w:rPr>
          <w:rFonts w:asciiTheme="majorBidi" w:hAnsiTheme="majorBidi" w:cstheme="majorBidi"/>
          <w:sz w:val="30"/>
          <w:szCs w:val="30"/>
        </w:rPr>
        <w:t>4</w:t>
      </w:r>
      <w:r w:rsidRPr="00A87F49">
        <w:rPr>
          <w:rFonts w:asciiTheme="majorBidi" w:hAnsiTheme="majorBidi" w:cstheme="majorBidi"/>
          <w:sz w:val="30"/>
          <w:szCs w:val="30"/>
        </w:rPr>
        <w:t xml:space="preserve"> </w:t>
      </w:r>
      <w:r w:rsidRPr="00A87F49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</w:t>
      </w:r>
      <w:r w:rsidR="00FA68BE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A87F49">
        <w:rPr>
          <w:rFonts w:asciiTheme="majorBidi" w:hAnsiTheme="majorBidi" w:cstheme="majorBidi"/>
          <w:sz w:val="30"/>
          <w:szCs w:val="30"/>
          <w:cs/>
        </w:rPr>
        <w:t>ที่กำหนดไว้</w:t>
      </w:r>
      <w:r w:rsidRPr="00CE668C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 w:rsidR="00AD2264">
        <w:rPr>
          <w:rFonts w:asciiTheme="majorBidi" w:hAnsiTheme="majorBidi" w:cstheme="majorBidi"/>
          <w:sz w:val="30"/>
          <w:szCs w:val="30"/>
        </w:rPr>
        <w:t>3 - 9</w:t>
      </w:r>
      <w:r w:rsidRPr="00CE668C">
        <w:rPr>
          <w:rFonts w:asciiTheme="majorBidi" w:hAnsiTheme="majorBidi" w:cstheme="majorBidi"/>
          <w:sz w:val="30"/>
          <w:szCs w:val="30"/>
        </w:rPr>
        <w:t xml:space="preserve"> </w:t>
      </w:r>
      <w:r w:rsidRPr="00CE668C">
        <w:rPr>
          <w:rFonts w:asciiTheme="majorBidi" w:hAnsiTheme="majorBidi" w:cstheme="majorBidi"/>
          <w:sz w:val="30"/>
          <w:szCs w:val="30"/>
          <w:cs/>
        </w:rPr>
        <w:t>ปี</w:t>
      </w:r>
      <w:r w:rsidRPr="00FA68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7F4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C5CFA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>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>3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>-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93FA4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87F49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A68BE" w:rsidRPr="008E7B3D">
        <w:rPr>
          <w:rFonts w:asciiTheme="majorBidi" w:hAnsiTheme="majorBidi" w:hint="cs"/>
          <w:sz w:val="30"/>
          <w:szCs w:val="30"/>
          <w:cs/>
        </w:rPr>
        <w:t>และ</w:t>
      </w:r>
      <w:r w:rsidRPr="008E7B3D">
        <w:rPr>
          <w:rFonts w:asciiTheme="majorBidi" w:hAnsiTheme="majorBidi"/>
          <w:sz w:val="30"/>
          <w:szCs w:val="30"/>
          <w:cs/>
        </w:rPr>
        <w:t xml:space="preserve">บริษัท </w:t>
      </w:r>
      <w:r w:rsidR="00F4179C">
        <w:rPr>
          <w:rFonts w:asciiTheme="majorBidi" w:hAnsiTheme="majorBidi" w:cstheme="majorBidi"/>
          <w:sz w:val="30"/>
          <w:szCs w:val="30"/>
        </w:rPr>
        <w:t xml:space="preserve">3 - </w:t>
      </w:r>
      <w:r w:rsidR="00AD2264">
        <w:rPr>
          <w:rFonts w:asciiTheme="majorBidi" w:hAnsiTheme="majorBidi" w:cstheme="majorBidi"/>
          <w:sz w:val="30"/>
          <w:szCs w:val="30"/>
        </w:rPr>
        <w:t>7</w:t>
      </w:r>
      <w:r w:rsidRPr="008E7B3D">
        <w:rPr>
          <w:rFonts w:asciiTheme="majorBidi" w:hAnsiTheme="majorBidi" w:cstheme="majorBidi"/>
          <w:sz w:val="30"/>
          <w:szCs w:val="30"/>
        </w:rPr>
        <w:t xml:space="preserve"> </w:t>
      </w:r>
      <w:r w:rsidRPr="008E7B3D">
        <w:rPr>
          <w:rFonts w:asciiTheme="majorBidi" w:hAnsiTheme="majorBidi"/>
          <w:sz w:val="30"/>
          <w:szCs w:val="30"/>
          <w:cs/>
        </w:rPr>
        <w:t>ปี</w:t>
      </w:r>
      <w:r w:rsidRPr="00A87F49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C5CFA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93FA4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1514A7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A87F4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87F49">
        <w:rPr>
          <w:rFonts w:asciiTheme="majorBidi" w:hAnsiTheme="majorBidi"/>
          <w:i/>
          <w:iCs/>
          <w:sz w:val="30"/>
          <w:szCs w:val="30"/>
          <w:cs/>
        </w:rPr>
        <w:t>ปี</w:t>
      </w:r>
      <w:r>
        <w:rPr>
          <w:rFonts w:asciiTheme="majorBidi" w:hAnsiTheme="majorBidi"/>
          <w:i/>
          <w:iCs/>
          <w:sz w:val="30"/>
          <w:szCs w:val="30"/>
        </w:rPr>
        <w:t>)</w:t>
      </w:r>
    </w:p>
    <w:p w14:paraId="5E18E37B" w14:textId="29767EAE" w:rsidR="00995F07" w:rsidRPr="005B1511" w:rsidRDefault="00995F0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4"/>
          <w:szCs w:val="24"/>
        </w:rPr>
      </w:pPr>
    </w:p>
    <w:p w14:paraId="41E6ACD5" w14:textId="2E1E18DA" w:rsidR="00CA5436" w:rsidRDefault="00CA543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4"/>
          <w:szCs w:val="24"/>
        </w:rPr>
      </w:pPr>
    </w:p>
    <w:p w14:paraId="53AC2DE6" w14:textId="77777777" w:rsidR="00FC5B10" w:rsidRDefault="00FC5B1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4"/>
          <w:szCs w:val="24"/>
        </w:rPr>
      </w:pPr>
    </w:p>
    <w:p w14:paraId="06F21993" w14:textId="5B20E931" w:rsidR="00C303F9" w:rsidRPr="004179E1" w:rsidRDefault="00C303F9" w:rsidP="00344305">
      <w:pPr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4179E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10CBC577" w14:textId="77777777" w:rsidR="00C303F9" w:rsidRPr="00995F07" w:rsidRDefault="00C303F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4"/>
          <w:szCs w:val="24"/>
        </w:rPr>
      </w:pPr>
    </w:p>
    <w:p w14:paraId="74632E62" w14:textId="3C140145" w:rsidR="00C303F9" w:rsidRPr="004179E1" w:rsidRDefault="00C303F9" w:rsidP="00293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79E1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1BF762BC" w14:textId="77777777" w:rsidR="00C303F9" w:rsidRPr="00623946" w:rsidRDefault="00C303F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53"/>
        <w:gridCol w:w="1061"/>
        <w:gridCol w:w="233"/>
        <w:gridCol w:w="1059"/>
        <w:gridCol w:w="233"/>
        <w:gridCol w:w="1061"/>
        <w:gridCol w:w="235"/>
        <w:gridCol w:w="1047"/>
      </w:tblGrid>
      <w:tr w:rsidR="00F37161" w:rsidRPr="004179E1" w14:paraId="689E9B80" w14:textId="77777777" w:rsidTr="00EE1E68">
        <w:trPr>
          <w:trHeight w:val="20"/>
          <w:tblHeader/>
        </w:trPr>
        <w:tc>
          <w:tcPr>
            <w:tcW w:w="4097" w:type="dxa"/>
          </w:tcPr>
          <w:p w14:paraId="42F443D0" w14:textId="77777777" w:rsidR="00F37161" w:rsidRPr="004179E1" w:rsidRDefault="00F37161" w:rsidP="00344305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2FDA6698" w14:textId="03B8C179" w:rsidR="00F37161" w:rsidRPr="004179E1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179E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F37161" w:rsidRPr="004179E1" w14:paraId="3BC2D376" w14:textId="77777777" w:rsidTr="0014457F">
        <w:trPr>
          <w:trHeight w:val="20"/>
          <w:tblHeader/>
        </w:trPr>
        <w:tc>
          <w:tcPr>
            <w:tcW w:w="4097" w:type="dxa"/>
          </w:tcPr>
          <w:p w14:paraId="27C065E0" w14:textId="77777777" w:rsidR="00F37161" w:rsidRPr="004179E1" w:rsidRDefault="00F37161" w:rsidP="003443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331D876F" w14:textId="77777777" w:rsidR="000E456C" w:rsidRDefault="000E456C" w:rsidP="001445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B111D31" w14:textId="68AF9615" w:rsidR="00F37161" w:rsidRPr="004179E1" w:rsidRDefault="00F37161" w:rsidP="0014457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3E23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33" w:type="dxa"/>
          </w:tcPr>
          <w:p w14:paraId="7A9999F8" w14:textId="77777777" w:rsidR="00F37161" w:rsidRPr="004179E1" w:rsidRDefault="00F37161" w:rsidP="0014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7CBAAB8C" w14:textId="77777777" w:rsidR="000E456C" w:rsidRDefault="000E456C" w:rsidP="0014457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1B4AFA2" w14:textId="0EE18512" w:rsidR="00F37161" w:rsidRPr="004179E1" w:rsidRDefault="00F37161" w:rsidP="0014457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3E23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</w:tr>
      <w:tr w:rsidR="00EC5CFA" w:rsidRPr="004179E1" w14:paraId="59A3B979" w14:textId="77777777" w:rsidTr="00EE1E68">
        <w:trPr>
          <w:trHeight w:val="20"/>
          <w:tblHeader/>
        </w:trPr>
        <w:tc>
          <w:tcPr>
            <w:tcW w:w="4097" w:type="dxa"/>
          </w:tcPr>
          <w:p w14:paraId="3C372837" w14:textId="3BF47B9F" w:rsidR="00EC5CFA" w:rsidRPr="004179E1" w:rsidRDefault="00EC5CFA" w:rsidP="00EC5CF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2B0E915C" w14:textId="1DB2945D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3" w:type="dxa"/>
          </w:tcPr>
          <w:p w14:paraId="68EB45EB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4E63DDC" w14:textId="65AE455D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33" w:type="dxa"/>
          </w:tcPr>
          <w:p w14:paraId="2FDFF392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3D8FE8ED" w14:textId="1AB5479C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5" w:type="dxa"/>
          </w:tcPr>
          <w:p w14:paraId="54E7B17A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579065F1" w14:textId="3788DC00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</w:tr>
      <w:tr w:rsidR="00EC5CFA" w:rsidRPr="004179E1" w14:paraId="5C5113DC" w14:textId="77777777" w:rsidTr="001E33B8">
        <w:trPr>
          <w:trHeight w:val="20"/>
          <w:tblHeader/>
        </w:trPr>
        <w:tc>
          <w:tcPr>
            <w:tcW w:w="4097" w:type="dxa"/>
            <w:shd w:val="clear" w:color="auto" w:fill="auto"/>
          </w:tcPr>
          <w:p w14:paraId="790F3883" w14:textId="77777777" w:rsidR="00EC5CFA" w:rsidRPr="004179E1" w:rsidRDefault="00EC5CFA" w:rsidP="00EC5CFA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shd w:val="clear" w:color="auto" w:fill="auto"/>
            <w:vAlign w:val="center"/>
          </w:tcPr>
          <w:p w14:paraId="57F7E676" w14:textId="062ACBCC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C5CFA" w:rsidRPr="004179E1" w14:paraId="631888FD" w14:textId="77777777" w:rsidTr="001E33B8">
        <w:trPr>
          <w:trHeight w:val="20"/>
        </w:trPr>
        <w:tc>
          <w:tcPr>
            <w:tcW w:w="4097" w:type="dxa"/>
            <w:shd w:val="clear" w:color="auto" w:fill="auto"/>
          </w:tcPr>
          <w:p w14:paraId="2D73B457" w14:textId="77777777" w:rsidR="00EC5CFA" w:rsidRPr="004179E1" w:rsidRDefault="00EC5CFA" w:rsidP="00EC5CF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4ADA4A24" w14:textId="6FC36151" w:rsidR="00EC5CFA" w:rsidRPr="00D26BA8" w:rsidRDefault="000A1496" w:rsidP="005540C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26B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335B2D6E" w14:textId="77777777" w:rsidR="00EC5CFA" w:rsidRPr="00D26BA8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4BEAB372" w14:textId="54E5B388" w:rsidR="00EC5CFA" w:rsidRPr="00D26BA8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6B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(490)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05F2F821" w14:textId="77777777" w:rsidR="00EC5CFA" w:rsidRPr="00D26BA8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14:paraId="5525CA0D" w14:textId="0B746C2E" w:rsidR="00EC5CFA" w:rsidRPr="00D26BA8" w:rsidRDefault="00CA5436" w:rsidP="005540C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D26BA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26BA8" w:rsidRPr="00D26BA8">
              <w:rPr>
                <w:rFonts w:asciiTheme="majorBidi" w:hAnsiTheme="majorBidi" w:cstheme="majorBidi"/>
                <w:sz w:val="30"/>
                <w:szCs w:val="30"/>
              </w:rPr>
              <w:t>575</w:t>
            </w:r>
            <w:r w:rsidRPr="00D26BA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25C53A2D" w14:textId="77777777" w:rsidR="00EC5CFA" w:rsidRPr="00D26BA8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1A55A7F1" w14:textId="269E412E" w:rsidR="00EC5CFA" w:rsidRPr="00D26BA8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26BA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524</w:t>
            </w:r>
          </w:p>
        </w:tc>
      </w:tr>
      <w:tr w:rsidR="00EC5CFA" w:rsidRPr="004179E1" w14:paraId="3ED01A36" w14:textId="77777777" w:rsidTr="001E33B8">
        <w:trPr>
          <w:trHeight w:val="20"/>
        </w:trPr>
        <w:tc>
          <w:tcPr>
            <w:tcW w:w="4097" w:type="dxa"/>
            <w:shd w:val="clear" w:color="auto" w:fill="auto"/>
          </w:tcPr>
          <w:p w14:paraId="3F4C33D8" w14:textId="77777777" w:rsidR="00EC5CFA" w:rsidRPr="004179E1" w:rsidRDefault="00EC5CFA" w:rsidP="00EC5CF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shd w:val="clear" w:color="auto" w:fill="auto"/>
          </w:tcPr>
          <w:p w14:paraId="696DA874" w14:textId="6BE01FCB" w:rsidR="00EC5CFA" w:rsidRPr="005540C2" w:rsidRDefault="000A1496" w:rsidP="005540C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40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233" w:type="dxa"/>
            <w:shd w:val="clear" w:color="auto" w:fill="auto"/>
          </w:tcPr>
          <w:p w14:paraId="2EE452D1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0849EC41" w14:textId="2F87FB44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344</w:t>
            </w:r>
          </w:p>
        </w:tc>
        <w:tc>
          <w:tcPr>
            <w:tcW w:w="233" w:type="dxa"/>
            <w:shd w:val="clear" w:color="auto" w:fill="auto"/>
          </w:tcPr>
          <w:p w14:paraId="16F9224D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6EA5AFA6" w14:textId="63710521" w:rsidR="00EC5CFA" w:rsidRPr="004179E1" w:rsidRDefault="000A1496" w:rsidP="005540C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(330)</w:t>
            </w:r>
          </w:p>
        </w:tc>
        <w:tc>
          <w:tcPr>
            <w:tcW w:w="235" w:type="dxa"/>
            <w:shd w:val="clear" w:color="auto" w:fill="auto"/>
          </w:tcPr>
          <w:p w14:paraId="65505EAD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574CF7ED" w14:textId="060DC9EB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(330)</w:t>
            </w:r>
          </w:p>
        </w:tc>
      </w:tr>
      <w:tr w:rsidR="00EC5CFA" w:rsidRPr="004179E1" w14:paraId="5D4B0EBA" w14:textId="77777777" w:rsidTr="001E33B8">
        <w:trPr>
          <w:trHeight w:val="20"/>
        </w:trPr>
        <w:tc>
          <w:tcPr>
            <w:tcW w:w="4097" w:type="dxa"/>
            <w:shd w:val="clear" w:color="auto" w:fill="auto"/>
          </w:tcPr>
          <w:p w14:paraId="59A2E3AF" w14:textId="77777777" w:rsidR="00EC5CFA" w:rsidRPr="004179E1" w:rsidRDefault="00EC5CFA" w:rsidP="00EC5CFA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905A802" w14:textId="0ADE6BE7" w:rsidR="00EC5CFA" w:rsidRPr="005540C2" w:rsidRDefault="000A1496" w:rsidP="005540C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40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(569)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90B4319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019DEE9" w14:textId="5890E0DB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(583)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B897FC4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4F743FE" w14:textId="3B7B45E6" w:rsidR="00EC5CFA" w:rsidRPr="004179E1" w:rsidRDefault="000A1496" w:rsidP="005540C2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F82D2F" w14:textId="77777777" w:rsidR="00EC5CFA" w:rsidRPr="00E378C2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7EA299C" w14:textId="7B83C0C7" w:rsidR="00EC5CFA" w:rsidRPr="004179E1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601</w:t>
            </w:r>
          </w:p>
        </w:tc>
      </w:tr>
    </w:tbl>
    <w:p w14:paraId="11E1117A" w14:textId="4D5E2ABD" w:rsidR="00C303F9" w:rsidRDefault="00C303F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31"/>
        <w:gridCol w:w="1061"/>
        <w:gridCol w:w="233"/>
        <w:gridCol w:w="1067"/>
        <w:gridCol w:w="233"/>
        <w:gridCol w:w="1061"/>
        <w:gridCol w:w="235"/>
        <w:gridCol w:w="1061"/>
      </w:tblGrid>
      <w:tr w:rsidR="00F37161" w:rsidRPr="004179E1" w14:paraId="2B9E0767" w14:textId="77777777" w:rsidTr="00EC5CFA">
        <w:trPr>
          <w:trHeight w:val="20"/>
          <w:tblHeader/>
        </w:trPr>
        <w:tc>
          <w:tcPr>
            <w:tcW w:w="4031" w:type="dxa"/>
          </w:tcPr>
          <w:p w14:paraId="3D1073B0" w14:textId="77777777" w:rsidR="00F37161" w:rsidRPr="004179E1" w:rsidRDefault="00F37161" w:rsidP="00344305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7"/>
          </w:tcPr>
          <w:p w14:paraId="3B32EC3F" w14:textId="7DD021CD" w:rsidR="00F37161" w:rsidRPr="004179E1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37161" w:rsidRPr="004179E1" w14:paraId="239D215C" w14:textId="77777777" w:rsidTr="00EC5CFA">
        <w:trPr>
          <w:trHeight w:val="20"/>
          <w:tblHeader/>
        </w:trPr>
        <w:tc>
          <w:tcPr>
            <w:tcW w:w="4031" w:type="dxa"/>
          </w:tcPr>
          <w:p w14:paraId="688EBE13" w14:textId="77777777" w:rsidR="00F37161" w:rsidRPr="004179E1" w:rsidRDefault="00F37161" w:rsidP="0034430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61" w:type="dxa"/>
            <w:gridSpan w:val="3"/>
            <w:vAlign w:val="bottom"/>
          </w:tcPr>
          <w:p w14:paraId="471EDFEE" w14:textId="7B37293E" w:rsidR="00F37161" w:rsidRPr="004179E1" w:rsidRDefault="00F37161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D36B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33" w:type="dxa"/>
            <w:vAlign w:val="bottom"/>
          </w:tcPr>
          <w:p w14:paraId="06817F10" w14:textId="77777777" w:rsidR="00F37161" w:rsidRPr="004179E1" w:rsidRDefault="00F37161" w:rsidP="00D36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57" w:type="dxa"/>
            <w:gridSpan w:val="3"/>
            <w:vAlign w:val="bottom"/>
          </w:tcPr>
          <w:p w14:paraId="30F434DF" w14:textId="4CB3199E" w:rsidR="00F37161" w:rsidRPr="004179E1" w:rsidRDefault="00F37161" w:rsidP="00D36B7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179E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36B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</w:tr>
      <w:tr w:rsidR="00293FA4" w:rsidRPr="004179E1" w14:paraId="4F1ED794" w14:textId="77777777" w:rsidTr="00EC5CFA">
        <w:trPr>
          <w:trHeight w:val="20"/>
          <w:tblHeader/>
        </w:trPr>
        <w:tc>
          <w:tcPr>
            <w:tcW w:w="4031" w:type="dxa"/>
          </w:tcPr>
          <w:p w14:paraId="5E1591CC" w14:textId="2D374F44" w:rsidR="00293FA4" w:rsidRPr="004179E1" w:rsidRDefault="00293FA4" w:rsidP="00293F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1" w:type="dxa"/>
          </w:tcPr>
          <w:p w14:paraId="7C8734F8" w14:textId="20239E48" w:rsidR="00293FA4" w:rsidRPr="004179E1" w:rsidRDefault="00EC5CFA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3" w:type="dxa"/>
          </w:tcPr>
          <w:p w14:paraId="6A080394" w14:textId="7777777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507E3DC6" w14:textId="0816EA65" w:rsidR="00293FA4" w:rsidRPr="004179E1" w:rsidRDefault="00EC5CFA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33" w:type="dxa"/>
          </w:tcPr>
          <w:p w14:paraId="1614BC2F" w14:textId="7777777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34841617" w14:textId="2D853705" w:rsidR="00293FA4" w:rsidRPr="004179E1" w:rsidRDefault="00EC5CFA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5" w:type="dxa"/>
          </w:tcPr>
          <w:p w14:paraId="4A5040FA" w14:textId="77777777" w:rsidR="00293FA4" w:rsidRPr="004179E1" w:rsidRDefault="00293FA4" w:rsidP="00293F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</w:tcPr>
          <w:p w14:paraId="03D9A1BF" w14:textId="6F31B7E9" w:rsidR="00293FA4" w:rsidRPr="004179E1" w:rsidRDefault="00EC5CFA" w:rsidP="00293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</w:tr>
      <w:tr w:rsidR="00F37161" w:rsidRPr="004179E1" w14:paraId="770737CC" w14:textId="77777777" w:rsidTr="00EC5CFA">
        <w:trPr>
          <w:trHeight w:val="20"/>
          <w:tblHeader/>
        </w:trPr>
        <w:tc>
          <w:tcPr>
            <w:tcW w:w="4031" w:type="dxa"/>
          </w:tcPr>
          <w:p w14:paraId="6D4135A2" w14:textId="77777777" w:rsidR="00F37161" w:rsidRPr="004179E1" w:rsidRDefault="00F37161" w:rsidP="00344305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7"/>
            <w:vAlign w:val="center"/>
          </w:tcPr>
          <w:p w14:paraId="79B38521" w14:textId="668F3EE1" w:rsidR="00F37161" w:rsidRPr="004179E1" w:rsidRDefault="00F37161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651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1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C5CFA" w:rsidRPr="004179E1" w14:paraId="4B38A8BC" w14:textId="77777777" w:rsidTr="00EC5CFA">
        <w:trPr>
          <w:trHeight w:val="20"/>
        </w:trPr>
        <w:tc>
          <w:tcPr>
            <w:tcW w:w="4031" w:type="dxa"/>
          </w:tcPr>
          <w:p w14:paraId="6AF49434" w14:textId="77777777" w:rsidR="00EC5CFA" w:rsidRPr="004179E1" w:rsidRDefault="00EC5CFA" w:rsidP="00EC5CF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43E67BE9" w14:textId="7D31CEED" w:rsidR="00EC5CFA" w:rsidRPr="00223647" w:rsidRDefault="000A1496" w:rsidP="00EC5CF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36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7C2C7E92" w14:textId="77777777" w:rsidR="00EC5CFA" w:rsidRPr="00223647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52009A94" w14:textId="4A8B41AD" w:rsidR="00EC5CFA" w:rsidRPr="00223647" w:rsidRDefault="00EC5CFA" w:rsidP="00EC5CF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36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(438)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7C36FD33" w14:textId="77777777" w:rsidR="00EC5CFA" w:rsidRPr="00223647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649C7AC5" w14:textId="483994D2" w:rsidR="00EC5CFA" w:rsidRPr="00223647" w:rsidRDefault="000A1496" w:rsidP="00EC5CF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236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23647" w:rsidRPr="002236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473</w:t>
            </w:r>
            <w:r w:rsidRPr="002236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621ED179" w14:textId="77777777" w:rsidR="00EC5CFA" w:rsidRPr="00E378C2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356FD1A" w14:textId="44618BD0" w:rsidR="00EC5CFA" w:rsidRPr="004179E1" w:rsidRDefault="00EC5CFA" w:rsidP="00EC5CF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467</w:t>
            </w:r>
          </w:p>
        </w:tc>
      </w:tr>
      <w:tr w:rsidR="00EC5CFA" w:rsidRPr="004179E1" w14:paraId="552E9F9B" w14:textId="77777777" w:rsidTr="00EC5CFA">
        <w:trPr>
          <w:trHeight w:val="20"/>
        </w:trPr>
        <w:tc>
          <w:tcPr>
            <w:tcW w:w="4031" w:type="dxa"/>
          </w:tcPr>
          <w:p w14:paraId="57AE096A" w14:textId="77777777" w:rsidR="00EC5CFA" w:rsidRPr="004179E1" w:rsidRDefault="00EC5CFA" w:rsidP="00EC5CFA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61" w:type="dxa"/>
            <w:shd w:val="clear" w:color="auto" w:fill="auto"/>
          </w:tcPr>
          <w:p w14:paraId="4AAC0E89" w14:textId="4129156B" w:rsidR="00EC5CFA" w:rsidRPr="004179E1" w:rsidRDefault="000A1496" w:rsidP="00EC5CF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271</w:t>
            </w:r>
          </w:p>
        </w:tc>
        <w:tc>
          <w:tcPr>
            <w:tcW w:w="233" w:type="dxa"/>
            <w:shd w:val="clear" w:color="auto" w:fill="auto"/>
          </w:tcPr>
          <w:p w14:paraId="45B66E3E" w14:textId="77777777" w:rsidR="00EC5CFA" w:rsidRPr="00E378C2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7" w:type="dxa"/>
            <w:shd w:val="clear" w:color="auto" w:fill="auto"/>
          </w:tcPr>
          <w:p w14:paraId="02B01D83" w14:textId="1166CC6B" w:rsidR="00EC5CFA" w:rsidRPr="004179E1" w:rsidRDefault="00EC5CFA" w:rsidP="00EC5CF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305</w:t>
            </w:r>
          </w:p>
        </w:tc>
        <w:tc>
          <w:tcPr>
            <w:tcW w:w="233" w:type="dxa"/>
            <w:shd w:val="clear" w:color="auto" w:fill="auto"/>
          </w:tcPr>
          <w:p w14:paraId="3968EE07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0980484F" w14:textId="08849A92" w:rsidR="00EC5CFA" w:rsidRPr="004179E1" w:rsidRDefault="000A1496" w:rsidP="00EC5CF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(262)</w:t>
            </w:r>
          </w:p>
        </w:tc>
        <w:tc>
          <w:tcPr>
            <w:tcW w:w="235" w:type="dxa"/>
            <w:shd w:val="clear" w:color="auto" w:fill="auto"/>
          </w:tcPr>
          <w:p w14:paraId="1962A6F0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</w:tcPr>
          <w:p w14:paraId="78AB0D6A" w14:textId="6A63C83A" w:rsidR="00EC5CFA" w:rsidRPr="004179E1" w:rsidRDefault="00EC5CFA" w:rsidP="00EC5CF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(294)</w:t>
            </w:r>
          </w:p>
        </w:tc>
      </w:tr>
      <w:tr w:rsidR="00EC5CFA" w:rsidRPr="004179E1" w14:paraId="01EFEB29" w14:textId="77777777" w:rsidTr="00EC5CFA">
        <w:trPr>
          <w:trHeight w:val="20"/>
        </w:trPr>
        <w:tc>
          <w:tcPr>
            <w:tcW w:w="4031" w:type="dxa"/>
          </w:tcPr>
          <w:p w14:paraId="693A56D1" w14:textId="77777777" w:rsidR="00EC5CFA" w:rsidRPr="004179E1" w:rsidRDefault="00EC5CFA" w:rsidP="00EC5CFA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7E2191EC" w14:textId="456DADD5" w:rsidR="00EC5CFA" w:rsidRPr="00BA067F" w:rsidRDefault="000A1496" w:rsidP="00EC5CF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(494)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8E8108E" w14:textId="77777777" w:rsidR="00EC5CFA" w:rsidRPr="00BA067F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9D00150" w14:textId="7E0BFA3D" w:rsidR="00EC5CFA" w:rsidRPr="00BA067F" w:rsidRDefault="00EC5CFA" w:rsidP="00EC5CF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(534)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BCF18DB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42F94547" w14:textId="25703DF0" w:rsidR="00EC5CFA" w:rsidRPr="004179E1" w:rsidRDefault="000A1496" w:rsidP="00EC5CF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FE385B7" w14:textId="77777777" w:rsidR="00EC5CFA" w:rsidRPr="004179E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57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68D9DEB" w14:textId="149DAB59" w:rsidR="00EC5CFA" w:rsidRPr="00E062BF" w:rsidRDefault="00EC5CFA" w:rsidP="00EC5CFA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157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</w:tr>
    </w:tbl>
    <w:p w14:paraId="4F33C322" w14:textId="77777777" w:rsidR="00BE579B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24"/>
          <w:szCs w:val="24"/>
        </w:rPr>
      </w:pPr>
    </w:p>
    <w:p w14:paraId="2A0FE4FF" w14:textId="77777777" w:rsidR="00107696" w:rsidRPr="00C01851" w:rsidRDefault="0010769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18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กองทุนสำรองเลี้ยงชีพ</w:t>
      </w:r>
    </w:p>
    <w:p w14:paraId="3ED0C502" w14:textId="77777777" w:rsidR="00107696" w:rsidRPr="00575C32" w:rsidRDefault="0010769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A22A44F" w14:textId="07738D7E" w:rsidR="00107696" w:rsidRPr="0075312D" w:rsidRDefault="0010769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w w:val="99"/>
          <w:sz w:val="30"/>
          <w:szCs w:val="30"/>
        </w:rPr>
      </w:pPr>
      <w:r w:rsidRPr="00B50CB6">
        <w:rPr>
          <w:rFonts w:asciiTheme="majorBidi" w:hAnsiTheme="majorBidi" w:cstheme="majorBidi"/>
          <w:sz w:val="30"/>
          <w:szCs w:val="30"/>
          <w:cs/>
        </w:rPr>
        <w:tab/>
      </w:r>
      <w:r w:rsidR="005407C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50CB6">
        <w:rPr>
          <w:rFonts w:asciiTheme="majorBidi" w:hAnsiTheme="majorBidi" w:cstheme="majorBidi"/>
          <w:sz w:val="30"/>
          <w:szCs w:val="30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93FA4">
        <w:rPr>
          <w:rFonts w:asciiTheme="majorBidi" w:hAnsiTheme="majorBidi" w:cstheme="majorBidi"/>
          <w:sz w:val="30"/>
          <w:szCs w:val="30"/>
        </w:rPr>
        <w:t>2530</w:t>
      </w:r>
      <w:r w:rsidRPr="00B50CB6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5407C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50CB6">
        <w:rPr>
          <w:rFonts w:asciiTheme="majorBidi" w:hAnsiTheme="majorBidi" w:cstheme="majorBidi"/>
          <w:sz w:val="30"/>
          <w:szCs w:val="30"/>
          <w:cs/>
        </w:rPr>
        <w:t xml:space="preserve">บริษัทและพนักงานจะจ่ายสมทบเข้ากองทุนเป็นรายเดือนในอัตราร้อยละ </w:t>
      </w:r>
      <w:r w:rsidR="00293FA4">
        <w:rPr>
          <w:rFonts w:asciiTheme="majorBidi" w:hAnsiTheme="majorBidi" w:cstheme="majorBidi"/>
          <w:sz w:val="30"/>
          <w:szCs w:val="30"/>
        </w:rPr>
        <w:t>3</w:t>
      </w:r>
      <w:r w:rsidRPr="00B50CB6">
        <w:rPr>
          <w:rFonts w:asciiTheme="majorBidi" w:hAnsiTheme="majorBidi" w:cstheme="majorBidi"/>
          <w:sz w:val="30"/>
          <w:szCs w:val="30"/>
          <w:cs/>
        </w:rPr>
        <w:t xml:space="preserve"> ของเงินเดือน กองทุนสำรองเลี้ยงชีพนี้บริหารโดยกองทุนสำรองเลี้ยงชีพเค มาสเตอร์ พูล ฟันด์ และจะจ่ายให้แก่พนักงานเมื่อพนักงานนั้นออก</w:t>
      </w:r>
      <w:r w:rsidRPr="001E33B8">
        <w:rPr>
          <w:rFonts w:asciiTheme="majorBidi" w:hAnsiTheme="majorBidi" w:cstheme="majorBidi"/>
          <w:sz w:val="30"/>
          <w:szCs w:val="30"/>
          <w:cs/>
        </w:rPr>
        <w:t>จากงานตามระเบียบว่าด้วยกองทุนของ</w:t>
      </w:r>
      <w:r w:rsidR="005407C3" w:rsidRPr="001E33B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1E33B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E33B8">
        <w:rPr>
          <w:rFonts w:asciiTheme="majorBidi" w:hAnsiTheme="majorBidi"/>
          <w:sz w:val="30"/>
          <w:szCs w:val="30"/>
          <w:cs/>
        </w:rPr>
        <w:t xml:space="preserve"> ในระหว่างปี </w:t>
      </w:r>
      <w:r w:rsidR="00293FA4" w:rsidRPr="001E33B8">
        <w:rPr>
          <w:rFonts w:asciiTheme="majorBidi" w:hAnsiTheme="majorBidi"/>
          <w:sz w:val="30"/>
          <w:szCs w:val="30"/>
        </w:rPr>
        <w:t>256</w:t>
      </w:r>
      <w:r w:rsidR="00E0563B" w:rsidRPr="00E0563B">
        <w:rPr>
          <w:rFonts w:asciiTheme="majorBidi" w:hAnsiTheme="majorBidi" w:hint="cs"/>
          <w:sz w:val="30"/>
          <w:szCs w:val="30"/>
        </w:rPr>
        <w:t>4</w:t>
      </w:r>
      <w:r w:rsidRPr="001E33B8">
        <w:rPr>
          <w:rFonts w:asciiTheme="majorBidi" w:hAnsiTheme="majorBidi"/>
          <w:sz w:val="30"/>
          <w:szCs w:val="30"/>
          <w:cs/>
        </w:rPr>
        <w:t xml:space="preserve"> </w:t>
      </w:r>
      <w:r w:rsidR="005407C3" w:rsidRPr="001E33B8">
        <w:rPr>
          <w:rFonts w:asciiTheme="majorBidi" w:hAnsiTheme="majorBidi" w:hint="cs"/>
          <w:sz w:val="30"/>
          <w:szCs w:val="30"/>
          <w:cs/>
        </w:rPr>
        <w:t>กลุ่ม</w:t>
      </w:r>
      <w:r w:rsidRPr="001E33B8">
        <w:rPr>
          <w:rFonts w:asciiTheme="majorBidi" w:hAnsiTheme="majorBidi"/>
          <w:sz w:val="30"/>
          <w:szCs w:val="30"/>
          <w:cs/>
        </w:rPr>
        <w:t>บริษัทรับรู้เงินสมทบดังกล่าว</w:t>
      </w:r>
      <w:r w:rsidRPr="001E33B8">
        <w:rPr>
          <w:rFonts w:asciiTheme="majorBidi" w:hAnsiTheme="majorBidi" w:cstheme="majorBidi"/>
          <w:sz w:val="30"/>
          <w:szCs w:val="30"/>
          <w:cs/>
        </w:rPr>
        <w:t>เป็นค่าใช้จ่าย</w:t>
      </w:r>
      <w:r w:rsidRPr="007B5EC3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7B5EC3" w:rsidRPr="007B5EC3">
        <w:rPr>
          <w:rFonts w:asciiTheme="majorBidi" w:hAnsiTheme="majorBidi" w:cstheme="majorBidi"/>
          <w:sz w:val="30"/>
          <w:szCs w:val="30"/>
        </w:rPr>
        <w:t>2.7</w:t>
      </w:r>
      <w:r w:rsidRPr="007B5EC3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1E33B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93FA4" w:rsidRPr="001E33B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C5CFA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1E33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EC5CFA">
        <w:rPr>
          <w:rFonts w:asciiTheme="majorBidi" w:hAnsiTheme="majorBidi" w:cstheme="majorBidi"/>
          <w:i/>
          <w:iCs/>
          <w:sz w:val="30"/>
          <w:szCs w:val="30"/>
        </w:rPr>
        <w:t>3.</w:t>
      </w:r>
      <w:r w:rsidR="007B5EC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1E33B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07C3" w:rsidRPr="001E33B8">
        <w:rPr>
          <w:rFonts w:asciiTheme="majorBidi" w:hAnsiTheme="majorBidi" w:cstheme="majorBidi" w:hint="cs"/>
          <w:sz w:val="30"/>
          <w:szCs w:val="30"/>
          <w:cs/>
        </w:rPr>
        <w:t>และของ</w:t>
      </w:r>
      <w:r w:rsidRPr="001E33B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407C3" w:rsidRPr="001E33B8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5EC3">
        <w:rPr>
          <w:rFonts w:asciiTheme="majorBidi" w:hAnsiTheme="majorBidi" w:cstheme="majorBidi"/>
          <w:sz w:val="30"/>
          <w:szCs w:val="30"/>
        </w:rPr>
        <w:t>2.3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A16C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902D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93FA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C5CFA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D902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B5EC3">
        <w:rPr>
          <w:rFonts w:asciiTheme="majorBidi" w:hAnsiTheme="majorBidi" w:cstheme="majorBidi"/>
          <w:i/>
          <w:iCs/>
          <w:sz w:val="30"/>
          <w:szCs w:val="30"/>
        </w:rPr>
        <w:t>2.9</w:t>
      </w:r>
      <w:r w:rsidRPr="00D902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634E0B9F" w14:textId="3B7C27DA" w:rsidR="00D17B87" w:rsidRDefault="00D1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009643E" w14:textId="487D01FD" w:rsidR="007711E0" w:rsidRPr="00B50CB6" w:rsidRDefault="00DC34F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13214D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7711E0" w:rsidRPr="00B50CB6">
        <w:rPr>
          <w:rFonts w:asciiTheme="majorBidi" w:hAnsiTheme="majorBidi" w:cstheme="majorBidi"/>
          <w:b/>
          <w:bCs/>
          <w:sz w:val="30"/>
          <w:szCs w:val="30"/>
        </w:rPr>
        <w:tab/>
      </w:r>
      <w:r w:rsidR="007711E0" w:rsidRPr="00B50CB6">
        <w:rPr>
          <w:rFonts w:asciiTheme="majorBidi" w:hAnsiTheme="majorBidi" w:cstheme="majorBidi"/>
          <w:b/>
          <w:bCs/>
          <w:sz w:val="30"/>
          <w:szCs w:val="30"/>
          <w:cs/>
        </w:rPr>
        <w:t>ทุนเรือนหุ้น</w:t>
      </w:r>
    </w:p>
    <w:p w14:paraId="03574783" w14:textId="0BB460A8" w:rsidR="009C7830" w:rsidRPr="001D0604" w:rsidRDefault="009C783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309883F" w14:textId="00F3C7BD" w:rsidR="001D0604" w:rsidRDefault="001D0604" w:rsidP="001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D06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  <w:r w:rsidRPr="001D060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34255C9" w14:textId="77777777" w:rsidR="001D0604" w:rsidRPr="001D0604" w:rsidRDefault="001D0604" w:rsidP="001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FBC9101" w14:textId="3E19274A" w:rsidR="001D0604" w:rsidRPr="001D0604" w:rsidRDefault="001D0604" w:rsidP="001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0604">
        <w:rPr>
          <w:rFonts w:ascii="Angsana New" w:hAnsi="Angsana New"/>
          <w:i/>
          <w:iCs/>
          <w:sz w:val="30"/>
          <w:szCs w:val="30"/>
          <w:cs/>
        </w:rPr>
        <w:t>หุ้นสามัญ</w:t>
      </w:r>
    </w:p>
    <w:p w14:paraId="66050BEA" w14:textId="77777777" w:rsidR="001D0604" w:rsidRPr="001D0604" w:rsidRDefault="001D0604" w:rsidP="001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013D571" w14:textId="72A9F1E7" w:rsidR="001D0604" w:rsidRDefault="001D0604" w:rsidP="001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0604">
        <w:rPr>
          <w:rFonts w:ascii="Angsana New" w:hAnsi="Angsana New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1D0604">
        <w:rPr>
          <w:rFonts w:ascii="Angsana New" w:hAnsi="Angsana New"/>
          <w:sz w:val="30"/>
          <w:szCs w:val="30"/>
        </w:rPr>
        <w:t xml:space="preserve"> </w:t>
      </w:r>
    </w:p>
    <w:p w14:paraId="2401CD4A" w14:textId="77777777" w:rsidR="004A23AB" w:rsidRPr="004A23AB" w:rsidRDefault="004A23AB" w:rsidP="001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CB21D7B" w14:textId="25255385" w:rsidR="004A23AB" w:rsidRPr="004A23AB" w:rsidRDefault="004A23AB" w:rsidP="001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A23AB">
        <w:rPr>
          <w:rFonts w:ascii="Angsana New" w:hAnsi="Angsana New" w:hint="cs"/>
          <w:i/>
          <w:iCs/>
          <w:sz w:val="30"/>
          <w:szCs w:val="30"/>
          <w:cs/>
        </w:rPr>
        <w:t>หุ้นทุนซื้อคืน</w:t>
      </w:r>
    </w:p>
    <w:p w14:paraId="0933D955" w14:textId="77777777" w:rsidR="004A23AB" w:rsidRPr="004A23AB" w:rsidRDefault="004A23AB" w:rsidP="001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BED9011" w14:textId="77777777" w:rsidR="004A23AB" w:rsidRPr="0068122B" w:rsidRDefault="004A23AB" w:rsidP="004A23AB">
      <w:pPr>
        <w:pStyle w:val="BodyText2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1E33B8">
        <w:rPr>
          <w:rFonts w:asciiTheme="majorBidi" w:hAnsiTheme="majorBidi" w:cstheme="majorBidi"/>
          <w:sz w:val="30"/>
          <w:szCs w:val="30"/>
        </w:rPr>
        <w:t>“</w:t>
      </w:r>
      <w:r w:rsidRPr="001E33B8">
        <w:rPr>
          <w:rFonts w:asciiTheme="majorBidi" w:hAnsiTheme="majorBidi" w:cstheme="majorBidi"/>
          <w:sz w:val="30"/>
          <w:szCs w:val="30"/>
          <w:cs/>
        </w:rPr>
        <w:t>ส่วนเกินทุนหุ้นทุนซื้อคืน</w:t>
      </w:r>
      <w:r w:rsidRPr="001E33B8">
        <w:rPr>
          <w:rFonts w:asciiTheme="majorBidi" w:hAnsiTheme="majorBidi" w:cstheme="majorBidi"/>
          <w:sz w:val="30"/>
          <w:szCs w:val="30"/>
        </w:rPr>
        <w:t>”</w:t>
      </w:r>
      <w:r w:rsidRPr="001E33B8">
        <w:rPr>
          <w:rFonts w:asciiTheme="majorBidi" w:hAnsiTheme="majorBidi" w:cstheme="majorBidi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28A2E30F" w14:textId="77777777" w:rsidR="004A23AB" w:rsidRPr="001D0604" w:rsidRDefault="004A23AB" w:rsidP="001D0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19" w:type="dxa"/>
        <w:tblInd w:w="450" w:type="dxa"/>
        <w:tblLook w:val="01E0" w:firstRow="1" w:lastRow="1" w:firstColumn="1" w:lastColumn="1" w:noHBand="0" w:noVBand="0"/>
      </w:tblPr>
      <w:tblGrid>
        <w:gridCol w:w="3231"/>
        <w:gridCol w:w="914"/>
        <w:gridCol w:w="1058"/>
        <w:gridCol w:w="276"/>
        <w:gridCol w:w="1058"/>
        <w:gridCol w:w="276"/>
        <w:gridCol w:w="1008"/>
        <w:gridCol w:w="276"/>
        <w:gridCol w:w="1022"/>
      </w:tblGrid>
      <w:tr w:rsidR="00BA7226" w:rsidRPr="004179E1" w14:paraId="586FAAD2" w14:textId="77777777" w:rsidTr="00FC5B10">
        <w:trPr>
          <w:tblHeader/>
        </w:trPr>
        <w:tc>
          <w:tcPr>
            <w:tcW w:w="3231" w:type="dxa"/>
          </w:tcPr>
          <w:p w14:paraId="0557825D" w14:textId="77777777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914" w:type="dxa"/>
          </w:tcPr>
          <w:p w14:paraId="0930E475" w14:textId="77777777" w:rsidR="00BA7226" w:rsidRPr="00293FA4" w:rsidRDefault="00BA722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93FA4">
              <w:rPr>
                <w:rFonts w:ascii="Angsana New" w:hAnsi="Angsana New" w:hint="cs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92" w:type="dxa"/>
            <w:gridSpan w:val="3"/>
            <w:shd w:val="clear" w:color="auto" w:fill="auto"/>
          </w:tcPr>
          <w:p w14:paraId="33B91899" w14:textId="494CE623" w:rsidR="00BA7226" w:rsidRPr="00293FA4" w:rsidRDefault="00EC5CFA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6" w:type="dxa"/>
            <w:shd w:val="clear" w:color="auto" w:fill="auto"/>
          </w:tcPr>
          <w:p w14:paraId="5EF172FB" w14:textId="77777777" w:rsidR="00BA7226" w:rsidRPr="00293FA4" w:rsidRDefault="00BA7226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6" w:type="dxa"/>
            <w:gridSpan w:val="3"/>
            <w:shd w:val="clear" w:color="auto" w:fill="auto"/>
          </w:tcPr>
          <w:p w14:paraId="6FD4F95F" w14:textId="45130176" w:rsidR="00BA7226" w:rsidRPr="00293FA4" w:rsidRDefault="00EC5CFA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A7226" w:rsidRPr="004179E1" w14:paraId="0B33B3CF" w14:textId="77777777" w:rsidTr="00FC5B10">
        <w:trPr>
          <w:tblHeader/>
        </w:trPr>
        <w:tc>
          <w:tcPr>
            <w:tcW w:w="3231" w:type="dxa"/>
          </w:tcPr>
          <w:p w14:paraId="4EF91720" w14:textId="01548A06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4" w:type="dxa"/>
          </w:tcPr>
          <w:p w14:paraId="44F9027D" w14:textId="77777777" w:rsidR="00BA7226" w:rsidRPr="00293FA4" w:rsidRDefault="00BA722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93FA4">
              <w:rPr>
                <w:rFonts w:ascii="Angsana New" w:hAnsi="Angsana New" w:hint="cs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58" w:type="dxa"/>
            <w:shd w:val="clear" w:color="auto" w:fill="auto"/>
          </w:tcPr>
          <w:p w14:paraId="1FE1436A" w14:textId="77777777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93FA4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6" w:type="dxa"/>
          </w:tcPr>
          <w:p w14:paraId="1FE3F05C" w14:textId="77777777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0688AB67" w14:textId="77777777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93FA4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6" w:type="dxa"/>
          </w:tcPr>
          <w:p w14:paraId="442447D0" w14:textId="77777777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EE3D5A6" w14:textId="77777777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93FA4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6" w:type="dxa"/>
          </w:tcPr>
          <w:p w14:paraId="45880809" w14:textId="77777777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0EA92D18" w14:textId="77777777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93FA4">
              <w:rPr>
                <w:rFonts w:ascii="Angsana New" w:hAnsi="Angsana New" w:hint="cs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A7226" w:rsidRPr="004179E1" w14:paraId="08B9578D" w14:textId="77777777" w:rsidTr="00FC5B10">
        <w:trPr>
          <w:tblHeader/>
        </w:trPr>
        <w:tc>
          <w:tcPr>
            <w:tcW w:w="3231" w:type="dxa"/>
          </w:tcPr>
          <w:p w14:paraId="5985C79E" w14:textId="233FBB95" w:rsidR="00BA7226" w:rsidRPr="00293FA4" w:rsidRDefault="00BA722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14" w:type="dxa"/>
          </w:tcPr>
          <w:p w14:paraId="7C47D3CF" w14:textId="77777777" w:rsidR="00BA7226" w:rsidRPr="00293FA4" w:rsidRDefault="00BA722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93FA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74" w:type="dxa"/>
            <w:gridSpan w:val="7"/>
          </w:tcPr>
          <w:p w14:paraId="6A959D1D" w14:textId="5693ED58" w:rsidR="00BA7226" w:rsidRPr="00293FA4" w:rsidRDefault="00BA722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93FA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994EFA" w:rsidRPr="00293FA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93FA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293FA4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/</w:t>
            </w:r>
            <w:r w:rsidR="00994EFA" w:rsidRPr="00293FA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93FA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C5CFA" w:rsidRPr="004179E1" w14:paraId="31050685" w14:textId="77777777" w:rsidTr="00FC5B10">
        <w:tc>
          <w:tcPr>
            <w:tcW w:w="3231" w:type="dxa"/>
          </w:tcPr>
          <w:p w14:paraId="496072EC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3FA4">
              <w:rPr>
                <w:rFonts w:ascii="Angsana New" w:hAnsi="Angsana New" w:hint="cs"/>
                <w:sz w:val="30"/>
                <w:szCs w:val="30"/>
                <w:cs/>
              </w:rPr>
              <w:t xml:space="preserve">ทุนจดทะเบียน ณ วันที่ </w:t>
            </w:r>
            <w:r w:rsidRPr="00293FA4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93FA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14" w:type="dxa"/>
          </w:tcPr>
          <w:p w14:paraId="14259224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006430B8" w14:textId="18444CC0" w:rsidR="00EC5CFA" w:rsidRPr="00425870" w:rsidRDefault="00425870" w:rsidP="00425870">
            <w:pPr>
              <w:pStyle w:val="acctfourfigures"/>
              <w:spacing w:line="240" w:lineRule="atLeast"/>
              <w:ind w:left="-106" w:right="-126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258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4258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276" w:type="dxa"/>
            <w:shd w:val="clear" w:color="auto" w:fill="auto"/>
          </w:tcPr>
          <w:p w14:paraId="1EADBAD1" w14:textId="77777777" w:rsidR="00EC5CFA" w:rsidRPr="00293FA4" w:rsidRDefault="00EC5CFA" w:rsidP="00EC5CFA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09E4B1B5" w14:textId="4F9E7AD1" w:rsidR="00EC5CFA" w:rsidRPr="00293FA4" w:rsidRDefault="00425870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8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4258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411</w:t>
            </w:r>
          </w:p>
        </w:tc>
        <w:tc>
          <w:tcPr>
            <w:tcW w:w="276" w:type="dxa"/>
            <w:shd w:val="clear" w:color="auto" w:fill="auto"/>
          </w:tcPr>
          <w:p w14:paraId="25821D16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0BA28E8A" w14:textId="21370C20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549,682</w:t>
            </w:r>
          </w:p>
        </w:tc>
        <w:tc>
          <w:tcPr>
            <w:tcW w:w="276" w:type="dxa"/>
            <w:shd w:val="clear" w:color="auto" w:fill="auto"/>
          </w:tcPr>
          <w:p w14:paraId="76430ACA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shd w:val="clear" w:color="auto" w:fill="auto"/>
          </w:tcPr>
          <w:p w14:paraId="0501CC3D" w14:textId="36F8337F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549,682</w:t>
            </w:r>
          </w:p>
        </w:tc>
      </w:tr>
      <w:tr w:rsidR="00EC5CFA" w:rsidRPr="004179E1" w14:paraId="6F428F3D" w14:textId="77777777" w:rsidTr="00FC5B10">
        <w:tc>
          <w:tcPr>
            <w:tcW w:w="3231" w:type="dxa"/>
          </w:tcPr>
          <w:p w14:paraId="28D7E54C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4" w:type="dxa"/>
          </w:tcPr>
          <w:p w14:paraId="7D846B4C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5C1548E1" w14:textId="77777777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shd w:val="clear" w:color="auto" w:fill="auto"/>
          </w:tcPr>
          <w:p w14:paraId="3799CCC3" w14:textId="77777777" w:rsidR="00EC5CFA" w:rsidRPr="00293FA4" w:rsidRDefault="00EC5CFA" w:rsidP="00EC5CFA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22511355" w14:textId="77777777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shd w:val="clear" w:color="auto" w:fill="auto"/>
          </w:tcPr>
          <w:p w14:paraId="1B5F6A17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675AF66" w14:textId="77777777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5BD6BAFD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57D05B11" w14:textId="77777777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C5CFA" w:rsidRPr="004179E1" w14:paraId="028BC5A1" w14:textId="77777777" w:rsidTr="00FC5B10">
        <w:tc>
          <w:tcPr>
            <w:tcW w:w="3231" w:type="dxa"/>
          </w:tcPr>
          <w:p w14:paraId="677DFEDC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93F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14" w:type="dxa"/>
          </w:tcPr>
          <w:p w14:paraId="67A726BF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12864BA6" w14:textId="77777777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shd w:val="clear" w:color="auto" w:fill="auto"/>
          </w:tcPr>
          <w:p w14:paraId="4510E61D" w14:textId="77777777" w:rsidR="00EC5CFA" w:rsidRPr="00293FA4" w:rsidRDefault="00EC5CFA" w:rsidP="00EC5CFA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3458B2F7" w14:textId="77777777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shd w:val="clear" w:color="auto" w:fill="auto"/>
          </w:tcPr>
          <w:p w14:paraId="49D66BB2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1EE6DD2" w14:textId="77777777" w:rsidR="00EC5CFA" w:rsidRPr="00AF0CA2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shd w:val="clear" w:color="auto" w:fill="auto"/>
          </w:tcPr>
          <w:p w14:paraId="72F7E92D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2BB96606" w14:textId="77777777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C5CFA" w:rsidRPr="004179E1" w14:paraId="5FD6F897" w14:textId="77777777" w:rsidTr="00FC5B10">
        <w:tc>
          <w:tcPr>
            <w:tcW w:w="3231" w:type="dxa"/>
          </w:tcPr>
          <w:p w14:paraId="472975F9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3FA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93FA4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93FA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14" w:type="dxa"/>
          </w:tcPr>
          <w:p w14:paraId="1C9FAC0D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49829FE" w14:textId="77777777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shd w:val="clear" w:color="auto" w:fill="auto"/>
          </w:tcPr>
          <w:p w14:paraId="4C8FC2C0" w14:textId="77777777" w:rsidR="00EC5CFA" w:rsidRPr="00293FA4" w:rsidRDefault="00EC5CFA" w:rsidP="00EC5CFA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422F128C" w14:textId="77777777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shd w:val="clear" w:color="auto" w:fill="auto"/>
          </w:tcPr>
          <w:p w14:paraId="22E753B0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F823DB6" w14:textId="77777777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6286407D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5364DF4A" w14:textId="77777777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C5CFA" w:rsidRPr="004179E1" w14:paraId="12E6806A" w14:textId="77777777" w:rsidTr="00FC5B10">
        <w:tc>
          <w:tcPr>
            <w:tcW w:w="3231" w:type="dxa"/>
          </w:tcPr>
          <w:p w14:paraId="550BA979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3FA4">
              <w:rPr>
                <w:rFonts w:ascii="Angsana New" w:hAnsi="Angsana New" w:hint="cs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14" w:type="dxa"/>
          </w:tcPr>
          <w:p w14:paraId="3B716105" w14:textId="1190F8C8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3FA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58" w:type="dxa"/>
            <w:shd w:val="clear" w:color="auto" w:fill="auto"/>
          </w:tcPr>
          <w:p w14:paraId="07A3E366" w14:textId="419B0583" w:rsidR="00EC5CFA" w:rsidRPr="00293FA4" w:rsidRDefault="00425870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93FA4">
              <w:rPr>
                <w:rFonts w:ascii="Angsana New" w:hAnsi="Angsana New" w:hint="cs"/>
                <w:sz w:val="30"/>
                <w:szCs w:val="30"/>
                <w:lang w:val="en-US"/>
              </w:rPr>
              <w:t>549,</w:t>
            </w:r>
            <w:r w:rsidRPr="00293FA4">
              <w:rPr>
                <w:rFonts w:ascii="Angsana New" w:hAnsi="Angsana New" w:hint="cs"/>
                <w:sz w:val="30"/>
                <w:szCs w:val="30"/>
              </w:rPr>
              <w:t>682</w:t>
            </w:r>
          </w:p>
        </w:tc>
        <w:tc>
          <w:tcPr>
            <w:tcW w:w="276" w:type="dxa"/>
            <w:shd w:val="clear" w:color="auto" w:fill="auto"/>
          </w:tcPr>
          <w:p w14:paraId="355766B8" w14:textId="77777777" w:rsidR="00EC5CFA" w:rsidRPr="00293FA4" w:rsidRDefault="00EC5CFA" w:rsidP="00EC5CFA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750C7031" w14:textId="732F3C3E" w:rsidR="00EC5CFA" w:rsidRPr="00293FA4" w:rsidRDefault="00425870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3FA4">
              <w:rPr>
                <w:rFonts w:ascii="Angsana New" w:hAnsi="Angsana New" w:hint="cs"/>
                <w:sz w:val="30"/>
                <w:szCs w:val="30"/>
                <w:lang w:val="en-US"/>
              </w:rPr>
              <w:t>549,</w:t>
            </w:r>
            <w:r w:rsidRPr="00293FA4">
              <w:rPr>
                <w:rFonts w:ascii="Angsana New" w:hAnsi="Angsana New" w:hint="cs"/>
                <w:sz w:val="30"/>
                <w:szCs w:val="30"/>
              </w:rPr>
              <w:t>682</w:t>
            </w:r>
          </w:p>
        </w:tc>
        <w:tc>
          <w:tcPr>
            <w:tcW w:w="276" w:type="dxa"/>
            <w:shd w:val="clear" w:color="auto" w:fill="auto"/>
          </w:tcPr>
          <w:p w14:paraId="7938EF59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8432ABC" w14:textId="21F0F04F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</w:rPr>
            </w:pPr>
            <w:r w:rsidRPr="00293FA4">
              <w:rPr>
                <w:rFonts w:ascii="Angsana New" w:hAnsi="Angsana New" w:hint="cs"/>
                <w:sz w:val="30"/>
                <w:szCs w:val="30"/>
                <w:lang w:val="en-US"/>
              </w:rPr>
              <w:t>549,</w:t>
            </w:r>
            <w:r w:rsidRPr="00293FA4">
              <w:rPr>
                <w:rFonts w:ascii="Angsana New" w:hAnsi="Angsana New" w:hint="cs"/>
                <w:sz w:val="30"/>
                <w:szCs w:val="30"/>
              </w:rPr>
              <w:t>682</w:t>
            </w:r>
          </w:p>
        </w:tc>
        <w:tc>
          <w:tcPr>
            <w:tcW w:w="276" w:type="dxa"/>
            <w:shd w:val="clear" w:color="auto" w:fill="auto"/>
          </w:tcPr>
          <w:p w14:paraId="63CB3C72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06DACC91" w14:textId="3137869B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3FA4">
              <w:rPr>
                <w:rFonts w:ascii="Angsana New" w:hAnsi="Angsana New" w:hint="cs"/>
                <w:sz w:val="30"/>
                <w:szCs w:val="30"/>
                <w:lang w:val="en-US"/>
              </w:rPr>
              <w:t>549,682</w:t>
            </w:r>
          </w:p>
        </w:tc>
      </w:tr>
      <w:tr w:rsidR="004A23AB" w:rsidRPr="004179E1" w14:paraId="6589A1BA" w14:textId="77777777" w:rsidTr="00FC5B10">
        <w:tc>
          <w:tcPr>
            <w:tcW w:w="3231" w:type="dxa"/>
          </w:tcPr>
          <w:p w14:paraId="1CADB10A" w14:textId="2E2429C6" w:rsidR="004A23AB" w:rsidRPr="00293FA4" w:rsidRDefault="004A23AB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914" w:type="dxa"/>
          </w:tcPr>
          <w:p w14:paraId="4E6D8A99" w14:textId="0857104F" w:rsidR="004A23AB" w:rsidRPr="00293FA4" w:rsidRDefault="00E0563B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563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58" w:type="dxa"/>
            <w:shd w:val="clear" w:color="auto" w:fill="auto"/>
          </w:tcPr>
          <w:p w14:paraId="5B6AF1BD" w14:textId="64479006" w:rsidR="004A23AB" w:rsidRPr="00293FA4" w:rsidRDefault="00FC5B10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25870">
              <w:rPr>
                <w:rFonts w:ascii="Angsana New" w:hAnsi="Angsana New"/>
                <w:sz w:val="30"/>
                <w:szCs w:val="30"/>
                <w:lang w:bidi="th-TH"/>
              </w:rPr>
              <w:t>271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6" w:type="dxa"/>
            <w:shd w:val="clear" w:color="auto" w:fill="auto"/>
          </w:tcPr>
          <w:p w14:paraId="30C8B78D" w14:textId="77777777" w:rsidR="004A23AB" w:rsidRPr="00293FA4" w:rsidRDefault="004A23AB" w:rsidP="00EC5CFA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1F367889" w14:textId="7F36D181" w:rsidR="004A23AB" w:rsidRPr="00293FA4" w:rsidRDefault="00FC5B10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25870"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6" w:type="dxa"/>
            <w:shd w:val="clear" w:color="auto" w:fill="auto"/>
          </w:tcPr>
          <w:p w14:paraId="07BAF138" w14:textId="77777777" w:rsidR="004A23AB" w:rsidRPr="00293FA4" w:rsidRDefault="004A23AB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9C4B5D4" w14:textId="3485C6DD" w:rsidR="004A23AB" w:rsidRPr="00293FA4" w:rsidRDefault="00873BBE" w:rsidP="00873BBE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7A80609A" w14:textId="77777777" w:rsidR="004A23AB" w:rsidRPr="00293FA4" w:rsidRDefault="004A23AB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2A06E4F0" w14:textId="0B2ACA67" w:rsidR="004A23AB" w:rsidRPr="00293FA4" w:rsidRDefault="00873BBE" w:rsidP="00873BBE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C5CFA" w:rsidRPr="004179E1" w14:paraId="130B2B7E" w14:textId="77777777" w:rsidTr="00FC5B10">
        <w:tc>
          <w:tcPr>
            <w:tcW w:w="3231" w:type="dxa"/>
          </w:tcPr>
          <w:p w14:paraId="51B20330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3F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93FA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93F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14" w:type="dxa"/>
          </w:tcPr>
          <w:p w14:paraId="35311D68" w14:textId="77777777" w:rsidR="00EC5CFA" w:rsidRPr="00293FA4" w:rsidRDefault="00EC5CFA" w:rsidP="00EC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1F7DF" w14:textId="77777777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shd w:val="clear" w:color="auto" w:fill="auto"/>
          </w:tcPr>
          <w:p w14:paraId="55CEFEBA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F01D0" w14:textId="77777777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shd w:val="clear" w:color="auto" w:fill="auto"/>
          </w:tcPr>
          <w:p w14:paraId="37C52CAE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FD7D2" w14:textId="77777777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6C17529A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6"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8CA71" w14:textId="77777777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C5CFA" w:rsidRPr="004179E1" w14:paraId="4FD9A223" w14:textId="77777777" w:rsidTr="00FC5B10">
        <w:tc>
          <w:tcPr>
            <w:tcW w:w="3231" w:type="dxa"/>
          </w:tcPr>
          <w:p w14:paraId="6C4963C5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3F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14" w:type="dxa"/>
          </w:tcPr>
          <w:p w14:paraId="56857979" w14:textId="6BA0E72A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3FA4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5991E901" w14:textId="1E0395E5" w:rsidR="00EC5CFA" w:rsidRPr="00293FA4" w:rsidRDefault="00425870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8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,411</w:t>
            </w:r>
          </w:p>
        </w:tc>
        <w:tc>
          <w:tcPr>
            <w:tcW w:w="276" w:type="dxa"/>
            <w:shd w:val="clear" w:color="auto" w:fill="auto"/>
          </w:tcPr>
          <w:p w14:paraId="4DA4A13B" w14:textId="77777777" w:rsidR="00EC5CFA" w:rsidRPr="00293FA4" w:rsidRDefault="00EC5CFA" w:rsidP="00EC5CFA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3FCA346B" w14:textId="15E4B415" w:rsidR="00EC5CFA" w:rsidRPr="00293FA4" w:rsidRDefault="00425870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8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,411</w:t>
            </w:r>
          </w:p>
        </w:tc>
        <w:tc>
          <w:tcPr>
            <w:tcW w:w="276" w:type="dxa"/>
            <w:shd w:val="clear" w:color="auto" w:fill="auto"/>
          </w:tcPr>
          <w:p w14:paraId="4B49BA7F" w14:textId="77777777" w:rsidR="00EC5CFA" w:rsidRPr="00293FA4" w:rsidRDefault="00EC5CFA" w:rsidP="00EC5CFA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66847ADE" w14:textId="6A287177" w:rsidR="00EC5CFA" w:rsidRPr="00293FA4" w:rsidRDefault="00EC5CFA" w:rsidP="00EC5CFA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3FA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549,682</w:t>
            </w:r>
          </w:p>
        </w:tc>
        <w:tc>
          <w:tcPr>
            <w:tcW w:w="276" w:type="dxa"/>
            <w:shd w:val="clear" w:color="auto" w:fill="auto"/>
          </w:tcPr>
          <w:p w14:paraId="036A8399" w14:textId="77777777" w:rsidR="00EC5CFA" w:rsidRPr="00293FA4" w:rsidRDefault="00EC5CFA" w:rsidP="00EC5CFA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shd w:val="clear" w:color="auto" w:fill="auto"/>
          </w:tcPr>
          <w:p w14:paraId="28473C1B" w14:textId="0859C4D5" w:rsidR="00EC5CFA" w:rsidRPr="00293FA4" w:rsidRDefault="00EC5CFA" w:rsidP="00EC5CF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06"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3FA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549,682</w:t>
            </w:r>
          </w:p>
        </w:tc>
      </w:tr>
    </w:tbl>
    <w:p w14:paraId="2DE28DEE" w14:textId="77777777" w:rsidR="00A83310" w:rsidRPr="001D0604" w:rsidRDefault="00A8331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14ECCC0" w14:textId="77777777" w:rsidR="00C121C0" w:rsidRDefault="00C121C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F3BB43" w14:textId="2DF11638" w:rsidR="00A95EC4" w:rsidRPr="00873BBE" w:rsidRDefault="00A95EC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3BBE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เมื่อวันที่ </w:t>
      </w:r>
      <w:r w:rsidRPr="00873BBE">
        <w:rPr>
          <w:rFonts w:asciiTheme="majorBidi" w:hAnsiTheme="majorBidi" w:cstheme="majorBidi"/>
          <w:sz w:val="30"/>
          <w:szCs w:val="30"/>
        </w:rPr>
        <w:t xml:space="preserve">30 </w:t>
      </w:r>
      <w:r w:rsidRPr="00873BB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873BBE">
        <w:rPr>
          <w:rFonts w:asciiTheme="majorBidi" w:hAnsiTheme="majorBidi" w:cstheme="majorBidi"/>
          <w:sz w:val="30"/>
          <w:szCs w:val="30"/>
        </w:rPr>
        <w:t xml:space="preserve">2563 </w:t>
      </w:r>
      <w:r w:rsidRPr="00873BBE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ที่ประชุมคณะกรรมการบริษัทได้มีมติอนุมัติโครงการซื้อหุ้นสามัญคืนเพื่อบริหารทางการเงิน </w:t>
      </w:r>
      <w:r w:rsidR="00CE1A87" w:rsidRPr="00873BBE">
        <w:rPr>
          <w:rFonts w:asciiTheme="majorBidi" w:hAnsiTheme="majorBidi" w:cstheme="majorBidi" w:hint="cs"/>
          <w:sz w:val="30"/>
          <w:szCs w:val="30"/>
          <w:cs/>
        </w:rPr>
        <w:t xml:space="preserve">โดยมีกำหนดเวลาที่จะซื้อหุ้นคืนตั้งแต่วันที่ </w:t>
      </w:r>
      <w:r w:rsidR="00CE1A87" w:rsidRPr="00873BBE">
        <w:rPr>
          <w:rFonts w:asciiTheme="majorBidi" w:hAnsiTheme="majorBidi" w:cstheme="majorBidi"/>
          <w:sz w:val="30"/>
          <w:szCs w:val="30"/>
        </w:rPr>
        <w:t xml:space="preserve">14 </w:t>
      </w:r>
      <w:r w:rsidR="00CE1A87" w:rsidRPr="00873BBE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="00CE1A87" w:rsidRPr="00873BBE">
        <w:rPr>
          <w:rFonts w:asciiTheme="majorBidi" w:hAnsiTheme="majorBidi" w:cstheme="majorBidi"/>
          <w:sz w:val="30"/>
          <w:szCs w:val="30"/>
        </w:rPr>
        <w:t xml:space="preserve">2563 </w:t>
      </w:r>
      <w:r w:rsidR="00CE1A87" w:rsidRPr="00873BBE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CE1A87" w:rsidRPr="00873BBE">
        <w:rPr>
          <w:rFonts w:asciiTheme="majorBidi" w:hAnsiTheme="majorBidi" w:cstheme="majorBidi"/>
          <w:sz w:val="30"/>
          <w:szCs w:val="30"/>
        </w:rPr>
        <w:t xml:space="preserve">14 </w:t>
      </w:r>
      <w:r w:rsidR="00CE1A87" w:rsidRPr="00873BBE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CE1A87" w:rsidRPr="00873BBE">
        <w:rPr>
          <w:rFonts w:asciiTheme="majorBidi" w:hAnsiTheme="majorBidi" w:cstheme="majorBidi"/>
          <w:sz w:val="30"/>
          <w:szCs w:val="30"/>
        </w:rPr>
        <w:t xml:space="preserve">2563 </w:t>
      </w:r>
      <w:r w:rsidR="00CE1A87" w:rsidRPr="00873BBE">
        <w:rPr>
          <w:rFonts w:asciiTheme="majorBidi" w:hAnsiTheme="majorBidi" w:cstheme="majorBidi" w:hint="cs"/>
          <w:sz w:val="30"/>
          <w:szCs w:val="30"/>
          <w:cs/>
        </w:rPr>
        <w:t xml:space="preserve">หุ้นที่ซื้อนี้สามารถนำออกขายได้ตั้งแต่วันที่ </w:t>
      </w:r>
      <w:r w:rsidR="00CE1A87" w:rsidRPr="00873BBE">
        <w:rPr>
          <w:rFonts w:asciiTheme="majorBidi" w:hAnsiTheme="majorBidi" w:cstheme="majorBidi"/>
          <w:sz w:val="30"/>
          <w:szCs w:val="30"/>
        </w:rPr>
        <w:t xml:space="preserve">1 </w:t>
      </w:r>
      <w:r w:rsidR="00CE1A87" w:rsidRPr="00873BBE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CE1A87" w:rsidRPr="00873BBE">
        <w:rPr>
          <w:rFonts w:asciiTheme="majorBidi" w:hAnsiTheme="majorBidi" w:cstheme="majorBidi"/>
          <w:sz w:val="30"/>
          <w:szCs w:val="30"/>
        </w:rPr>
        <w:t xml:space="preserve">2564 </w:t>
      </w:r>
      <w:r w:rsidR="00CE1A87" w:rsidRPr="00873BBE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="00CE1A87" w:rsidRPr="00873BBE">
        <w:rPr>
          <w:rFonts w:asciiTheme="majorBidi" w:hAnsiTheme="majorBidi" w:cstheme="majorBidi"/>
          <w:sz w:val="30"/>
          <w:szCs w:val="30"/>
        </w:rPr>
        <w:t xml:space="preserve">1 </w:t>
      </w:r>
      <w:r w:rsidR="00CE1A87" w:rsidRPr="00873BB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CE1A87" w:rsidRPr="00873BBE">
        <w:rPr>
          <w:rFonts w:asciiTheme="majorBidi" w:hAnsiTheme="majorBidi" w:cstheme="majorBidi"/>
          <w:sz w:val="30"/>
          <w:szCs w:val="30"/>
        </w:rPr>
        <w:t>2564</w:t>
      </w:r>
      <w:r w:rsidR="00CE1A87" w:rsidRPr="00873BBE">
        <w:rPr>
          <w:rFonts w:asciiTheme="majorBidi" w:hAnsiTheme="majorBidi" w:cstheme="majorBidi" w:hint="cs"/>
          <w:sz w:val="30"/>
          <w:szCs w:val="30"/>
          <w:cs/>
        </w:rPr>
        <w:t xml:space="preserve"> และอนุมัติให้มีการลดทุนจดทะเบียนชำระแล้วโดยการตัดหุ้นที่ซื้อคืนที่ไม่ได้จำหน่าย</w:t>
      </w:r>
      <w:r w:rsidR="00BA408A" w:rsidRPr="00873BBE">
        <w:rPr>
          <w:rFonts w:asciiTheme="majorBidi" w:hAnsiTheme="majorBidi" w:cstheme="majorBidi" w:hint="cs"/>
          <w:sz w:val="30"/>
          <w:szCs w:val="30"/>
          <w:cs/>
        </w:rPr>
        <w:t>เมื่อพ้นกำหนดระยะเวลาจำหน่ายหุ้นที่ซื้อคืนดังกล่าว</w:t>
      </w:r>
    </w:p>
    <w:p w14:paraId="128F7E8D" w14:textId="77777777" w:rsidR="00A95EC4" w:rsidRPr="00873BBE" w:rsidRDefault="00A95EC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47764" w14:textId="7182DC1C" w:rsidR="00C121C0" w:rsidRPr="00C121C0" w:rsidRDefault="00C121C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3BBE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873BBE">
        <w:rPr>
          <w:rFonts w:asciiTheme="majorBidi" w:hAnsiTheme="majorBidi" w:cstheme="majorBidi"/>
          <w:sz w:val="30"/>
          <w:szCs w:val="30"/>
        </w:rPr>
        <w:t xml:space="preserve">1 </w:t>
      </w:r>
      <w:r w:rsidRPr="00873BB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873BBE">
        <w:rPr>
          <w:rFonts w:asciiTheme="majorBidi" w:hAnsiTheme="majorBidi" w:cstheme="majorBidi"/>
          <w:sz w:val="30"/>
          <w:szCs w:val="30"/>
        </w:rPr>
        <w:t xml:space="preserve">2564 </w:t>
      </w:r>
      <w:r w:rsidRPr="00873BBE">
        <w:rPr>
          <w:rFonts w:asciiTheme="majorBidi" w:hAnsiTheme="majorBidi" w:cstheme="majorBidi" w:hint="cs"/>
          <w:sz w:val="30"/>
          <w:szCs w:val="30"/>
          <w:cs/>
        </w:rPr>
        <w:t>ระยะเวลาจำหน่ายหุ้นทุนซื้อคืนได้สิ้นสุดลงแล้ว</w:t>
      </w:r>
      <w:r w:rsidR="00E5682B" w:rsidRPr="00873BBE">
        <w:rPr>
          <w:rFonts w:asciiTheme="majorBidi" w:hAnsiTheme="majorBidi" w:cstheme="majorBidi" w:hint="cs"/>
          <w:sz w:val="30"/>
          <w:szCs w:val="30"/>
          <w:cs/>
        </w:rPr>
        <w:t xml:space="preserve"> บริษัทลดทุนจดทะเบียนหุ้นสามัญจำนวน </w:t>
      </w:r>
      <w:r w:rsidR="00E5682B" w:rsidRPr="00873BBE">
        <w:rPr>
          <w:rFonts w:asciiTheme="majorBidi" w:hAnsiTheme="majorBidi" w:cstheme="majorBidi"/>
          <w:sz w:val="30"/>
          <w:szCs w:val="30"/>
        </w:rPr>
        <w:t xml:space="preserve">270,900 </w:t>
      </w:r>
      <w:r w:rsidR="00E5682B" w:rsidRPr="00873BBE">
        <w:rPr>
          <w:rFonts w:asciiTheme="majorBidi" w:hAnsiTheme="majorBidi" w:cstheme="majorBidi" w:hint="cs"/>
          <w:sz w:val="30"/>
          <w:szCs w:val="30"/>
          <w:cs/>
        </w:rPr>
        <w:t>หุ้นของบริษัท</w:t>
      </w:r>
      <w:r w:rsidR="00BA408A" w:rsidRPr="00873BBE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บริษัทได้จดทะเบียนลดทุนชำระกับกระทรวงพาณิชย์แล้วเมื่อวันที่ </w:t>
      </w:r>
      <w:r w:rsidR="00BA408A" w:rsidRPr="00873BBE">
        <w:rPr>
          <w:rFonts w:asciiTheme="majorBidi" w:hAnsiTheme="majorBidi" w:cstheme="majorBidi"/>
          <w:sz w:val="30"/>
          <w:szCs w:val="30"/>
        </w:rPr>
        <w:t xml:space="preserve">24 </w:t>
      </w:r>
      <w:r w:rsidR="00BA408A" w:rsidRPr="00873BB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A408A" w:rsidRPr="00873BBE">
        <w:rPr>
          <w:rFonts w:asciiTheme="majorBidi" w:hAnsiTheme="majorBidi" w:cstheme="majorBidi"/>
          <w:sz w:val="30"/>
          <w:szCs w:val="30"/>
        </w:rPr>
        <w:t>2564</w:t>
      </w:r>
    </w:p>
    <w:p w14:paraId="3BF5162B" w14:textId="77777777" w:rsidR="00C121C0" w:rsidRDefault="00C121C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16B25FE" w14:textId="0945204E" w:rsidR="003F5829" w:rsidRPr="00120B28" w:rsidRDefault="003F582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20B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ส่วนเกินมูลค่าหุ้น </w:t>
      </w:r>
    </w:p>
    <w:p w14:paraId="1A73CE47" w14:textId="77777777" w:rsidR="00C121C0" w:rsidRPr="001D0604" w:rsidRDefault="00C121C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5698BD9" w14:textId="53114F86" w:rsidR="00CE7124" w:rsidRDefault="00097903" w:rsidP="00030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159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B1594">
        <w:rPr>
          <w:rFonts w:asciiTheme="majorBidi" w:hAnsiTheme="majorBidi" w:cstheme="majorBidi"/>
          <w:sz w:val="30"/>
          <w:szCs w:val="30"/>
        </w:rPr>
        <w:t>2535</w:t>
      </w:r>
      <w:r w:rsidRPr="00CB159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CB1594">
        <w:rPr>
          <w:rFonts w:asciiTheme="majorBidi" w:hAnsiTheme="majorBidi" w:cstheme="majorBidi"/>
          <w:sz w:val="30"/>
          <w:szCs w:val="30"/>
        </w:rPr>
        <w:t>51</w:t>
      </w:r>
      <w:r w:rsidRPr="00CB159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B1594">
        <w:rPr>
          <w:rFonts w:asciiTheme="majorBidi" w:hAnsiTheme="majorBidi" w:cstheme="majorBidi"/>
          <w:sz w:val="30"/>
          <w:szCs w:val="30"/>
        </w:rPr>
        <w:t>“</w:t>
      </w:r>
      <w:r w:rsidRPr="00CB159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CB1594">
        <w:rPr>
          <w:rFonts w:asciiTheme="majorBidi" w:hAnsiTheme="majorBidi" w:cstheme="majorBidi"/>
          <w:sz w:val="30"/>
          <w:szCs w:val="30"/>
        </w:rPr>
        <w:t>”</w:t>
      </w:r>
      <w:r w:rsidRPr="00CB1594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1BDF7025" w14:textId="77777777" w:rsidR="009E67F1" w:rsidRPr="006D1BFE" w:rsidRDefault="009E67F1" w:rsidP="00AD5DBB">
      <w:pPr>
        <w:pStyle w:val="Bo-C1Content"/>
        <w:rPr>
          <w:cs/>
        </w:rPr>
      </w:pPr>
    </w:p>
    <w:p w14:paraId="5E024280" w14:textId="691D0B83" w:rsidR="00CE7124" w:rsidRPr="00B50CB6" w:rsidRDefault="0013214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E5682B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CE7124" w:rsidRPr="00B50CB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CE7124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="00873BBE">
        <w:rPr>
          <w:rFonts w:asciiTheme="majorBidi" w:hAnsiTheme="majorBidi" w:cstheme="majorBidi" w:hint="cs"/>
          <w:b/>
          <w:bCs/>
          <w:sz w:val="30"/>
          <w:szCs w:val="30"/>
          <w:cs/>
        </w:rPr>
        <w:t>ตามกฎหมาย</w:t>
      </w:r>
    </w:p>
    <w:p w14:paraId="203BD7B4" w14:textId="77777777" w:rsidR="00E62BB8" w:rsidRPr="00995F07" w:rsidRDefault="00E62BB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4BA6CE8" w14:textId="7494A8DF" w:rsidR="001E5087" w:rsidRDefault="00B254B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35CA">
        <w:rPr>
          <w:rFonts w:asciiTheme="majorBidi" w:hAnsiTheme="majorBidi" w:cstheme="majorBidi"/>
          <w:sz w:val="30"/>
          <w:szCs w:val="30"/>
          <w:cs/>
        </w:rPr>
        <w:t>ตามบทบัญญัติแห่ง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พระราชบัญญัติบริษัทมหาชนจำกัด พ.ศ. </w:t>
      </w:r>
      <w:r w:rsidRPr="00623946">
        <w:rPr>
          <w:rFonts w:asciiTheme="majorBidi" w:hAnsiTheme="majorBidi" w:cstheme="majorBidi"/>
          <w:sz w:val="30"/>
          <w:szCs w:val="30"/>
        </w:rPr>
        <w:t>2535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23946">
        <w:rPr>
          <w:rFonts w:asciiTheme="majorBidi" w:hAnsiTheme="majorBidi" w:cstheme="majorBidi"/>
          <w:sz w:val="30"/>
          <w:szCs w:val="30"/>
        </w:rPr>
        <w:t>116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623946">
        <w:rPr>
          <w:rFonts w:asciiTheme="majorBidi" w:hAnsiTheme="majorBidi" w:cstheme="majorBidi"/>
          <w:sz w:val="30"/>
          <w:szCs w:val="30"/>
        </w:rPr>
        <w:t>“</w:t>
      </w:r>
      <w:r w:rsidRPr="0062394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23946">
        <w:rPr>
          <w:rFonts w:asciiTheme="majorBidi" w:hAnsiTheme="majorBidi" w:cstheme="majorBidi"/>
          <w:sz w:val="30"/>
          <w:szCs w:val="30"/>
        </w:rPr>
        <w:t>”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5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293FA4">
        <w:rPr>
          <w:rFonts w:asciiTheme="majorBidi" w:hAnsiTheme="majorBidi" w:cstheme="majorBidi"/>
          <w:sz w:val="30"/>
          <w:szCs w:val="30"/>
        </w:rPr>
        <w:t>10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ของทุนจดทะเบียน  เงินสำรองนี้จะนำไปจ่ายเป็นเงินปันผลไม่ได้</w:t>
      </w:r>
    </w:p>
    <w:p w14:paraId="24E2B1D3" w14:textId="7A573A35" w:rsidR="0013214D" w:rsidRDefault="0013214D" w:rsidP="00F66438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AEF31C8" w14:textId="743AB213" w:rsidR="007711E0" w:rsidRDefault="00E5682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19</w:t>
      </w:r>
      <w:r w:rsidR="007711E0" w:rsidRPr="00B50CB6">
        <w:rPr>
          <w:rFonts w:asciiTheme="majorBidi" w:hAnsiTheme="majorBidi" w:cstheme="majorBidi"/>
          <w:b/>
          <w:bCs/>
          <w:sz w:val="30"/>
          <w:szCs w:val="30"/>
        </w:rPr>
        <w:tab/>
      </w:r>
      <w:r w:rsidR="007711E0" w:rsidRPr="00553BFA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427D2069" w14:textId="555143FF" w:rsidR="00895398" w:rsidRPr="008D5D1F" w:rsidRDefault="0089539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D2ADECF" w14:textId="00C2C880" w:rsidR="00895398" w:rsidRDefault="00895398" w:rsidP="00895398">
      <w:pPr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9539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B928302" w14:textId="77777777" w:rsidR="0013214D" w:rsidRPr="008D5D1F" w:rsidRDefault="0013214D" w:rsidP="00895398">
      <w:pPr>
        <w:spacing w:line="240" w:lineRule="atLeast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9AA5E09" w14:textId="71510664" w:rsidR="00895398" w:rsidRPr="00895398" w:rsidRDefault="00895398" w:rsidP="00895398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895398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895398">
        <w:rPr>
          <w:rFonts w:ascii="Angsana New" w:hAnsi="Angsana New" w:hint="cs"/>
          <w:sz w:val="30"/>
          <w:szCs w:val="30"/>
          <w:cs/>
        </w:rPr>
        <w:t>บริษัทรับรู้</w:t>
      </w:r>
      <w:r w:rsidRPr="0013214D">
        <w:rPr>
          <w:rFonts w:ascii="Angsana New" w:hAnsi="Angsana New" w:hint="cs"/>
          <w:sz w:val="30"/>
          <w:szCs w:val="30"/>
          <w:cs/>
        </w:rPr>
        <w:t>รายการค่าใช้จ่ายตามที่เปิดเผย</w:t>
      </w:r>
      <w:r w:rsidRPr="0013214D">
        <w:rPr>
          <w:rFonts w:ascii="Angsana New" w:hAnsi="Angsana New"/>
          <w:sz w:val="30"/>
          <w:szCs w:val="30"/>
          <w:cs/>
        </w:rPr>
        <w:t xml:space="preserve">ในหมายเหตุข้อ </w:t>
      </w:r>
      <w:r w:rsidRPr="0013214D">
        <w:rPr>
          <w:rFonts w:ascii="Angsana New" w:hAnsi="Angsana New"/>
          <w:sz w:val="30"/>
          <w:szCs w:val="30"/>
        </w:rPr>
        <w:t>5-</w:t>
      </w:r>
      <w:r w:rsidR="0013214D" w:rsidRPr="0013214D">
        <w:rPr>
          <w:rFonts w:ascii="Angsana New" w:hAnsi="Angsana New"/>
          <w:sz w:val="30"/>
          <w:szCs w:val="30"/>
        </w:rPr>
        <w:t>7</w:t>
      </w:r>
      <w:r w:rsidRPr="0013214D">
        <w:rPr>
          <w:rFonts w:ascii="Angsana New" w:hAnsi="Angsana New"/>
          <w:sz w:val="30"/>
          <w:szCs w:val="30"/>
        </w:rPr>
        <w:t xml:space="preserve">, </w:t>
      </w:r>
      <w:r w:rsidR="0013214D" w:rsidRPr="0013214D">
        <w:rPr>
          <w:rFonts w:ascii="Angsana New" w:hAnsi="Angsana New"/>
          <w:sz w:val="30"/>
          <w:szCs w:val="30"/>
        </w:rPr>
        <w:t>10</w:t>
      </w:r>
      <w:r w:rsidRPr="0013214D">
        <w:rPr>
          <w:rFonts w:ascii="Angsana New" w:hAnsi="Angsana New"/>
          <w:sz w:val="30"/>
          <w:szCs w:val="30"/>
        </w:rPr>
        <w:t>-1</w:t>
      </w:r>
      <w:r w:rsidR="0013214D" w:rsidRPr="0013214D">
        <w:rPr>
          <w:rFonts w:ascii="Angsana New" w:hAnsi="Angsana New"/>
          <w:sz w:val="30"/>
          <w:szCs w:val="30"/>
        </w:rPr>
        <w:t>3</w:t>
      </w:r>
      <w:r w:rsidRPr="0013214D">
        <w:rPr>
          <w:rFonts w:ascii="Angsana New" w:hAnsi="Angsana New"/>
          <w:sz w:val="30"/>
          <w:szCs w:val="30"/>
        </w:rPr>
        <w:t>, 1</w:t>
      </w:r>
      <w:r w:rsidR="0013214D" w:rsidRPr="0013214D">
        <w:rPr>
          <w:rFonts w:ascii="Angsana New" w:hAnsi="Angsana New"/>
          <w:sz w:val="30"/>
          <w:szCs w:val="30"/>
        </w:rPr>
        <w:t>6</w:t>
      </w:r>
      <w:r w:rsidRPr="0013214D">
        <w:rPr>
          <w:rFonts w:ascii="Angsana New" w:hAnsi="Angsana New"/>
          <w:sz w:val="30"/>
          <w:szCs w:val="30"/>
        </w:rPr>
        <w:t xml:space="preserve">, </w:t>
      </w:r>
      <w:r w:rsidR="0013214D" w:rsidRPr="0013214D">
        <w:rPr>
          <w:rFonts w:ascii="Angsana New" w:hAnsi="Angsana New"/>
          <w:sz w:val="30"/>
          <w:szCs w:val="30"/>
        </w:rPr>
        <w:t>2</w:t>
      </w:r>
      <w:r w:rsidR="00626787">
        <w:rPr>
          <w:rFonts w:ascii="Angsana New" w:hAnsi="Angsana New"/>
          <w:sz w:val="30"/>
          <w:szCs w:val="30"/>
        </w:rPr>
        <w:t>1</w:t>
      </w:r>
    </w:p>
    <w:p w14:paraId="42A135BC" w14:textId="77777777" w:rsidR="00D903B4" w:rsidRPr="008D5D1F" w:rsidRDefault="00D903B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78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16"/>
        <w:gridCol w:w="779"/>
        <w:gridCol w:w="1005"/>
        <w:gridCol w:w="236"/>
        <w:gridCol w:w="1025"/>
        <w:gridCol w:w="251"/>
        <w:gridCol w:w="1005"/>
        <w:gridCol w:w="251"/>
        <w:gridCol w:w="1010"/>
      </w:tblGrid>
      <w:tr w:rsidR="00C259E5" w:rsidRPr="004179E1" w14:paraId="391AD790" w14:textId="77777777" w:rsidTr="00D36B74">
        <w:trPr>
          <w:tblHeader/>
        </w:trPr>
        <w:tc>
          <w:tcPr>
            <w:tcW w:w="3616" w:type="dxa"/>
            <w:shd w:val="clear" w:color="auto" w:fill="FFFFFF"/>
          </w:tcPr>
          <w:p w14:paraId="7DEB8906" w14:textId="77777777" w:rsidR="00C259E5" w:rsidRPr="00CB661D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779" w:type="dxa"/>
            <w:shd w:val="clear" w:color="auto" w:fill="FFFFFF"/>
          </w:tcPr>
          <w:p w14:paraId="4FF49FFE" w14:textId="77777777" w:rsidR="00C259E5" w:rsidRPr="00CB661D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66" w:type="dxa"/>
            <w:gridSpan w:val="3"/>
            <w:shd w:val="clear" w:color="auto" w:fill="FFFFFF"/>
          </w:tcPr>
          <w:p w14:paraId="76AAB401" w14:textId="73FCD484" w:rsidR="00C259E5" w:rsidRPr="00CB661D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CB661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14:paraId="0DC87750" w14:textId="77777777" w:rsidR="00C259E5" w:rsidRPr="00CB661D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6" w:type="dxa"/>
            <w:gridSpan w:val="3"/>
            <w:shd w:val="clear" w:color="auto" w:fill="FFFFFF"/>
          </w:tcPr>
          <w:p w14:paraId="5E95EFBC" w14:textId="09C50DCC" w:rsidR="00C259E5" w:rsidRPr="00CB661D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B661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B661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259E5" w:rsidRPr="004179E1" w14:paraId="09416DA3" w14:textId="77777777" w:rsidTr="00D36B74">
        <w:trPr>
          <w:tblHeader/>
        </w:trPr>
        <w:tc>
          <w:tcPr>
            <w:tcW w:w="3616" w:type="dxa"/>
            <w:shd w:val="clear" w:color="auto" w:fill="FFFFFF"/>
          </w:tcPr>
          <w:p w14:paraId="55CC881A" w14:textId="77777777" w:rsidR="00C259E5" w:rsidRPr="00CB661D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9" w:type="dxa"/>
            <w:shd w:val="clear" w:color="auto" w:fill="FFFFFF"/>
          </w:tcPr>
          <w:p w14:paraId="228E30A7" w14:textId="27BBB6E6" w:rsidR="00C259E5" w:rsidRPr="00CB661D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005" w:type="dxa"/>
            <w:shd w:val="clear" w:color="auto" w:fill="FFFFFF"/>
            <w:vAlign w:val="center"/>
          </w:tcPr>
          <w:p w14:paraId="43ED3D07" w14:textId="0F684248" w:rsidR="00C259E5" w:rsidRPr="00CB661D" w:rsidRDefault="00EC5C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7F4AFE85" w14:textId="77777777" w:rsidR="00C259E5" w:rsidRPr="00CB661D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FFFFFF"/>
            <w:vAlign w:val="center"/>
          </w:tcPr>
          <w:p w14:paraId="7B13315E" w14:textId="10E67ACD" w:rsidR="00C259E5" w:rsidRPr="00CB661D" w:rsidRDefault="00EC5C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51" w:type="dxa"/>
            <w:shd w:val="clear" w:color="auto" w:fill="FFFFFF"/>
          </w:tcPr>
          <w:p w14:paraId="2A59E97F" w14:textId="77777777" w:rsidR="00C259E5" w:rsidRPr="00CB661D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FFFFFF"/>
            <w:vAlign w:val="center"/>
          </w:tcPr>
          <w:p w14:paraId="565F7AD6" w14:textId="2C25F498" w:rsidR="00C259E5" w:rsidRPr="00CB661D" w:rsidRDefault="00EC5C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27F84B72" w14:textId="77777777" w:rsidR="00C259E5" w:rsidRPr="00CB661D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FFFFFF"/>
            <w:vAlign w:val="center"/>
          </w:tcPr>
          <w:p w14:paraId="7B7316DF" w14:textId="3EDD32F1" w:rsidR="00C259E5" w:rsidRPr="00CB661D" w:rsidRDefault="00EC5CFA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C259E5" w:rsidRPr="004179E1" w14:paraId="781A98C6" w14:textId="77777777" w:rsidTr="00D36B74">
        <w:trPr>
          <w:tblHeader/>
        </w:trPr>
        <w:tc>
          <w:tcPr>
            <w:tcW w:w="3616" w:type="dxa"/>
          </w:tcPr>
          <w:p w14:paraId="2E17CD2C" w14:textId="77777777" w:rsidR="00C259E5" w:rsidRPr="00CB661D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9" w:type="dxa"/>
          </w:tcPr>
          <w:p w14:paraId="6226EB59" w14:textId="77777777" w:rsidR="00C259E5" w:rsidRPr="00CB661D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3" w:type="dxa"/>
            <w:gridSpan w:val="7"/>
          </w:tcPr>
          <w:p w14:paraId="0A1F916C" w14:textId="7A9BB614" w:rsidR="00C259E5" w:rsidRPr="00CB661D" w:rsidRDefault="00C259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B661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96518E" w:rsidRPr="00CB661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CB661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E3E2D" w:rsidRPr="004179E1" w14:paraId="06C0F87B" w14:textId="77777777" w:rsidTr="00D36B74">
        <w:tc>
          <w:tcPr>
            <w:tcW w:w="3616" w:type="dxa"/>
          </w:tcPr>
          <w:p w14:paraId="2F63DB24" w14:textId="3C766B48" w:rsidR="00EE3E2D" w:rsidRPr="00CB661D" w:rsidRDefault="00EE3E2D" w:rsidP="0034430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779" w:type="dxa"/>
          </w:tcPr>
          <w:p w14:paraId="24DACD9F" w14:textId="77777777" w:rsidR="00EE3E2D" w:rsidRPr="00CB661D" w:rsidRDefault="00EE3E2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4FE211D2" w14:textId="5970DFAE" w:rsidR="00EE3E2D" w:rsidRPr="00CB661D" w:rsidRDefault="00EE3E2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D29875" w14:textId="77777777" w:rsidR="00EE3E2D" w:rsidRPr="00CB661D" w:rsidRDefault="00EE3E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188C89D5" w14:textId="51A8F2A1" w:rsidR="00EE3E2D" w:rsidRPr="00CB661D" w:rsidRDefault="00EE3E2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629063C7" w14:textId="77777777" w:rsidR="00EE3E2D" w:rsidRPr="00CB661D" w:rsidRDefault="00EE3E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C0A38EF" w14:textId="41075732" w:rsidR="00EE3E2D" w:rsidRPr="00CB661D" w:rsidRDefault="00EE3E2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1F36F6AD" w14:textId="77777777" w:rsidR="00EE3E2D" w:rsidRPr="00CB661D" w:rsidRDefault="00EE3E2D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57D0F7D8" w14:textId="0DF6682E" w:rsidR="00EE3E2D" w:rsidRPr="00CB661D" w:rsidRDefault="00EE3E2D" w:rsidP="0034430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C5CFA" w:rsidRPr="004179E1" w14:paraId="3DE059E2" w14:textId="77777777" w:rsidTr="001E33B8">
        <w:tc>
          <w:tcPr>
            <w:tcW w:w="3616" w:type="dxa"/>
          </w:tcPr>
          <w:p w14:paraId="5BFB67BC" w14:textId="5049DB7F" w:rsidR="00EC5CFA" w:rsidRPr="00CB661D" w:rsidRDefault="00EC5CFA" w:rsidP="00EC5CF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CB661D">
              <w:rPr>
                <w:rFonts w:asciiTheme="majorBidi" w:hAnsiTheme="majorBidi" w:cstheme="majorBidi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779" w:type="dxa"/>
          </w:tcPr>
          <w:p w14:paraId="56C7878A" w14:textId="77777777" w:rsidR="00EC5CFA" w:rsidRPr="00CB661D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3FA796B8" w14:textId="6A7AB9F4" w:rsidR="00EC5CFA" w:rsidRPr="00CB661D" w:rsidRDefault="00CB661D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474,767</w:t>
            </w:r>
          </w:p>
        </w:tc>
        <w:tc>
          <w:tcPr>
            <w:tcW w:w="236" w:type="dxa"/>
            <w:shd w:val="clear" w:color="auto" w:fill="auto"/>
          </w:tcPr>
          <w:p w14:paraId="1B4DE5AA" w14:textId="77777777" w:rsidR="00EC5CFA" w:rsidRPr="00CB661D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167075EA" w14:textId="0ED9E2CC" w:rsidR="00EC5CFA" w:rsidRPr="00CB661D" w:rsidRDefault="00EC5CFA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531,107</w:t>
            </w:r>
          </w:p>
        </w:tc>
        <w:tc>
          <w:tcPr>
            <w:tcW w:w="251" w:type="dxa"/>
            <w:shd w:val="clear" w:color="auto" w:fill="auto"/>
          </w:tcPr>
          <w:p w14:paraId="73684C99" w14:textId="77777777" w:rsidR="00EC5CFA" w:rsidRPr="00CB661D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034F8B70" w14:textId="3BCC8EBB" w:rsidR="00EC5CFA" w:rsidRPr="00CB661D" w:rsidRDefault="00C803E1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445,999</w:t>
            </w:r>
          </w:p>
        </w:tc>
        <w:tc>
          <w:tcPr>
            <w:tcW w:w="251" w:type="dxa"/>
            <w:shd w:val="clear" w:color="auto" w:fill="auto"/>
          </w:tcPr>
          <w:p w14:paraId="1DA4F2EC" w14:textId="77777777" w:rsidR="00EC5CFA" w:rsidRPr="00CB661D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5C081A28" w14:textId="3F831B17" w:rsidR="00EC5CFA" w:rsidRPr="00CB661D" w:rsidRDefault="00CB661D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441,766</w:t>
            </w:r>
          </w:p>
        </w:tc>
      </w:tr>
      <w:tr w:rsidR="00EC5CFA" w:rsidRPr="004179E1" w14:paraId="0067E533" w14:textId="77777777" w:rsidTr="001E33B8">
        <w:tc>
          <w:tcPr>
            <w:tcW w:w="3616" w:type="dxa"/>
          </w:tcPr>
          <w:p w14:paraId="7B5E596F" w14:textId="08DF7A22" w:rsidR="00EC5CFA" w:rsidRPr="00CB661D" w:rsidRDefault="00EC5CFA" w:rsidP="00EC5CF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61D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779" w:type="dxa"/>
          </w:tcPr>
          <w:p w14:paraId="6D9A0323" w14:textId="77777777" w:rsidR="00EC5CFA" w:rsidRPr="00CB661D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487753D2" w14:textId="33258C67" w:rsidR="00EC5CFA" w:rsidRPr="00CB661D" w:rsidRDefault="00CB661D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284,866</w:t>
            </w:r>
          </w:p>
        </w:tc>
        <w:tc>
          <w:tcPr>
            <w:tcW w:w="236" w:type="dxa"/>
            <w:shd w:val="clear" w:color="auto" w:fill="auto"/>
          </w:tcPr>
          <w:p w14:paraId="24D76DBE" w14:textId="77777777" w:rsidR="00EC5CFA" w:rsidRPr="00CB661D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7799CC51" w14:textId="0B75931B" w:rsidR="00EC5CFA" w:rsidRPr="00CB661D" w:rsidRDefault="00EC5CFA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338,087</w:t>
            </w:r>
          </w:p>
        </w:tc>
        <w:tc>
          <w:tcPr>
            <w:tcW w:w="251" w:type="dxa"/>
            <w:shd w:val="clear" w:color="auto" w:fill="auto"/>
          </w:tcPr>
          <w:p w14:paraId="62402567" w14:textId="77777777" w:rsidR="00EC5CFA" w:rsidRPr="00906BB2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05" w:type="dxa"/>
            <w:shd w:val="clear" w:color="auto" w:fill="auto"/>
          </w:tcPr>
          <w:p w14:paraId="51E7C280" w14:textId="1B3E9B04" w:rsidR="00EC5CFA" w:rsidRPr="00CB661D" w:rsidRDefault="00C803E1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272,</w:t>
            </w:r>
            <w:r w:rsidR="00CB661D" w:rsidRPr="00CB661D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51" w:type="dxa"/>
            <w:shd w:val="clear" w:color="auto" w:fill="auto"/>
          </w:tcPr>
          <w:p w14:paraId="431D796C" w14:textId="77777777" w:rsidR="00EC5CFA" w:rsidRPr="00CB661D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5CC804AA" w14:textId="662AF50C" w:rsidR="00EC5CFA" w:rsidRPr="00CB661D" w:rsidRDefault="00EC5CFA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328,535</w:t>
            </w:r>
          </w:p>
        </w:tc>
      </w:tr>
      <w:tr w:rsidR="00EC5CFA" w:rsidRPr="004179E1" w14:paraId="2541EA3E" w14:textId="77777777" w:rsidTr="001E33B8">
        <w:tc>
          <w:tcPr>
            <w:tcW w:w="3616" w:type="dxa"/>
          </w:tcPr>
          <w:p w14:paraId="4DCD150C" w14:textId="081160C6" w:rsidR="00EC5CFA" w:rsidRPr="00906BB2" w:rsidRDefault="00EC5CFA" w:rsidP="00EC5CF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B661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79" w:type="dxa"/>
          </w:tcPr>
          <w:p w14:paraId="4FAD4925" w14:textId="77777777" w:rsidR="00EC5CFA" w:rsidRPr="00906BB2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45DBFDD6" w14:textId="37DA5B04" w:rsidR="00EC5CFA" w:rsidRPr="00CB661D" w:rsidRDefault="007669BF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79,131</w:t>
            </w:r>
          </w:p>
        </w:tc>
        <w:tc>
          <w:tcPr>
            <w:tcW w:w="236" w:type="dxa"/>
            <w:shd w:val="clear" w:color="auto" w:fill="auto"/>
          </w:tcPr>
          <w:p w14:paraId="23A5DC13" w14:textId="77777777" w:rsidR="00EC5CFA" w:rsidRPr="00906BB2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shd w:val="clear" w:color="auto" w:fill="auto"/>
          </w:tcPr>
          <w:p w14:paraId="2CF89CDF" w14:textId="64844587" w:rsidR="00EC5CFA" w:rsidRPr="00CB661D" w:rsidRDefault="00EC5CFA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71,331</w:t>
            </w:r>
          </w:p>
        </w:tc>
        <w:tc>
          <w:tcPr>
            <w:tcW w:w="251" w:type="dxa"/>
            <w:shd w:val="clear" w:color="auto" w:fill="auto"/>
          </w:tcPr>
          <w:p w14:paraId="58A6D3ED" w14:textId="77777777" w:rsidR="00EC5CFA" w:rsidRPr="00CB661D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131D1ECA" w14:textId="40BE9E52" w:rsidR="00EC5CFA" w:rsidRPr="00CB661D" w:rsidRDefault="00C803E1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76,688</w:t>
            </w:r>
          </w:p>
        </w:tc>
        <w:tc>
          <w:tcPr>
            <w:tcW w:w="251" w:type="dxa"/>
            <w:shd w:val="clear" w:color="auto" w:fill="auto"/>
          </w:tcPr>
          <w:p w14:paraId="5F32F03E" w14:textId="77777777" w:rsidR="00EC5CFA" w:rsidRPr="00CB661D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40375197" w14:textId="58BC9DA2" w:rsidR="00EC5CFA" w:rsidRPr="00CB661D" w:rsidRDefault="00EC5CFA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70,534</w:t>
            </w:r>
          </w:p>
        </w:tc>
      </w:tr>
      <w:tr w:rsidR="00EC5CFA" w:rsidRPr="004179E1" w14:paraId="497A10AA" w14:textId="77777777" w:rsidTr="001E33B8">
        <w:tc>
          <w:tcPr>
            <w:tcW w:w="3616" w:type="dxa"/>
          </w:tcPr>
          <w:p w14:paraId="34094673" w14:textId="0C1B6AA4" w:rsidR="00EC5CFA" w:rsidRPr="00CB661D" w:rsidRDefault="00EC5CFA" w:rsidP="00EC5CF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CB661D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ใช้จ่ายในการส่งเสริมการขาย</w:t>
            </w:r>
          </w:p>
        </w:tc>
        <w:tc>
          <w:tcPr>
            <w:tcW w:w="779" w:type="dxa"/>
          </w:tcPr>
          <w:p w14:paraId="62E0735B" w14:textId="77777777" w:rsidR="00EC5CFA" w:rsidRPr="00CB661D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7B65222" w14:textId="15CBBB52" w:rsidR="00EC5CFA" w:rsidRPr="00CB661D" w:rsidRDefault="00CB661D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61,250</w:t>
            </w:r>
          </w:p>
        </w:tc>
        <w:tc>
          <w:tcPr>
            <w:tcW w:w="236" w:type="dxa"/>
            <w:shd w:val="clear" w:color="auto" w:fill="auto"/>
          </w:tcPr>
          <w:p w14:paraId="0879C7A9" w14:textId="77777777" w:rsidR="00EC5CFA" w:rsidRPr="00CB661D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42ED41B0" w14:textId="710F5191" w:rsidR="00EC5CFA" w:rsidRPr="00CB661D" w:rsidRDefault="00EC5CFA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56,178</w:t>
            </w:r>
          </w:p>
        </w:tc>
        <w:tc>
          <w:tcPr>
            <w:tcW w:w="251" w:type="dxa"/>
            <w:shd w:val="clear" w:color="auto" w:fill="auto"/>
          </w:tcPr>
          <w:p w14:paraId="22FDC59F" w14:textId="77777777" w:rsidR="00EC5CFA" w:rsidRPr="00CB661D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7C931F94" w14:textId="1A551278" w:rsidR="00EC5CFA" w:rsidRPr="00CB661D" w:rsidRDefault="00CB661D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46,186</w:t>
            </w:r>
          </w:p>
        </w:tc>
        <w:tc>
          <w:tcPr>
            <w:tcW w:w="251" w:type="dxa"/>
            <w:shd w:val="clear" w:color="auto" w:fill="auto"/>
          </w:tcPr>
          <w:p w14:paraId="332F6129" w14:textId="77777777" w:rsidR="00EC5CFA" w:rsidRPr="00CB661D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3BAF270E" w14:textId="0BF67F5C" w:rsidR="00EC5CFA" w:rsidRPr="00CB661D" w:rsidRDefault="00EC5CFA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53,571</w:t>
            </w:r>
          </w:p>
        </w:tc>
      </w:tr>
      <w:tr w:rsidR="00CB661D" w:rsidRPr="004179E1" w14:paraId="154C26A3" w14:textId="77777777" w:rsidTr="001E33B8">
        <w:tc>
          <w:tcPr>
            <w:tcW w:w="3616" w:type="dxa"/>
          </w:tcPr>
          <w:p w14:paraId="6C73D8FA" w14:textId="37410A2B" w:rsidR="00CB661D" w:rsidRPr="00CB661D" w:rsidRDefault="00CB661D" w:rsidP="00EC5CF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61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779" w:type="dxa"/>
          </w:tcPr>
          <w:p w14:paraId="3357EB21" w14:textId="77777777" w:rsidR="00CB661D" w:rsidRPr="00CB661D" w:rsidRDefault="00CB661D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EE411A7" w14:textId="137C47F9" w:rsidR="00CB661D" w:rsidRPr="00CB661D" w:rsidRDefault="00CB661D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55,536</w:t>
            </w:r>
          </w:p>
        </w:tc>
        <w:tc>
          <w:tcPr>
            <w:tcW w:w="236" w:type="dxa"/>
            <w:shd w:val="clear" w:color="auto" w:fill="auto"/>
          </w:tcPr>
          <w:p w14:paraId="1E860425" w14:textId="77777777" w:rsidR="00CB661D" w:rsidRPr="00CB661D" w:rsidRDefault="00CB661D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1659B611" w14:textId="3F7B40D2" w:rsidR="00CB661D" w:rsidRPr="00CB661D" w:rsidRDefault="00CB661D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43,648</w:t>
            </w:r>
          </w:p>
        </w:tc>
        <w:tc>
          <w:tcPr>
            <w:tcW w:w="251" w:type="dxa"/>
            <w:shd w:val="clear" w:color="auto" w:fill="auto"/>
          </w:tcPr>
          <w:p w14:paraId="0AAA6D9D" w14:textId="77777777" w:rsidR="00CB661D" w:rsidRPr="00CB661D" w:rsidRDefault="00CB661D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73BE5CB" w14:textId="1BBEC2EB" w:rsidR="00CB661D" w:rsidRPr="00CB661D" w:rsidRDefault="00CB661D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52,662</w:t>
            </w:r>
          </w:p>
        </w:tc>
        <w:tc>
          <w:tcPr>
            <w:tcW w:w="251" w:type="dxa"/>
            <w:shd w:val="clear" w:color="auto" w:fill="auto"/>
          </w:tcPr>
          <w:p w14:paraId="5FEB7AB4" w14:textId="77777777" w:rsidR="00CB661D" w:rsidRPr="00CB661D" w:rsidRDefault="00CB661D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67CF430D" w14:textId="5939B21B" w:rsidR="00CB661D" w:rsidRPr="00CB661D" w:rsidRDefault="00CB661D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42,505</w:t>
            </w:r>
          </w:p>
        </w:tc>
      </w:tr>
      <w:tr w:rsidR="00EC5CFA" w:rsidRPr="004179E1" w14:paraId="7F58FE07" w14:textId="77777777" w:rsidTr="001E33B8">
        <w:tc>
          <w:tcPr>
            <w:tcW w:w="3616" w:type="dxa"/>
          </w:tcPr>
          <w:p w14:paraId="6ADE15A8" w14:textId="67CB8717" w:rsidR="00EC5CFA" w:rsidRPr="00CB661D" w:rsidRDefault="00EC5CFA" w:rsidP="00EC5CF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79" w:type="dxa"/>
          </w:tcPr>
          <w:p w14:paraId="64F1CE4E" w14:textId="77777777" w:rsidR="00EC5CFA" w:rsidRPr="00CB661D" w:rsidRDefault="00EC5CFA" w:rsidP="00EC5CFA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B848557" w14:textId="6B236DC9" w:rsidR="00EC5CFA" w:rsidRPr="00CB661D" w:rsidRDefault="00C803E1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233,423</w:t>
            </w:r>
          </w:p>
        </w:tc>
        <w:tc>
          <w:tcPr>
            <w:tcW w:w="236" w:type="dxa"/>
            <w:shd w:val="clear" w:color="auto" w:fill="auto"/>
          </w:tcPr>
          <w:p w14:paraId="15FC2FE0" w14:textId="77777777" w:rsidR="00EC5CFA" w:rsidRPr="00CB661D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06C572FB" w14:textId="1FF6E32D" w:rsidR="00EC5CFA" w:rsidRPr="00CB661D" w:rsidRDefault="00EC5CFA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300,444</w:t>
            </w:r>
          </w:p>
        </w:tc>
        <w:tc>
          <w:tcPr>
            <w:tcW w:w="251" w:type="dxa"/>
            <w:shd w:val="clear" w:color="auto" w:fill="auto"/>
          </w:tcPr>
          <w:p w14:paraId="5FD8A90D" w14:textId="77777777" w:rsidR="00EC5CFA" w:rsidRPr="00CB661D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15DA3576" w14:textId="360FFBFF" w:rsidR="00EC5CFA" w:rsidRPr="00CB661D" w:rsidRDefault="00C803E1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233,423</w:t>
            </w:r>
          </w:p>
        </w:tc>
        <w:tc>
          <w:tcPr>
            <w:tcW w:w="251" w:type="dxa"/>
            <w:shd w:val="clear" w:color="auto" w:fill="auto"/>
          </w:tcPr>
          <w:p w14:paraId="6F41AC42" w14:textId="77777777" w:rsidR="00EC5CFA" w:rsidRPr="00CB661D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457A4940" w14:textId="05BF127F" w:rsidR="00EC5CFA" w:rsidRPr="00CB661D" w:rsidRDefault="00EC5CFA" w:rsidP="00EC5CF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300,444</w:t>
            </w:r>
          </w:p>
        </w:tc>
      </w:tr>
      <w:tr w:rsidR="00CB661D" w:rsidRPr="004179E1" w14:paraId="0DA92943" w14:textId="77777777" w:rsidTr="00030313">
        <w:tc>
          <w:tcPr>
            <w:tcW w:w="3616" w:type="dxa"/>
          </w:tcPr>
          <w:p w14:paraId="09DFBFF2" w14:textId="25F3B4C0" w:rsidR="00CB661D" w:rsidRPr="00CB661D" w:rsidRDefault="00CB661D" w:rsidP="00CB661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661D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779" w:type="dxa"/>
          </w:tcPr>
          <w:p w14:paraId="67D34E8D" w14:textId="77777777" w:rsidR="00CB661D" w:rsidRPr="00CB661D" w:rsidRDefault="00CB661D" w:rsidP="00CB661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079546F" w14:textId="1169FFEC" w:rsidR="00CB661D" w:rsidRPr="00CB661D" w:rsidRDefault="00CB661D" w:rsidP="00CB661D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61,674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A8FEAA" w14:textId="77777777" w:rsidR="00CB661D" w:rsidRPr="00CB661D" w:rsidRDefault="00CB661D" w:rsidP="00CB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33E9F85" w14:textId="2A8BAFDE" w:rsidR="00CB661D" w:rsidRPr="00CB661D" w:rsidRDefault="00CB661D" w:rsidP="00CB661D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73,950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47A6A0A" w14:textId="77777777" w:rsidR="00CB661D" w:rsidRPr="00CB661D" w:rsidRDefault="00CB661D" w:rsidP="00CB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742C85D" w14:textId="4BE694CA" w:rsidR="00CB661D" w:rsidRPr="00CB661D" w:rsidRDefault="00CB661D" w:rsidP="00CB661D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29,696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80D839C" w14:textId="77777777" w:rsidR="00CB661D" w:rsidRPr="00CB661D" w:rsidRDefault="00CB661D" w:rsidP="00CB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97EB9C1" w14:textId="67E6EB9D" w:rsidR="00CB661D" w:rsidRPr="00CB661D" w:rsidRDefault="00CB661D" w:rsidP="00CB661D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B661D">
              <w:rPr>
                <w:rFonts w:asciiTheme="majorBidi" w:hAnsiTheme="majorBidi" w:cstheme="majorBidi"/>
                <w:sz w:val="30"/>
                <w:szCs w:val="30"/>
              </w:rPr>
              <w:t>55,269</w:t>
            </w:r>
          </w:p>
        </w:tc>
      </w:tr>
      <w:tr w:rsidR="00CB661D" w:rsidRPr="004179E1" w14:paraId="1098CC99" w14:textId="77777777" w:rsidTr="001E33B8">
        <w:tc>
          <w:tcPr>
            <w:tcW w:w="3616" w:type="dxa"/>
          </w:tcPr>
          <w:p w14:paraId="14165452" w14:textId="41CB861D" w:rsidR="00CB661D" w:rsidRPr="00CB661D" w:rsidRDefault="008D5D1F" w:rsidP="00CB661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779" w:type="dxa"/>
          </w:tcPr>
          <w:p w14:paraId="17F1A597" w14:textId="77777777" w:rsidR="00CB661D" w:rsidRPr="00CB661D" w:rsidRDefault="00CB661D" w:rsidP="00CB661D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F2B1025" w14:textId="6C66234B" w:rsidR="00CB661D" w:rsidRPr="00CB661D" w:rsidRDefault="008D5D1F" w:rsidP="00CB661D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159,150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171777" w14:textId="77777777" w:rsidR="00CB661D" w:rsidRPr="00CB661D" w:rsidRDefault="00CB661D" w:rsidP="00CB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BF4EC4F" w14:textId="21B6B097" w:rsidR="00CB661D" w:rsidRPr="00CB661D" w:rsidRDefault="008D5D1F" w:rsidP="00CB661D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 w:hanging="2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131,243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E1A69EA" w14:textId="77777777" w:rsidR="00CB661D" w:rsidRPr="00CB661D" w:rsidRDefault="00CB661D" w:rsidP="00CB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BCF1312" w14:textId="7F1E0A18" w:rsidR="00CB661D" w:rsidRPr="00CB661D" w:rsidRDefault="008D5D1F" w:rsidP="00CB661D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165,408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21B6956" w14:textId="77777777" w:rsidR="00CB661D" w:rsidRPr="00CB661D" w:rsidRDefault="00CB661D" w:rsidP="00CB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DDB4952" w14:textId="2480503F" w:rsidR="00CB661D" w:rsidRPr="00CB661D" w:rsidRDefault="008D5D1F" w:rsidP="00CB661D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 w:hanging="2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181,009</w:t>
            </w:r>
          </w:p>
        </w:tc>
      </w:tr>
      <w:tr w:rsidR="00CB661D" w:rsidRPr="004179E1" w14:paraId="5B2049AD" w14:textId="77777777" w:rsidTr="005B6647">
        <w:trPr>
          <w:trHeight w:val="209"/>
        </w:trPr>
        <w:tc>
          <w:tcPr>
            <w:tcW w:w="3616" w:type="dxa"/>
          </w:tcPr>
          <w:p w14:paraId="0B0C7AED" w14:textId="77777777" w:rsidR="00CB661D" w:rsidRPr="008D5D1F" w:rsidRDefault="00CB661D" w:rsidP="00CB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5D1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779" w:type="dxa"/>
          </w:tcPr>
          <w:p w14:paraId="78D481ED" w14:textId="77777777" w:rsidR="00CB661D" w:rsidRPr="008D5D1F" w:rsidRDefault="00CB661D" w:rsidP="00CB661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E4E772" w14:textId="2625B722" w:rsidR="00CB661D" w:rsidRPr="008D5D1F" w:rsidRDefault="008D5D1F" w:rsidP="00CB661D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D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1,409,797</w:t>
            </w:r>
          </w:p>
        </w:tc>
        <w:tc>
          <w:tcPr>
            <w:tcW w:w="236" w:type="dxa"/>
            <w:shd w:val="clear" w:color="auto" w:fill="auto"/>
          </w:tcPr>
          <w:p w14:paraId="358FCECA" w14:textId="77777777" w:rsidR="00CB661D" w:rsidRPr="008D5D1F" w:rsidRDefault="00CB661D" w:rsidP="00CB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529DA3" w14:textId="4D3D04D9" w:rsidR="00CB661D" w:rsidRPr="008D5D1F" w:rsidRDefault="008D5D1F" w:rsidP="00CB661D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5D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1,545,988</w:t>
            </w:r>
          </w:p>
        </w:tc>
        <w:tc>
          <w:tcPr>
            <w:tcW w:w="251" w:type="dxa"/>
            <w:shd w:val="clear" w:color="auto" w:fill="auto"/>
          </w:tcPr>
          <w:p w14:paraId="3B7657D9" w14:textId="77777777" w:rsidR="00CB661D" w:rsidRPr="008D5D1F" w:rsidRDefault="00CB661D" w:rsidP="00CB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E0C27F" w14:textId="528352F4" w:rsidR="00CB661D" w:rsidRPr="008D5D1F" w:rsidRDefault="008D5D1F" w:rsidP="00CB661D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D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1,322,316</w:t>
            </w:r>
          </w:p>
        </w:tc>
        <w:tc>
          <w:tcPr>
            <w:tcW w:w="251" w:type="dxa"/>
            <w:shd w:val="clear" w:color="auto" w:fill="auto"/>
          </w:tcPr>
          <w:p w14:paraId="689250F6" w14:textId="1ECD3AF1" w:rsidR="00CB661D" w:rsidRPr="008D5D1F" w:rsidRDefault="00CB661D" w:rsidP="00CB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BD883D" w14:textId="52FE6C4E" w:rsidR="00CB661D" w:rsidRPr="008D5D1F" w:rsidRDefault="008D5D1F" w:rsidP="00CB661D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D5D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1,473,633</w:t>
            </w:r>
          </w:p>
        </w:tc>
      </w:tr>
    </w:tbl>
    <w:p w14:paraId="05842874" w14:textId="27CCA533" w:rsidR="00427C92" w:rsidRPr="008D5D1F" w:rsidRDefault="00427C9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14:paraId="3A10A077" w14:textId="2CD97364" w:rsidR="00C05B35" w:rsidRDefault="007711E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50CB6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E5682B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A87F4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87F49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411B195A" w14:textId="58B9D6F2" w:rsidR="00895398" w:rsidRPr="008D5D1F" w:rsidRDefault="0089539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FDF8E22" w14:textId="37064D2B" w:rsidR="00895398" w:rsidRDefault="00895398" w:rsidP="00895398">
      <w:pPr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9539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7CB400B" w14:textId="77777777" w:rsidR="00873BBE" w:rsidRPr="008D5D1F" w:rsidRDefault="00873BBE" w:rsidP="00895398">
      <w:pPr>
        <w:spacing w:line="240" w:lineRule="atLeast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04609F0" w14:textId="4BFF1CEB" w:rsidR="00895398" w:rsidRPr="00C14593" w:rsidRDefault="00895398" w:rsidP="0089539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C14593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19F7E6D3" w14:textId="77777777" w:rsidR="00895398" w:rsidRPr="008D5D1F" w:rsidRDefault="00895398" w:rsidP="00895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  <w:cs/>
        </w:rPr>
      </w:pPr>
    </w:p>
    <w:p w14:paraId="565EEDB1" w14:textId="4ED9E7C1" w:rsidR="00895398" w:rsidRPr="00C14593" w:rsidRDefault="00895398" w:rsidP="0089539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>
        <w:rPr>
          <w:rFonts w:asciiTheme="majorBidi" w:hAnsiTheme="majorBidi" w:cstheme="majorBidi" w:hint="cs"/>
          <w:sz w:val="30"/>
          <w:szCs w:val="30"/>
          <w:cs/>
        </w:rPr>
        <w:t>บันทึกโดย</w:t>
      </w:r>
      <w:r w:rsidRPr="00C14593">
        <w:rPr>
          <w:rFonts w:asciiTheme="majorBidi" w:hAnsiTheme="majorBidi" w:cstheme="majorBidi"/>
          <w:sz w:val="30"/>
          <w:szCs w:val="30"/>
          <w:cs/>
        </w:rPr>
        <w:t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959F138" w14:textId="31A8E59F" w:rsidR="00895398" w:rsidRPr="00C14593" w:rsidRDefault="00895398" w:rsidP="0089539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95398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C14593">
        <w:rPr>
          <w:rFonts w:asciiTheme="majorBidi" w:hAnsiTheme="majorBidi" w:cstheme="majorBidi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C14593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</w:t>
      </w:r>
      <w:r w:rsidRPr="00895398">
        <w:rPr>
          <w:rFonts w:asciiTheme="majorBidi" w:hAnsiTheme="majorBidi" w:cstheme="majorBidi"/>
          <w:spacing w:val="-4"/>
          <w:sz w:val="30"/>
          <w:szCs w:val="30"/>
          <w:cs/>
        </w:rPr>
        <w:t>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ค้า หากเป็นไปได้ว่าจะไม่มีการกลับรายการในอนาคตอันใกล้   </w:t>
      </w:r>
    </w:p>
    <w:p w14:paraId="29F375B1" w14:textId="77777777" w:rsidR="0013214D" w:rsidRDefault="0013214D" w:rsidP="0089539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436A94" w14:textId="31997B55" w:rsidR="00895398" w:rsidRPr="00C14593" w:rsidRDefault="00895398" w:rsidP="00F101A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01AC">
        <w:rPr>
          <w:rFonts w:asciiTheme="majorBidi" w:hAnsiTheme="majorBidi" w:cstheme="majorBidi"/>
          <w:spacing w:val="-4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C14593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F101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>โดยใช้อัตราภาษีที่คาดว่า</w:t>
      </w:r>
      <w:r w:rsidR="00F101AC">
        <w:rPr>
          <w:rFonts w:asciiTheme="majorBidi" w:hAnsiTheme="majorBidi" w:cstheme="majorBidi" w:hint="cs"/>
          <w:sz w:val="30"/>
          <w:szCs w:val="30"/>
          <w:cs/>
        </w:rPr>
        <w:t>มีผลบังคับ</w:t>
      </w:r>
      <w:r w:rsidRPr="00C14593">
        <w:rPr>
          <w:rFonts w:asciiTheme="majorBidi" w:hAnsiTheme="majorBidi" w:cstheme="majorBidi"/>
          <w:sz w:val="30"/>
          <w:szCs w:val="30"/>
          <w:cs/>
        </w:rPr>
        <w:t>ใช้</w:t>
      </w:r>
      <w:r w:rsidR="00F101AC">
        <w:rPr>
          <w:rFonts w:asciiTheme="majorBidi" w:hAnsiTheme="majorBidi" w:cstheme="majorBidi" w:hint="cs"/>
          <w:sz w:val="30"/>
          <w:szCs w:val="30"/>
          <w:cs/>
        </w:rPr>
        <w:t xml:space="preserve"> ณ วันที่รายงาน ทั้งนี้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3183798" w14:textId="77777777" w:rsidR="00895398" w:rsidRPr="00EE33F0" w:rsidRDefault="00895398" w:rsidP="00895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C14593">
        <w:rPr>
          <w:rFonts w:asciiTheme="majorBidi" w:hAnsiTheme="majorBidi" w:cstheme="majorBidi"/>
          <w:sz w:val="30"/>
          <w:szCs w:val="30"/>
        </w:rPr>
        <w:tab/>
      </w:r>
    </w:p>
    <w:p w14:paraId="13198DF9" w14:textId="69AC8E6F" w:rsidR="00895398" w:rsidRDefault="00895398" w:rsidP="00895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668556F" w14:textId="77777777" w:rsidR="00895398" w:rsidRPr="00F101AC" w:rsidRDefault="00895398" w:rsidP="00895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3604"/>
        <w:gridCol w:w="321"/>
        <w:gridCol w:w="1097"/>
        <w:gridCol w:w="249"/>
        <w:gridCol w:w="1101"/>
        <w:gridCol w:w="249"/>
        <w:gridCol w:w="1101"/>
        <w:gridCol w:w="249"/>
        <w:gridCol w:w="1101"/>
      </w:tblGrid>
      <w:tr w:rsidR="00172896" w:rsidRPr="00293FA4" w14:paraId="3308765F" w14:textId="77777777" w:rsidTr="00390D9E">
        <w:trPr>
          <w:tblHeader/>
        </w:trPr>
        <w:tc>
          <w:tcPr>
            <w:tcW w:w="3925" w:type="dxa"/>
            <w:gridSpan w:val="2"/>
          </w:tcPr>
          <w:p w14:paraId="72A1D5C2" w14:textId="77777777" w:rsidR="00172896" w:rsidRPr="00293FA4" w:rsidRDefault="00172896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47" w:type="dxa"/>
            <w:gridSpan w:val="3"/>
          </w:tcPr>
          <w:p w14:paraId="45925DBA" w14:textId="77777777" w:rsidR="00172896" w:rsidRPr="00293FA4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1B2271ED" w14:textId="77777777" w:rsidR="00172896" w:rsidRPr="00293FA4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13796445" w14:textId="77777777" w:rsidR="00172896" w:rsidRPr="00293FA4" w:rsidRDefault="00172896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CFA" w:rsidRPr="00293FA4" w14:paraId="62A4C10C" w14:textId="77777777" w:rsidTr="00293FA4">
        <w:trPr>
          <w:tblHeader/>
        </w:trPr>
        <w:tc>
          <w:tcPr>
            <w:tcW w:w="3604" w:type="dxa"/>
          </w:tcPr>
          <w:p w14:paraId="66B1E30A" w14:textId="77777777" w:rsidR="00EC5CFA" w:rsidRPr="00293FA4" w:rsidRDefault="00EC5CFA" w:rsidP="00EC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21" w:type="dxa"/>
          </w:tcPr>
          <w:p w14:paraId="515FF03E" w14:textId="67645205" w:rsidR="00EC5CFA" w:rsidRPr="00293FA4" w:rsidRDefault="00EC5CFA" w:rsidP="00EC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68904CCB" w14:textId="20A5D569" w:rsidR="00EC5CFA" w:rsidRPr="00293FA4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02DEF286" w14:textId="77777777" w:rsidR="00EC5CFA" w:rsidRPr="00293FA4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E0AABF0" w14:textId="1A304FA1" w:rsidR="00EC5CFA" w:rsidRPr="00293FA4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9" w:type="dxa"/>
            <w:shd w:val="clear" w:color="auto" w:fill="auto"/>
          </w:tcPr>
          <w:p w14:paraId="3A72E4F1" w14:textId="77777777" w:rsidR="00EC5CFA" w:rsidRPr="00293FA4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64C5B85B" w14:textId="76A1B3CE" w:rsidR="00EC5CFA" w:rsidRPr="00293FA4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103E6DDA" w14:textId="77777777" w:rsidR="00EC5CFA" w:rsidRPr="00293FA4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46090229" w14:textId="347BCD03" w:rsidR="00EC5CFA" w:rsidRPr="00293FA4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C5CFA" w:rsidRPr="00293FA4" w14:paraId="64602624" w14:textId="77777777" w:rsidTr="00293FA4">
        <w:trPr>
          <w:tblHeader/>
        </w:trPr>
        <w:tc>
          <w:tcPr>
            <w:tcW w:w="3604" w:type="dxa"/>
          </w:tcPr>
          <w:p w14:paraId="658EE79D" w14:textId="77777777" w:rsidR="00EC5CFA" w:rsidRPr="00293FA4" w:rsidRDefault="00EC5CFA" w:rsidP="00EC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21" w:type="dxa"/>
          </w:tcPr>
          <w:p w14:paraId="36584E59" w14:textId="77777777" w:rsidR="00EC5CFA" w:rsidRPr="00293FA4" w:rsidRDefault="00EC5CFA" w:rsidP="00EC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47" w:type="dxa"/>
            <w:gridSpan w:val="7"/>
          </w:tcPr>
          <w:p w14:paraId="74C27DC7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5CFA" w:rsidRPr="00293FA4" w14:paraId="0E2AF1CB" w14:textId="77777777" w:rsidTr="00390D9E">
        <w:tc>
          <w:tcPr>
            <w:tcW w:w="3925" w:type="dxa"/>
            <w:gridSpan w:val="2"/>
          </w:tcPr>
          <w:p w14:paraId="57A40DD1" w14:textId="77777777" w:rsidR="00EC5CFA" w:rsidRPr="00293FA4" w:rsidRDefault="00EC5CFA" w:rsidP="00EC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93F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97" w:type="dxa"/>
            <w:vAlign w:val="bottom"/>
          </w:tcPr>
          <w:p w14:paraId="4BB2E37E" w14:textId="77777777" w:rsidR="00EC5CFA" w:rsidRPr="00293FA4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28CE2713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7BDD6A0" w14:textId="77777777" w:rsidR="00EC5CFA" w:rsidRPr="00293FA4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18DF7FFC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13DA171" w14:textId="77777777" w:rsidR="00EC5CFA" w:rsidRPr="00293FA4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44673D0C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79DDCC3" w14:textId="77777777" w:rsidR="00EC5CFA" w:rsidRPr="00293FA4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CFA" w:rsidRPr="00293FA4" w14:paraId="3ED51D26" w14:textId="77777777" w:rsidTr="00293FA4">
        <w:tc>
          <w:tcPr>
            <w:tcW w:w="3604" w:type="dxa"/>
          </w:tcPr>
          <w:p w14:paraId="208AC121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293F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21" w:type="dxa"/>
          </w:tcPr>
          <w:p w14:paraId="061FD44D" w14:textId="77777777" w:rsidR="00EC5CFA" w:rsidRPr="00293FA4" w:rsidRDefault="00EC5CFA" w:rsidP="00EC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E204220" w14:textId="0B1371A6" w:rsidR="00EC5CFA" w:rsidRPr="00293FA4" w:rsidRDefault="004C158C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608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17A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249" w:type="dxa"/>
            <w:shd w:val="clear" w:color="auto" w:fill="auto"/>
          </w:tcPr>
          <w:p w14:paraId="0695894A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1C0902F" w14:textId="683371BB" w:rsidR="00EC5CFA" w:rsidRPr="00293FA4" w:rsidRDefault="00EC5CFA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35,870</w:t>
            </w:r>
          </w:p>
        </w:tc>
        <w:tc>
          <w:tcPr>
            <w:tcW w:w="249" w:type="dxa"/>
            <w:shd w:val="clear" w:color="auto" w:fill="auto"/>
          </w:tcPr>
          <w:p w14:paraId="43682CAC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E8694E9" w14:textId="79136598" w:rsidR="00EC5CFA" w:rsidRPr="00293FA4" w:rsidRDefault="00860857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17A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,924</w:t>
            </w:r>
          </w:p>
        </w:tc>
        <w:tc>
          <w:tcPr>
            <w:tcW w:w="249" w:type="dxa"/>
            <w:shd w:val="clear" w:color="auto" w:fill="auto"/>
          </w:tcPr>
          <w:p w14:paraId="5C0B5AA0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AA09DDE" w14:textId="1F03D8E4" w:rsidR="00EC5CFA" w:rsidRPr="00293FA4" w:rsidRDefault="00EC5CFA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29,132</w:t>
            </w:r>
          </w:p>
        </w:tc>
      </w:tr>
      <w:tr w:rsidR="00EC5CFA" w:rsidRPr="00293FA4" w14:paraId="25A6FBBF" w14:textId="77777777" w:rsidTr="00293FA4">
        <w:tc>
          <w:tcPr>
            <w:tcW w:w="3604" w:type="dxa"/>
          </w:tcPr>
          <w:p w14:paraId="1AB3F35B" w14:textId="0189624C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ที่บันทึกต่ำไป</w:t>
            </w:r>
            <w:r w:rsidRPr="00293F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3F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(สูงไป) </w:t>
            </w:r>
          </w:p>
        </w:tc>
        <w:tc>
          <w:tcPr>
            <w:tcW w:w="321" w:type="dxa"/>
          </w:tcPr>
          <w:p w14:paraId="048BA64E" w14:textId="77777777" w:rsidR="00EC5CFA" w:rsidRPr="00293FA4" w:rsidRDefault="00EC5CFA" w:rsidP="00EC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C77B34F" w14:textId="51C9D6A3" w:rsidR="00EC5CFA" w:rsidRPr="00293FA4" w:rsidRDefault="00CD3949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249" w:type="dxa"/>
            <w:shd w:val="clear" w:color="auto" w:fill="auto"/>
          </w:tcPr>
          <w:p w14:paraId="1726C7A7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5C5FF26" w14:textId="2604E18C" w:rsidR="00EC5CFA" w:rsidRPr="00293FA4" w:rsidRDefault="00EC5CFA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(641)</w:t>
            </w:r>
          </w:p>
        </w:tc>
        <w:tc>
          <w:tcPr>
            <w:tcW w:w="249" w:type="dxa"/>
            <w:shd w:val="clear" w:color="auto" w:fill="auto"/>
          </w:tcPr>
          <w:p w14:paraId="57DA3875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9B4D0AB" w14:textId="50D2BACC" w:rsidR="00EC5CFA" w:rsidRPr="00293FA4" w:rsidRDefault="004C158C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249" w:type="dxa"/>
            <w:shd w:val="clear" w:color="auto" w:fill="auto"/>
          </w:tcPr>
          <w:p w14:paraId="58B62D1A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FED1762" w14:textId="4ACEA624" w:rsidR="00EC5CFA" w:rsidRPr="00293FA4" w:rsidRDefault="00EC5CFA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988</w:t>
            </w:r>
          </w:p>
        </w:tc>
      </w:tr>
      <w:tr w:rsidR="00EC5CFA" w:rsidRPr="00293FA4" w14:paraId="0BAF8D9B" w14:textId="77777777" w:rsidTr="00293FA4">
        <w:tc>
          <w:tcPr>
            <w:tcW w:w="3604" w:type="dxa"/>
          </w:tcPr>
          <w:p w14:paraId="0CC3D7D2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1" w:type="dxa"/>
          </w:tcPr>
          <w:p w14:paraId="503B49C3" w14:textId="77777777" w:rsidR="00EC5CFA" w:rsidRPr="00293FA4" w:rsidRDefault="00EC5CFA" w:rsidP="00EC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999B5" w14:textId="00E7F637" w:rsidR="00EC5CFA" w:rsidRPr="00293FA4" w:rsidRDefault="00BE0ED2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608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17A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49" w:type="dxa"/>
            <w:shd w:val="clear" w:color="auto" w:fill="auto"/>
          </w:tcPr>
          <w:p w14:paraId="72DA5C63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7458A" w14:textId="4EE6D12E" w:rsidR="00EC5CFA" w:rsidRPr="00293FA4" w:rsidRDefault="00EC5CFA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35,229</w:t>
            </w:r>
          </w:p>
        </w:tc>
        <w:tc>
          <w:tcPr>
            <w:tcW w:w="249" w:type="dxa"/>
            <w:shd w:val="clear" w:color="auto" w:fill="auto"/>
          </w:tcPr>
          <w:p w14:paraId="1DD3977A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6DCB7" w14:textId="26ACBFA6" w:rsidR="00EC5CFA" w:rsidRPr="00293FA4" w:rsidRDefault="00860857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717A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,894</w:t>
            </w:r>
          </w:p>
        </w:tc>
        <w:tc>
          <w:tcPr>
            <w:tcW w:w="249" w:type="dxa"/>
            <w:shd w:val="clear" w:color="auto" w:fill="auto"/>
          </w:tcPr>
          <w:p w14:paraId="5A2E3790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67C69" w14:textId="4FBE436B" w:rsidR="00EC5CFA" w:rsidRPr="00293FA4" w:rsidRDefault="00EC5CFA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30,120</w:t>
            </w:r>
          </w:p>
        </w:tc>
      </w:tr>
      <w:tr w:rsidR="00EC5CFA" w:rsidRPr="00293FA4" w14:paraId="09805D87" w14:textId="77777777" w:rsidTr="00293FA4">
        <w:tc>
          <w:tcPr>
            <w:tcW w:w="3604" w:type="dxa"/>
            <w:shd w:val="clear" w:color="auto" w:fill="auto"/>
          </w:tcPr>
          <w:p w14:paraId="68D83565" w14:textId="77777777" w:rsidR="00EC5CFA" w:rsidRPr="00293FA4" w:rsidRDefault="00EC5CFA" w:rsidP="00EC5CFA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1" w:type="dxa"/>
            <w:shd w:val="clear" w:color="auto" w:fill="auto"/>
          </w:tcPr>
          <w:p w14:paraId="49854579" w14:textId="77777777" w:rsidR="00EC5CFA" w:rsidRPr="00293FA4" w:rsidRDefault="00EC5CFA" w:rsidP="00EC5CFA">
            <w:pPr>
              <w:pStyle w:val="NoSpacing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70E5F" w14:textId="77777777" w:rsidR="00EC5CFA" w:rsidRPr="00293FA4" w:rsidRDefault="00EC5CFA" w:rsidP="00EC5CF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277F1D11" w14:textId="77777777" w:rsidR="00EC5CFA" w:rsidRPr="00293FA4" w:rsidRDefault="00EC5CFA" w:rsidP="00EC5CF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AE4C0" w14:textId="77777777" w:rsidR="00EC5CFA" w:rsidRPr="00293FA4" w:rsidRDefault="00EC5CFA" w:rsidP="00EC5CF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35766FD8" w14:textId="77777777" w:rsidR="00EC5CFA" w:rsidRPr="00293FA4" w:rsidRDefault="00EC5CFA" w:rsidP="00EC5CF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D7FFF" w14:textId="77777777" w:rsidR="00EC5CFA" w:rsidRPr="00293FA4" w:rsidRDefault="00EC5CFA" w:rsidP="00EC5CF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6A141AE6" w14:textId="77777777" w:rsidR="00EC5CFA" w:rsidRPr="00293FA4" w:rsidRDefault="00EC5CFA" w:rsidP="00EC5CF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8CB6A" w14:textId="77777777" w:rsidR="00EC5CFA" w:rsidRPr="00293FA4" w:rsidRDefault="00EC5CFA" w:rsidP="00EC5CF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CFA" w:rsidRPr="00293FA4" w14:paraId="1951B95B" w14:textId="77777777" w:rsidTr="00293FA4">
        <w:tc>
          <w:tcPr>
            <w:tcW w:w="3604" w:type="dxa"/>
            <w:shd w:val="clear" w:color="auto" w:fill="auto"/>
          </w:tcPr>
          <w:p w14:paraId="1C90CA7A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293F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93FA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321" w:type="dxa"/>
            <w:shd w:val="clear" w:color="auto" w:fill="auto"/>
          </w:tcPr>
          <w:p w14:paraId="79B47A44" w14:textId="77777777" w:rsidR="00EC5CFA" w:rsidRPr="00293FA4" w:rsidRDefault="00EC5CFA" w:rsidP="00EC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BC37BA4" w14:textId="77777777" w:rsidR="00EC5CFA" w:rsidRPr="00293FA4" w:rsidRDefault="00EC5CFA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356AFCA6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46B3D60" w14:textId="77777777" w:rsidR="00EC5CFA" w:rsidRPr="00293FA4" w:rsidRDefault="00EC5CFA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11E7A40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9448BB8" w14:textId="77777777" w:rsidR="00EC5CFA" w:rsidRPr="00293FA4" w:rsidRDefault="00EC5CFA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25B0DA9A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CBF133D" w14:textId="77777777" w:rsidR="00EC5CFA" w:rsidRPr="00293FA4" w:rsidRDefault="00EC5CFA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CFA" w:rsidRPr="00293FA4" w14:paraId="59EFFE6A" w14:textId="77777777" w:rsidTr="00293FA4">
        <w:tc>
          <w:tcPr>
            <w:tcW w:w="3604" w:type="dxa"/>
            <w:shd w:val="clear" w:color="auto" w:fill="auto"/>
          </w:tcPr>
          <w:p w14:paraId="6F409E00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FA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293FA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321" w:type="dxa"/>
            <w:shd w:val="clear" w:color="auto" w:fill="auto"/>
          </w:tcPr>
          <w:p w14:paraId="1CFA6891" w14:textId="77777777" w:rsidR="00EC5CFA" w:rsidRPr="00293FA4" w:rsidRDefault="00EC5CFA" w:rsidP="00EC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D8A369A" w14:textId="47EC9A8F" w:rsidR="00EC5CFA" w:rsidRPr="00293FA4" w:rsidRDefault="00BE0ED2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7A1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,593)</w:t>
            </w:r>
          </w:p>
        </w:tc>
        <w:tc>
          <w:tcPr>
            <w:tcW w:w="249" w:type="dxa"/>
            <w:shd w:val="clear" w:color="auto" w:fill="auto"/>
          </w:tcPr>
          <w:p w14:paraId="4A5D8710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11357D8" w14:textId="2D3F2CE9" w:rsidR="00EC5CFA" w:rsidRPr="00293FA4" w:rsidRDefault="00EC5CFA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(3,132)</w:t>
            </w:r>
          </w:p>
        </w:tc>
        <w:tc>
          <w:tcPr>
            <w:tcW w:w="249" w:type="dxa"/>
            <w:shd w:val="clear" w:color="auto" w:fill="auto"/>
          </w:tcPr>
          <w:p w14:paraId="5E1DA394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21941C1" w14:textId="1763C5CB" w:rsidR="00EC5CFA" w:rsidRPr="00293FA4" w:rsidRDefault="00BE0ED2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17A1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,76</w:t>
            </w:r>
            <w:r w:rsidR="002412E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0DFC5804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4C94F32" w14:textId="4F67C8A6" w:rsidR="00EC5CFA" w:rsidRPr="00293FA4" w:rsidRDefault="00EC5CFA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(4,869)</w:t>
            </w:r>
          </w:p>
        </w:tc>
      </w:tr>
      <w:tr w:rsidR="00EC5CFA" w:rsidRPr="00293FA4" w14:paraId="52FA6E9A" w14:textId="77777777" w:rsidTr="00293FA4">
        <w:tc>
          <w:tcPr>
            <w:tcW w:w="3604" w:type="dxa"/>
            <w:shd w:val="clear" w:color="auto" w:fill="auto"/>
          </w:tcPr>
          <w:p w14:paraId="6A9DCFEF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1" w:type="dxa"/>
            <w:shd w:val="clear" w:color="auto" w:fill="auto"/>
          </w:tcPr>
          <w:p w14:paraId="433EF019" w14:textId="77777777" w:rsidR="00EC5CFA" w:rsidRPr="00293FA4" w:rsidRDefault="00EC5CFA" w:rsidP="00EC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DB49D" w14:textId="6339D431" w:rsidR="00EC5CFA" w:rsidRPr="00293FA4" w:rsidRDefault="00BE0ED2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17A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,593)</w:t>
            </w:r>
          </w:p>
        </w:tc>
        <w:tc>
          <w:tcPr>
            <w:tcW w:w="249" w:type="dxa"/>
            <w:shd w:val="clear" w:color="auto" w:fill="auto"/>
          </w:tcPr>
          <w:p w14:paraId="3756DA74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771CE" w14:textId="0C6E5759" w:rsidR="00EC5CFA" w:rsidRPr="00293FA4" w:rsidRDefault="00EC5CFA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(3,132)</w:t>
            </w:r>
          </w:p>
        </w:tc>
        <w:tc>
          <w:tcPr>
            <w:tcW w:w="249" w:type="dxa"/>
            <w:shd w:val="clear" w:color="auto" w:fill="auto"/>
          </w:tcPr>
          <w:p w14:paraId="2AA5A143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84E60" w14:textId="3BD9CAA2" w:rsidR="00EC5CFA" w:rsidRPr="00293FA4" w:rsidRDefault="00BE0ED2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17A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,76</w:t>
            </w:r>
            <w:r w:rsidR="002412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385373D8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FFD6F" w14:textId="43B192A5" w:rsidR="00EC5CFA" w:rsidRPr="00293FA4" w:rsidRDefault="00EC5CFA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(4,869)</w:t>
            </w:r>
          </w:p>
        </w:tc>
      </w:tr>
      <w:tr w:rsidR="00EC5CFA" w:rsidRPr="00293FA4" w14:paraId="5CEA4572" w14:textId="77777777" w:rsidTr="00293FA4">
        <w:tc>
          <w:tcPr>
            <w:tcW w:w="3604" w:type="dxa"/>
            <w:shd w:val="clear" w:color="auto" w:fill="auto"/>
          </w:tcPr>
          <w:p w14:paraId="6C71FDB5" w14:textId="77777777" w:rsidR="00EC5CFA" w:rsidRPr="00293FA4" w:rsidRDefault="00EC5CFA" w:rsidP="00EC5CFA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1" w:type="dxa"/>
            <w:shd w:val="clear" w:color="auto" w:fill="auto"/>
          </w:tcPr>
          <w:p w14:paraId="6C1EFAF1" w14:textId="77777777" w:rsidR="00EC5CFA" w:rsidRPr="00293FA4" w:rsidRDefault="00EC5CFA" w:rsidP="00EC5CFA">
            <w:pPr>
              <w:pStyle w:val="NoSpacing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DE8DB" w14:textId="77777777" w:rsidR="00EC5CFA" w:rsidRPr="00293FA4" w:rsidRDefault="00EC5CFA" w:rsidP="00EC5CF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E2B1CC3" w14:textId="77777777" w:rsidR="00EC5CFA" w:rsidRPr="00293FA4" w:rsidRDefault="00EC5CFA" w:rsidP="00EC5CF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B1A6A" w14:textId="77777777" w:rsidR="00EC5CFA" w:rsidRPr="00293FA4" w:rsidRDefault="00EC5CFA" w:rsidP="00EC5CF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A31297B" w14:textId="77777777" w:rsidR="00EC5CFA" w:rsidRPr="00293FA4" w:rsidRDefault="00EC5CFA" w:rsidP="00EC5CF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1066A" w14:textId="77777777" w:rsidR="00EC5CFA" w:rsidRPr="00293FA4" w:rsidRDefault="00EC5CFA" w:rsidP="00EC5CF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772FC2DB" w14:textId="77777777" w:rsidR="00EC5CFA" w:rsidRPr="00293FA4" w:rsidRDefault="00EC5CFA" w:rsidP="00EC5CF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34E28" w14:textId="77777777" w:rsidR="00EC5CFA" w:rsidRPr="00293FA4" w:rsidRDefault="00EC5CFA" w:rsidP="00EC5CF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C5CFA" w:rsidRPr="00293FA4" w14:paraId="01BF5F2C" w14:textId="77777777" w:rsidTr="00293FA4">
        <w:tc>
          <w:tcPr>
            <w:tcW w:w="3604" w:type="dxa"/>
            <w:shd w:val="clear" w:color="auto" w:fill="auto"/>
          </w:tcPr>
          <w:p w14:paraId="22771C6E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3F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321" w:type="dxa"/>
            <w:shd w:val="clear" w:color="auto" w:fill="auto"/>
          </w:tcPr>
          <w:p w14:paraId="4E8A5EA8" w14:textId="77777777" w:rsidR="00EC5CFA" w:rsidRPr="00293FA4" w:rsidRDefault="00EC5CFA" w:rsidP="00EC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5E43CD" w14:textId="13633AFC" w:rsidR="00EC5CFA" w:rsidRPr="00293FA4" w:rsidRDefault="00860857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E43F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17A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249" w:type="dxa"/>
            <w:shd w:val="clear" w:color="auto" w:fill="auto"/>
          </w:tcPr>
          <w:p w14:paraId="145BD11D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71FD82" w14:textId="7507D185" w:rsidR="00EC5CFA" w:rsidRPr="00293FA4" w:rsidRDefault="00EC5CFA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32,097</w:t>
            </w:r>
          </w:p>
        </w:tc>
        <w:tc>
          <w:tcPr>
            <w:tcW w:w="249" w:type="dxa"/>
            <w:shd w:val="clear" w:color="auto" w:fill="auto"/>
          </w:tcPr>
          <w:p w14:paraId="2D173201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E618AB" w14:textId="3CEF6405" w:rsidR="00EC5CFA" w:rsidRPr="00293FA4" w:rsidRDefault="00860857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17A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,133</w:t>
            </w:r>
          </w:p>
        </w:tc>
        <w:tc>
          <w:tcPr>
            <w:tcW w:w="249" w:type="dxa"/>
            <w:shd w:val="clear" w:color="auto" w:fill="auto"/>
          </w:tcPr>
          <w:p w14:paraId="2F4D3CD3" w14:textId="77777777" w:rsidR="00EC5CFA" w:rsidRPr="00293FA4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234949" w14:textId="37186781" w:rsidR="00EC5CFA" w:rsidRPr="00293FA4" w:rsidRDefault="00EC5CFA" w:rsidP="00EC5CF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25,251</w:t>
            </w:r>
          </w:p>
        </w:tc>
      </w:tr>
    </w:tbl>
    <w:p w14:paraId="1FBE92E9" w14:textId="7BF6E110" w:rsidR="00364BDF" w:rsidRDefault="00364BD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44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F004C" w:rsidRPr="00891863" w14:paraId="4784D5B0" w14:textId="77777777" w:rsidTr="00390D9E">
        <w:trPr>
          <w:trHeight w:val="20"/>
          <w:tblHeader/>
        </w:trPr>
        <w:tc>
          <w:tcPr>
            <w:tcW w:w="2860" w:type="dxa"/>
          </w:tcPr>
          <w:p w14:paraId="264A1FE0" w14:textId="77777777" w:rsidR="00BF004C" w:rsidRPr="00EB12C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04B5A4ED" w14:textId="540324C6" w:rsidR="00BF004C" w:rsidRPr="00EB12CC" w:rsidRDefault="00BF004C" w:rsidP="0034430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F004C" w:rsidRPr="00891863" w14:paraId="77A68855" w14:textId="77777777" w:rsidTr="00390D9E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4E06A69D" w14:textId="2C4E2A7E" w:rsidR="00BF004C" w:rsidRPr="00EB12C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EB12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7032C187" w14:textId="773B93C4" w:rsidR="00BF004C" w:rsidRPr="00EB12CC" w:rsidRDefault="00BE579B" w:rsidP="00BE579B">
            <w:pPr>
              <w:pStyle w:val="acctfourfigures"/>
              <w:tabs>
                <w:tab w:val="clear" w:pos="765"/>
                <w:tab w:val="center" w:pos="1443"/>
                <w:tab w:val="left" w:pos="2179"/>
              </w:tabs>
              <w:spacing w:line="240" w:lineRule="auto"/>
              <w:ind w:left="-6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EB12C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C5CF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80" w:type="dxa"/>
          </w:tcPr>
          <w:p w14:paraId="663758D8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74583999" w14:textId="0ACE4B2F" w:rsidR="00BF004C" w:rsidRPr="00EB12CC" w:rsidRDefault="00EB12CC" w:rsidP="00EB12CC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C5CF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F004C" w:rsidRPr="00891863" w14:paraId="12070CD1" w14:textId="77777777" w:rsidTr="00390D9E">
        <w:trPr>
          <w:trHeight w:val="20"/>
          <w:tblHeader/>
        </w:trPr>
        <w:tc>
          <w:tcPr>
            <w:tcW w:w="2860" w:type="dxa"/>
            <w:vMerge/>
          </w:tcPr>
          <w:p w14:paraId="4AC9187E" w14:textId="77777777" w:rsidR="00BF004C" w:rsidRPr="00EB12C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1FBD7E1B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39B8D9A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19424D6" w14:textId="77777777" w:rsidR="00BF004C" w:rsidRPr="00EB12CC" w:rsidRDefault="00BF004C" w:rsidP="00EB12CC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6B56020D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5D99A488" w14:textId="77777777" w:rsidR="00BF004C" w:rsidRPr="00EB12CC" w:rsidRDefault="00BF004C" w:rsidP="00EB12CC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6A49E054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2F2FD813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9811769" w14:textId="77777777" w:rsidR="00BF004C" w:rsidRPr="00EB12CC" w:rsidRDefault="00BF004C" w:rsidP="00EB12CC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86BEE10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6F98AA43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C8ACFF" w14:textId="77777777" w:rsidR="00BF004C" w:rsidRPr="00EB12CC" w:rsidRDefault="00BF004C" w:rsidP="00EB12CC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03A198C5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96E60C8" w14:textId="77777777" w:rsidR="00BF004C" w:rsidRPr="00EB12CC" w:rsidRDefault="00BF004C" w:rsidP="00EB12CC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4A83C0BB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3B85AB3D" w14:textId="77777777" w:rsidR="00BF004C" w:rsidRPr="00EB12CC" w:rsidRDefault="00BF004C" w:rsidP="00EB12CC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12C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F004C" w:rsidRPr="00891863" w14:paraId="5D9520CD" w14:textId="77777777" w:rsidTr="00390D9E">
        <w:trPr>
          <w:trHeight w:val="20"/>
          <w:tblHeader/>
        </w:trPr>
        <w:tc>
          <w:tcPr>
            <w:tcW w:w="2860" w:type="dxa"/>
          </w:tcPr>
          <w:p w14:paraId="3383769B" w14:textId="77777777" w:rsidR="00BF004C" w:rsidRPr="00EB12C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5569F97D" w14:textId="1D95020E" w:rsidR="00BF004C" w:rsidRPr="00EB12CC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12C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B12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B12C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F004C" w:rsidRPr="00891863" w14:paraId="6331FFBB" w14:textId="77777777" w:rsidTr="00390D9E">
        <w:trPr>
          <w:cantSplit/>
          <w:trHeight w:val="20"/>
        </w:trPr>
        <w:tc>
          <w:tcPr>
            <w:tcW w:w="2860" w:type="dxa"/>
          </w:tcPr>
          <w:p w14:paraId="3D1843FF" w14:textId="77777777" w:rsidR="00BF004C" w:rsidRPr="00EB12CC" w:rsidRDefault="00BF004C" w:rsidP="00344305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12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6F55A36" w14:textId="77777777" w:rsidR="00BF004C" w:rsidRPr="00EB12CC" w:rsidRDefault="00BF004C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92BBE1" w14:textId="77777777" w:rsidR="00BF004C" w:rsidRPr="00EB12CC" w:rsidRDefault="00BF004C" w:rsidP="003443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13EA704" w14:textId="77777777" w:rsidR="00BF004C" w:rsidRPr="00EB12CC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9A1D18" w14:textId="77777777" w:rsidR="00BF004C" w:rsidRPr="00EB12CC" w:rsidRDefault="00BF004C" w:rsidP="003443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25AF6FC" w14:textId="77777777" w:rsidR="00BF004C" w:rsidRPr="00EB12CC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C21683" w14:textId="77777777" w:rsidR="00BF004C" w:rsidRPr="00EB12CC" w:rsidRDefault="00BF004C" w:rsidP="003443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EE667E4" w14:textId="77777777" w:rsidR="00BF004C" w:rsidRPr="00EB12CC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2CA0E5" w14:textId="77777777" w:rsidR="00BF004C" w:rsidRPr="00EB12CC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3254FD4" w14:textId="77777777" w:rsidR="00BF004C" w:rsidRPr="00EB12CC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743B4E" w14:textId="77777777" w:rsidR="00BF004C" w:rsidRPr="00EB12CC" w:rsidRDefault="00BF004C" w:rsidP="0034430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B13D729" w14:textId="77777777" w:rsidR="00BF004C" w:rsidRPr="00EB12CC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43FD9" w:rsidRPr="00891863" w14:paraId="49B1B8AD" w14:textId="77777777" w:rsidTr="00EB12CC">
        <w:trPr>
          <w:cantSplit/>
          <w:trHeight w:val="20"/>
        </w:trPr>
        <w:tc>
          <w:tcPr>
            <w:tcW w:w="2860" w:type="dxa"/>
          </w:tcPr>
          <w:p w14:paraId="7637A56E" w14:textId="631B588D" w:rsidR="00E43FD9" w:rsidRPr="00EB12CC" w:rsidRDefault="00E43FD9" w:rsidP="00E4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FD26EE3" w14:textId="18019C66" w:rsidR="00E43FD9" w:rsidRPr="00EB12CC" w:rsidRDefault="00E43FD9" w:rsidP="00E43FD9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9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(2,713)</w:t>
            </w:r>
          </w:p>
        </w:tc>
        <w:tc>
          <w:tcPr>
            <w:tcW w:w="180" w:type="dxa"/>
          </w:tcPr>
          <w:p w14:paraId="56F4D31B" w14:textId="77777777" w:rsidR="00E43FD9" w:rsidRPr="00EB12CC" w:rsidRDefault="00E43FD9" w:rsidP="00E4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9538815" w14:textId="22F069B4" w:rsidR="00E43FD9" w:rsidRPr="00EB12CC" w:rsidRDefault="00E43FD9" w:rsidP="00E43F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180" w:type="dxa"/>
          </w:tcPr>
          <w:p w14:paraId="649835DD" w14:textId="77777777" w:rsidR="00E43FD9" w:rsidRPr="00EB12CC" w:rsidRDefault="00E43FD9" w:rsidP="00E4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3E574DE1" w14:textId="4A91E3BD" w:rsidR="00E43FD9" w:rsidRPr="00EB12CC" w:rsidRDefault="00E43FD9" w:rsidP="00E43FD9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9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(2,170)</w:t>
            </w:r>
          </w:p>
        </w:tc>
        <w:tc>
          <w:tcPr>
            <w:tcW w:w="180" w:type="dxa"/>
          </w:tcPr>
          <w:p w14:paraId="36538E79" w14:textId="77777777" w:rsidR="00E43FD9" w:rsidRPr="00EB12CC" w:rsidRDefault="00E43FD9" w:rsidP="00E4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E8D9AB7" w14:textId="3BAFE2B6" w:rsidR="00E43FD9" w:rsidRPr="00EB12CC" w:rsidRDefault="00E43FD9" w:rsidP="00E43F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752164" w14:textId="77777777" w:rsidR="00E43FD9" w:rsidRPr="00EB12CC" w:rsidRDefault="00E43FD9" w:rsidP="00E43FD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D8EDB08" w14:textId="40B6302B" w:rsidR="00E43FD9" w:rsidRPr="00EB12CC" w:rsidRDefault="00E43FD9" w:rsidP="00E43F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75BCB6" w14:textId="77777777" w:rsidR="00E43FD9" w:rsidRPr="00EB12CC" w:rsidRDefault="00E43FD9" w:rsidP="00E4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7BD5873A" w14:textId="70C0F863" w:rsidR="00E43FD9" w:rsidRPr="00EB12CC" w:rsidRDefault="00E43FD9" w:rsidP="00E43F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C5CFA" w:rsidRPr="00891863" w14:paraId="7D89B472" w14:textId="77777777" w:rsidTr="00390D9E">
        <w:trPr>
          <w:cantSplit/>
          <w:trHeight w:val="20"/>
        </w:trPr>
        <w:tc>
          <w:tcPr>
            <w:tcW w:w="2860" w:type="dxa"/>
          </w:tcPr>
          <w:p w14:paraId="4206A162" w14:textId="77777777" w:rsidR="00EC5CFA" w:rsidRPr="00EB12CC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12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A12F5" w14:textId="0AA25FED" w:rsidR="00EC5CFA" w:rsidRPr="00EB12CC" w:rsidRDefault="00E43FD9" w:rsidP="00E43FD9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9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(2,713)</w:t>
            </w:r>
          </w:p>
        </w:tc>
        <w:tc>
          <w:tcPr>
            <w:tcW w:w="180" w:type="dxa"/>
            <w:vAlign w:val="bottom"/>
          </w:tcPr>
          <w:p w14:paraId="6765F920" w14:textId="77777777" w:rsidR="00EC5CFA" w:rsidRPr="00EB12CC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31C56" w14:textId="5823761B" w:rsidR="00EC5CFA" w:rsidRPr="00EB12CC" w:rsidRDefault="00E43FD9" w:rsidP="00EC5C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180" w:type="dxa"/>
            <w:vAlign w:val="bottom"/>
          </w:tcPr>
          <w:p w14:paraId="4E32F5AB" w14:textId="77777777" w:rsidR="00EC5CFA" w:rsidRPr="00EB12CC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78694" w14:textId="2FC37A7F" w:rsidR="00EC5CFA" w:rsidRPr="00E43FD9" w:rsidRDefault="00E43FD9" w:rsidP="00E43FD9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9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43F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(2,170)</w:t>
            </w:r>
          </w:p>
        </w:tc>
        <w:tc>
          <w:tcPr>
            <w:tcW w:w="180" w:type="dxa"/>
            <w:vAlign w:val="bottom"/>
          </w:tcPr>
          <w:p w14:paraId="7FC28CFD" w14:textId="77777777" w:rsidR="00EC5CFA" w:rsidRPr="00EB12CC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7D313" w14:textId="1B2D2934" w:rsidR="00EC5CFA" w:rsidRPr="00EB12CC" w:rsidRDefault="00EC5CFA" w:rsidP="00EC5C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5961D5" w14:textId="77777777" w:rsidR="00EC5CFA" w:rsidRPr="00EB12CC" w:rsidRDefault="00EC5CFA" w:rsidP="00EC5CF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B11BA" w14:textId="4222F180" w:rsidR="00EC5CFA" w:rsidRPr="00EB12CC" w:rsidRDefault="00EC5CFA" w:rsidP="00EC5C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B3F565" w14:textId="77777777" w:rsidR="00EC5CFA" w:rsidRPr="00EB12CC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A01F4" w14:textId="3ED8E152" w:rsidR="00EC5CFA" w:rsidRPr="00EB12CC" w:rsidRDefault="00EC5CFA" w:rsidP="00EC5C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DD47E31" w14:textId="430CB1D6" w:rsidR="00575C32" w:rsidRDefault="00575C3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9072" w:type="dxa"/>
        <w:tblInd w:w="44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F004C" w:rsidRPr="00891863" w14:paraId="7E437046" w14:textId="77777777" w:rsidTr="00390D9E">
        <w:trPr>
          <w:trHeight w:val="20"/>
          <w:tblHeader/>
        </w:trPr>
        <w:tc>
          <w:tcPr>
            <w:tcW w:w="2860" w:type="dxa"/>
          </w:tcPr>
          <w:p w14:paraId="6B89C638" w14:textId="77777777" w:rsidR="00BF004C" w:rsidRPr="00891863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1F864CF7" w14:textId="2DDA29A8" w:rsidR="00BF004C" w:rsidRPr="00891863" w:rsidRDefault="00BF004C" w:rsidP="0034430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89186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เฉพาะกิจการ</w:t>
            </w:r>
          </w:p>
        </w:tc>
      </w:tr>
      <w:tr w:rsidR="00BF004C" w:rsidRPr="00891863" w14:paraId="65B03B03" w14:textId="77777777" w:rsidTr="00390D9E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7C3737BE" w14:textId="77777777" w:rsidR="00BF004C" w:rsidRPr="00BF004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"/>
              <w:rPr>
                <w:rFonts w:ascii="Angsana New" w:hAnsi="Angsana New"/>
                <w:sz w:val="28"/>
                <w:szCs w:val="28"/>
              </w:rPr>
            </w:pPr>
            <w:r w:rsidRPr="00BF00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6D628036" w14:textId="691464BD" w:rsidR="00BF004C" w:rsidRPr="00891863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6DD921F" w14:textId="77777777" w:rsidR="00BF004C" w:rsidRPr="00891863" w:rsidRDefault="00BF004C" w:rsidP="00EC5CF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2D3BAEDE" w14:textId="5F75CFFB" w:rsidR="00BF004C" w:rsidRPr="00891863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F004C" w:rsidRPr="00891863" w14:paraId="080D2C23" w14:textId="77777777" w:rsidTr="00390D9E">
        <w:trPr>
          <w:trHeight w:val="20"/>
          <w:tblHeader/>
        </w:trPr>
        <w:tc>
          <w:tcPr>
            <w:tcW w:w="2860" w:type="dxa"/>
            <w:vMerge/>
          </w:tcPr>
          <w:p w14:paraId="34D4BD0E" w14:textId="77777777" w:rsidR="00BF004C" w:rsidRPr="00BF004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60658931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324D051A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C98A4A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1CB1C8B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812A3EF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E2804CF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504D42C7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F07B45E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59F5F74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ก่อน</w:t>
            </w:r>
          </w:p>
          <w:p w14:paraId="6E1DAECB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C790CB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1A0A76B8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1E792273" w14:textId="77777777" w:rsidR="00BF004C" w:rsidRPr="00891863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82B52B2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สุทธิจาก</w:t>
            </w:r>
          </w:p>
          <w:p w14:paraId="211043FE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F004C" w:rsidRPr="00891863" w14:paraId="44BD7078" w14:textId="77777777" w:rsidTr="00390D9E">
        <w:trPr>
          <w:trHeight w:val="20"/>
          <w:tblHeader/>
        </w:trPr>
        <w:tc>
          <w:tcPr>
            <w:tcW w:w="2860" w:type="dxa"/>
          </w:tcPr>
          <w:p w14:paraId="7C62EB6A" w14:textId="77777777" w:rsidR="00BF004C" w:rsidRPr="00BF004C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79EE4441" w14:textId="77777777" w:rsidR="00BF004C" w:rsidRPr="00891863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186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9186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89186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BF004C" w:rsidRPr="00891863" w14:paraId="16B11590" w14:textId="77777777" w:rsidTr="00390D9E">
        <w:trPr>
          <w:cantSplit/>
          <w:trHeight w:val="20"/>
        </w:trPr>
        <w:tc>
          <w:tcPr>
            <w:tcW w:w="2860" w:type="dxa"/>
          </w:tcPr>
          <w:p w14:paraId="32907300" w14:textId="77777777" w:rsidR="00BF004C" w:rsidRPr="00BF004C" w:rsidRDefault="00BF004C" w:rsidP="00344305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BF00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A98A4CF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F782EB" w14:textId="77777777" w:rsidR="00BF004C" w:rsidRPr="00891863" w:rsidRDefault="00BF004C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E667CE3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D1F2B1" w14:textId="77777777" w:rsidR="00BF004C" w:rsidRPr="00891863" w:rsidRDefault="00BF004C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D587587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A16E05" w14:textId="77777777" w:rsidR="00BF004C" w:rsidRPr="00891863" w:rsidRDefault="00BF004C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D069592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A5077E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61D0D37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90E9C6" w14:textId="77777777" w:rsidR="00BF004C" w:rsidRPr="00891863" w:rsidRDefault="00BF004C" w:rsidP="003443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9651A5C" w14:textId="77777777" w:rsidR="00BF004C" w:rsidRPr="00891863" w:rsidRDefault="00BF004C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C5CFA" w:rsidRPr="00891863" w14:paraId="46E2E129" w14:textId="77777777" w:rsidTr="00EB12CC">
        <w:trPr>
          <w:cantSplit/>
          <w:trHeight w:val="20"/>
        </w:trPr>
        <w:tc>
          <w:tcPr>
            <w:tcW w:w="2860" w:type="dxa"/>
          </w:tcPr>
          <w:p w14:paraId="2294FC7F" w14:textId="7AF87713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891863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8A75D0B" w14:textId="6E20A41C" w:rsidR="00EC5CFA" w:rsidRPr="00E43FD9" w:rsidRDefault="00E43FD9" w:rsidP="00E43FD9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9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(2,569)</w:t>
            </w:r>
          </w:p>
        </w:tc>
        <w:tc>
          <w:tcPr>
            <w:tcW w:w="180" w:type="dxa"/>
          </w:tcPr>
          <w:p w14:paraId="57A93EB8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2D7FCE0" w14:textId="648EE8CB" w:rsidR="00EC5CFA" w:rsidRPr="00891863" w:rsidRDefault="00E43FD9" w:rsidP="00EC5C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514</w:t>
            </w:r>
          </w:p>
        </w:tc>
        <w:tc>
          <w:tcPr>
            <w:tcW w:w="180" w:type="dxa"/>
          </w:tcPr>
          <w:p w14:paraId="030CE3A9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0868C69" w14:textId="512EFD59" w:rsidR="00EC5CFA" w:rsidRPr="00E43FD9" w:rsidRDefault="00E43FD9" w:rsidP="00E43FD9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9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(2,055)</w:t>
            </w:r>
          </w:p>
        </w:tc>
        <w:tc>
          <w:tcPr>
            <w:tcW w:w="180" w:type="dxa"/>
          </w:tcPr>
          <w:p w14:paraId="64C54C98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01859C2" w14:textId="7FB4EC18" w:rsidR="00EC5CFA" w:rsidRPr="00891863" w:rsidRDefault="00EC5CFA" w:rsidP="00EC5CFA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1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382897" w14:textId="77777777" w:rsidR="00EC5CFA" w:rsidRPr="00891863" w:rsidRDefault="00EC5CFA" w:rsidP="00EC5CFA">
            <w:pPr>
              <w:pStyle w:val="acctfourfigures"/>
              <w:tabs>
                <w:tab w:val="clear" w:pos="765"/>
                <w:tab w:val="decimal" w:pos="484"/>
                <w:tab w:val="decimal" w:pos="731"/>
              </w:tabs>
              <w:spacing w:line="240" w:lineRule="auto"/>
              <w:ind w:right="-1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2279FCC7" w14:textId="514D4AA9" w:rsidR="00EC5CFA" w:rsidRPr="00891863" w:rsidRDefault="00EC5CFA" w:rsidP="00EC5CFA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1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E33031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72BC8FBB" w14:textId="3FF5CB52" w:rsidR="00EC5CFA" w:rsidRPr="00891863" w:rsidRDefault="00EC5CFA" w:rsidP="00EC5CFA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1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EC5CFA" w:rsidRPr="00891863" w14:paraId="004D7178" w14:textId="77777777" w:rsidTr="00390D9E">
        <w:trPr>
          <w:cantSplit/>
          <w:trHeight w:val="20"/>
        </w:trPr>
        <w:tc>
          <w:tcPr>
            <w:tcW w:w="2860" w:type="dxa"/>
          </w:tcPr>
          <w:p w14:paraId="08E4AED9" w14:textId="77777777" w:rsidR="00EC5CFA" w:rsidRPr="00891863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86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48336" w14:textId="18EE3FCB" w:rsidR="00EC5CFA" w:rsidRPr="00E43FD9" w:rsidRDefault="00E43FD9" w:rsidP="00E43FD9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9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43F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(2,569)</w:t>
            </w:r>
          </w:p>
        </w:tc>
        <w:tc>
          <w:tcPr>
            <w:tcW w:w="180" w:type="dxa"/>
            <w:vAlign w:val="bottom"/>
          </w:tcPr>
          <w:p w14:paraId="55FA9A4A" w14:textId="77777777" w:rsidR="00EC5CFA" w:rsidRPr="00CA1F2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DE366" w14:textId="51419179" w:rsidR="00EC5CFA" w:rsidRPr="00CA1F21" w:rsidRDefault="00E43FD9" w:rsidP="00EC5C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514</w:t>
            </w:r>
          </w:p>
        </w:tc>
        <w:tc>
          <w:tcPr>
            <w:tcW w:w="180" w:type="dxa"/>
            <w:vAlign w:val="bottom"/>
          </w:tcPr>
          <w:p w14:paraId="6C0983B6" w14:textId="77777777" w:rsidR="00EC5CFA" w:rsidRPr="00CA1F2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EDE25" w14:textId="2CAF171B" w:rsidR="00EC5CFA" w:rsidRPr="00E43FD9" w:rsidRDefault="00E43FD9" w:rsidP="00E43FD9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9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43F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(2,055)</w:t>
            </w:r>
          </w:p>
        </w:tc>
        <w:tc>
          <w:tcPr>
            <w:tcW w:w="180" w:type="dxa"/>
            <w:vAlign w:val="bottom"/>
          </w:tcPr>
          <w:p w14:paraId="096D0331" w14:textId="77777777" w:rsidR="00EC5CFA" w:rsidRPr="00CA1F2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028CC" w14:textId="50F27C11" w:rsidR="00EC5CFA" w:rsidRPr="00CA1F21" w:rsidRDefault="00EC5CFA" w:rsidP="00EC5CFA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C9E438" w14:textId="77777777" w:rsidR="00EC5CFA" w:rsidRPr="00CA1F21" w:rsidRDefault="00EC5CFA" w:rsidP="00EC5CFA">
            <w:pPr>
              <w:pStyle w:val="acctfourfigures"/>
              <w:tabs>
                <w:tab w:val="clear" w:pos="765"/>
                <w:tab w:val="decimal" w:pos="484"/>
                <w:tab w:val="decimal" w:pos="73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4DE1B" w14:textId="51E0E7CE" w:rsidR="00EC5CFA" w:rsidRPr="00CA1F21" w:rsidRDefault="00EC5CFA" w:rsidP="00EC5CFA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09A0A1" w14:textId="77777777" w:rsidR="00EC5CFA" w:rsidRPr="00CA1F21" w:rsidRDefault="00EC5CFA" w:rsidP="00EC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40CD8" w14:textId="2408E607" w:rsidR="00EC5CFA" w:rsidRPr="00CA1F21" w:rsidRDefault="00EC5CFA" w:rsidP="00EC5CFA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7D714002" w14:textId="74606DF3" w:rsidR="00364BDF" w:rsidRDefault="00364BDF" w:rsidP="0034430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0057" w:type="dxa"/>
        <w:tblInd w:w="18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1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2825FC" w:rsidRPr="00CD79B8" w14:paraId="4E95A905" w14:textId="77777777" w:rsidTr="004C158C">
        <w:trPr>
          <w:tblHeader/>
        </w:trPr>
        <w:tc>
          <w:tcPr>
            <w:tcW w:w="2601" w:type="dxa"/>
            <w:shd w:val="clear" w:color="auto" w:fill="auto"/>
          </w:tcPr>
          <w:p w14:paraId="2AEAF1DA" w14:textId="77777777" w:rsidR="002825FC" w:rsidRPr="00A44B0F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44B0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691" w:type="dxa"/>
            <w:gridSpan w:val="7"/>
            <w:shd w:val="clear" w:color="auto" w:fill="auto"/>
          </w:tcPr>
          <w:p w14:paraId="124CF2B8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891863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14:paraId="2D082B00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  <w:shd w:val="clear" w:color="auto" w:fill="auto"/>
          </w:tcPr>
          <w:p w14:paraId="2D6674A5" w14:textId="77777777" w:rsidR="002825FC" w:rsidRPr="00891863" w:rsidRDefault="002825F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891863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B6647" w:rsidRPr="00CD79B8" w14:paraId="1DCB77AE" w14:textId="77777777" w:rsidTr="004C158C">
        <w:trPr>
          <w:tblHeader/>
        </w:trPr>
        <w:tc>
          <w:tcPr>
            <w:tcW w:w="2601" w:type="dxa"/>
            <w:shd w:val="clear" w:color="auto" w:fill="auto"/>
          </w:tcPr>
          <w:p w14:paraId="5E81FECE" w14:textId="77777777" w:rsidR="005B6647" w:rsidRPr="00A44B0F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A44B0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3C190472" w14:textId="06FD300F" w:rsidR="005B6647" w:rsidRPr="00891863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6CC5A90" w14:textId="77777777" w:rsidR="005B6647" w:rsidRPr="00891863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08BB154A" w14:textId="383EAE94" w:rsidR="005B6647" w:rsidRPr="00891863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2563</w:t>
            </w:r>
          </w:p>
        </w:tc>
        <w:tc>
          <w:tcPr>
            <w:tcW w:w="241" w:type="dxa"/>
          </w:tcPr>
          <w:p w14:paraId="0C2C7C98" w14:textId="77777777" w:rsidR="005B6647" w:rsidRPr="00891863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21B49C5A" w14:textId="14F4CEED" w:rsidR="005B6647" w:rsidRPr="00891863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2564</w:t>
            </w:r>
          </w:p>
        </w:tc>
        <w:tc>
          <w:tcPr>
            <w:tcW w:w="240" w:type="dxa"/>
          </w:tcPr>
          <w:p w14:paraId="28DEE6F6" w14:textId="77777777" w:rsidR="005B6647" w:rsidRPr="00891863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0A4F4309" w14:textId="0EB3203C" w:rsidR="005B6647" w:rsidRPr="00891863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2563</w:t>
            </w:r>
          </w:p>
        </w:tc>
      </w:tr>
      <w:tr w:rsidR="005B6647" w:rsidRPr="00CD79B8" w14:paraId="5C99FC7F" w14:textId="77777777" w:rsidTr="004C158C">
        <w:trPr>
          <w:tblHeader/>
        </w:trPr>
        <w:tc>
          <w:tcPr>
            <w:tcW w:w="2601" w:type="dxa"/>
            <w:shd w:val="clear" w:color="auto" w:fill="auto"/>
          </w:tcPr>
          <w:p w14:paraId="21BB05A9" w14:textId="77777777" w:rsidR="005B6647" w:rsidRPr="00891863" w:rsidRDefault="005B6647" w:rsidP="005B664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14:paraId="1ED4E7C2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8CBBC44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B025EC8" w14:textId="77777777" w:rsidR="005B6647" w:rsidRPr="00891863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54FB15F1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3F859EFC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0430FAA0" w14:textId="77777777" w:rsidR="005B6647" w:rsidRPr="00891863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660B6DC4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5F7EE765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27FFCD0" w14:textId="77777777" w:rsidR="005B6647" w:rsidRPr="00891863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2312795A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6C6379B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4D4FFAD7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056F987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3AF6756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B1C5065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844F9CC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092FEF6A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0F0062FE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CE26791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4ABEF7B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430F184D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5241AEA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5294DC9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89186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5B6647" w:rsidRPr="00CD79B8" w14:paraId="23CC01C2" w14:textId="77777777" w:rsidTr="004C158C">
        <w:tc>
          <w:tcPr>
            <w:tcW w:w="2601" w:type="dxa"/>
            <w:shd w:val="clear" w:color="auto" w:fill="auto"/>
          </w:tcPr>
          <w:p w14:paraId="1A78843B" w14:textId="54FC1599" w:rsidR="005B6647" w:rsidRPr="00891863" w:rsidRDefault="005B6647" w:rsidP="005B664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16" w:type="dxa"/>
            <w:shd w:val="clear" w:color="auto" w:fill="auto"/>
          </w:tcPr>
          <w:p w14:paraId="1C759B16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CB51B0" w14:textId="77777777" w:rsidR="005B6647" w:rsidRPr="00891863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2109BDB5" w14:textId="27CA4D29" w:rsidR="005B6647" w:rsidRPr="00891863" w:rsidRDefault="00717A1D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45,681</w:t>
            </w:r>
          </w:p>
        </w:tc>
        <w:tc>
          <w:tcPr>
            <w:tcW w:w="236" w:type="dxa"/>
            <w:shd w:val="clear" w:color="auto" w:fill="auto"/>
          </w:tcPr>
          <w:p w14:paraId="0DBF8A65" w14:textId="77777777" w:rsidR="005B6647" w:rsidRPr="00891863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082CFCAB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0E5D389" w14:textId="77777777" w:rsidR="005B6647" w:rsidRPr="00891863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4BF0F713" w14:textId="2C874CE1" w:rsidR="005B6647" w:rsidRPr="00891863" w:rsidRDefault="005B6647" w:rsidP="005B6647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176,444</w:t>
            </w:r>
          </w:p>
        </w:tc>
        <w:tc>
          <w:tcPr>
            <w:tcW w:w="241" w:type="dxa"/>
            <w:tcBorders>
              <w:bottom w:val="nil"/>
            </w:tcBorders>
          </w:tcPr>
          <w:p w14:paraId="7643789A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576B0F2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56EF747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0D111D96" w14:textId="2F548220" w:rsidR="005B6647" w:rsidRPr="00891863" w:rsidRDefault="0034102D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220</w:t>
            </w:r>
          </w:p>
        </w:tc>
        <w:tc>
          <w:tcPr>
            <w:tcW w:w="240" w:type="dxa"/>
            <w:tcBorders>
              <w:bottom w:val="nil"/>
            </w:tcBorders>
          </w:tcPr>
          <w:p w14:paraId="64A8BF35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8BC4B8A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AAACD91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759D04BF" w14:textId="48CCB8E3" w:rsidR="005B6647" w:rsidRPr="00891863" w:rsidRDefault="005B6647" w:rsidP="005B66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149,503</w:t>
            </w:r>
          </w:p>
        </w:tc>
      </w:tr>
      <w:tr w:rsidR="005B6647" w:rsidRPr="00CD79B8" w14:paraId="58D19F24" w14:textId="77777777" w:rsidTr="004C158C">
        <w:tc>
          <w:tcPr>
            <w:tcW w:w="2601" w:type="dxa"/>
            <w:tcBorders>
              <w:bottom w:val="nil"/>
            </w:tcBorders>
            <w:shd w:val="clear" w:color="auto" w:fill="auto"/>
          </w:tcPr>
          <w:p w14:paraId="646C3861" w14:textId="77777777" w:rsidR="005B6647" w:rsidRPr="00891863" w:rsidRDefault="005B6647" w:rsidP="005B6647">
            <w:pPr>
              <w:rPr>
                <w:rFonts w:ascii="Angsana New" w:hAnsi="Angsana New"/>
                <w:sz w:val="24"/>
                <w:szCs w:val="24"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26BBD754" w14:textId="7FC3098B" w:rsidR="005B6647" w:rsidRPr="00891863" w:rsidRDefault="00E43FD9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406F2F" w14:textId="77777777" w:rsidR="005B6647" w:rsidRPr="00891863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5F6245C" w14:textId="2DEC59F6" w:rsidR="005B6647" w:rsidRPr="00E43FD9" w:rsidRDefault="00E43FD9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9,</w:t>
            </w:r>
            <w:r w:rsidR="0034102D">
              <w:rPr>
                <w:rFonts w:ascii="Angsana New" w:hAnsi="Angsana New"/>
                <w:sz w:val="24"/>
                <w:szCs w:val="24"/>
                <w:lang w:val="en-US" w:bidi="th-TH"/>
              </w:rPr>
              <w:t>136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EDD9F6F" w14:textId="77777777" w:rsidR="005B6647" w:rsidRPr="00891863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573A4023" w14:textId="6DA8E973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BB5E3F" w14:textId="77777777" w:rsidR="005B6647" w:rsidRPr="00891863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1B876D" w14:textId="14DC02CC" w:rsidR="005B6647" w:rsidRPr="00891863" w:rsidRDefault="005B6647" w:rsidP="005B6647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35,289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E275A35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06BC7587" w14:textId="7DF6391F" w:rsidR="005B6647" w:rsidRPr="00891863" w:rsidRDefault="00E43FD9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F58075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134DB5C3" w14:textId="77424D38" w:rsidR="005B6647" w:rsidRPr="00891863" w:rsidRDefault="0034102D" w:rsidP="002412E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9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742C897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48161F06" w14:textId="03BECA7D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B0FEAD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0826EFFE" w14:textId="20163A93" w:rsidR="005B6647" w:rsidRPr="00891863" w:rsidRDefault="005B6647" w:rsidP="005B66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29,900</w:t>
            </w:r>
          </w:p>
        </w:tc>
      </w:tr>
      <w:tr w:rsidR="005B6647" w:rsidRPr="00CD79B8" w14:paraId="1C9E3B82" w14:textId="77777777" w:rsidTr="004C158C">
        <w:tc>
          <w:tcPr>
            <w:tcW w:w="2601" w:type="dxa"/>
            <w:tcBorders>
              <w:top w:val="nil"/>
            </w:tcBorders>
            <w:shd w:val="clear" w:color="auto" w:fill="auto"/>
          </w:tcPr>
          <w:p w14:paraId="7CD306EF" w14:textId="77777777" w:rsidR="005B6647" w:rsidRPr="00891863" w:rsidRDefault="005B6647" w:rsidP="005B6647">
            <w:pPr>
              <w:tabs>
                <w:tab w:val="clear" w:pos="227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46BDFD61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1AE4424" w14:textId="77777777" w:rsidR="005B6647" w:rsidRPr="00891863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1578BAA6" w14:textId="2B698F44" w:rsidR="005B6647" w:rsidRPr="00E8689A" w:rsidRDefault="0086085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 w:right="-1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961823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0837A7">
              <w:rPr>
                <w:rFonts w:ascii="Angsana New" w:hAnsi="Angsana New"/>
                <w:sz w:val="24"/>
                <w:szCs w:val="24"/>
                <w:lang w:val="en-US" w:bidi="th-TH"/>
              </w:rPr>
              <w:t>421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39D342B" w14:textId="77777777" w:rsidR="005B6647" w:rsidRPr="00891863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50E73980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195C235" w14:textId="77777777" w:rsidR="005B6647" w:rsidRPr="00891863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79485BDE" w14:textId="31179D43" w:rsidR="005B6647" w:rsidRPr="00891863" w:rsidRDefault="005B6647" w:rsidP="005B6647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241" w:type="dxa"/>
            <w:tcBorders>
              <w:top w:val="nil"/>
            </w:tcBorders>
          </w:tcPr>
          <w:p w14:paraId="67F95413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631B43A1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7FE5274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62ADF33F" w14:textId="04FD4136" w:rsidR="005B6647" w:rsidRPr="00287158" w:rsidRDefault="00860857" w:rsidP="002412E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9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  <w:r w:rsidR="00287158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6D7717">
              <w:rPr>
                <w:rFonts w:ascii="Angsana New" w:hAnsi="Angsana New"/>
                <w:sz w:val="24"/>
                <w:szCs w:val="24"/>
                <w:lang w:bidi="th-TH"/>
              </w:rPr>
              <w:t>415</w:t>
            </w:r>
          </w:p>
        </w:tc>
        <w:tc>
          <w:tcPr>
            <w:tcW w:w="240" w:type="dxa"/>
            <w:tcBorders>
              <w:top w:val="nil"/>
            </w:tcBorders>
          </w:tcPr>
          <w:p w14:paraId="4659A030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77632547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19A1ED0" w14:textId="77777777" w:rsidR="005B6647" w:rsidRPr="00891863" w:rsidRDefault="005B6647" w:rsidP="005B66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009CDB85" w14:textId="7E7427FE" w:rsidR="005B6647" w:rsidRPr="00891863" w:rsidRDefault="005B6647" w:rsidP="005B66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102</w:t>
            </w:r>
          </w:p>
        </w:tc>
      </w:tr>
      <w:tr w:rsidR="00961823" w:rsidRPr="00CD79B8" w14:paraId="166A4AF1" w14:textId="77777777" w:rsidTr="004C158C">
        <w:tc>
          <w:tcPr>
            <w:tcW w:w="2601" w:type="dxa"/>
            <w:shd w:val="clear" w:color="auto" w:fill="auto"/>
          </w:tcPr>
          <w:p w14:paraId="7D5DBAEC" w14:textId="77777777" w:rsidR="00961823" w:rsidRPr="00891863" w:rsidRDefault="00961823" w:rsidP="00961823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96849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716" w:type="dxa"/>
            <w:shd w:val="clear" w:color="auto" w:fill="auto"/>
          </w:tcPr>
          <w:p w14:paraId="0FD8ED21" w14:textId="77777777" w:rsidR="00961823" w:rsidRPr="00891863" w:rsidRDefault="00961823" w:rsidP="0096182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00DD0C0" w14:textId="77777777" w:rsidR="00961823" w:rsidRPr="00891863" w:rsidRDefault="00961823" w:rsidP="009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7D0E0D58" w14:textId="5B1BD7D3" w:rsidR="00961823" w:rsidRPr="0077763E" w:rsidRDefault="00961823" w:rsidP="0096182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0837A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0837A7">
              <w:rPr>
                <w:rFonts w:ascii="Angsana New" w:hAnsi="Angsana New"/>
                <w:sz w:val="24"/>
                <w:szCs w:val="24"/>
              </w:rPr>
              <w:t>307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22E0A2" w14:textId="77777777" w:rsidR="00961823" w:rsidRPr="00891863" w:rsidRDefault="00961823" w:rsidP="009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18105D7A" w14:textId="77777777" w:rsidR="00961823" w:rsidRPr="00891863" w:rsidRDefault="00961823" w:rsidP="009618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DED4C1" w14:textId="77777777" w:rsidR="00961823" w:rsidRPr="00891863" w:rsidRDefault="00961823" w:rsidP="0096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D94DC3B" w14:textId="73F2436D" w:rsidR="00961823" w:rsidRPr="00891863" w:rsidRDefault="00961823" w:rsidP="00961823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="Angsana New" w:hAnsi="Angsana New"/>
                <w:sz w:val="24"/>
                <w:szCs w:val="24"/>
              </w:rPr>
            </w:pPr>
            <w:r w:rsidRPr="0077763E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Pr="007776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vAlign w:val="bottom"/>
          </w:tcPr>
          <w:p w14:paraId="02D1C7C3" w14:textId="77777777" w:rsidR="00961823" w:rsidRPr="00891863" w:rsidRDefault="00961823" w:rsidP="009618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44E92EEC" w14:textId="77777777" w:rsidR="00961823" w:rsidRPr="00891863" w:rsidRDefault="00961823" w:rsidP="009618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0B9FE96" w14:textId="77777777" w:rsidR="00961823" w:rsidRPr="00891863" w:rsidRDefault="00961823" w:rsidP="009618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3A688BB9" w14:textId="6B4F2093" w:rsidR="00961823" w:rsidRPr="00891863" w:rsidRDefault="00961823" w:rsidP="00961823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9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6D7717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6D771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vAlign w:val="bottom"/>
          </w:tcPr>
          <w:p w14:paraId="57C4F9C5" w14:textId="77777777" w:rsidR="00961823" w:rsidRPr="00891863" w:rsidRDefault="00961823" w:rsidP="009618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AAED1EF" w14:textId="77777777" w:rsidR="00961823" w:rsidRPr="00891863" w:rsidRDefault="00961823" w:rsidP="009618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FB88FB8" w14:textId="77777777" w:rsidR="00961823" w:rsidRPr="00891863" w:rsidRDefault="00961823" w:rsidP="0096182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14:paraId="466E7423" w14:textId="3ED992A4" w:rsidR="00961823" w:rsidRPr="00891863" w:rsidRDefault="00961823" w:rsidP="00961823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514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87158" w:rsidRPr="00CD79B8" w14:paraId="4BC93FAA" w14:textId="77777777" w:rsidTr="004C158C">
        <w:tc>
          <w:tcPr>
            <w:tcW w:w="2601" w:type="dxa"/>
            <w:shd w:val="clear" w:color="auto" w:fill="auto"/>
          </w:tcPr>
          <w:p w14:paraId="06C9CC6E" w14:textId="77777777" w:rsidR="00287158" w:rsidRPr="00891863" w:rsidRDefault="00287158" w:rsidP="00287158">
            <w:pPr>
              <w:tabs>
                <w:tab w:val="clear" w:pos="227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96849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6B45961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D5814E" w14:textId="77777777" w:rsidR="00287158" w:rsidRPr="00891863" w:rsidRDefault="00287158" w:rsidP="00287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14:paraId="4CCE6779" w14:textId="620F2D8A" w:rsidR="00287158" w:rsidRPr="0077763E" w:rsidRDefault="00287158" w:rsidP="0028715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837A7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5647A81" w14:textId="77777777" w:rsidR="00287158" w:rsidRPr="00891863" w:rsidRDefault="00287158" w:rsidP="00287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1ABC6FC5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A18A84A" w14:textId="77777777" w:rsidR="00287158" w:rsidRPr="00891863" w:rsidRDefault="00287158" w:rsidP="00287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</w:tcPr>
          <w:p w14:paraId="2EFD02EA" w14:textId="2F0E1E04" w:rsidR="00287158" w:rsidRPr="00891863" w:rsidRDefault="00287158" w:rsidP="0028715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(46)</w:t>
            </w:r>
          </w:p>
        </w:tc>
        <w:tc>
          <w:tcPr>
            <w:tcW w:w="241" w:type="dxa"/>
            <w:tcBorders>
              <w:bottom w:val="nil"/>
            </w:tcBorders>
          </w:tcPr>
          <w:p w14:paraId="3B65914B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283AC42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0743ACA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</w:tcPr>
          <w:p w14:paraId="160036EB" w14:textId="092EE88A" w:rsidR="00287158" w:rsidRPr="00891863" w:rsidRDefault="006D7717" w:rsidP="0028715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9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(40)</w:t>
            </w:r>
          </w:p>
        </w:tc>
        <w:tc>
          <w:tcPr>
            <w:tcW w:w="240" w:type="dxa"/>
            <w:tcBorders>
              <w:bottom w:val="nil"/>
            </w:tcBorders>
          </w:tcPr>
          <w:p w14:paraId="21479F8D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53C0B751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3458920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3DAA5D47" w14:textId="2CA13148" w:rsidR="00287158" w:rsidRPr="00891863" w:rsidRDefault="00287158" w:rsidP="0028715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225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87158" w:rsidRPr="00CD79B8" w14:paraId="2DCA537E" w14:textId="77777777" w:rsidTr="004C158C">
        <w:tc>
          <w:tcPr>
            <w:tcW w:w="2601" w:type="dxa"/>
            <w:tcBorders>
              <w:bottom w:val="nil"/>
            </w:tcBorders>
            <w:shd w:val="clear" w:color="auto" w:fill="auto"/>
          </w:tcPr>
          <w:p w14:paraId="029C328E" w14:textId="77777777" w:rsidR="00287158" w:rsidRPr="00891863" w:rsidRDefault="00287158" w:rsidP="00287158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96849">
              <w:rPr>
                <w:rFonts w:asciiTheme="majorBidi" w:hAnsiTheme="majorBidi" w:cstheme="majorBidi"/>
                <w:sz w:val="24"/>
                <w:szCs w:val="24"/>
                <w:cs/>
              </w:rPr>
              <w:t>ภาษีงวดก่อนๆ ที่บันทึกต่ำไป (สูง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</w:t>
            </w:r>
            <w:r w:rsidRPr="00A96849">
              <w:rPr>
                <w:rFonts w:asciiTheme="majorBidi" w:hAnsiTheme="majorBidi" w:cstheme="majorBidi"/>
                <w:sz w:val="24"/>
                <w:szCs w:val="24"/>
                <w:cs/>
              </w:rPr>
              <w:t>ป)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D4C243D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1709E9" w14:textId="77777777" w:rsidR="00287158" w:rsidRPr="00891863" w:rsidRDefault="00287158" w:rsidP="00287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67E400A4" w14:textId="3FC9A2B7" w:rsidR="00287158" w:rsidRPr="0077763E" w:rsidRDefault="00287158" w:rsidP="0028715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F97AFB" w14:textId="77777777" w:rsidR="00287158" w:rsidRPr="00891863" w:rsidRDefault="00287158" w:rsidP="00287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6DEFBC22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1115319" w14:textId="77777777" w:rsidR="00287158" w:rsidRPr="00891863" w:rsidRDefault="00287158" w:rsidP="00287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</w:tcPr>
          <w:p w14:paraId="30ADAB8B" w14:textId="2DE98830" w:rsidR="00287158" w:rsidRPr="00891863" w:rsidRDefault="00287158" w:rsidP="0028715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7763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641</w:t>
            </w:r>
            <w:r w:rsidRPr="007776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119AB596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7734F6E8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5F1240F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4F011E01" w14:textId="51BB3554" w:rsidR="00287158" w:rsidRPr="00891863" w:rsidRDefault="00287158" w:rsidP="0028715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9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970</w:t>
            </w:r>
          </w:p>
        </w:tc>
        <w:tc>
          <w:tcPr>
            <w:tcW w:w="240" w:type="dxa"/>
            <w:tcBorders>
              <w:bottom w:val="nil"/>
            </w:tcBorders>
          </w:tcPr>
          <w:p w14:paraId="78E8DBEF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184A5C48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7C304C1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0F9A4EB6" w14:textId="0746BFC6" w:rsidR="00287158" w:rsidRPr="00891863" w:rsidRDefault="00287158" w:rsidP="0028715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988</w:t>
            </w:r>
          </w:p>
        </w:tc>
      </w:tr>
      <w:tr w:rsidR="00287158" w:rsidRPr="00CD79B8" w14:paraId="12D21035" w14:textId="77777777" w:rsidTr="004C158C">
        <w:tc>
          <w:tcPr>
            <w:tcW w:w="2601" w:type="dxa"/>
            <w:tcBorders>
              <w:bottom w:val="nil"/>
            </w:tcBorders>
            <w:shd w:val="clear" w:color="auto" w:fill="auto"/>
          </w:tcPr>
          <w:p w14:paraId="45F1C52A" w14:textId="77777777" w:rsidR="00287158" w:rsidRPr="00891863" w:rsidRDefault="00287158" w:rsidP="00287158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968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6725C588" w14:textId="0B1171B7" w:rsidR="00287158" w:rsidRPr="002D495B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17D41D" w14:textId="77777777" w:rsidR="00287158" w:rsidRPr="00891863" w:rsidRDefault="00287158" w:rsidP="00287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130FB" w14:textId="09024B70" w:rsidR="00287158" w:rsidRPr="00891863" w:rsidRDefault="00860857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</w:t>
            </w:r>
            <w:r w:rsidR="0028715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717A1D">
              <w:rPr>
                <w:rFonts w:ascii="Angsana New" w:hAnsi="Angsana New"/>
                <w:b/>
                <w:bCs/>
                <w:sz w:val="24"/>
                <w:szCs w:val="24"/>
              </w:rPr>
              <w:t>795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A30DBDC" w14:textId="77777777" w:rsidR="00287158" w:rsidRPr="00891863" w:rsidRDefault="00287158" w:rsidP="00287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14:paraId="7F6F561E" w14:textId="28D4E993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D47BCE0" w14:textId="77777777" w:rsidR="00287158" w:rsidRPr="00891863" w:rsidRDefault="00287158" w:rsidP="00287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5C081" w14:textId="0309F367" w:rsidR="00287158" w:rsidRPr="00891863" w:rsidRDefault="00287158" w:rsidP="0028715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1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32,097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756FAB0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0EDC2C73" w14:textId="498812A5" w:rsidR="00287158" w:rsidRPr="005D073F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A1EA94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71B10F72" w14:textId="240C3149" w:rsidR="00287158" w:rsidRPr="002412E1" w:rsidRDefault="006D7717" w:rsidP="0028715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9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34102D">
              <w:rPr>
                <w:rFonts w:ascii="Angsana New" w:hAnsi="Angsana New"/>
                <w:b/>
                <w:bCs/>
                <w:sz w:val="24"/>
                <w:szCs w:val="24"/>
              </w:rPr>
              <w:t>,133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0AA86E5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1905CA0C" w14:textId="044010E6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24F372" w14:textId="77777777" w:rsidR="00287158" w:rsidRPr="00891863" w:rsidRDefault="00287158" w:rsidP="0028715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3A9C2206" w14:textId="2FB39E53" w:rsidR="00287158" w:rsidRPr="00891863" w:rsidRDefault="00287158" w:rsidP="0028715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25,251</w:t>
            </w:r>
          </w:p>
        </w:tc>
      </w:tr>
    </w:tbl>
    <w:p w14:paraId="1FC4746F" w14:textId="3266F4F2" w:rsidR="002825FC" w:rsidRDefault="002825F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114"/>
        <w:gridCol w:w="243"/>
        <w:gridCol w:w="1170"/>
        <w:gridCol w:w="236"/>
        <w:gridCol w:w="1161"/>
        <w:gridCol w:w="236"/>
        <w:gridCol w:w="1171"/>
      </w:tblGrid>
      <w:tr w:rsidR="00CE324B" w:rsidRPr="00623946" w14:paraId="4A367131" w14:textId="77777777" w:rsidTr="00BD0A78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59D06508" w14:textId="77777777" w:rsidR="00CE324B" w:rsidRPr="00CE324B" w:rsidRDefault="00CE324B" w:rsidP="00D506F1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bookmarkStart w:id="3" w:name="_Hlk92893127"/>
          </w:p>
        </w:tc>
        <w:tc>
          <w:tcPr>
            <w:tcW w:w="236" w:type="dxa"/>
          </w:tcPr>
          <w:p w14:paraId="2AC0CC95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41754074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CE324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D0A78" w:rsidRPr="00623946" w14:paraId="4F7EFC7C" w14:textId="77777777" w:rsidTr="00BD0A78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25A1307B" w14:textId="77777777" w:rsidR="00CE324B" w:rsidRPr="00CE324B" w:rsidRDefault="00CE324B" w:rsidP="00D506F1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3CDA3B2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730DA24D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D185E7A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14:paraId="5AED6DEC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CE324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E32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CE324B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CE32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619EDD76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26A2D2D5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CE324B" w:rsidRPr="00623946" w14:paraId="299E94C9" w14:textId="77777777" w:rsidTr="00BD0A78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55A90959" w14:textId="77777777" w:rsidR="00CE324B" w:rsidRPr="00CE324B" w:rsidRDefault="00CE324B" w:rsidP="00D506F1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  <w:p w14:paraId="50D86F2D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CE324B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1A2DF501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701CF12A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215CD53E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243" w:type="dxa"/>
          </w:tcPr>
          <w:p w14:paraId="016D5E1B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BFD639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98A2D2F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74F45FA1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กำไรขาดทุนเบ็ดเสร็จอื่น </w:t>
            </w:r>
          </w:p>
        </w:tc>
        <w:tc>
          <w:tcPr>
            <w:tcW w:w="236" w:type="dxa"/>
            <w:vAlign w:val="bottom"/>
          </w:tcPr>
          <w:p w14:paraId="5E05917B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16AB0E67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B543C6A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E324B" w:rsidRPr="00623946" w14:paraId="79F0FC1D" w14:textId="77777777" w:rsidTr="00BD0A78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5A8BCDE1" w14:textId="77777777" w:rsidR="00CE324B" w:rsidRPr="00CE324B" w:rsidRDefault="00CE324B" w:rsidP="00D506F1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0661A50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280C4648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CE324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</w:t>
            </w:r>
            <w:r w:rsidRPr="00CE324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นบาท)</w:t>
            </w:r>
          </w:p>
        </w:tc>
      </w:tr>
      <w:tr w:rsidR="00BD0A78" w:rsidRPr="00623946" w14:paraId="6978495A" w14:textId="77777777" w:rsidTr="00BD0A78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3FA31EBB" w14:textId="6FED541E" w:rsidR="00BD0A78" w:rsidRPr="00CE324B" w:rsidRDefault="00E0563B" w:rsidP="00D506F1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E0563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6FDEB6C9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4E172877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CE324B" w:rsidRPr="004D0A56" w14:paraId="2728FF3B" w14:textId="77777777" w:rsidTr="00BD0A78">
        <w:tc>
          <w:tcPr>
            <w:tcW w:w="3600" w:type="dxa"/>
            <w:shd w:val="clear" w:color="auto" w:fill="auto"/>
          </w:tcPr>
          <w:p w14:paraId="2D04DB13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2E55292B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419121E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20D8C4EB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0731CE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0E7BC9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8AFA098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B0A123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722A537" w14:textId="77777777" w:rsidR="00CE324B" w:rsidRPr="00CE324B" w:rsidRDefault="00CE324B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3E07" w:rsidRPr="004D0A56" w14:paraId="66FF2B42" w14:textId="77777777" w:rsidTr="00BD0A78">
        <w:tc>
          <w:tcPr>
            <w:tcW w:w="3600" w:type="dxa"/>
            <w:shd w:val="clear" w:color="auto" w:fill="auto"/>
          </w:tcPr>
          <w:p w14:paraId="6AD44283" w14:textId="2159753D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CE324B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236" w:type="dxa"/>
          </w:tcPr>
          <w:p w14:paraId="6C0891C0" w14:textId="77777777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FCC5DD3" w14:textId="77777777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</w:rPr>
              <w:t>13,731</w:t>
            </w:r>
          </w:p>
        </w:tc>
        <w:tc>
          <w:tcPr>
            <w:tcW w:w="243" w:type="dxa"/>
            <w:vAlign w:val="bottom"/>
          </w:tcPr>
          <w:p w14:paraId="7E3830DB" w14:textId="77777777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B72D28" w14:textId="4B9AE7D2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1,742</w:t>
            </w:r>
          </w:p>
        </w:tc>
        <w:tc>
          <w:tcPr>
            <w:tcW w:w="236" w:type="dxa"/>
            <w:vAlign w:val="bottom"/>
          </w:tcPr>
          <w:p w14:paraId="2A4C2B14" w14:textId="77777777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471D660C" w14:textId="21D2A96A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E0B4A6" w14:textId="77777777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07F196C" w14:textId="2EC1C864" w:rsidR="001D3E07" w:rsidRPr="001D3E07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D3E07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5450D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D3E07"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</w:tr>
      <w:tr w:rsidR="001D3E07" w:rsidRPr="004D0A56" w14:paraId="35A98973" w14:textId="77777777" w:rsidTr="00BD0A78">
        <w:tc>
          <w:tcPr>
            <w:tcW w:w="3600" w:type="dxa"/>
            <w:shd w:val="clear" w:color="auto" w:fill="auto"/>
          </w:tcPr>
          <w:p w14:paraId="662B79D0" w14:textId="77777777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36" w:type="dxa"/>
          </w:tcPr>
          <w:p w14:paraId="2CECFD8D" w14:textId="77777777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AC7CDA9" w14:textId="77777777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</w:rPr>
              <w:t>1,922</w:t>
            </w:r>
          </w:p>
        </w:tc>
        <w:tc>
          <w:tcPr>
            <w:tcW w:w="243" w:type="dxa"/>
            <w:vAlign w:val="bottom"/>
          </w:tcPr>
          <w:p w14:paraId="7E299226" w14:textId="77777777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BD8C021" w14:textId="14A58BF0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236" w:type="dxa"/>
            <w:vAlign w:val="bottom"/>
          </w:tcPr>
          <w:p w14:paraId="654F836F" w14:textId="77777777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3672242C" w14:textId="29BA1895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E28692" w14:textId="77777777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34518008" w14:textId="56DE9F4D" w:rsidR="001D3E07" w:rsidRPr="001D3E07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D3E07">
              <w:rPr>
                <w:rFonts w:asciiTheme="majorBidi" w:hAnsiTheme="majorBidi" w:cstheme="majorBidi"/>
                <w:sz w:val="26"/>
                <w:szCs w:val="26"/>
              </w:rPr>
              <w:t>1,893</w:t>
            </w:r>
          </w:p>
        </w:tc>
      </w:tr>
      <w:tr w:rsidR="001D3E07" w:rsidRPr="004D0A56" w14:paraId="557203AE" w14:textId="77777777" w:rsidTr="00BD0A78">
        <w:tc>
          <w:tcPr>
            <w:tcW w:w="3600" w:type="dxa"/>
            <w:shd w:val="clear" w:color="auto" w:fill="auto"/>
          </w:tcPr>
          <w:p w14:paraId="3E5B6DFF" w14:textId="77777777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5497ABDF" w14:textId="77777777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A97ADA" w14:textId="77777777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43" w:type="dxa"/>
            <w:vAlign w:val="bottom"/>
          </w:tcPr>
          <w:p w14:paraId="55DAEC2A" w14:textId="77777777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A2E179" w14:textId="5B216877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5B0AD1B" w14:textId="77777777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45EDCFF5" w14:textId="3BD00B8C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F4FBA1A" w14:textId="77777777" w:rsidR="001D3E07" w:rsidRPr="00CE324B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0A357F4" w14:textId="1CC6C9DE" w:rsidR="001D3E07" w:rsidRPr="001D3E07" w:rsidRDefault="001D3E07" w:rsidP="001D3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D3E07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717A1D" w:rsidRPr="004D0A56" w14:paraId="02E19D22" w14:textId="77777777" w:rsidTr="00BD0A78">
        <w:tc>
          <w:tcPr>
            <w:tcW w:w="3600" w:type="dxa"/>
            <w:shd w:val="clear" w:color="auto" w:fill="auto"/>
          </w:tcPr>
          <w:p w14:paraId="67E9C53C" w14:textId="097B1881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236" w:type="dxa"/>
          </w:tcPr>
          <w:p w14:paraId="0E408B68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D30CAE1" w14:textId="25BC15F1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33E3F920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D8FCDE" w14:textId="7889F6F2" w:rsidR="00717A1D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36" w:type="dxa"/>
            <w:vAlign w:val="bottom"/>
          </w:tcPr>
          <w:p w14:paraId="5E69ABFC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16F7CC80" w14:textId="5FD39B99" w:rsidR="00717A1D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6CF7D5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5E6C7C18" w14:textId="32FA55EB" w:rsidR="00717A1D" w:rsidRPr="001D3E07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717A1D" w:rsidRPr="004D0A56" w14:paraId="24D5D303" w14:textId="77777777" w:rsidTr="00BD0A78">
        <w:tc>
          <w:tcPr>
            <w:tcW w:w="3600" w:type="dxa"/>
            <w:shd w:val="clear" w:color="auto" w:fill="auto"/>
          </w:tcPr>
          <w:p w14:paraId="12041476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hint="cs"/>
                <w:sz w:val="26"/>
                <w:szCs w:val="26"/>
                <w:cs/>
              </w:rPr>
              <w:t>ประมาณการหนี้สินการรับประกันสินค้า</w:t>
            </w:r>
          </w:p>
        </w:tc>
        <w:tc>
          <w:tcPr>
            <w:tcW w:w="236" w:type="dxa"/>
          </w:tcPr>
          <w:p w14:paraId="4191BC13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EE8EA24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</w:rPr>
              <w:t>2,649</w:t>
            </w:r>
          </w:p>
        </w:tc>
        <w:tc>
          <w:tcPr>
            <w:tcW w:w="243" w:type="dxa"/>
            <w:vAlign w:val="bottom"/>
          </w:tcPr>
          <w:p w14:paraId="186B1443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F5161F" w14:textId="2B73AD82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856</w:t>
            </w:r>
          </w:p>
        </w:tc>
        <w:tc>
          <w:tcPr>
            <w:tcW w:w="236" w:type="dxa"/>
            <w:vAlign w:val="bottom"/>
          </w:tcPr>
          <w:p w14:paraId="7B5E7D8C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3035F57" w14:textId="3757C29E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6D73A1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78F9DE65" w14:textId="5D205D29" w:rsidR="00717A1D" w:rsidRPr="001D3E07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D3E07">
              <w:rPr>
                <w:rFonts w:asciiTheme="majorBidi" w:hAnsiTheme="majorBidi" w:cstheme="majorBidi"/>
                <w:sz w:val="26"/>
                <w:szCs w:val="26"/>
              </w:rPr>
              <w:t>3,505</w:t>
            </w:r>
          </w:p>
        </w:tc>
      </w:tr>
      <w:tr w:rsidR="00717A1D" w:rsidRPr="004D0A56" w14:paraId="54C7989E" w14:textId="77777777" w:rsidTr="00BD0A78">
        <w:tc>
          <w:tcPr>
            <w:tcW w:w="3600" w:type="dxa"/>
            <w:shd w:val="clear" w:color="auto" w:fill="auto"/>
          </w:tcPr>
          <w:p w14:paraId="3A0CD98E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hint="cs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36" w:type="dxa"/>
          </w:tcPr>
          <w:p w14:paraId="1A02F0A8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DD72F39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</w:rPr>
              <w:t>3,821</w:t>
            </w:r>
          </w:p>
        </w:tc>
        <w:tc>
          <w:tcPr>
            <w:tcW w:w="243" w:type="dxa"/>
            <w:vAlign w:val="bottom"/>
          </w:tcPr>
          <w:p w14:paraId="433BA7E0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A4141D" w14:textId="0064AFA0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2,026</w:t>
            </w:r>
          </w:p>
        </w:tc>
        <w:tc>
          <w:tcPr>
            <w:tcW w:w="236" w:type="dxa"/>
            <w:vAlign w:val="bottom"/>
          </w:tcPr>
          <w:p w14:paraId="4BA49146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366041F" w14:textId="02ECE064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236" w:type="dxa"/>
            <w:vAlign w:val="bottom"/>
          </w:tcPr>
          <w:p w14:paraId="7BB8DCFE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7E030444" w14:textId="083FC3DB" w:rsidR="00717A1D" w:rsidRPr="001D3E07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D3E07">
              <w:rPr>
                <w:rFonts w:asciiTheme="majorBidi" w:hAnsiTheme="majorBidi" w:cstheme="majorBidi"/>
                <w:sz w:val="26"/>
                <w:szCs w:val="26"/>
              </w:rPr>
              <w:t>6,390</w:t>
            </w:r>
          </w:p>
        </w:tc>
      </w:tr>
      <w:tr w:rsidR="00717A1D" w:rsidRPr="00763A01" w14:paraId="1BA309D6" w14:textId="77777777" w:rsidTr="00BD0A78">
        <w:tc>
          <w:tcPr>
            <w:tcW w:w="3600" w:type="dxa"/>
            <w:shd w:val="clear" w:color="auto" w:fill="auto"/>
          </w:tcPr>
          <w:p w14:paraId="615248BE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CBD9071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F5B1CB5" w14:textId="3DD398B4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22,181</w:t>
            </w:r>
          </w:p>
        </w:tc>
        <w:tc>
          <w:tcPr>
            <w:tcW w:w="243" w:type="dxa"/>
            <w:vAlign w:val="bottom"/>
          </w:tcPr>
          <w:p w14:paraId="65694DE7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E8464" w14:textId="5FFFF78E" w:rsidR="00717A1D" w:rsidRPr="00A21CCE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5,595</w:t>
            </w:r>
          </w:p>
        </w:tc>
        <w:tc>
          <w:tcPr>
            <w:tcW w:w="236" w:type="dxa"/>
            <w:vAlign w:val="bottom"/>
          </w:tcPr>
          <w:p w14:paraId="5A89B244" w14:textId="77777777" w:rsidR="00717A1D" w:rsidRPr="00BE0ED2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8AE8C" w14:textId="55FA164B" w:rsidR="00717A1D" w:rsidRPr="00BE0ED2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0E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543</w:t>
            </w:r>
          </w:p>
        </w:tc>
        <w:tc>
          <w:tcPr>
            <w:tcW w:w="236" w:type="dxa"/>
            <w:vAlign w:val="bottom"/>
          </w:tcPr>
          <w:p w14:paraId="699D1483" w14:textId="77777777" w:rsidR="00717A1D" w:rsidRPr="00BD0A78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8D5E8" w14:textId="55A57B64" w:rsidR="00717A1D" w:rsidRPr="00BD0A78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28,319</w:t>
            </w:r>
          </w:p>
        </w:tc>
      </w:tr>
      <w:tr w:rsidR="00717A1D" w:rsidRPr="004D0A56" w14:paraId="6ED3D3BB" w14:textId="77777777" w:rsidTr="00BD0A78">
        <w:tc>
          <w:tcPr>
            <w:tcW w:w="3600" w:type="dxa"/>
            <w:shd w:val="clear" w:color="auto" w:fill="auto"/>
          </w:tcPr>
          <w:p w14:paraId="58BD2770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9EE593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9DA3C33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4445DD9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DD12832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BFFE240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62979427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C1B9360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78F1C9B3" w14:textId="77777777" w:rsidR="00717A1D" w:rsidRPr="001D3E07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17A1D" w:rsidRPr="004D0A56" w14:paraId="608BA5B8" w14:textId="77777777" w:rsidTr="00BD0A78">
        <w:tc>
          <w:tcPr>
            <w:tcW w:w="3600" w:type="dxa"/>
            <w:shd w:val="clear" w:color="auto" w:fill="auto"/>
          </w:tcPr>
          <w:p w14:paraId="4F6EA8F0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6353F0B4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6460A5A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6807D3D1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55F0D0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042703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D599AEC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991AE3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29A9576C" w14:textId="77777777" w:rsidR="00717A1D" w:rsidRPr="001D3E07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17A1D" w:rsidRPr="004D0A56" w14:paraId="5785A605" w14:textId="77777777" w:rsidTr="00BD0A78">
        <w:tc>
          <w:tcPr>
            <w:tcW w:w="3600" w:type="dxa"/>
            <w:shd w:val="clear" w:color="auto" w:fill="auto"/>
          </w:tcPr>
          <w:p w14:paraId="68617BBA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7ED48062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94E2C6F" w14:textId="63FB5386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(475)</w:t>
            </w:r>
          </w:p>
        </w:tc>
        <w:tc>
          <w:tcPr>
            <w:tcW w:w="243" w:type="dxa"/>
            <w:vAlign w:val="bottom"/>
          </w:tcPr>
          <w:p w14:paraId="070B697B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DA4E47" w14:textId="2C068D4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236" w:type="dxa"/>
            <w:vAlign w:val="bottom"/>
          </w:tcPr>
          <w:p w14:paraId="60F9D547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B77FCAD" w14:textId="55D558B4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256AA9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3779D24D" w14:textId="31181EE4" w:rsidR="00717A1D" w:rsidRPr="001D3E07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D3E07">
              <w:rPr>
                <w:rFonts w:asciiTheme="majorBidi" w:hAnsiTheme="majorBidi" w:cstheme="majorBidi"/>
                <w:sz w:val="26"/>
                <w:szCs w:val="26"/>
              </w:rPr>
              <w:t>(477)</w:t>
            </w:r>
          </w:p>
        </w:tc>
      </w:tr>
      <w:tr w:rsidR="00717A1D" w:rsidRPr="00763A01" w14:paraId="1D17F397" w14:textId="77777777" w:rsidTr="00BD0A78">
        <w:tc>
          <w:tcPr>
            <w:tcW w:w="3600" w:type="dxa"/>
            <w:shd w:val="clear" w:color="auto" w:fill="auto"/>
          </w:tcPr>
          <w:p w14:paraId="3D3EE3AF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0B1908F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38B94" w14:textId="62B4E568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475</w:t>
            </w: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3" w:type="dxa"/>
            <w:vAlign w:val="bottom"/>
          </w:tcPr>
          <w:p w14:paraId="4E0E6722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7704D" w14:textId="43C3A80F" w:rsidR="00717A1D" w:rsidRPr="00BD0A78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236" w:type="dxa"/>
            <w:vAlign w:val="bottom"/>
          </w:tcPr>
          <w:p w14:paraId="61BBF17E" w14:textId="77777777" w:rsidR="00717A1D" w:rsidRPr="00BD0A78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C5F78" w14:textId="74B8CF1F" w:rsidR="00717A1D" w:rsidRPr="00BD0A78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0A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B573942" w14:textId="77777777" w:rsidR="00717A1D" w:rsidRPr="00BD0A78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CA1CC" w14:textId="176B7F77" w:rsidR="00717A1D" w:rsidRPr="00BD0A78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(477)</w:t>
            </w:r>
          </w:p>
        </w:tc>
      </w:tr>
      <w:tr w:rsidR="00717A1D" w:rsidRPr="00763A01" w14:paraId="4153DE60" w14:textId="77777777" w:rsidTr="00BD0A78">
        <w:tc>
          <w:tcPr>
            <w:tcW w:w="3600" w:type="dxa"/>
            <w:shd w:val="clear" w:color="auto" w:fill="auto"/>
          </w:tcPr>
          <w:p w14:paraId="3AE8B196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BF19725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4E401D23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CAAB87C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C742EB0" w14:textId="77777777" w:rsidR="00717A1D" w:rsidRPr="00BD0A78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02FCDE8" w14:textId="77777777" w:rsidR="00717A1D" w:rsidRPr="00BD0A78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24FB316C" w14:textId="77777777" w:rsidR="00717A1D" w:rsidRPr="00BD0A78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A3C48A" w14:textId="77777777" w:rsidR="00717A1D" w:rsidRPr="00BD0A78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4CB7C6D6" w14:textId="77777777" w:rsidR="00717A1D" w:rsidRPr="001D3E07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17A1D" w:rsidRPr="00763A01" w14:paraId="3FDE43D8" w14:textId="77777777" w:rsidTr="001D3E07">
        <w:trPr>
          <w:trHeight w:val="371"/>
        </w:trPr>
        <w:tc>
          <w:tcPr>
            <w:tcW w:w="3600" w:type="dxa"/>
            <w:shd w:val="clear" w:color="auto" w:fill="auto"/>
          </w:tcPr>
          <w:p w14:paraId="4986F286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5912DCDD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43AFF07D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21,706</w:t>
            </w:r>
          </w:p>
        </w:tc>
        <w:tc>
          <w:tcPr>
            <w:tcW w:w="243" w:type="dxa"/>
            <w:vAlign w:val="bottom"/>
          </w:tcPr>
          <w:p w14:paraId="4FA9BBF5" w14:textId="77777777" w:rsidR="00717A1D" w:rsidRPr="00CE324B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D9C89F5" w14:textId="2CCDCFF7" w:rsidR="00717A1D" w:rsidRPr="00BD0A78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5,593</w:t>
            </w:r>
          </w:p>
        </w:tc>
        <w:tc>
          <w:tcPr>
            <w:tcW w:w="236" w:type="dxa"/>
            <w:vAlign w:val="bottom"/>
          </w:tcPr>
          <w:p w14:paraId="396561AF" w14:textId="77777777" w:rsidR="00717A1D" w:rsidRPr="00BD0A78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1613CB6" w14:textId="3D273C1E" w:rsidR="00717A1D" w:rsidRPr="00BD0A78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543</w:t>
            </w:r>
          </w:p>
        </w:tc>
        <w:tc>
          <w:tcPr>
            <w:tcW w:w="236" w:type="dxa"/>
            <w:vAlign w:val="bottom"/>
          </w:tcPr>
          <w:p w14:paraId="0A62C632" w14:textId="77777777" w:rsidR="00717A1D" w:rsidRPr="00BD0A78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0A5A28DC" w14:textId="718A18F4" w:rsidR="00717A1D" w:rsidRPr="00BD0A78" w:rsidRDefault="00717A1D" w:rsidP="0071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27,842</w:t>
            </w:r>
          </w:p>
        </w:tc>
      </w:tr>
      <w:bookmarkEnd w:id="3"/>
    </w:tbl>
    <w:p w14:paraId="32CFB085" w14:textId="55B39662" w:rsidR="00BE579B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59D0EEE" w14:textId="626E2EA9" w:rsidR="001D0604" w:rsidRDefault="001D060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1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132"/>
        <w:gridCol w:w="236"/>
        <w:gridCol w:w="1161"/>
        <w:gridCol w:w="236"/>
        <w:gridCol w:w="1143"/>
        <w:gridCol w:w="252"/>
        <w:gridCol w:w="1171"/>
      </w:tblGrid>
      <w:tr w:rsidR="00BD0A78" w:rsidRPr="00623946" w14:paraId="262C6136" w14:textId="77777777" w:rsidTr="0013214D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5AFF1670" w14:textId="77777777" w:rsidR="00BD0A78" w:rsidRPr="00CE324B" w:rsidRDefault="00BD0A78" w:rsidP="00D506F1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070CB848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0E0663B9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CE324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D0A78" w:rsidRPr="00623946" w14:paraId="1AA7BA58" w14:textId="77777777" w:rsidTr="00BD0A78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0F9A2684" w14:textId="77777777" w:rsidR="00BD0A78" w:rsidRPr="00CE324B" w:rsidRDefault="00BD0A78" w:rsidP="00D506F1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27C45DE3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</w:tcPr>
          <w:p w14:paraId="33528F54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1515665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3"/>
            <w:tcBorders>
              <w:bottom w:val="single" w:sz="4" w:space="0" w:color="auto"/>
            </w:tcBorders>
            <w:vAlign w:val="bottom"/>
          </w:tcPr>
          <w:p w14:paraId="286C221B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CE324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E32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CE324B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CE32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52" w:type="dxa"/>
            <w:vAlign w:val="bottom"/>
          </w:tcPr>
          <w:p w14:paraId="57652F3D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FD21CCC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BD0A78" w:rsidRPr="00623946" w14:paraId="35D4B6B1" w14:textId="77777777" w:rsidTr="00BD0A78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2FA47B97" w14:textId="77777777" w:rsidR="00BD0A78" w:rsidRPr="00CE324B" w:rsidRDefault="00BD0A78" w:rsidP="00D506F1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  <w:p w14:paraId="54261D7B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CE324B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5545D86A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2" w:type="dxa"/>
          </w:tcPr>
          <w:p w14:paraId="738C4773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79E0B06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236" w:type="dxa"/>
          </w:tcPr>
          <w:p w14:paraId="3519D5F3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3B318CEA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6F7CB57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B40BCBF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กำไรขาดทุนเบ็ดเสร็จอื่น </w:t>
            </w:r>
          </w:p>
        </w:tc>
        <w:tc>
          <w:tcPr>
            <w:tcW w:w="252" w:type="dxa"/>
            <w:vAlign w:val="bottom"/>
          </w:tcPr>
          <w:p w14:paraId="1D95B3D8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132131C0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B7E42C7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D0A78" w:rsidRPr="00623946" w14:paraId="5FE18B01" w14:textId="77777777" w:rsidTr="0013214D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3C717B71" w14:textId="77777777" w:rsidR="00BD0A78" w:rsidRPr="00CE324B" w:rsidRDefault="00BD0A78" w:rsidP="00D506F1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8998167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64064713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CE324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</w:t>
            </w:r>
            <w:r w:rsidRPr="00CE324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นบาท)</w:t>
            </w:r>
          </w:p>
        </w:tc>
      </w:tr>
      <w:tr w:rsidR="00BD0A78" w:rsidRPr="00623946" w14:paraId="1CF85121" w14:textId="77777777" w:rsidTr="0013214D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6A9E7CCD" w14:textId="3702A237" w:rsidR="00BD0A78" w:rsidRPr="00CE324B" w:rsidRDefault="00E0563B" w:rsidP="00D506F1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E0563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US" w:bidi="th-TH"/>
              </w:rPr>
              <w:t>256</w:t>
            </w:r>
            <w:r w:rsidR="00BD0A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5D26C3B3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332E9434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BD0A78" w:rsidRPr="004D0A56" w14:paraId="1C584DFA" w14:textId="77777777" w:rsidTr="00BD0A78">
        <w:tc>
          <w:tcPr>
            <w:tcW w:w="3600" w:type="dxa"/>
            <w:shd w:val="clear" w:color="auto" w:fill="auto"/>
          </w:tcPr>
          <w:p w14:paraId="7D4D2857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14118B24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0013AF89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41CAE0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D10BE62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646FEA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6264222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64C41014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50A9C786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A78" w:rsidRPr="004D0A56" w14:paraId="1A4DC8B0" w14:textId="77777777" w:rsidTr="00BD0A78">
        <w:tc>
          <w:tcPr>
            <w:tcW w:w="3600" w:type="dxa"/>
            <w:shd w:val="clear" w:color="auto" w:fill="auto"/>
          </w:tcPr>
          <w:p w14:paraId="02B431B0" w14:textId="1A9A025D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CE324B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236" w:type="dxa"/>
          </w:tcPr>
          <w:p w14:paraId="55E2D373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9D6CA8D" w14:textId="336F9603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12,817</w:t>
            </w:r>
          </w:p>
        </w:tc>
        <w:tc>
          <w:tcPr>
            <w:tcW w:w="236" w:type="dxa"/>
            <w:vAlign w:val="bottom"/>
          </w:tcPr>
          <w:p w14:paraId="40258A05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B2CB2F6" w14:textId="01E3D80F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914</w:t>
            </w:r>
          </w:p>
        </w:tc>
        <w:tc>
          <w:tcPr>
            <w:tcW w:w="236" w:type="dxa"/>
            <w:vAlign w:val="bottom"/>
          </w:tcPr>
          <w:p w14:paraId="7CDA7CB4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64EEF09C" w14:textId="1A8266D5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3D918E2D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40837B5" w14:textId="110145D8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</w:rPr>
              <w:t>13,731</w:t>
            </w:r>
          </w:p>
        </w:tc>
      </w:tr>
      <w:tr w:rsidR="00BD0A78" w:rsidRPr="004D0A56" w14:paraId="14E56A91" w14:textId="77777777" w:rsidTr="00BD0A78">
        <w:tc>
          <w:tcPr>
            <w:tcW w:w="3600" w:type="dxa"/>
            <w:shd w:val="clear" w:color="auto" w:fill="auto"/>
          </w:tcPr>
          <w:p w14:paraId="3518C8AD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36" w:type="dxa"/>
          </w:tcPr>
          <w:p w14:paraId="12D76C4B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6D622BBF" w14:textId="5F472AED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2,698</w:t>
            </w:r>
          </w:p>
        </w:tc>
        <w:tc>
          <w:tcPr>
            <w:tcW w:w="236" w:type="dxa"/>
            <w:vAlign w:val="bottom"/>
          </w:tcPr>
          <w:p w14:paraId="6A35288F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1461DEA1" w14:textId="2B1F3DB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(776)</w:t>
            </w:r>
          </w:p>
        </w:tc>
        <w:tc>
          <w:tcPr>
            <w:tcW w:w="236" w:type="dxa"/>
            <w:vAlign w:val="bottom"/>
          </w:tcPr>
          <w:p w14:paraId="09A67074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134BAD3" w14:textId="17AFAD88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6EF022B1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0D6FCBAD" w14:textId="78E121BE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</w:rPr>
              <w:t>1,922</w:t>
            </w:r>
          </w:p>
        </w:tc>
      </w:tr>
      <w:tr w:rsidR="00BD0A78" w:rsidRPr="004D0A56" w14:paraId="08072451" w14:textId="77777777" w:rsidTr="00BD0A78">
        <w:tc>
          <w:tcPr>
            <w:tcW w:w="3600" w:type="dxa"/>
            <w:shd w:val="clear" w:color="auto" w:fill="auto"/>
          </w:tcPr>
          <w:p w14:paraId="4035F16D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236" w:type="dxa"/>
          </w:tcPr>
          <w:p w14:paraId="707BB7A3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540EEA3" w14:textId="6C87DC8E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2,364</w:t>
            </w:r>
          </w:p>
        </w:tc>
        <w:tc>
          <w:tcPr>
            <w:tcW w:w="236" w:type="dxa"/>
            <w:vAlign w:val="bottom"/>
          </w:tcPr>
          <w:p w14:paraId="370FB7F6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1111C8D" w14:textId="4ADAFDAD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(2,364)</w:t>
            </w:r>
          </w:p>
        </w:tc>
        <w:tc>
          <w:tcPr>
            <w:tcW w:w="236" w:type="dxa"/>
            <w:vAlign w:val="bottom"/>
          </w:tcPr>
          <w:p w14:paraId="3881324D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F738F29" w14:textId="49A0FE11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1F47F3E9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2664E738" w14:textId="6FD871A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D0A78" w:rsidRPr="004D0A56" w14:paraId="0C8932B8" w14:textId="77777777" w:rsidTr="00BD0A78">
        <w:tc>
          <w:tcPr>
            <w:tcW w:w="3600" w:type="dxa"/>
            <w:shd w:val="clear" w:color="auto" w:fill="auto"/>
          </w:tcPr>
          <w:p w14:paraId="1508EA28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120BB2E3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65DA6456" w14:textId="35B398F5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36" w:type="dxa"/>
            <w:vAlign w:val="bottom"/>
          </w:tcPr>
          <w:p w14:paraId="06482817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19369C9A" w14:textId="4E42BBF9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F2273CB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7C12742" w14:textId="5DEE9B19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580BFA1F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5E876DB9" w14:textId="5D8D08C8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BD0A78" w:rsidRPr="004D0A56" w14:paraId="0633DF8F" w14:textId="77777777" w:rsidTr="00BD0A78">
        <w:tc>
          <w:tcPr>
            <w:tcW w:w="3600" w:type="dxa"/>
            <w:shd w:val="clear" w:color="auto" w:fill="auto"/>
          </w:tcPr>
          <w:p w14:paraId="066B6E86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hint="cs"/>
                <w:sz w:val="26"/>
                <w:szCs w:val="26"/>
                <w:cs/>
              </w:rPr>
              <w:t>ประมาณการหนี้สินการรับประกันสินค้า</w:t>
            </w:r>
          </w:p>
        </w:tc>
        <w:tc>
          <w:tcPr>
            <w:tcW w:w="236" w:type="dxa"/>
          </w:tcPr>
          <w:p w14:paraId="627BCE90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42B059E2" w14:textId="481F8DB2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2,128</w:t>
            </w:r>
          </w:p>
        </w:tc>
        <w:tc>
          <w:tcPr>
            <w:tcW w:w="236" w:type="dxa"/>
            <w:vAlign w:val="bottom"/>
          </w:tcPr>
          <w:p w14:paraId="0274F857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5C67CEC9" w14:textId="21AF8B5E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236" w:type="dxa"/>
            <w:vAlign w:val="bottom"/>
          </w:tcPr>
          <w:p w14:paraId="1574E32B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03BB38D" w14:textId="403FACD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4D63F446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0E9F0949" w14:textId="0696B6E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</w:rPr>
              <w:t>2,649</w:t>
            </w:r>
          </w:p>
        </w:tc>
      </w:tr>
      <w:tr w:rsidR="00BD0A78" w:rsidRPr="004D0A56" w14:paraId="033A19A8" w14:textId="77777777" w:rsidTr="00BD0A78">
        <w:tc>
          <w:tcPr>
            <w:tcW w:w="3600" w:type="dxa"/>
            <w:shd w:val="clear" w:color="auto" w:fill="auto"/>
          </w:tcPr>
          <w:p w14:paraId="0F14209B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hint="cs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36" w:type="dxa"/>
          </w:tcPr>
          <w:p w14:paraId="1233A1DE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61D58708" w14:textId="50FFFFDE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3,866</w:t>
            </w:r>
          </w:p>
        </w:tc>
        <w:tc>
          <w:tcPr>
            <w:tcW w:w="236" w:type="dxa"/>
            <w:vAlign w:val="bottom"/>
          </w:tcPr>
          <w:p w14:paraId="57AA1F63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3482FEDE" w14:textId="7E4B8599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(45)</w:t>
            </w:r>
          </w:p>
        </w:tc>
        <w:tc>
          <w:tcPr>
            <w:tcW w:w="236" w:type="dxa"/>
            <w:vAlign w:val="bottom"/>
          </w:tcPr>
          <w:p w14:paraId="207865B0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5E1DF03" w14:textId="65D685B3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05355A46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6AD4DD49" w14:textId="5EF37204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</w:rPr>
              <w:t>3,821</w:t>
            </w:r>
          </w:p>
        </w:tc>
      </w:tr>
      <w:tr w:rsidR="00BD0A78" w:rsidRPr="00763A01" w14:paraId="36121E71" w14:textId="77777777" w:rsidTr="00BD0A78">
        <w:tc>
          <w:tcPr>
            <w:tcW w:w="3600" w:type="dxa"/>
            <w:shd w:val="clear" w:color="auto" w:fill="auto"/>
          </w:tcPr>
          <w:p w14:paraId="1DD5A768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8841108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6D8E27FC" w14:textId="2898FB4B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0A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23,931</w:t>
            </w:r>
          </w:p>
        </w:tc>
        <w:tc>
          <w:tcPr>
            <w:tcW w:w="236" w:type="dxa"/>
            <w:vAlign w:val="bottom"/>
          </w:tcPr>
          <w:p w14:paraId="01A0E4B7" w14:textId="77777777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2DED4" w14:textId="1CE86549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0A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(1,750)</w:t>
            </w:r>
          </w:p>
        </w:tc>
        <w:tc>
          <w:tcPr>
            <w:tcW w:w="236" w:type="dxa"/>
            <w:vAlign w:val="bottom"/>
          </w:tcPr>
          <w:p w14:paraId="15DB3426" w14:textId="77777777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C5F93" w14:textId="716229E8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0A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799B4A5A" w14:textId="77777777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5804CE0" w14:textId="45300E59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0A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22,181</w:t>
            </w:r>
          </w:p>
        </w:tc>
      </w:tr>
      <w:tr w:rsidR="00BD0A78" w:rsidRPr="004D0A56" w14:paraId="1493700A" w14:textId="77777777" w:rsidTr="00BD0A78">
        <w:tc>
          <w:tcPr>
            <w:tcW w:w="3600" w:type="dxa"/>
            <w:shd w:val="clear" w:color="auto" w:fill="auto"/>
          </w:tcPr>
          <w:p w14:paraId="7026B28F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9D0C2A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7EE8769A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71AFFDC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21D675F6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B782C71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0C4DCF3C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2013DEA8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35518CCD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A78" w:rsidRPr="004D0A56" w14:paraId="73EE78DD" w14:textId="77777777" w:rsidTr="00BD0A78">
        <w:tc>
          <w:tcPr>
            <w:tcW w:w="3600" w:type="dxa"/>
            <w:shd w:val="clear" w:color="auto" w:fill="auto"/>
          </w:tcPr>
          <w:p w14:paraId="773DE1C2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1C0ABD2D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</w:tcPr>
          <w:p w14:paraId="630817D3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86E77F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A6BD7E9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647119D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3F7B7333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7DFF4A15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5CA10AC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A78" w:rsidRPr="004D0A56" w14:paraId="32A99918" w14:textId="77777777" w:rsidTr="00BD0A78">
        <w:tc>
          <w:tcPr>
            <w:tcW w:w="3600" w:type="dxa"/>
            <w:shd w:val="clear" w:color="auto" w:fill="auto"/>
          </w:tcPr>
          <w:p w14:paraId="1E9FA315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6D402C93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1FAFC56" w14:textId="0170B7C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(5,357)</w:t>
            </w:r>
          </w:p>
        </w:tc>
        <w:tc>
          <w:tcPr>
            <w:tcW w:w="236" w:type="dxa"/>
            <w:vAlign w:val="bottom"/>
          </w:tcPr>
          <w:p w14:paraId="24AF4FAD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49070EB" w14:textId="53EF947A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4,882</w:t>
            </w:r>
          </w:p>
        </w:tc>
        <w:tc>
          <w:tcPr>
            <w:tcW w:w="236" w:type="dxa"/>
            <w:vAlign w:val="bottom"/>
          </w:tcPr>
          <w:p w14:paraId="6448D5BD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93CA2ED" w14:textId="291FE0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06435430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001731A" w14:textId="5FA347AB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(475)</w:t>
            </w:r>
          </w:p>
        </w:tc>
      </w:tr>
      <w:tr w:rsidR="00BD0A78" w:rsidRPr="00763A01" w14:paraId="5B954F83" w14:textId="77777777" w:rsidTr="00BD0A78">
        <w:tc>
          <w:tcPr>
            <w:tcW w:w="3600" w:type="dxa"/>
            <w:shd w:val="clear" w:color="auto" w:fill="auto"/>
          </w:tcPr>
          <w:p w14:paraId="2F62EFBB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0193B3C0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385EC" w14:textId="6E6D5F9C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0A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(5,357)</w:t>
            </w:r>
          </w:p>
        </w:tc>
        <w:tc>
          <w:tcPr>
            <w:tcW w:w="236" w:type="dxa"/>
            <w:vAlign w:val="bottom"/>
          </w:tcPr>
          <w:p w14:paraId="771578E9" w14:textId="77777777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C879C" w14:textId="6E15D530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0A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4,882</w:t>
            </w:r>
          </w:p>
        </w:tc>
        <w:tc>
          <w:tcPr>
            <w:tcW w:w="236" w:type="dxa"/>
            <w:vAlign w:val="bottom"/>
          </w:tcPr>
          <w:p w14:paraId="7A7B1867" w14:textId="77777777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4121D" w14:textId="56A08753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0A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1D17D58D" w14:textId="77777777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85518" w14:textId="16015513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0A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(475)</w:t>
            </w:r>
          </w:p>
        </w:tc>
      </w:tr>
      <w:tr w:rsidR="00BD0A78" w:rsidRPr="00763A01" w14:paraId="3C468728" w14:textId="77777777" w:rsidTr="00BD0A78">
        <w:tc>
          <w:tcPr>
            <w:tcW w:w="3600" w:type="dxa"/>
            <w:shd w:val="clear" w:color="auto" w:fill="auto"/>
          </w:tcPr>
          <w:p w14:paraId="0A182D9C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C9A650E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vAlign w:val="bottom"/>
          </w:tcPr>
          <w:p w14:paraId="2A23AA72" w14:textId="77777777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54EA185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24973772" w14:textId="77777777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836D8DE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vAlign w:val="bottom"/>
          </w:tcPr>
          <w:p w14:paraId="4B2AAF4A" w14:textId="77777777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3F938047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18ACE7D5" w14:textId="77777777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A78" w:rsidRPr="00763A01" w14:paraId="3FECB6BB" w14:textId="77777777" w:rsidTr="00BD0A78">
        <w:tc>
          <w:tcPr>
            <w:tcW w:w="3600" w:type="dxa"/>
            <w:shd w:val="clear" w:color="auto" w:fill="auto"/>
          </w:tcPr>
          <w:p w14:paraId="78BBECE2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5C7B94C2" w14:textId="77777777" w:rsidR="00BD0A78" w:rsidRPr="00CE324B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0C06BDA8" w14:textId="4CE3ACD4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0A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18,574</w:t>
            </w:r>
          </w:p>
        </w:tc>
        <w:tc>
          <w:tcPr>
            <w:tcW w:w="236" w:type="dxa"/>
            <w:vAlign w:val="bottom"/>
          </w:tcPr>
          <w:p w14:paraId="79A68E13" w14:textId="77777777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5A56A03" w14:textId="38CEE712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0A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3,132</w:t>
            </w:r>
          </w:p>
        </w:tc>
        <w:tc>
          <w:tcPr>
            <w:tcW w:w="236" w:type="dxa"/>
            <w:vAlign w:val="bottom"/>
          </w:tcPr>
          <w:p w14:paraId="35E0B95A" w14:textId="712EA56D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09337762" w14:textId="258D424E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2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0A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16779B3C" w14:textId="77777777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058AFBDB" w14:textId="4C29673C" w:rsidR="00BD0A78" w:rsidRPr="00BD0A78" w:rsidRDefault="00BD0A78" w:rsidP="00BD0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D0A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21,706</w:t>
            </w:r>
          </w:p>
        </w:tc>
      </w:tr>
    </w:tbl>
    <w:p w14:paraId="46C31621" w14:textId="18F9F9DB" w:rsidR="00BD0A78" w:rsidRDefault="00BD0A7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48F2F743" w14:textId="7DC803F8" w:rsidR="00873BBE" w:rsidRDefault="00873BB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91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114"/>
        <w:gridCol w:w="243"/>
        <w:gridCol w:w="1170"/>
        <w:gridCol w:w="236"/>
        <w:gridCol w:w="1161"/>
        <w:gridCol w:w="236"/>
        <w:gridCol w:w="1171"/>
      </w:tblGrid>
      <w:tr w:rsidR="00BD0A78" w:rsidRPr="00623946" w14:paraId="729A481B" w14:textId="77777777" w:rsidTr="00D506F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1B8F3086" w14:textId="77777777" w:rsidR="00BD0A78" w:rsidRPr="00CE324B" w:rsidRDefault="00BD0A78" w:rsidP="00D506F1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F45566D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021173F6" w14:textId="316C9DEB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="004041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D0A78" w:rsidRPr="00623946" w14:paraId="09614181" w14:textId="77777777" w:rsidTr="00D506F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23CD264E" w14:textId="77777777" w:rsidR="00BD0A78" w:rsidRPr="00CE324B" w:rsidRDefault="00BD0A78" w:rsidP="00D506F1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0433782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7DB54067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D74A8E1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14:paraId="6F7F8425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Pr="00CE324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E32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(รายจ่าย) </w:t>
            </w:r>
            <w:r w:rsidRPr="00CE324B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CE32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09FD796E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C281959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BD0A78" w:rsidRPr="00623946" w14:paraId="5B02157B" w14:textId="77777777" w:rsidTr="00D506F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731AA0FE" w14:textId="77777777" w:rsidR="00BD0A78" w:rsidRPr="00CE324B" w:rsidRDefault="00BD0A78" w:rsidP="00D506F1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  <w:p w14:paraId="5F9F13C7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CE324B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74C69B85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0249428B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4F8A8079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243" w:type="dxa"/>
          </w:tcPr>
          <w:p w14:paraId="0F6F81B9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D03F91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72381B5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1833C30A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กำไรขาดทุนเบ็ดเสร็จอื่น </w:t>
            </w:r>
          </w:p>
        </w:tc>
        <w:tc>
          <w:tcPr>
            <w:tcW w:w="236" w:type="dxa"/>
            <w:vAlign w:val="bottom"/>
          </w:tcPr>
          <w:p w14:paraId="14CE18A6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1944CC1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15167A5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D0A78" w:rsidRPr="00623946" w14:paraId="167510EF" w14:textId="77777777" w:rsidTr="00D506F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79FF094A" w14:textId="77777777" w:rsidR="00BD0A78" w:rsidRPr="00CE324B" w:rsidRDefault="00BD0A78" w:rsidP="00D506F1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8145484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4EFB36E0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CE324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</w:t>
            </w:r>
            <w:r w:rsidRPr="00CE324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นบาท)</w:t>
            </w:r>
          </w:p>
        </w:tc>
      </w:tr>
      <w:tr w:rsidR="00BD0A78" w:rsidRPr="00623946" w14:paraId="21AC9C9C" w14:textId="77777777" w:rsidTr="00D506F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24176755" w14:textId="10A93C78" w:rsidR="00BD0A78" w:rsidRPr="00CE324B" w:rsidRDefault="00E0563B" w:rsidP="00D506F1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E0563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30E3FECC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35B2A68F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BD0A78" w:rsidRPr="004D0A56" w14:paraId="5B39796D" w14:textId="77777777" w:rsidTr="00D506F1">
        <w:tc>
          <w:tcPr>
            <w:tcW w:w="3600" w:type="dxa"/>
            <w:shd w:val="clear" w:color="auto" w:fill="auto"/>
          </w:tcPr>
          <w:p w14:paraId="7600CC48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17A9EE87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D307AFF" w14:textId="1D99D63A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7EB6D30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C8C1A7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B9D6D8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2973F8A2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16225C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29311683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D0A78" w:rsidRPr="004D0A56" w14:paraId="215781E6" w14:textId="77777777" w:rsidTr="00D506F1">
        <w:tc>
          <w:tcPr>
            <w:tcW w:w="3600" w:type="dxa"/>
            <w:shd w:val="clear" w:color="auto" w:fill="auto"/>
          </w:tcPr>
          <w:p w14:paraId="46F442A2" w14:textId="048EC489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CE324B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236" w:type="dxa"/>
          </w:tcPr>
          <w:p w14:paraId="23AD1A3E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D48AC0" w14:textId="36AC32BB" w:rsidR="00BD0A78" w:rsidRPr="00CE324B" w:rsidRDefault="004041C4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11,896</w:t>
            </w:r>
          </w:p>
        </w:tc>
        <w:tc>
          <w:tcPr>
            <w:tcW w:w="243" w:type="dxa"/>
            <w:vAlign w:val="bottom"/>
          </w:tcPr>
          <w:p w14:paraId="6EDBB380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8227D6" w14:textId="7B757E64" w:rsidR="00BD0A78" w:rsidRPr="00CE324B" w:rsidRDefault="001D3E07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2,30</w:t>
            </w:r>
            <w:r w:rsidR="002412E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vAlign w:val="bottom"/>
          </w:tcPr>
          <w:p w14:paraId="053F4424" w14:textId="77777777" w:rsidR="00BD0A78" w:rsidRPr="00CE324B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6725D53E" w14:textId="6F8F313E" w:rsidR="00BD0A78" w:rsidRPr="0064659A" w:rsidRDefault="00BE0ED2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465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72A642" w14:textId="77777777" w:rsidR="00BD0A78" w:rsidRPr="0064659A" w:rsidRDefault="00BD0A78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660F9B0" w14:textId="270F251F" w:rsidR="00BD0A78" w:rsidRPr="0064659A" w:rsidRDefault="00BE0ED2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4659A">
              <w:rPr>
                <w:rFonts w:asciiTheme="majorBidi" w:hAnsiTheme="majorBidi" w:cstheme="majorBidi"/>
                <w:sz w:val="26"/>
                <w:szCs w:val="26"/>
              </w:rPr>
              <w:t>14,20</w:t>
            </w:r>
            <w:r w:rsidR="002412E1" w:rsidRPr="0064659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4659A" w:rsidRPr="004D0A56" w14:paraId="714FEAE1" w14:textId="77777777" w:rsidTr="00D506F1">
        <w:tc>
          <w:tcPr>
            <w:tcW w:w="3600" w:type="dxa"/>
            <w:shd w:val="clear" w:color="auto" w:fill="auto"/>
          </w:tcPr>
          <w:p w14:paraId="45F8CCE2" w14:textId="3EB9CCE8" w:rsidR="0064659A" w:rsidRPr="00CE324B" w:rsidRDefault="0064659A" w:rsidP="0064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36" w:type="dxa"/>
          </w:tcPr>
          <w:p w14:paraId="74D8C6C0" w14:textId="77777777" w:rsidR="0064659A" w:rsidRPr="00CE324B" w:rsidRDefault="0064659A" w:rsidP="0064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B4DACFC" w14:textId="328BF498" w:rsidR="0064659A" w:rsidRDefault="0064659A" w:rsidP="0064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1,880</w:t>
            </w:r>
          </w:p>
        </w:tc>
        <w:tc>
          <w:tcPr>
            <w:tcW w:w="243" w:type="dxa"/>
            <w:vAlign w:val="bottom"/>
          </w:tcPr>
          <w:p w14:paraId="2DF2157E" w14:textId="77777777" w:rsidR="0064659A" w:rsidRPr="00CE324B" w:rsidRDefault="0064659A" w:rsidP="0064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2F435D" w14:textId="3E332F7B" w:rsidR="0064659A" w:rsidRDefault="0064659A" w:rsidP="0064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(69)</w:t>
            </w:r>
          </w:p>
        </w:tc>
        <w:tc>
          <w:tcPr>
            <w:tcW w:w="236" w:type="dxa"/>
            <w:vAlign w:val="bottom"/>
          </w:tcPr>
          <w:p w14:paraId="1F38104B" w14:textId="77777777" w:rsidR="0064659A" w:rsidRPr="00CE324B" w:rsidRDefault="0064659A" w:rsidP="0064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44D5C7FD" w14:textId="4CB1475E" w:rsidR="0064659A" w:rsidRPr="0064659A" w:rsidRDefault="0064659A" w:rsidP="0064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661E55" w14:textId="77777777" w:rsidR="0064659A" w:rsidRPr="0064659A" w:rsidRDefault="0064659A" w:rsidP="0064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60A69285" w14:textId="480BB824" w:rsidR="0064659A" w:rsidRPr="0064659A" w:rsidRDefault="0064659A" w:rsidP="0064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4659A">
              <w:rPr>
                <w:rFonts w:asciiTheme="majorBidi" w:hAnsiTheme="majorBidi" w:cstheme="majorBidi"/>
                <w:sz w:val="26"/>
                <w:szCs w:val="26"/>
              </w:rPr>
              <w:t>1,811</w:t>
            </w:r>
          </w:p>
        </w:tc>
      </w:tr>
      <w:tr w:rsidR="0064659A" w:rsidRPr="004D0A56" w14:paraId="527730E5" w14:textId="77777777" w:rsidTr="00D506F1">
        <w:tc>
          <w:tcPr>
            <w:tcW w:w="3600" w:type="dxa"/>
            <w:shd w:val="clear" w:color="auto" w:fill="auto"/>
          </w:tcPr>
          <w:p w14:paraId="6DD81334" w14:textId="777703C9" w:rsidR="0064659A" w:rsidRPr="00CE324B" w:rsidRDefault="0064659A" w:rsidP="0064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1565A25C" w14:textId="77777777" w:rsidR="0064659A" w:rsidRPr="00CE324B" w:rsidRDefault="0064659A" w:rsidP="0064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7126F9F" w14:textId="2BD925E4" w:rsidR="0064659A" w:rsidRDefault="0064659A" w:rsidP="0064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43" w:type="dxa"/>
            <w:vAlign w:val="bottom"/>
          </w:tcPr>
          <w:p w14:paraId="19511C8D" w14:textId="77777777" w:rsidR="0064659A" w:rsidRPr="00CE324B" w:rsidRDefault="0064659A" w:rsidP="0064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C11561" w14:textId="448F56A6" w:rsidR="0064659A" w:rsidRDefault="0064659A" w:rsidP="00372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5E0102" w14:textId="77777777" w:rsidR="0064659A" w:rsidRPr="00CE324B" w:rsidRDefault="0064659A" w:rsidP="0064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22596A3E" w14:textId="49FBE855" w:rsidR="0064659A" w:rsidRDefault="0064659A" w:rsidP="0064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4D8F0F" w14:textId="77777777" w:rsidR="0064659A" w:rsidRPr="00CE324B" w:rsidRDefault="0064659A" w:rsidP="0064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97617AD" w14:textId="600CF066" w:rsidR="0064659A" w:rsidRPr="0064659A" w:rsidRDefault="0064659A" w:rsidP="00646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4659A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860857" w:rsidRPr="004D0A56" w14:paraId="6D9FDA4E" w14:textId="77777777" w:rsidTr="00D506F1">
        <w:tc>
          <w:tcPr>
            <w:tcW w:w="3600" w:type="dxa"/>
            <w:shd w:val="clear" w:color="auto" w:fill="auto"/>
          </w:tcPr>
          <w:p w14:paraId="66904753" w14:textId="38AEC450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236" w:type="dxa"/>
          </w:tcPr>
          <w:p w14:paraId="480D3296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D5A92DD" w14:textId="23AE0283" w:rsidR="00860857" w:rsidRDefault="00860857" w:rsidP="00372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56C0F11D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2EED4A7" w14:textId="65A32013" w:rsidR="00860857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36" w:type="dxa"/>
            <w:vAlign w:val="bottom"/>
          </w:tcPr>
          <w:p w14:paraId="5F60F2D1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25502833" w14:textId="3E12537E" w:rsidR="00860857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22F210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AAD18DE" w14:textId="6019D366" w:rsidR="00860857" w:rsidRPr="0064659A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860857" w:rsidRPr="004D0A56" w14:paraId="238C1D99" w14:textId="77777777" w:rsidTr="00D506F1">
        <w:tc>
          <w:tcPr>
            <w:tcW w:w="3600" w:type="dxa"/>
            <w:shd w:val="clear" w:color="auto" w:fill="auto"/>
          </w:tcPr>
          <w:p w14:paraId="056C8E3D" w14:textId="54A1D792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hint="cs"/>
                <w:sz w:val="26"/>
                <w:szCs w:val="26"/>
                <w:cs/>
              </w:rPr>
              <w:t>ประมาณการหนี้สินการรับประกันสินค้า</w:t>
            </w:r>
          </w:p>
        </w:tc>
        <w:tc>
          <w:tcPr>
            <w:tcW w:w="236" w:type="dxa"/>
          </w:tcPr>
          <w:p w14:paraId="30996B8A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8BF5B83" w14:textId="457D67F2" w:rsidR="00860857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1,835</w:t>
            </w:r>
          </w:p>
        </w:tc>
        <w:tc>
          <w:tcPr>
            <w:tcW w:w="243" w:type="dxa"/>
            <w:vAlign w:val="bottom"/>
          </w:tcPr>
          <w:p w14:paraId="302663EB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D3F21B" w14:textId="77098FF1" w:rsidR="00860857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1,670</w:t>
            </w:r>
          </w:p>
        </w:tc>
        <w:tc>
          <w:tcPr>
            <w:tcW w:w="236" w:type="dxa"/>
            <w:vAlign w:val="bottom"/>
          </w:tcPr>
          <w:p w14:paraId="1CFBD771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484D788" w14:textId="44E4195F" w:rsidR="00860857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4D28D6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66248EEE" w14:textId="7DAE1F0F" w:rsidR="00860857" w:rsidRPr="0064659A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4659A">
              <w:rPr>
                <w:rFonts w:asciiTheme="majorBidi" w:hAnsiTheme="majorBidi" w:cstheme="majorBidi"/>
                <w:sz w:val="26"/>
                <w:szCs w:val="26"/>
              </w:rPr>
              <w:t>3,505</w:t>
            </w:r>
          </w:p>
        </w:tc>
      </w:tr>
      <w:tr w:rsidR="00860857" w:rsidRPr="004D0A56" w14:paraId="10D04FEB" w14:textId="77777777" w:rsidTr="00D506F1">
        <w:tc>
          <w:tcPr>
            <w:tcW w:w="3600" w:type="dxa"/>
            <w:shd w:val="clear" w:color="auto" w:fill="auto"/>
          </w:tcPr>
          <w:p w14:paraId="0C684EA9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hint="cs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36" w:type="dxa"/>
          </w:tcPr>
          <w:p w14:paraId="189E5980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DDC4E82" w14:textId="6FE3BAD9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3,725</w:t>
            </w:r>
          </w:p>
        </w:tc>
        <w:tc>
          <w:tcPr>
            <w:tcW w:w="243" w:type="dxa"/>
            <w:vAlign w:val="bottom"/>
          </w:tcPr>
          <w:p w14:paraId="57BC7DE2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362AD4" w14:textId="40884B70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36" w:type="dxa"/>
            <w:vAlign w:val="bottom"/>
          </w:tcPr>
          <w:p w14:paraId="3A15FE27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8C3F0D0" w14:textId="217E24BC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(514)</w:t>
            </w:r>
          </w:p>
        </w:tc>
        <w:tc>
          <w:tcPr>
            <w:tcW w:w="236" w:type="dxa"/>
            <w:vAlign w:val="bottom"/>
          </w:tcPr>
          <w:p w14:paraId="0FFA42D1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0EE20B18" w14:textId="21AFC7C2" w:rsidR="00860857" w:rsidRPr="0064659A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4659A">
              <w:rPr>
                <w:rFonts w:asciiTheme="majorBidi" w:hAnsiTheme="majorBidi" w:cstheme="majorBidi"/>
                <w:sz w:val="26"/>
                <w:szCs w:val="26"/>
              </w:rPr>
              <w:t>3,285</w:t>
            </w:r>
          </w:p>
        </w:tc>
      </w:tr>
      <w:tr w:rsidR="00860857" w:rsidRPr="00763A01" w14:paraId="7DCB7D4D" w14:textId="77777777" w:rsidTr="00D506F1">
        <w:tc>
          <w:tcPr>
            <w:tcW w:w="3600" w:type="dxa"/>
            <w:shd w:val="clear" w:color="auto" w:fill="auto"/>
          </w:tcPr>
          <w:p w14:paraId="36284D79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330EA4E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69999E3" w14:textId="3D72A4D2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19,394</w:t>
            </w:r>
          </w:p>
        </w:tc>
        <w:tc>
          <w:tcPr>
            <w:tcW w:w="243" w:type="dxa"/>
            <w:vAlign w:val="bottom"/>
          </w:tcPr>
          <w:p w14:paraId="0DB1745B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98732" w14:textId="54965A39" w:rsidR="00860857" w:rsidRPr="004041C4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4,984</w:t>
            </w:r>
          </w:p>
        </w:tc>
        <w:tc>
          <w:tcPr>
            <w:tcW w:w="236" w:type="dxa"/>
            <w:vAlign w:val="bottom"/>
          </w:tcPr>
          <w:p w14:paraId="2D547596" w14:textId="77777777" w:rsidR="00860857" w:rsidRPr="00BD0A78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FCF0A" w14:textId="6180AAD7" w:rsidR="00860857" w:rsidRPr="00BE0ED2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E0E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(514)</w:t>
            </w:r>
          </w:p>
        </w:tc>
        <w:tc>
          <w:tcPr>
            <w:tcW w:w="236" w:type="dxa"/>
            <w:vAlign w:val="bottom"/>
          </w:tcPr>
          <w:p w14:paraId="71267A69" w14:textId="77777777" w:rsidR="00860857" w:rsidRPr="00BD0A78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30ECB" w14:textId="3B2410F7" w:rsidR="00860857" w:rsidRPr="0064659A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65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9163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6465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,864</w:t>
            </w:r>
          </w:p>
        </w:tc>
      </w:tr>
      <w:tr w:rsidR="00860857" w:rsidRPr="004D0A56" w14:paraId="5668D3D0" w14:textId="77777777" w:rsidTr="00D506F1">
        <w:tc>
          <w:tcPr>
            <w:tcW w:w="3600" w:type="dxa"/>
            <w:shd w:val="clear" w:color="auto" w:fill="auto"/>
          </w:tcPr>
          <w:p w14:paraId="0292E10C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D03664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69C37A89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B40D34F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0F722A3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F8B61C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676F236A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AE9225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1D2959DA" w14:textId="77777777" w:rsidR="00860857" w:rsidRPr="0064659A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0857" w:rsidRPr="004D0A56" w14:paraId="7BEEEEF0" w14:textId="77777777" w:rsidTr="00D506F1">
        <w:tc>
          <w:tcPr>
            <w:tcW w:w="3600" w:type="dxa"/>
            <w:shd w:val="clear" w:color="auto" w:fill="auto"/>
          </w:tcPr>
          <w:p w14:paraId="0E92C7AE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30030E04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03D84F3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3221B6B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82BA1A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82A64B1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6D65ADB2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C565DF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5FE1FE8A" w14:textId="77777777" w:rsidR="00860857" w:rsidRPr="0064659A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0857" w:rsidRPr="004D0A56" w14:paraId="03522A40" w14:textId="77777777" w:rsidTr="00D506F1">
        <w:tc>
          <w:tcPr>
            <w:tcW w:w="3600" w:type="dxa"/>
            <w:shd w:val="clear" w:color="auto" w:fill="auto"/>
          </w:tcPr>
          <w:p w14:paraId="1851623A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05321A6C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E2C626B" w14:textId="058FA2D3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(454)</w:t>
            </w:r>
          </w:p>
        </w:tc>
        <w:tc>
          <w:tcPr>
            <w:tcW w:w="243" w:type="dxa"/>
            <w:vAlign w:val="bottom"/>
          </w:tcPr>
          <w:p w14:paraId="37C8A420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4D1FD7" w14:textId="6D5408B0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777</w:t>
            </w:r>
          </w:p>
        </w:tc>
        <w:tc>
          <w:tcPr>
            <w:tcW w:w="236" w:type="dxa"/>
            <w:vAlign w:val="bottom"/>
          </w:tcPr>
          <w:p w14:paraId="54CB4821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59B0FB4" w14:textId="00166C11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B62D93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FFF61A6" w14:textId="331A5D1C" w:rsidR="00860857" w:rsidRPr="0064659A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4659A">
              <w:rPr>
                <w:rFonts w:asciiTheme="majorBidi" w:hAnsiTheme="majorBidi" w:cstheme="majorBidi"/>
                <w:sz w:val="26"/>
                <w:szCs w:val="26"/>
              </w:rPr>
              <w:t>323</w:t>
            </w:r>
          </w:p>
        </w:tc>
      </w:tr>
      <w:tr w:rsidR="00860857" w:rsidRPr="00763A01" w14:paraId="27C1E1F9" w14:textId="77777777" w:rsidTr="00D506F1">
        <w:tc>
          <w:tcPr>
            <w:tcW w:w="3600" w:type="dxa"/>
            <w:shd w:val="clear" w:color="auto" w:fill="auto"/>
          </w:tcPr>
          <w:p w14:paraId="022B7FFE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59D9E33B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F2280" w14:textId="07127533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(454)</w:t>
            </w:r>
          </w:p>
        </w:tc>
        <w:tc>
          <w:tcPr>
            <w:tcW w:w="243" w:type="dxa"/>
            <w:vAlign w:val="bottom"/>
          </w:tcPr>
          <w:p w14:paraId="6F0B530D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E0FA9" w14:textId="477A302B" w:rsidR="00860857" w:rsidRPr="00BD0A78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777</w:t>
            </w:r>
          </w:p>
        </w:tc>
        <w:tc>
          <w:tcPr>
            <w:tcW w:w="236" w:type="dxa"/>
            <w:vAlign w:val="bottom"/>
          </w:tcPr>
          <w:p w14:paraId="1F2B9CA4" w14:textId="77777777" w:rsidR="00860857" w:rsidRPr="00BD0A78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4F5AD" w14:textId="773C738E" w:rsidR="00860857" w:rsidRPr="00BD0A78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F1CD3C" w14:textId="77777777" w:rsidR="00860857" w:rsidRPr="00BD0A78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B330A" w14:textId="48FED4AB" w:rsidR="00860857" w:rsidRPr="0064659A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65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323</w:t>
            </w:r>
          </w:p>
        </w:tc>
      </w:tr>
      <w:tr w:rsidR="00860857" w:rsidRPr="00763A01" w14:paraId="0D627BCB" w14:textId="77777777" w:rsidTr="00D506F1">
        <w:tc>
          <w:tcPr>
            <w:tcW w:w="3600" w:type="dxa"/>
            <w:shd w:val="clear" w:color="auto" w:fill="auto"/>
          </w:tcPr>
          <w:p w14:paraId="5406D10B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48E66B1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06066A06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3F1E13DD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FECDB26" w14:textId="77777777" w:rsidR="00860857" w:rsidRPr="00BD0A78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CA04727" w14:textId="77777777" w:rsidR="00860857" w:rsidRPr="00BD0A78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6BD670DE" w14:textId="77777777" w:rsidR="00860857" w:rsidRPr="00BD0A78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B4DC5A" w14:textId="77777777" w:rsidR="00860857" w:rsidRPr="00BD0A78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61762B28" w14:textId="77777777" w:rsidR="00860857" w:rsidRPr="00BD0A78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0857" w:rsidRPr="00763A01" w14:paraId="6203ED98" w14:textId="77777777" w:rsidTr="00D506F1">
        <w:tc>
          <w:tcPr>
            <w:tcW w:w="3600" w:type="dxa"/>
            <w:shd w:val="clear" w:color="auto" w:fill="auto"/>
          </w:tcPr>
          <w:p w14:paraId="1633E18E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5F60D103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203F446C" w14:textId="13CDC676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18,940</w:t>
            </w:r>
          </w:p>
        </w:tc>
        <w:tc>
          <w:tcPr>
            <w:tcW w:w="243" w:type="dxa"/>
            <w:vAlign w:val="bottom"/>
          </w:tcPr>
          <w:p w14:paraId="36309F07" w14:textId="77777777" w:rsidR="00860857" w:rsidRPr="00CE324B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251A770" w14:textId="2F718834" w:rsidR="00860857" w:rsidRPr="00BD0A78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5,761</w:t>
            </w:r>
          </w:p>
        </w:tc>
        <w:tc>
          <w:tcPr>
            <w:tcW w:w="236" w:type="dxa"/>
            <w:vAlign w:val="bottom"/>
          </w:tcPr>
          <w:p w14:paraId="119129A4" w14:textId="77777777" w:rsidR="00860857" w:rsidRPr="00BD0A78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8F723AB" w14:textId="0F861813" w:rsidR="00860857" w:rsidRPr="00BD0A78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0E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(514)</w:t>
            </w:r>
          </w:p>
        </w:tc>
        <w:tc>
          <w:tcPr>
            <w:tcW w:w="236" w:type="dxa"/>
            <w:vAlign w:val="bottom"/>
          </w:tcPr>
          <w:p w14:paraId="0C200C40" w14:textId="77777777" w:rsidR="00860857" w:rsidRPr="00BD0A78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44829E69" w14:textId="08A221C0" w:rsidR="00860857" w:rsidRPr="00BD0A78" w:rsidRDefault="00860857" w:rsidP="0086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9163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,187</w:t>
            </w:r>
          </w:p>
        </w:tc>
      </w:tr>
    </w:tbl>
    <w:p w14:paraId="5C8DF505" w14:textId="115D2B6F" w:rsidR="00BE579B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6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114"/>
        <w:gridCol w:w="243"/>
        <w:gridCol w:w="1170"/>
        <w:gridCol w:w="236"/>
        <w:gridCol w:w="1161"/>
        <w:gridCol w:w="236"/>
        <w:gridCol w:w="1171"/>
      </w:tblGrid>
      <w:tr w:rsidR="004041C4" w:rsidRPr="00CE324B" w14:paraId="0B42822B" w14:textId="77777777" w:rsidTr="00D506F1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743FB90E" w14:textId="4E2A29E6" w:rsidR="004041C4" w:rsidRPr="00CE324B" w:rsidRDefault="00E0563B" w:rsidP="00D506F1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E0563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lang w:val="en-US" w:bidi="th-TH"/>
              </w:rPr>
              <w:t>256</w:t>
            </w:r>
            <w:r w:rsidR="004041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BAB56FB" w14:textId="77777777" w:rsidR="004041C4" w:rsidRPr="00CE324B" w:rsidRDefault="004041C4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31" w:type="dxa"/>
            <w:gridSpan w:val="7"/>
          </w:tcPr>
          <w:p w14:paraId="0734AFA2" w14:textId="77777777" w:rsidR="004041C4" w:rsidRPr="00CE324B" w:rsidRDefault="004041C4" w:rsidP="00D50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BE0ED2" w:rsidRPr="00CE324B" w14:paraId="52B407BE" w14:textId="77777777" w:rsidTr="00D506F1">
        <w:tc>
          <w:tcPr>
            <w:tcW w:w="3600" w:type="dxa"/>
            <w:shd w:val="clear" w:color="auto" w:fill="auto"/>
          </w:tcPr>
          <w:p w14:paraId="11885476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CE324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361CE61E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DB4F008" w14:textId="28076E35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169224B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558AB5" w14:textId="1BE47FCC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B73E83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3DE5EBA0" w14:textId="363EA248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8D3044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B818410" w14:textId="709F9C5D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0ED2" w:rsidRPr="00CE324B" w14:paraId="2635219B" w14:textId="77777777" w:rsidTr="00D506F1">
        <w:tc>
          <w:tcPr>
            <w:tcW w:w="3600" w:type="dxa"/>
            <w:shd w:val="clear" w:color="auto" w:fill="auto"/>
          </w:tcPr>
          <w:p w14:paraId="5F99EB20" w14:textId="741667D3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CE324B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236" w:type="dxa"/>
          </w:tcPr>
          <w:p w14:paraId="2EDE0211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6021F0B" w14:textId="60B1C42F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10,683</w:t>
            </w:r>
          </w:p>
        </w:tc>
        <w:tc>
          <w:tcPr>
            <w:tcW w:w="243" w:type="dxa"/>
            <w:vAlign w:val="bottom"/>
          </w:tcPr>
          <w:p w14:paraId="6A6DACCE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8B4370" w14:textId="395B1D8A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1,213</w:t>
            </w:r>
          </w:p>
        </w:tc>
        <w:tc>
          <w:tcPr>
            <w:tcW w:w="236" w:type="dxa"/>
            <w:vAlign w:val="bottom"/>
          </w:tcPr>
          <w:p w14:paraId="55A6E90B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F471E2A" w14:textId="1E3D13E6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5D22EC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E11A6B5" w14:textId="4B6B2B0C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11,896</w:t>
            </w:r>
          </w:p>
        </w:tc>
      </w:tr>
      <w:tr w:rsidR="00BE0ED2" w:rsidRPr="00CE324B" w14:paraId="2301AA25" w14:textId="77777777" w:rsidTr="00D506F1">
        <w:tc>
          <w:tcPr>
            <w:tcW w:w="3600" w:type="dxa"/>
            <w:shd w:val="clear" w:color="auto" w:fill="auto"/>
          </w:tcPr>
          <w:p w14:paraId="5F570575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36" w:type="dxa"/>
          </w:tcPr>
          <w:p w14:paraId="287944A7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F4B8AC4" w14:textId="5E2E7BF4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1,188</w:t>
            </w:r>
          </w:p>
        </w:tc>
        <w:tc>
          <w:tcPr>
            <w:tcW w:w="243" w:type="dxa"/>
            <w:vAlign w:val="bottom"/>
          </w:tcPr>
          <w:p w14:paraId="201761B7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0C5B29" w14:textId="4FAAC94D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692</w:t>
            </w:r>
          </w:p>
        </w:tc>
        <w:tc>
          <w:tcPr>
            <w:tcW w:w="236" w:type="dxa"/>
            <w:vAlign w:val="bottom"/>
          </w:tcPr>
          <w:p w14:paraId="4111F7C8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695B7CDC" w14:textId="28312D9B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D1EF84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1DE94DD" w14:textId="695F5B13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1,880</w:t>
            </w:r>
          </w:p>
        </w:tc>
      </w:tr>
      <w:tr w:rsidR="00BE0ED2" w:rsidRPr="00CE324B" w14:paraId="30C8627D" w14:textId="77777777" w:rsidTr="00D506F1">
        <w:tc>
          <w:tcPr>
            <w:tcW w:w="3600" w:type="dxa"/>
            <w:shd w:val="clear" w:color="auto" w:fill="auto"/>
          </w:tcPr>
          <w:p w14:paraId="11E90857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236" w:type="dxa"/>
          </w:tcPr>
          <w:p w14:paraId="33F19C3E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703B78F" w14:textId="5686F39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2,364</w:t>
            </w:r>
          </w:p>
        </w:tc>
        <w:tc>
          <w:tcPr>
            <w:tcW w:w="243" w:type="dxa"/>
            <w:vAlign w:val="bottom"/>
          </w:tcPr>
          <w:p w14:paraId="44A5DC44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FFE516" w14:textId="623D1564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(2,364)</w:t>
            </w:r>
          </w:p>
        </w:tc>
        <w:tc>
          <w:tcPr>
            <w:tcW w:w="236" w:type="dxa"/>
            <w:vAlign w:val="bottom"/>
          </w:tcPr>
          <w:p w14:paraId="5904424D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13705E7D" w14:textId="01AF5EFE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E5A512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7CFA7E33" w14:textId="0A35E171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E0ED2" w:rsidRPr="00CE324B" w14:paraId="4750059D" w14:textId="77777777" w:rsidTr="00D506F1">
        <w:tc>
          <w:tcPr>
            <w:tcW w:w="3600" w:type="dxa"/>
            <w:shd w:val="clear" w:color="auto" w:fill="auto"/>
          </w:tcPr>
          <w:p w14:paraId="127727E9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236" w:type="dxa"/>
          </w:tcPr>
          <w:p w14:paraId="0042C89A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165CD7" w14:textId="1ADA04EB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43" w:type="dxa"/>
            <w:vAlign w:val="bottom"/>
          </w:tcPr>
          <w:p w14:paraId="7DF473FA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123E2D" w14:textId="5C6A9716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E7FDAB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72FB613C" w14:textId="4E20B5F2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0CE2C04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707B5A9C" w14:textId="501650FD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</w:tr>
      <w:tr w:rsidR="00BE0ED2" w:rsidRPr="00CE324B" w14:paraId="0EE32178" w14:textId="77777777" w:rsidTr="00D506F1">
        <w:tc>
          <w:tcPr>
            <w:tcW w:w="3600" w:type="dxa"/>
            <w:shd w:val="clear" w:color="auto" w:fill="auto"/>
          </w:tcPr>
          <w:p w14:paraId="63F42416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hint="cs"/>
                <w:sz w:val="26"/>
                <w:szCs w:val="26"/>
                <w:cs/>
              </w:rPr>
              <w:t>ประมาณการหนี้สินการรับประกันสินค้า</w:t>
            </w:r>
          </w:p>
        </w:tc>
        <w:tc>
          <w:tcPr>
            <w:tcW w:w="236" w:type="dxa"/>
          </w:tcPr>
          <w:p w14:paraId="281947D8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CE5F9DD" w14:textId="3EEF983E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2,991</w:t>
            </w:r>
          </w:p>
        </w:tc>
        <w:tc>
          <w:tcPr>
            <w:tcW w:w="243" w:type="dxa"/>
            <w:vAlign w:val="bottom"/>
          </w:tcPr>
          <w:p w14:paraId="4DAF8FAA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275AAD" w14:textId="08B051A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(1,156)</w:t>
            </w:r>
          </w:p>
        </w:tc>
        <w:tc>
          <w:tcPr>
            <w:tcW w:w="236" w:type="dxa"/>
            <w:vAlign w:val="bottom"/>
          </w:tcPr>
          <w:p w14:paraId="77CE8A97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49A7CAB3" w14:textId="6F391FF3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181B01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8D0D75F" w14:textId="7D8B9486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1,835</w:t>
            </w:r>
          </w:p>
        </w:tc>
      </w:tr>
      <w:tr w:rsidR="00BE0ED2" w:rsidRPr="00CE324B" w14:paraId="5D234063" w14:textId="77777777" w:rsidTr="00D506F1">
        <w:tc>
          <w:tcPr>
            <w:tcW w:w="3600" w:type="dxa"/>
            <w:shd w:val="clear" w:color="auto" w:fill="auto"/>
          </w:tcPr>
          <w:p w14:paraId="3A87B6C9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hint="cs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36" w:type="dxa"/>
          </w:tcPr>
          <w:p w14:paraId="037C0DB9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927175F" w14:textId="1D085824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2,127</w:t>
            </w:r>
          </w:p>
        </w:tc>
        <w:tc>
          <w:tcPr>
            <w:tcW w:w="243" w:type="dxa"/>
            <w:vAlign w:val="bottom"/>
          </w:tcPr>
          <w:p w14:paraId="7BB874F2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6B5528" w14:textId="642A1B0B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1,598</w:t>
            </w:r>
          </w:p>
        </w:tc>
        <w:tc>
          <w:tcPr>
            <w:tcW w:w="236" w:type="dxa"/>
            <w:vAlign w:val="bottom"/>
          </w:tcPr>
          <w:p w14:paraId="26AED971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1CD88BE9" w14:textId="3E5C572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A7C248A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7929321" w14:textId="77884B0E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3,725</w:t>
            </w:r>
          </w:p>
        </w:tc>
      </w:tr>
      <w:tr w:rsidR="00BE0ED2" w:rsidRPr="00BD0A78" w14:paraId="04CEFC36" w14:textId="77777777" w:rsidTr="00D506F1">
        <w:tc>
          <w:tcPr>
            <w:tcW w:w="3600" w:type="dxa"/>
            <w:shd w:val="clear" w:color="auto" w:fill="auto"/>
          </w:tcPr>
          <w:p w14:paraId="2C6A0948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7AF2D789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1438E71" w14:textId="416D0CAA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19,411</w:t>
            </w:r>
          </w:p>
        </w:tc>
        <w:tc>
          <w:tcPr>
            <w:tcW w:w="243" w:type="dxa"/>
            <w:vAlign w:val="bottom"/>
          </w:tcPr>
          <w:p w14:paraId="27BC5FA4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ADE136" w14:textId="0DC747C9" w:rsidR="00BE0ED2" w:rsidRPr="00A21CCE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1C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(17)</w:t>
            </w:r>
          </w:p>
        </w:tc>
        <w:tc>
          <w:tcPr>
            <w:tcW w:w="236" w:type="dxa"/>
            <w:vAlign w:val="bottom"/>
          </w:tcPr>
          <w:p w14:paraId="29A584CC" w14:textId="77777777" w:rsidR="00BE0ED2" w:rsidRPr="00BD0A78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45815" w14:textId="3ADAEE06" w:rsidR="00BE0ED2" w:rsidRPr="00BD0A78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13F808" w14:textId="77777777" w:rsidR="00BE0ED2" w:rsidRPr="00BD0A78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51F1756" w14:textId="71AEC9E6" w:rsidR="00BE0ED2" w:rsidRPr="00BD0A78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19,394</w:t>
            </w:r>
          </w:p>
        </w:tc>
      </w:tr>
      <w:tr w:rsidR="00BE0ED2" w:rsidRPr="00CE324B" w14:paraId="424DA409" w14:textId="77777777" w:rsidTr="00D506F1">
        <w:tc>
          <w:tcPr>
            <w:tcW w:w="3600" w:type="dxa"/>
            <w:shd w:val="clear" w:color="auto" w:fill="auto"/>
          </w:tcPr>
          <w:p w14:paraId="13AE5F6A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8F170A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3739095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437E7593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5717340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5F38D6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7C145ABB" w14:textId="61B7400A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E9B4D7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27CB6E27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0ED2" w:rsidRPr="00CE324B" w14:paraId="5685AC55" w14:textId="77777777" w:rsidTr="00D506F1">
        <w:tc>
          <w:tcPr>
            <w:tcW w:w="3600" w:type="dxa"/>
            <w:shd w:val="clear" w:color="auto" w:fill="auto"/>
          </w:tcPr>
          <w:p w14:paraId="379ACD41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48C1043D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CC78E5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246AFC6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D21CD0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3A84842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09E8C6A6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198A66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8DF3874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0ED2" w:rsidRPr="00CE324B" w14:paraId="39BD1427" w14:textId="77777777" w:rsidTr="00D506F1">
        <w:tc>
          <w:tcPr>
            <w:tcW w:w="3600" w:type="dxa"/>
            <w:shd w:val="clear" w:color="auto" w:fill="auto"/>
          </w:tcPr>
          <w:p w14:paraId="61310BD3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319F7A6A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4E280967" w14:textId="474CCEB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(5,340)</w:t>
            </w:r>
          </w:p>
        </w:tc>
        <w:tc>
          <w:tcPr>
            <w:tcW w:w="243" w:type="dxa"/>
            <w:vAlign w:val="bottom"/>
          </w:tcPr>
          <w:p w14:paraId="70FD8689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1F38F8" w14:textId="0C95D8FA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4,886</w:t>
            </w:r>
          </w:p>
        </w:tc>
        <w:tc>
          <w:tcPr>
            <w:tcW w:w="236" w:type="dxa"/>
            <w:vAlign w:val="bottom"/>
          </w:tcPr>
          <w:p w14:paraId="4DD95E08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26F92DE0" w14:textId="57F0D77C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61C377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19484F3" w14:textId="59847E54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(454)</w:t>
            </w:r>
          </w:p>
        </w:tc>
      </w:tr>
      <w:tr w:rsidR="00BE0ED2" w:rsidRPr="00BD0A78" w14:paraId="7A923D55" w14:textId="77777777" w:rsidTr="00D506F1">
        <w:tc>
          <w:tcPr>
            <w:tcW w:w="3600" w:type="dxa"/>
            <w:shd w:val="clear" w:color="auto" w:fill="auto"/>
          </w:tcPr>
          <w:p w14:paraId="25BAE6A6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0E2F4261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22F12" w14:textId="17004F55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(5,340)</w:t>
            </w:r>
          </w:p>
        </w:tc>
        <w:tc>
          <w:tcPr>
            <w:tcW w:w="243" w:type="dxa"/>
            <w:vAlign w:val="bottom"/>
          </w:tcPr>
          <w:p w14:paraId="42A4A958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16CB6" w14:textId="7E65B0D0" w:rsidR="00BE0ED2" w:rsidRPr="00BD0A78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4,886</w:t>
            </w:r>
          </w:p>
        </w:tc>
        <w:tc>
          <w:tcPr>
            <w:tcW w:w="236" w:type="dxa"/>
            <w:vAlign w:val="bottom"/>
          </w:tcPr>
          <w:p w14:paraId="4BB4507E" w14:textId="77777777" w:rsidR="00BE0ED2" w:rsidRPr="00BD0A78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0CB76" w14:textId="4D879054" w:rsidR="00BE0ED2" w:rsidRPr="00BD0A78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B0A57F7" w14:textId="77777777" w:rsidR="00BE0ED2" w:rsidRPr="00BD0A78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D805E" w14:textId="4AEF4D6F" w:rsidR="00BE0ED2" w:rsidRPr="00BD0A78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(454)</w:t>
            </w:r>
          </w:p>
        </w:tc>
      </w:tr>
      <w:tr w:rsidR="00BE0ED2" w:rsidRPr="00BD0A78" w14:paraId="1F87843B" w14:textId="77777777" w:rsidTr="00D506F1">
        <w:tc>
          <w:tcPr>
            <w:tcW w:w="3600" w:type="dxa"/>
            <w:shd w:val="clear" w:color="auto" w:fill="auto"/>
          </w:tcPr>
          <w:p w14:paraId="5747E601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C4FA594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16900A37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2EE4A5BD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4B721A0" w14:textId="77777777" w:rsidR="00BE0ED2" w:rsidRPr="00BD0A78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91A20F" w14:textId="77777777" w:rsidR="00BE0ED2" w:rsidRPr="00BD0A78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7E02F65B" w14:textId="77777777" w:rsidR="00BE0ED2" w:rsidRPr="00BD0A78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2B20A40" w14:textId="77777777" w:rsidR="00BE0ED2" w:rsidRPr="00BD0A78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13402992" w14:textId="77777777" w:rsidR="00BE0ED2" w:rsidRPr="00BD0A78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0ED2" w:rsidRPr="00BD0A78" w14:paraId="0F1628FF" w14:textId="77777777" w:rsidTr="00D506F1">
        <w:tc>
          <w:tcPr>
            <w:tcW w:w="3600" w:type="dxa"/>
            <w:shd w:val="clear" w:color="auto" w:fill="auto"/>
          </w:tcPr>
          <w:p w14:paraId="2CE89C22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E324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72BA8FE0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7A2E882C" w14:textId="4EF43B85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14,071</w:t>
            </w:r>
          </w:p>
        </w:tc>
        <w:tc>
          <w:tcPr>
            <w:tcW w:w="243" w:type="dxa"/>
            <w:vAlign w:val="bottom"/>
          </w:tcPr>
          <w:p w14:paraId="662AED4E" w14:textId="77777777" w:rsidR="00BE0ED2" w:rsidRPr="00CE324B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7DEA3C7" w14:textId="215465F6" w:rsidR="00BE0ED2" w:rsidRPr="00BD0A78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4,869</w:t>
            </w:r>
          </w:p>
        </w:tc>
        <w:tc>
          <w:tcPr>
            <w:tcW w:w="236" w:type="dxa"/>
            <w:vAlign w:val="bottom"/>
          </w:tcPr>
          <w:p w14:paraId="533DC5FC" w14:textId="77777777" w:rsidR="00BE0ED2" w:rsidRPr="00BD0A78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3E13356" w14:textId="64B8D003" w:rsidR="00BE0ED2" w:rsidRPr="00BD0A78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17B1519" w14:textId="77777777" w:rsidR="00BE0ED2" w:rsidRPr="00BD0A78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340" w:lineRule="exac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19E55C64" w14:textId="597A6AE6" w:rsidR="00BE0ED2" w:rsidRPr="00BD0A78" w:rsidRDefault="00BE0ED2" w:rsidP="00BE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40" w:lineRule="exact"/>
              <w:ind w:left="-108"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18,940</w:t>
            </w:r>
          </w:p>
        </w:tc>
      </w:tr>
    </w:tbl>
    <w:p w14:paraId="3E580EBA" w14:textId="2C04A1BA" w:rsidR="00BE579B" w:rsidRDefault="00BE579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48BD34FC" w14:textId="26E4F28F" w:rsidR="001D0604" w:rsidRDefault="001D060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567C985" w14:textId="21A502AB" w:rsidR="00575C32" w:rsidRPr="007410CB" w:rsidRDefault="00575C3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410CB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E5682B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7410CB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410CB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</w:t>
      </w:r>
      <w:r w:rsidR="006E49EB">
        <w:rPr>
          <w:rFonts w:asciiTheme="majorBidi" w:hAnsiTheme="majorBidi" w:cstheme="majorBidi" w:hint="cs"/>
          <w:b/>
          <w:bCs/>
          <w:sz w:val="30"/>
          <w:szCs w:val="30"/>
          <w:cs/>
        </w:rPr>
        <w:t>งาน</w:t>
      </w:r>
      <w:r w:rsidRPr="007410CB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14:paraId="66A34A03" w14:textId="468E720B" w:rsidR="00E027A2" w:rsidRDefault="00E027A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410CB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1217240A" w14:textId="01FFF9C3" w:rsidR="00EB06B7" w:rsidRDefault="00EB06B7" w:rsidP="00EB06B7">
      <w:pPr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9539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88073DE" w14:textId="77777777" w:rsidR="00EB06B7" w:rsidRDefault="00EB06B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7EE78D3" w14:textId="36DC6421" w:rsidR="00EB06B7" w:rsidRPr="00EB06B7" w:rsidRDefault="00EB06B7" w:rsidP="00222166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B06B7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การรับรู้รายได้</w:t>
      </w:r>
    </w:p>
    <w:p w14:paraId="0430B65B" w14:textId="625B98AC" w:rsidR="00EB06B7" w:rsidRDefault="00EB06B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C97A67A" w14:textId="425B3CB7" w:rsidR="00EB06B7" w:rsidRPr="00823B74" w:rsidRDefault="00EB06B7" w:rsidP="00EB06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06B7">
        <w:rPr>
          <w:rFonts w:asciiTheme="majorBidi" w:hAnsiTheme="majorBidi" w:cstheme="majorBidi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และบริษัท</w:t>
      </w:r>
      <w:r w:rsidRPr="00EB06B7">
        <w:rPr>
          <w:rFonts w:asciiTheme="majorBidi" w:hAnsiTheme="majorBidi" w:cstheme="majorBidi"/>
          <w:spacing w:val="-4"/>
          <w:sz w:val="30"/>
          <w:szCs w:val="30"/>
          <w:cs/>
        </w:rPr>
        <w:t>คาด</w:t>
      </w:r>
      <w:r w:rsidRPr="00E56955">
        <w:rPr>
          <w:rFonts w:asciiTheme="majorBidi" w:hAnsiTheme="majorBidi" w:cstheme="majorBidi"/>
          <w:sz w:val="30"/>
          <w:szCs w:val="30"/>
          <w:cs/>
        </w:rPr>
        <w:t xml:space="preserve">ว่าจะมีสิทธิได้รับซึ่งไม่รวมจำนวนเงินที่เก็บแทนบุคคลที่สาม </w:t>
      </w:r>
      <w:r>
        <w:rPr>
          <w:rFonts w:asciiTheme="majorBidi" w:hAnsiTheme="majorBidi" w:cstheme="majorBidi" w:hint="cs"/>
          <w:sz w:val="30"/>
          <w:szCs w:val="30"/>
          <w:cs/>
        </w:rPr>
        <w:t>รายได้ที่รับรู้ไม่รวม</w:t>
      </w:r>
      <w:r w:rsidRPr="00E56955">
        <w:rPr>
          <w:rFonts w:asciiTheme="majorBidi" w:hAnsiTheme="majorBidi" w:cstheme="majorBidi"/>
          <w:sz w:val="30"/>
          <w:szCs w:val="30"/>
          <w:cs/>
        </w:rPr>
        <w:t>ภาษีมูลค่าเพิ่มและแสดงสุทธิจากส่วนลดการค้า</w:t>
      </w:r>
    </w:p>
    <w:p w14:paraId="40DA6D63" w14:textId="77777777" w:rsidR="00EB06B7" w:rsidRPr="00B5391E" w:rsidRDefault="00EB06B7" w:rsidP="00EB06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</w:p>
    <w:p w14:paraId="25D4DCE7" w14:textId="7840335A" w:rsidR="00EB06B7" w:rsidRPr="00D635E4" w:rsidRDefault="00EB06B7" w:rsidP="00EB06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6955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ณ วันที่มี</w:t>
      </w:r>
      <w:r w:rsidRPr="00E56955">
        <w:rPr>
          <w:rFonts w:asciiTheme="majorBidi" w:hAnsiTheme="majorBidi" w:cstheme="majorBidi"/>
          <w:sz w:val="30"/>
          <w:szCs w:val="30"/>
          <w:cs/>
        </w:rPr>
        <w:t>การส่งมอบสินค้าให้กับลูกค้า</w:t>
      </w:r>
      <w:r w:rsidRPr="00EE33F0">
        <w:rPr>
          <w:rFonts w:asciiTheme="majorBidi" w:hAnsiTheme="majorBidi" w:cstheme="majorBidi"/>
          <w:sz w:val="30"/>
          <w:szCs w:val="30"/>
        </w:rPr>
        <w:t xml:space="preserve"> </w:t>
      </w:r>
      <w:r w:rsidRPr="00E56955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การขาย</w:t>
      </w:r>
      <w:r w:rsidRPr="00E56955">
        <w:rPr>
          <w:rFonts w:asciiTheme="majorBidi" w:hAnsiTheme="majorBidi" w:cstheme="majorBidi"/>
          <w:sz w:val="30"/>
          <w:szCs w:val="30"/>
          <w:cs/>
        </w:rPr>
        <w:t xml:space="preserve">ที่ให้สิทธิลูกค้าในการคืนสินค้า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 ทำการประมาณการการรับคืนสินค้า</w:t>
      </w:r>
      <w:r w:rsidR="00C44F60">
        <w:rPr>
          <w:rFonts w:asciiTheme="majorBidi" w:hAnsiTheme="majorBidi" w:cstheme="majorBidi" w:hint="cs"/>
          <w:sz w:val="30"/>
          <w:szCs w:val="30"/>
          <w:cs/>
        </w:rPr>
        <w:t>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รับรู้สินค้าที่คาดว่าจะได้รับคืนเป็นสินค้าคงเหลือ</w:t>
      </w:r>
    </w:p>
    <w:p w14:paraId="572BAAEF" w14:textId="385666CA" w:rsidR="00C44F60" w:rsidRDefault="00C44F6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6BFC7BF" w14:textId="77777777" w:rsidR="00B36500" w:rsidRPr="003C36B6" w:rsidRDefault="00B36500" w:rsidP="00B36500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36B6">
        <w:rPr>
          <w:rFonts w:asciiTheme="majorBidi" w:hAnsiTheme="majorBidi" w:cstheme="majorBidi" w:hint="cs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65E9A32" w14:textId="77777777" w:rsidR="00B36500" w:rsidRDefault="00B36500" w:rsidP="00B36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64E1F4A" w14:textId="77777777" w:rsidR="00B36500" w:rsidRDefault="00B36500" w:rsidP="00B36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4799116" w14:textId="77777777" w:rsidR="00B36500" w:rsidRPr="007410CB" w:rsidRDefault="00B3650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215B4928" w14:textId="77777777" w:rsidR="00E027A2" w:rsidRPr="007410CB" w:rsidRDefault="00E027A2" w:rsidP="0034430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7410CB">
        <w:rPr>
          <w:rFonts w:ascii="Angsana New" w:hAnsi="Angsana New" w:hint="cs"/>
          <w:sz w:val="30"/>
          <w:szCs w:val="30"/>
          <w:cs/>
        </w:rPr>
        <w:t>กลุ่ม</w:t>
      </w:r>
      <w:r w:rsidRPr="007410CB">
        <w:rPr>
          <w:rFonts w:ascii="Angsana New" w:hAnsi="Angsana New"/>
          <w:sz w:val="30"/>
          <w:szCs w:val="30"/>
          <w:cs/>
        </w:rPr>
        <w:t xml:space="preserve">บริษัทจัดโครงสร้างองค์กรเป็นหน่วยธุรกิจตามช่องทางการจัดจำหน่ายและการบริการให้สินเชื่อ โดยการนำเสนอข้อมูลทางการเงินจำแนกตามส่วนงานได้นำเสนอตามประเภทการขาย อย่างไรก็ตามไม่มีการนำข้อมูลทางการเงินจำแนกตามส่วนงานของการบริการให้สินเชื่อ เนื่องจากส่วนงานดังกล่าว มีรายได้และผลการดำเนินงานในจำนวนที่ไม่เป็นสาระสำคัญ </w:t>
      </w:r>
    </w:p>
    <w:p w14:paraId="461244DE" w14:textId="77777777" w:rsidR="00E027A2" w:rsidRPr="007410CB" w:rsidRDefault="00E027A2" w:rsidP="00344305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45E8E179" w14:textId="71B02EB6" w:rsidR="00E027A2" w:rsidRDefault="00E027A2" w:rsidP="007410CB">
      <w:pPr>
        <w:tabs>
          <w:tab w:val="clear" w:pos="454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410CB">
        <w:rPr>
          <w:rFonts w:ascii="Angsana New" w:hAnsi="Angsana New" w:hint="cs"/>
          <w:sz w:val="30"/>
          <w:szCs w:val="30"/>
          <w:cs/>
        </w:rPr>
        <w:t>กลุ่มบริษัทและบริษัทดำเนินธุรกิจในเขตภูมิศาสตร์ส่วนใหญ่ คือ 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 ซึ่งจังหวะเวลาของการรับรู้รายได้จากการขายสดและขายเชื่อ และขายตามสัญญาเช่าซื้อส่วนใหญ่ เป็นรายได้ที่รับรู้ ณ เวลาใดเวลาหนึ่ง</w:t>
      </w:r>
    </w:p>
    <w:p w14:paraId="0EFCF009" w14:textId="2FAAC436" w:rsidR="00956E60" w:rsidRDefault="00956E60" w:rsidP="007410CB">
      <w:pPr>
        <w:tabs>
          <w:tab w:val="clear" w:pos="454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5362AED" w14:textId="4A19A1BC" w:rsidR="001D0604" w:rsidRDefault="001D0604" w:rsidP="007410CB">
      <w:pPr>
        <w:tabs>
          <w:tab w:val="clear" w:pos="454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545E88C1" w14:textId="49B13DB0" w:rsidR="001D0604" w:rsidRDefault="001D0604" w:rsidP="007410CB">
      <w:pPr>
        <w:tabs>
          <w:tab w:val="clear" w:pos="454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F986028" w14:textId="03ADA27F" w:rsidR="001D0604" w:rsidRDefault="001D0604" w:rsidP="007410CB">
      <w:pPr>
        <w:tabs>
          <w:tab w:val="clear" w:pos="454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373F8BF3" w14:textId="77777777" w:rsidR="001D0604" w:rsidRDefault="001D0604" w:rsidP="007410CB">
      <w:pPr>
        <w:tabs>
          <w:tab w:val="clear" w:pos="454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700"/>
        <w:gridCol w:w="1111"/>
        <w:gridCol w:w="239"/>
        <w:gridCol w:w="1080"/>
        <w:gridCol w:w="270"/>
        <w:gridCol w:w="99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E027A2" w:rsidRPr="0079496B" w14:paraId="5B077508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F64AD75" w14:textId="77777777" w:rsidR="00E027A2" w:rsidRPr="0079496B" w:rsidRDefault="00E027A2" w:rsidP="00344305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F6738" w14:textId="77777777" w:rsidR="00E027A2" w:rsidRPr="0079496B" w:rsidRDefault="00E027A2" w:rsidP="00344305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027A2" w:rsidRPr="0079496B" w14:paraId="5F4DBBC2" w14:textId="77777777" w:rsidTr="00AF0CA2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8219BC2" w14:textId="77777777" w:rsidR="00E027A2" w:rsidRPr="0079496B" w:rsidRDefault="00E027A2" w:rsidP="00344305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4C6131E0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ขายตามสัญญา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47C33464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6BDCE40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9E32A2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2095256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AA86CC8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A620FB2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F0104BE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51FC822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027A2" w:rsidRPr="0079496B" w14:paraId="6094037F" w14:textId="77777777" w:rsidTr="00AF0CA2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428E19C" w14:textId="77777777" w:rsidR="00E027A2" w:rsidRPr="0079496B" w:rsidRDefault="00E027A2" w:rsidP="00344305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6F63F93B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95D4B49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B1E1D4A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และขายเชื่อ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567DB2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A20D906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932A055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63DBEF6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9D3B44B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9B85B50" w14:textId="77777777" w:rsidR="00E027A2" w:rsidRPr="0079496B" w:rsidRDefault="00E027A2" w:rsidP="00344305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027A2" w:rsidRPr="0079496B" w14:paraId="2CD1F135" w14:textId="77777777" w:rsidTr="007410CB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29570D82" w14:textId="77777777" w:rsidR="00E027A2" w:rsidRPr="0079496B" w:rsidRDefault="00E027A2" w:rsidP="00344305">
            <w:pPr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13"/>
            <w:tcBorders>
              <w:top w:val="nil"/>
              <w:left w:val="nil"/>
              <w:right w:val="nil"/>
            </w:tcBorders>
          </w:tcPr>
          <w:p w14:paraId="0BADFD0F" w14:textId="77777777" w:rsidR="00E027A2" w:rsidRPr="0079496B" w:rsidRDefault="00E027A2" w:rsidP="00344305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79496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E027A2" w:rsidRPr="0079496B" w14:paraId="02E8ABE9" w14:textId="77777777" w:rsidTr="007410CB">
        <w:trPr>
          <w:cantSplit/>
        </w:trPr>
        <w:tc>
          <w:tcPr>
            <w:tcW w:w="9090" w:type="dxa"/>
            <w:gridSpan w:val="14"/>
            <w:tcBorders>
              <w:top w:val="nil"/>
              <w:left w:val="nil"/>
              <w:right w:val="nil"/>
            </w:tcBorders>
          </w:tcPr>
          <w:p w14:paraId="0D1F400B" w14:textId="32EC85EA" w:rsidR="00E027A2" w:rsidRPr="0079496B" w:rsidRDefault="00E027A2" w:rsidP="00344305">
            <w:pPr>
              <w:ind w:left="-108" w:right="-7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7410C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5B664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</w:tr>
      <w:tr w:rsidR="00E027A2" w:rsidRPr="0079496B" w14:paraId="0558A4D3" w14:textId="77777777" w:rsidTr="00AF0CA2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7A8D1" w14:textId="77777777" w:rsidR="00E027A2" w:rsidRPr="0079496B" w:rsidRDefault="00E027A2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2DB422FC" w14:textId="34EA1FAE" w:rsidR="00E027A2" w:rsidRPr="0079496B" w:rsidRDefault="00E027A2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8" w:right="9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2AEEBD8" w14:textId="77777777" w:rsidR="00E027A2" w:rsidRPr="0079496B" w:rsidRDefault="00E027A2" w:rsidP="0034430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9AB68E" w14:textId="77777777" w:rsidR="00E027A2" w:rsidRPr="0079496B" w:rsidRDefault="00E027A2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5A2D71" w14:textId="77777777" w:rsidR="00E027A2" w:rsidRPr="0079496B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8E294F" w14:textId="77777777" w:rsidR="00E027A2" w:rsidRPr="0079496B" w:rsidRDefault="00E027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FD38CB3" w14:textId="77777777" w:rsidR="00E027A2" w:rsidRPr="0079496B" w:rsidRDefault="00E027A2" w:rsidP="0034430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C97011" w14:textId="77777777" w:rsidR="00E027A2" w:rsidRPr="0079496B" w:rsidRDefault="00E027A2" w:rsidP="00344305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D0920" w14:textId="77777777" w:rsidR="00E027A2" w:rsidRPr="0079496B" w:rsidRDefault="00E027A2" w:rsidP="00344305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B3FF5F" w14:textId="77777777" w:rsidR="00E027A2" w:rsidRPr="0079496B" w:rsidRDefault="00E027A2" w:rsidP="00344305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086210" w:rsidRPr="0079496B" w14:paraId="152E8C52" w14:textId="77777777" w:rsidTr="00AF0CA2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E6CE" w14:textId="77777777" w:rsidR="00086210" w:rsidRPr="00ED5CD4" w:rsidRDefault="00086210" w:rsidP="00222166">
            <w:pPr>
              <w:pStyle w:val="ListParagraph"/>
              <w:numPr>
                <w:ilvl w:val="0"/>
                <w:numId w:val="7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D5CD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1E3080" w14:textId="749061B2" w:rsidR="00086210" w:rsidRPr="00ED5CD4" w:rsidRDefault="006B1CBD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1,09</w:t>
            </w:r>
            <w:r w:rsidR="0064659A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</w:t>
            </w: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64659A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  <w:r w:rsidR="00ED5CD4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09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752CD" w14:textId="77777777" w:rsidR="00086210" w:rsidRPr="00ED5CD4" w:rsidRDefault="00086210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705411" w14:textId="1CA2DC8D" w:rsidR="00086210" w:rsidRPr="00ED5CD4" w:rsidRDefault="009163C6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319,414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608F6" w14:textId="77777777" w:rsidR="00086210" w:rsidRPr="00ED5CD4" w:rsidRDefault="00086210" w:rsidP="00344305">
            <w:pPr>
              <w:ind w:right="10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297B7" w14:textId="3924277B" w:rsidR="00086210" w:rsidRPr="00ED5CD4" w:rsidRDefault="00AF0CA2" w:rsidP="00344305">
            <w:pPr>
              <w:tabs>
                <w:tab w:val="decimal" w:pos="52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A312DB" w14:textId="77777777" w:rsidR="00086210" w:rsidRPr="00ED5CD4" w:rsidRDefault="00086210" w:rsidP="00344305">
            <w:pPr>
              <w:tabs>
                <w:tab w:val="decimal" w:pos="504"/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7516B" w14:textId="244FB689" w:rsidR="00086210" w:rsidRPr="00ED5CD4" w:rsidRDefault="00AF0CA2" w:rsidP="00344305">
            <w:pPr>
              <w:tabs>
                <w:tab w:val="decimal" w:pos="55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9B6B70" w14:textId="77777777" w:rsidR="00086210" w:rsidRPr="00ED5CD4" w:rsidRDefault="00086210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55AF1" w14:textId="3623307F" w:rsidR="00086210" w:rsidRPr="00ED5CD4" w:rsidRDefault="009163C6" w:rsidP="002A010A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1,411,523</w:t>
            </w:r>
          </w:p>
        </w:tc>
      </w:tr>
      <w:tr w:rsidR="00086210" w:rsidRPr="0079496B" w14:paraId="2A1F2BB6" w14:textId="77777777" w:rsidTr="00AF0CA2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9E52E" w14:textId="77777777" w:rsidR="00086210" w:rsidRPr="00ED5CD4" w:rsidRDefault="00086210" w:rsidP="00222166">
            <w:pPr>
              <w:pStyle w:val="ListParagraph"/>
              <w:numPr>
                <w:ilvl w:val="0"/>
                <w:numId w:val="7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D5CD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69E2D1" w14:textId="64A97888" w:rsidR="00086210" w:rsidRPr="00ED5CD4" w:rsidRDefault="00AF0CA2" w:rsidP="004555D4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  <w:r w:rsidR="0064659A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32</w:t>
            </w:r>
            <w:r w:rsidR="006B1CBD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64659A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978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F1BE2" w14:textId="77777777" w:rsidR="00086210" w:rsidRPr="00ED5CD4" w:rsidRDefault="00086210" w:rsidP="00344305">
            <w:pPr>
              <w:tabs>
                <w:tab w:val="decimal" w:pos="615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D6A2B" w14:textId="2E655F3E" w:rsidR="00086210" w:rsidRPr="00ED5CD4" w:rsidRDefault="00AF0C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159,091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ECEE4" w14:textId="77777777" w:rsidR="00086210" w:rsidRPr="00ED5CD4" w:rsidRDefault="00086210" w:rsidP="00344305">
            <w:pPr>
              <w:tabs>
                <w:tab w:val="decimal" w:pos="615"/>
              </w:tabs>
              <w:ind w:right="10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83AE16" w14:textId="48F97C63" w:rsidR="00086210" w:rsidRPr="00ED5CD4" w:rsidRDefault="00AF0CA2" w:rsidP="002A010A">
            <w:pPr>
              <w:tabs>
                <w:tab w:val="decimal" w:pos="52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A50BD" w14:textId="77777777" w:rsidR="00086210" w:rsidRPr="00ED5CD4" w:rsidRDefault="00086210" w:rsidP="00344305">
            <w:pPr>
              <w:tabs>
                <w:tab w:val="decimal" w:pos="504"/>
                <w:tab w:val="decimal" w:pos="615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B85F30" w14:textId="489FEA14" w:rsidR="00086210" w:rsidRPr="00ED5CD4" w:rsidRDefault="00AF0CA2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</w:t>
            </w:r>
            <w:r w:rsidR="0064659A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92</w:t>
            </w:r>
            <w:r w:rsidR="006B1CBD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64659A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069</w:t>
            </w: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C28B071" w14:textId="77777777" w:rsidR="00086210" w:rsidRPr="00ED5CD4" w:rsidRDefault="00086210" w:rsidP="00344305">
            <w:pPr>
              <w:tabs>
                <w:tab w:val="clear" w:pos="907"/>
                <w:tab w:val="decimal" w:pos="615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5D091" w14:textId="2A6675C7" w:rsidR="00086210" w:rsidRPr="00ED5CD4" w:rsidRDefault="00AF0CA2" w:rsidP="002A010A">
            <w:pPr>
              <w:tabs>
                <w:tab w:val="decimal" w:pos="55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E027A2" w:rsidRPr="0079496B" w14:paraId="697A7DE4" w14:textId="77777777" w:rsidTr="00AF0CA2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08DCA14A" w14:textId="77777777" w:rsidR="00E027A2" w:rsidRPr="00ED5CD4" w:rsidRDefault="00E027A2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ED5CD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441E4" w14:textId="77777777" w:rsidR="00E027A2" w:rsidRPr="00ED5CD4" w:rsidRDefault="00E027A2" w:rsidP="00344305">
            <w:pPr>
              <w:tabs>
                <w:tab w:val="decimal" w:pos="805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08F88" w14:textId="77777777" w:rsidR="00E027A2" w:rsidRPr="00ED5CD4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F4E17" w14:textId="77777777" w:rsidR="00E027A2" w:rsidRPr="00ED5CD4" w:rsidRDefault="00E027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3A198" w14:textId="77777777" w:rsidR="00E027A2" w:rsidRPr="00ED5CD4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B2ADF" w14:textId="1119772D" w:rsidR="00E027A2" w:rsidRPr="00ED5CD4" w:rsidRDefault="00E027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88101" w14:textId="77777777" w:rsidR="00E027A2" w:rsidRPr="00ED5CD4" w:rsidRDefault="00E027A2" w:rsidP="00344305">
            <w:pPr>
              <w:tabs>
                <w:tab w:val="decimal" w:pos="504"/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E39F4F4" w14:textId="77777777" w:rsidR="00E027A2" w:rsidRPr="00ED5CD4" w:rsidRDefault="00E027A2" w:rsidP="00344305">
            <w:pPr>
              <w:tabs>
                <w:tab w:val="decimal" w:pos="646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0771C92" w14:textId="77777777" w:rsidR="00E027A2" w:rsidRPr="00ED5CD4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FBE0C" w14:textId="77777777" w:rsidR="00E027A2" w:rsidRPr="00ED5CD4" w:rsidRDefault="00E027A2" w:rsidP="00344305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E027A2" w:rsidRPr="0079496B" w14:paraId="09D6CC3D" w14:textId="77777777" w:rsidTr="00AF0CA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B3C8220" w14:textId="77777777" w:rsidR="00E027A2" w:rsidRPr="00ED5CD4" w:rsidRDefault="00E027A2" w:rsidP="00222166">
            <w:pPr>
              <w:pStyle w:val="ListParagraph"/>
              <w:numPr>
                <w:ilvl w:val="0"/>
                <w:numId w:val="7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D5CD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8C77C" w14:textId="3EAFA4BB" w:rsidR="00E027A2" w:rsidRPr="00ED5CD4" w:rsidRDefault="00AF0C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cs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23</w:t>
            </w:r>
            <w:r w:rsidR="00176AA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</w:t>
            </w:r>
            <w:r w:rsidR="006B1CBD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176AAF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190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9D34A" w14:textId="77777777" w:rsidR="00E027A2" w:rsidRPr="00ED5CD4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B7F73" w14:textId="04A4C40E" w:rsidR="00E027A2" w:rsidRPr="00ED5CD4" w:rsidRDefault="00AF0CA2" w:rsidP="00344305">
            <w:pPr>
              <w:tabs>
                <w:tab w:val="decimal" w:pos="589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50FC8" w14:textId="77777777" w:rsidR="00E027A2" w:rsidRPr="00ED5CD4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B3D8D" w14:textId="34761307" w:rsidR="00E027A2" w:rsidRPr="00ED5CD4" w:rsidRDefault="00AF0C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</w:t>
            </w:r>
            <w:r w:rsidR="00176AAF">
              <w:rPr>
                <w:rFonts w:asciiTheme="majorBidi" w:eastAsia="SimSun" w:hAnsiTheme="majorBidi" w:cstheme="majorBidi" w:hint="cs"/>
                <w:sz w:val="26"/>
                <w:szCs w:val="26"/>
                <w:cs/>
                <w:lang w:eastAsia="zh-CN"/>
              </w:rPr>
              <w:t>7</w:t>
            </w: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176AAF">
              <w:rPr>
                <w:rFonts w:asciiTheme="majorBidi" w:eastAsia="SimSun" w:hAnsiTheme="majorBidi" w:cstheme="majorBidi" w:hint="cs"/>
                <w:sz w:val="26"/>
                <w:szCs w:val="26"/>
                <w:cs/>
                <w:lang w:eastAsia="zh-CN"/>
              </w:rPr>
              <w:t>773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6546E7" w14:textId="77777777" w:rsidR="00E027A2" w:rsidRPr="00ED5CD4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DEF5A" w14:textId="78AB12A7" w:rsidR="00E027A2" w:rsidRPr="00ED5CD4" w:rsidRDefault="00AF0CA2" w:rsidP="00344305">
            <w:pPr>
              <w:tabs>
                <w:tab w:val="decimal" w:pos="646"/>
              </w:tabs>
              <w:ind w:right="38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B404AC" w14:textId="77777777" w:rsidR="00E027A2" w:rsidRPr="00ED5CD4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3FE13" w14:textId="53C58075" w:rsidR="00E027A2" w:rsidRPr="00ED5CD4" w:rsidRDefault="00AF0C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28</w:t>
            </w:r>
            <w:r w:rsidR="00ED5CD4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</w:t>
            </w:r>
            <w:r w:rsidR="006B1CBD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ED5CD4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963</w:t>
            </w:r>
          </w:p>
        </w:tc>
      </w:tr>
      <w:tr w:rsidR="00E027A2" w:rsidRPr="0079496B" w14:paraId="1E77D26E" w14:textId="77777777" w:rsidTr="00AF0CA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065EF85" w14:textId="77777777" w:rsidR="00E027A2" w:rsidRPr="00ED5CD4" w:rsidRDefault="00E027A2" w:rsidP="00222166">
            <w:pPr>
              <w:pStyle w:val="ListParagraph"/>
              <w:numPr>
                <w:ilvl w:val="0"/>
                <w:numId w:val="7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D5CD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1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26D00" w14:textId="52FBBBE0" w:rsidR="00E027A2" w:rsidRPr="00ED5CD4" w:rsidRDefault="0064659A" w:rsidP="004555D4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</w:t>
            </w:r>
            <w:r w:rsidR="006B1CBD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218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C6EDE" w14:textId="77777777" w:rsidR="00E027A2" w:rsidRPr="00ED5CD4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61AA3" w14:textId="7C3163BC" w:rsidR="00E027A2" w:rsidRPr="00ED5CD4" w:rsidRDefault="00AF0CA2" w:rsidP="00603552">
            <w:pPr>
              <w:tabs>
                <w:tab w:val="decimal" w:pos="589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8867B" w14:textId="77777777" w:rsidR="00E027A2" w:rsidRPr="00ED5CD4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BD70D" w14:textId="60CF4BBB" w:rsidR="00E027A2" w:rsidRPr="00ED5CD4" w:rsidRDefault="00AF0C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30,598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5FAAC" w14:textId="77777777" w:rsidR="00E027A2" w:rsidRPr="00ED5CD4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9E5001" w14:textId="374B9A53" w:rsidR="00E027A2" w:rsidRPr="00ED5CD4" w:rsidRDefault="00AF0CA2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(3</w:t>
            </w:r>
            <w:r w:rsidR="006B1CBD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2,</w:t>
            </w:r>
            <w:r w:rsidR="0064659A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816</w:t>
            </w: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0270D" w14:textId="77777777" w:rsidR="00E027A2" w:rsidRPr="00ED5CD4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7251F" w14:textId="2060A229" w:rsidR="00E027A2" w:rsidRPr="00ED5CD4" w:rsidRDefault="006B1CBD" w:rsidP="002A010A">
            <w:pPr>
              <w:tabs>
                <w:tab w:val="decimal" w:pos="55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E027A2" w:rsidRPr="0079496B" w14:paraId="5AD15F16" w14:textId="77777777" w:rsidTr="00AF0CA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5D09A54" w14:textId="77777777" w:rsidR="00E027A2" w:rsidRPr="00ED5CD4" w:rsidRDefault="00E027A2" w:rsidP="00344305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5CD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BD8216" w14:textId="03CAFB4A" w:rsidR="00E027A2" w:rsidRPr="00ED5CD4" w:rsidRDefault="00AF0CA2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1,46</w:t>
            </w:r>
            <w:r w:rsidR="00176AAF"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1</w:t>
            </w:r>
            <w:r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176AAF"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49</w:t>
            </w:r>
            <w:r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46813" w14:textId="77777777" w:rsidR="00E027A2" w:rsidRPr="00ED5CD4" w:rsidRDefault="00E027A2" w:rsidP="00344305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8971D4" w14:textId="4A97D71D" w:rsidR="00E027A2" w:rsidRPr="00ED5CD4" w:rsidRDefault="00CA1CC2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478,505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08C16" w14:textId="77777777" w:rsidR="00E027A2" w:rsidRPr="00ED5CD4" w:rsidRDefault="00E027A2" w:rsidP="00344305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6AF910" w14:textId="74058854" w:rsidR="00E027A2" w:rsidRPr="00ED5CD4" w:rsidRDefault="00AF0CA2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78,</w:t>
            </w:r>
            <w:r w:rsidR="00176AAF"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371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1C92E" w14:textId="77777777" w:rsidR="00E027A2" w:rsidRPr="00ED5CD4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EFD8E7" w14:textId="5EE5B308" w:rsidR="00E027A2" w:rsidRPr="00ED5CD4" w:rsidRDefault="00AF0CA2" w:rsidP="00344305">
            <w:pPr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(3</w:t>
            </w:r>
            <w:r w:rsidR="0064659A"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24</w:t>
            </w:r>
            <w:r w:rsidR="006B1CBD"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64659A"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885</w:t>
            </w:r>
            <w:r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10509" w14:textId="77777777" w:rsidR="00E027A2" w:rsidRPr="00ED5CD4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0B1280" w14:textId="61D43455" w:rsidR="00E027A2" w:rsidRPr="00ED5CD4" w:rsidRDefault="00CA1CC2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1,693,486</w:t>
            </w:r>
          </w:p>
        </w:tc>
      </w:tr>
      <w:tr w:rsidR="00E027A2" w:rsidRPr="007410CB" w14:paraId="5F8FEFDD" w14:textId="77777777" w:rsidTr="00AF0CA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D39BDBD" w14:textId="77777777" w:rsidR="00E027A2" w:rsidRPr="00ED5CD4" w:rsidRDefault="00E027A2" w:rsidP="00344305">
            <w:pPr>
              <w:ind w:left="-90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30D7F9" w14:textId="77777777" w:rsidR="00E027A2" w:rsidRPr="00ED5CD4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A3CE8" w14:textId="77777777" w:rsidR="00E027A2" w:rsidRPr="00ED5CD4" w:rsidRDefault="00E027A2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5F54C4" w14:textId="77777777" w:rsidR="00E027A2" w:rsidRPr="00ED5CD4" w:rsidRDefault="00E027A2" w:rsidP="00344305">
            <w:pPr>
              <w:tabs>
                <w:tab w:val="decimal" w:pos="805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3BDCA" w14:textId="77777777" w:rsidR="00E027A2" w:rsidRPr="00ED5CD4" w:rsidRDefault="00E027A2" w:rsidP="00344305">
            <w:pPr>
              <w:ind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D4DF60" w14:textId="77777777" w:rsidR="00E027A2" w:rsidRPr="00ED5CD4" w:rsidRDefault="00E027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8A3C6A" w14:textId="77777777" w:rsidR="00E027A2" w:rsidRPr="00ED5CD4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3CA6D8" w14:textId="77777777" w:rsidR="00E027A2" w:rsidRPr="00ED5CD4" w:rsidRDefault="00E027A2" w:rsidP="00344305">
            <w:pPr>
              <w:tabs>
                <w:tab w:val="decimal" w:pos="646"/>
              </w:tabs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97B5F" w14:textId="77777777" w:rsidR="00E027A2" w:rsidRPr="00ED5CD4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5EA941" w14:textId="77777777" w:rsidR="00E027A2" w:rsidRPr="00ED5CD4" w:rsidRDefault="00E027A2" w:rsidP="00344305">
            <w:pPr>
              <w:ind w:right="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E027A2" w:rsidRPr="0079496B" w14:paraId="4E804ED1" w14:textId="77777777" w:rsidTr="00AF0CA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FF1D58A" w14:textId="77777777" w:rsidR="00E027A2" w:rsidRPr="00ED5CD4" w:rsidRDefault="00E027A2" w:rsidP="00344305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D5CD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9EA51" w14:textId="3579A653" w:rsidR="00E027A2" w:rsidRPr="00ED5CD4" w:rsidRDefault="00AF0CA2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(449,349)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F27CE" w14:textId="77777777" w:rsidR="00E027A2" w:rsidRPr="00ED5CD4" w:rsidRDefault="00E027A2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6BF68" w14:textId="1BDB1EE7" w:rsidR="00E027A2" w:rsidRPr="00ED5CD4" w:rsidRDefault="00AF0CA2" w:rsidP="00344305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 w:rsidR="00CA1CC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195</w:t>
            </w: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CA1CC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265</w:t>
            </w: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9F41E" w14:textId="77777777" w:rsidR="00E027A2" w:rsidRPr="00ED5CD4" w:rsidRDefault="00E027A2" w:rsidP="00344305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6D5A0" w14:textId="4A87CBD5" w:rsidR="00E027A2" w:rsidRPr="00ED5CD4" w:rsidRDefault="00AF0CA2" w:rsidP="00344305">
            <w:pPr>
              <w:tabs>
                <w:tab w:val="decimal" w:pos="52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E33D7" w14:textId="77777777" w:rsidR="00E027A2" w:rsidRPr="00ED5CD4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79B57" w14:textId="75C2BB0A" w:rsidR="00E027A2" w:rsidRPr="00ED5CD4" w:rsidRDefault="00AF0CA2" w:rsidP="003E10EB">
            <w:pPr>
              <w:tabs>
                <w:tab w:val="clear" w:pos="680"/>
                <w:tab w:val="left" w:pos="762"/>
              </w:tabs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</w:t>
            </w:r>
            <w:r w:rsidR="006B1CBD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</w:t>
            </w:r>
            <w:r w:rsidR="0064659A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</w:t>
            </w:r>
            <w:r w:rsidR="006B1CBD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,9</w:t>
            </w:r>
            <w:r w:rsidR="00ED5CD4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36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F4972" w14:textId="77777777" w:rsidR="00E027A2" w:rsidRPr="00ED5CD4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18962" w14:textId="6450371F" w:rsidR="00E027A2" w:rsidRPr="00ED5CD4" w:rsidRDefault="00AF0CA2" w:rsidP="004555D4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(3</w:t>
            </w:r>
            <w:r w:rsidR="00CA1CC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45</w:t>
            </w:r>
            <w:r w:rsidR="006B1CBD"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CA1CC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678</w:t>
            </w:r>
            <w:r w:rsidRPr="00ED5CD4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E027A2" w:rsidRPr="0079496B" w14:paraId="39DA3324" w14:textId="77777777" w:rsidTr="00AF0CA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B5C7614" w14:textId="77777777" w:rsidR="00E027A2" w:rsidRPr="00ED5CD4" w:rsidRDefault="00E027A2" w:rsidP="00344305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5CD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2AA20E" w14:textId="505307F4" w:rsidR="00E027A2" w:rsidRPr="00ED5CD4" w:rsidRDefault="00AF0CA2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</w:t>
            </w:r>
            <w:r w:rsidR="006B1CBD"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01</w:t>
            </w:r>
            <w:r w:rsidR="00176AAF"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2</w:t>
            </w:r>
            <w:r w:rsidR="006B1CBD"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176AAF"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14</w:t>
            </w:r>
            <w:r w:rsidR="00ED5CD4"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79CD3" w14:textId="77777777" w:rsidR="00E027A2" w:rsidRPr="00ED5CD4" w:rsidRDefault="00E027A2" w:rsidP="00344305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6804CD" w14:textId="4E3DE8ED" w:rsidR="00E027A2" w:rsidRPr="00ED5CD4" w:rsidRDefault="00AF0CA2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28</w:t>
            </w:r>
            <w:r w:rsidR="00CA1CC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</w:t>
            </w:r>
            <w:r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CA1CC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CDE27" w14:textId="77777777" w:rsidR="00E027A2" w:rsidRPr="00ED5CD4" w:rsidRDefault="00E027A2" w:rsidP="00344305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33420D" w14:textId="23C7583C" w:rsidR="00E027A2" w:rsidRPr="00ED5CD4" w:rsidRDefault="00AF0CA2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78,</w:t>
            </w:r>
            <w:r w:rsidR="00176AAF">
              <w:rPr>
                <w:rFonts w:asciiTheme="majorBidi" w:eastAsia="SimSun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37</w:t>
            </w:r>
            <w:r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9DC4B" w14:textId="77777777" w:rsidR="00E027A2" w:rsidRPr="00ED5CD4" w:rsidRDefault="00E027A2" w:rsidP="00344305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04EE7A" w14:textId="130D7ACF" w:rsidR="00E027A2" w:rsidRPr="00ED5CD4" w:rsidRDefault="00AF0CA2" w:rsidP="00344305">
            <w:pPr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(2</w:t>
            </w:r>
            <w:r w:rsidR="006B1CBD"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5,</w:t>
            </w:r>
            <w:r w:rsidR="00ED5CD4"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949</w:t>
            </w:r>
            <w:r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B83B" w14:textId="77777777" w:rsidR="00E027A2" w:rsidRPr="00ED5CD4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D17749" w14:textId="0914E3DA" w:rsidR="00E027A2" w:rsidRPr="00ED5CD4" w:rsidRDefault="00AF0CA2" w:rsidP="00344305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1,3</w:t>
            </w:r>
            <w:r w:rsidR="00ED5CD4"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</w:t>
            </w:r>
            <w:r w:rsidR="00CA1CC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</w:t>
            </w:r>
            <w:r w:rsidR="006B1CBD" w:rsidRPr="00ED5CD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CA1CC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808</w:t>
            </w:r>
          </w:p>
        </w:tc>
      </w:tr>
      <w:tr w:rsidR="00E027A2" w:rsidRPr="007410CB" w14:paraId="431053A5" w14:textId="77777777" w:rsidTr="00AF0CA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2E8BD3B" w14:textId="77777777" w:rsidR="00E027A2" w:rsidRPr="007410CB" w:rsidRDefault="00E027A2" w:rsidP="00344305">
            <w:pPr>
              <w:ind w:left="-90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0290C" w14:textId="77777777" w:rsidR="00E027A2" w:rsidRPr="004C158C" w:rsidRDefault="00E027A2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37612" w14:textId="77777777" w:rsidR="00E027A2" w:rsidRPr="004C158C" w:rsidRDefault="00E027A2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570AC" w14:textId="77777777" w:rsidR="00E027A2" w:rsidRPr="004C158C" w:rsidRDefault="00E027A2" w:rsidP="00344305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0520B" w14:textId="77777777" w:rsidR="00E027A2" w:rsidRPr="004C158C" w:rsidRDefault="00E027A2" w:rsidP="00344305">
            <w:pPr>
              <w:ind w:right="-72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86EDA" w14:textId="77777777" w:rsidR="00E027A2" w:rsidRPr="004C158C" w:rsidRDefault="00E027A2" w:rsidP="00344305">
            <w:pPr>
              <w:ind w:right="100"/>
              <w:jc w:val="right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16887" w14:textId="77777777" w:rsidR="00E027A2" w:rsidRPr="004C158C" w:rsidRDefault="00E027A2" w:rsidP="00344305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3D9E2" w14:textId="77777777" w:rsidR="00E027A2" w:rsidRPr="004C158C" w:rsidRDefault="00E027A2" w:rsidP="00344305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AA0F3" w14:textId="77777777" w:rsidR="00E027A2" w:rsidRPr="004C158C" w:rsidRDefault="00E027A2" w:rsidP="00344305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D48D7" w14:textId="77777777" w:rsidR="00E027A2" w:rsidRPr="004C158C" w:rsidRDefault="00E027A2" w:rsidP="00344305">
            <w:pPr>
              <w:ind w:right="72"/>
              <w:jc w:val="right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AF0CA2" w:rsidRPr="0079496B" w14:paraId="530C4F08" w14:textId="77777777" w:rsidTr="00AF0CA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465BE60" w14:textId="77777777" w:rsidR="00AF0CA2" w:rsidRPr="00204C9A" w:rsidRDefault="00AF0CA2" w:rsidP="00AF0CA2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C9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5561F" w14:textId="77777777" w:rsidR="00AF0CA2" w:rsidRPr="00204C9A" w:rsidRDefault="00AF0CA2" w:rsidP="00AF0CA2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5B6A8" w14:textId="77777777" w:rsidR="00AF0CA2" w:rsidRPr="00204C9A" w:rsidRDefault="00AF0CA2" w:rsidP="00AF0CA2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D2B3D" w14:textId="77777777" w:rsidR="00AF0CA2" w:rsidRPr="00204C9A" w:rsidRDefault="00AF0CA2" w:rsidP="00AF0CA2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0A5B1" w14:textId="77777777" w:rsidR="00AF0CA2" w:rsidRPr="00204C9A" w:rsidRDefault="00AF0CA2" w:rsidP="00AF0CA2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14BAB" w14:textId="77777777" w:rsidR="00AF0CA2" w:rsidRPr="00204C9A" w:rsidRDefault="00AF0CA2" w:rsidP="00AF0CA2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0CD31" w14:textId="77777777" w:rsidR="00AF0CA2" w:rsidRPr="00204C9A" w:rsidRDefault="00AF0CA2" w:rsidP="00AF0CA2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CA41E" w14:textId="77777777" w:rsidR="00AF0CA2" w:rsidRPr="00204C9A" w:rsidRDefault="00AF0CA2" w:rsidP="00AF0CA2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11281" w14:textId="77777777" w:rsidR="00AF0CA2" w:rsidRPr="00204C9A" w:rsidRDefault="00AF0CA2" w:rsidP="00AF0CA2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F9F39" w14:textId="3448E275" w:rsidR="00AF0CA2" w:rsidRPr="00204C9A" w:rsidRDefault="00AF0CA2" w:rsidP="00AF0CA2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204C9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(6</w:t>
            </w:r>
            <w:r w:rsidR="00CA1CC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40</w:t>
            </w:r>
            <w:r w:rsidRPr="00204C9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204C9A" w:rsidRPr="00204C9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0</w:t>
            </w:r>
            <w:r w:rsidR="00CA1CC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01</w:t>
            </w:r>
            <w:r w:rsidRPr="00204C9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AF0CA2" w:rsidRPr="0079496B" w14:paraId="669006F2" w14:textId="77777777" w:rsidTr="00AF0CA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A40D387" w14:textId="77777777" w:rsidR="00AF0CA2" w:rsidRPr="00204C9A" w:rsidRDefault="00AF0CA2" w:rsidP="00AF0CA2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C9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FB1EB" w14:textId="77777777" w:rsidR="00AF0CA2" w:rsidRPr="00204C9A" w:rsidRDefault="00AF0CA2" w:rsidP="00AF0CA2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94FF9" w14:textId="77777777" w:rsidR="00AF0CA2" w:rsidRPr="00204C9A" w:rsidRDefault="00AF0CA2" w:rsidP="00AF0CA2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DE7DC" w14:textId="77777777" w:rsidR="00AF0CA2" w:rsidRPr="00204C9A" w:rsidRDefault="00AF0CA2" w:rsidP="00AF0CA2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4CC0C" w14:textId="77777777" w:rsidR="00AF0CA2" w:rsidRPr="00204C9A" w:rsidRDefault="00AF0CA2" w:rsidP="00AF0CA2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4BC21" w14:textId="77777777" w:rsidR="00AF0CA2" w:rsidRPr="00204C9A" w:rsidRDefault="00AF0CA2" w:rsidP="00AF0CA2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21AAD" w14:textId="77777777" w:rsidR="00AF0CA2" w:rsidRPr="00204C9A" w:rsidRDefault="00AF0CA2" w:rsidP="00AF0CA2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62CC6" w14:textId="77777777" w:rsidR="00AF0CA2" w:rsidRPr="00204C9A" w:rsidRDefault="00AF0CA2" w:rsidP="00AF0CA2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07E2B" w14:textId="77777777" w:rsidR="00AF0CA2" w:rsidRPr="00204C9A" w:rsidRDefault="00AF0CA2" w:rsidP="00AF0CA2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53A71" w14:textId="4F040E9E" w:rsidR="00AF0CA2" w:rsidRPr="00204C9A" w:rsidRDefault="00AF0CA2" w:rsidP="00AF0CA2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204C9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(42</w:t>
            </w:r>
            <w:r w:rsidR="00CA1CC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</w:t>
            </w:r>
            <w:r w:rsidR="006B1CBD" w:rsidRPr="00204C9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 w:rsidR="00CA1CC2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118</w:t>
            </w:r>
            <w:r w:rsidRPr="00204C9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AF0CA2" w:rsidRPr="0079496B" w14:paraId="12C10D05" w14:textId="77777777" w:rsidTr="00AF0CA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3E676288" w14:textId="03389C9F" w:rsidR="00AF0CA2" w:rsidRPr="00204C9A" w:rsidRDefault="00AF0CA2" w:rsidP="00AF0CA2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C9A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3BD579" w14:textId="77777777" w:rsidR="00AF0CA2" w:rsidRPr="00204C9A" w:rsidRDefault="00AF0CA2" w:rsidP="00AF0CA2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9432B" w14:textId="77777777" w:rsidR="00AF0CA2" w:rsidRPr="00204C9A" w:rsidRDefault="00AF0CA2" w:rsidP="00AF0CA2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2BC03" w14:textId="77777777" w:rsidR="00AF0CA2" w:rsidRPr="00204C9A" w:rsidRDefault="00AF0CA2" w:rsidP="00AF0CA2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38E70" w14:textId="77777777" w:rsidR="00AF0CA2" w:rsidRPr="00204C9A" w:rsidRDefault="00AF0CA2" w:rsidP="00AF0CA2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C463C" w14:textId="77777777" w:rsidR="00AF0CA2" w:rsidRPr="00204C9A" w:rsidRDefault="00AF0CA2" w:rsidP="00AF0CA2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F6D34" w14:textId="77777777" w:rsidR="00AF0CA2" w:rsidRPr="00204C9A" w:rsidRDefault="00AF0CA2" w:rsidP="00AF0CA2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D0BAD" w14:textId="77777777" w:rsidR="00AF0CA2" w:rsidRPr="00204C9A" w:rsidRDefault="00AF0CA2" w:rsidP="00AF0CA2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5D6FF" w14:textId="77777777" w:rsidR="00AF0CA2" w:rsidRPr="00204C9A" w:rsidRDefault="00AF0CA2" w:rsidP="00AF0CA2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5D034" w14:textId="25AABC3C" w:rsidR="00AF0CA2" w:rsidRPr="00204C9A" w:rsidRDefault="00AF0CA2" w:rsidP="00AF0CA2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204C9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(231,</w:t>
            </w:r>
            <w:r w:rsidR="00204C9A" w:rsidRPr="00204C9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189</w:t>
            </w:r>
            <w:r w:rsidRPr="00204C9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AF0CA2" w:rsidRPr="0079496B" w14:paraId="509B331E" w14:textId="77777777" w:rsidTr="00AF0CA2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31D4027" w14:textId="77777777" w:rsidR="00AF0CA2" w:rsidRPr="00204C9A" w:rsidRDefault="00AF0CA2" w:rsidP="00AF0CA2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4C9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2C8A5" w14:textId="77777777" w:rsidR="00AF0CA2" w:rsidRPr="00204C9A" w:rsidRDefault="00AF0CA2" w:rsidP="00AF0CA2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84FCA" w14:textId="77777777" w:rsidR="00AF0CA2" w:rsidRPr="00204C9A" w:rsidRDefault="00AF0CA2" w:rsidP="00AF0CA2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9B6CC" w14:textId="77777777" w:rsidR="00AF0CA2" w:rsidRPr="00204C9A" w:rsidRDefault="00AF0CA2" w:rsidP="00AF0CA2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695B7" w14:textId="77777777" w:rsidR="00AF0CA2" w:rsidRPr="00204C9A" w:rsidRDefault="00AF0CA2" w:rsidP="00AF0CA2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A4CA6" w14:textId="77777777" w:rsidR="00AF0CA2" w:rsidRPr="00204C9A" w:rsidRDefault="00AF0CA2" w:rsidP="00AF0CA2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B3480" w14:textId="77777777" w:rsidR="00AF0CA2" w:rsidRPr="00204C9A" w:rsidRDefault="00AF0CA2" w:rsidP="00AF0CA2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9F52E" w14:textId="77777777" w:rsidR="00AF0CA2" w:rsidRPr="00204C9A" w:rsidRDefault="00AF0CA2" w:rsidP="00AF0CA2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FC818" w14:textId="77777777" w:rsidR="00AF0CA2" w:rsidRPr="00204C9A" w:rsidRDefault="00AF0CA2" w:rsidP="00AF0CA2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C0727" w14:textId="308B95EA" w:rsidR="00AF0CA2" w:rsidRPr="00204C9A" w:rsidRDefault="00AF0CA2" w:rsidP="00AF0CA2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204C9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 w:rsidR="006B1CBD" w:rsidRPr="00204C9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5,</w:t>
            </w:r>
            <w:r w:rsidR="00204C9A" w:rsidRPr="00204C9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363</w:t>
            </w:r>
            <w:r w:rsidRPr="00204C9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AF0CA2" w:rsidRPr="0079496B" w14:paraId="7711D606" w14:textId="77777777" w:rsidTr="00AF0CA2">
        <w:trPr>
          <w:cantSplit/>
        </w:trPr>
        <w:tc>
          <w:tcPr>
            <w:tcW w:w="381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6BBCDF9" w14:textId="60E54335" w:rsidR="00AF0CA2" w:rsidRPr="00204C9A" w:rsidRDefault="00AF0CA2" w:rsidP="00AF0CA2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204C9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Pr="00204C9A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204C9A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9A83D" w14:textId="77777777" w:rsidR="00AF0CA2" w:rsidRPr="00204C9A" w:rsidRDefault="00AF0CA2" w:rsidP="00AF0CA2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823BF" w14:textId="77777777" w:rsidR="00AF0CA2" w:rsidRPr="00204C9A" w:rsidRDefault="00AF0CA2" w:rsidP="00AF0CA2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02C55" w14:textId="77777777" w:rsidR="00AF0CA2" w:rsidRPr="00204C9A" w:rsidRDefault="00AF0CA2" w:rsidP="00AF0CA2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17977" w14:textId="77777777" w:rsidR="00AF0CA2" w:rsidRPr="00204C9A" w:rsidRDefault="00AF0CA2" w:rsidP="00AF0CA2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DBA19" w14:textId="77777777" w:rsidR="00AF0CA2" w:rsidRPr="00204C9A" w:rsidRDefault="00AF0CA2" w:rsidP="00AF0CA2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93231" w14:textId="77777777" w:rsidR="00AF0CA2" w:rsidRPr="00204C9A" w:rsidRDefault="00AF0CA2" w:rsidP="00AF0CA2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744DC" w14:textId="77777777" w:rsidR="00AF0CA2" w:rsidRPr="00204C9A" w:rsidRDefault="00AF0CA2" w:rsidP="00AF0CA2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99B92" w14:textId="20E3AE7C" w:rsidR="00AF0CA2" w:rsidRPr="00204C9A" w:rsidRDefault="00AF0CA2" w:rsidP="00AF0CA2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204C9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(1,45</w:t>
            </w:r>
            <w:r w:rsidR="00421AEE" w:rsidRPr="00204C9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</w:t>
            </w:r>
            <w:r w:rsidRPr="00204C9A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</w:tr>
      <w:tr w:rsidR="00AF0CA2" w:rsidRPr="0079496B" w14:paraId="10F77625" w14:textId="77777777" w:rsidTr="00AF0CA2">
        <w:trPr>
          <w:cantSplit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024CA7E9" w14:textId="77777777" w:rsidR="00AF0CA2" w:rsidRPr="0079496B" w:rsidRDefault="00AF0CA2" w:rsidP="00AF0CA2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24646" w14:textId="77777777" w:rsidR="00AF0CA2" w:rsidRPr="004C158C" w:rsidRDefault="00AF0CA2" w:rsidP="00AF0CA2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EC0DB" w14:textId="77777777" w:rsidR="00AF0CA2" w:rsidRPr="004C158C" w:rsidRDefault="00AF0CA2" w:rsidP="00AF0CA2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93860" w14:textId="77777777" w:rsidR="00AF0CA2" w:rsidRPr="004C158C" w:rsidRDefault="00AF0CA2" w:rsidP="00AF0CA2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471CB" w14:textId="77777777" w:rsidR="00AF0CA2" w:rsidRPr="004C158C" w:rsidRDefault="00AF0CA2" w:rsidP="00AF0CA2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E7E6B" w14:textId="77777777" w:rsidR="00AF0CA2" w:rsidRPr="004C158C" w:rsidRDefault="00AF0CA2" w:rsidP="00AF0CA2">
            <w:pPr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4AA82" w14:textId="77777777" w:rsidR="00AF0CA2" w:rsidRPr="004C158C" w:rsidRDefault="00AF0CA2" w:rsidP="00AF0CA2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AE1CAF" w14:textId="77777777" w:rsidR="00AF0CA2" w:rsidRPr="004C158C" w:rsidRDefault="00AF0CA2" w:rsidP="00AF0CA2">
            <w:pPr>
              <w:tabs>
                <w:tab w:val="decimal" w:pos="522"/>
              </w:tabs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8F4F26" w14:textId="77777777" w:rsidR="00AF0CA2" w:rsidRPr="004C158C" w:rsidRDefault="00AF0CA2" w:rsidP="00AF0CA2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DC3C05" w14:textId="1E624FDD" w:rsidR="00AF0CA2" w:rsidRPr="004C158C" w:rsidRDefault="00AF0CA2" w:rsidP="00AF0CA2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highlight w:val="yellow"/>
                <w:lang w:eastAsia="zh-CN"/>
              </w:rPr>
            </w:pPr>
            <w:r w:rsidRPr="00204C9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</w:t>
            </w:r>
            <w:r w:rsidR="00CA1CC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</w:t>
            </w:r>
            <w:r w:rsidR="006B1CBD" w:rsidRPr="00204C9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="00CA1CC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681</w:t>
            </w:r>
          </w:p>
        </w:tc>
      </w:tr>
    </w:tbl>
    <w:p w14:paraId="007C1355" w14:textId="07FBFF0E" w:rsidR="00364BDF" w:rsidRDefault="00364BDF" w:rsidP="00344305">
      <w:pPr>
        <w:ind w:left="54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099045E7" w14:textId="77777777" w:rsidR="00724DB3" w:rsidRPr="007410CB" w:rsidRDefault="00724DB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"/>
          <w:szCs w:val="2"/>
        </w:rPr>
      </w:pPr>
    </w:p>
    <w:p w14:paraId="6E446D56" w14:textId="169E3918" w:rsidR="00BD3370" w:rsidRPr="00BD3370" w:rsidRDefault="00BD337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9090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270"/>
        <w:gridCol w:w="1080"/>
        <w:gridCol w:w="270"/>
        <w:gridCol w:w="990"/>
        <w:gridCol w:w="56"/>
        <w:gridCol w:w="214"/>
        <w:gridCol w:w="56"/>
        <w:gridCol w:w="1080"/>
        <w:gridCol w:w="34"/>
        <w:gridCol w:w="236"/>
        <w:gridCol w:w="34"/>
        <w:gridCol w:w="990"/>
      </w:tblGrid>
      <w:tr w:rsidR="005B6647" w:rsidRPr="0079496B" w14:paraId="766AAF62" w14:textId="77777777" w:rsidTr="005B6647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22342EB" w14:textId="77777777" w:rsidR="005B6647" w:rsidRPr="0079496B" w:rsidRDefault="005B6647" w:rsidP="005B6647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B2C2D" w14:textId="77777777" w:rsidR="005B6647" w:rsidRPr="0079496B" w:rsidRDefault="005B6647" w:rsidP="005B6647">
            <w:pPr>
              <w:autoSpaceDE w:val="0"/>
              <w:autoSpaceDN w:val="0"/>
              <w:ind w:left="-29" w:right="-72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B6647" w:rsidRPr="0079496B" w14:paraId="1B581487" w14:textId="77777777" w:rsidTr="005B6647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D73850" w14:textId="77777777" w:rsidR="005B6647" w:rsidRPr="0079496B" w:rsidRDefault="005B6647" w:rsidP="005B6647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C983CB0" w14:textId="77777777" w:rsidR="005B6647" w:rsidRPr="0079496B" w:rsidRDefault="005B6647" w:rsidP="005B66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5D0DDE" w14:textId="77777777" w:rsidR="005B6647" w:rsidRPr="0079496B" w:rsidRDefault="005B6647" w:rsidP="005B66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7E9E700" w14:textId="77777777" w:rsidR="005B6647" w:rsidRPr="0079496B" w:rsidRDefault="005B6647" w:rsidP="005B66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4FAD50" w14:textId="77777777" w:rsidR="005B6647" w:rsidRPr="0079496B" w:rsidRDefault="005B6647" w:rsidP="005B66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2B8A663" w14:textId="77777777" w:rsidR="005B6647" w:rsidRPr="0079496B" w:rsidRDefault="005B6647" w:rsidP="005B66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70D3F303" w14:textId="77777777" w:rsidR="005B6647" w:rsidRPr="0079496B" w:rsidRDefault="005B6647" w:rsidP="005B66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E1EAC22" w14:textId="77777777" w:rsidR="005B6647" w:rsidRPr="0079496B" w:rsidRDefault="005B6647" w:rsidP="005B66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9BE5983" w14:textId="77777777" w:rsidR="005B6647" w:rsidRPr="0079496B" w:rsidRDefault="005B6647" w:rsidP="005B66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67CC32B" w14:textId="77777777" w:rsidR="005B6647" w:rsidRPr="0079496B" w:rsidRDefault="005B6647" w:rsidP="005B66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B6647" w:rsidRPr="0079496B" w14:paraId="03483BCE" w14:textId="77777777" w:rsidTr="005B6647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D183299" w14:textId="77777777" w:rsidR="005B6647" w:rsidRPr="0079496B" w:rsidRDefault="005B6647" w:rsidP="005B6647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459C9DC" w14:textId="77777777" w:rsidR="005B6647" w:rsidRPr="0079496B" w:rsidRDefault="005B6647" w:rsidP="005B66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เช่าซื้อ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3A1D231" w14:textId="77777777" w:rsidR="005B6647" w:rsidRPr="0079496B" w:rsidRDefault="005B6647" w:rsidP="005B66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097067" w14:textId="77777777" w:rsidR="005B6647" w:rsidRPr="0079496B" w:rsidRDefault="005B6647" w:rsidP="005B66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และขายเชื่อ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29E7A6" w14:textId="77777777" w:rsidR="005B6647" w:rsidRPr="0079496B" w:rsidRDefault="005B6647" w:rsidP="005B66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5A8A909" w14:textId="77777777" w:rsidR="005B6647" w:rsidRPr="0079496B" w:rsidRDefault="005B6647" w:rsidP="005B66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269C763" w14:textId="77777777" w:rsidR="005B6647" w:rsidRPr="0079496B" w:rsidRDefault="005B6647" w:rsidP="005B66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F130A64" w14:textId="77777777" w:rsidR="005B6647" w:rsidRPr="0079496B" w:rsidRDefault="005B6647" w:rsidP="005B66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882679B" w14:textId="77777777" w:rsidR="005B6647" w:rsidRPr="0079496B" w:rsidRDefault="005B6647" w:rsidP="005B66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DCD97DF" w14:textId="77777777" w:rsidR="005B6647" w:rsidRPr="0079496B" w:rsidRDefault="005B6647" w:rsidP="005B6647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B6647" w:rsidRPr="0079496B" w14:paraId="06571D7D" w14:textId="77777777" w:rsidTr="005B6647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</w:tcPr>
          <w:p w14:paraId="052AEFA2" w14:textId="77777777" w:rsidR="005B6647" w:rsidRPr="0079496B" w:rsidRDefault="005B6647" w:rsidP="005B6647">
            <w:pPr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13"/>
            <w:tcBorders>
              <w:top w:val="nil"/>
              <w:left w:val="nil"/>
              <w:right w:val="nil"/>
            </w:tcBorders>
          </w:tcPr>
          <w:p w14:paraId="5B37CA42" w14:textId="77777777" w:rsidR="005B6647" w:rsidRPr="0079496B" w:rsidRDefault="005B6647" w:rsidP="005B6647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79496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5B6647" w:rsidRPr="0079496B" w14:paraId="0C58212D" w14:textId="77777777" w:rsidTr="005B6647">
        <w:trPr>
          <w:cantSplit/>
        </w:trPr>
        <w:tc>
          <w:tcPr>
            <w:tcW w:w="9090" w:type="dxa"/>
            <w:gridSpan w:val="14"/>
            <w:tcBorders>
              <w:top w:val="nil"/>
              <w:left w:val="nil"/>
              <w:right w:val="nil"/>
            </w:tcBorders>
          </w:tcPr>
          <w:p w14:paraId="5712EE98" w14:textId="77777777" w:rsidR="005B6647" w:rsidRPr="0079496B" w:rsidRDefault="005B6647" w:rsidP="005B6647">
            <w:pPr>
              <w:ind w:left="-108" w:right="-72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9496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</w:tr>
      <w:tr w:rsidR="005B6647" w:rsidRPr="0079496B" w14:paraId="14273A42" w14:textId="77777777" w:rsidTr="005B6647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D7AAA" w14:textId="77777777" w:rsidR="005B6647" w:rsidRPr="0079496B" w:rsidRDefault="005B6647" w:rsidP="005B6647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65791E4" w14:textId="77777777" w:rsidR="005B6647" w:rsidRPr="0079496B" w:rsidRDefault="005B6647" w:rsidP="005B66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8" w:right="9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84B244" w14:textId="77777777" w:rsidR="005B6647" w:rsidRPr="0079496B" w:rsidRDefault="005B6647" w:rsidP="005B6647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5B7BDC1" w14:textId="77777777" w:rsidR="005B6647" w:rsidRPr="0079496B" w:rsidRDefault="005B6647" w:rsidP="005B6647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F79A43" w14:textId="77777777" w:rsidR="005B6647" w:rsidRPr="0079496B" w:rsidRDefault="005B6647" w:rsidP="005B6647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E5CDA3" w14:textId="77777777" w:rsidR="005B6647" w:rsidRPr="0079496B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00EC321" w14:textId="77777777" w:rsidR="005B6647" w:rsidRPr="0079496B" w:rsidRDefault="005B6647" w:rsidP="005B6647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1608575" w14:textId="77777777" w:rsidR="005B6647" w:rsidRPr="0079496B" w:rsidRDefault="005B6647" w:rsidP="005B6647">
            <w:pPr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CA363" w14:textId="77777777" w:rsidR="005B6647" w:rsidRPr="0079496B" w:rsidRDefault="005B6647" w:rsidP="005B6647">
            <w:pPr>
              <w:tabs>
                <w:tab w:val="decimal" w:pos="648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44C430" w14:textId="77777777" w:rsidR="005B6647" w:rsidRPr="0079496B" w:rsidRDefault="005B6647" w:rsidP="005B6647">
            <w:pPr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5B6647" w:rsidRPr="0079496B" w14:paraId="3388D901" w14:textId="77777777" w:rsidTr="005B6647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2C121" w14:textId="77777777" w:rsidR="005B6647" w:rsidRPr="0079496B" w:rsidRDefault="005B6647" w:rsidP="00222166">
            <w:pPr>
              <w:pStyle w:val="ListParagraph"/>
              <w:numPr>
                <w:ilvl w:val="0"/>
                <w:numId w:val="7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E7EFF2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1,409,248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CF268" w14:textId="77777777" w:rsidR="005B6647" w:rsidRPr="00484837" w:rsidRDefault="005B6647" w:rsidP="005B6647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1C2AF0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276,294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A82B01" w14:textId="77777777" w:rsidR="005B6647" w:rsidRPr="00484837" w:rsidRDefault="005B6647" w:rsidP="005B6647">
            <w:pPr>
              <w:ind w:right="10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6B2D5" w14:textId="77777777" w:rsidR="005B6647" w:rsidRPr="00484837" w:rsidRDefault="005B6647" w:rsidP="005B6647">
            <w:pPr>
              <w:tabs>
                <w:tab w:val="decimal" w:pos="52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877DC0" w14:textId="77777777" w:rsidR="005B6647" w:rsidRPr="00484837" w:rsidRDefault="005B6647" w:rsidP="005B6647">
            <w:pPr>
              <w:tabs>
                <w:tab w:val="decimal" w:pos="504"/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F02FEE" w14:textId="77777777" w:rsidR="005B6647" w:rsidRPr="00484837" w:rsidRDefault="005B6647" w:rsidP="002A010A">
            <w:pPr>
              <w:tabs>
                <w:tab w:val="decimal" w:pos="55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F6B76A1" w14:textId="77777777" w:rsidR="005B6647" w:rsidRPr="00484837" w:rsidRDefault="005B6647" w:rsidP="005B6647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B2EF07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1,685,542</w:t>
            </w:r>
          </w:p>
        </w:tc>
      </w:tr>
      <w:tr w:rsidR="005B6647" w:rsidRPr="0079496B" w14:paraId="0EE0108F" w14:textId="77777777" w:rsidTr="005B6647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BFB3" w14:textId="77777777" w:rsidR="005B6647" w:rsidRPr="0079496B" w:rsidRDefault="005B6647" w:rsidP="00222166">
            <w:pPr>
              <w:pStyle w:val="ListParagraph"/>
              <w:numPr>
                <w:ilvl w:val="0"/>
                <w:numId w:val="7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C02AE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2,594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3FA014" w14:textId="77777777" w:rsidR="005B6647" w:rsidRPr="00484837" w:rsidRDefault="005B6647" w:rsidP="005B6647">
            <w:pPr>
              <w:tabs>
                <w:tab w:val="decimal" w:pos="615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D1B6C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204,341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41D753" w14:textId="77777777" w:rsidR="005B6647" w:rsidRPr="00484837" w:rsidRDefault="005B6647" w:rsidP="005B6647">
            <w:pPr>
              <w:tabs>
                <w:tab w:val="decimal" w:pos="615"/>
              </w:tabs>
              <w:ind w:right="100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E63DF" w14:textId="77777777" w:rsidR="005B6647" w:rsidRPr="00484837" w:rsidRDefault="005B6647" w:rsidP="005B6647">
            <w:pPr>
              <w:tabs>
                <w:tab w:val="decimal" w:pos="52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A17E2" w14:textId="77777777" w:rsidR="005B6647" w:rsidRPr="00484837" w:rsidRDefault="005B6647" w:rsidP="005B6647">
            <w:pPr>
              <w:tabs>
                <w:tab w:val="decimal" w:pos="504"/>
                <w:tab w:val="decimal" w:pos="615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329F2" w14:textId="77777777" w:rsidR="005B6647" w:rsidRPr="00484837" w:rsidRDefault="005B6647" w:rsidP="002A010A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(206,935)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B9CF184" w14:textId="77777777" w:rsidR="005B6647" w:rsidRPr="00484837" w:rsidRDefault="005B6647" w:rsidP="005B6647">
            <w:pPr>
              <w:tabs>
                <w:tab w:val="clear" w:pos="907"/>
                <w:tab w:val="decimal" w:pos="615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EA5588" w14:textId="77777777" w:rsidR="005B6647" w:rsidRPr="00484837" w:rsidRDefault="005B6647" w:rsidP="002A010A">
            <w:pPr>
              <w:tabs>
                <w:tab w:val="decimal" w:pos="55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5B6647" w:rsidRPr="0079496B" w14:paraId="30781B06" w14:textId="77777777" w:rsidTr="005B6647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44E802BC" w14:textId="77777777" w:rsidR="005B6647" w:rsidRPr="0079496B" w:rsidRDefault="005B6647" w:rsidP="005B6647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DB666" w14:textId="77777777" w:rsidR="005B6647" w:rsidRPr="00484837" w:rsidRDefault="005B6647" w:rsidP="005B6647">
            <w:pPr>
              <w:tabs>
                <w:tab w:val="decimal" w:pos="805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B2132" w14:textId="77777777" w:rsidR="005B6647" w:rsidRPr="00484837" w:rsidRDefault="005B6647" w:rsidP="005B6647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057991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59A00" w14:textId="77777777" w:rsidR="005B6647" w:rsidRPr="00484837" w:rsidRDefault="005B6647" w:rsidP="005B6647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1C240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5D955" w14:textId="77777777" w:rsidR="005B6647" w:rsidRPr="00484837" w:rsidRDefault="005B6647" w:rsidP="005B6647">
            <w:pPr>
              <w:tabs>
                <w:tab w:val="decimal" w:pos="504"/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CAF61AD" w14:textId="77777777" w:rsidR="005B6647" w:rsidRPr="00484837" w:rsidRDefault="005B6647" w:rsidP="005B6647">
            <w:pPr>
              <w:tabs>
                <w:tab w:val="decimal" w:pos="646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F4314D9" w14:textId="77777777" w:rsidR="005B6647" w:rsidRPr="00484837" w:rsidRDefault="005B6647" w:rsidP="005B6647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38AFE" w14:textId="77777777" w:rsidR="005B6647" w:rsidRPr="00484837" w:rsidRDefault="005B6647" w:rsidP="005B6647">
            <w:pPr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5B6647" w:rsidRPr="0079496B" w14:paraId="2A2BD599" w14:textId="77777777" w:rsidTr="005B664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AB18CA0" w14:textId="77777777" w:rsidR="005B6647" w:rsidRPr="0079496B" w:rsidRDefault="005B6647" w:rsidP="00222166">
            <w:pPr>
              <w:pStyle w:val="ListParagraph"/>
              <w:numPr>
                <w:ilvl w:val="0"/>
                <w:numId w:val="7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C88A0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221,747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24C4C" w14:textId="77777777" w:rsidR="005B6647" w:rsidRPr="00484837" w:rsidRDefault="005B6647" w:rsidP="005B6647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5E835" w14:textId="77777777" w:rsidR="005B6647" w:rsidRPr="00484837" w:rsidRDefault="005B6647" w:rsidP="005B6647">
            <w:pPr>
              <w:tabs>
                <w:tab w:val="decimal" w:pos="589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A28F9" w14:textId="77777777" w:rsidR="005B6647" w:rsidRPr="00484837" w:rsidRDefault="005B6647" w:rsidP="005B6647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2ABB5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35,586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1EAA9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4402A" w14:textId="77777777" w:rsidR="005B6647" w:rsidRPr="00484837" w:rsidRDefault="005B6647" w:rsidP="005B6647">
            <w:pPr>
              <w:tabs>
                <w:tab w:val="decimal" w:pos="646"/>
              </w:tabs>
              <w:ind w:right="38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CE853E" w14:textId="77777777" w:rsidR="005B6647" w:rsidRPr="00484837" w:rsidRDefault="005B6647" w:rsidP="005B6647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A6A45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257,333</w:t>
            </w:r>
          </w:p>
        </w:tc>
      </w:tr>
      <w:tr w:rsidR="005B6647" w:rsidRPr="0079496B" w14:paraId="64EE38C6" w14:textId="77777777" w:rsidTr="005B664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EAE2413" w14:textId="77777777" w:rsidR="005B6647" w:rsidRPr="0079496B" w:rsidRDefault="005B6647" w:rsidP="00222166">
            <w:pPr>
              <w:pStyle w:val="ListParagraph"/>
              <w:numPr>
                <w:ilvl w:val="0"/>
                <w:numId w:val="7"/>
              </w:numPr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AD069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A0804" w14:textId="77777777" w:rsidR="005B6647" w:rsidRPr="00484837" w:rsidRDefault="005B6647" w:rsidP="005B6647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239F3" w14:textId="77777777" w:rsidR="005B6647" w:rsidRPr="00484837" w:rsidRDefault="005B6647" w:rsidP="005B6647">
            <w:pPr>
              <w:tabs>
                <w:tab w:val="decimal" w:pos="589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F777" w14:textId="77777777" w:rsidR="005B6647" w:rsidRPr="00484837" w:rsidRDefault="005B6647" w:rsidP="005B6647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3886B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28,632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531D6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5A4BA" w14:textId="77777777" w:rsidR="005B6647" w:rsidRPr="00484837" w:rsidRDefault="005B6647" w:rsidP="005B6647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(28,697)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D4013" w14:textId="77777777" w:rsidR="005B6647" w:rsidRPr="00484837" w:rsidRDefault="005B6647" w:rsidP="005B6647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FDDD7" w14:textId="77777777" w:rsidR="005B6647" w:rsidRPr="00484837" w:rsidRDefault="005B6647" w:rsidP="002A010A">
            <w:pPr>
              <w:tabs>
                <w:tab w:val="decimal" w:pos="55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5B6647" w:rsidRPr="0079496B" w14:paraId="19ACB5CF" w14:textId="77777777" w:rsidTr="005B664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2050290" w14:textId="77777777" w:rsidR="005B6647" w:rsidRPr="0079496B" w:rsidRDefault="005B6647" w:rsidP="005B6647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4000BD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1,633,654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935DD" w14:textId="77777777" w:rsidR="005B6647" w:rsidRPr="00484837" w:rsidRDefault="005B6647" w:rsidP="005B6647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444C02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480,635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4B1C9" w14:textId="77777777" w:rsidR="005B6647" w:rsidRPr="00484837" w:rsidRDefault="005B6647" w:rsidP="005B6647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C52352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64,218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8B637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A32304" w14:textId="77777777" w:rsidR="005B6647" w:rsidRPr="00484837" w:rsidRDefault="005B6647" w:rsidP="005B6647">
            <w:pPr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(235,632)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30B6C" w14:textId="77777777" w:rsidR="005B6647" w:rsidRPr="00484837" w:rsidRDefault="005B6647" w:rsidP="005B6647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5A0632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1,942,875</w:t>
            </w:r>
          </w:p>
        </w:tc>
      </w:tr>
      <w:tr w:rsidR="005B6647" w:rsidRPr="007410CB" w14:paraId="6511B5EB" w14:textId="77777777" w:rsidTr="005B664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1C7939A" w14:textId="77777777" w:rsidR="005B6647" w:rsidRPr="007410CB" w:rsidRDefault="005B6647" w:rsidP="005B6647">
            <w:pPr>
              <w:ind w:left="-90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7646C6" w14:textId="77777777" w:rsidR="005B6647" w:rsidRPr="007410CB" w:rsidRDefault="005B6647" w:rsidP="005B6647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5ECE0" w14:textId="77777777" w:rsidR="005B6647" w:rsidRPr="007410CB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DD2A22" w14:textId="77777777" w:rsidR="005B6647" w:rsidRPr="007410CB" w:rsidRDefault="005B6647" w:rsidP="005B6647">
            <w:pPr>
              <w:tabs>
                <w:tab w:val="decimal" w:pos="805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6559C" w14:textId="77777777" w:rsidR="005B6647" w:rsidRPr="007410CB" w:rsidRDefault="005B6647" w:rsidP="005B6647">
            <w:pPr>
              <w:ind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2F13CB" w14:textId="77777777" w:rsidR="005B6647" w:rsidRPr="007410CB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72F95" w14:textId="77777777" w:rsidR="005B6647" w:rsidRPr="007410CB" w:rsidRDefault="005B6647" w:rsidP="005B6647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8942FD" w14:textId="77777777" w:rsidR="005B6647" w:rsidRPr="007410CB" w:rsidRDefault="005B6647" w:rsidP="005B6647">
            <w:pPr>
              <w:tabs>
                <w:tab w:val="decimal" w:pos="646"/>
              </w:tabs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BD847" w14:textId="77777777" w:rsidR="005B6647" w:rsidRPr="007410CB" w:rsidRDefault="005B6647" w:rsidP="005B6647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04D2A4" w14:textId="77777777" w:rsidR="005B6647" w:rsidRPr="007410CB" w:rsidRDefault="005B6647" w:rsidP="005B6647">
            <w:pPr>
              <w:ind w:right="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5B6647" w:rsidRPr="0079496B" w14:paraId="1A0A652E" w14:textId="77777777" w:rsidTr="005B664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37CD820" w14:textId="77777777" w:rsidR="005B6647" w:rsidRPr="0079496B" w:rsidRDefault="005B6647" w:rsidP="005B6647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C4913" w14:textId="77777777" w:rsidR="005B6647" w:rsidRPr="00484837" w:rsidRDefault="005B6647" w:rsidP="005B6647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(457,401)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C24B6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9268B" w14:textId="77777777" w:rsidR="005B6647" w:rsidRPr="00484837" w:rsidRDefault="005B6647" w:rsidP="005B6647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(206,427)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886D4" w14:textId="77777777" w:rsidR="005B6647" w:rsidRPr="00484837" w:rsidRDefault="005B6647" w:rsidP="005B6647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92EE2" w14:textId="77777777" w:rsidR="005B6647" w:rsidRPr="00484837" w:rsidRDefault="005B6647" w:rsidP="005B6647">
            <w:pPr>
              <w:tabs>
                <w:tab w:val="decimal" w:pos="525"/>
              </w:tabs>
              <w:ind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872F7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F1F8E" w14:textId="77777777" w:rsidR="005B6647" w:rsidRPr="00484837" w:rsidRDefault="005B6647" w:rsidP="005B6647">
            <w:pPr>
              <w:tabs>
                <w:tab w:val="clear" w:pos="680"/>
                <w:tab w:val="left" w:pos="762"/>
              </w:tabs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228,008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A82C6" w14:textId="77777777" w:rsidR="005B6647" w:rsidRPr="00484837" w:rsidRDefault="005B6647" w:rsidP="005B6647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7A6E4" w14:textId="77777777" w:rsidR="005B6647" w:rsidRPr="00484837" w:rsidRDefault="005B6647" w:rsidP="005B6647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(435,820)</w:t>
            </w:r>
          </w:p>
        </w:tc>
      </w:tr>
      <w:tr w:rsidR="005B6647" w:rsidRPr="0079496B" w14:paraId="1649596B" w14:textId="77777777" w:rsidTr="005B664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BD852DB" w14:textId="77777777" w:rsidR="005B6647" w:rsidRPr="0079496B" w:rsidRDefault="005B6647" w:rsidP="005B6647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EF576D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1,176,253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9CF74" w14:textId="77777777" w:rsidR="005B6647" w:rsidRPr="00484837" w:rsidRDefault="005B6647" w:rsidP="005B6647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9893B3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274,208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6E58F" w14:textId="77777777" w:rsidR="005B6647" w:rsidRPr="00484837" w:rsidRDefault="005B6647" w:rsidP="005B6647">
            <w:pPr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818D3E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64,218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46BBF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76719F" w14:textId="77777777" w:rsidR="005B6647" w:rsidRPr="00484837" w:rsidRDefault="005B6647" w:rsidP="005B6647">
            <w:pPr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(7,624)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1EEE6" w14:textId="77777777" w:rsidR="005B6647" w:rsidRPr="00484837" w:rsidRDefault="005B6647" w:rsidP="005B6647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66DD6C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1,507,055</w:t>
            </w:r>
          </w:p>
        </w:tc>
      </w:tr>
      <w:tr w:rsidR="005B6647" w:rsidRPr="007410CB" w14:paraId="44118A30" w14:textId="77777777" w:rsidTr="005B664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6F827E7" w14:textId="77777777" w:rsidR="005B6647" w:rsidRPr="007410CB" w:rsidRDefault="005B6647" w:rsidP="005B6647">
            <w:pPr>
              <w:ind w:left="-90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F8E14" w14:textId="77777777" w:rsidR="005B6647" w:rsidRPr="007410CB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A61D7" w14:textId="77777777" w:rsidR="005B6647" w:rsidRPr="007410CB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8675E" w14:textId="77777777" w:rsidR="005B6647" w:rsidRPr="007410CB" w:rsidRDefault="005B6647" w:rsidP="005B6647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2816D" w14:textId="77777777" w:rsidR="005B6647" w:rsidRPr="007410CB" w:rsidRDefault="005B6647" w:rsidP="005B6647">
            <w:pPr>
              <w:ind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0B3D" w14:textId="77777777" w:rsidR="005B6647" w:rsidRPr="007410CB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7F86E" w14:textId="77777777" w:rsidR="005B6647" w:rsidRPr="007410CB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2628F" w14:textId="77777777" w:rsidR="005B6647" w:rsidRPr="007410CB" w:rsidRDefault="005B6647" w:rsidP="005B6647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BF68C" w14:textId="77777777" w:rsidR="005B6647" w:rsidRPr="007410CB" w:rsidRDefault="005B6647" w:rsidP="005B6647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E103B" w14:textId="77777777" w:rsidR="005B6647" w:rsidRPr="007410CB" w:rsidRDefault="005B6647" w:rsidP="005B6647">
            <w:pPr>
              <w:ind w:right="72"/>
              <w:jc w:val="right"/>
              <w:rPr>
                <w:rFonts w:asciiTheme="majorBidi" w:eastAsia="SimSun" w:hAnsiTheme="majorBidi" w:cstheme="majorBidi"/>
                <w:sz w:val="16"/>
                <w:szCs w:val="16"/>
                <w:lang w:eastAsia="zh-CN"/>
              </w:rPr>
            </w:pPr>
          </w:p>
        </w:tc>
      </w:tr>
      <w:tr w:rsidR="005B6647" w:rsidRPr="0079496B" w14:paraId="7B515ED4" w14:textId="77777777" w:rsidTr="005B664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FEF3CDC" w14:textId="77777777" w:rsidR="005B6647" w:rsidRPr="0079496B" w:rsidRDefault="005B6647" w:rsidP="005B6647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EB391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B8E08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47FE8" w14:textId="77777777" w:rsidR="005B6647" w:rsidRPr="00484837" w:rsidRDefault="005B6647" w:rsidP="005B6647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BA731" w14:textId="77777777" w:rsidR="005B6647" w:rsidRPr="00484837" w:rsidRDefault="005B6647" w:rsidP="005B6647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A00AE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8F30C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0D30C" w14:textId="77777777" w:rsidR="005B6647" w:rsidRPr="00484837" w:rsidRDefault="005B6647" w:rsidP="005B6647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D5C56" w14:textId="77777777" w:rsidR="005B6647" w:rsidRPr="00484837" w:rsidRDefault="005B6647" w:rsidP="005B6647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C1513" w14:textId="77777777" w:rsidR="005B6647" w:rsidRPr="00484837" w:rsidRDefault="005B6647" w:rsidP="005B6647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(675,860)</w:t>
            </w:r>
          </w:p>
        </w:tc>
      </w:tr>
      <w:tr w:rsidR="005B6647" w:rsidRPr="0079496B" w14:paraId="47CBF9B8" w14:textId="77777777" w:rsidTr="005B664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BAFDE8D" w14:textId="77777777" w:rsidR="005B6647" w:rsidRPr="0079496B" w:rsidRDefault="005B6647" w:rsidP="005B6647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9CB06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E6C24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75514" w14:textId="77777777" w:rsidR="005B6647" w:rsidRPr="00484837" w:rsidRDefault="005B6647" w:rsidP="005B6647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7BC5A" w14:textId="77777777" w:rsidR="005B6647" w:rsidRPr="00484837" w:rsidRDefault="005B6647" w:rsidP="005B6647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1AB99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103CB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B5C4A" w14:textId="77777777" w:rsidR="005B6647" w:rsidRPr="00484837" w:rsidRDefault="005B6647" w:rsidP="005B6647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038AF" w14:textId="77777777" w:rsidR="005B6647" w:rsidRPr="00484837" w:rsidRDefault="005B6647" w:rsidP="005B6647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B5516" w14:textId="77777777" w:rsidR="005B6647" w:rsidRPr="00484837" w:rsidRDefault="005B6647" w:rsidP="005B6647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(434,308)</w:t>
            </w:r>
          </w:p>
        </w:tc>
      </w:tr>
      <w:tr w:rsidR="005B6647" w:rsidRPr="0079496B" w14:paraId="0D934486" w14:textId="77777777" w:rsidTr="005B664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737E1AE" w14:textId="77777777" w:rsidR="005B6647" w:rsidRPr="0079496B" w:rsidRDefault="005B6647" w:rsidP="005B6647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9C83F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3F26C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81BC3" w14:textId="77777777" w:rsidR="005B6647" w:rsidRPr="00484837" w:rsidRDefault="005B6647" w:rsidP="005B6647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DCB80" w14:textId="77777777" w:rsidR="005B6647" w:rsidRPr="00484837" w:rsidRDefault="005B6647" w:rsidP="005B6647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4C82A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FC4DB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FD7FB" w14:textId="77777777" w:rsidR="005B6647" w:rsidRPr="00484837" w:rsidRDefault="005B6647" w:rsidP="005B6647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D8A88" w14:textId="77777777" w:rsidR="005B6647" w:rsidRPr="00484837" w:rsidRDefault="005B6647" w:rsidP="005B6647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84EC9" w14:textId="77777777" w:rsidR="005B6647" w:rsidRPr="00484837" w:rsidRDefault="005B6647" w:rsidP="005B6647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(216,003)</w:t>
            </w:r>
          </w:p>
        </w:tc>
      </w:tr>
      <w:tr w:rsidR="005B6647" w:rsidRPr="0079496B" w14:paraId="3358D136" w14:textId="77777777" w:rsidTr="005B6647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65B87170" w14:textId="77777777" w:rsidR="005B6647" w:rsidRPr="0079496B" w:rsidRDefault="005B6647" w:rsidP="005B6647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496B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4CEB2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A69EB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E1B89" w14:textId="77777777" w:rsidR="005B6647" w:rsidRPr="00484837" w:rsidRDefault="005B6647" w:rsidP="005B6647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33555" w14:textId="77777777" w:rsidR="005B6647" w:rsidRPr="00484837" w:rsidRDefault="005B6647" w:rsidP="005B6647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1BA31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0F279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2CB6C" w14:textId="77777777" w:rsidR="005B6647" w:rsidRPr="00484837" w:rsidRDefault="005B6647" w:rsidP="005B6647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2C24F" w14:textId="77777777" w:rsidR="005B6647" w:rsidRPr="00484837" w:rsidRDefault="005B6647" w:rsidP="005B6647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4FC89" w14:textId="77777777" w:rsidR="005B6647" w:rsidRPr="00484837" w:rsidRDefault="005B6647" w:rsidP="005B6647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(4,392)</w:t>
            </w:r>
          </w:p>
        </w:tc>
      </w:tr>
      <w:tr w:rsidR="005B6647" w:rsidRPr="0079496B" w14:paraId="7D1A348D" w14:textId="77777777" w:rsidTr="005B6647">
        <w:trPr>
          <w:cantSplit/>
        </w:trPr>
        <w:tc>
          <w:tcPr>
            <w:tcW w:w="37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15EDC5B" w14:textId="77777777" w:rsidR="005B6647" w:rsidRPr="003F4C35" w:rsidRDefault="005B6647" w:rsidP="005B6647">
            <w:pPr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3F4C35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 w:rsidRPr="003F4C3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3F4C35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883CC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502F4" w14:textId="77777777" w:rsidR="005B6647" w:rsidRPr="00484837" w:rsidRDefault="005B6647" w:rsidP="005B6647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EF5F3" w14:textId="77777777" w:rsidR="005B6647" w:rsidRPr="00484837" w:rsidRDefault="005B6647" w:rsidP="005B6647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E44AA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D225A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B7C16" w14:textId="77777777" w:rsidR="005B6647" w:rsidRPr="00484837" w:rsidRDefault="005B6647" w:rsidP="005B6647">
            <w:pPr>
              <w:tabs>
                <w:tab w:val="decimal" w:pos="522"/>
                <w:tab w:val="center" w:pos="710"/>
              </w:tabs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423F9" w14:textId="77777777" w:rsidR="005B6647" w:rsidRPr="00484837" w:rsidRDefault="005B6647" w:rsidP="005B6647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4CD71" w14:textId="77777777" w:rsidR="005B6647" w:rsidRPr="00484837" w:rsidRDefault="005B6647" w:rsidP="005B6647">
            <w:pPr>
              <w:ind w:right="75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(48)</w:t>
            </w:r>
          </w:p>
        </w:tc>
      </w:tr>
      <w:tr w:rsidR="005B6647" w:rsidRPr="0079496B" w14:paraId="080B6117" w14:textId="77777777" w:rsidTr="005B6647">
        <w:trPr>
          <w:cantSplit/>
        </w:trPr>
        <w:tc>
          <w:tcPr>
            <w:tcW w:w="2700" w:type="dxa"/>
            <w:tcBorders>
              <w:left w:val="nil"/>
              <w:right w:val="nil"/>
            </w:tcBorders>
            <w:vAlign w:val="bottom"/>
          </w:tcPr>
          <w:p w14:paraId="715EF084" w14:textId="77777777" w:rsidR="005B6647" w:rsidRPr="0079496B" w:rsidRDefault="005B6647" w:rsidP="005B6647">
            <w:pPr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49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DFC5A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6E108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3F607" w14:textId="77777777" w:rsidR="005B6647" w:rsidRPr="00484837" w:rsidRDefault="005B6647" w:rsidP="005B6647">
            <w:pPr>
              <w:tabs>
                <w:tab w:val="decimal" w:pos="805"/>
              </w:tabs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249C7" w14:textId="77777777" w:rsidR="005B6647" w:rsidRPr="00484837" w:rsidRDefault="005B6647" w:rsidP="005B6647">
            <w:pPr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52BF7" w14:textId="77777777" w:rsidR="005B6647" w:rsidRPr="00484837" w:rsidRDefault="005B6647" w:rsidP="005B6647">
            <w:pPr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45FF2" w14:textId="77777777" w:rsidR="005B6647" w:rsidRPr="00484837" w:rsidRDefault="005B6647" w:rsidP="005B6647">
            <w:pPr>
              <w:tabs>
                <w:tab w:val="decimal" w:pos="79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D1B01E" w14:textId="77777777" w:rsidR="005B6647" w:rsidRPr="00484837" w:rsidRDefault="005B6647" w:rsidP="005B6647">
            <w:pPr>
              <w:tabs>
                <w:tab w:val="decimal" w:pos="522"/>
              </w:tabs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85E2345" w14:textId="77777777" w:rsidR="005B6647" w:rsidRPr="00484837" w:rsidRDefault="005B6647" w:rsidP="005B6647">
            <w:pPr>
              <w:tabs>
                <w:tab w:val="clear" w:pos="907"/>
                <w:tab w:val="decimal" w:pos="792"/>
                <w:tab w:val="decimal" w:pos="882"/>
              </w:tabs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7C0CFF" w14:textId="77777777" w:rsidR="005B6647" w:rsidRPr="00484837" w:rsidRDefault="005B6647" w:rsidP="005B6647">
            <w:pPr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176,444</w:t>
            </w:r>
          </w:p>
        </w:tc>
      </w:tr>
    </w:tbl>
    <w:p w14:paraId="1F6386E1" w14:textId="483A1F35" w:rsidR="005B6647" w:rsidRDefault="005B6647"/>
    <w:p w14:paraId="53A30F99" w14:textId="62885079" w:rsidR="00CB5123" w:rsidRDefault="00CB5123" w:rsidP="00741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E7D1573" w14:textId="2D6D8759" w:rsidR="00F063C0" w:rsidRDefault="007711E0" w:rsidP="00741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50CB6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E5682B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B50CB6">
        <w:rPr>
          <w:rFonts w:asciiTheme="majorBidi" w:hAnsiTheme="majorBidi" w:cstheme="majorBidi"/>
          <w:b/>
          <w:bCs/>
          <w:sz w:val="30"/>
          <w:szCs w:val="30"/>
          <w:cs/>
        </w:rPr>
        <w:tab/>
        <w:t>กำไร</w:t>
      </w:r>
      <w:r w:rsidR="00397CD1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(ขาดทุน) </w:t>
      </w:r>
      <w:r w:rsidRPr="00B50CB6">
        <w:rPr>
          <w:rFonts w:asciiTheme="majorBidi" w:hAnsiTheme="majorBidi" w:cstheme="majorBidi"/>
          <w:b/>
          <w:bCs/>
          <w:sz w:val="30"/>
          <w:szCs w:val="30"/>
          <w:cs/>
        </w:rPr>
        <w:t>ต่อ</w:t>
      </w:r>
      <w:r w:rsidRPr="001E33B8">
        <w:rPr>
          <w:rFonts w:asciiTheme="majorBidi" w:hAnsiTheme="majorBidi" w:cstheme="majorBidi"/>
          <w:b/>
          <w:bCs/>
          <w:sz w:val="30"/>
          <w:szCs w:val="30"/>
          <w:cs/>
        </w:rPr>
        <w:t>หุ้น</w:t>
      </w:r>
      <w:r w:rsidR="00BE579B">
        <w:rPr>
          <w:rFonts w:asciiTheme="majorBidi" w:hAnsiTheme="majorBidi" w:cstheme="majorBidi" w:hint="cs"/>
          <w:b/>
          <w:bCs/>
          <w:sz w:val="30"/>
          <w:szCs w:val="30"/>
          <w:cs/>
        </w:rPr>
        <w:t>ขั้นพื้นฐาน</w:t>
      </w:r>
    </w:p>
    <w:p w14:paraId="0FACAC21" w14:textId="64C66B73" w:rsidR="006B1BE8" w:rsidRDefault="006B1BE8" w:rsidP="00741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91F62D1" w14:textId="77777777" w:rsidR="006E5303" w:rsidRDefault="006E5303" w:rsidP="006E5303">
      <w:pPr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9539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2D03AA5F" w14:textId="77777777" w:rsidR="006E5303" w:rsidRPr="00726000" w:rsidRDefault="006E5303" w:rsidP="00741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6E542F2C" w14:textId="4126ACCE" w:rsidR="006B1BE8" w:rsidRDefault="006B1BE8" w:rsidP="005B6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A3E4A">
        <w:rPr>
          <w:rFonts w:ascii="Angsana New" w:hAnsi="Angsana New"/>
          <w:spacing w:val="-4"/>
          <w:sz w:val="30"/>
          <w:szCs w:val="30"/>
          <w:cs/>
        </w:rPr>
        <w:t>กำไร</w:t>
      </w:r>
      <w:r w:rsidR="00543558">
        <w:rPr>
          <w:rFonts w:ascii="Angsana New" w:hAnsi="Angsana New"/>
          <w:spacing w:val="-4"/>
          <w:sz w:val="30"/>
          <w:szCs w:val="30"/>
        </w:rPr>
        <w:t xml:space="preserve"> (</w:t>
      </w:r>
      <w:r w:rsidR="00543558">
        <w:rPr>
          <w:rFonts w:ascii="Angsana New" w:hAnsi="Angsana New" w:hint="cs"/>
          <w:spacing w:val="-4"/>
          <w:sz w:val="30"/>
          <w:szCs w:val="30"/>
          <w:cs/>
        </w:rPr>
        <w:t xml:space="preserve">ขาดทุน) </w:t>
      </w:r>
      <w:r w:rsidRPr="00CA3E4A">
        <w:rPr>
          <w:rFonts w:ascii="Angsana New" w:hAnsi="Angsana New"/>
          <w:spacing w:val="-4"/>
          <w:sz w:val="30"/>
          <w:szCs w:val="30"/>
          <w:cs/>
        </w:rPr>
        <w:t>ต่อหุ้นขั้นพื้นฐานคำนวณโดยหารกำไร</w:t>
      </w:r>
      <w:r w:rsidR="00151898">
        <w:rPr>
          <w:rFonts w:ascii="Angsana New" w:hAnsi="Angsana New" w:hint="cs"/>
          <w:spacing w:val="-4"/>
          <w:sz w:val="30"/>
          <w:szCs w:val="30"/>
          <w:cs/>
        </w:rPr>
        <w:t>หรือขาดทุนของ</w:t>
      </w:r>
      <w:r w:rsidRPr="00CA3E4A">
        <w:rPr>
          <w:rFonts w:ascii="Angsana New" w:hAnsi="Angsana New"/>
          <w:spacing w:val="-4"/>
          <w:sz w:val="30"/>
          <w:szCs w:val="30"/>
          <w:cs/>
        </w:rPr>
        <w:t>ผู้ถือหุ้น</w:t>
      </w:r>
      <w:r w:rsidR="00151898">
        <w:rPr>
          <w:rFonts w:ascii="Angsana New" w:hAnsi="Angsana New" w:hint="cs"/>
          <w:spacing w:val="-4"/>
          <w:sz w:val="30"/>
          <w:szCs w:val="30"/>
          <w:cs/>
        </w:rPr>
        <w:t>สามัญ</w:t>
      </w:r>
      <w:r w:rsidRPr="00CA3E4A">
        <w:rPr>
          <w:rFonts w:ascii="Angsana New" w:hAnsi="Angsana New"/>
          <w:spacing w:val="-4"/>
          <w:sz w:val="30"/>
          <w:szCs w:val="30"/>
          <w:cs/>
        </w:rPr>
        <w:t>ของบริษัท</w:t>
      </w:r>
      <w:r w:rsidRPr="006B1BE8">
        <w:rPr>
          <w:rFonts w:ascii="Angsana New" w:hAnsi="Angsana New"/>
          <w:sz w:val="30"/>
          <w:szCs w:val="30"/>
          <w:cs/>
        </w:rPr>
        <w:t xml:space="preserve"> ด้วยจำนวนถัวเฉลี่ยถ่วงน้ำหนักของหุ้นสามัญที่ออกอยู่ในระหว่างปี</w:t>
      </w:r>
      <w:r w:rsidR="006E5303">
        <w:rPr>
          <w:rFonts w:ascii="Angsana New" w:hAnsi="Angsana New" w:hint="cs"/>
          <w:sz w:val="30"/>
          <w:szCs w:val="30"/>
          <w:cs/>
        </w:rPr>
        <w:t xml:space="preserve"> ปรับปรุงด้วยจำนวนหุ้นสามัญที่ซื้อคืน</w:t>
      </w:r>
    </w:p>
    <w:p w14:paraId="08CC845E" w14:textId="77777777" w:rsidR="007410CB" w:rsidRPr="006B1BE8" w:rsidRDefault="007410CB" w:rsidP="007410CB">
      <w:pPr>
        <w:tabs>
          <w:tab w:val="left" w:pos="720"/>
          <w:tab w:val="left" w:pos="96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66"/>
        <w:gridCol w:w="270"/>
        <w:gridCol w:w="1203"/>
        <w:gridCol w:w="236"/>
        <w:gridCol w:w="1103"/>
        <w:gridCol w:w="342"/>
        <w:gridCol w:w="1080"/>
      </w:tblGrid>
      <w:tr w:rsidR="00FC6D71" w:rsidRPr="00681518" w14:paraId="3B92C07D" w14:textId="77777777" w:rsidTr="005D111A">
        <w:trPr>
          <w:trHeight w:val="353"/>
        </w:trPr>
        <w:tc>
          <w:tcPr>
            <w:tcW w:w="3780" w:type="dxa"/>
          </w:tcPr>
          <w:p w14:paraId="7F6C32FA" w14:textId="77777777" w:rsidR="00FC6D71" w:rsidRPr="00681518" w:rsidRDefault="00FC6D71" w:rsidP="005D111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74EC8B97" w14:textId="77777777" w:rsidR="00FC6D71" w:rsidRPr="00681518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1B419EA" w14:textId="77777777" w:rsidR="00FC6D71" w:rsidRPr="00681518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6552FBCC" w14:textId="77777777" w:rsidR="00FC6D71" w:rsidRPr="00681518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6647" w:rsidRPr="00681518" w14:paraId="6A6EB5CA" w14:textId="77777777" w:rsidTr="005D111A">
        <w:tc>
          <w:tcPr>
            <w:tcW w:w="3780" w:type="dxa"/>
          </w:tcPr>
          <w:p w14:paraId="07EF4D29" w14:textId="06965FCF" w:rsidR="005B6647" w:rsidRPr="00681518" w:rsidRDefault="005B6647" w:rsidP="005B6647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681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81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6" w:type="dxa"/>
          </w:tcPr>
          <w:p w14:paraId="026FD7E5" w14:textId="1EAE5FC9" w:rsidR="005B6647" w:rsidRPr="00681518" w:rsidRDefault="005B6647" w:rsidP="005B664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7BA0FEF" w14:textId="77777777" w:rsidR="005B6647" w:rsidRPr="00681518" w:rsidRDefault="005B6647" w:rsidP="005B664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58020FF4" w14:textId="0A23DBE7" w:rsidR="005B6647" w:rsidRPr="00681518" w:rsidRDefault="005B6647" w:rsidP="005B664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1518"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14:paraId="622AE319" w14:textId="77777777" w:rsidR="005B6647" w:rsidRPr="00681518" w:rsidRDefault="005B6647" w:rsidP="005B664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22571FA8" w14:textId="692CE132" w:rsidR="005B6647" w:rsidRPr="00681518" w:rsidRDefault="005B6647" w:rsidP="005B664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342" w:type="dxa"/>
          </w:tcPr>
          <w:p w14:paraId="03664740" w14:textId="77777777" w:rsidR="005B6647" w:rsidRPr="00681518" w:rsidRDefault="005B6647" w:rsidP="005B664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C82637" w14:textId="0FAECCF0" w:rsidR="005B6647" w:rsidRPr="00681518" w:rsidRDefault="005B6647" w:rsidP="005B6647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81518"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63</w:t>
            </w:r>
          </w:p>
        </w:tc>
      </w:tr>
      <w:tr w:rsidR="005B6647" w:rsidRPr="00681518" w14:paraId="0FE4F6BB" w14:textId="77777777" w:rsidTr="005D111A">
        <w:trPr>
          <w:trHeight w:val="389"/>
        </w:trPr>
        <w:tc>
          <w:tcPr>
            <w:tcW w:w="3780" w:type="dxa"/>
          </w:tcPr>
          <w:p w14:paraId="3440EDDC" w14:textId="77777777" w:rsidR="005B6647" w:rsidRPr="00681518" w:rsidRDefault="005B6647" w:rsidP="005B664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9F1E4D8" w14:textId="77777777" w:rsidR="005B6647" w:rsidRPr="00681518" w:rsidRDefault="005B6647" w:rsidP="005B6647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68151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81518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/ </w:t>
            </w:r>
            <w:r w:rsidRPr="0068151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5B6647" w:rsidRPr="00681518" w14:paraId="72A33654" w14:textId="77777777" w:rsidTr="005D111A">
        <w:tc>
          <w:tcPr>
            <w:tcW w:w="3780" w:type="dxa"/>
          </w:tcPr>
          <w:p w14:paraId="5DDA299E" w14:textId="675C9DA0" w:rsidR="005B6647" w:rsidRPr="00681518" w:rsidRDefault="005B6647" w:rsidP="005B6647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6D7B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D7B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bottom w:val="nil"/>
            </w:tcBorders>
          </w:tcPr>
          <w:p w14:paraId="157B6965" w14:textId="77777777" w:rsidR="005B6647" w:rsidRPr="00681518" w:rsidRDefault="005B6647" w:rsidP="005B6647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6F6BF" w14:textId="77777777" w:rsidR="005B6647" w:rsidRPr="00681518" w:rsidRDefault="005B6647" w:rsidP="005B6647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nil"/>
            </w:tcBorders>
          </w:tcPr>
          <w:p w14:paraId="66B4D9EC" w14:textId="77777777" w:rsidR="005B6647" w:rsidRPr="00681518" w:rsidRDefault="005B6647" w:rsidP="005B6647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91916" w14:textId="77777777" w:rsidR="005B6647" w:rsidRPr="00681518" w:rsidRDefault="005B6647" w:rsidP="005B6647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34E43F7A" w14:textId="77777777" w:rsidR="005B6647" w:rsidRPr="00681518" w:rsidRDefault="005B6647" w:rsidP="005B6647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14:paraId="33640709" w14:textId="77777777" w:rsidR="005B6647" w:rsidRPr="00681518" w:rsidRDefault="005B6647" w:rsidP="005B6647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F6EA456" w14:textId="77777777" w:rsidR="005B6647" w:rsidRPr="00681518" w:rsidRDefault="005B6647" w:rsidP="005B6647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B6647" w:rsidRPr="00681518" w14:paraId="5D48AB49" w14:textId="77777777" w:rsidTr="005B6647">
        <w:tc>
          <w:tcPr>
            <w:tcW w:w="3780" w:type="dxa"/>
          </w:tcPr>
          <w:p w14:paraId="7A683278" w14:textId="77777777" w:rsidR="005B6647" w:rsidRPr="00681518" w:rsidRDefault="005B6647" w:rsidP="005B6647">
            <w:pPr>
              <w:pStyle w:val="BodyText"/>
              <w:spacing w:after="0"/>
              <w:ind w:left="212" w:right="-131" w:firstLine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650C79" w14:textId="31BB0990" w:rsidR="005B6647" w:rsidRPr="00681518" w:rsidRDefault="006D7B0A" w:rsidP="005B6647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97CD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,011</w:t>
            </w:r>
          </w:p>
        </w:tc>
        <w:tc>
          <w:tcPr>
            <w:tcW w:w="270" w:type="dxa"/>
            <w:shd w:val="clear" w:color="auto" w:fill="auto"/>
          </w:tcPr>
          <w:p w14:paraId="619C4091" w14:textId="77777777" w:rsidR="005B6647" w:rsidRPr="00681518" w:rsidRDefault="005B6647" w:rsidP="005B664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65E6DF" w14:textId="00FFD7B5" w:rsidR="005B6647" w:rsidRPr="00DD31B5" w:rsidRDefault="005B6647" w:rsidP="005B66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143,126</w:t>
            </w:r>
          </w:p>
        </w:tc>
        <w:tc>
          <w:tcPr>
            <w:tcW w:w="236" w:type="dxa"/>
            <w:shd w:val="clear" w:color="auto" w:fill="auto"/>
          </w:tcPr>
          <w:p w14:paraId="5A56DDF0" w14:textId="77777777" w:rsidR="005B6647" w:rsidRPr="00DD31B5" w:rsidRDefault="005B6647" w:rsidP="005B664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8D33BA" w14:textId="67378114" w:rsidR="005B6647" w:rsidRPr="00DD31B5" w:rsidRDefault="006D7B0A" w:rsidP="00397CD1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397CD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913)</w:t>
            </w:r>
          </w:p>
        </w:tc>
        <w:tc>
          <w:tcPr>
            <w:tcW w:w="342" w:type="dxa"/>
            <w:shd w:val="clear" w:color="auto" w:fill="auto"/>
          </w:tcPr>
          <w:p w14:paraId="310643DB" w14:textId="77777777" w:rsidR="005B6647" w:rsidRPr="00DD31B5" w:rsidRDefault="005B6647" w:rsidP="005B664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6607DE" w14:textId="7CD1FC8D" w:rsidR="005B6647" w:rsidRPr="00DD31B5" w:rsidRDefault="005B6647" w:rsidP="005B664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31B5">
              <w:rPr>
                <w:rFonts w:ascii="Angsana New" w:hAnsi="Angsana New"/>
                <w:b/>
                <w:bCs/>
                <w:sz w:val="30"/>
                <w:szCs w:val="30"/>
              </w:rPr>
              <w:t>124,252</w:t>
            </w:r>
          </w:p>
        </w:tc>
      </w:tr>
      <w:tr w:rsidR="005B6647" w:rsidRPr="00681518" w14:paraId="76F57A1E" w14:textId="77777777" w:rsidTr="005B6647">
        <w:tc>
          <w:tcPr>
            <w:tcW w:w="3780" w:type="dxa"/>
          </w:tcPr>
          <w:p w14:paraId="47DFEEFA" w14:textId="77777777" w:rsidR="005B6647" w:rsidRPr="00681518" w:rsidRDefault="005B6647" w:rsidP="005B6647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DFD664" w14:textId="77777777" w:rsidR="005B6647" w:rsidRPr="00681518" w:rsidRDefault="005B6647" w:rsidP="005B6647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30B7E8" w14:textId="77777777" w:rsidR="005B6647" w:rsidRPr="00681518" w:rsidRDefault="005B6647" w:rsidP="005B664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0C299B" w14:textId="77777777" w:rsidR="005B6647" w:rsidRPr="00DD31B5" w:rsidRDefault="005B6647" w:rsidP="005B66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A4EF7B" w14:textId="77777777" w:rsidR="005B6647" w:rsidRPr="00DD31B5" w:rsidRDefault="005B6647" w:rsidP="005B664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84292A" w14:textId="77777777" w:rsidR="005B6647" w:rsidRPr="00DD31B5" w:rsidRDefault="005B6647" w:rsidP="005B6647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right="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3A2BDDD1" w14:textId="77777777" w:rsidR="005B6647" w:rsidRPr="00DD31B5" w:rsidRDefault="005B6647" w:rsidP="005B664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E95F30" w14:textId="77777777" w:rsidR="005B6647" w:rsidRPr="00DD31B5" w:rsidRDefault="005B6647" w:rsidP="005B6647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647" w:rsidRPr="00681518" w14:paraId="3D2F1025" w14:textId="77777777" w:rsidTr="00DD31B5">
        <w:tc>
          <w:tcPr>
            <w:tcW w:w="3780" w:type="dxa"/>
          </w:tcPr>
          <w:p w14:paraId="425ACE41" w14:textId="77777777" w:rsidR="005B6647" w:rsidRPr="00681518" w:rsidRDefault="005B6647" w:rsidP="005B6647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6815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shd w:val="clear" w:color="auto" w:fill="auto"/>
          </w:tcPr>
          <w:p w14:paraId="30A7691C" w14:textId="77777777" w:rsidR="005B6647" w:rsidRPr="00681518" w:rsidRDefault="005B6647" w:rsidP="005B66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781451" w14:textId="77777777" w:rsidR="005B6647" w:rsidRPr="00681518" w:rsidRDefault="005B6647" w:rsidP="005B664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6B0234C" w14:textId="77777777" w:rsidR="005B6647" w:rsidRPr="00DD31B5" w:rsidRDefault="005B6647" w:rsidP="005B66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46D31A" w14:textId="77777777" w:rsidR="005B6647" w:rsidRPr="00DD31B5" w:rsidRDefault="005B6647" w:rsidP="005B664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shd w:val="clear" w:color="auto" w:fill="auto"/>
          </w:tcPr>
          <w:p w14:paraId="7E1D8AFF" w14:textId="77777777" w:rsidR="005B6647" w:rsidRPr="00DD31B5" w:rsidRDefault="005B6647" w:rsidP="005B664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shd w:val="clear" w:color="auto" w:fill="auto"/>
          </w:tcPr>
          <w:p w14:paraId="4E6A50E5" w14:textId="77777777" w:rsidR="005B6647" w:rsidRPr="00DD31B5" w:rsidRDefault="005B6647" w:rsidP="005B664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AE4F8F" w14:textId="77777777" w:rsidR="005B6647" w:rsidRPr="00DD31B5" w:rsidRDefault="005B6647" w:rsidP="005B6647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0257" w:rsidRPr="00681518" w14:paraId="36D75CCD" w14:textId="77777777" w:rsidTr="00DD31B5">
        <w:tc>
          <w:tcPr>
            <w:tcW w:w="3780" w:type="dxa"/>
            <w:vAlign w:val="bottom"/>
          </w:tcPr>
          <w:p w14:paraId="518B2432" w14:textId="695843B8" w:rsidR="00880257" w:rsidRPr="00681518" w:rsidRDefault="00880257" w:rsidP="00880257">
            <w:pPr>
              <w:ind w:right="-6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81518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94B1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8151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6" w:type="dxa"/>
            <w:tcBorders>
              <w:bottom w:val="nil"/>
            </w:tcBorders>
            <w:shd w:val="clear" w:color="auto" w:fill="auto"/>
          </w:tcPr>
          <w:p w14:paraId="61F87A50" w14:textId="28DA9F82" w:rsidR="00880257" w:rsidRPr="00880257" w:rsidRDefault="00880257" w:rsidP="0088025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52" w:right="-1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80257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546,984</w:t>
            </w:r>
          </w:p>
        </w:tc>
        <w:tc>
          <w:tcPr>
            <w:tcW w:w="270" w:type="dxa"/>
            <w:shd w:val="clear" w:color="auto" w:fill="auto"/>
          </w:tcPr>
          <w:p w14:paraId="14793B56" w14:textId="77777777" w:rsidR="00880257" w:rsidRPr="00FC5B10" w:rsidRDefault="00880257" w:rsidP="0088025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3" w:type="dxa"/>
            <w:tcBorders>
              <w:bottom w:val="nil"/>
            </w:tcBorders>
            <w:shd w:val="clear" w:color="auto" w:fill="auto"/>
          </w:tcPr>
          <w:p w14:paraId="09E617C7" w14:textId="777F87D3" w:rsidR="00880257" w:rsidRPr="00880257" w:rsidRDefault="00880257" w:rsidP="0088025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0257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549,682</w:t>
            </w:r>
          </w:p>
        </w:tc>
        <w:tc>
          <w:tcPr>
            <w:tcW w:w="236" w:type="dxa"/>
            <w:shd w:val="clear" w:color="auto" w:fill="auto"/>
          </w:tcPr>
          <w:p w14:paraId="5B2AF659" w14:textId="77777777" w:rsidR="00880257" w:rsidRPr="00DD31B5" w:rsidRDefault="00880257" w:rsidP="0088025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  <w:shd w:val="clear" w:color="auto" w:fill="auto"/>
          </w:tcPr>
          <w:p w14:paraId="1A3991FF" w14:textId="5D5B82FD" w:rsidR="00880257" w:rsidRPr="00880257" w:rsidRDefault="00880257" w:rsidP="0088025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880257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546,984</w:t>
            </w:r>
          </w:p>
        </w:tc>
        <w:tc>
          <w:tcPr>
            <w:tcW w:w="342" w:type="dxa"/>
            <w:shd w:val="clear" w:color="auto" w:fill="auto"/>
          </w:tcPr>
          <w:p w14:paraId="2DA29910" w14:textId="77777777" w:rsidR="00880257" w:rsidRPr="00DD31B5" w:rsidRDefault="00880257" w:rsidP="0088025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1D6C1D8" w14:textId="1508ECB1" w:rsidR="00880257" w:rsidRPr="00DD31B5" w:rsidRDefault="00880257" w:rsidP="0088025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D31B5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549,682</w:t>
            </w:r>
          </w:p>
        </w:tc>
      </w:tr>
      <w:tr w:rsidR="005B6647" w:rsidRPr="00681518" w14:paraId="097F83F3" w14:textId="77777777" w:rsidTr="00DD31B5">
        <w:tc>
          <w:tcPr>
            <w:tcW w:w="3780" w:type="dxa"/>
          </w:tcPr>
          <w:p w14:paraId="7F0FFC6F" w14:textId="77777777" w:rsidR="005B6647" w:rsidRPr="00681518" w:rsidRDefault="005B6647" w:rsidP="005B6647">
            <w:pPr>
              <w:ind w:right="-662"/>
              <w:rPr>
                <w:rFonts w:ascii="Angsana New" w:hAnsi="Angsana New"/>
                <w:sz w:val="30"/>
                <w:szCs w:val="30"/>
              </w:rPr>
            </w:pPr>
            <w:r w:rsidRPr="00681518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 w:rsidRPr="00681518">
              <w:rPr>
                <w:rFonts w:ascii="Angsana New" w:hAnsi="Angsana New" w:hint="cs"/>
                <w:sz w:val="30"/>
                <w:szCs w:val="30"/>
                <w:cs/>
              </w:rPr>
              <w:t>จากหุ้นทุนซื้อคืน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35437F8" w14:textId="7A2D7844" w:rsidR="005B6647" w:rsidRPr="00880257" w:rsidRDefault="005933BC" w:rsidP="005B6647">
            <w:pPr>
              <w:pStyle w:val="acctfourfigures"/>
              <w:tabs>
                <w:tab w:val="clear" w:pos="765"/>
                <w:tab w:val="decimal" w:pos="948"/>
              </w:tabs>
              <w:spacing w:line="240" w:lineRule="atLeast"/>
              <w:ind w:left="-52" w:right="-11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880257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1,328</w:t>
            </w:r>
          </w:p>
        </w:tc>
        <w:tc>
          <w:tcPr>
            <w:tcW w:w="270" w:type="dxa"/>
            <w:shd w:val="clear" w:color="auto" w:fill="auto"/>
          </w:tcPr>
          <w:p w14:paraId="70F3F27E" w14:textId="77777777" w:rsidR="005B6647" w:rsidRPr="00FC5B10" w:rsidRDefault="005B6647" w:rsidP="005B664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59AABDF7" w14:textId="4C5E0B69" w:rsidR="005B6647" w:rsidRPr="00880257" w:rsidRDefault="005B6647" w:rsidP="0047594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880257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(1,455)</w:t>
            </w:r>
          </w:p>
        </w:tc>
        <w:tc>
          <w:tcPr>
            <w:tcW w:w="236" w:type="dxa"/>
            <w:shd w:val="clear" w:color="auto" w:fill="auto"/>
          </w:tcPr>
          <w:p w14:paraId="06467FAE" w14:textId="77777777" w:rsidR="005B6647" w:rsidRPr="00DD31B5" w:rsidRDefault="005B6647" w:rsidP="005B664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599CEC9C" w14:textId="5BCA3C85" w:rsidR="005B6647" w:rsidRPr="00880257" w:rsidRDefault="005933BC" w:rsidP="005B6647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-198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880257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1,328</w:t>
            </w:r>
          </w:p>
        </w:tc>
        <w:tc>
          <w:tcPr>
            <w:tcW w:w="342" w:type="dxa"/>
            <w:shd w:val="clear" w:color="auto" w:fill="auto"/>
          </w:tcPr>
          <w:p w14:paraId="742DF190" w14:textId="77777777" w:rsidR="005B6647" w:rsidRPr="00DD31B5" w:rsidRDefault="005B6647" w:rsidP="005B664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9919CD" w14:textId="7834CF70" w:rsidR="005B6647" w:rsidRPr="00DD31B5" w:rsidRDefault="005B6647" w:rsidP="0047594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DD31B5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(1,455)</w:t>
            </w:r>
          </w:p>
        </w:tc>
      </w:tr>
      <w:tr w:rsidR="005B6647" w:rsidRPr="001B708F" w14:paraId="6CAA504A" w14:textId="77777777" w:rsidTr="00DD31B5">
        <w:tc>
          <w:tcPr>
            <w:tcW w:w="3780" w:type="dxa"/>
          </w:tcPr>
          <w:p w14:paraId="7BF5B6C6" w14:textId="77777777" w:rsidR="005B6647" w:rsidRPr="00681518" w:rsidRDefault="005B6647" w:rsidP="005B6647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1C71BE4C" w14:textId="65F6FB7B" w:rsidR="005B6647" w:rsidRPr="00681518" w:rsidRDefault="005B6647" w:rsidP="005B6647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15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6815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6815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2E0B8" w14:textId="606AFFC8" w:rsidR="005B6647" w:rsidRPr="00880257" w:rsidRDefault="000E71A9" w:rsidP="005B66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0257">
              <w:rPr>
                <w:rFonts w:ascii="Angsana New" w:hAnsi="Angsana New"/>
                <w:b/>
                <w:bCs/>
                <w:sz w:val="30"/>
                <w:szCs w:val="30"/>
              </w:rPr>
              <w:t>548,312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83A81E" w14:textId="77777777" w:rsidR="005B6647" w:rsidRPr="00FC5B10" w:rsidRDefault="005B6647" w:rsidP="005B66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49AA3" w14:textId="4A3869C6" w:rsidR="005B6647" w:rsidRPr="00880257" w:rsidRDefault="005B6647" w:rsidP="0047594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0257">
              <w:rPr>
                <w:rFonts w:ascii="Angsana New" w:hAnsi="Angsana New"/>
                <w:b/>
                <w:bCs/>
                <w:sz w:val="30"/>
                <w:szCs w:val="30"/>
              </w:rPr>
              <w:t>548,227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6D1011" w14:textId="77777777" w:rsidR="005B6647" w:rsidRPr="00DD31B5" w:rsidRDefault="005B6647" w:rsidP="005B66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36CAC" w14:textId="5DE1BCC0" w:rsidR="005B6647" w:rsidRPr="00880257" w:rsidRDefault="000E71A9" w:rsidP="005B6647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0257">
              <w:rPr>
                <w:rFonts w:ascii="Angsana New" w:hAnsi="Angsana New"/>
                <w:b/>
                <w:bCs/>
                <w:sz w:val="30"/>
                <w:szCs w:val="30"/>
              </w:rPr>
              <w:t>548,312</w:t>
            </w:r>
          </w:p>
        </w:tc>
        <w:tc>
          <w:tcPr>
            <w:tcW w:w="342" w:type="dxa"/>
            <w:shd w:val="clear" w:color="auto" w:fill="auto"/>
            <w:vAlign w:val="bottom"/>
          </w:tcPr>
          <w:p w14:paraId="735CEA1B" w14:textId="77777777" w:rsidR="005B6647" w:rsidRPr="00DD31B5" w:rsidRDefault="005B6647" w:rsidP="005B6647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2CCDF" w14:textId="2E312010" w:rsidR="005B6647" w:rsidRPr="00DD31B5" w:rsidRDefault="005B6647" w:rsidP="0047594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31B5">
              <w:rPr>
                <w:rFonts w:ascii="Angsana New" w:hAnsi="Angsana New"/>
                <w:b/>
                <w:bCs/>
                <w:sz w:val="30"/>
                <w:szCs w:val="30"/>
              </w:rPr>
              <w:t>548,227</w:t>
            </w:r>
          </w:p>
        </w:tc>
      </w:tr>
      <w:tr w:rsidR="005B6647" w:rsidRPr="001B708F" w14:paraId="13FF36FB" w14:textId="77777777" w:rsidTr="00DD31B5">
        <w:tc>
          <w:tcPr>
            <w:tcW w:w="3780" w:type="dxa"/>
            <w:tcBorders>
              <w:bottom w:val="nil"/>
            </w:tcBorders>
          </w:tcPr>
          <w:p w14:paraId="5CD71972" w14:textId="77777777" w:rsidR="005B6647" w:rsidRPr="001B708F" w:rsidRDefault="005B6647" w:rsidP="005B6647">
            <w:pPr>
              <w:tabs>
                <w:tab w:val="left" w:pos="16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2F82047" w14:textId="77777777" w:rsidR="005B6647" w:rsidRPr="00880257" w:rsidRDefault="005B6647" w:rsidP="005B66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FB12EB" w14:textId="77777777" w:rsidR="005B6647" w:rsidRPr="001B708F" w:rsidRDefault="005B6647" w:rsidP="005B664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119405" w14:textId="77777777" w:rsidR="005B6647" w:rsidRPr="00DD31B5" w:rsidRDefault="005B6647" w:rsidP="005B66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 w:cs="Cordia New"/>
                <w:b/>
                <w:bCs/>
                <w:sz w:val="30"/>
                <w:szCs w:val="38"/>
                <w:cs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76844B4" w14:textId="77777777" w:rsidR="005B6647" w:rsidRPr="00DD31B5" w:rsidRDefault="005B6647" w:rsidP="005B664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62092C6" w14:textId="77777777" w:rsidR="005B6647" w:rsidRPr="00DD31B5" w:rsidRDefault="005B6647" w:rsidP="005B664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2AAB6031" w14:textId="77777777" w:rsidR="005B6647" w:rsidRPr="00DD31B5" w:rsidRDefault="005B6647" w:rsidP="005B664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B95FC5D" w14:textId="77777777" w:rsidR="005B6647" w:rsidRPr="00DD31B5" w:rsidRDefault="005B6647" w:rsidP="005B6647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6647" w:rsidRPr="00275F54" w14:paraId="3CE26359" w14:textId="77777777" w:rsidTr="00DD31B5">
        <w:tc>
          <w:tcPr>
            <w:tcW w:w="3780" w:type="dxa"/>
            <w:tcBorders>
              <w:bottom w:val="nil"/>
            </w:tcBorders>
          </w:tcPr>
          <w:p w14:paraId="40ED01B1" w14:textId="5344D139" w:rsidR="005B6647" w:rsidRPr="001B708F" w:rsidRDefault="005B6647" w:rsidP="005B6647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397C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97C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5F66BA37" w14:textId="0E30379B" w:rsidR="005B6647" w:rsidRPr="006960B9" w:rsidRDefault="001D4997" w:rsidP="005B6647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11"/>
              <w:rPr>
                <w:rFonts w:ascii="Angsana New" w:hAnsi="Angsana New" w:cs="Cordia New"/>
                <w:b/>
                <w:bCs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0.0</w:t>
            </w:r>
            <w:r w:rsidR="00397CD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5</w:t>
            </w:r>
            <w:r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302C4CC" w14:textId="77777777" w:rsidR="005B6647" w:rsidRPr="001B708F" w:rsidRDefault="005B6647" w:rsidP="005B664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1C448068" w14:textId="0AA8EA92" w:rsidR="005B6647" w:rsidRPr="00DD31B5" w:rsidRDefault="005B6647" w:rsidP="005B6647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32BB6"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AFED567" w14:textId="77777777" w:rsidR="005B6647" w:rsidRPr="00DD31B5" w:rsidRDefault="005B6647" w:rsidP="005B664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shd w:val="clear" w:color="auto" w:fill="auto"/>
          </w:tcPr>
          <w:p w14:paraId="6D4D7CB3" w14:textId="280EF6F0" w:rsidR="005B6647" w:rsidRPr="00DD31B5" w:rsidRDefault="00397CD1" w:rsidP="005B6647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D4997">
              <w:rPr>
                <w:rFonts w:ascii="Angsana New" w:hAnsi="Angsana New"/>
                <w:b/>
                <w:bCs/>
                <w:sz w:val="30"/>
                <w:szCs w:val="30"/>
              </w:rPr>
              <w:t>0.00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3)</w:t>
            </w:r>
          </w:p>
        </w:tc>
        <w:tc>
          <w:tcPr>
            <w:tcW w:w="342" w:type="dxa"/>
            <w:tcBorders>
              <w:bottom w:val="nil"/>
            </w:tcBorders>
            <w:shd w:val="clear" w:color="auto" w:fill="auto"/>
          </w:tcPr>
          <w:p w14:paraId="50B5C647" w14:textId="77777777" w:rsidR="005B6647" w:rsidRPr="00DD31B5" w:rsidRDefault="005B6647" w:rsidP="005B664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8847752" w14:textId="1CA076D1" w:rsidR="005B6647" w:rsidRPr="00DD31B5" w:rsidRDefault="005B6647" w:rsidP="005B6647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31B5">
              <w:rPr>
                <w:rFonts w:ascii="Angsana New" w:hAnsi="Angsana New"/>
                <w:b/>
                <w:bCs/>
                <w:sz w:val="30"/>
                <w:szCs w:val="30"/>
              </w:rPr>
              <w:t>0.227</w:t>
            </w:r>
          </w:p>
        </w:tc>
      </w:tr>
    </w:tbl>
    <w:p w14:paraId="41D6C0C5" w14:textId="569B0342" w:rsidR="00C01851" w:rsidRDefault="00C0185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EF80A37" w14:textId="77777777" w:rsidR="00C01851" w:rsidRDefault="00C0185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176E190" w14:textId="4433D300" w:rsidR="003F3167" w:rsidRPr="00B50CB6" w:rsidRDefault="003F3167" w:rsidP="003F3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50CB6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E5682B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B50CB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26912F18" w14:textId="2A5E579C" w:rsidR="00A054F4" w:rsidRPr="000C5111" w:rsidRDefault="00A054F4" w:rsidP="00382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>
        <w:tab/>
      </w:r>
      <w:r w:rsidR="000C5111">
        <w:rPr>
          <w:rFonts w:asciiTheme="majorBidi" w:hAnsiTheme="majorBidi" w:cstheme="majorBidi"/>
          <w:sz w:val="24"/>
          <w:szCs w:val="24"/>
        </w:rPr>
        <w:br/>
      </w:r>
      <w:r w:rsidRPr="00A054F4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60218C23" w14:textId="77777777" w:rsidR="00567AD3" w:rsidRPr="00C01851" w:rsidRDefault="00567AD3" w:rsidP="00567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  <w:cs/>
        </w:rPr>
      </w:pPr>
    </w:p>
    <w:tbl>
      <w:tblPr>
        <w:tblW w:w="8766" w:type="dxa"/>
        <w:tblInd w:w="317" w:type="dxa"/>
        <w:tblLook w:val="04A0" w:firstRow="1" w:lastRow="0" w:firstColumn="1" w:lastColumn="0" w:noHBand="0" w:noVBand="1"/>
      </w:tblPr>
      <w:tblGrid>
        <w:gridCol w:w="3168"/>
        <w:gridCol w:w="1440"/>
        <w:gridCol w:w="1350"/>
        <w:gridCol w:w="1278"/>
        <w:gridCol w:w="236"/>
        <w:gridCol w:w="1294"/>
      </w:tblGrid>
      <w:tr w:rsidR="00567AD3" w:rsidRPr="00070776" w14:paraId="423D396C" w14:textId="77777777" w:rsidTr="009B53A1">
        <w:tc>
          <w:tcPr>
            <w:tcW w:w="3168" w:type="dxa"/>
            <w:shd w:val="clear" w:color="auto" w:fill="auto"/>
            <w:vAlign w:val="bottom"/>
          </w:tcPr>
          <w:p w14:paraId="0209FD67" w14:textId="77777777" w:rsidR="00567AD3" w:rsidRPr="00070776" w:rsidRDefault="00567AD3" w:rsidP="009B53A1">
            <w:pPr>
              <w:ind w:left="119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4B0500" w14:textId="77777777" w:rsidR="00567AD3" w:rsidRPr="00070776" w:rsidRDefault="00567AD3" w:rsidP="009B53A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0BADC3" w14:textId="77777777" w:rsidR="00567AD3" w:rsidRPr="00070776" w:rsidRDefault="00567AD3" w:rsidP="009B53A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415FDBD" w14:textId="77777777" w:rsidR="00567AD3" w:rsidRPr="00070776" w:rsidRDefault="00567AD3" w:rsidP="009B53A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AB404B6" w14:textId="77777777" w:rsidR="00567AD3" w:rsidRPr="00070776" w:rsidRDefault="00567AD3" w:rsidP="009B53A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6725BE24" w14:textId="77777777" w:rsidR="00567AD3" w:rsidRPr="00070776" w:rsidRDefault="00567AD3" w:rsidP="009B53A1">
            <w:pPr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DFC4704" w14:textId="77777777" w:rsidR="00567AD3" w:rsidRPr="00070776" w:rsidDel="00D43E7A" w:rsidRDefault="00567AD3" w:rsidP="009B53A1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67AD3" w:rsidRPr="00070776" w14:paraId="3A4740A7" w14:textId="77777777" w:rsidTr="009B53A1">
        <w:tc>
          <w:tcPr>
            <w:tcW w:w="3168" w:type="dxa"/>
            <w:shd w:val="clear" w:color="auto" w:fill="auto"/>
          </w:tcPr>
          <w:p w14:paraId="41D0BD53" w14:textId="77777777" w:rsidR="00567AD3" w:rsidRPr="00070776" w:rsidRDefault="00567AD3" w:rsidP="009B53A1">
            <w:pPr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FBF1DD" w14:textId="77777777" w:rsidR="00567AD3" w:rsidRPr="00070776" w:rsidRDefault="00567AD3" w:rsidP="009B53A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F7AADE2" w14:textId="77777777" w:rsidR="00567AD3" w:rsidRPr="00070776" w:rsidRDefault="00567AD3" w:rsidP="009B53A1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206DA805" w14:textId="77777777" w:rsidR="00567AD3" w:rsidRPr="00070776" w:rsidRDefault="00567AD3" w:rsidP="009B53A1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29D39778" w14:textId="77777777" w:rsidR="00567AD3" w:rsidRPr="00070776" w:rsidRDefault="00567AD3" w:rsidP="009B53A1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35668D4B" w14:textId="77777777" w:rsidR="00567AD3" w:rsidRPr="00070776" w:rsidRDefault="00567AD3" w:rsidP="009B53A1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933BC" w:rsidRPr="00070776" w14:paraId="4DE36320" w14:textId="77777777" w:rsidTr="009B53A1">
        <w:tc>
          <w:tcPr>
            <w:tcW w:w="3168" w:type="dxa"/>
            <w:shd w:val="clear" w:color="auto" w:fill="auto"/>
          </w:tcPr>
          <w:p w14:paraId="5A88084E" w14:textId="50C14917" w:rsidR="005933BC" w:rsidRPr="00DA4FD9" w:rsidRDefault="005933BC" w:rsidP="005933BC">
            <w:pPr>
              <w:tabs>
                <w:tab w:val="clear" w:pos="227"/>
                <w:tab w:val="left" w:pos="140"/>
              </w:tabs>
              <w:ind w:right="-52" w:firstLine="119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FB376AC" w14:textId="7E96EB0E" w:rsidR="005933BC" w:rsidRPr="00DA4FD9" w:rsidRDefault="005933BC" w:rsidP="005933BC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12DC7243" w14:textId="52F6D8AA" w:rsidR="005933BC" w:rsidRPr="00DA4FD9" w:rsidRDefault="005933BC" w:rsidP="005933BC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78" w:type="dxa"/>
            <w:shd w:val="clear" w:color="auto" w:fill="auto"/>
          </w:tcPr>
          <w:p w14:paraId="2E183CA6" w14:textId="1E7B2B8E" w:rsidR="005933BC" w:rsidRPr="00DA4FD9" w:rsidRDefault="005933BC" w:rsidP="005933BC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0.04</w:t>
            </w:r>
          </w:p>
        </w:tc>
        <w:tc>
          <w:tcPr>
            <w:tcW w:w="236" w:type="dxa"/>
            <w:shd w:val="clear" w:color="auto" w:fill="auto"/>
          </w:tcPr>
          <w:p w14:paraId="72DB6AA4" w14:textId="77777777" w:rsidR="005933BC" w:rsidRPr="00DA4FD9" w:rsidRDefault="005933BC" w:rsidP="005933BC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66971A93" w14:textId="06BA5E21" w:rsidR="005933BC" w:rsidRPr="00DA4FD9" w:rsidRDefault="00204C9A" w:rsidP="005933BC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4C9A">
              <w:rPr>
                <w:rFonts w:ascii="Angsana New" w:hAnsi="Angsana New"/>
                <w:sz w:val="30"/>
                <w:szCs w:val="30"/>
              </w:rPr>
              <w:t>21</w:t>
            </w:r>
            <w:r w:rsidR="005933BC" w:rsidRPr="00CF1015">
              <w:rPr>
                <w:rFonts w:ascii="Angsana New" w:hAnsi="Angsana New"/>
                <w:sz w:val="30"/>
                <w:szCs w:val="30"/>
              </w:rPr>
              <w:t>,</w:t>
            </w:r>
            <w:r w:rsidRPr="00204C9A">
              <w:rPr>
                <w:rFonts w:ascii="Angsana New" w:hAnsi="Angsana New"/>
                <w:sz w:val="30"/>
                <w:szCs w:val="30"/>
              </w:rPr>
              <w:t>976</w:t>
            </w:r>
          </w:p>
        </w:tc>
      </w:tr>
      <w:tr w:rsidR="005933BC" w:rsidRPr="00070776" w14:paraId="1A4162B2" w14:textId="77777777" w:rsidTr="009B53A1">
        <w:tc>
          <w:tcPr>
            <w:tcW w:w="3168" w:type="dxa"/>
            <w:shd w:val="clear" w:color="auto" w:fill="auto"/>
          </w:tcPr>
          <w:p w14:paraId="275EA7C8" w14:textId="2EC16FE4" w:rsidR="005933BC" w:rsidRPr="00070776" w:rsidRDefault="005933BC" w:rsidP="005933BC">
            <w:pPr>
              <w:ind w:right="-52" w:firstLine="119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440" w:type="dxa"/>
            <w:shd w:val="clear" w:color="auto" w:fill="auto"/>
          </w:tcPr>
          <w:p w14:paraId="75575F5F" w14:textId="62E2DC61" w:rsidR="005933BC" w:rsidRPr="00070776" w:rsidRDefault="005933BC" w:rsidP="005933BC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33F2B6CC" w14:textId="342D6149" w:rsidR="005933BC" w:rsidRPr="00070776" w:rsidRDefault="005933BC" w:rsidP="005933BC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8" w:type="dxa"/>
            <w:shd w:val="clear" w:color="auto" w:fill="auto"/>
          </w:tcPr>
          <w:p w14:paraId="015B908C" w14:textId="07393DEA" w:rsidR="005933BC" w:rsidRPr="00070776" w:rsidRDefault="005933BC" w:rsidP="005933BC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236" w:type="dxa"/>
            <w:shd w:val="clear" w:color="auto" w:fill="auto"/>
          </w:tcPr>
          <w:p w14:paraId="30C4F592" w14:textId="77777777" w:rsidR="005933BC" w:rsidRPr="00070776" w:rsidRDefault="005933BC" w:rsidP="005933BC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F0DAA0D" w14:textId="5C6A43F0" w:rsidR="005933BC" w:rsidRPr="00070776" w:rsidRDefault="005933BC" w:rsidP="005933BC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CF1015">
              <w:rPr>
                <w:rFonts w:ascii="Angsana New" w:hAnsi="Angsana New"/>
                <w:sz w:val="30"/>
                <w:szCs w:val="30"/>
              </w:rPr>
              <w:t>,</w:t>
            </w:r>
            <w:r w:rsidR="00204C9A" w:rsidRPr="00204C9A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5933BC" w:rsidRPr="00070776" w14:paraId="24A4E522" w14:textId="77777777" w:rsidTr="009B53A1">
        <w:tc>
          <w:tcPr>
            <w:tcW w:w="3168" w:type="dxa"/>
            <w:shd w:val="clear" w:color="auto" w:fill="auto"/>
          </w:tcPr>
          <w:p w14:paraId="5973F7B4" w14:textId="4A921935" w:rsidR="005933BC" w:rsidRPr="002A1947" w:rsidRDefault="005933BC" w:rsidP="005933BC">
            <w:pPr>
              <w:ind w:right="-52" w:firstLine="119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50F29CF4" w14:textId="4BFA0483" w:rsidR="005933BC" w:rsidRPr="00070776" w:rsidRDefault="005933BC" w:rsidP="005933BC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067C15A9" w14:textId="518BEB02" w:rsidR="005933BC" w:rsidRPr="00070776" w:rsidRDefault="005933BC" w:rsidP="005933BC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</w:t>
            </w:r>
            <w:r w:rsidRPr="00AE66E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1579FC7" w14:textId="4778A670" w:rsidR="005933BC" w:rsidRPr="00070776" w:rsidRDefault="005933BC" w:rsidP="005933BC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(0.09)</w:t>
            </w:r>
          </w:p>
        </w:tc>
        <w:tc>
          <w:tcPr>
            <w:tcW w:w="236" w:type="dxa"/>
            <w:shd w:val="clear" w:color="auto" w:fill="auto"/>
          </w:tcPr>
          <w:p w14:paraId="799975A6" w14:textId="77777777" w:rsidR="005933BC" w:rsidRPr="00070776" w:rsidRDefault="005933BC" w:rsidP="005933BC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F4351C6" w14:textId="602402F4" w:rsidR="005933BC" w:rsidRPr="00070776" w:rsidRDefault="005933BC" w:rsidP="005933BC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(46,515)</w:t>
            </w:r>
          </w:p>
        </w:tc>
      </w:tr>
      <w:tr w:rsidR="00567AD3" w:rsidRPr="00070776" w14:paraId="5B56930A" w14:textId="77777777" w:rsidTr="009B53A1">
        <w:tc>
          <w:tcPr>
            <w:tcW w:w="3168" w:type="dxa"/>
            <w:shd w:val="clear" w:color="auto" w:fill="auto"/>
          </w:tcPr>
          <w:p w14:paraId="64F718C6" w14:textId="19A5767A" w:rsidR="00567AD3" w:rsidRPr="00E34A55" w:rsidRDefault="00567AD3" w:rsidP="009B53A1">
            <w:pPr>
              <w:ind w:right="-52" w:firstLine="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ในปี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76D9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767E5272" w14:textId="77777777" w:rsidR="00567AD3" w:rsidRPr="00070776" w:rsidRDefault="00567AD3" w:rsidP="009B53A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2DDC8B" w14:textId="77777777" w:rsidR="00567AD3" w:rsidRPr="00070776" w:rsidRDefault="00567AD3" w:rsidP="009B53A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2A785" w14:textId="45323A8D" w:rsidR="00567AD3" w:rsidRPr="007D37EC" w:rsidRDefault="00CF1015" w:rsidP="009B53A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236" w:type="dxa"/>
            <w:shd w:val="clear" w:color="auto" w:fill="auto"/>
          </w:tcPr>
          <w:p w14:paraId="7A919026" w14:textId="77777777" w:rsidR="00567AD3" w:rsidRPr="007D37EC" w:rsidRDefault="00567AD3" w:rsidP="009B53A1">
            <w:pPr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40528" w14:textId="70984787" w:rsidR="00567AD3" w:rsidRPr="007D37EC" w:rsidRDefault="00CF1015" w:rsidP="009B53A1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65,734</w:t>
            </w:r>
          </w:p>
        </w:tc>
      </w:tr>
    </w:tbl>
    <w:p w14:paraId="01B6E2A5" w14:textId="77777777" w:rsidR="00567AD3" w:rsidRPr="00C01851" w:rsidRDefault="00567AD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  <w:cs/>
        </w:rPr>
      </w:pPr>
    </w:p>
    <w:tbl>
      <w:tblPr>
        <w:tblW w:w="8766" w:type="dxa"/>
        <w:tblInd w:w="317" w:type="dxa"/>
        <w:tblLook w:val="04A0" w:firstRow="1" w:lastRow="0" w:firstColumn="1" w:lastColumn="0" w:noHBand="0" w:noVBand="1"/>
      </w:tblPr>
      <w:tblGrid>
        <w:gridCol w:w="3168"/>
        <w:gridCol w:w="1440"/>
        <w:gridCol w:w="1350"/>
        <w:gridCol w:w="1278"/>
        <w:gridCol w:w="236"/>
        <w:gridCol w:w="1294"/>
      </w:tblGrid>
      <w:tr w:rsidR="00A054F4" w:rsidRPr="00070776" w14:paraId="7F5D7930" w14:textId="77777777" w:rsidTr="000C5111">
        <w:tc>
          <w:tcPr>
            <w:tcW w:w="3168" w:type="dxa"/>
            <w:shd w:val="clear" w:color="auto" w:fill="auto"/>
            <w:vAlign w:val="bottom"/>
          </w:tcPr>
          <w:p w14:paraId="68821E96" w14:textId="77777777" w:rsidR="00A054F4" w:rsidRPr="00070776" w:rsidRDefault="00A054F4" w:rsidP="00344305">
            <w:pPr>
              <w:ind w:left="119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DC50F5" w14:textId="77777777" w:rsidR="00A054F4" w:rsidRPr="00070776" w:rsidRDefault="00A054F4" w:rsidP="0034430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1AB97F" w14:textId="77777777" w:rsidR="00A054F4" w:rsidRPr="00070776" w:rsidRDefault="00A054F4" w:rsidP="0034430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514B0597" w14:textId="77777777" w:rsidR="00A054F4" w:rsidRPr="00070776" w:rsidRDefault="00A054F4" w:rsidP="0034430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622647F" w14:textId="77777777" w:rsidR="00A054F4" w:rsidRPr="00070776" w:rsidRDefault="00A054F4" w:rsidP="00344305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30763288" w14:textId="77777777" w:rsidR="00A054F4" w:rsidRPr="00070776" w:rsidRDefault="00A054F4" w:rsidP="00344305">
            <w:pPr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17D4F71" w14:textId="77777777" w:rsidR="00A054F4" w:rsidRPr="00070776" w:rsidDel="00D43E7A" w:rsidRDefault="00A054F4" w:rsidP="00344305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054F4" w:rsidRPr="00070776" w14:paraId="1E6EE7B1" w14:textId="77777777" w:rsidTr="000C5111">
        <w:tc>
          <w:tcPr>
            <w:tcW w:w="3168" w:type="dxa"/>
            <w:shd w:val="clear" w:color="auto" w:fill="auto"/>
          </w:tcPr>
          <w:p w14:paraId="3FFF3028" w14:textId="77777777" w:rsidR="00A054F4" w:rsidRPr="00070776" w:rsidRDefault="00A054F4" w:rsidP="00344305">
            <w:pPr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BE742FA" w14:textId="77777777" w:rsidR="00A054F4" w:rsidRPr="00070776" w:rsidRDefault="00A054F4" w:rsidP="00344305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013F7F" w14:textId="77777777" w:rsidR="00A054F4" w:rsidRPr="00070776" w:rsidRDefault="00A054F4" w:rsidP="00344305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4EDBA55" w14:textId="77777777" w:rsidR="00A054F4" w:rsidRPr="00070776" w:rsidRDefault="00A054F4" w:rsidP="00344305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F124EDB" w14:textId="77777777" w:rsidR="00A054F4" w:rsidRPr="00070776" w:rsidRDefault="00A054F4" w:rsidP="00344305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5C680AB0" w14:textId="77777777" w:rsidR="00A054F4" w:rsidRPr="00070776" w:rsidRDefault="00A054F4" w:rsidP="00344305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707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E3E43" w:rsidRPr="00070776" w14:paraId="736354B4" w14:textId="77777777" w:rsidTr="00DD31B5">
        <w:tc>
          <w:tcPr>
            <w:tcW w:w="3168" w:type="dxa"/>
            <w:shd w:val="clear" w:color="auto" w:fill="auto"/>
          </w:tcPr>
          <w:p w14:paraId="1FBB3E67" w14:textId="67CCF888" w:rsidR="001E3E43" w:rsidRPr="00DA4FD9" w:rsidRDefault="001E3E43" w:rsidP="001E3E43">
            <w:pPr>
              <w:tabs>
                <w:tab w:val="clear" w:pos="227"/>
                <w:tab w:val="left" w:pos="140"/>
              </w:tabs>
              <w:ind w:right="-52" w:firstLine="119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6D55CBBC" w14:textId="0B2937FE" w:rsidR="001E3E43" w:rsidRPr="00DA4FD9" w:rsidRDefault="001E3E43" w:rsidP="001E3E4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0F75CEBB" w14:textId="4755BC80" w:rsidR="001E3E43" w:rsidRPr="00DA4FD9" w:rsidRDefault="001E3E43" w:rsidP="001E3E43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shd w:val="clear" w:color="auto" w:fill="auto"/>
          </w:tcPr>
          <w:p w14:paraId="358890E9" w14:textId="3F2D614D" w:rsidR="001E3E43" w:rsidRPr="00DA4FD9" w:rsidRDefault="001E3E43" w:rsidP="001E3E43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0.09</w:t>
            </w:r>
          </w:p>
        </w:tc>
        <w:tc>
          <w:tcPr>
            <w:tcW w:w="236" w:type="dxa"/>
            <w:shd w:val="clear" w:color="auto" w:fill="auto"/>
          </w:tcPr>
          <w:p w14:paraId="532BFE3B" w14:textId="77777777" w:rsidR="001E3E43" w:rsidRPr="00DA4FD9" w:rsidRDefault="001E3E43" w:rsidP="001E3E43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59C4F121" w14:textId="4AFAA8E7" w:rsidR="001E3E43" w:rsidRPr="00DA4FD9" w:rsidRDefault="001E3E43" w:rsidP="001E3E43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46,515</w:t>
            </w:r>
          </w:p>
        </w:tc>
      </w:tr>
      <w:tr w:rsidR="001E3E43" w:rsidRPr="00070776" w14:paraId="1EC07D30" w14:textId="77777777" w:rsidTr="00DD31B5">
        <w:tc>
          <w:tcPr>
            <w:tcW w:w="3168" w:type="dxa"/>
            <w:shd w:val="clear" w:color="auto" w:fill="auto"/>
          </w:tcPr>
          <w:p w14:paraId="44B575CD" w14:textId="41DCF372" w:rsidR="001E3E43" w:rsidRPr="00070776" w:rsidRDefault="001E3E43" w:rsidP="001E3E43">
            <w:pPr>
              <w:ind w:right="-52" w:firstLine="119"/>
              <w:rPr>
                <w:rFonts w:ascii="Angsana New" w:hAnsi="Angsana New"/>
                <w:sz w:val="30"/>
                <w:szCs w:val="30"/>
                <w:cs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440" w:type="dxa"/>
            <w:shd w:val="clear" w:color="auto" w:fill="auto"/>
          </w:tcPr>
          <w:p w14:paraId="00750F6B" w14:textId="3C6C0CC7" w:rsidR="001E3E43" w:rsidRPr="00070776" w:rsidRDefault="001E3E43" w:rsidP="001E3E4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25DD3C76" w14:textId="78FF8FB1" w:rsidR="001E3E43" w:rsidRPr="00070776" w:rsidRDefault="001E3E43" w:rsidP="001E3E43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8" w:type="dxa"/>
            <w:shd w:val="clear" w:color="auto" w:fill="auto"/>
          </w:tcPr>
          <w:p w14:paraId="33654460" w14:textId="4A56B590" w:rsidR="001E3E43" w:rsidRPr="00070776" w:rsidRDefault="001E3E43" w:rsidP="001E3E43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0.14</w:t>
            </w:r>
          </w:p>
        </w:tc>
        <w:tc>
          <w:tcPr>
            <w:tcW w:w="236" w:type="dxa"/>
            <w:shd w:val="clear" w:color="auto" w:fill="auto"/>
          </w:tcPr>
          <w:p w14:paraId="4EFCDD1F" w14:textId="77777777" w:rsidR="001E3E43" w:rsidRPr="00070776" w:rsidRDefault="001E3E43" w:rsidP="001E3E43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5BBBFF8" w14:textId="34EA97FD" w:rsidR="001E3E43" w:rsidRPr="00070776" w:rsidRDefault="001E3E43" w:rsidP="001E3E43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,955</w:t>
            </w:r>
          </w:p>
        </w:tc>
      </w:tr>
      <w:tr w:rsidR="001E3E43" w:rsidRPr="00070776" w14:paraId="16784E61" w14:textId="77777777" w:rsidTr="00DD31B5">
        <w:tc>
          <w:tcPr>
            <w:tcW w:w="3168" w:type="dxa"/>
            <w:shd w:val="clear" w:color="auto" w:fill="auto"/>
          </w:tcPr>
          <w:p w14:paraId="598F6A16" w14:textId="0721A682" w:rsidR="001E3E43" w:rsidRPr="002A1947" w:rsidRDefault="001E3E43" w:rsidP="001E3E43">
            <w:pPr>
              <w:ind w:right="-52" w:firstLine="119"/>
              <w:rPr>
                <w:rFonts w:ascii="Angsana New" w:hAnsi="Angsana New"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6DE5AB0D" w14:textId="6D29728E" w:rsidR="001E3E43" w:rsidRPr="00070776" w:rsidRDefault="001E3E43" w:rsidP="001E3E4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1EE0027E" w14:textId="69A9A675" w:rsidR="001E3E43" w:rsidRPr="00070776" w:rsidRDefault="001E3E43" w:rsidP="001E3E4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707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0776">
              <w:rPr>
                <w:rFonts w:ascii="Angsana New" w:hAnsi="Angsana New"/>
                <w:sz w:val="30"/>
                <w:szCs w:val="30"/>
              </w:rPr>
              <w:t>25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12CC5D7D" w14:textId="08094ACA" w:rsidR="001E3E43" w:rsidRPr="00070776" w:rsidRDefault="001E3E43" w:rsidP="001E3E4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</w:t>
            </w:r>
            <w:r w:rsidR="00694B12" w:rsidRPr="00694B1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52B435A" w14:textId="77777777" w:rsidR="001E3E43" w:rsidRPr="00070776" w:rsidRDefault="001E3E43" w:rsidP="001E3E43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7C39D5A" w14:textId="496A0D0E" w:rsidR="001E3E43" w:rsidRPr="00070776" w:rsidRDefault="001E3E43" w:rsidP="001E3E43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(32,981)</w:t>
            </w:r>
          </w:p>
        </w:tc>
      </w:tr>
      <w:tr w:rsidR="001E3E43" w:rsidRPr="00070776" w14:paraId="67C59B40" w14:textId="77777777" w:rsidTr="00DD31B5">
        <w:tc>
          <w:tcPr>
            <w:tcW w:w="3168" w:type="dxa"/>
            <w:shd w:val="clear" w:color="auto" w:fill="auto"/>
          </w:tcPr>
          <w:p w14:paraId="20639A0F" w14:textId="0746FB56" w:rsidR="001E3E43" w:rsidRPr="00E34A55" w:rsidRDefault="001E3E43" w:rsidP="001E3E43">
            <w:pPr>
              <w:ind w:right="-52" w:firstLine="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7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ในปี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819FB7B" w14:textId="77777777" w:rsidR="001E3E43" w:rsidRPr="00070776" w:rsidRDefault="001E3E43" w:rsidP="001E3E4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7D162D9" w14:textId="77777777" w:rsidR="001E3E43" w:rsidRPr="00070776" w:rsidRDefault="001E3E43" w:rsidP="001E3E4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9C50D" w14:textId="0483A7E2" w:rsidR="001E3E43" w:rsidRPr="007D37EC" w:rsidRDefault="001E3E43" w:rsidP="001E3E43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236" w:type="dxa"/>
            <w:shd w:val="clear" w:color="auto" w:fill="auto"/>
          </w:tcPr>
          <w:p w14:paraId="05992944" w14:textId="77777777" w:rsidR="001E3E43" w:rsidRPr="007D37EC" w:rsidRDefault="001E3E43" w:rsidP="001E3E43">
            <w:pPr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0C941" w14:textId="49CC3BC1" w:rsidR="001E3E43" w:rsidRPr="007D37EC" w:rsidRDefault="001E3E43" w:rsidP="001E3E43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90,489</w:t>
            </w:r>
          </w:p>
        </w:tc>
      </w:tr>
    </w:tbl>
    <w:p w14:paraId="58877C5B" w14:textId="69E5A772" w:rsidR="005B1511" w:rsidRDefault="005B1511" w:rsidP="00344305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346D39C" w14:textId="12017B3D" w:rsidR="0030398F" w:rsidRPr="00E81B6D" w:rsidRDefault="006B1B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6D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E5682B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30398F" w:rsidRPr="00E81B6D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7711E0" w:rsidRPr="00E81B6D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0F30DBAB" w14:textId="291F20A1" w:rsidR="0030398F" w:rsidRDefault="0030398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087B7C" w14:textId="77777777" w:rsidR="006E5303" w:rsidRDefault="006E5303" w:rsidP="006E5303">
      <w:pPr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9539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00397C62" w14:textId="77777777" w:rsidR="006E5303" w:rsidRPr="007C3AFA" w:rsidRDefault="006E5303" w:rsidP="006E5303">
      <w:pPr>
        <w:pStyle w:val="BodyText2"/>
        <w:ind w:left="540" w:firstLine="0"/>
        <w:jc w:val="thaiDistribute"/>
        <w:rPr>
          <w:rFonts w:asciiTheme="majorBidi" w:eastAsia="EucrosiaUPCBold" w:hAnsiTheme="majorBidi" w:cstheme="majorBidi"/>
          <w:b/>
          <w:bCs/>
          <w:i/>
          <w:iCs/>
          <w:sz w:val="20"/>
          <w:szCs w:val="20"/>
        </w:rPr>
      </w:pPr>
    </w:p>
    <w:p w14:paraId="386569C2" w14:textId="01CC167C" w:rsidR="006E5303" w:rsidRPr="007447F5" w:rsidRDefault="006E5303" w:rsidP="006E530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spacing w:after="0"/>
        <w:ind w:left="990" w:hanging="432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447F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(1) </w:t>
      </w:r>
      <w:r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7447F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จัดประเภทและการวัดมูลค่า</w:t>
      </w:r>
      <w:r w:rsidRPr="007447F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4469AFC4" w14:textId="77777777" w:rsidR="006E5303" w:rsidRPr="007C3AFA" w:rsidRDefault="006E5303" w:rsidP="006E5303">
      <w:pPr>
        <w:pStyle w:val="BodyText"/>
        <w:shd w:val="clear" w:color="auto" w:fill="FFFFFF"/>
        <w:spacing w:after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588B9D6" w14:textId="43DD6E08" w:rsidR="006E5303" w:rsidRDefault="006E5303" w:rsidP="006E5303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7447F5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นอกเหนือจาก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(ดูหมายเหตุข้อ </w:t>
      </w:r>
      <w:r>
        <w:rPr>
          <w:rFonts w:asciiTheme="majorBidi" w:hAnsiTheme="majorBidi" w:cstheme="majorBidi"/>
          <w:color w:val="000000"/>
          <w:sz w:val="30"/>
          <w:szCs w:val="30"/>
        </w:rPr>
        <w:t>5)</w:t>
      </w:r>
      <w:r w:rsidR="00BE222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E222C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ลูกหนี้ตามสัญญาเช่าซื้อ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(ดูหมายเหตุข้อ 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6))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รับรู้รายการ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เมื่อเริ่มแรก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เมื่อกลุ่มบริษัทและบริษัทเป็นคู่สัญญาตามข้อกำหนดของเครื่องมือทางการเงินนั้น และวัดมูลค่า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โดยรวม 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ต้นทุนการทำรายการ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เกี่ยวข้องโดยตรงกับการได้มา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เว้นแต่</w:t>
      </w:r>
      <w:r w:rsidRPr="0027485B">
        <w:rPr>
          <w:rFonts w:asciiTheme="majorBidi" w:hAnsiTheme="majorBidi" w:hint="cs"/>
          <w:color w:val="000000"/>
          <w:sz w:val="30"/>
          <w:szCs w:val="30"/>
          <w:cs/>
        </w:rPr>
        <w:t>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27485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hint="cs"/>
          <w:color w:val="000000"/>
          <w:sz w:val="30"/>
          <w:szCs w:val="30"/>
          <w:cs/>
        </w:rPr>
        <w:t>จะ</w:t>
      </w:r>
      <w:r w:rsidRPr="0027485B">
        <w:rPr>
          <w:rFonts w:asciiTheme="majorBidi" w:hAnsiTheme="majorBidi" w:hint="cs"/>
          <w:color w:val="000000"/>
          <w:sz w:val="30"/>
          <w:szCs w:val="30"/>
          <w:cs/>
        </w:rPr>
        <w:t>วัดมูลค่าเมื่อเริ่มแรก</w:t>
      </w:r>
      <w:r>
        <w:rPr>
          <w:rFonts w:asciiTheme="majorBidi" w:hAnsiTheme="majorBidi" w:hint="cs"/>
          <w:color w:val="000000"/>
          <w:sz w:val="30"/>
          <w:szCs w:val="30"/>
          <w:cs/>
        </w:rPr>
        <w:t>และภายหลัง</w:t>
      </w:r>
      <w:r w:rsidRPr="0027485B">
        <w:rPr>
          <w:rFonts w:asciiTheme="majorBidi" w:hAnsiTheme="majorBidi" w:hint="cs"/>
          <w:color w:val="000000"/>
          <w:sz w:val="30"/>
          <w:szCs w:val="30"/>
          <w:cs/>
        </w:rPr>
        <w:t>ด้วยมูลค่ายุติธรรม</w:t>
      </w:r>
      <w:r>
        <w:rPr>
          <w:rFonts w:asciiTheme="majorBidi" w:hAnsiTheme="majorBidi" w:hint="cs"/>
          <w:color w:val="000000"/>
          <w:sz w:val="30"/>
          <w:szCs w:val="30"/>
          <w:cs/>
        </w:rPr>
        <w:t>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401E2BDC" w14:textId="60856C30" w:rsidR="006E5303" w:rsidRDefault="006E5303" w:rsidP="006E5303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094E1319" w14:textId="0DD0B72A" w:rsidR="006E5303" w:rsidRDefault="006E5303" w:rsidP="006E5303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6E5303">
        <w:rPr>
          <w:rFonts w:asciiTheme="majorBidi" w:hAnsi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6E5303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6E5303">
        <w:rPr>
          <w:rFonts w:asciiTheme="majorBidi" w:hAnsi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6E5303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6E5303">
        <w:rPr>
          <w:rFonts w:asciiTheme="majorBidi" w:hAnsi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>
        <w:rPr>
          <w:rFonts w:asciiTheme="majorBidi" w:hAnsiTheme="majorBidi" w:hint="cs"/>
          <w:color w:val="000000"/>
          <w:sz w:val="30"/>
          <w:szCs w:val="30"/>
          <w:cs/>
        </w:rPr>
        <w:t>และ</w:t>
      </w:r>
      <w:r w:rsidRPr="006E5303">
        <w:rPr>
          <w:rFonts w:asciiTheme="majorBidi" w:hAnsiTheme="majorBidi"/>
          <w:color w:val="000000"/>
          <w:sz w:val="30"/>
          <w:szCs w:val="30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686B668" w14:textId="77777777" w:rsidR="006E5303" w:rsidRPr="00873BBE" w:rsidRDefault="006E5303" w:rsidP="006E5303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/>
          <w:color w:val="000000"/>
          <w:sz w:val="24"/>
          <w:szCs w:val="24"/>
        </w:rPr>
      </w:pPr>
    </w:p>
    <w:p w14:paraId="54416CEC" w14:textId="3B51F07A" w:rsidR="006E5303" w:rsidRPr="00B34814" w:rsidRDefault="00B34814" w:rsidP="00B34814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B34814">
        <w:rPr>
          <w:rFonts w:asciiTheme="majorBidi" w:hAnsi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B34814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B34814">
        <w:rPr>
          <w:rFonts w:asciiTheme="majorBidi" w:hAnsiTheme="majorBidi"/>
          <w:color w:val="000000"/>
          <w:sz w:val="30"/>
          <w:szCs w:val="30"/>
          <w:cs/>
        </w:rPr>
        <w:t>ดอกเบี้ยจ่าย</w:t>
      </w:r>
      <w:r w:rsidRPr="00B34814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B34814">
        <w:rPr>
          <w:rFonts w:asciiTheme="majorBidi" w:hAnsi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39F223E" w14:textId="518342CC" w:rsidR="006E5303" w:rsidRPr="00873BBE" w:rsidRDefault="006E5303" w:rsidP="00B34814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/>
          <w:color w:val="000000"/>
          <w:sz w:val="24"/>
          <w:szCs w:val="24"/>
        </w:rPr>
      </w:pPr>
    </w:p>
    <w:p w14:paraId="33A67B14" w14:textId="2CE108F0" w:rsidR="00B34814" w:rsidRDefault="00B34814" w:rsidP="00B34814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B34814">
        <w:rPr>
          <w:rFonts w:asciiTheme="majorBidi" w:hAnsi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020BD26" w14:textId="13052C1B" w:rsidR="00B34814" w:rsidRPr="00873BBE" w:rsidRDefault="00B34814" w:rsidP="00B34814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/>
          <w:color w:val="000000"/>
          <w:sz w:val="24"/>
          <w:szCs w:val="24"/>
        </w:rPr>
      </w:pPr>
    </w:p>
    <w:p w14:paraId="4879BE5B" w14:textId="1B33F4B9" w:rsidR="00B34814" w:rsidRPr="00B34814" w:rsidRDefault="00B34814" w:rsidP="00B34814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B34814">
        <w:rPr>
          <w:rFonts w:asciiTheme="majorBidi" w:hAnsiTheme="majorBidi"/>
          <w:color w:val="000000"/>
          <w:sz w:val="30"/>
          <w:szCs w:val="30"/>
          <w:cs/>
        </w:rPr>
        <w:t>สินทรัพย์</w:t>
      </w:r>
      <w:r w:rsidRPr="00B34814">
        <w:rPr>
          <w:rFonts w:asciiTheme="majorBidi" w:hAnsiTheme="majorBidi" w:hint="cs"/>
          <w:color w:val="000000"/>
          <w:sz w:val="30"/>
          <w:szCs w:val="30"/>
          <w:cs/>
        </w:rPr>
        <w:t>ทางการเงิน</w:t>
      </w:r>
      <w:r w:rsidRPr="00B34814">
        <w:rPr>
          <w:rFonts w:asciiTheme="majorBidi" w:hAnsiTheme="majorBidi"/>
          <w:color w:val="000000"/>
          <w:sz w:val="30"/>
          <w:szCs w:val="30"/>
          <w:cs/>
        </w:rPr>
        <w:t>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</w:t>
      </w:r>
      <w:r w:rsidRPr="00B34814">
        <w:rPr>
          <w:rFonts w:asciiTheme="majorBidi" w:hAnsiTheme="majorBidi" w:hint="cs"/>
          <w:color w:val="000000"/>
          <w:sz w:val="30"/>
          <w:szCs w:val="30"/>
          <w:cs/>
        </w:rPr>
        <w:t>ของอัตราแลกเปลี่ยน</w:t>
      </w:r>
      <w:r w:rsidRPr="00B34814">
        <w:rPr>
          <w:rFonts w:asciiTheme="majorBidi" w:hAnsiTheme="majorBidi"/>
          <w:color w:val="000000"/>
          <w:sz w:val="30"/>
          <w:szCs w:val="30"/>
          <w:cs/>
        </w:rPr>
        <w:t>ที่เกิดขึ้นจากการแปลงค่าจะรับรู้ในกำไรหรือขาดทุนในงวดบัญชีนั้น</w:t>
      </w:r>
    </w:p>
    <w:p w14:paraId="03A63ABE" w14:textId="6C8AED4B" w:rsidR="00B34814" w:rsidRPr="007447F5" w:rsidRDefault="00B34814" w:rsidP="00B3481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spacing w:after="0"/>
        <w:ind w:left="990" w:hanging="432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(2)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7447F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C8761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และการหักกลบ</w:t>
      </w:r>
    </w:p>
    <w:p w14:paraId="1B28312A" w14:textId="77777777" w:rsidR="00B34814" w:rsidRPr="00873BBE" w:rsidRDefault="00B34814" w:rsidP="00B3481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3AB016" w14:textId="77777777" w:rsidR="00B34814" w:rsidRPr="007447F5" w:rsidRDefault="00B34814" w:rsidP="00B34814">
      <w:pPr>
        <w:tabs>
          <w:tab w:val="left" w:pos="1080"/>
          <w:tab w:val="left" w:pos="1440"/>
          <w:tab w:val="left" w:pos="153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34814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</w:t>
      </w:r>
      <w:r w:rsidRPr="00B34814">
        <w:rPr>
          <w:rFonts w:ascii="Angsana New" w:eastAsia="Calibri" w:hAnsi="Angsana New" w:hint="cs"/>
          <w:spacing w:val="-4"/>
          <w:sz w:val="30"/>
          <w:szCs w:val="30"/>
          <w:cs/>
        </w:rPr>
        <w:t>และบริษัท</w:t>
      </w:r>
      <w:r w:rsidRPr="00B3481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7447F5">
        <w:rPr>
          <w:rFonts w:ascii="Angsana New" w:eastAsia="Calibri" w:hAnsi="Angsana New"/>
          <w:sz w:val="30"/>
          <w:szCs w:val="30"/>
          <w:cs/>
        </w:rPr>
        <w:t>กลุ่มบริษัท</w:t>
      </w:r>
      <w:r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7AAF7B4" w14:textId="77777777" w:rsidR="00B34814" w:rsidRPr="00873BBE" w:rsidRDefault="00B34814" w:rsidP="00B34814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EDBCE8" w14:textId="0C6C7FA4" w:rsidR="00B34814" w:rsidRPr="007447F5" w:rsidRDefault="00B34814" w:rsidP="00B34814">
      <w:pPr>
        <w:pStyle w:val="BodyText"/>
        <w:tabs>
          <w:tab w:val="left" w:pos="1530"/>
        </w:tabs>
        <w:spacing w:after="0"/>
        <w:ind w:left="900"/>
        <w:jc w:val="thaiDistribute"/>
        <w:rPr>
          <w:sz w:val="30"/>
          <w:szCs w:val="30"/>
        </w:rPr>
      </w:pPr>
      <w:r w:rsidRPr="007447F5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7447F5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และกระแสเงินสด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7447F5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7447F5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Pr="007447F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6BE8421" w14:textId="77777777" w:rsidR="001D4997" w:rsidRPr="001D4997" w:rsidRDefault="001D4997" w:rsidP="00B34814">
      <w:pPr>
        <w:pStyle w:val="BodyText"/>
        <w:tabs>
          <w:tab w:val="left" w:pos="1530"/>
        </w:tabs>
        <w:spacing w:after="0"/>
        <w:ind w:left="900"/>
        <w:jc w:val="thaiDistribute"/>
        <w:rPr>
          <w:rFonts w:ascii="Angsana New" w:hAnsi="Angsana New"/>
        </w:rPr>
      </w:pPr>
    </w:p>
    <w:p w14:paraId="253E0BEF" w14:textId="1479FBD3" w:rsidR="00B34814" w:rsidRPr="00B34814" w:rsidRDefault="00B34814" w:rsidP="00B34814">
      <w:pPr>
        <w:pStyle w:val="BodyText"/>
        <w:tabs>
          <w:tab w:val="left" w:pos="153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B34814">
        <w:rPr>
          <w:rFonts w:ascii="Angsana New" w:hAnsi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06DCF69" w14:textId="77777777" w:rsidR="00B34814" w:rsidRPr="00873BBE" w:rsidRDefault="00B34814" w:rsidP="00B348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/>
        <w:ind w:left="900"/>
        <w:jc w:val="thaiDistribute"/>
        <w:rPr>
          <w:rFonts w:asciiTheme="majorBidi" w:hAnsiTheme="majorBidi" w:cstheme="majorBidi"/>
          <w:color w:val="000000"/>
        </w:rPr>
      </w:pPr>
    </w:p>
    <w:p w14:paraId="6C51DC64" w14:textId="77777777" w:rsidR="00B34814" w:rsidRPr="00455AD5" w:rsidRDefault="00B34814" w:rsidP="00B34814">
      <w:pPr>
        <w:ind w:left="90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7447F5">
        <w:rPr>
          <w:rFonts w:ascii="Angsana New" w:eastAsia="Calibri" w:hAnsi="Angsana New"/>
          <w:sz w:val="30"/>
          <w:szCs w:val="30"/>
          <w:cs/>
        </w:rPr>
        <w:t>กลุ่มบริษัท</w:t>
      </w:r>
      <w:r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7447F5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7447F5">
        <w:rPr>
          <w:rFonts w:ascii="Angsana New" w:eastAsia="Calibri" w:hAnsi="Angsana New"/>
          <w:sz w:val="30"/>
          <w:szCs w:val="30"/>
          <w:cs/>
        </w:rPr>
        <w:t>กลุ่มบริษัท</w:t>
      </w:r>
      <w:r>
        <w:rPr>
          <w:rFonts w:ascii="Angsana New" w:eastAsia="Calibri" w:hAnsi="Angsana New" w:hint="cs"/>
          <w:sz w:val="30"/>
          <w:szCs w:val="30"/>
          <w:cs/>
        </w:rPr>
        <w:t>และบริษัท</w:t>
      </w:r>
      <w:r w:rsidRPr="007447F5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F396ACF" w14:textId="08C36A7C" w:rsidR="00B34814" w:rsidRPr="00873BBE" w:rsidRDefault="00B34814" w:rsidP="00B34814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</w:rPr>
      </w:pPr>
    </w:p>
    <w:p w14:paraId="25B1FBC4" w14:textId="134C1A81" w:rsidR="00873BBE" w:rsidRPr="00873BBE" w:rsidRDefault="00873BBE" w:rsidP="00873BBE">
      <w:pPr>
        <w:pStyle w:val="BodyText"/>
        <w:numPr>
          <w:ilvl w:val="0"/>
          <w:numId w:val="1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spacing w:after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73BB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 </w:t>
      </w:r>
    </w:p>
    <w:p w14:paraId="561A2782" w14:textId="77777777" w:rsidR="00873BBE" w:rsidRPr="00873BBE" w:rsidRDefault="00873BBE" w:rsidP="00873BBE">
      <w:pPr>
        <w:ind w:left="900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77582666" w14:textId="4B97B768" w:rsidR="00873BBE" w:rsidRPr="00873BBE" w:rsidRDefault="00873BBE" w:rsidP="00873BBE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73BBE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469FD185" w14:textId="77777777" w:rsidR="00873BBE" w:rsidRPr="00873BBE" w:rsidRDefault="00873BBE" w:rsidP="00873B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spacing w:after="0"/>
        <w:ind w:left="900"/>
        <w:jc w:val="thaiDistribute"/>
        <w:rPr>
          <w:rFonts w:asciiTheme="majorBidi" w:eastAsia="EucrosiaUPCBold" w:hAnsiTheme="majorBidi" w:cstheme="majorBidi"/>
          <w:i/>
          <w:iCs/>
        </w:rPr>
      </w:pPr>
    </w:p>
    <w:p w14:paraId="4BD8BE16" w14:textId="348B1CCB" w:rsidR="00B34814" w:rsidRPr="00BB3966" w:rsidRDefault="00BB3966" w:rsidP="00222166">
      <w:pPr>
        <w:pStyle w:val="BodyText"/>
        <w:numPr>
          <w:ilvl w:val="0"/>
          <w:numId w:val="1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spacing w:after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B3966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การด้อยค่า</w:t>
      </w:r>
      <w:r w:rsidR="000B6A8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ลูกหนี้ตามสัญญาเช่าซื้อ และลูกหนี้เงินให้สินเชื่อ</w:t>
      </w:r>
    </w:p>
    <w:p w14:paraId="5D406AD3" w14:textId="77777777" w:rsidR="00BB3966" w:rsidRPr="00873BBE" w:rsidRDefault="00BB3966" w:rsidP="00BB3966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4AA174F4" w14:textId="0900C60E" w:rsidR="00847FE1" w:rsidRDefault="00847FE1" w:rsidP="00BB3966">
      <w:pPr>
        <w:ind w:left="900" w:right="29"/>
        <w:jc w:val="thaiDistribute"/>
        <w:rPr>
          <w:rFonts w:asciiTheme="majorBidi" w:hAnsiTheme="majorBidi" w:cstheme="majorBidi"/>
          <w:sz w:val="22"/>
          <w:szCs w:val="22"/>
        </w:rPr>
      </w:pPr>
      <w:r w:rsidRPr="00BB3966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847FE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47FE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47FE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47FE1">
        <w:rPr>
          <w:rFonts w:asciiTheme="majorBidi" w:hAnsiTheme="majorBidi" w:cstheme="majorBidi" w:hint="cs"/>
          <w:sz w:val="30"/>
          <w:szCs w:val="30"/>
          <w:cs/>
        </w:rPr>
        <w:t>ประมาณผลขาดทุนด้านเครดิตที่คาดว่าจะเกิดขึ้นของ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</w:t>
      </w:r>
      <w:r w:rsidR="0012265B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847FE1">
        <w:rPr>
          <w:rFonts w:asciiTheme="majorBidi" w:hAnsiTheme="majorBidi" w:cstheme="majorBidi" w:hint="cs"/>
          <w:sz w:val="30"/>
          <w:szCs w:val="30"/>
          <w:cs/>
        </w:rPr>
        <w:t>มหภาค การคำนวณผลขาดทุนด้านเครดิตที่คาดว่าจะเกิดขึ้นยังเกี่ยวข้องกับการใช้ดุลยพินิจ</w:t>
      </w:r>
      <w:r w:rsidRPr="00847FE1">
        <w:rPr>
          <w:rFonts w:ascii="Angsana New" w:hAnsi="Angsana New" w:hint="cs"/>
          <w:sz w:val="30"/>
          <w:szCs w:val="30"/>
          <w:cs/>
        </w:rPr>
        <w:t>ของผู้เชี่ยวชาญทางด้านเครดิตซึ่งฝ่ายบริหารนำมาพิจารณาร่วมกับข้อมูลที่หลากหลายของคู่สัญญา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</w:t>
      </w:r>
    </w:p>
    <w:p w14:paraId="27178ECD" w14:textId="77777777" w:rsidR="00847FE1" w:rsidRPr="00873BBE" w:rsidRDefault="00847FE1" w:rsidP="00BB3966">
      <w:pPr>
        <w:ind w:left="900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1A363D4B" w14:textId="35780E55" w:rsidR="00BB3966" w:rsidRDefault="00BB3966" w:rsidP="00BB3966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B3966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B3966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E0563B" w:rsidRPr="00E0563B">
        <w:rPr>
          <w:rFonts w:asciiTheme="majorBidi" w:hAnsiTheme="majorBidi" w:cstheme="majorBidi"/>
          <w:sz w:val="30"/>
          <w:szCs w:val="30"/>
        </w:rPr>
        <w:t>12</w:t>
      </w:r>
      <w:r w:rsidRPr="00BB3966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7890CCC" w14:textId="2211BAE3" w:rsidR="00BB3966" w:rsidRPr="00873BBE" w:rsidRDefault="00BB3966" w:rsidP="00BB3966">
      <w:pPr>
        <w:ind w:left="900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1D3B6405" w14:textId="175E05FC" w:rsidR="00BB3966" w:rsidRDefault="006F4CFC" w:rsidP="00BB3966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F4CFC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67F7A0C" w14:textId="63CFC4CE" w:rsidR="00BB3966" w:rsidRPr="000B6A85" w:rsidRDefault="00BB3966" w:rsidP="00BB3966">
      <w:pPr>
        <w:ind w:left="900" w:right="29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70EEF892" w14:textId="5E79FEB6" w:rsidR="000B6A85" w:rsidRPr="000B6A85" w:rsidRDefault="000B6A85" w:rsidP="000B6A8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B6A85">
        <w:rPr>
          <w:rFonts w:asciiTheme="majorBidi" w:hAnsiTheme="majorBidi" w:cstheme="majorBidi"/>
          <w:sz w:val="30"/>
          <w:szCs w:val="30"/>
          <w:cs/>
        </w:rPr>
        <w:t>ประมาณการของจำนวนเงินสดที่คาดว่าจะไม่ได้รับคำนวณโดย</w:t>
      </w:r>
      <w:r w:rsidRPr="000B6A85">
        <w:rPr>
          <w:rFonts w:asciiTheme="majorBidi" w:hAnsiTheme="majorBidi" w:cstheme="majorBidi" w:hint="cs"/>
          <w:sz w:val="30"/>
          <w:szCs w:val="30"/>
          <w:cs/>
        </w:rPr>
        <w:t>เป็นผล</w:t>
      </w:r>
      <w:r w:rsidRPr="000B6A85">
        <w:rPr>
          <w:rFonts w:asciiTheme="majorBidi" w:hAnsiTheme="majorBidi" w:cstheme="majorBidi"/>
          <w:sz w:val="30"/>
          <w:szCs w:val="30"/>
          <w:cs/>
        </w:rPr>
        <w:t>คูณ</w:t>
      </w:r>
      <w:r w:rsidRPr="000B6A85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0B6A85">
        <w:rPr>
          <w:rFonts w:asciiTheme="majorBidi" w:hAnsiTheme="majorBidi" w:cstheme="majorBidi"/>
          <w:sz w:val="30"/>
          <w:szCs w:val="30"/>
          <w:cs/>
        </w:rPr>
        <w:t>ความน่าจะเป็น</w:t>
      </w:r>
      <w:r w:rsidRPr="000B6A85">
        <w:rPr>
          <w:rFonts w:asciiTheme="majorBidi" w:hAnsiTheme="majorBidi" w:cstheme="majorBidi" w:hint="cs"/>
          <w:sz w:val="30"/>
          <w:szCs w:val="30"/>
          <w:cs/>
        </w:rPr>
        <w:t>ของการปฏิบัติผิดสัญญา</w:t>
      </w:r>
      <w:r w:rsidRPr="000B6A8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0B6A85">
        <w:rPr>
          <w:rFonts w:asciiTheme="majorBidi" w:hAnsiTheme="majorBidi" w:cstheme="majorBidi"/>
          <w:sz w:val="30"/>
          <w:szCs w:val="30"/>
        </w:rPr>
        <w:t>PD</w:t>
      </w:r>
      <w:r w:rsidRPr="000B6A85">
        <w:rPr>
          <w:rFonts w:asciiTheme="majorBidi" w:hAnsiTheme="majorBidi" w:cstheme="majorBidi"/>
          <w:sz w:val="30"/>
          <w:szCs w:val="30"/>
          <w:cs/>
        </w:rPr>
        <w:t xml:space="preserve"> -</w:t>
      </w:r>
      <w:r w:rsidRPr="000B6A85">
        <w:rPr>
          <w:rFonts w:asciiTheme="majorBidi" w:hAnsiTheme="majorBidi" w:cstheme="majorBidi"/>
          <w:sz w:val="30"/>
          <w:szCs w:val="30"/>
        </w:rPr>
        <w:t xml:space="preserve"> Probability of default</w:t>
      </w:r>
      <w:r w:rsidRPr="000B6A85">
        <w:rPr>
          <w:rFonts w:asciiTheme="majorBidi" w:hAnsiTheme="majorBidi" w:cstheme="majorBidi"/>
          <w:sz w:val="30"/>
          <w:szCs w:val="30"/>
          <w:cs/>
        </w:rPr>
        <w:t>) กับร้อยละของความเสียหายที่อาจจะเกิดขึ้นเมื่อ</w:t>
      </w:r>
      <w:r w:rsidRPr="000B6A85">
        <w:rPr>
          <w:rFonts w:asciiTheme="majorBidi" w:hAnsiTheme="majorBidi" w:cstheme="majorBidi" w:hint="cs"/>
          <w:sz w:val="30"/>
          <w:szCs w:val="30"/>
          <w:cs/>
        </w:rPr>
        <w:t>มีการปฏิบัติผิดสัญญาต่อยอดหนี้</w:t>
      </w:r>
      <w:r w:rsidRPr="000B6A8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0B6A85">
        <w:rPr>
          <w:rFonts w:asciiTheme="majorBidi" w:hAnsiTheme="majorBidi" w:cstheme="majorBidi"/>
          <w:sz w:val="30"/>
          <w:szCs w:val="30"/>
        </w:rPr>
        <w:t xml:space="preserve">LGD </w:t>
      </w:r>
      <w:r w:rsidRPr="000B6A85">
        <w:rPr>
          <w:rFonts w:asciiTheme="majorBidi" w:hAnsiTheme="majorBidi" w:cstheme="majorBidi"/>
          <w:sz w:val="30"/>
          <w:szCs w:val="30"/>
          <w:cs/>
        </w:rPr>
        <w:t>-</w:t>
      </w:r>
      <w:r w:rsidRPr="000B6A85">
        <w:rPr>
          <w:rFonts w:asciiTheme="majorBidi" w:hAnsiTheme="majorBidi" w:cstheme="majorBidi"/>
          <w:sz w:val="30"/>
          <w:szCs w:val="30"/>
        </w:rPr>
        <w:t xml:space="preserve"> Loss given default</w:t>
      </w:r>
      <w:r w:rsidRPr="000B6A85">
        <w:rPr>
          <w:rFonts w:asciiTheme="majorBidi" w:hAnsiTheme="majorBidi" w:cstheme="majorBidi"/>
          <w:sz w:val="30"/>
          <w:szCs w:val="30"/>
          <w:cs/>
        </w:rPr>
        <w:t>) กับประมาณการยอดหนี้เมื่อ</w:t>
      </w:r>
      <w:r w:rsidRPr="000B6A85">
        <w:rPr>
          <w:rFonts w:asciiTheme="majorBidi" w:hAnsiTheme="majorBidi" w:cstheme="majorBidi" w:hint="cs"/>
          <w:sz w:val="30"/>
          <w:szCs w:val="30"/>
          <w:cs/>
        </w:rPr>
        <w:t>มีการปฏิบัติผิดสัญญา</w:t>
      </w:r>
      <w:r w:rsidRPr="000B6A8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0B6A85">
        <w:rPr>
          <w:rFonts w:asciiTheme="majorBidi" w:hAnsiTheme="majorBidi" w:cstheme="majorBidi"/>
          <w:sz w:val="30"/>
          <w:szCs w:val="30"/>
        </w:rPr>
        <w:t xml:space="preserve">EAD </w:t>
      </w:r>
      <w:r w:rsidRPr="000B6A85">
        <w:rPr>
          <w:rFonts w:asciiTheme="majorBidi" w:hAnsiTheme="majorBidi" w:cstheme="majorBidi"/>
          <w:sz w:val="30"/>
          <w:szCs w:val="30"/>
          <w:cs/>
        </w:rPr>
        <w:t>-</w:t>
      </w:r>
      <w:r w:rsidRPr="000B6A85">
        <w:rPr>
          <w:rFonts w:asciiTheme="majorBidi" w:hAnsiTheme="majorBidi" w:cstheme="majorBidi"/>
          <w:sz w:val="30"/>
          <w:szCs w:val="30"/>
        </w:rPr>
        <w:t xml:space="preserve"> Exposure at the time of default</w:t>
      </w:r>
      <w:r w:rsidRPr="000B6A85">
        <w:rPr>
          <w:rFonts w:asciiTheme="majorBidi" w:hAnsiTheme="majorBidi" w:cstheme="majorBidi"/>
          <w:sz w:val="30"/>
          <w:szCs w:val="30"/>
          <w:cs/>
        </w:rPr>
        <w:t>)</w:t>
      </w:r>
    </w:p>
    <w:p w14:paraId="1AC2EAC8" w14:textId="77777777" w:rsidR="000B6A85" w:rsidRPr="000B6A85" w:rsidRDefault="000B6A85" w:rsidP="000B6A85">
      <w:pPr>
        <w:ind w:left="900" w:right="29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2B5CA4E" w14:textId="77777777" w:rsidR="000B6A85" w:rsidRPr="000B6A85" w:rsidRDefault="000B6A85" w:rsidP="000B6A8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B6A85">
        <w:rPr>
          <w:rFonts w:asciiTheme="majorBidi" w:hAnsiTheme="majorBidi" w:cstheme="majorBidi" w:hint="cs"/>
          <w:sz w:val="30"/>
          <w:szCs w:val="30"/>
          <w:cs/>
        </w:rPr>
        <w:t>ปัจจัยเชิงเศรษฐศาสตร์</w:t>
      </w:r>
      <w:r w:rsidRPr="000B6A85">
        <w:rPr>
          <w:rFonts w:asciiTheme="majorBidi" w:hAnsiTheme="majorBidi" w:cstheme="majorBidi"/>
          <w:sz w:val="30"/>
          <w:szCs w:val="30"/>
          <w:cs/>
        </w:rPr>
        <w:t xml:space="preserve">มหภาคถูกรวมอยู่ใน </w:t>
      </w:r>
      <w:r w:rsidRPr="000B6A85">
        <w:rPr>
          <w:rFonts w:asciiTheme="majorBidi" w:hAnsiTheme="majorBidi" w:cstheme="majorBidi"/>
          <w:sz w:val="30"/>
          <w:szCs w:val="30"/>
        </w:rPr>
        <w:t xml:space="preserve">PD LGD </w:t>
      </w:r>
      <w:r w:rsidRPr="000B6A8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B6A85">
        <w:rPr>
          <w:rFonts w:asciiTheme="majorBidi" w:hAnsiTheme="majorBidi" w:cstheme="majorBidi"/>
          <w:sz w:val="30"/>
          <w:szCs w:val="30"/>
        </w:rPr>
        <w:t xml:space="preserve">EAD </w:t>
      </w:r>
      <w:r w:rsidRPr="000B6A85">
        <w:rPr>
          <w:rFonts w:asciiTheme="majorBidi" w:hAnsiTheme="majorBidi" w:cstheme="majorBidi"/>
          <w:sz w:val="30"/>
          <w:szCs w:val="30"/>
          <w:cs/>
        </w:rPr>
        <w:t xml:space="preserve">หากมีความเกี่ยวข้องและมีอิทธิพลต่อความเสี่ยงด้านเครดิต </w:t>
      </w:r>
      <w:r w:rsidRPr="000B6A85">
        <w:rPr>
          <w:rFonts w:asciiTheme="majorBidi" w:hAnsiTheme="majorBidi" w:cstheme="majorBidi" w:hint="cs"/>
          <w:sz w:val="30"/>
          <w:szCs w:val="30"/>
          <w:cs/>
        </w:rPr>
        <w:t>ปัจจัย</w:t>
      </w:r>
      <w:r w:rsidRPr="000B6A85">
        <w:rPr>
          <w:rFonts w:asciiTheme="majorBidi" w:hAnsiTheme="majorBidi" w:cstheme="majorBidi"/>
          <w:sz w:val="30"/>
          <w:szCs w:val="30"/>
          <w:cs/>
        </w:rPr>
        <w:t>เหล่านี้</w:t>
      </w:r>
      <w:r w:rsidRPr="000B6A85">
        <w:rPr>
          <w:rFonts w:asciiTheme="majorBidi" w:hAnsiTheme="majorBidi" w:cstheme="majorBidi" w:hint="cs"/>
          <w:sz w:val="30"/>
          <w:szCs w:val="30"/>
          <w:cs/>
        </w:rPr>
        <w:t>พิจารณาจาก</w:t>
      </w:r>
      <w:r w:rsidRPr="000B6A85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0B6A85">
        <w:rPr>
          <w:rFonts w:asciiTheme="majorBidi" w:hAnsiTheme="majorBidi" w:cstheme="majorBidi" w:hint="cs"/>
          <w:sz w:val="30"/>
          <w:szCs w:val="30"/>
          <w:cs/>
        </w:rPr>
        <w:t>สนับสนุนทั้งหมดที่มีความ</w:t>
      </w:r>
      <w:r w:rsidRPr="000B6A85">
        <w:rPr>
          <w:rFonts w:asciiTheme="majorBidi" w:hAnsiTheme="majorBidi" w:cstheme="majorBidi"/>
          <w:sz w:val="30"/>
          <w:szCs w:val="30"/>
          <w:cs/>
        </w:rPr>
        <w:t>สมเหตุสมผล ซึ่งรวมถึงการคาดการณ์ที่พัฒนาขึ้น</w:t>
      </w:r>
      <w:r w:rsidRPr="000B6A85">
        <w:rPr>
          <w:rFonts w:asciiTheme="majorBidi" w:hAnsiTheme="majorBidi" w:cstheme="majorBidi" w:hint="cs"/>
          <w:sz w:val="30"/>
          <w:szCs w:val="30"/>
          <w:cs/>
        </w:rPr>
        <w:t>จากข้อมูลทั้ง</w:t>
      </w:r>
      <w:r w:rsidRPr="000B6A85">
        <w:rPr>
          <w:rFonts w:asciiTheme="majorBidi" w:hAnsiTheme="majorBidi" w:cstheme="majorBidi"/>
          <w:sz w:val="30"/>
          <w:szCs w:val="30"/>
          <w:cs/>
        </w:rPr>
        <w:t>ภายใน</w:t>
      </w:r>
      <w:r w:rsidRPr="000B6A8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B6A85">
        <w:rPr>
          <w:rFonts w:asciiTheme="majorBidi" w:hAnsiTheme="majorBidi" w:cstheme="majorBidi"/>
          <w:sz w:val="30"/>
          <w:szCs w:val="30"/>
          <w:cs/>
        </w:rPr>
        <w:t>ภายนอก</w:t>
      </w:r>
      <w:r w:rsidRPr="000B6A85">
        <w:rPr>
          <w:rFonts w:asciiTheme="majorBidi" w:hAnsiTheme="majorBidi" w:cstheme="majorBidi" w:hint="cs"/>
          <w:sz w:val="30"/>
          <w:szCs w:val="30"/>
          <w:cs/>
        </w:rPr>
        <w:t>ที่มีอยู่ซึ่ง</w:t>
      </w:r>
      <w:r w:rsidRPr="000B6A85">
        <w:rPr>
          <w:rFonts w:asciiTheme="majorBidi" w:hAnsiTheme="majorBidi" w:cstheme="majorBidi"/>
          <w:sz w:val="30"/>
          <w:szCs w:val="30"/>
          <w:cs/>
        </w:rPr>
        <w:t>สอดคล้องกับการวางแผนทางการเงินและการวางแผนเงินทุน</w:t>
      </w:r>
    </w:p>
    <w:p w14:paraId="531EEF65" w14:textId="77777777" w:rsidR="000B6A85" w:rsidRPr="005B1511" w:rsidRDefault="000B6A85" w:rsidP="000B6A85">
      <w:pPr>
        <w:ind w:left="900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64D2E675" w14:textId="77777777" w:rsidR="000B6A85" w:rsidRPr="000B6A85" w:rsidRDefault="000B6A85" w:rsidP="000B6A8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B6A85">
        <w:rPr>
          <w:rFonts w:asciiTheme="majorBidi" w:hAnsiTheme="majorBidi" w:cstheme="majorBidi"/>
          <w:sz w:val="30"/>
          <w:szCs w:val="30"/>
          <w:cs/>
        </w:rPr>
        <w:t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กลุ่มสินทรัพย์</w:t>
      </w:r>
      <w:r w:rsidRPr="000B6A85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0B6A85">
        <w:rPr>
          <w:rFonts w:asciiTheme="majorBidi" w:hAnsiTheme="majorBidi" w:cstheme="majorBidi"/>
          <w:sz w:val="30"/>
          <w:szCs w:val="30"/>
          <w:cs/>
        </w:rPr>
        <w:t xml:space="preserve">ทั้งหมดที่มีสาระสำคัญ ทั้งในแง่ของการพิจารณา </w:t>
      </w:r>
      <w:r w:rsidRPr="000B6A85">
        <w:rPr>
          <w:rFonts w:asciiTheme="majorBidi" w:hAnsiTheme="majorBidi" w:cstheme="majorBidi"/>
          <w:sz w:val="30"/>
          <w:szCs w:val="30"/>
        </w:rPr>
        <w:t xml:space="preserve">PD LGD </w:t>
      </w:r>
      <w:r w:rsidRPr="000B6A8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0B6A85">
        <w:rPr>
          <w:rFonts w:asciiTheme="majorBidi" w:hAnsiTheme="majorBidi" w:cstheme="majorBidi"/>
          <w:sz w:val="30"/>
          <w:szCs w:val="30"/>
        </w:rPr>
        <w:t>EAD</w:t>
      </w:r>
      <w:r w:rsidRPr="000B6A85">
        <w:rPr>
          <w:rFonts w:asciiTheme="majorBidi" w:hAnsiTheme="majorBidi" w:cstheme="majorBidi"/>
          <w:sz w:val="30"/>
          <w:szCs w:val="30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09DFFE82" w14:textId="77777777" w:rsidR="000B6A85" w:rsidRPr="005B1511" w:rsidRDefault="000B6A85" w:rsidP="000B6A85">
      <w:pPr>
        <w:ind w:left="900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71337932" w14:textId="77777777" w:rsidR="000B6A85" w:rsidRPr="000B6A85" w:rsidRDefault="000B6A85" w:rsidP="000B6A8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B6A85">
        <w:rPr>
          <w:rFonts w:asciiTheme="majorBidi" w:hAnsiTheme="majorBidi" w:cstheme="majorBidi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</w:t>
      </w:r>
      <w:r w:rsidRPr="000B6A85">
        <w:rPr>
          <w:rFonts w:asciiTheme="majorBidi" w:hAnsiTheme="majorBidi" w:cstheme="majorBidi" w:hint="cs"/>
          <w:sz w:val="30"/>
          <w:szCs w:val="30"/>
          <w:cs/>
        </w:rPr>
        <w:t>นั้นได้มี</w:t>
      </w:r>
      <w:r w:rsidRPr="000B6A85">
        <w:rPr>
          <w:rFonts w:asciiTheme="majorBidi" w:hAnsiTheme="majorBidi" w:cstheme="majorBidi"/>
          <w:sz w:val="30"/>
          <w:szCs w:val="30"/>
          <w:cs/>
        </w:rPr>
        <w:t>การคาดการณ์จำนวนและจังหวะเวลาของกระแสเงินสดที่จะได้รับจากการยึดหลักประกัน</w:t>
      </w:r>
      <w:r w:rsidRPr="000B6A85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0B6A85">
        <w:rPr>
          <w:rFonts w:asciiTheme="majorBidi" w:hAnsiTheme="majorBidi" w:cstheme="majorBidi"/>
          <w:sz w:val="30"/>
          <w:szCs w:val="30"/>
          <w:cs/>
        </w:rPr>
        <w:t>หักต้นทุน</w:t>
      </w:r>
      <w:r w:rsidRPr="000B6A85">
        <w:rPr>
          <w:rFonts w:asciiTheme="majorBidi" w:hAnsiTheme="majorBidi" w:cstheme="majorBidi" w:hint="cs"/>
          <w:sz w:val="30"/>
          <w:szCs w:val="30"/>
          <w:cs/>
        </w:rPr>
        <w:t>เพื่อให้</w:t>
      </w:r>
      <w:r w:rsidRPr="000B6A85">
        <w:rPr>
          <w:rFonts w:asciiTheme="majorBidi" w:hAnsiTheme="majorBidi" w:cstheme="majorBidi"/>
          <w:sz w:val="30"/>
          <w:szCs w:val="30"/>
          <w:cs/>
        </w:rPr>
        <w:t>ได้มาและ</w:t>
      </w:r>
      <w:r w:rsidRPr="000B6A85">
        <w:rPr>
          <w:rFonts w:asciiTheme="majorBidi" w:hAnsiTheme="majorBidi" w:cstheme="majorBidi" w:hint="cs"/>
          <w:sz w:val="30"/>
          <w:szCs w:val="30"/>
          <w:cs/>
        </w:rPr>
        <w:t>ต้นทุน</w:t>
      </w:r>
      <w:r w:rsidRPr="000B6A85">
        <w:rPr>
          <w:rFonts w:asciiTheme="majorBidi" w:hAnsiTheme="majorBidi" w:cstheme="majorBidi"/>
          <w:sz w:val="30"/>
          <w:szCs w:val="30"/>
          <w:cs/>
        </w:rPr>
        <w:t xml:space="preserve">การขายหลักประกัน </w:t>
      </w:r>
      <w:r w:rsidRPr="000B6A8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B6A85">
        <w:rPr>
          <w:rFonts w:asciiTheme="majorBidi" w:hAnsiTheme="majorBidi" w:cstheme="majorBidi"/>
          <w:sz w:val="30"/>
          <w:szCs w:val="30"/>
          <w:cs/>
        </w:rPr>
        <w:t>ไม่คำนึงว่าการยึดทรัพย์นั้น</w:t>
      </w:r>
      <w:r w:rsidRPr="000B6A85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0B6A85">
        <w:rPr>
          <w:rFonts w:asciiTheme="majorBidi" w:hAnsiTheme="majorBidi" w:cstheme="majorBidi"/>
          <w:sz w:val="30"/>
          <w:szCs w:val="30"/>
          <w:cs/>
        </w:rPr>
        <w:t>เป็นไปได้หรือไม่</w:t>
      </w:r>
    </w:p>
    <w:p w14:paraId="5EBD674D" w14:textId="77777777" w:rsidR="000B6A85" w:rsidRPr="005B1511" w:rsidRDefault="000B6A85" w:rsidP="000B6A85">
      <w:pPr>
        <w:ind w:left="900" w:right="29"/>
        <w:jc w:val="thaiDistribute"/>
        <w:rPr>
          <w:rFonts w:asciiTheme="majorBidi" w:hAnsiTheme="majorBidi" w:cstheme="majorBidi"/>
          <w:sz w:val="22"/>
          <w:szCs w:val="22"/>
        </w:rPr>
      </w:pPr>
      <w:r w:rsidRPr="000B6A85">
        <w:rPr>
          <w:rFonts w:asciiTheme="majorBidi" w:hAnsiTheme="majorBidi" w:cstheme="majorBidi"/>
          <w:sz w:val="30"/>
          <w:szCs w:val="30"/>
          <w:cs/>
        </w:rPr>
        <w:tab/>
      </w:r>
    </w:p>
    <w:p w14:paraId="2330E3CB" w14:textId="77777777" w:rsidR="000B6A85" w:rsidRPr="000B6A85" w:rsidRDefault="000B6A85" w:rsidP="000B6A8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B6A85">
        <w:rPr>
          <w:rFonts w:asciiTheme="majorBidi" w:hAnsiTheme="majorBidi" w:cstheme="majorBidi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34BDFBD0" w14:textId="77777777" w:rsidR="00847FE1" w:rsidRPr="005B1511" w:rsidRDefault="00847FE1" w:rsidP="00BB3966">
      <w:pPr>
        <w:ind w:left="900" w:right="29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32747852" w14:textId="77777777" w:rsidR="005B1511" w:rsidRDefault="005B1511" w:rsidP="00E50715">
      <w:pPr>
        <w:ind w:left="900" w:right="2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AB25722" w14:textId="5572DC26" w:rsidR="00E50715" w:rsidRPr="00E50715" w:rsidRDefault="00E50715" w:rsidP="00E50715">
      <w:pPr>
        <w:ind w:left="90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5071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การจัดชั้น</w:t>
      </w:r>
    </w:p>
    <w:p w14:paraId="36C58D6B" w14:textId="77777777" w:rsidR="00E50715" w:rsidRPr="005B1511" w:rsidRDefault="00E50715" w:rsidP="00E50715">
      <w:pPr>
        <w:ind w:left="900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53CF0215" w14:textId="77777777" w:rsidR="00E50715" w:rsidRPr="00E50715" w:rsidRDefault="00E50715" w:rsidP="00E5071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50715">
        <w:rPr>
          <w:rFonts w:asciiTheme="majorBidi" w:hAnsiTheme="majorBidi" w:cstheme="majorBidi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E50715">
        <w:rPr>
          <w:rFonts w:asciiTheme="majorBidi" w:hAnsiTheme="majorBidi" w:cstheme="majorBidi"/>
          <w:sz w:val="30"/>
          <w:szCs w:val="30"/>
        </w:rPr>
        <w:t xml:space="preserve">3 </w:t>
      </w:r>
      <w:r w:rsidRPr="00E50715">
        <w:rPr>
          <w:rFonts w:asciiTheme="majorBidi" w:hAnsiTheme="majorBidi" w:cstheme="majorBidi"/>
          <w:sz w:val="30"/>
          <w:szCs w:val="30"/>
          <w:cs/>
        </w:rPr>
        <w:t>ชั้นทุกวันที่รายงานโดยจะพิจารณาเป็นรายสัญญา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478FD305" w14:textId="6C9D5D65" w:rsidR="00E50715" w:rsidRPr="005B1511" w:rsidRDefault="00E50715" w:rsidP="00E50715">
      <w:pPr>
        <w:ind w:left="900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739F362A" w14:textId="77777777" w:rsidR="00E50715" w:rsidRPr="00E50715" w:rsidRDefault="00E50715" w:rsidP="00E50715">
      <w:pPr>
        <w:ind w:left="90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50715">
        <w:rPr>
          <w:rFonts w:asciiTheme="majorBidi" w:hAnsiTheme="majorBidi" w:cstheme="majorBidi" w:hint="cs"/>
          <w:i/>
          <w:iCs/>
          <w:sz w:val="30"/>
          <w:szCs w:val="30"/>
          <w:cs/>
        </w:rPr>
        <w:t>ลำดับชั้นของการรับรู้ผลขาดทุนด้านเครดิตที่คาดว่าจะเกิดขึ้น</w:t>
      </w:r>
    </w:p>
    <w:p w14:paraId="3DEDD0CF" w14:textId="77777777" w:rsidR="00E50715" w:rsidRPr="005B1511" w:rsidRDefault="00E50715" w:rsidP="00E50715">
      <w:pPr>
        <w:ind w:left="900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6770703C" w14:textId="77777777" w:rsidR="00E50715" w:rsidRPr="00E50715" w:rsidRDefault="00E50715" w:rsidP="00E50715">
      <w:pPr>
        <w:ind w:left="90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50715">
        <w:rPr>
          <w:rFonts w:asciiTheme="majorBidi" w:hAnsiTheme="majorBidi" w:cstheme="majorBidi" w:hint="cs"/>
          <w:i/>
          <w:iCs/>
          <w:sz w:val="30"/>
          <w:szCs w:val="30"/>
          <w:cs/>
        </w:rPr>
        <w:t>ชั้นที่</w:t>
      </w:r>
      <w:r w:rsidRPr="00E50715">
        <w:rPr>
          <w:rFonts w:asciiTheme="majorBidi" w:hAnsiTheme="majorBidi" w:cstheme="majorBidi" w:hint="cs"/>
          <w:i/>
          <w:iCs/>
          <w:sz w:val="30"/>
          <w:szCs w:val="30"/>
        </w:rPr>
        <w:t xml:space="preserve"> 1 </w:t>
      </w:r>
      <w:r w:rsidRPr="00E50715">
        <w:rPr>
          <w:rFonts w:asciiTheme="majorBidi" w:hAnsiTheme="majorBidi" w:cstheme="majorBidi" w:hint="cs"/>
          <w:i/>
          <w:iCs/>
          <w:sz w:val="30"/>
          <w:szCs w:val="30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E50715">
        <w:rPr>
          <w:rFonts w:asciiTheme="majorBidi" w:hAnsiTheme="majorBidi" w:cstheme="majorBidi" w:hint="cs"/>
          <w:i/>
          <w:iCs/>
          <w:sz w:val="30"/>
          <w:szCs w:val="30"/>
        </w:rPr>
        <w:t>Performing)</w:t>
      </w:r>
    </w:p>
    <w:p w14:paraId="5F8EA23C" w14:textId="77777777" w:rsidR="00E50715" w:rsidRPr="005B1511" w:rsidRDefault="00E50715" w:rsidP="00E50715">
      <w:pPr>
        <w:ind w:left="900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7DF2BBF9" w14:textId="3938A573" w:rsidR="00E50715" w:rsidRDefault="00E50715" w:rsidP="00E5071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50715">
        <w:rPr>
          <w:rFonts w:asciiTheme="majorBidi" w:hAnsiTheme="majorBidi" w:cstheme="majorBidi" w:hint="cs"/>
          <w:sz w:val="30"/>
          <w:szCs w:val="3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E50715">
        <w:rPr>
          <w:rFonts w:asciiTheme="majorBidi" w:hAnsiTheme="majorBidi" w:cstheme="majorBidi"/>
          <w:sz w:val="30"/>
          <w:szCs w:val="30"/>
        </w:rPr>
        <w:t>12</w:t>
      </w:r>
      <w:r w:rsidRPr="00E5071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50715">
        <w:rPr>
          <w:rFonts w:asciiTheme="majorBidi" w:hAnsiTheme="majorBidi" w:cstheme="majorBidi" w:hint="cs"/>
          <w:sz w:val="30"/>
          <w:szCs w:val="30"/>
          <w:cs/>
        </w:rPr>
        <w:t xml:space="preserve">เดือนนับจากวันที่ในงบการเงิน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Pr="00E50715">
        <w:rPr>
          <w:rFonts w:asciiTheme="majorBidi" w:hAnsiTheme="majorBidi" w:cstheme="majorBidi"/>
          <w:sz w:val="30"/>
          <w:szCs w:val="30"/>
        </w:rPr>
        <w:t>12</w:t>
      </w:r>
      <w:r w:rsidRPr="00E5071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50715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4D300771" w14:textId="77777777" w:rsidR="005B1511" w:rsidRPr="00E50715" w:rsidRDefault="005B1511" w:rsidP="00E5071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01971C5" w14:textId="77777777" w:rsidR="00E50715" w:rsidRPr="00E50715" w:rsidRDefault="00E50715" w:rsidP="00E50715">
      <w:pPr>
        <w:ind w:left="90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50715">
        <w:rPr>
          <w:rFonts w:asciiTheme="majorBidi" w:hAnsiTheme="majorBidi" w:cstheme="majorBidi" w:hint="cs"/>
          <w:i/>
          <w:iCs/>
          <w:sz w:val="30"/>
          <w:szCs w:val="30"/>
          <w:cs/>
        </w:rPr>
        <w:t>ชั้นที่</w:t>
      </w:r>
      <w:r w:rsidRPr="00E50715">
        <w:rPr>
          <w:rFonts w:asciiTheme="majorBidi" w:hAnsiTheme="majorBidi" w:cstheme="majorBidi" w:hint="cs"/>
          <w:i/>
          <w:iCs/>
          <w:sz w:val="30"/>
          <w:szCs w:val="30"/>
        </w:rPr>
        <w:t xml:space="preserve"> 2 </w:t>
      </w:r>
      <w:r w:rsidRPr="00E50715">
        <w:rPr>
          <w:rFonts w:asciiTheme="majorBidi" w:hAnsiTheme="majorBidi" w:cstheme="majorBidi" w:hint="cs"/>
          <w:i/>
          <w:iCs/>
          <w:sz w:val="30"/>
          <w:szCs w:val="30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E50715">
        <w:rPr>
          <w:rFonts w:asciiTheme="majorBidi" w:hAnsiTheme="majorBidi" w:cstheme="majorBidi" w:hint="cs"/>
          <w:i/>
          <w:iCs/>
          <w:sz w:val="30"/>
          <w:szCs w:val="30"/>
        </w:rPr>
        <w:t>Under-performing)</w:t>
      </w:r>
    </w:p>
    <w:p w14:paraId="3B2E47C4" w14:textId="77777777" w:rsidR="00E50715" w:rsidRPr="005B1511" w:rsidRDefault="00E50715" w:rsidP="00E50715">
      <w:pPr>
        <w:ind w:left="900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798402B1" w14:textId="77777777" w:rsidR="00E50715" w:rsidRPr="00E50715" w:rsidRDefault="00E50715" w:rsidP="00E5071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50715">
        <w:rPr>
          <w:rFonts w:asciiTheme="majorBidi" w:hAnsiTheme="majorBidi" w:cstheme="majorBidi" w:hint="cs"/>
          <w:sz w:val="30"/>
          <w:szCs w:val="3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E50715">
        <w:rPr>
          <w:rFonts w:asciiTheme="majorBidi" w:hAnsiTheme="majorBidi" w:cstheme="majorBidi" w:hint="cs"/>
          <w:sz w:val="30"/>
          <w:szCs w:val="30"/>
        </w:rPr>
        <w:t>SICR</w:t>
      </w:r>
      <w:r w:rsidRPr="00E50715">
        <w:rPr>
          <w:rFonts w:asciiTheme="majorBidi" w:hAnsiTheme="majorBidi" w:cstheme="majorBidi" w:hint="cs"/>
          <w:sz w:val="30"/>
          <w:szCs w:val="30"/>
          <w:cs/>
        </w:rPr>
        <w:t xml:space="preserve"> -</w:t>
      </w:r>
      <w:r w:rsidRPr="00E50715">
        <w:rPr>
          <w:rFonts w:asciiTheme="majorBidi" w:hAnsiTheme="majorBidi" w:cstheme="majorBidi" w:hint="cs"/>
          <w:sz w:val="30"/>
          <w:szCs w:val="30"/>
        </w:rPr>
        <w:t xml:space="preserve"> Significant increase in credit risk) </w:t>
      </w:r>
      <w:r w:rsidRPr="00E50715">
        <w:rPr>
          <w:rFonts w:asciiTheme="majorBidi" w:hAnsiTheme="majorBidi" w:cstheme="majorBidi" w:hint="cs"/>
          <w:sz w:val="30"/>
          <w:szCs w:val="30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 สินทรัพย์ทางการเงินที่ค้างชำระ</w:t>
      </w:r>
      <w:r w:rsidRPr="00E5071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0715">
        <w:rPr>
          <w:rFonts w:asciiTheme="majorBidi" w:hAnsiTheme="majorBidi" w:cstheme="majorBidi"/>
          <w:sz w:val="30"/>
          <w:szCs w:val="30"/>
        </w:rPr>
        <w:t>30</w:t>
      </w:r>
      <w:r w:rsidRPr="00E5071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0715">
        <w:rPr>
          <w:rFonts w:asciiTheme="majorBidi" w:hAnsiTheme="majorBidi" w:cstheme="majorBidi" w:hint="cs"/>
          <w:sz w:val="30"/>
          <w:szCs w:val="30"/>
          <w:cs/>
        </w:rPr>
        <w:t>วันหรือเกินกว่านั้น แต่ยังไม่ใช่สินทรัพย์ทางการเงิน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58682DFF" w14:textId="469A4BA6" w:rsidR="00E50715" w:rsidRDefault="00E50715" w:rsidP="00E50715">
      <w:pPr>
        <w:ind w:left="900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2854F1BA" w14:textId="5DCA3EEA" w:rsidR="005B1511" w:rsidRDefault="005B1511" w:rsidP="00E50715">
      <w:pPr>
        <w:ind w:left="900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32DC88C0" w14:textId="5176FD40" w:rsidR="005B1511" w:rsidRDefault="005B1511" w:rsidP="00E50715">
      <w:pPr>
        <w:ind w:left="900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5CDE4F5F" w14:textId="5797E885" w:rsidR="005B1511" w:rsidRDefault="005B1511" w:rsidP="00E50715">
      <w:pPr>
        <w:ind w:left="900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79C01D90" w14:textId="5A3B290D" w:rsidR="005B1511" w:rsidRDefault="005B1511" w:rsidP="00E50715">
      <w:pPr>
        <w:ind w:left="900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2AA2CEC9" w14:textId="77777777" w:rsidR="005B1511" w:rsidRPr="005B1511" w:rsidRDefault="005B1511" w:rsidP="00E50715">
      <w:pPr>
        <w:ind w:left="900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2FB9667B" w14:textId="77777777" w:rsidR="00E50715" w:rsidRPr="00E50715" w:rsidRDefault="00E50715" w:rsidP="00E50715">
      <w:pPr>
        <w:ind w:left="90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50715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ชั้นที่</w:t>
      </w:r>
      <w:r w:rsidRPr="00E50715">
        <w:rPr>
          <w:rFonts w:asciiTheme="majorBidi" w:hAnsiTheme="majorBidi" w:cstheme="majorBidi" w:hint="cs"/>
          <w:i/>
          <w:iCs/>
          <w:sz w:val="30"/>
          <w:szCs w:val="30"/>
        </w:rPr>
        <w:t xml:space="preserve"> 3 </w:t>
      </w:r>
      <w:r w:rsidRPr="00E50715">
        <w:rPr>
          <w:rFonts w:asciiTheme="majorBidi" w:hAnsiTheme="majorBidi" w:cstheme="majorBidi" w:hint="cs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E50715">
        <w:rPr>
          <w:rFonts w:asciiTheme="majorBidi" w:hAnsiTheme="majorBidi" w:cstheme="majorBidi" w:hint="cs"/>
          <w:i/>
          <w:iCs/>
          <w:sz w:val="30"/>
          <w:szCs w:val="30"/>
        </w:rPr>
        <w:t xml:space="preserve"> (Non-performing)</w:t>
      </w:r>
    </w:p>
    <w:p w14:paraId="769D442A" w14:textId="77777777" w:rsidR="00E50715" w:rsidRPr="005B1511" w:rsidRDefault="00E50715" w:rsidP="00E50715">
      <w:pPr>
        <w:ind w:left="900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0A4CE40A" w14:textId="77777777" w:rsidR="00E50715" w:rsidRPr="00E50715" w:rsidRDefault="00E50715" w:rsidP="00E50715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50715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 w:rsidRPr="00E50715">
        <w:rPr>
          <w:rFonts w:asciiTheme="majorBidi" w:hAnsiTheme="majorBidi" w:cstheme="majorBidi"/>
          <w:sz w:val="30"/>
          <w:szCs w:val="30"/>
        </w:rPr>
        <w:t>90</w:t>
      </w:r>
      <w:r w:rsidRPr="00E50715">
        <w:rPr>
          <w:rFonts w:asciiTheme="majorBidi" w:hAnsiTheme="majorBidi" w:cstheme="majorBidi" w:hint="cs"/>
          <w:sz w:val="30"/>
          <w:szCs w:val="30"/>
          <w:cs/>
        </w:rPr>
        <w:t xml:space="preserve"> วัน 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</w:t>
      </w:r>
    </w:p>
    <w:p w14:paraId="48CF1055" w14:textId="77777777" w:rsidR="00E50715" w:rsidRPr="005B1511" w:rsidRDefault="00E50715" w:rsidP="00BB3966">
      <w:pPr>
        <w:ind w:left="900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71F148FF" w14:textId="0948F07A" w:rsidR="009314F4" w:rsidRPr="009314F4" w:rsidRDefault="009314F4" w:rsidP="00222166">
      <w:pPr>
        <w:pStyle w:val="BodyText"/>
        <w:numPr>
          <w:ilvl w:val="0"/>
          <w:numId w:val="1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spacing w:after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314F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การตัดจำหน่าย</w:t>
      </w:r>
    </w:p>
    <w:p w14:paraId="1688AE8D" w14:textId="4E3E1F6F" w:rsidR="006F4CFC" w:rsidRPr="005B1511" w:rsidRDefault="006F4CFC" w:rsidP="00BB3966">
      <w:pPr>
        <w:ind w:left="900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5BD33173" w14:textId="315817AA" w:rsidR="009314F4" w:rsidRPr="009314F4" w:rsidRDefault="009314F4" w:rsidP="009314F4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9314F4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314F4">
        <w:rPr>
          <w:rFonts w:asciiTheme="majorBidi" w:hAnsiTheme="majorBidi" w:cstheme="majorBidi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048B81F" w14:textId="40CC4C16" w:rsidR="009314F4" w:rsidRPr="005B1511" w:rsidRDefault="009314F4" w:rsidP="00BB3966">
      <w:pPr>
        <w:ind w:left="900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788FC520" w14:textId="1F77224A" w:rsidR="009314F4" w:rsidRPr="009314F4" w:rsidRDefault="009314F4" w:rsidP="00222166">
      <w:pPr>
        <w:pStyle w:val="BodyText"/>
        <w:numPr>
          <w:ilvl w:val="0"/>
          <w:numId w:val="1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spacing w:after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314F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1AEC904F" w14:textId="77777777" w:rsidR="009314F4" w:rsidRPr="005B1511" w:rsidRDefault="009314F4" w:rsidP="009314F4">
      <w:pPr>
        <w:ind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397DA04A" w14:textId="03D7D0E2" w:rsidR="009314F4" w:rsidRDefault="009314F4" w:rsidP="009314F4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9314F4">
        <w:rPr>
          <w:rFonts w:asciiTheme="majorBidi" w:hAnsiTheme="majorBidi" w:cstheme="majorBidi"/>
          <w:spacing w:val="-6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ในการคำนวณดอกเบี้ยรับและดอกเบี้ย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จ่าย </w:t>
      </w:r>
      <w:r w:rsidRPr="009314F4">
        <w:rPr>
          <w:rFonts w:asciiTheme="majorBidi" w:hAnsiTheme="majorBidi" w:cstheme="majorBidi"/>
          <w:spacing w:val="-8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80116D3" w14:textId="77777777" w:rsidR="005B1511" w:rsidRPr="005B1511" w:rsidRDefault="005B1511" w:rsidP="009314F4">
      <w:pPr>
        <w:ind w:left="900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4C256B61" w14:textId="7B6454E1" w:rsidR="009314F4" w:rsidRPr="009314F4" w:rsidRDefault="009314F4" w:rsidP="00222166">
      <w:pPr>
        <w:pStyle w:val="BodyText"/>
        <w:numPr>
          <w:ilvl w:val="0"/>
          <w:numId w:val="1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"/>
        </w:tabs>
        <w:spacing w:after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314F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การวัดมูลค่ายุติธรรม</w:t>
      </w:r>
    </w:p>
    <w:p w14:paraId="44BE37CC" w14:textId="761C376E" w:rsidR="009314F4" w:rsidRPr="005B1511" w:rsidRDefault="009314F4" w:rsidP="00BB3966">
      <w:pPr>
        <w:ind w:left="900" w:right="29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DAC06AD" w14:textId="2F5B06E4" w:rsidR="009314F4" w:rsidRPr="009314F4" w:rsidRDefault="009314F4" w:rsidP="009314F4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E33B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1E33B8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1E33B8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</w:t>
      </w:r>
      <w:r w:rsidRPr="009314F4">
        <w:rPr>
          <w:rFonts w:asciiTheme="majorBidi" w:hAnsiTheme="majorBidi" w:cstheme="majorBidi"/>
          <w:spacing w:val="-6"/>
          <w:sz w:val="30"/>
          <w:szCs w:val="30"/>
          <w:cs/>
        </w:rPr>
        <w:t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</w:t>
      </w:r>
      <w:r w:rsidRPr="001E33B8">
        <w:rPr>
          <w:rFonts w:asciiTheme="majorBidi" w:hAnsiTheme="majorBidi" w:cstheme="majorBidi"/>
          <w:sz w:val="30"/>
          <w:szCs w:val="30"/>
          <w:cs/>
        </w:rPr>
        <w:t>หลัก) ที่กลุ่มบริษัท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1E33B8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173DA28" w14:textId="77777777" w:rsidR="009314F4" w:rsidRPr="005B1511" w:rsidRDefault="009314F4" w:rsidP="009314F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75A3719" w14:textId="7381B118" w:rsidR="009314F4" w:rsidRPr="009314F4" w:rsidRDefault="009314F4" w:rsidP="00931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2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314F4">
        <w:rPr>
          <w:rFonts w:asciiTheme="majorBidi" w:hAnsiTheme="majorBidi" w:cstheme="majorBidi"/>
          <w:spacing w:val="-4"/>
          <w:sz w:val="30"/>
          <w:szCs w:val="30"/>
          <w:cs/>
        </w:rPr>
        <w:t>การวัดมูลค่ายุติธรรมของสินทรัพย์หรือหนี้สิน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9314F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314F4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ดังนี้ </w:t>
      </w:r>
    </w:p>
    <w:p w14:paraId="6B0091AC" w14:textId="223ABA06" w:rsidR="009314F4" w:rsidRPr="007108DE" w:rsidRDefault="009314F4" w:rsidP="00931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29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7108DE">
        <w:rPr>
          <w:rFonts w:asciiTheme="majorBidi" w:hAnsiTheme="majorBidi" w:cstheme="majorBidi" w:hint="cs"/>
          <w:sz w:val="30"/>
          <w:szCs w:val="30"/>
          <w:cs/>
        </w:rPr>
        <w:t>-</w:t>
      </w:r>
      <w:r w:rsidRPr="007108DE">
        <w:rPr>
          <w:rFonts w:asciiTheme="majorBidi" w:hAnsiTheme="majorBidi" w:cstheme="majorBidi"/>
          <w:sz w:val="30"/>
          <w:szCs w:val="30"/>
          <w:cs/>
        </w:rPr>
        <w:tab/>
        <w:t xml:space="preserve">ข้อมูลระดับ </w:t>
      </w:r>
      <w:r w:rsidRPr="007108DE">
        <w:rPr>
          <w:rFonts w:asciiTheme="majorBidi" w:hAnsiTheme="majorBidi" w:cstheme="majorBidi"/>
          <w:sz w:val="30"/>
          <w:szCs w:val="30"/>
        </w:rPr>
        <w:t xml:space="preserve">1  </w:t>
      </w:r>
      <w:r w:rsidRPr="007108DE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FE15A4A" w14:textId="656E3575" w:rsidR="009314F4" w:rsidRPr="007108DE" w:rsidRDefault="009314F4" w:rsidP="00931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29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7108DE">
        <w:rPr>
          <w:rFonts w:asciiTheme="majorBidi" w:hAnsiTheme="majorBidi" w:cstheme="majorBidi" w:hint="cs"/>
          <w:sz w:val="30"/>
          <w:szCs w:val="30"/>
          <w:cs/>
        </w:rPr>
        <w:t>-</w:t>
      </w:r>
      <w:r w:rsidRPr="007108DE">
        <w:rPr>
          <w:rFonts w:asciiTheme="majorBidi" w:hAnsiTheme="majorBidi" w:cstheme="majorBidi"/>
          <w:sz w:val="30"/>
          <w:szCs w:val="30"/>
          <w:cs/>
        </w:rPr>
        <w:tab/>
        <w:t>ข้อมูลระดับ</w:t>
      </w:r>
      <w:r w:rsidRPr="007108DE">
        <w:rPr>
          <w:rFonts w:asciiTheme="majorBidi" w:hAnsiTheme="majorBidi" w:cstheme="majorBidi"/>
          <w:sz w:val="30"/>
          <w:szCs w:val="30"/>
        </w:rPr>
        <w:t xml:space="preserve"> 2 </w:t>
      </w:r>
      <w:r w:rsidRPr="007108DE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108DE">
        <w:rPr>
          <w:rFonts w:asciiTheme="majorBidi" w:hAnsiTheme="majorBidi" w:cstheme="majorBidi"/>
          <w:sz w:val="30"/>
          <w:szCs w:val="30"/>
        </w:rPr>
        <w:t>1</w:t>
      </w:r>
    </w:p>
    <w:p w14:paraId="53518473" w14:textId="35F0C78D" w:rsidR="009314F4" w:rsidRDefault="009314F4" w:rsidP="00931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29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7108DE">
        <w:rPr>
          <w:rFonts w:asciiTheme="majorBidi" w:hAnsiTheme="majorBidi" w:cstheme="majorBidi" w:hint="cs"/>
          <w:sz w:val="30"/>
          <w:szCs w:val="30"/>
          <w:cs/>
        </w:rPr>
        <w:t>-</w:t>
      </w:r>
      <w:r w:rsidRPr="007108DE">
        <w:rPr>
          <w:rFonts w:asciiTheme="majorBidi" w:hAnsiTheme="majorBidi" w:cstheme="majorBidi"/>
          <w:sz w:val="30"/>
          <w:szCs w:val="30"/>
          <w:cs/>
        </w:rPr>
        <w:tab/>
        <w:t>ข้อมูลระดับ</w:t>
      </w:r>
      <w:r w:rsidRPr="007108DE">
        <w:rPr>
          <w:rFonts w:asciiTheme="majorBidi" w:hAnsiTheme="majorBidi" w:cstheme="majorBidi"/>
          <w:sz w:val="30"/>
          <w:szCs w:val="30"/>
        </w:rPr>
        <w:t xml:space="preserve"> 3  </w:t>
      </w:r>
      <w:r w:rsidRPr="007108DE">
        <w:rPr>
          <w:rFonts w:asciiTheme="majorBid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A866503" w14:textId="77777777" w:rsidR="007108DE" w:rsidRPr="007108DE" w:rsidRDefault="007108DE" w:rsidP="0071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2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108DE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กลุ่มบริษัท</w:t>
      </w:r>
      <w:r w:rsidRPr="007108DE">
        <w:rPr>
          <w:rFonts w:asciiTheme="majorBidi" w:hAnsiTheme="majorBidi" w:cstheme="majorBidi" w:hint="cs"/>
          <w:spacing w:val="-4"/>
          <w:sz w:val="30"/>
          <w:szCs w:val="30"/>
          <w:cs/>
        </w:rPr>
        <w:t>รับรู้การโอนระหว่างลำดับชั้นของมูลค่ายุติธรร</w:t>
      </w:r>
      <w:r w:rsidRPr="007108DE">
        <w:rPr>
          <w:rFonts w:asciiTheme="majorBidi" w:hAnsiTheme="majorBidi" w:cstheme="majorBidi"/>
          <w:spacing w:val="-4"/>
          <w:sz w:val="30"/>
          <w:szCs w:val="30"/>
          <w:cs/>
        </w:rPr>
        <w:t>ม ณ วันสิ้นรอบระยะเวลารายงานที่เกิดการโอนขึ้น</w:t>
      </w:r>
    </w:p>
    <w:p w14:paraId="28608977" w14:textId="77777777" w:rsidR="007108DE" w:rsidRPr="005B1511" w:rsidRDefault="007108DE" w:rsidP="0071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29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7C33639" w14:textId="77777777" w:rsidR="007108DE" w:rsidRPr="007108DE" w:rsidRDefault="007108DE" w:rsidP="0071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2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108DE">
        <w:rPr>
          <w:rFonts w:asciiTheme="majorBidi" w:hAnsiTheme="majorBidi" w:cstheme="majorBidi"/>
          <w:spacing w:val="-4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7108D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</w:t>
      </w:r>
      <w:r w:rsidRPr="007108DE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B890133" w14:textId="27AA429B" w:rsidR="009314F4" w:rsidRPr="005B1511" w:rsidRDefault="009314F4" w:rsidP="00931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29" w:hanging="27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529D9F5C" w14:textId="4E2A61EA" w:rsidR="007108DE" w:rsidRDefault="007108DE" w:rsidP="0071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2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108DE">
        <w:rPr>
          <w:rFonts w:asciiTheme="majorBidi" w:hAnsiTheme="majorBidi" w:cstheme="majorBidi"/>
          <w:spacing w:val="-4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</w:t>
      </w:r>
      <w:r w:rsidRPr="007108DE" w:rsidDel="001A6CC8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7108DE" w:rsidDel="001A6CC8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7108DE" w:rsidDel="001A6CC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7B2EC23" w14:textId="1CD57359" w:rsidR="007108DE" w:rsidRPr="005B1511" w:rsidRDefault="007108DE" w:rsidP="00710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29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1D8A05EF" w14:textId="77777777" w:rsidR="007108DE" w:rsidRPr="00873BBE" w:rsidRDefault="007108DE" w:rsidP="0022216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1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73B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</w:t>
      </w:r>
      <w:r w:rsidRPr="00873BB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และมูลค่ายุติธรรม</w:t>
      </w:r>
    </w:p>
    <w:p w14:paraId="5312524D" w14:textId="77777777" w:rsidR="007108DE" w:rsidRPr="005B1511" w:rsidRDefault="007108DE" w:rsidP="007108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0EC41D2" w14:textId="515A3476" w:rsidR="007108DE" w:rsidRDefault="007108DE" w:rsidP="007108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มีมูลค่าตามบัญชีใกล้เคียงกับมูลค่ายุติธรรมอย่างสมเหตุสมผล</w:t>
      </w:r>
    </w:p>
    <w:p w14:paraId="0C9B6D9C" w14:textId="77777777" w:rsidR="005B1511" w:rsidRPr="005B1511" w:rsidRDefault="005B1511" w:rsidP="007108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67FA59" w14:textId="58E99723" w:rsidR="0030398F" w:rsidRPr="00873BBE" w:rsidRDefault="0030398F" w:rsidP="00222166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13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873B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289CC75" w14:textId="1AAD5069" w:rsidR="00D045AE" w:rsidRPr="005B1511" w:rsidRDefault="00D045A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DE4CCD8" w14:textId="73BDAA6A" w:rsidR="00D045AE" w:rsidRPr="00E0563B" w:rsidRDefault="00D045AE" w:rsidP="00D045AE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E0563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75B0B8B" w14:textId="77777777" w:rsidR="00567AD3" w:rsidRPr="005B1511" w:rsidRDefault="00567AD3" w:rsidP="00D045AE">
      <w:pPr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07ABD129" w14:textId="34637A64" w:rsidR="00D045AE" w:rsidRDefault="00D045AE" w:rsidP="00D045A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447F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BB47118" w14:textId="77777777" w:rsidR="00567AD3" w:rsidRPr="005B1511" w:rsidRDefault="00567AD3" w:rsidP="00D045AE">
      <w:pPr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0B0101A5" w14:textId="3EA668C0" w:rsidR="00D045AE" w:rsidRDefault="00D045AE" w:rsidP="00D045AE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447F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5A6031B" w14:textId="4BDF2408" w:rsidR="00D045AE" w:rsidRPr="007447F5" w:rsidRDefault="00D045AE" w:rsidP="00B25859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 w:hint="cs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56E59A6" w14:textId="77777777" w:rsidR="00866F6C" w:rsidRPr="007447F5" w:rsidRDefault="00866F6C" w:rsidP="00B25859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9BC29" w14:textId="26CFFA4C" w:rsidR="00D045AE" w:rsidRPr="00E0563B" w:rsidRDefault="00D045A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0563B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93D89" w:rsidRPr="00E0563B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E0563B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E0563B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5DB12D73" w14:textId="21E55666" w:rsidR="00D045AE" w:rsidRPr="007447F5" w:rsidRDefault="00D045AE" w:rsidP="00D045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6305221" w14:textId="468ED937" w:rsidR="005E6444" w:rsidRPr="00717753" w:rsidRDefault="005E6444" w:rsidP="00717753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1775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30FAD5B5" w14:textId="77777777" w:rsidR="005E6444" w:rsidRPr="007447F5" w:rsidRDefault="005E6444" w:rsidP="00D045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E98D644" w14:textId="35562614" w:rsidR="00D045AE" w:rsidRPr="007447F5" w:rsidRDefault="00D045AE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7447F5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A767EAD" w14:textId="77777777" w:rsidR="005B1511" w:rsidRDefault="005B1511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186419" w14:textId="16590624" w:rsidR="00BD39E5" w:rsidRPr="007447F5" w:rsidRDefault="00BD39E5" w:rsidP="00093D89">
      <w:p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7F5">
        <w:rPr>
          <w:rFonts w:asciiTheme="majorBidi" w:hAnsiTheme="majorBidi" w:cstheme="majorBidi"/>
          <w:sz w:val="30"/>
          <w:szCs w:val="30"/>
        </w:rPr>
        <w:t>(</w:t>
      </w:r>
      <w:r w:rsidR="00093D89" w:rsidRPr="007447F5">
        <w:rPr>
          <w:rFonts w:asciiTheme="majorBidi" w:hAnsiTheme="majorBidi" w:cstheme="majorBidi" w:hint="cs"/>
          <w:sz w:val="30"/>
          <w:szCs w:val="30"/>
          <w:cs/>
        </w:rPr>
        <w:t>ข</w:t>
      </w:r>
      <w:r w:rsidR="00891808" w:rsidRPr="007447F5">
        <w:rPr>
          <w:rFonts w:asciiTheme="majorBidi" w:hAnsiTheme="majorBidi" w:cstheme="majorBidi"/>
          <w:sz w:val="30"/>
          <w:szCs w:val="30"/>
        </w:rPr>
        <w:t>.</w:t>
      </w:r>
      <w:r w:rsidRPr="007447F5">
        <w:rPr>
          <w:rFonts w:asciiTheme="majorBidi" w:hAnsiTheme="majorBidi" w:cstheme="majorBidi"/>
          <w:sz w:val="30"/>
          <w:szCs w:val="30"/>
        </w:rPr>
        <w:t xml:space="preserve">1.1) </w:t>
      </w:r>
      <w:r w:rsidRPr="007447F5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7C0BFA00" w14:textId="77777777" w:rsidR="00BD39E5" w:rsidRPr="009D0037" w:rsidRDefault="00BD39E5" w:rsidP="00D045AE">
      <w:pPr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64F956" w14:textId="27848488" w:rsidR="00BD39E5" w:rsidRDefault="006D3DED" w:rsidP="006D3DED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21DD2715" w14:textId="29385B18" w:rsidR="00866F6C" w:rsidRPr="005960FA" w:rsidRDefault="00866F6C" w:rsidP="006D3DED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829" w:type="dxa"/>
        <w:tblInd w:w="819" w:type="dxa"/>
        <w:tblLayout w:type="fixed"/>
        <w:tblLook w:val="01E0" w:firstRow="1" w:lastRow="1" w:firstColumn="1" w:lastColumn="1" w:noHBand="0" w:noVBand="0"/>
      </w:tblPr>
      <w:tblGrid>
        <w:gridCol w:w="3771"/>
        <w:gridCol w:w="236"/>
        <w:gridCol w:w="236"/>
        <w:gridCol w:w="626"/>
        <w:gridCol w:w="236"/>
        <w:gridCol w:w="1069"/>
        <w:gridCol w:w="236"/>
        <w:gridCol w:w="1087"/>
        <w:gridCol w:w="252"/>
        <w:gridCol w:w="1080"/>
      </w:tblGrid>
      <w:tr w:rsidR="002A453C" w:rsidRPr="00DD31B5" w14:paraId="001BA5B3" w14:textId="193E64EE" w:rsidTr="002A453C">
        <w:trPr>
          <w:trHeight w:val="155"/>
          <w:tblHeader/>
        </w:trPr>
        <w:tc>
          <w:tcPr>
            <w:tcW w:w="3771" w:type="dxa"/>
          </w:tcPr>
          <w:p w14:paraId="6C76DAC5" w14:textId="677C9E52" w:rsidR="002A453C" w:rsidRPr="00694B12" w:rsidRDefault="002A453C" w:rsidP="00F4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94B1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94B1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31</w:t>
            </w:r>
            <w:r w:rsidRPr="00694B1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403" w:type="dxa"/>
            <w:gridSpan w:val="5"/>
            <w:shd w:val="clear" w:color="auto" w:fill="auto"/>
            <w:vAlign w:val="bottom"/>
          </w:tcPr>
          <w:p w14:paraId="11D25791" w14:textId="437D57A4" w:rsidR="002A453C" w:rsidRPr="00DD31B5" w:rsidRDefault="002A453C" w:rsidP="002A453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1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420209" w14:textId="58781534" w:rsidR="002A453C" w:rsidRPr="00DD31B5" w:rsidRDefault="002A453C" w:rsidP="00F44949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shd w:val="clear" w:color="auto" w:fill="auto"/>
            <w:vAlign w:val="bottom"/>
          </w:tcPr>
          <w:p w14:paraId="09B2C473" w14:textId="3F765C5F" w:rsidR="002A453C" w:rsidRPr="000E1DB6" w:rsidRDefault="002A453C" w:rsidP="002A453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453C" w:rsidRPr="00DD31B5" w14:paraId="558200CC" w14:textId="2A2715EB" w:rsidTr="002A453C">
        <w:trPr>
          <w:tblHeader/>
        </w:trPr>
        <w:tc>
          <w:tcPr>
            <w:tcW w:w="3771" w:type="dxa"/>
          </w:tcPr>
          <w:p w14:paraId="03CB75C2" w14:textId="77777777" w:rsid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14:paraId="2F7147DA" w14:textId="4D0A08E1" w:rsidR="002A453C" w:rsidRPr="002A453C" w:rsidRDefault="002A453C" w:rsidP="002A453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EAD7469" w14:textId="77777777" w:rsidR="002A453C" w:rsidRPr="002A453C" w:rsidRDefault="002A453C" w:rsidP="002A453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463CDAD" w14:textId="1B0B02D4" w:rsidR="002A453C" w:rsidRPr="002A453C" w:rsidRDefault="002A453C" w:rsidP="002A453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DE4EC3" w14:textId="4D7609D3" w:rsidR="002A453C" w:rsidRPr="00DD31B5" w:rsidRDefault="002A453C" w:rsidP="002A453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6805D25" w14:textId="11B392C0" w:rsidR="002A453C" w:rsidRPr="000E1DB6" w:rsidRDefault="002A453C" w:rsidP="002A453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3490A012" w14:textId="77777777" w:rsidR="002A453C" w:rsidRPr="000E1DB6" w:rsidRDefault="002A453C" w:rsidP="002A453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8809D4E" w14:textId="31119CC7" w:rsidR="002A453C" w:rsidRPr="000E1DB6" w:rsidRDefault="002A453C" w:rsidP="002A453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A453C" w:rsidRPr="00DD31B5" w14:paraId="5206CBFE" w14:textId="391F975F" w:rsidTr="00C87611">
        <w:tc>
          <w:tcPr>
            <w:tcW w:w="3771" w:type="dxa"/>
          </w:tcPr>
          <w:p w14:paraId="3FB06E4A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58" w:type="dxa"/>
            <w:gridSpan w:val="9"/>
          </w:tcPr>
          <w:p w14:paraId="0BFEEFC8" w14:textId="4716C34C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453C" w:rsidRPr="00DD31B5" w14:paraId="72D228A6" w14:textId="4E417E15" w:rsidTr="002A453C">
        <w:tc>
          <w:tcPr>
            <w:tcW w:w="3771" w:type="dxa"/>
          </w:tcPr>
          <w:p w14:paraId="69CCB77F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36" w:type="dxa"/>
          </w:tcPr>
          <w:p w14:paraId="6D756C44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7EED6E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54" w:type="dxa"/>
            <w:gridSpan w:val="5"/>
          </w:tcPr>
          <w:p w14:paraId="6DA87660" w14:textId="174CDB1F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4315845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8ECED6" w14:textId="105912C2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A453C" w:rsidRPr="00DD31B5" w14:paraId="3918D898" w14:textId="1EA1AE1A" w:rsidTr="002A453C">
        <w:tc>
          <w:tcPr>
            <w:tcW w:w="3771" w:type="dxa"/>
          </w:tcPr>
          <w:p w14:paraId="036E582D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14:paraId="3B39712B" w14:textId="4DE00FF0" w:rsidR="002A453C" w:rsidRPr="00DD31B5" w:rsidRDefault="003E6BD5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879791D" w14:textId="77777777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1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781EADD" w14:textId="77E6698F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B748A7" w14:textId="4CC75E85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1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36AF3D5" w14:textId="68DED106" w:rsidR="002A453C" w:rsidRPr="00DD31B5" w:rsidRDefault="00652B02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16,094</w:t>
            </w:r>
          </w:p>
        </w:tc>
        <w:tc>
          <w:tcPr>
            <w:tcW w:w="252" w:type="dxa"/>
          </w:tcPr>
          <w:p w14:paraId="04276152" w14:textId="77777777" w:rsidR="002A453C" w:rsidRPr="00DD31B5" w:rsidRDefault="002A453C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BA0E46D" w14:textId="294C9B2B" w:rsidR="002A453C" w:rsidRPr="00DD31B5" w:rsidRDefault="002A453C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26,549</w:t>
            </w:r>
          </w:p>
        </w:tc>
      </w:tr>
      <w:tr w:rsidR="002A453C" w:rsidRPr="00DD31B5" w14:paraId="495B524F" w14:textId="2668004B" w:rsidTr="002A453C">
        <w:tc>
          <w:tcPr>
            <w:tcW w:w="3771" w:type="dxa"/>
          </w:tcPr>
          <w:p w14:paraId="093A0B20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14:paraId="12C97E2E" w14:textId="77777777" w:rsidR="002A453C" w:rsidRPr="00DD31B5" w:rsidRDefault="002A453C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39C2EB3" w14:textId="77777777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B69DF17" w14:textId="3727F985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FA5CFD" w14:textId="6E1BCBE4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DCE2B2D" w14:textId="77777777" w:rsidR="002A453C" w:rsidRPr="00DD31B5" w:rsidRDefault="002A453C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BFF22DC" w14:textId="77777777" w:rsidR="002A453C" w:rsidRPr="00DD31B5" w:rsidRDefault="002A453C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EDFF6CA" w14:textId="75CD31DF" w:rsidR="002A453C" w:rsidRPr="00DD31B5" w:rsidRDefault="002A453C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2A453C" w:rsidRPr="00DD31B5" w14:paraId="568FE8A6" w14:textId="710B9067" w:rsidTr="002A453C">
        <w:tc>
          <w:tcPr>
            <w:tcW w:w="3771" w:type="dxa"/>
          </w:tcPr>
          <w:p w14:paraId="4F718F4B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1 - 30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14:paraId="52930DFB" w14:textId="27D03CD6" w:rsidR="002A453C" w:rsidRPr="00DD31B5" w:rsidRDefault="003E6BD5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A694461" w14:textId="77777777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1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D97B0FE" w14:textId="5D6C8B0F" w:rsidR="002A453C" w:rsidRPr="003E6BD5" w:rsidRDefault="002A453C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E6BD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8C38F0" w14:textId="67A05988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1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4713877" w14:textId="244CEC61" w:rsidR="002A453C" w:rsidRPr="00DD31B5" w:rsidRDefault="00652B02" w:rsidP="00652B02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D6327F6" w14:textId="77777777" w:rsidR="002A453C" w:rsidRPr="00DD31B5" w:rsidRDefault="002A453C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AFA458" w14:textId="3E2DA852" w:rsidR="002A453C" w:rsidRPr="00DD31B5" w:rsidRDefault="002A453C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14,656</w:t>
            </w:r>
          </w:p>
        </w:tc>
      </w:tr>
      <w:tr w:rsidR="002A453C" w:rsidRPr="00DD31B5" w14:paraId="53F19CBA" w14:textId="6440B795" w:rsidTr="002A453C">
        <w:tc>
          <w:tcPr>
            <w:tcW w:w="3771" w:type="dxa"/>
          </w:tcPr>
          <w:p w14:paraId="69DD03B7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14:paraId="5EE47465" w14:textId="7ABA9EA0" w:rsidR="002A453C" w:rsidRPr="00DD31B5" w:rsidRDefault="003E6BD5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93AF622" w14:textId="77777777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1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F87138E" w14:textId="281F9EE2" w:rsidR="002A453C" w:rsidRPr="003E6BD5" w:rsidRDefault="002A453C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E6BD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523CA0" w14:textId="0F6DBA0C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1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56ECC294" w14:textId="36150ED2" w:rsidR="002A453C" w:rsidRPr="00DD31B5" w:rsidRDefault="00652B02" w:rsidP="00652B02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B3830D7" w14:textId="77777777" w:rsidR="002A453C" w:rsidRPr="00DD31B5" w:rsidRDefault="002A453C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1CFB363" w14:textId="20181998" w:rsidR="002A453C" w:rsidRPr="00DD31B5" w:rsidRDefault="002A453C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8,257</w:t>
            </w:r>
          </w:p>
        </w:tc>
      </w:tr>
      <w:tr w:rsidR="002A453C" w:rsidRPr="00DD31B5" w14:paraId="71B18772" w14:textId="382191CA" w:rsidTr="002A453C">
        <w:tc>
          <w:tcPr>
            <w:tcW w:w="3771" w:type="dxa"/>
          </w:tcPr>
          <w:p w14:paraId="7FE1A87F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91 - 120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14:paraId="0F0A01A8" w14:textId="64646BDD" w:rsidR="002A453C" w:rsidRPr="00DD31B5" w:rsidRDefault="003E6BD5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2E8A36A" w14:textId="77777777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1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140A0F76" w14:textId="601F152C" w:rsidR="002A453C" w:rsidRPr="003E6BD5" w:rsidRDefault="002A453C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E6BD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EE44B4" w14:textId="7C062D70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1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8CE697D" w14:textId="26AA7AFE" w:rsidR="002A453C" w:rsidRPr="00DD31B5" w:rsidRDefault="00652B02" w:rsidP="00652B02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18B1CF69" w14:textId="77777777" w:rsidR="002A453C" w:rsidRPr="00DD31B5" w:rsidRDefault="002A453C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AE2CE64" w14:textId="64B495B7" w:rsidR="002A453C" w:rsidRPr="00DD31B5" w:rsidRDefault="002A453C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66</w:t>
            </w:r>
          </w:p>
        </w:tc>
      </w:tr>
      <w:tr w:rsidR="002A453C" w:rsidRPr="00DD31B5" w14:paraId="3C5CEF6E" w14:textId="6A14D4A0" w:rsidTr="002A453C">
        <w:tc>
          <w:tcPr>
            <w:tcW w:w="3771" w:type="dxa"/>
          </w:tcPr>
          <w:p w14:paraId="42A6129B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8249740" w14:textId="7B8AF458" w:rsidR="002A453C" w:rsidRPr="00DD31B5" w:rsidRDefault="003E6BD5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20C257E" w14:textId="77777777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1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2439BA8" w14:textId="7DEF7194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CB7560" w14:textId="60FFD963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1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4E62B8EB" w14:textId="1F9A01BE" w:rsidR="002A453C" w:rsidRPr="00DD31B5" w:rsidRDefault="00652B02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16,094</w:t>
            </w:r>
          </w:p>
        </w:tc>
        <w:tc>
          <w:tcPr>
            <w:tcW w:w="252" w:type="dxa"/>
          </w:tcPr>
          <w:p w14:paraId="4BCE0C7B" w14:textId="77777777" w:rsidR="002A453C" w:rsidRPr="00DD31B5" w:rsidRDefault="002A453C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2DF988" w14:textId="457C9AC3" w:rsidR="002A453C" w:rsidRPr="00DD31B5" w:rsidRDefault="002A453C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49,528</w:t>
            </w:r>
          </w:p>
        </w:tc>
      </w:tr>
      <w:tr w:rsidR="008F7C85" w:rsidRPr="00DD31B5" w14:paraId="2DA5F7EF" w14:textId="77777777" w:rsidTr="001D4997">
        <w:tc>
          <w:tcPr>
            <w:tcW w:w="3771" w:type="dxa"/>
          </w:tcPr>
          <w:p w14:paraId="52AAC95E" w14:textId="161C8D9B" w:rsidR="008F7C85" w:rsidRPr="00DD31B5" w:rsidRDefault="008F7C85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31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4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7CFBFFEC" w14:textId="77777777" w:rsidR="008F7C85" w:rsidRDefault="008F7C85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960CB3" w14:textId="77777777" w:rsidR="008F7C85" w:rsidRPr="002A453C" w:rsidRDefault="008F7C85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1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972148F" w14:textId="77777777" w:rsidR="008F7C85" w:rsidRDefault="008F7C85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8B6A25" w14:textId="77777777" w:rsidR="008F7C85" w:rsidRPr="002A453C" w:rsidRDefault="008F7C85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1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773F020" w14:textId="77777777" w:rsidR="008F7C85" w:rsidRDefault="008F7C85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5CFB792" w14:textId="77777777" w:rsidR="008F7C85" w:rsidRPr="00DD31B5" w:rsidRDefault="008F7C85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C21B81" w14:textId="77777777" w:rsidR="008F7C85" w:rsidRDefault="008F7C85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2A453C" w:rsidRPr="00DD31B5" w14:paraId="2C7F3562" w14:textId="4ACAB677" w:rsidTr="002A453C">
        <w:tc>
          <w:tcPr>
            <w:tcW w:w="3771" w:type="dxa"/>
          </w:tcPr>
          <w:p w14:paraId="545A238E" w14:textId="13658120" w:rsidR="002A453C" w:rsidRPr="00DD31B5" w:rsidRDefault="008F7C85" w:rsidP="008F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C85">
              <w:rPr>
                <w:rFonts w:ascii="Angsana New" w:hAnsi="Angsana New" w:hint="cs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2DB33" w14:textId="1CCCC5DD" w:rsidR="002A453C" w:rsidRPr="00DD31B5" w:rsidRDefault="003E6BD5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670156E" w14:textId="77777777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1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37A1145" w14:textId="65E5495A" w:rsidR="002A453C" w:rsidRPr="003E6BD5" w:rsidRDefault="002A453C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E6BD5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6FFA7B" w14:textId="06B75D11" w:rsidR="002A453C" w:rsidRPr="003E6BD5" w:rsidRDefault="002A453C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1E94169" w14:textId="7241AB37" w:rsidR="002A453C" w:rsidRPr="00DD31B5" w:rsidRDefault="00652B02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2FE31099" w14:textId="77777777" w:rsidR="002A453C" w:rsidRPr="00DD31B5" w:rsidRDefault="002A453C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C6C7D3" w14:textId="5849FB89" w:rsidR="002A453C" w:rsidRPr="00DD31B5" w:rsidRDefault="002A453C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A453C" w:rsidRPr="00DD31B5" w14:paraId="289F954F" w14:textId="2DECC644" w:rsidTr="002A453C">
        <w:tc>
          <w:tcPr>
            <w:tcW w:w="3771" w:type="dxa"/>
          </w:tcPr>
          <w:p w14:paraId="272FBB15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8DD3B" w14:textId="76CF665B" w:rsidR="002A453C" w:rsidRPr="003E6BD5" w:rsidRDefault="003E6BD5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E6BD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3277F5E" w14:textId="77777777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2A43346C" w14:textId="0BA3B345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236" w:type="dxa"/>
            <w:shd w:val="clear" w:color="auto" w:fill="auto"/>
          </w:tcPr>
          <w:p w14:paraId="53BC2102" w14:textId="3CF55178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B3E3D" w14:textId="5DEB3B40" w:rsidR="002A453C" w:rsidRPr="002A453C" w:rsidRDefault="00652B02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16,094</w:t>
            </w:r>
          </w:p>
        </w:tc>
        <w:tc>
          <w:tcPr>
            <w:tcW w:w="252" w:type="dxa"/>
          </w:tcPr>
          <w:p w14:paraId="6FAA3F57" w14:textId="77777777" w:rsidR="002A453C" w:rsidRPr="002A453C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7EE5A8" w14:textId="5D5D4A64" w:rsidR="002A453C" w:rsidRPr="002A453C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45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49,528</w:t>
            </w:r>
          </w:p>
        </w:tc>
      </w:tr>
      <w:tr w:rsidR="002A453C" w:rsidRPr="00DD31B5" w14:paraId="37841700" w14:textId="723D5EC1" w:rsidTr="002A453C">
        <w:trPr>
          <w:trHeight w:hRule="exact" w:val="72"/>
        </w:trPr>
        <w:tc>
          <w:tcPr>
            <w:tcW w:w="3771" w:type="dxa"/>
          </w:tcPr>
          <w:p w14:paraId="0D2FC7F3" w14:textId="77777777" w:rsidR="002A453C" w:rsidRPr="009D0037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D167D5B" w14:textId="77777777" w:rsidR="002A453C" w:rsidRPr="009D0037" w:rsidRDefault="002A453C" w:rsidP="002A453C">
            <w:pPr>
              <w:pStyle w:val="numbernegative"/>
              <w:tabs>
                <w:tab w:val="decimal" w:pos="915"/>
              </w:tabs>
              <w:spacing w:line="380" w:lineRule="exact"/>
              <w:ind w:right="261"/>
              <w:jc w:val="left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26696F06" w14:textId="77777777" w:rsidR="002A453C" w:rsidRPr="009D0037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B114F79" w14:textId="2D4E0D85" w:rsidR="002A453C" w:rsidRPr="009D0037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2D40238" w14:textId="6F3EE62D" w:rsidR="002A453C" w:rsidRPr="009D0037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7A66096A" w14:textId="77777777" w:rsidR="002A453C" w:rsidRPr="009D0037" w:rsidRDefault="002A453C" w:rsidP="002A453C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247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52" w:type="dxa"/>
          </w:tcPr>
          <w:p w14:paraId="2BD2B93A" w14:textId="77777777" w:rsidR="002A453C" w:rsidRPr="009D0037" w:rsidRDefault="002A453C" w:rsidP="002A453C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247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6914B7" w14:textId="714CD6A0" w:rsidR="002A453C" w:rsidRPr="009D0037" w:rsidRDefault="002A453C" w:rsidP="002A453C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247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5960FA" w:rsidRPr="00DD31B5" w14:paraId="102159AA" w14:textId="77777777" w:rsidTr="005960FA">
        <w:trPr>
          <w:trHeight w:hRule="exact" w:val="282"/>
        </w:trPr>
        <w:tc>
          <w:tcPr>
            <w:tcW w:w="3771" w:type="dxa"/>
          </w:tcPr>
          <w:p w14:paraId="182AB466" w14:textId="77777777" w:rsidR="005960FA" w:rsidRPr="009D0037" w:rsidRDefault="005960FA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8" w:type="dxa"/>
            <w:gridSpan w:val="3"/>
            <w:shd w:val="clear" w:color="auto" w:fill="auto"/>
          </w:tcPr>
          <w:p w14:paraId="39575E5C" w14:textId="77777777" w:rsidR="005960FA" w:rsidRPr="009D0037" w:rsidRDefault="005960FA" w:rsidP="002A453C">
            <w:pPr>
              <w:pStyle w:val="numbernegative"/>
              <w:tabs>
                <w:tab w:val="decimal" w:pos="915"/>
              </w:tabs>
              <w:spacing w:line="380" w:lineRule="exact"/>
              <w:ind w:right="261"/>
              <w:jc w:val="left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67CBB6D4" w14:textId="77777777" w:rsidR="005960FA" w:rsidRPr="009D0037" w:rsidRDefault="005960FA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69" w:type="dxa"/>
          </w:tcPr>
          <w:p w14:paraId="0D31C0D4" w14:textId="77777777" w:rsidR="005960FA" w:rsidRPr="009D0037" w:rsidRDefault="005960FA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8BF4860" w14:textId="77777777" w:rsidR="005960FA" w:rsidRPr="009D0037" w:rsidRDefault="005960FA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14:paraId="6D487007" w14:textId="77777777" w:rsidR="005960FA" w:rsidRPr="009D0037" w:rsidRDefault="005960FA" w:rsidP="002A453C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247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52" w:type="dxa"/>
          </w:tcPr>
          <w:p w14:paraId="0EFE9EA1" w14:textId="77777777" w:rsidR="005960FA" w:rsidRPr="009D0037" w:rsidRDefault="005960FA" w:rsidP="002A453C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247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080" w:type="dxa"/>
          </w:tcPr>
          <w:p w14:paraId="5918311F" w14:textId="77777777" w:rsidR="005960FA" w:rsidRPr="009D0037" w:rsidRDefault="005960FA" w:rsidP="002A453C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247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2A453C" w:rsidRPr="00DD31B5" w14:paraId="7E6076BC" w14:textId="554C7B08" w:rsidTr="002A453C">
        <w:tc>
          <w:tcPr>
            <w:tcW w:w="3771" w:type="dxa"/>
          </w:tcPr>
          <w:p w14:paraId="254478E7" w14:textId="79A292A0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4EDF0E68" w14:textId="77777777" w:rsidR="002A453C" w:rsidRPr="00DD31B5" w:rsidRDefault="002A453C" w:rsidP="002A453C">
            <w:pPr>
              <w:pStyle w:val="numbernegative"/>
              <w:tabs>
                <w:tab w:val="decimal" w:pos="915"/>
              </w:tabs>
              <w:spacing w:line="380" w:lineRule="exact"/>
              <w:ind w:right="261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94D63BD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46E0A20F" w14:textId="35D50C80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38997A" w14:textId="4222AA00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C64B42A" w14:textId="77777777" w:rsidR="002A453C" w:rsidRPr="00DD31B5" w:rsidRDefault="002A453C" w:rsidP="002A453C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6592163" w14:textId="77777777" w:rsidR="002A453C" w:rsidRPr="00DD31B5" w:rsidRDefault="002A453C" w:rsidP="002A453C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218D7D7" w14:textId="4E18BEB6" w:rsidR="002A453C" w:rsidRPr="00DD31B5" w:rsidRDefault="002A453C" w:rsidP="002A453C">
            <w:pPr>
              <w:pStyle w:val="acctfourfigures"/>
              <w:tabs>
                <w:tab w:val="clear" w:pos="765"/>
                <w:tab w:val="decimal" w:pos="915"/>
              </w:tabs>
              <w:spacing w:line="38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A453C" w:rsidRPr="00DD31B5" w14:paraId="22776E99" w14:textId="3E1D4F90" w:rsidTr="002A453C">
        <w:tc>
          <w:tcPr>
            <w:tcW w:w="3771" w:type="dxa"/>
          </w:tcPr>
          <w:p w14:paraId="6A796693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4E60F7A2" w14:textId="49CC2B2C" w:rsidR="002A453C" w:rsidRPr="00DD31B5" w:rsidRDefault="004E574B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7,510</w:t>
            </w:r>
          </w:p>
        </w:tc>
        <w:tc>
          <w:tcPr>
            <w:tcW w:w="236" w:type="dxa"/>
          </w:tcPr>
          <w:p w14:paraId="2462410F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879F89C" w14:textId="082283A3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5,966</w:t>
            </w:r>
          </w:p>
        </w:tc>
        <w:tc>
          <w:tcPr>
            <w:tcW w:w="236" w:type="dxa"/>
            <w:shd w:val="clear" w:color="auto" w:fill="auto"/>
          </w:tcPr>
          <w:p w14:paraId="7908E0B5" w14:textId="32B5EE0B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4A17E4E" w14:textId="77CBDBA8" w:rsidR="002A453C" w:rsidRPr="00DD31B5" w:rsidRDefault="00204C9A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204C9A">
              <w:rPr>
                <w:rFonts w:asciiTheme="majorBidi" w:eastAsia="MS Mincho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4E574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,506</w:t>
            </w:r>
          </w:p>
        </w:tc>
        <w:tc>
          <w:tcPr>
            <w:tcW w:w="252" w:type="dxa"/>
          </w:tcPr>
          <w:p w14:paraId="16DCFFE9" w14:textId="77777777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58215EB" w14:textId="7AF77853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1,553</w:t>
            </w:r>
          </w:p>
        </w:tc>
      </w:tr>
      <w:tr w:rsidR="002A453C" w:rsidRPr="00DD31B5" w14:paraId="227656AF" w14:textId="6A8F7A3D" w:rsidTr="002A453C">
        <w:tc>
          <w:tcPr>
            <w:tcW w:w="3771" w:type="dxa"/>
          </w:tcPr>
          <w:p w14:paraId="5ADAAB83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เกินกำหนดชำระ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11F2A8D1" w14:textId="77777777" w:rsidR="002A453C" w:rsidRPr="00DD31B5" w:rsidRDefault="002A453C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3B7FC6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0ECDDDB" w14:textId="2F20BF09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4326CE" w14:textId="4A433FA1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C346E40" w14:textId="77777777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6A2E8D35" w14:textId="77777777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D5153E6" w14:textId="37524504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453C" w:rsidRPr="00DD31B5" w14:paraId="31D50CCA" w14:textId="540C5AF2" w:rsidTr="002A453C">
        <w:tc>
          <w:tcPr>
            <w:tcW w:w="3771" w:type="dxa"/>
          </w:tcPr>
          <w:p w14:paraId="30E82B5A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1 - 30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55D3E2E0" w14:textId="64719C17" w:rsidR="002A453C" w:rsidRPr="00DD31B5" w:rsidRDefault="003E6BD5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3,482</w:t>
            </w:r>
          </w:p>
        </w:tc>
        <w:tc>
          <w:tcPr>
            <w:tcW w:w="236" w:type="dxa"/>
          </w:tcPr>
          <w:p w14:paraId="52758381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8CE3D10" w14:textId="07FF9CB4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2,367</w:t>
            </w:r>
          </w:p>
        </w:tc>
        <w:tc>
          <w:tcPr>
            <w:tcW w:w="236" w:type="dxa"/>
            <w:shd w:val="clear" w:color="auto" w:fill="auto"/>
          </w:tcPr>
          <w:p w14:paraId="3CB39AA5" w14:textId="6A07D048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1407BAA" w14:textId="5F126040" w:rsidR="002A453C" w:rsidRPr="00DD31B5" w:rsidRDefault="004E574B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1,945</w:t>
            </w:r>
          </w:p>
        </w:tc>
        <w:tc>
          <w:tcPr>
            <w:tcW w:w="252" w:type="dxa"/>
          </w:tcPr>
          <w:p w14:paraId="79B603BF" w14:textId="77777777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909DF2F" w14:textId="45C4F18A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371</w:t>
            </w:r>
          </w:p>
        </w:tc>
      </w:tr>
      <w:tr w:rsidR="002A453C" w:rsidRPr="00DD31B5" w14:paraId="00C943EE" w14:textId="0AC41626" w:rsidTr="002A453C">
        <w:tc>
          <w:tcPr>
            <w:tcW w:w="3771" w:type="dxa"/>
          </w:tcPr>
          <w:p w14:paraId="555867AA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3B8DCD22" w14:textId="083547F8" w:rsidR="002A453C" w:rsidRPr="00DD31B5" w:rsidRDefault="003E6BD5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669</w:t>
            </w:r>
          </w:p>
        </w:tc>
        <w:tc>
          <w:tcPr>
            <w:tcW w:w="236" w:type="dxa"/>
          </w:tcPr>
          <w:p w14:paraId="7CB818C1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1A7AFDC" w14:textId="3DCF1064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4A036C2A" w14:textId="2B095FA9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05966CC" w14:textId="2A293C3F" w:rsidR="002A453C" w:rsidRPr="00DD31B5" w:rsidRDefault="004E574B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252" w:type="dxa"/>
          </w:tcPr>
          <w:p w14:paraId="532C99EA" w14:textId="77777777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F925DE3" w14:textId="6E73D50E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</w:tr>
      <w:tr w:rsidR="002A453C" w:rsidRPr="00DD31B5" w14:paraId="1489CEEC" w14:textId="4D289C24" w:rsidTr="002A453C">
        <w:tc>
          <w:tcPr>
            <w:tcW w:w="3771" w:type="dxa"/>
          </w:tcPr>
          <w:p w14:paraId="443FAE32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61 - 90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5A0A86DF" w14:textId="56938688" w:rsidR="002A453C" w:rsidRPr="00DD31B5" w:rsidRDefault="003E6BD5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217</w:t>
            </w:r>
          </w:p>
        </w:tc>
        <w:tc>
          <w:tcPr>
            <w:tcW w:w="236" w:type="dxa"/>
          </w:tcPr>
          <w:p w14:paraId="6EAD4B02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0FE2688" w14:textId="35B88BD1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36" w:type="dxa"/>
            <w:shd w:val="clear" w:color="auto" w:fill="auto"/>
          </w:tcPr>
          <w:p w14:paraId="60E4FBD7" w14:textId="3912601E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B9E5759" w14:textId="52D1C86B" w:rsidR="002A453C" w:rsidRPr="00DD31B5" w:rsidRDefault="004E574B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252" w:type="dxa"/>
          </w:tcPr>
          <w:p w14:paraId="79BD9FD6" w14:textId="77777777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9FAE047" w14:textId="5463874D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</w:tr>
      <w:tr w:rsidR="002A453C" w:rsidRPr="00DD31B5" w14:paraId="7A026E0F" w14:textId="187ADD69" w:rsidTr="002A453C">
        <w:tc>
          <w:tcPr>
            <w:tcW w:w="3771" w:type="dxa"/>
          </w:tcPr>
          <w:p w14:paraId="05D3E232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91 - 120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2C993CF5" w14:textId="2EE07DF9" w:rsidR="002A453C" w:rsidRPr="00DD31B5" w:rsidRDefault="003E6BD5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516</w:t>
            </w:r>
          </w:p>
        </w:tc>
        <w:tc>
          <w:tcPr>
            <w:tcW w:w="236" w:type="dxa"/>
          </w:tcPr>
          <w:p w14:paraId="311E396B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67F1ED7" w14:textId="1EBCB0AA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0DC43D9A" w14:textId="0118FBC3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C7BF212" w14:textId="51306651" w:rsidR="002A453C" w:rsidRPr="00DD31B5" w:rsidRDefault="004E574B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273</w:t>
            </w:r>
          </w:p>
        </w:tc>
        <w:tc>
          <w:tcPr>
            <w:tcW w:w="252" w:type="dxa"/>
          </w:tcPr>
          <w:p w14:paraId="61D0C8D9" w14:textId="77777777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C8CC1E9" w14:textId="0B8F04F0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</w:tr>
      <w:tr w:rsidR="002A453C" w:rsidRPr="00DD31B5" w14:paraId="56761664" w14:textId="7EF7ED65" w:rsidTr="002A453C">
        <w:tc>
          <w:tcPr>
            <w:tcW w:w="3771" w:type="dxa"/>
          </w:tcPr>
          <w:p w14:paraId="4A452744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121 - 150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5A00323E" w14:textId="2EDCCC23" w:rsidR="002A453C" w:rsidRPr="00DD31B5" w:rsidRDefault="003E6BD5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154</w:t>
            </w:r>
          </w:p>
        </w:tc>
        <w:tc>
          <w:tcPr>
            <w:tcW w:w="236" w:type="dxa"/>
          </w:tcPr>
          <w:p w14:paraId="2272BBCA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C2848CC" w14:textId="0A57559D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36" w:type="dxa"/>
            <w:shd w:val="clear" w:color="auto" w:fill="auto"/>
          </w:tcPr>
          <w:p w14:paraId="54946CDB" w14:textId="45CEDE05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D2102D2" w14:textId="3B383632" w:rsidR="002A453C" w:rsidRPr="00DD31B5" w:rsidRDefault="004E574B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52" w:type="dxa"/>
          </w:tcPr>
          <w:p w14:paraId="605B7872" w14:textId="77777777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85B2F29" w14:textId="5D5C0E40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</w:tr>
      <w:tr w:rsidR="002A453C" w:rsidRPr="00DD31B5" w14:paraId="77B539BC" w14:textId="2D2CE7ED" w:rsidTr="002A453C">
        <w:tc>
          <w:tcPr>
            <w:tcW w:w="3771" w:type="dxa"/>
          </w:tcPr>
          <w:p w14:paraId="0B45EDF2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151 - 180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14C61ACF" w14:textId="5A1D6FB8" w:rsidR="002A453C" w:rsidRPr="00DD31B5" w:rsidRDefault="003E6BD5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314</w:t>
            </w:r>
          </w:p>
        </w:tc>
        <w:tc>
          <w:tcPr>
            <w:tcW w:w="236" w:type="dxa"/>
          </w:tcPr>
          <w:p w14:paraId="1FFCF1C0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C540672" w14:textId="5BD93B05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36" w:type="dxa"/>
            <w:shd w:val="clear" w:color="auto" w:fill="auto"/>
          </w:tcPr>
          <w:p w14:paraId="0EFF2C07" w14:textId="207D91ED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E48BE30" w14:textId="55B06AE1" w:rsidR="002A453C" w:rsidRPr="00DD31B5" w:rsidRDefault="004E574B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52" w:type="dxa"/>
          </w:tcPr>
          <w:p w14:paraId="214EF274" w14:textId="77777777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ECA3322" w14:textId="0106DC14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</w:tr>
      <w:tr w:rsidR="002A453C" w:rsidRPr="00DD31B5" w14:paraId="1DD7CAAE" w14:textId="1E18767F" w:rsidTr="002A453C">
        <w:tc>
          <w:tcPr>
            <w:tcW w:w="3771" w:type="dxa"/>
          </w:tcPr>
          <w:p w14:paraId="7E74DCB3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181 - 210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6443C586" w14:textId="5C44A206" w:rsidR="002A453C" w:rsidRPr="00DD31B5" w:rsidRDefault="003E6BD5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274</w:t>
            </w:r>
          </w:p>
        </w:tc>
        <w:tc>
          <w:tcPr>
            <w:tcW w:w="236" w:type="dxa"/>
          </w:tcPr>
          <w:p w14:paraId="4F3A875B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07381E0" w14:textId="76C2A883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14:paraId="16FD8152" w14:textId="0E87F29F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656DFE3" w14:textId="020AF2EA" w:rsidR="002A453C" w:rsidRPr="00DD31B5" w:rsidRDefault="004E574B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52" w:type="dxa"/>
          </w:tcPr>
          <w:p w14:paraId="6F062652" w14:textId="77777777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B86A321" w14:textId="452946F1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</w:tr>
      <w:tr w:rsidR="004E574B" w:rsidRPr="00DD31B5" w14:paraId="57EB4FA5" w14:textId="77777777" w:rsidTr="002A453C">
        <w:tc>
          <w:tcPr>
            <w:tcW w:w="3771" w:type="dxa"/>
          </w:tcPr>
          <w:p w14:paraId="30396149" w14:textId="6E7273D0" w:rsidR="004E574B" w:rsidRPr="00DD31B5" w:rsidRDefault="004E574B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245605B6" w14:textId="5B36BF83" w:rsidR="004E574B" w:rsidRPr="00DD31B5" w:rsidRDefault="003E6BD5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260</w:t>
            </w:r>
          </w:p>
        </w:tc>
        <w:tc>
          <w:tcPr>
            <w:tcW w:w="236" w:type="dxa"/>
          </w:tcPr>
          <w:p w14:paraId="1325E8F1" w14:textId="77777777" w:rsidR="004E574B" w:rsidRPr="00DD31B5" w:rsidRDefault="004E574B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0662684" w14:textId="6D94DB63" w:rsidR="004E574B" w:rsidRDefault="003E6BD5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E05BEF" w14:textId="77777777" w:rsidR="004E574B" w:rsidRPr="00DD31B5" w:rsidRDefault="004E574B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F33D2B1" w14:textId="6ED29211" w:rsidR="004E574B" w:rsidRDefault="004E574B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52" w:type="dxa"/>
          </w:tcPr>
          <w:p w14:paraId="5226953C" w14:textId="77777777" w:rsidR="004E574B" w:rsidRPr="00DD31B5" w:rsidRDefault="004E574B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37FCD5" w14:textId="5F658570" w:rsidR="004E574B" w:rsidRPr="003E6BD5" w:rsidRDefault="003E6BD5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E6BD5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2A453C" w:rsidRPr="00DD31B5" w14:paraId="7E544E5C" w14:textId="672CFD48" w:rsidTr="002A453C">
        <w:tc>
          <w:tcPr>
            <w:tcW w:w="3771" w:type="dxa"/>
          </w:tcPr>
          <w:p w14:paraId="7A872610" w14:textId="16FBBC6F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2</w:t>
            </w:r>
            <w:r w:rsidR="004E574B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4E574B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2DCC1E23" w14:textId="6E07707F" w:rsidR="002A453C" w:rsidRPr="00DD31B5" w:rsidRDefault="003E6BD5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401</w:t>
            </w:r>
          </w:p>
        </w:tc>
        <w:tc>
          <w:tcPr>
            <w:tcW w:w="236" w:type="dxa"/>
          </w:tcPr>
          <w:p w14:paraId="095BEB9F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9A5527F" w14:textId="24C79650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AACF4F7" w14:textId="3A4A261F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83E6FD0" w14:textId="37865876" w:rsidR="002A453C" w:rsidRPr="00DD31B5" w:rsidRDefault="004E574B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2" w:type="dxa"/>
          </w:tcPr>
          <w:p w14:paraId="406B6770" w14:textId="77777777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3FD9A42" w14:textId="5B935C66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4E574B" w:rsidRPr="00DD31B5" w14:paraId="2F436F76" w14:textId="77777777" w:rsidTr="002A453C">
        <w:tc>
          <w:tcPr>
            <w:tcW w:w="3771" w:type="dxa"/>
          </w:tcPr>
          <w:p w14:paraId="3054135E" w14:textId="30B2C1AB" w:rsidR="004E574B" w:rsidRPr="00DD31B5" w:rsidRDefault="004E574B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271 - 300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2477BF50" w14:textId="26E42541" w:rsidR="004E574B" w:rsidRPr="00DD31B5" w:rsidRDefault="003E6BD5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82</w:t>
            </w:r>
          </w:p>
        </w:tc>
        <w:tc>
          <w:tcPr>
            <w:tcW w:w="236" w:type="dxa"/>
          </w:tcPr>
          <w:p w14:paraId="20F32274" w14:textId="77777777" w:rsidR="004E574B" w:rsidRPr="00DD31B5" w:rsidRDefault="004E574B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A7D6D12" w14:textId="02B15AAE" w:rsidR="004E574B" w:rsidRDefault="003E6BD5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CE1678" w14:textId="77777777" w:rsidR="004E574B" w:rsidRPr="00DD31B5" w:rsidRDefault="004E574B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540C5A6" w14:textId="6B7841B8" w:rsidR="004E574B" w:rsidRDefault="004E574B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52" w:type="dxa"/>
          </w:tcPr>
          <w:p w14:paraId="20EB32CB" w14:textId="77777777" w:rsidR="004E574B" w:rsidRPr="00DD31B5" w:rsidRDefault="004E574B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A086624" w14:textId="54BCFB65" w:rsidR="004E574B" w:rsidRPr="003E6BD5" w:rsidRDefault="003E6BD5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E6BD5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4E574B" w:rsidRPr="00DD31B5" w14:paraId="23A7BBA3" w14:textId="77777777" w:rsidTr="002A453C">
        <w:tc>
          <w:tcPr>
            <w:tcW w:w="3771" w:type="dxa"/>
          </w:tcPr>
          <w:p w14:paraId="51F8BFC5" w14:textId="3D195064" w:rsidR="004E574B" w:rsidRPr="00DD31B5" w:rsidRDefault="004E574B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- 3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4EE1CC72" w14:textId="5FB9411D" w:rsidR="004E574B" w:rsidRPr="00DD31B5" w:rsidRDefault="003E6BD5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36" w:type="dxa"/>
          </w:tcPr>
          <w:p w14:paraId="476D1020" w14:textId="77777777" w:rsidR="004E574B" w:rsidRPr="00DD31B5" w:rsidRDefault="004E574B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E1065E1" w14:textId="68F08679" w:rsidR="004E574B" w:rsidRDefault="003E6BD5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2142CE" w14:textId="77777777" w:rsidR="004E574B" w:rsidRPr="00DD31B5" w:rsidRDefault="004E574B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50C990D" w14:textId="2448ADAA" w:rsidR="004E574B" w:rsidRDefault="004E574B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52" w:type="dxa"/>
          </w:tcPr>
          <w:p w14:paraId="1F5854C0" w14:textId="77777777" w:rsidR="004E574B" w:rsidRPr="00DD31B5" w:rsidRDefault="004E574B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AB8191A" w14:textId="71052622" w:rsidR="004E574B" w:rsidRPr="003E6BD5" w:rsidRDefault="003E6BD5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E6BD5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2A453C" w:rsidRPr="00DD31B5" w14:paraId="1D4A8739" w14:textId="7313AD6A" w:rsidTr="002A453C">
        <w:tc>
          <w:tcPr>
            <w:tcW w:w="3771" w:type="dxa"/>
          </w:tcPr>
          <w:p w14:paraId="034F0A6C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331 - 360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0A4F9366" w14:textId="7FD56345" w:rsidR="002A453C" w:rsidRPr="00DD31B5" w:rsidRDefault="003E6BD5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</w:tcPr>
          <w:p w14:paraId="6F8AF2C2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EBE106B" w14:textId="17DE441F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9D67272" w14:textId="665AA6CE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2F14757" w14:textId="133B14EC" w:rsidR="002A453C" w:rsidRPr="00DD31B5" w:rsidRDefault="004E574B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2" w:type="dxa"/>
          </w:tcPr>
          <w:p w14:paraId="15A2CAF3" w14:textId="77777777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4F0BABC" w14:textId="3F4C8E85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2A453C" w:rsidRPr="00DD31B5" w14:paraId="12D62614" w14:textId="3238A89F" w:rsidTr="002A453C">
        <w:tc>
          <w:tcPr>
            <w:tcW w:w="3771" w:type="dxa"/>
          </w:tcPr>
          <w:p w14:paraId="4F3250CA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มากกว่า </w:t>
            </w:r>
            <w:r w:rsidRPr="00DD31B5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</w:t>
            </w:r>
            <w:r w:rsidRPr="00DD31B5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DD31B5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52249E" w14:textId="0247ACBB" w:rsidR="002A453C" w:rsidRPr="00DD31B5" w:rsidRDefault="003E6BD5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236" w:type="dxa"/>
          </w:tcPr>
          <w:p w14:paraId="6DC3BDA1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FCA497E" w14:textId="6B782EB1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236" w:type="dxa"/>
            <w:shd w:val="clear" w:color="auto" w:fill="auto"/>
          </w:tcPr>
          <w:p w14:paraId="6253B1A4" w14:textId="1C889BB6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FD2BE2A" w14:textId="5C9E641F" w:rsidR="002A453C" w:rsidRPr="00DD31B5" w:rsidRDefault="004E574B" w:rsidP="003E6BD5">
            <w:pPr>
              <w:pStyle w:val="numbernegative"/>
              <w:tabs>
                <w:tab w:val="decimal" w:pos="578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E6BD5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6D7B115" w14:textId="77777777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A9ABEF" w14:textId="54905D0F" w:rsidR="002A453C" w:rsidRPr="00DD31B5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869</w:t>
            </w:r>
          </w:p>
        </w:tc>
      </w:tr>
      <w:tr w:rsidR="002A453C" w:rsidRPr="00DD31B5" w14:paraId="4682B46B" w14:textId="0235D74E" w:rsidTr="002A453C">
        <w:tc>
          <w:tcPr>
            <w:tcW w:w="3771" w:type="dxa"/>
          </w:tcPr>
          <w:p w14:paraId="3C7F986B" w14:textId="77777777" w:rsidR="002A453C" w:rsidRPr="00DD31B5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0721D5" w14:textId="5B7AABC3" w:rsidR="002A453C" w:rsidRPr="00DD31B5" w:rsidRDefault="003E6BD5" w:rsidP="002A453C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14,189</w:t>
            </w:r>
          </w:p>
        </w:tc>
        <w:tc>
          <w:tcPr>
            <w:tcW w:w="236" w:type="dxa"/>
          </w:tcPr>
          <w:p w14:paraId="2CDED105" w14:textId="77777777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1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0FF4BAE9" w14:textId="2619B915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9,649</w:t>
            </w:r>
          </w:p>
        </w:tc>
        <w:tc>
          <w:tcPr>
            <w:tcW w:w="236" w:type="dxa"/>
            <w:shd w:val="clear" w:color="auto" w:fill="auto"/>
          </w:tcPr>
          <w:p w14:paraId="5AA99D80" w14:textId="4E723F57" w:rsidR="002A453C" w:rsidRPr="002A453C" w:rsidRDefault="002A453C" w:rsidP="002A4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1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380C2F63" w14:textId="69684088" w:rsidR="002A453C" w:rsidRPr="002A453C" w:rsidRDefault="004E574B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6,878</w:t>
            </w:r>
          </w:p>
        </w:tc>
        <w:tc>
          <w:tcPr>
            <w:tcW w:w="252" w:type="dxa"/>
          </w:tcPr>
          <w:p w14:paraId="191208D3" w14:textId="77777777" w:rsidR="002A453C" w:rsidRPr="002A453C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9178E4" w14:textId="40B948E3" w:rsidR="002A453C" w:rsidRPr="002A453C" w:rsidRDefault="002A453C" w:rsidP="002A453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3,176</w:t>
            </w:r>
          </w:p>
        </w:tc>
      </w:tr>
      <w:tr w:rsidR="008F7C85" w:rsidRPr="00DD31B5" w14:paraId="749FBCFF" w14:textId="77777777" w:rsidTr="00452906">
        <w:tc>
          <w:tcPr>
            <w:tcW w:w="3771" w:type="dxa"/>
          </w:tcPr>
          <w:p w14:paraId="7F30CBDA" w14:textId="5B1D96FD" w:rsidR="008F7C85" w:rsidRPr="00DD31B5" w:rsidRDefault="008F7C85" w:rsidP="008F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DD31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D31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94B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0E095BB7" w14:textId="77777777" w:rsidR="008F7C85" w:rsidRDefault="008F7C85" w:rsidP="008F7C85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103627" w14:textId="77777777" w:rsidR="008F7C85" w:rsidRPr="002A453C" w:rsidRDefault="008F7C85" w:rsidP="008F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1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0FA3243" w14:textId="77777777" w:rsidR="008F7C85" w:rsidRDefault="008F7C85" w:rsidP="008F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6701BD" w14:textId="77777777" w:rsidR="008F7C85" w:rsidRPr="002A453C" w:rsidRDefault="008F7C85" w:rsidP="008F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1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FBAA1D9" w14:textId="77777777" w:rsidR="008F7C85" w:rsidRDefault="008F7C85" w:rsidP="008F7C85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5DFFB25" w14:textId="77777777" w:rsidR="008F7C85" w:rsidRPr="002A453C" w:rsidRDefault="008F7C85" w:rsidP="008F7C85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CB270D7" w14:textId="77777777" w:rsidR="008F7C85" w:rsidRDefault="008F7C85" w:rsidP="008F7C85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F7C85" w:rsidRPr="00DD31B5" w14:paraId="14CB67AF" w14:textId="75D7AD73" w:rsidTr="002A453C">
        <w:tc>
          <w:tcPr>
            <w:tcW w:w="3771" w:type="dxa"/>
          </w:tcPr>
          <w:p w14:paraId="1F504357" w14:textId="5592E5BC" w:rsidR="008F7C85" w:rsidRPr="00DD31B5" w:rsidRDefault="008F7C85" w:rsidP="008F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7C85">
              <w:rPr>
                <w:rFonts w:ascii="Angsana New" w:hAnsi="Angsana New" w:hint="cs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342B9B" w14:textId="3D3B738E" w:rsidR="008F7C85" w:rsidRPr="00DD31B5" w:rsidRDefault="008F7C85" w:rsidP="008F7C85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(111)</w:t>
            </w:r>
          </w:p>
        </w:tc>
        <w:tc>
          <w:tcPr>
            <w:tcW w:w="236" w:type="dxa"/>
          </w:tcPr>
          <w:p w14:paraId="1BF7E4A2" w14:textId="77777777" w:rsidR="008F7C85" w:rsidRPr="00DD31B5" w:rsidRDefault="008F7C85" w:rsidP="008F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0638D339" w14:textId="6F36F683" w:rsidR="008F7C85" w:rsidRPr="00DD31B5" w:rsidRDefault="008F7C85" w:rsidP="008F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(901)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79D2B2" w14:textId="3AB32901" w:rsidR="008F7C85" w:rsidRPr="00DD31B5" w:rsidRDefault="008F7C85" w:rsidP="008F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594B407" w14:textId="69585752" w:rsidR="008F7C85" w:rsidRPr="002A453C" w:rsidRDefault="008F7C85" w:rsidP="008F7C85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(111)</w:t>
            </w:r>
          </w:p>
        </w:tc>
        <w:tc>
          <w:tcPr>
            <w:tcW w:w="252" w:type="dxa"/>
          </w:tcPr>
          <w:p w14:paraId="068D0879" w14:textId="77777777" w:rsidR="008F7C85" w:rsidRPr="002A453C" w:rsidRDefault="008F7C85" w:rsidP="008F7C85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2617D3" w14:textId="20287CCC" w:rsidR="008F7C85" w:rsidRPr="002A453C" w:rsidRDefault="008F7C85" w:rsidP="008F7C85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(901)</w:t>
            </w:r>
          </w:p>
        </w:tc>
      </w:tr>
      <w:tr w:rsidR="008F7C85" w:rsidRPr="00DD31B5" w14:paraId="6CFBFA26" w14:textId="466CEE04" w:rsidTr="002A453C">
        <w:tc>
          <w:tcPr>
            <w:tcW w:w="3771" w:type="dxa"/>
          </w:tcPr>
          <w:p w14:paraId="5A5550B5" w14:textId="77777777" w:rsidR="008F7C85" w:rsidRPr="00DD31B5" w:rsidRDefault="008F7C85" w:rsidP="008F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60912" w14:textId="3B4B6295" w:rsidR="008F7C85" w:rsidRPr="002A453C" w:rsidRDefault="008F7C85" w:rsidP="008F7C85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14,078</w:t>
            </w:r>
          </w:p>
        </w:tc>
        <w:tc>
          <w:tcPr>
            <w:tcW w:w="236" w:type="dxa"/>
          </w:tcPr>
          <w:p w14:paraId="08D1073E" w14:textId="77777777" w:rsidR="008F7C85" w:rsidRPr="002A453C" w:rsidRDefault="008F7C85" w:rsidP="008F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1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5D80A0F1" w14:textId="14B2A87B" w:rsidR="008F7C85" w:rsidRPr="002A453C" w:rsidRDefault="008F7C85" w:rsidP="008F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8,748</w:t>
            </w:r>
          </w:p>
        </w:tc>
        <w:tc>
          <w:tcPr>
            <w:tcW w:w="236" w:type="dxa"/>
            <w:shd w:val="clear" w:color="auto" w:fill="auto"/>
          </w:tcPr>
          <w:p w14:paraId="0096BECD" w14:textId="4D0BEC9A" w:rsidR="008F7C85" w:rsidRPr="002A453C" w:rsidRDefault="008F7C85" w:rsidP="008F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1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267FC" w14:textId="5530D00F" w:rsidR="008F7C85" w:rsidRPr="002A453C" w:rsidRDefault="008F7C85" w:rsidP="008F7C85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6,767</w:t>
            </w:r>
          </w:p>
        </w:tc>
        <w:tc>
          <w:tcPr>
            <w:tcW w:w="252" w:type="dxa"/>
          </w:tcPr>
          <w:p w14:paraId="44C01AED" w14:textId="77777777" w:rsidR="008F7C85" w:rsidRPr="002A453C" w:rsidRDefault="008F7C85" w:rsidP="008F7C85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F3ECBD" w14:textId="1E258DB1" w:rsidR="008F7C85" w:rsidRPr="002A453C" w:rsidRDefault="008F7C85" w:rsidP="008F7C85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45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2,275</w:t>
            </w:r>
          </w:p>
        </w:tc>
      </w:tr>
      <w:tr w:rsidR="008F7C85" w:rsidRPr="00DD31B5" w14:paraId="2E540FAD" w14:textId="37CDEDF8" w:rsidTr="002A453C">
        <w:trPr>
          <w:trHeight w:hRule="exact" w:val="72"/>
        </w:trPr>
        <w:tc>
          <w:tcPr>
            <w:tcW w:w="3771" w:type="dxa"/>
          </w:tcPr>
          <w:p w14:paraId="19B873B6" w14:textId="77777777" w:rsidR="008F7C85" w:rsidRPr="001A42A4" w:rsidRDefault="008F7C85" w:rsidP="008F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43BDE90" w14:textId="451FC7C6" w:rsidR="008F7C85" w:rsidRPr="001A42A4" w:rsidRDefault="008F7C85" w:rsidP="008F7C85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114,</w:t>
            </w:r>
          </w:p>
        </w:tc>
        <w:tc>
          <w:tcPr>
            <w:tcW w:w="236" w:type="dxa"/>
          </w:tcPr>
          <w:p w14:paraId="2FF2F50C" w14:textId="77777777" w:rsidR="008F7C85" w:rsidRPr="001A42A4" w:rsidRDefault="008F7C85" w:rsidP="008F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02B57199" w14:textId="560F9C7B" w:rsidR="008F7C85" w:rsidRPr="001A42A4" w:rsidRDefault="008F7C85" w:rsidP="008F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7D6252A" w14:textId="2AAB24F4" w:rsidR="008F7C85" w:rsidRPr="001A42A4" w:rsidRDefault="008F7C85" w:rsidP="008F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0D5C707C" w14:textId="77777777" w:rsidR="008F7C85" w:rsidRPr="001A42A4" w:rsidRDefault="008F7C85" w:rsidP="008F7C85">
            <w:pPr>
              <w:pStyle w:val="numbernegative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2" w:type="dxa"/>
          </w:tcPr>
          <w:p w14:paraId="5F2969C1" w14:textId="77777777" w:rsidR="008F7C85" w:rsidRPr="001A42A4" w:rsidRDefault="008F7C85" w:rsidP="008F7C85">
            <w:pPr>
              <w:pStyle w:val="numbernegative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2F1EBA" w14:textId="18D5DA6E" w:rsidR="008F7C85" w:rsidRPr="001A42A4" w:rsidRDefault="008F7C85" w:rsidP="008F7C85">
            <w:pPr>
              <w:pStyle w:val="numbernegative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8F7C85" w:rsidRPr="002A1967" w14:paraId="401E3326" w14:textId="14BACB65" w:rsidTr="002A453C">
        <w:tc>
          <w:tcPr>
            <w:tcW w:w="3771" w:type="dxa"/>
          </w:tcPr>
          <w:p w14:paraId="69EA3663" w14:textId="77777777" w:rsidR="008F7C85" w:rsidRPr="00DD31B5" w:rsidRDefault="008F7C85" w:rsidP="008F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31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9356C4C" w14:textId="29990FB5" w:rsidR="008F7C85" w:rsidRPr="002A453C" w:rsidRDefault="008F7C85" w:rsidP="008F7C85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14,078</w:t>
            </w:r>
          </w:p>
        </w:tc>
        <w:tc>
          <w:tcPr>
            <w:tcW w:w="236" w:type="dxa"/>
          </w:tcPr>
          <w:p w14:paraId="6C045D51" w14:textId="77777777" w:rsidR="008F7C85" w:rsidRPr="002A453C" w:rsidRDefault="008F7C85" w:rsidP="008F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222B8542" w14:textId="453DF51C" w:rsidR="008F7C85" w:rsidRPr="002A453C" w:rsidRDefault="008F7C85" w:rsidP="008F7C85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9,630</w:t>
            </w:r>
          </w:p>
        </w:tc>
        <w:tc>
          <w:tcPr>
            <w:tcW w:w="236" w:type="dxa"/>
            <w:shd w:val="clear" w:color="auto" w:fill="auto"/>
          </w:tcPr>
          <w:p w14:paraId="718894DF" w14:textId="05D39C9A" w:rsidR="008F7C85" w:rsidRPr="002A453C" w:rsidRDefault="008F7C85" w:rsidP="008F7C85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14:paraId="1FC4131E" w14:textId="77D72896" w:rsidR="008F7C85" w:rsidRPr="002A453C" w:rsidRDefault="008F7C85" w:rsidP="008F7C85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22,861</w:t>
            </w:r>
          </w:p>
        </w:tc>
        <w:tc>
          <w:tcPr>
            <w:tcW w:w="252" w:type="dxa"/>
            <w:tcBorders>
              <w:bottom w:val="nil"/>
            </w:tcBorders>
          </w:tcPr>
          <w:p w14:paraId="4D59A7AD" w14:textId="77777777" w:rsidR="008F7C85" w:rsidRPr="002A453C" w:rsidRDefault="008F7C85" w:rsidP="008F7C85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19A50D" w14:textId="1FA98EF8" w:rsidR="008F7C85" w:rsidRPr="002A453C" w:rsidRDefault="008F7C85" w:rsidP="008F7C85">
            <w:pPr>
              <w:pStyle w:val="numbernegative"/>
              <w:tabs>
                <w:tab w:val="decimal" w:pos="795"/>
              </w:tabs>
              <w:spacing w:line="38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A453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51,803</w:t>
            </w:r>
          </w:p>
        </w:tc>
      </w:tr>
    </w:tbl>
    <w:p w14:paraId="7FEA0A2E" w14:textId="77777777" w:rsidR="005960FA" w:rsidRDefault="005960FA" w:rsidP="001A42A4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69E52" w14:textId="3C3CB49F" w:rsidR="001A42A4" w:rsidRPr="00C253DB" w:rsidRDefault="001A42A4" w:rsidP="001A42A4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253DB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C253DB">
        <w:rPr>
          <w:rFonts w:asciiTheme="majorBidi" w:hAnsiTheme="majorBidi" w:cstheme="majorBidi"/>
          <w:sz w:val="30"/>
          <w:szCs w:val="30"/>
        </w:rPr>
        <w:t xml:space="preserve"> 30 </w:t>
      </w:r>
      <w:r w:rsidRPr="00C253DB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Pr="00C253DB">
        <w:rPr>
          <w:rFonts w:asciiTheme="majorBidi" w:hAnsiTheme="majorBidi" w:cstheme="majorBidi"/>
          <w:sz w:val="30"/>
          <w:szCs w:val="30"/>
        </w:rPr>
        <w:t>60</w:t>
      </w:r>
      <w:r w:rsidRPr="00C253DB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D046BA9" w14:textId="77777777" w:rsidR="001A42A4" w:rsidRPr="00C253DB" w:rsidRDefault="001A42A4" w:rsidP="001A42A4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2EAE4" w14:textId="77777777" w:rsidR="001A42A4" w:rsidRPr="00DD31B5" w:rsidRDefault="001A42A4" w:rsidP="001A42A4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D31B5">
        <w:rPr>
          <w:rFonts w:asciiTheme="majorBidi" w:hAnsiTheme="majorBidi" w:cstheme="majorBidi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DD31B5">
        <w:rPr>
          <w:rFonts w:asciiTheme="majorBidi" w:hAnsiTheme="majorBidi" w:cstheme="majorBidi"/>
          <w:sz w:val="30"/>
          <w:szCs w:val="30"/>
        </w:rPr>
        <w:t xml:space="preserve">4 </w:t>
      </w:r>
      <w:r w:rsidRPr="00DD31B5">
        <w:rPr>
          <w:rFonts w:asciiTheme="majorBidi" w:hAnsiTheme="majorBidi" w:cstheme="majorBidi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55C0C97" w14:textId="10EFFD2E" w:rsidR="000E1DB6" w:rsidRDefault="000E1DB6" w:rsidP="006D3DED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</w:p>
    <w:p w14:paraId="61D08C80" w14:textId="06671FAF" w:rsidR="008F7C85" w:rsidRDefault="008F7C85" w:rsidP="006D3DED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</w:p>
    <w:p w14:paraId="3D372530" w14:textId="77777777" w:rsidR="008F7C85" w:rsidRDefault="008F7C85" w:rsidP="006D3DED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</w:p>
    <w:p w14:paraId="2735CA91" w14:textId="4B6185AA" w:rsidR="001A42A4" w:rsidRDefault="001A42A4" w:rsidP="001A42A4">
      <w:pPr>
        <w:ind w:left="900"/>
        <w:jc w:val="thaiDistribute"/>
        <w:rPr>
          <w:rFonts w:asciiTheme="majorBidi" w:hAnsiTheme="majorBidi"/>
          <w:sz w:val="30"/>
          <w:szCs w:val="30"/>
        </w:rPr>
      </w:pPr>
      <w:r w:rsidRPr="00D01D11">
        <w:rPr>
          <w:rFonts w:asciiTheme="majorBidi" w:hAnsiTheme="majorBidi" w:hint="cs"/>
          <w:sz w:val="30"/>
          <w:szCs w:val="30"/>
          <w:cs/>
        </w:rPr>
        <w:lastRenderedPageBreak/>
        <w:t>รายการเคลื่อนไหวของค่าเผื่อ</w:t>
      </w:r>
      <w:r w:rsidRPr="001A42A4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D01D11">
        <w:rPr>
          <w:rFonts w:asciiTheme="majorBidi" w:hAnsiTheme="majorBidi" w:hint="cs"/>
          <w:sz w:val="30"/>
          <w:szCs w:val="30"/>
          <w:cs/>
        </w:rPr>
        <w:t>ขาดทุนด้านเครดิตที่คาดว่าจะเกิดขึ้น</w:t>
      </w:r>
      <w:r>
        <w:rPr>
          <w:rFonts w:asciiTheme="majorBidi" w:hAnsiTheme="majorBidi" w:hint="cs"/>
          <w:sz w:val="30"/>
          <w:szCs w:val="30"/>
          <w:cs/>
        </w:rPr>
        <w:t>ระหว่างปีสำหรับ</w:t>
      </w:r>
      <w:r w:rsidRPr="00D01D11">
        <w:rPr>
          <w:rFonts w:asciiTheme="majorBidi" w:hAnsiTheme="majorBidi" w:hint="cs"/>
          <w:sz w:val="30"/>
          <w:szCs w:val="30"/>
          <w:cs/>
        </w:rPr>
        <w:t>ลูกหนี้การค้า</w:t>
      </w:r>
    </w:p>
    <w:p w14:paraId="7751A14C" w14:textId="77777777" w:rsidR="001A42A4" w:rsidRDefault="001A42A4" w:rsidP="001A42A4">
      <w:pPr>
        <w:ind w:left="90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847" w:type="dxa"/>
        <w:tblInd w:w="801" w:type="dxa"/>
        <w:tblLayout w:type="fixed"/>
        <w:tblLook w:val="01E0" w:firstRow="1" w:lastRow="1" w:firstColumn="1" w:lastColumn="1" w:noHBand="0" w:noVBand="0"/>
      </w:tblPr>
      <w:tblGrid>
        <w:gridCol w:w="3069"/>
        <w:gridCol w:w="720"/>
        <w:gridCol w:w="1098"/>
        <w:gridCol w:w="236"/>
        <w:gridCol w:w="7"/>
        <w:gridCol w:w="1062"/>
        <w:gridCol w:w="242"/>
        <w:gridCol w:w="1072"/>
        <w:gridCol w:w="243"/>
        <w:gridCol w:w="1098"/>
      </w:tblGrid>
      <w:tr w:rsidR="00405849" w:rsidRPr="00D045AE" w14:paraId="5CBF6375" w14:textId="61104374" w:rsidTr="00405849">
        <w:trPr>
          <w:tblHeader/>
        </w:trPr>
        <w:tc>
          <w:tcPr>
            <w:tcW w:w="3069" w:type="dxa"/>
            <w:vAlign w:val="bottom"/>
            <w:hideMark/>
          </w:tcPr>
          <w:p w14:paraId="4BCCD13B" w14:textId="77777777" w:rsidR="00405849" w:rsidRPr="00D045AE" w:rsidRDefault="00405849" w:rsidP="001A42A4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</w:tcPr>
          <w:p w14:paraId="0B83A82B" w14:textId="77777777" w:rsidR="00405849" w:rsidRPr="00D045AE" w:rsidRDefault="00405849" w:rsidP="001A42A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4"/>
            <w:vAlign w:val="bottom"/>
            <w:hideMark/>
          </w:tcPr>
          <w:p w14:paraId="371ECD2C" w14:textId="4DAC2731" w:rsidR="00405849" w:rsidRPr="00D045AE" w:rsidRDefault="00405849" w:rsidP="00405849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5A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5C8E1967" w14:textId="0F75D952" w:rsidR="00405849" w:rsidRPr="00D045AE" w:rsidRDefault="00405849" w:rsidP="00405849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3" w:type="dxa"/>
            <w:gridSpan w:val="3"/>
            <w:hideMark/>
          </w:tcPr>
          <w:p w14:paraId="47F89753" w14:textId="110E43F6" w:rsidR="00405849" w:rsidRPr="00D045AE" w:rsidRDefault="00405849" w:rsidP="00405849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5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D045A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05849" w:rsidRPr="00D045AE" w14:paraId="756A5863" w14:textId="77777777" w:rsidTr="00C87611">
        <w:trPr>
          <w:tblHeader/>
        </w:trPr>
        <w:tc>
          <w:tcPr>
            <w:tcW w:w="3069" w:type="dxa"/>
            <w:vAlign w:val="bottom"/>
          </w:tcPr>
          <w:p w14:paraId="3C4D7796" w14:textId="77777777" w:rsidR="00405849" w:rsidRPr="00D045AE" w:rsidRDefault="00405849" w:rsidP="00405849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</w:tcPr>
          <w:p w14:paraId="02F17E7A" w14:textId="77777777" w:rsidR="00405849" w:rsidRPr="00D045AE" w:rsidRDefault="00405849" w:rsidP="00405849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2637E5E" w14:textId="67B67531" w:rsidR="00405849" w:rsidRPr="00D045AE" w:rsidRDefault="00405849" w:rsidP="00405849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6DF3CB31" w14:textId="77777777" w:rsidR="00405849" w:rsidRPr="00D045AE" w:rsidRDefault="00405849" w:rsidP="00405849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</w:tcPr>
          <w:p w14:paraId="058DBEA7" w14:textId="5DBAC1A0" w:rsidR="00405849" w:rsidRPr="00D045AE" w:rsidRDefault="00405849" w:rsidP="00405849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2" w:type="dxa"/>
            <w:vAlign w:val="bottom"/>
          </w:tcPr>
          <w:p w14:paraId="29D7C638" w14:textId="77777777" w:rsidR="00405849" w:rsidRPr="00D045AE" w:rsidRDefault="00405849" w:rsidP="00405849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1341DD18" w14:textId="60A2F562" w:rsidR="00405849" w:rsidRPr="00D045AE" w:rsidRDefault="00405849" w:rsidP="00405849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60CB8F33" w14:textId="77777777" w:rsidR="00405849" w:rsidRPr="00D045AE" w:rsidRDefault="00405849" w:rsidP="00405849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55DC09A1" w14:textId="66AC9DC5" w:rsidR="00405849" w:rsidRPr="00D045AE" w:rsidRDefault="00405849" w:rsidP="00405849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453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05849" w:rsidRPr="00D045AE" w14:paraId="08339BB0" w14:textId="26D2315B" w:rsidTr="00C87611">
        <w:trPr>
          <w:tblHeader/>
        </w:trPr>
        <w:tc>
          <w:tcPr>
            <w:tcW w:w="3069" w:type="dxa"/>
            <w:hideMark/>
          </w:tcPr>
          <w:p w14:paraId="35577179" w14:textId="77777777" w:rsidR="00405849" w:rsidRPr="00D045AE" w:rsidRDefault="00405849" w:rsidP="0040584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6A8ECFF" w14:textId="77777777" w:rsidR="00405849" w:rsidRPr="00D045AE" w:rsidRDefault="00405849" w:rsidP="00405849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58" w:type="dxa"/>
            <w:gridSpan w:val="8"/>
          </w:tcPr>
          <w:p w14:paraId="68BC409B" w14:textId="175C09E5" w:rsidR="00405849" w:rsidRPr="00D045AE" w:rsidRDefault="00405849" w:rsidP="00405849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045AE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045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5849" w:rsidRPr="00D045AE" w14:paraId="1D2525E2" w14:textId="19075E44" w:rsidTr="00405849">
        <w:trPr>
          <w:tblHeader/>
        </w:trPr>
        <w:tc>
          <w:tcPr>
            <w:tcW w:w="3069" w:type="dxa"/>
            <w:hideMark/>
          </w:tcPr>
          <w:p w14:paraId="3EE86C3B" w14:textId="251E8708" w:rsidR="00405849" w:rsidRPr="000E1DB6" w:rsidRDefault="00405849" w:rsidP="0040584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E1DB6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0E1DB6">
              <w:rPr>
                <w:rFonts w:asciiTheme="majorBidi" w:hAnsiTheme="majorBidi" w:cstheme="majorBidi" w:hint="cs"/>
                <w:sz w:val="30"/>
                <w:szCs w:val="30"/>
              </w:rPr>
              <w:t xml:space="preserve"> 1</w:t>
            </w:r>
            <w:r w:rsidRPr="000E1D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20" w:type="dxa"/>
          </w:tcPr>
          <w:p w14:paraId="758CDD3C" w14:textId="77777777" w:rsidR="00405849" w:rsidRPr="00D045AE" w:rsidRDefault="00405849" w:rsidP="00405849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81043C7" w14:textId="4B0A49E0" w:rsidR="00405849" w:rsidRPr="00405849" w:rsidRDefault="00875984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43" w:type="dxa"/>
            <w:gridSpan w:val="2"/>
          </w:tcPr>
          <w:p w14:paraId="70CD2AA4" w14:textId="77777777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EDE1F20" w14:textId="49765995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1,307</w:t>
            </w:r>
          </w:p>
        </w:tc>
        <w:tc>
          <w:tcPr>
            <w:tcW w:w="242" w:type="dxa"/>
          </w:tcPr>
          <w:p w14:paraId="6305023B" w14:textId="1BD32925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2338293" w14:textId="76474442" w:rsidR="00405849" w:rsidRPr="00405849" w:rsidRDefault="00875984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43" w:type="dxa"/>
          </w:tcPr>
          <w:p w14:paraId="7AA123E4" w14:textId="77777777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AB81604" w14:textId="1522B5C9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1,307</w:t>
            </w:r>
          </w:p>
        </w:tc>
      </w:tr>
      <w:tr w:rsidR="00405849" w:rsidRPr="00D045AE" w14:paraId="7F4DA73B" w14:textId="133183F4" w:rsidTr="00405849">
        <w:trPr>
          <w:tblHeader/>
        </w:trPr>
        <w:tc>
          <w:tcPr>
            <w:tcW w:w="3069" w:type="dxa"/>
            <w:hideMark/>
          </w:tcPr>
          <w:p w14:paraId="352B18D5" w14:textId="77777777" w:rsidR="00405849" w:rsidRPr="000E1DB6" w:rsidRDefault="00405849" w:rsidP="0040584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1DB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51647307" w14:textId="77777777" w:rsidR="00405849" w:rsidRPr="00D045AE" w:rsidRDefault="00405849" w:rsidP="00405849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59DB09B" w14:textId="03279229" w:rsidR="00405849" w:rsidRPr="00405849" w:rsidRDefault="00875984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43" w:type="dxa"/>
            <w:gridSpan w:val="2"/>
          </w:tcPr>
          <w:p w14:paraId="68D28163" w14:textId="77777777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left="-120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47DC662" w14:textId="3A9B5B5F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left="-120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42" w:type="dxa"/>
            <w:vAlign w:val="center"/>
          </w:tcPr>
          <w:p w14:paraId="5D8CF4B6" w14:textId="7A5CC851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left="-120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0394D21F" w14:textId="6F3B6918" w:rsidR="00405849" w:rsidRPr="00405849" w:rsidRDefault="00875984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43" w:type="dxa"/>
          </w:tcPr>
          <w:p w14:paraId="559559C2" w14:textId="77777777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D9FDBB7" w14:textId="20BEBF1A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401</w:t>
            </w:r>
          </w:p>
        </w:tc>
      </w:tr>
      <w:tr w:rsidR="00405849" w:rsidRPr="00D045AE" w14:paraId="3CF134B5" w14:textId="28BCDE8A" w:rsidTr="00405849">
        <w:trPr>
          <w:tblHeader/>
        </w:trPr>
        <w:tc>
          <w:tcPr>
            <w:tcW w:w="3069" w:type="dxa"/>
            <w:hideMark/>
          </w:tcPr>
          <w:p w14:paraId="61157692" w14:textId="77777777" w:rsidR="00405849" w:rsidRPr="000E1DB6" w:rsidRDefault="00405849" w:rsidP="0040584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1DB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720" w:type="dxa"/>
          </w:tcPr>
          <w:p w14:paraId="0F72ADDC" w14:textId="77777777" w:rsidR="00405849" w:rsidRPr="00D045AE" w:rsidRDefault="00405849" w:rsidP="00405849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49D33" w14:textId="0050A1B2" w:rsidR="00405849" w:rsidRPr="00405849" w:rsidRDefault="00875984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(1,158)</w:t>
            </w:r>
          </w:p>
        </w:tc>
        <w:tc>
          <w:tcPr>
            <w:tcW w:w="243" w:type="dxa"/>
            <w:gridSpan w:val="2"/>
          </w:tcPr>
          <w:p w14:paraId="0833CFEE" w14:textId="77777777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6D036CE" w14:textId="1F17C155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(807)</w:t>
            </w:r>
          </w:p>
        </w:tc>
        <w:tc>
          <w:tcPr>
            <w:tcW w:w="242" w:type="dxa"/>
            <w:vAlign w:val="center"/>
          </w:tcPr>
          <w:p w14:paraId="238F83EC" w14:textId="78307A49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4B8C5" w14:textId="0E459A10" w:rsidR="00405849" w:rsidRPr="00405849" w:rsidRDefault="00875984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(1,158)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0D313F2A" w14:textId="77777777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20CB3" w14:textId="50B61A44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(807)</w:t>
            </w:r>
          </w:p>
        </w:tc>
      </w:tr>
      <w:tr w:rsidR="00405849" w:rsidRPr="00D045AE" w14:paraId="7682EBD7" w14:textId="799E348C" w:rsidTr="00405849">
        <w:trPr>
          <w:tblHeader/>
        </w:trPr>
        <w:tc>
          <w:tcPr>
            <w:tcW w:w="3069" w:type="dxa"/>
            <w:hideMark/>
          </w:tcPr>
          <w:p w14:paraId="0C7FE71D" w14:textId="404E6237" w:rsidR="00405849" w:rsidRPr="000E1DB6" w:rsidRDefault="00405849" w:rsidP="00405849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1D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1DB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0E1D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</w:tcPr>
          <w:p w14:paraId="21D1F178" w14:textId="77777777" w:rsidR="00405849" w:rsidRPr="00D045AE" w:rsidRDefault="00405849" w:rsidP="00405849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294956" w14:textId="15B321F1" w:rsidR="00405849" w:rsidRPr="00405849" w:rsidRDefault="00875984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43" w:type="dxa"/>
            <w:gridSpan w:val="2"/>
          </w:tcPr>
          <w:p w14:paraId="4C81084E" w14:textId="77777777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7E6C096" w14:textId="5639DEC3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0584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242" w:type="dxa"/>
            <w:vAlign w:val="center"/>
          </w:tcPr>
          <w:p w14:paraId="60EF1952" w14:textId="2CD37971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AB37A7" w14:textId="7F3163BC" w:rsidR="00405849" w:rsidRPr="00405849" w:rsidRDefault="00875984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7A0225B3" w14:textId="77777777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52D313" w14:textId="751A8A07" w:rsidR="00405849" w:rsidRPr="00405849" w:rsidRDefault="00405849" w:rsidP="0040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80" w:lineRule="exac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0584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</w:tr>
    </w:tbl>
    <w:p w14:paraId="1E56CF11" w14:textId="77777777" w:rsidR="00567AD3" w:rsidRDefault="00567AD3" w:rsidP="00567AD3">
      <w:pPr>
        <w:ind w:left="90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24637D01" w14:textId="63B497EC" w:rsidR="009438FA" w:rsidRPr="000E1DB6" w:rsidRDefault="009438FA" w:rsidP="009438FA">
      <w:p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1DB6">
        <w:rPr>
          <w:rFonts w:asciiTheme="majorBidi" w:hAnsiTheme="majorBidi" w:cstheme="majorBidi"/>
          <w:sz w:val="30"/>
          <w:szCs w:val="30"/>
        </w:rPr>
        <w:t>(</w:t>
      </w:r>
      <w:r w:rsidR="00093D89" w:rsidRPr="000E1DB6">
        <w:rPr>
          <w:rFonts w:asciiTheme="majorBidi" w:hAnsiTheme="majorBidi" w:cstheme="majorBidi" w:hint="cs"/>
          <w:sz w:val="30"/>
          <w:szCs w:val="30"/>
          <w:cs/>
        </w:rPr>
        <w:t>ข</w:t>
      </w:r>
      <w:r w:rsidR="00891808" w:rsidRPr="000E1DB6">
        <w:rPr>
          <w:rFonts w:asciiTheme="majorBidi" w:hAnsiTheme="majorBidi" w:cstheme="majorBidi"/>
          <w:sz w:val="30"/>
          <w:szCs w:val="30"/>
        </w:rPr>
        <w:t>.</w:t>
      </w:r>
      <w:r w:rsidRPr="000E1DB6">
        <w:rPr>
          <w:rFonts w:asciiTheme="majorBidi" w:hAnsiTheme="majorBidi" w:cstheme="majorBidi"/>
          <w:sz w:val="30"/>
          <w:szCs w:val="30"/>
        </w:rPr>
        <w:t xml:space="preserve">1.2) </w:t>
      </w:r>
      <w:r w:rsidRPr="000E1DB6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ลูกหนี้ตามสัญญาเช่าซื้อ</w:t>
      </w:r>
    </w:p>
    <w:p w14:paraId="49D43562" w14:textId="6D10D53A" w:rsidR="009438FA" w:rsidRPr="000E1DB6" w:rsidRDefault="009438FA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39D1101A" w14:textId="708F973C" w:rsidR="009438FA" w:rsidRPr="000E1DB6" w:rsidRDefault="00C253DB" w:rsidP="00D045A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E1DB6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ตารางต่อไปนี้แสดงฐานะเปิดต่อความเสี่ยงด้านเครดิตของ</w:t>
      </w:r>
      <w:r w:rsidR="00AA685E" w:rsidRPr="000E1DB6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ลูกหนี้ตามสัญญาเช่าซื้อ</w:t>
      </w:r>
      <w:r w:rsidRPr="000E1DB6">
        <w:rPr>
          <w:rFonts w:asciiTheme="majorBidi" w:hAnsiTheme="majorBidi" w:cstheme="majorBidi" w:hint="cs"/>
          <w:sz w:val="30"/>
          <w:szCs w:val="30"/>
          <w:cs/>
        </w:rPr>
        <w:t>ที่วัดมูลค่าด้วยราคาทุนตัดจำหน่าย</w:t>
      </w:r>
      <w:r w:rsidR="00D01D11">
        <w:rPr>
          <w:rFonts w:asciiTheme="majorBidi" w:hAnsiTheme="majorBidi" w:cstheme="majorBidi" w:hint="cs"/>
          <w:sz w:val="30"/>
          <w:szCs w:val="30"/>
          <w:cs/>
        </w:rPr>
        <w:t>สำหรับลูกหนี้ตามสัญญาเช่าซื้อ</w:t>
      </w:r>
    </w:p>
    <w:p w14:paraId="39B8E19D" w14:textId="77777777" w:rsidR="00C253DB" w:rsidRDefault="00C253DB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D101505" w14:textId="77777777" w:rsidR="0011619C" w:rsidRDefault="0011619C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11619C" w:rsidSect="005F7AD5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610"/>
        <w:gridCol w:w="243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11619C" w:rsidRPr="000E45D9" w14:paraId="326363A6" w14:textId="77777777" w:rsidTr="00A468ED">
        <w:tc>
          <w:tcPr>
            <w:tcW w:w="2610" w:type="dxa"/>
            <w:shd w:val="clear" w:color="auto" w:fill="auto"/>
          </w:tcPr>
          <w:p w14:paraId="6A853CA0" w14:textId="77777777" w:rsidR="0011619C" w:rsidRPr="00826B0A" w:rsidRDefault="0011619C" w:rsidP="00A468E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473B552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35FFD38C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1619C" w:rsidRPr="000E45D9" w14:paraId="30B972F9" w14:textId="77777777" w:rsidTr="00A468ED">
        <w:tc>
          <w:tcPr>
            <w:tcW w:w="2610" w:type="dxa"/>
            <w:shd w:val="clear" w:color="auto" w:fill="auto"/>
          </w:tcPr>
          <w:p w14:paraId="29F29D37" w14:textId="77777777" w:rsidR="0011619C" w:rsidRPr="00826B0A" w:rsidRDefault="0011619C" w:rsidP="00A468E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5B860C83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9AED02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12834364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50BD08C0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8" w:type="dxa"/>
          </w:tcPr>
          <w:p w14:paraId="7F059B24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151DBBC7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7C85" w:rsidRPr="00826B0A" w14:paraId="1C5CEE87" w14:textId="77777777" w:rsidTr="00A468ED">
        <w:tc>
          <w:tcPr>
            <w:tcW w:w="2610" w:type="dxa"/>
            <w:shd w:val="clear" w:color="auto" w:fill="auto"/>
          </w:tcPr>
          <w:p w14:paraId="557C7E57" w14:textId="77777777" w:rsidR="008F7C85" w:rsidRPr="00826B0A" w:rsidRDefault="008F7C85" w:rsidP="008F7C85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407BF2D" w14:textId="77777777" w:rsidR="008F7C85" w:rsidRPr="00826B0A" w:rsidRDefault="008F7C85" w:rsidP="008F7C85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DE695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B5AC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D75A1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9367BC7" w14:textId="78B6691E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49" w:type="dxa"/>
            <w:vAlign w:val="bottom"/>
          </w:tcPr>
          <w:p w14:paraId="7A375669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37FAE12C" w14:textId="77777777" w:rsidR="008F7C85" w:rsidRPr="00826B0A" w:rsidRDefault="008F7C85" w:rsidP="008F7C85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2E9D2589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3EBA94D1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F21CD1A" w14:textId="16EBE6B4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6EC62493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42761C34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4824DA05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291A9C90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8CCD792" w14:textId="7CF4F728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52" w:type="dxa"/>
            <w:vAlign w:val="bottom"/>
          </w:tcPr>
          <w:p w14:paraId="7576C923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690F4065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9264620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11619C" w:rsidRPr="00826B0A" w14:paraId="49C752EF" w14:textId="77777777" w:rsidTr="00A468ED">
        <w:tc>
          <w:tcPr>
            <w:tcW w:w="2610" w:type="dxa"/>
            <w:shd w:val="clear" w:color="auto" w:fill="auto"/>
          </w:tcPr>
          <w:p w14:paraId="34376DA9" w14:textId="77777777" w:rsidR="0011619C" w:rsidRPr="00826B0A" w:rsidRDefault="0011619C" w:rsidP="00A468E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4D76C436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605220F5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EF68EE" w:rsidRPr="00826B0A" w14:paraId="37985397" w14:textId="77777777" w:rsidTr="00A468ED">
        <w:tc>
          <w:tcPr>
            <w:tcW w:w="2610" w:type="dxa"/>
            <w:shd w:val="clear" w:color="auto" w:fill="auto"/>
          </w:tcPr>
          <w:p w14:paraId="7481C312" w14:textId="4F76DE76" w:rsidR="00EF68EE" w:rsidRPr="00826B0A" w:rsidRDefault="00E0563B" w:rsidP="00EF68EE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0563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="00EF68E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F68E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EF68E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43" w:type="dxa"/>
            <w:shd w:val="clear" w:color="auto" w:fill="auto"/>
          </w:tcPr>
          <w:p w14:paraId="312580FA" w14:textId="77777777" w:rsidR="00EF68EE" w:rsidRPr="00826B0A" w:rsidRDefault="00EF68EE" w:rsidP="00EF68EE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06D1BEFB" w14:textId="77777777" w:rsidR="00EF68EE" w:rsidRDefault="00EF68EE" w:rsidP="00EF68EE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11619C" w:rsidRPr="00826B0A" w14:paraId="1DC38F10" w14:textId="77777777" w:rsidTr="00A468ED">
        <w:tc>
          <w:tcPr>
            <w:tcW w:w="2610" w:type="dxa"/>
            <w:shd w:val="clear" w:color="auto" w:fill="auto"/>
          </w:tcPr>
          <w:p w14:paraId="7EC5854B" w14:textId="77777777" w:rsidR="0011619C" w:rsidRPr="00826B0A" w:rsidRDefault="0011619C" w:rsidP="00A468E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shd w:val="clear" w:color="auto" w:fill="auto"/>
          </w:tcPr>
          <w:p w14:paraId="7A9792B7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23E47C14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0F78E003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2B369747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68563D81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4F827F57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5C5C01A6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50B81D5D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424B4D61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5DE45ED9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1D179828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2D34EA88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2163F7E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0A8EA7AF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B265D1" w:rsidRPr="007447F5" w14:paraId="6F0F87E9" w14:textId="77777777" w:rsidTr="007447F5">
        <w:tc>
          <w:tcPr>
            <w:tcW w:w="2610" w:type="dxa"/>
            <w:shd w:val="clear" w:color="auto" w:fill="auto"/>
          </w:tcPr>
          <w:p w14:paraId="72540BE9" w14:textId="77777777" w:rsidR="00B265D1" w:rsidRPr="00826B0A" w:rsidRDefault="00B265D1" w:rsidP="00B265D1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shd w:val="clear" w:color="auto" w:fill="auto"/>
          </w:tcPr>
          <w:p w14:paraId="1D59E534" w14:textId="77777777" w:rsidR="00B265D1" w:rsidRPr="00826B0A" w:rsidRDefault="00B265D1" w:rsidP="00B265D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CBAC399" w14:textId="7F51DD93" w:rsidR="00B265D1" w:rsidRPr="007447F5" w:rsidRDefault="00B265D1" w:rsidP="00B265D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389,874</w:t>
            </w:r>
          </w:p>
        </w:tc>
        <w:tc>
          <w:tcPr>
            <w:tcW w:w="244" w:type="dxa"/>
            <w:shd w:val="clear" w:color="auto" w:fill="auto"/>
          </w:tcPr>
          <w:p w14:paraId="43EE97E7" w14:textId="77777777" w:rsidR="00B265D1" w:rsidRPr="007447F5" w:rsidRDefault="00B265D1" w:rsidP="00B265D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3465229" w14:textId="02AE4478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10,509</w:t>
            </w:r>
          </w:p>
        </w:tc>
        <w:tc>
          <w:tcPr>
            <w:tcW w:w="249" w:type="dxa"/>
            <w:shd w:val="clear" w:color="auto" w:fill="auto"/>
          </w:tcPr>
          <w:p w14:paraId="2BCAAF2F" w14:textId="77777777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9AF7212" w14:textId="062EFD42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FA2A0D">
              <w:rPr>
                <w:rFonts w:ascii="Angsana New" w:hAnsi="Angsana New"/>
                <w:sz w:val="28"/>
                <w:szCs w:val="28"/>
              </w:rPr>
              <w:t>5,616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AB7E7C4" w14:textId="77777777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7C433220" w14:textId="2B72DC19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FA2A0D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238" w:type="dxa"/>
            <w:shd w:val="clear" w:color="auto" w:fill="auto"/>
          </w:tcPr>
          <w:p w14:paraId="38E6F36E" w14:textId="77777777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0F159BE7" w14:textId="457E0BBD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  <w:r w:rsidR="00FA2A0D">
              <w:rPr>
                <w:rFonts w:ascii="Angsana New" w:hAnsi="Angsana New"/>
                <w:sz w:val="28"/>
                <w:szCs w:val="28"/>
              </w:rPr>
              <w:t>5,490</w:t>
            </w:r>
          </w:p>
        </w:tc>
        <w:tc>
          <w:tcPr>
            <w:tcW w:w="252" w:type="dxa"/>
            <w:shd w:val="clear" w:color="auto" w:fill="auto"/>
          </w:tcPr>
          <w:p w14:paraId="4B0AB7B2" w14:textId="77777777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5360C24" w14:textId="44926353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</w:t>
            </w:r>
            <w:r w:rsidR="00C33E74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252" w:type="dxa"/>
            <w:shd w:val="clear" w:color="auto" w:fill="auto"/>
          </w:tcPr>
          <w:p w14:paraId="357CB12C" w14:textId="77777777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BA5B4A3" w14:textId="014B30C9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  <w:r w:rsidR="00C33E74">
              <w:rPr>
                <w:rFonts w:ascii="Angsana New" w:hAnsi="Angsana New"/>
                <w:sz w:val="28"/>
                <w:szCs w:val="28"/>
              </w:rPr>
              <w:t>2,285</w:t>
            </w:r>
          </w:p>
        </w:tc>
      </w:tr>
      <w:tr w:rsidR="00B265D1" w:rsidRPr="007447F5" w14:paraId="116E0587" w14:textId="77777777" w:rsidTr="007447F5">
        <w:tc>
          <w:tcPr>
            <w:tcW w:w="2610" w:type="dxa"/>
            <w:shd w:val="clear" w:color="auto" w:fill="auto"/>
          </w:tcPr>
          <w:p w14:paraId="41DDE669" w14:textId="77777777" w:rsidR="00B265D1" w:rsidRPr="00826B0A" w:rsidRDefault="00B265D1" w:rsidP="00B265D1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shd w:val="clear" w:color="auto" w:fill="auto"/>
          </w:tcPr>
          <w:p w14:paraId="78DD3237" w14:textId="77777777" w:rsidR="00B265D1" w:rsidRPr="00826B0A" w:rsidRDefault="00B265D1" w:rsidP="00B265D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8DC73A5" w14:textId="51F2FFB8" w:rsidR="00B265D1" w:rsidRPr="007447F5" w:rsidRDefault="00B265D1" w:rsidP="00B265D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48,253</w:t>
            </w:r>
          </w:p>
        </w:tc>
        <w:tc>
          <w:tcPr>
            <w:tcW w:w="244" w:type="dxa"/>
            <w:shd w:val="clear" w:color="auto" w:fill="auto"/>
          </w:tcPr>
          <w:p w14:paraId="1C4D70F6" w14:textId="77777777" w:rsidR="00B265D1" w:rsidRPr="007447F5" w:rsidRDefault="00B265D1" w:rsidP="00B265D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1F3560C" w14:textId="72490F61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19,588</w:t>
            </w:r>
          </w:p>
        </w:tc>
        <w:tc>
          <w:tcPr>
            <w:tcW w:w="249" w:type="dxa"/>
            <w:shd w:val="clear" w:color="auto" w:fill="auto"/>
          </w:tcPr>
          <w:p w14:paraId="4F38EB8A" w14:textId="77777777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5B0FD86" w14:textId="77DFFEC3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6,682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1FAE935" w14:textId="77777777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1D13C78" w14:textId="673D68DC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1,584</w:t>
            </w:r>
          </w:p>
        </w:tc>
        <w:tc>
          <w:tcPr>
            <w:tcW w:w="238" w:type="dxa"/>
            <w:shd w:val="clear" w:color="auto" w:fill="auto"/>
          </w:tcPr>
          <w:p w14:paraId="23099380" w14:textId="77777777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16C600E" w14:textId="39ECC106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54,935</w:t>
            </w:r>
          </w:p>
        </w:tc>
        <w:tc>
          <w:tcPr>
            <w:tcW w:w="252" w:type="dxa"/>
            <w:shd w:val="clear" w:color="auto" w:fill="auto"/>
          </w:tcPr>
          <w:p w14:paraId="75ADC8A8" w14:textId="77777777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6F7D17D" w14:textId="4AB5DBBF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21,172</w:t>
            </w:r>
          </w:p>
        </w:tc>
        <w:tc>
          <w:tcPr>
            <w:tcW w:w="252" w:type="dxa"/>
            <w:shd w:val="clear" w:color="auto" w:fill="auto"/>
          </w:tcPr>
          <w:p w14:paraId="0C2C7703" w14:textId="77777777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0DE7653" w14:textId="71FC4C96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</w:t>
            </w:r>
            <w:r w:rsidR="00C33E74">
              <w:rPr>
                <w:rFonts w:ascii="Angsana New" w:hAnsi="Angsana New"/>
                <w:sz w:val="28"/>
                <w:szCs w:val="28"/>
              </w:rPr>
              <w:t>763</w:t>
            </w:r>
          </w:p>
        </w:tc>
      </w:tr>
      <w:tr w:rsidR="00B265D1" w:rsidRPr="007447F5" w14:paraId="3FBD9A47" w14:textId="77777777" w:rsidTr="00B265D1">
        <w:tc>
          <w:tcPr>
            <w:tcW w:w="2610" w:type="dxa"/>
            <w:shd w:val="clear" w:color="auto" w:fill="auto"/>
          </w:tcPr>
          <w:p w14:paraId="44D6C86F" w14:textId="77777777" w:rsidR="00B265D1" w:rsidRPr="00826B0A" w:rsidRDefault="00B265D1" w:rsidP="00B265D1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shd w:val="clear" w:color="auto" w:fill="auto"/>
          </w:tcPr>
          <w:p w14:paraId="7ED43398" w14:textId="77777777" w:rsidR="00B265D1" w:rsidRPr="00826B0A" w:rsidRDefault="00B265D1" w:rsidP="00B265D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DCC564A" w14:textId="3904FA7B" w:rsidR="00B265D1" w:rsidRPr="007447F5" w:rsidRDefault="003E53BF" w:rsidP="00B265D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43,192</w:t>
            </w:r>
          </w:p>
        </w:tc>
        <w:tc>
          <w:tcPr>
            <w:tcW w:w="244" w:type="dxa"/>
            <w:shd w:val="clear" w:color="auto" w:fill="auto"/>
          </w:tcPr>
          <w:p w14:paraId="13172954" w14:textId="77777777" w:rsidR="00B265D1" w:rsidRPr="007447F5" w:rsidRDefault="00B265D1" w:rsidP="00B265D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A994A30" w14:textId="7376171D" w:rsidR="00B265D1" w:rsidRPr="007447F5" w:rsidRDefault="003E53BF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39,053</w:t>
            </w:r>
          </w:p>
        </w:tc>
        <w:tc>
          <w:tcPr>
            <w:tcW w:w="249" w:type="dxa"/>
            <w:shd w:val="clear" w:color="auto" w:fill="auto"/>
          </w:tcPr>
          <w:p w14:paraId="65C008FF" w14:textId="77777777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3261EB1" w14:textId="752C7594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3,975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8743009" w14:textId="77777777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C63AAE6" w14:textId="45A7AD18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2,237</w:t>
            </w:r>
          </w:p>
        </w:tc>
        <w:tc>
          <w:tcPr>
            <w:tcW w:w="238" w:type="dxa"/>
            <w:shd w:val="clear" w:color="auto" w:fill="auto"/>
          </w:tcPr>
          <w:p w14:paraId="76A02D64" w14:textId="77777777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9FA4E7C" w14:textId="65AA6F5B" w:rsidR="00B265D1" w:rsidRPr="007447F5" w:rsidRDefault="00030313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47,167</w:t>
            </w:r>
          </w:p>
        </w:tc>
        <w:tc>
          <w:tcPr>
            <w:tcW w:w="252" w:type="dxa"/>
            <w:shd w:val="clear" w:color="auto" w:fill="auto"/>
          </w:tcPr>
          <w:p w14:paraId="12A1E050" w14:textId="77777777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71AE0" w14:textId="30E17251" w:rsidR="00B265D1" w:rsidRPr="007447F5" w:rsidRDefault="00030313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41,290</w:t>
            </w:r>
          </w:p>
        </w:tc>
        <w:tc>
          <w:tcPr>
            <w:tcW w:w="252" w:type="dxa"/>
            <w:shd w:val="clear" w:color="auto" w:fill="auto"/>
          </w:tcPr>
          <w:p w14:paraId="623EFDF5" w14:textId="77777777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5A18024" w14:textId="13A66529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5,877</w:t>
            </w:r>
          </w:p>
        </w:tc>
      </w:tr>
      <w:tr w:rsidR="00B265D1" w:rsidRPr="007447F5" w14:paraId="7867B206" w14:textId="77777777" w:rsidTr="00B265D1">
        <w:tc>
          <w:tcPr>
            <w:tcW w:w="2610" w:type="dxa"/>
            <w:shd w:val="clear" w:color="auto" w:fill="auto"/>
          </w:tcPr>
          <w:p w14:paraId="67D46E48" w14:textId="77777777" w:rsidR="00B265D1" w:rsidRPr="00826B0A" w:rsidRDefault="00B265D1" w:rsidP="00B265D1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5B97ADDA" w14:textId="77777777" w:rsidR="00B265D1" w:rsidRPr="00826B0A" w:rsidRDefault="00B265D1" w:rsidP="00B265D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55B09" w14:textId="409D4893" w:rsidR="00B265D1" w:rsidRPr="007447F5" w:rsidRDefault="003E53BF" w:rsidP="00B265D1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481,319</w:t>
            </w:r>
          </w:p>
        </w:tc>
        <w:tc>
          <w:tcPr>
            <w:tcW w:w="244" w:type="dxa"/>
            <w:shd w:val="clear" w:color="auto" w:fill="auto"/>
          </w:tcPr>
          <w:p w14:paraId="33B2561E" w14:textId="77777777" w:rsidR="00B265D1" w:rsidRPr="007447F5" w:rsidRDefault="00B265D1" w:rsidP="00B265D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9E7B50" w14:textId="7744EF1E" w:rsidR="00B265D1" w:rsidRPr="007447F5" w:rsidRDefault="003E53BF" w:rsidP="00B265D1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69,150</w:t>
            </w:r>
          </w:p>
        </w:tc>
        <w:tc>
          <w:tcPr>
            <w:tcW w:w="249" w:type="dxa"/>
            <w:shd w:val="clear" w:color="auto" w:fill="auto"/>
          </w:tcPr>
          <w:p w14:paraId="69ED91AA" w14:textId="77777777" w:rsidR="00B265D1" w:rsidRPr="007447F5" w:rsidRDefault="00B265D1" w:rsidP="00B265D1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FA0C49" w14:textId="5F6F99E6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FA2A0D">
              <w:rPr>
                <w:rFonts w:ascii="Angsana New" w:hAnsi="Angsana New"/>
                <w:b/>
                <w:bCs/>
                <w:sz w:val="28"/>
                <w:szCs w:val="28"/>
              </w:rPr>
              <w:t>06,273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8B62B14" w14:textId="77777777" w:rsidR="00B265D1" w:rsidRPr="007447F5" w:rsidRDefault="00B265D1" w:rsidP="00B265D1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9F80F3" w14:textId="6C3B29F5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6,5</w:t>
            </w:r>
            <w:r w:rsidR="00FA2A0D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8" w:type="dxa"/>
            <w:shd w:val="clear" w:color="auto" w:fill="auto"/>
          </w:tcPr>
          <w:p w14:paraId="1522A639" w14:textId="77777777" w:rsidR="00B265D1" w:rsidRPr="007447F5" w:rsidRDefault="00B265D1" w:rsidP="00B265D1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4F982B" w14:textId="6B736532" w:rsidR="00B265D1" w:rsidRPr="007447F5" w:rsidRDefault="003E53BF" w:rsidP="00B265D1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687,592</w:t>
            </w:r>
          </w:p>
        </w:tc>
        <w:tc>
          <w:tcPr>
            <w:tcW w:w="252" w:type="dxa"/>
            <w:shd w:val="clear" w:color="auto" w:fill="auto"/>
          </w:tcPr>
          <w:p w14:paraId="218DA40E" w14:textId="77777777" w:rsidR="00B265D1" w:rsidRPr="007447F5" w:rsidRDefault="00B265D1" w:rsidP="00B265D1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B7F6E" w14:textId="7A952474" w:rsidR="00B265D1" w:rsidRPr="007447F5" w:rsidRDefault="003E53BF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75,667</w:t>
            </w:r>
          </w:p>
        </w:tc>
        <w:tc>
          <w:tcPr>
            <w:tcW w:w="252" w:type="dxa"/>
            <w:shd w:val="clear" w:color="auto" w:fill="auto"/>
          </w:tcPr>
          <w:p w14:paraId="6CB490B3" w14:textId="77777777" w:rsidR="00B265D1" w:rsidRPr="007447F5" w:rsidRDefault="00B265D1" w:rsidP="00B265D1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018E3" w14:textId="14CF4A8B" w:rsidR="00B265D1" w:rsidRPr="007447F5" w:rsidRDefault="00B265D1" w:rsidP="00B265D1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  <w:r w:rsidR="00C33E74">
              <w:rPr>
                <w:rFonts w:ascii="Angsana New" w:hAnsi="Angsana New"/>
                <w:b/>
                <w:bCs/>
                <w:sz w:val="28"/>
                <w:szCs w:val="28"/>
              </w:rPr>
              <w:t>1,925</w:t>
            </w:r>
          </w:p>
        </w:tc>
      </w:tr>
    </w:tbl>
    <w:p w14:paraId="0A3ECAD4" w14:textId="22DA8CBB" w:rsidR="00C253DB" w:rsidRDefault="00C253DB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55AA51" w14:textId="3273AABC" w:rsidR="00EF68EE" w:rsidRDefault="00EF68EE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A69C8D0" w14:textId="77777777" w:rsidR="00EF68EE" w:rsidRDefault="00EF68EE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610"/>
        <w:gridCol w:w="243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EF68EE" w:rsidRPr="000E45D9" w14:paraId="790634BB" w14:textId="77777777" w:rsidTr="00C87611">
        <w:tc>
          <w:tcPr>
            <w:tcW w:w="2610" w:type="dxa"/>
            <w:shd w:val="clear" w:color="auto" w:fill="auto"/>
          </w:tcPr>
          <w:p w14:paraId="0E4898DF" w14:textId="77777777" w:rsidR="00EF68EE" w:rsidRPr="00826B0A" w:rsidRDefault="00EF68EE" w:rsidP="00C87611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21D4F26" w14:textId="77777777" w:rsidR="00EF68EE" w:rsidRPr="00826B0A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097217C2" w14:textId="77777777" w:rsidR="00EF68EE" w:rsidRPr="000E45D9" w:rsidRDefault="00EF68EE" w:rsidP="00C8761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F68EE" w:rsidRPr="000E45D9" w14:paraId="1FD1435E" w14:textId="77777777" w:rsidTr="00C87611">
        <w:tc>
          <w:tcPr>
            <w:tcW w:w="2610" w:type="dxa"/>
            <w:shd w:val="clear" w:color="auto" w:fill="auto"/>
          </w:tcPr>
          <w:p w14:paraId="7E21E02B" w14:textId="77777777" w:rsidR="00EF68EE" w:rsidRPr="00826B0A" w:rsidRDefault="00EF68EE" w:rsidP="00C87611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74A1C3BC" w14:textId="77777777" w:rsidR="00EF68EE" w:rsidRPr="00826B0A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DEF5B6" w14:textId="77777777" w:rsidR="00EF68EE" w:rsidRPr="000E45D9" w:rsidRDefault="00EF68EE" w:rsidP="00C8761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10852F0C" w14:textId="77777777" w:rsidR="00EF68EE" w:rsidRPr="000E45D9" w:rsidRDefault="00EF68EE" w:rsidP="00C8761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606A9070" w14:textId="77777777" w:rsidR="00EF68EE" w:rsidRPr="000E45D9" w:rsidRDefault="00EF68EE" w:rsidP="00C8761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8" w:type="dxa"/>
          </w:tcPr>
          <w:p w14:paraId="7333F18D" w14:textId="77777777" w:rsidR="00EF68EE" w:rsidRPr="000E45D9" w:rsidRDefault="00EF68EE" w:rsidP="00C8761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2AC69866" w14:textId="77777777" w:rsidR="00EF68EE" w:rsidRPr="000E45D9" w:rsidRDefault="00EF68EE" w:rsidP="00C8761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7C85" w:rsidRPr="00826B0A" w14:paraId="5DE23035" w14:textId="77777777" w:rsidTr="00C87611">
        <w:tc>
          <w:tcPr>
            <w:tcW w:w="2610" w:type="dxa"/>
            <w:shd w:val="clear" w:color="auto" w:fill="auto"/>
          </w:tcPr>
          <w:p w14:paraId="3A123D79" w14:textId="77777777" w:rsidR="008F7C85" w:rsidRPr="00826B0A" w:rsidRDefault="008F7C85" w:rsidP="008F7C85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8CD1A01" w14:textId="77777777" w:rsidR="008F7C85" w:rsidRPr="00826B0A" w:rsidRDefault="008F7C85" w:rsidP="008F7C85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B8A68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97CC9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E2A22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EA4481D" w14:textId="47D32D86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49" w:type="dxa"/>
            <w:vAlign w:val="bottom"/>
          </w:tcPr>
          <w:p w14:paraId="1F6F3357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081149EE" w14:textId="77777777" w:rsidR="008F7C85" w:rsidRPr="00826B0A" w:rsidRDefault="008F7C85" w:rsidP="008F7C85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1A4DE137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31C7C2B5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64367D4" w14:textId="57856A00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32F2F5A0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2DC5CB26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180F4A59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1579CE0B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DA3EE22" w14:textId="7CE234DD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52" w:type="dxa"/>
            <w:vAlign w:val="bottom"/>
          </w:tcPr>
          <w:p w14:paraId="34F351DD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75985802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07544ED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EF68EE" w:rsidRPr="00826B0A" w14:paraId="6A3CB4E9" w14:textId="77777777" w:rsidTr="00C87611">
        <w:tc>
          <w:tcPr>
            <w:tcW w:w="2610" w:type="dxa"/>
            <w:shd w:val="clear" w:color="auto" w:fill="auto"/>
          </w:tcPr>
          <w:p w14:paraId="496041B0" w14:textId="77777777" w:rsidR="00EF68EE" w:rsidRPr="00826B0A" w:rsidRDefault="00EF68EE" w:rsidP="00C87611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0CC4CE03" w14:textId="77777777" w:rsidR="00EF68EE" w:rsidRPr="00826B0A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75201118" w14:textId="77777777" w:rsidR="00EF68EE" w:rsidRPr="00826B0A" w:rsidRDefault="00EF68EE" w:rsidP="00C87611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EF68EE" w:rsidRPr="00826B0A" w14:paraId="4274DF9C" w14:textId="77777777" w:rsidTr="00C87611">
        <w:tc>
          <w:tcPr>
            <w:tcW w:w="2610" w:type="dxa"/>
            <w:shd w:val="clear" w:color="auto" w:fill="auto"/>
          </w:tcPr>
          <w:p w14:paraId="35F53DC4" w14:textId="46789E1D" w:rsidR="00EF68EE" w:rsidRPr="00826B0A" w:rsidRDefault="00E0563B" w:rsidP="00C87611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0563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="00EF68E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F68E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EF68E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43" w:type="dxa"/>
            <w:shd w:val="clear" w:color="auto" w:fill="auto"/>
          </w:tcPr>
          <w:p w14:paraId="1C4F49FE" w14:textId="77777777" w:rsidR="00EF68EE" w:rsidRPr="00826B0A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28D65B2F" w14:textId="77777777" w:rsidR="00EF68EE" w:rsidRDefault="00EF68EE" w:rsidP="00C87611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EF68EE" w:rsidRPr="00826B0A" w14:paraId="54A40EA7" w14:textId="77777777" w:rsidTr="00C87611">
        <w:tc>
          <w:tcPr>
            <w:tcW w:w="2610" w:type="dxa"/>
            <w:shd w:val="clear" w:color="auto" w:fill="auto"/>
          </w:tcPr>
          <w:p w14:paraId="18B32CBB" w14:textId="77777777" w:rsidR="00EF68EE" w:rsidRPr="00826B0A" w:rsidRDefault="00EF68EE" w:rsidP="00C87611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shd w:val="clear" w:color="auto" w:fill="auto"/>
          </w:tcPr>
          <w:p w14:paraId="2CC7B93B" w14:textId="77777777" w:rsidR="00EF68EE" w:rsidRPr="00826B0A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0519E83A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4DEE99BD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558CC8FE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1507903E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5E355770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3F685761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20ECE919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3BB73B26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7F64FD30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0521937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489E39B5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918AFB7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4319ECF3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EF68EE" w:rsidRPr="007447F5" w14:paraId="1901C9CF" w14:textId="77777777" w:rsidTr="00C87611">
        <w:tc>
          <w:tcPr>
            <w:tcW w:w="2610" w:type="dxa"/>
            <w:shd w:val="clear" w:color="auto" w:fill="auto"/>
          </w:tcPr>
          <w:p w14:paraId="34D2F77B" w14:textId="77777777" w:rsidR="00EF68EE" w:rsidRPr="00826B0A" w:rsidRDefault="00EF68EE" w:rsidP="00C87611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shd w:val="clear" w:color="auto" w:fill="auto"/>
          </w:tcPr>
          <w:p w14:paraId="1C6D0938" w14:textId="77777777" w:rsidR="00EF68EE" w:rsidRPr="00826B0A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E077386" w14:textId="11C349D2" w:rsidR="00EF68EE" w:rsidRPr="007447F5" w:rsidRDefault="003D41AF" w:rsidP="00C8761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539,482</w:t>
            </w:r>
          </w:p>
        </w:tc>
        <w:tc>
          <w:tcPr>
            <w:tcW w:w="244" w:type="dxa"/>
            <w:shd w:val="clear" w:color="auto" w:fill="auto"/>
          </w:tcPr>
          <w:p w14:paraId="1EE7AEC7" w14:textId="77777777" w:rsidR="00EF68EE" w:rsidRPr="007447F5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928CCA1" w14:textId="3CD675C7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13,459</w:t>
            </w:r>
          </w:p>
        </w:tc>
        <w:tc>
          <w:tcPr>
            <w:tcW w:w="249" w:type="dxa"/>
            <w:shd w:val="clear" w:color="auto" w:fill="auto"/>
          </w:tcPr>
          <w:p w14:paraId="6D3F0923" w14:textId="77777777" w:rsidR="00EF68EE" w:rsidRPr="007447F5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64E7CF3" w14:textId="1AB002DA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132,870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C1C4C39" w14:textId="77777777" w:rsidR="00EF68EE" w:rsidRPr="007447F5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4A4E74B" w14:textId="74CA86A1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2,394</w:t>
            </w:r>
          </w:p>
        </w:tc>
        <w:tc>
          <w:tcPr>
            <w:tcW w:w="238" w:type="dxa"/>
            <w:shd w:val="clear" w:color="auto" w:fill="auto"/>
          </w:tcPr>
          <w:p w14:paraId="554A181D" w14:textId="77777777" w:rsidR="00EF68EE" w:rsidRPr="007447F5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168BF1A5" w14:textId="79A65985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672,352</w:t>
            </w:r>
          </w:p>
        </w:tc>
        <w:tc>
          <w:tcPr>
            <w:tcW w:w="252" w:type="dxa"/>
            <w:shd w:val="clear" w:color="auto" w:fill="auto"/>
          </w:tcPr>
          <w:p w14:paraId="11C20A01" w14:textId="77777777" w:rsidR="00EF68EE" w:rsidRPr="007447F5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C0691A4" w14:textId="1869A98E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15,853</w:t>
            </w:r>
          </w:p>
        </w:tc>
        <w:tc>
          <w:tcPr>
            <w:tcW w:w="252" w:type="dxa"/>
            <w:shd w:val="clear" w:color="auto" w:fill="auto"/>
          </w:tcPr>
          <w:p w14:paraId="030E3326" w14:textId="77777777" w:rsidR="00EF68EE" w:rsidRPr="007447F5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2CCE1DD" w14:textId="17778337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656,499</w:t>
            </w:r>
          </w:p>
        </w:tc>
      </w:tr>
      <w:tr w:rsidR="00EF68EE" w:rsidRPr="007447F5" w14:paraId="0888516C" w14:textId="77777777" w:rsidTr="00C87611">
        <w:tc>
          <w:tcPr>
            <w:tcW w:w="2610" w:type="dxa"/>
            <w:shd w:val="clear" w:color="auto" w:fill="auto"/>
          </w:tcPr>
          <w:p w14:paraId="74A7D19A" w14:textId="77777777" w:rsidR="00EF68EE" w:rsidRPr="00826B0A" w:rsidRDefault="00EF68EE" w:rsidP="00C87611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shd w:val="clear" w:color="auto" w:fill="auto"/>
          </w:tcPr>
          <w:p w14:paraId="6521051E" w14:textId="77777777" w:rsidR="00EF68EE" w:rsidRPr="00826B0A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ECE399F" w14:textId="5D9EB268" w:rsidR="00EF68EE" w:rsidRPr="007447F5" w:rsidRDefault="003D41AF" w:rsidP="00C8761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47,717</w:t>
            </w:r>
          </w:p>
        </w:tc>
        <w:tc>
          <w:tcPr>
            <w:tcW w:w="244" w:type="dxa"/>
            <w:shd w:val="clear" w:color="auto" w:fill="auto"/>
          </w:tcPr>
          <w:p w14:paraId="08856DEB" w14:textId="77777777" w:rsidR="00EF68EE" w:rsidRPr="007447F5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1D68C18" w14:textId="62DB6415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18,534</w:t>
            </w:r>
          </w:p>
        </w:tc>
        <w:tc>
          <w:tcPr>
            <w:tcW w:w="249" w:type="dxa"/>
            <w:shd w:val="clear" w:color="auto" w:fill="auto"/>
          </w:tcPr>
          <w:p w14:paraId="1EC91F48" w14:textId="77777777" w:rsidR="00EF68EE" w:rsidRPr="007447F5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4C1C73B" w14:textId="5068DD99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8,721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904E425" w14:textId="77777777" w:rsidR="00EF68EE" w:rsidRPr="007447F5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BB144BF" w14:textId="1C5C4896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1,577</w:t>
            </w:r>
          </w:p>
        </w:tc>
        <w:tc>
          <w:tcPr>
            <w:tcW w:w="238" w:type="dxa"/>
            <w:shd w:val="clear" w:color="auto" w:fill="auto"/>
          </w:tcPr>
          <w:p w14:paraId="2AA71D0B" w14:textId="77777777" w:rsidR="00EF68EE" w:rsidRPr="007447F5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6811F7AD" w14:textId="7BDB4676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56,438</w:t>
            </w:r>
          </w:p>
        </w:tc>
        <w:tc>
          <w:tcPr>
            <w:tcW w:w="252" w:type="dxa"/>
            <w:shd w:val="clear" w:color="auto" w:fill="auto"/>
          </w:tcPr>
          <w:p w14:paraId="14578908" w14:textId="77777777" w:rsidR="00EF68EE" w:rsidRPr="007447F5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D30C1EF" w14:textId="79F0B197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20,111</w:t>
            </w:r>
          </w:p>
        </w:tc>
        <w:tc>
          <w:tcPr>
            <w:tcW w:w="252" w:type="dxa"/>
            <w:shd w:val="clear" w:color="auto" w:fill="auto"/>
          </w:tcPr>
          <w:p w14:paraId="528CD958" w14:textId="77777777" w:rsidR="00EF68EE" w:rsidRPr="007447F5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07AF7FD" w14:textId="540FDDAD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36,327</w:t>
            </w:r>
          </w:p>
        </w:tc>
      </w:tr>
      <w:tr w:rsidR="00EF68EE" w:rsidRPr="007447F5" w14:paraId="0316326B" w14:textId="77777777" w:rsidTr="00C87611">
        <w:tc>
          <w:tcPr>
            <w:tcW w:w="2610" w:type="dxa"/>
            <w:shd w:val="clear" w:color="auto" w:fill="auto"/>
          </w:tcPr>
          <w:p w14:paraId="70A84BAA" w14:textId="77777777" w:rsidR="00EF68EE" w:rsidRPr="00826B0A" w:rsidRDefault="00EF68EE" w:rsidP="00C87611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shd w:val="clear" w:color="auto" w:fill="auto"/>
          </w:tcPr>
          <w:p w14:paraId="036B9D47" w14:textId="77777777" w:rsidR="00EF68EE" w:rsidRPr="00826B0A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27D66DD" w14:textId="5ED333FE" w:rsidR="00EF68EE" w:rsidRPr="007447F5" w:rsidRDefault="003D41AF" w:rsidP="00C8761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29,849</w:t>
            </w:r>
          </w:p>
        </w:tc>
        <w:tc>
          <w:tcPr>
            <w:tcW w:w="244" w:type="dxa"/>
            <w:shd w:val="clear" w:color="auto" w:fill="auto"/>
          </w:tcPr>
          <w:p w14:paraId="2FDFFD5C" w14:textId="77777777" w:rsidR="00EF68EE" w:rsidRPr="007447F5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F077A6E" w14:textId="6194AB36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25,988</w:t>
            </w:r>
          </w:p>
        </w:tc>
        <w:tc>
          <w:tcPr>
            <w:tcW w:w="249" w:type="dxa"/>
            <w:shd w:val="clear" w:color="auto" w:fill="auto"/>
          </w:tcPr>
          <w:p w14:paraId="1CF096CB" w14:textId="77777777" w:rsidR="00EF68EE" w:rsidRPr="007447F5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4D5B280" w14:textId="7E048754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9,223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52DC0A7" w14:textId="77777777" w:rsidR="00EF68EE" w:rsidRPr="007447F5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7448C93" w14:textId="6B4E4F47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4,886</w:t>
            </w:r>
          </w:p>
        </w:tc>
        <w:tc>
          <w:tcPr>
            <w:tcW w:w="238" w:type="dxa"/>
            <w:shd w:val="clear" w:color="auto" w:fill="auto"/>
          </w:tcPr>
          <w:p w14:paraId="4BD1CF4C" w14:textId="77777777" w:rsidR="00EF68EE" w:rsidRPr="007447F5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A8607" w14:textId="112DF07B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39,072</w:t>
            </w:r>
          </w:p>
        </w:tc>
        <w:tc>
          <w:tcPr>
            <w:tcW w:w="252" w:type="dxa"/>
            <w:shd w:val="clear" w:color="auto" w:fill="auto"/>
          </w:tcPr>
          <w:p w14:paraId="6DC49833" w14:textId="77777777" w:rsidR="00EF68EE" w:rsidRPr="007447F5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A0FDEAE" w14:textId="36EE2F44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30,874</w:t>
            </w:r>
          </w:p>
        </w:tc>
        <w:tc>
          <w:tcPr>
            <w:tcW w:w="252" w:type="dxa"/>
            <w:shd w:val="clear" w:color="auto" w:fill="auto"/>
          </w:tcPr>
          <w:p w14:paraId="3DDE8051" w14:textId="77777777" w:rsidR="00EF68EE" w:rsidRPr="007447F5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BED8BBA" w14:textId="42937D5C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8,198</w:t>
            </w:r>
          </w:p>
        </w:tc>
      </w:tr>
      <w:tr w:rsidR="00EF68EE" w:rsidRPr="007447F5" w14:paraId="295E5473" w14:textId="77777777" w:rsidTr="00C87611">
        <w:tc>
          <w:tcPr>
            <w:tcW w:w="2610" w:type="dxa"/>
            <w:shd w:val="clear" w:color="auto" w:fill="auto"/>
          </w:tcPr>
          <w:p w14:paraId="0598F02B" w14:textId="77777777" w:rsidR="00EF68EE" w:rsidRPr="00826B0A" w:rsidRDefault="00EF68EE" w:rsidP="00C87611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57424510" w14:textId="77777777" w:rsidR="00EF68EE" w:rsidRPr="00826B0A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0646D" w14:textId="23F30246" w:rsidR="00EF68EE" w:rsidRPr="007447F5" w:rsidRDefault="003D41AF" w:rsidP="00C87611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617,048</w:t>
            </w:r>
          </w:p>
        </w:tc>
        <w:tc>
          <w:tcPr>
            <w:tcW w:w="244" w:type="dxa"/>
            <w:shd w:val="clear" w:color="auto" w:fill="auto"/>
          </w:tcPr>
          <w:p w14:paraId="20F96A30" w14:textId="77777777" w:rsidR="00EF68EE" w:rsidRPr="007447F5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6B7CF2" w14:textId="4FD2A8E4" w:rsidR="00EF68EE" w:rsidRPr="007447F5" w:rsidRDefault="003D41AF" w:rsidP="00C87611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57,981</w:t>
            </w:r>
          </w:p>
        </w:tc>
        <w:tc>
          <w:tcPr>
            <w:tcW w:w="249" w:type="dxa"/>
            <w:shd w:val="clear" w:color="auto" w:fill="auto"/>
          </w:tcPr>
          <w:p w14:paraId="05A50AA9" w14:textId="77777777" w:rsidR="00EF68EE" w:rsidRPr="007447F5" w:rsidRDefault="00EF68EE" w:rsidP="00C87611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96B875" w14:textId="361CFFAD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150,814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C2F29C8" w14:textId="77777777" w:rsidR="00EF68EE" w:rsidRPr="007447F5" w:rsidRDefault="00EF68EE" w:rsidP="00C87611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2D039" w14:textId="08986279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8,857</w:t>
            </w:r>
          </w:p>
        </w:tc>
        <w:tc>
          <w:tcPr>
            <w:tcW w:w="238" w:type="dxa"/>
            <w:shd w:val="clear" w:color="auto" w:fill="auto"/>
          </w:tcPr>
          <w:p w14:paraId="21DAEA22" w14:textId="77777777" w:rsidR="00EF68EE" w:rsidRPr="007447F5" w:rsidRDefault="00EF68EE" w:rsidP="00C87611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4E281" w14:textId="7296A3A7" w:rsidR="00EF68EE" w:rsidRPr="007447F5" w:rsidRDefault="003D41AF" w:rsidP="00C87611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767,862</w:t>
            </w:r>
          </w:p>
        </w:tc>
        <w:tc>
          <w:tcPr>
            <w:tcW w:w="252" w:type="dxa"/>
            <w:shd w:val="clear" w:color="auto" w:fill="auto"/>
          </w:tcPr>
          <w:p w14:paraId="61826BFE" w14:textId="77777777" w:rsidR="00EF68EE" w:rsidRPr="007447F5" w:rsidRDefault="00EF68EE" w:rsidP="00C87611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5D626" w14:textId="251AA90B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66,838</w:t>
            </w:r>
          </w:p>
        </w:tc>
        <w:tc>
          <w:tcPr>
            <w:tcW w:w="252" w:type="dxa"/>
            <w:shd w:val="clear" w:color="auto" w:fill="auto"/>
          </w:tcPr>
          <w:p w14:paraId="3AA558B4" w14:textId="77777777" w:rsidR="00EF68EE" w:rsidRPr="007447F5" w:rsidRDefault="00EF68EE" w:rsidP="00C87611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8D69E" w14:textId="656564C3" w:rsidR="00EF68EE" w:rsidRPr="007447F5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701,024</w:t>
            </w:r>
          </w:p>
        </w:tc>
      </w:tr>
    </w:tbl>
    <w:p w14:paraId="651831A9" w14:textId="6C360625" w:rsidR="0011619C" w:rsidRDefault="0011619C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96ACE7" w14:textId="027416AD" w:rsidR="0011619C" w:rsidRDefault="0011619C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96AEF5" w14:textId="41C2CB1E" w:rsidR="0011619C" w:rsidRDefault="0011619C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575"/>
        <w:gridCol w:w="242"/>
        <w:gridCol w:w="1376"/>
        <w:gridCol w:w="243"/>
        <w:gridCol w:w="1375"/>
        <w:gridCol w:w="248"/>
        <w:gridCol w:w="1404"/>
        <w:gridCol w:w="264"/>
        <w:gridCol w:w="1378"/>
        <w:gridCol w:w="238"/>
        <w:gridCol w:w="1455"/>
        <w:gridCol w:w="251"/>
        <w:gridCol w:w="1332"/>
        <w:gridCol w:w="251"/>
        <w:gridCol w:w="1498"/>
      </w:tblGrid>
      <w:tr w:rsidR="0011619C" w:rsidRPr="00826B0A" w14:paraId="4CC0D949" w14:textId="77777777" w:rsidTr="008F7C85">
        <w:tc>
          <w:tcPr>
            <w:tcW w:w="2575" w:type="dxa"/>
            <w:shd w:val="clear" w:color="auto" w:fill="auto"/>
          </w:tcPr>
          <w:p w14:paraId="6931DAB1" w14:textId="77777777" w:rsidR="0011619C" w:rsidRPr="00826B0A" w:rsidRDefault="0011619C" w:rsidP="00A468E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389F9D01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5E570DFF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1619C" w:rsidRPr="00826B0A" w14:paraId="49DC71E6" w14:textId="77777777" w:rsidTr="008F7C85">
        <w:tc>
          <w:tcPr>
            <w:tcW w:w="2575" w:type="dxa"/>
            <w:shd w:val="clear" w:color="auto" w:fill="auto"/>
          </w:tcPr>
          <w:p w14:paraId="1D5CA3B5" w14:textId="77777777" w:rsidR="0011619C" w:rsidRPr="00826B0A" w:rsidRDefault="0011619C" w:rsidP="00A468E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06011699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CC95C4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</w:tcPr>
          <w:p w14:paraId="2D9A6429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4" w:space="0" w:color="auto"/>
            </w:tcBorders>
          </w:tcPr>
          <w:p w14:paraId="1701385D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</w:p>
        </w:tc>
        <w:tc>
          <w:tcPr>
            <w:tcW w:w="238" w:type="dxa"/>
          </w:tcPr>
          <w:p w14:paraId="24DBF57E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7" w:type="dxa"/>
            <w:gridSpan w:val="5"/>
            <w:tcBorders>
              <w:bottom w:val="single" w:sz="4" w:space="0" w:color="auto"/>
            </w:tcBorders>
          </w:tcPr>
          <w:p w14:paraId="2565B4F9" w14:textId="77777777" w:rsidR="0011619C" w:rsidRPr="000E45D9" w:rsidRDefault="0011619C" w:rsidP="00A468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7C85" w:rsidRPr="00826B0A" w14:paraId="45EC08A9" w14:textId="77777777" w:rsidTr="008F7C85">
        <w:tc>
          <w:tcPr>
            <w:tcW w:w="2575" w:type="dxa"/>
            <w:shd w:val="clear" w:color="auto" w:fill="auto"/>
          </w:tcPr>
          <w:p w14:paraId="290A5C4C" w14:textId="77777777" w:rsidR="008F7C85" w:rsidRPr="00826B0A" w:rsidRDefault="008F7C85" w:rsidP="008F7C85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0D839DFD" w14:textId="77777777" w:rsidR="008F7C85" w:rsidRPr="00826B0A" w:rsidRDefault="008F7C85" w:rsidP="008F7C85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0A63D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35E5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C4464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BBE3320" w14:textId="61A86C32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48" w:type="dxa"/>
            <w:vAlign w:val="bottom"/>
          </w:tcPr>
          <w:p w14:paraId="2ABC4BC9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vAlign w:val="bottom"/>
          </w:tcPr>
          <w:p w14:paraId="14B42CD9" w14:textId="77777777" w:rsidR="008F7C85" w:rsidRPr="00826B0A" w:rsidRDefault="008F7C85" w:rsidP="008F7C85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4" w:type="dxa"/>
            <w:vAlign w:val="bottom"/>
          </w:tcPr>
          <w:p w14:paraId="5F29379A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vAlign w:val="bottom"/>
          </w:tcPr>
          <w:p w14:paraId="6C37B504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ED82516" w14:textId="30283DA9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4513C211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  <w:vAlign w:val="bottom"/>
          </w:tcPr>
          <w:p w14:paraId="2208D06F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1" w:type="dxa"/>
            <w:vAlign w:val="bottom"/>
          </w:tcPr>
          <w:p w14:paraId="4730E606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145E645E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9F55AC2" w14:textId="043D37DA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51" w:type="dxa"/>
            <w:vAlign w:val="bottom"/>
          </w:tcPr>
          <w:p w14:paraId="14A79181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  <w:vAlign w:val="bottom"/>
          </w:tcPr>
          <w:p w14:paraId="7B85D136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7B7EC2B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11619C" w:rsidRPr="00826B0A" w14:paraId="50D455F0" w14:textId="77777777" w:rsidTr="008F7C85">
        <w:tc>
          <w:tcPr>
            <w:tcW w:w="2575" w:type="dxa"/>
            <w:shd w:val="clear" w:color="auto" w:fill="auto"/>
          </w:tcPr>
          <w:p w14:paraId="0B150979" w14:textId="77777777" w:rsidR="0011619C" w:rsidRPr="00826B0A" w:rsidRDefault="0011619C" w:rsidP="00A468E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411924C6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7CA49425" w14:textId="77777777" w:rsidR="0011619C" w:rsidRPr="00826B0A" w:rsidRDefault="0011619C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EF68EE" w:rsidRPr="00826B0A" w14:paraId="4B89703B" w14:textId="77777777" w:rsidTr="008F7C85">
        <w:tc>
          <w:tcPr>
            <w:tcW w:w="2575" w:type="dxa"/>
            <w:shd w:val="clear" w:color="auto" w:fill="auto"/>
          </w:tcPr>
          <w:p w14:paraId="20F8CCC5" w14:textId="42961BBC" w:rsidR="00EF68EE" w:rsidRPr="00826B0A" w:rsidRDefault="00E0563B" w:rsidP="00A468E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0563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="00EF68E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F68E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EF68E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42" w:type="dxa"/>
            <w:shd w:val="clear" w:color="auto" w:fill="auto"/>
          </w:tcPr>
          <w:p w14:paraId="03D47830" w14:textId="77777777" w:rsidR="00EF68EE" w:rsidRPr="00826B0A" w:rsidRDefault="00EF68EE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09137C05" w14:textId="77777777" w:rsidR="00EF68EE" w:rsidRDefault="00EF68EE" w:rsidP="00A468ED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11619C" w:rsidRPr="00826B0A" w14:paraId="10517420" w14:textId="77777777" w:rsidTr="008F7C85">
        <w:tc>
          <w:tcPr>
            <w:tcW w:w="2575" w:type="dxa"/>
            <w:shd w:val="clear" w:color="auto" w:fill="auto"/>
          </w:tcPr>
          <w:p w14:paraId="7CF1B3D2" w14:textId="77777777" w:rsidR="0011619C" w:rsidRPr="00826B0A" w:rsidRDefault="0011619C" w:rsidP="00A468E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shd w:val="clear" w:color="auto" w:fill="auto"/>
          </w:tcPr>
          <w:p w14:paraId="5F8C851C" w14:textId="77777777" w:rsidR="0011619C" w:rsidRPr="00826B0A" w:rsidRDefault="0011619C" w:rsidP="00A468ED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</w:tcPr>
          <w:p w14:paraId="2CDB6CE6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78ED7257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48487C0D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1FCBCFB9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</w:tcPr>
          <w:p w14:paraId="68ECAD3E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5ABF16D6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</w:tcPr>
          <w:p w14:paraId="6FDBFE7C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65BEC6B8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</w:tcPr>
          <w:p w14:paraId="62DA5B6E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DF27BF3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0A8A1630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E81DB1E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</w:tcPr>
          <w:p w14:paraId="06C00A22" w14:textId="77777777" w:rsidR="0011619C" w:rsidRPr="00826B0A" w:rsidRDefault="0011619C" w:rsidP="00A468ED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EE48F4" w:rsidRPr="005A64AE" w14:paraId="31C13B29" w14:textId="77777777" w:rsidTr="008F7C85">
        <w:tc>
          <w:tcPr>
            <w:tcW w:w="2575" w:type="dxa"/>
            <w:shd w:val="clear" w:color="auto" w:fill="auto"/>
          </w:tcPr>
          <w:p w14:paraId="1FE0A4D4" w14:textId="77777777" w:rsidR="00EE48F4" w:rsidRPr="00826B0A" w:rsidRDefault="00EE48F4" w:rsidP="00EE48F4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shd w:val="clear" w:color="auto" w:fill="auto"/>
          </w:tcPr>
          <w:p w14:paraId="08200B25" w14:textId="77777777" w:rsidR="00EE48F4" w:rsidRPr="00826B0A" w:rsidRDefault="00EE48F4" w:rsidP="00EE48F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05851C6" w14:textId="7843EB39" w:rsidR="00EE48F4" w:rsidRPr="005A64AE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389,874</w:t>
            </w:r>
          </w:p>
        </w:tc>
        <w:tc>
          <w:tcPr>
            <w:tcW w:w="243" w:type="dxa"/>
            <w:shd w:val="clear" w:color="auto" w:fill="auto"/>
          </w:tcPr>
          <w:p w14:paraId="6745EFC5" w14:textId="77777777" w:rsidR="00EE48F4" w:rsidRPr="005A64AE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010C466A" w14:textId="639598E8" w:rsidR="00EE48F4" w:rsidRPr="005A64AE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10,509</w:t>
            </w:r>
          </w:p>
        </w:tc>
        <w:tc>
          <w:tcPr>
            <w:tcW w:w="248" w:type="dxa"/>
            <w:shd w:val="clear" w:color="auto" w:fill="auto"/>
          </w:tcPr>
          <w:p w14:paraId="4EF60EEC" w14:textId="77777777" w:rsidR="00EE48F4" w:rsidRPr="005A64AE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0A75956" w14:textId="77CBB4CD" w:rsidR="00EE48F4" w:rsidRPr="005A64AE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6,046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F1B293C" w14:textId="77777777" w:rsidR="00EE48F4" w:rsidRPr="005A64AE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009B958" w14:textId="523CA949" w:rsidR="00EE48F4" w:rsidRPr="005A64AE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238" w:type="dxa"/>
            <w:shd w:val="clear" w:color="auto" w:fill="auto"/>
          </w:tcPr>
          <w:p w14:paraId="60181093" w14:textId="77777777" w:rsidR="00EE48F4" w:rsidRPr="005A64AE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1640CCAB" w14:textId="55100952" w:rsidR="00EE48F4" w:rsidRPr="005A64AE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395,920</w:t>
            </w:r>
          </w:p>
        </w:tc>
        <w:tc>
          <w:tcPr>
            <w:tcW w:w="251" w:type="dxa"/>
            <w:shd w:val="clear" w:color="auto" w:fill="auto"/>
          </w:tcPr>
          <w:p w14:paraId="4EF879DD" w14:textId="77777777" w:rsidR="00EE48F4" w:rsidRPr="005A64AE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D67E08A" w14:textId="3E578B5E" w:rsidR="00EE48F4" w:rsidRPr="005A64AE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10,811</w:t>
            </w:r>
          </w:p>
        </w:tc>
        <w:tc>
          <w:tcPr>
            <w:tcW w:w="251" w:type="dxa"/>
            <w:shd w:val="clear" w:color="auto" w:fill="auto"/>
          </w:tcPr>
          <w:p w14:paraId="051DCC07" w14:textId="77777777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6328DD5E" w14:textId="317F441B" w:rsidR="00EE48F4" w:rsidRPr="005A64AE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385,109</w:t>
            </w:r>
          </w:p>
        </w:tc>
      </w:tr>
      <w:tr w:rsidR="00EE48F4" w:rsidRPr="005A64AE" w14:paraId="63CE29D1" w14:textId="77777777" w:rsidTr="008F7C85">
        <w:tc>
          <w:tcPr>
            <w:tcW w:w="2575" w:type="dxa"/>
            <w:shd w:val="clear" w:color="auto" w:fill="auto"/>
          </w:tcPr>
          <w:p w14:paraId="5D076FD5" w14:textId="77777777" w:rsidR="00EE48F4" w:rsidRPr="00826B0A" w:rsidRDefault="00EE48F4" w:rsidP="00EE48F4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shd w:val="clear" w:color="auto" w:fill="auto"/>
          </w:tcPr>
          <w:p w14:paraId="015A135A" w14:textId="77777777" w:rsidR="00EE48F4" w:rsidRPr="00826B0A" w:rsidRDefault="00EE48F4" w:rsidP="00EE48F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7A5166B" w14:textId="058B4F89" w:rsidR="00EE48F4" w:rsidRPr="005A64AE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48,253</w:t>
            </w:r>
          </w:p>
        </w:tc>
        <w:tc>
          <w:tcPr>
            <w:tcW w:w="243" w:type="dxa"/>
            <w:shd w:val="clear" w:color="auto" w:fill="auto"/>
          </w:tcPr>
          <w:p w14:paraId="135A05F4" w14:textId="77777777" w:rsidR="00EE48F4" w:rsidRPr="005A64AE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7FA3230D" w14:textId="1C6DEE84" w:rsidR="00EE48F4" w:rsidRPr="005A64AE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19,588</w:t>
            </w:r>
          </w:p>
        </w:tc>
        <w:tc>
          <w:tcPr>
            <w:tcW w:w="248" w:type="dxa"/>
            <w:shd w:val="clear" w:color="auto" w:fill="auto"/>
          </w:tcPr>
          <w:p w14:paraId="30849984" w14:textId="77777777" w:rsidR="00EE48F4" w:rsidRPr="005A64AE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A023717" w14:textId="63ED6834" w:rsidR="00EE48F4" w:rsidRPr="005A64AE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2085AE6" w14:textId="77777777" w:rsidR="00EE48F4" w:rsidRPr="005A64AE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59418D3" w14:textId="3C6650DD" w:rsidR="00EE48F4" w:rsidRPr="005A64AE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238" w:type="dxa"/>
            <w:shd w:val="clear" w:color="auto" w:fill="auto"/>
          </w:tcPr>
          <w:p w14:paraId="5D892673" w14:textId="77777777" w:rsidR="00EE48F4" w:rsidRPr="005A64AE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194F4C6" w14:textId="4C514E1D" w:rsidR="00EE48F4" w:rsidRPr="005A64AE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49,399</w:t>
            </w:r>
          </w:p>
        </w:tc>
        <w:tc>
          <w:tcPr>
            <w:tcW w:w="251" w:type="dxa"/>
            <w:shd w:val="clear" w:color="auto" w:fill="auto"/>
          </w:tcPr>
          <w:p w14:paraId="7A7F3874" w14:textId="77777777" w:rsidR="00EE48F4" w:rsidRPr="005A64AE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DA5A2F6" w14:textId="34C0CAD3" w:rsidR="00EE48F4" w:rsidRPr="005A64AE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20,128</w:t>
            </w:r>
          </w:p>
        </w:tc>
        <w:tc>
          <w:tcPr>
            <w:tcW w:w="251" w:type="dxa"/>
            <w:shd w:val="clear" w:color="auto" w:fill="auto"/>
          </w:tcPr>
          <w:p w14:paraId="5669BC10" w14:textId="77777777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3160A607" w14:textId="2486317B" w:rsidR="00EE48F4" w:rsidRPr="005A64AE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29,271</w:t>
            </w:r>
          </w:p>
        </w:tc>
      </w:tr>
      <w:tr w:rsidR="00EE48F4" w:rsidRPr="005A64AE" w14:paraId="4E1CEEC6" w14:textId="77777777" w:rsidTr="008F7C85">
        <w:tc>
          <w:tcPr>
            <w:tcW w:w="2575" w:type="dxa"/>
            <w:shd w:val="clear" w:color="auto" w:fill="auto"/>
          </w:tcPr>
          <w:p w14:paraId="77271781" w14:textId="77777777" w:rsidR="00EE48F4" w:rsidRPr="00826B0A" w:rsidRDefault="00EE48F4" w:rsidP="00EE48F4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shd w:val="clear" w:color="auto" w:fill="auto"/>
          </w:tcPr>
          <w:p w14:paraId="31BDB53D" w14:textId="77777777" w:rsidR="00EE48F4" w:rsidRPr="00826B0A" w:rsidRDefault="00EE48F4" w:rsidP="00EE48F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5DEA4EC" w14:textId="57839617" w:rsidR="00EE48F4" w:rsidRPr="005A64AE" w:rsidRDefault="003E53B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43,192</w:t>
            </w:r>
          </w:p>
        </w:tc>
        <w:tc>
          <w:tcPr>
            <w:tcW w:w="243" w:type="dxa"/>
            <w:shd w:val="clear" w:color="auto" w:fill="auto"/>
          </w:tcPr>
          <w:p w14:paraId="5969E1AD" w14:textId="77777777" w:rsidR="00EE48F4" w:rsidRPr="005A64AE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E0391EC" w14:textId="66369296" w:rsidR="00EE48F4" w:rsidRPr="005A64AE" w:rsidRDefault="003E53B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39,053</w:t>
            </w:r>
          </w:p>
        </w:tc>
        <w:tc>
          <w:tcPr>
            <w:tcW w:w="248" w:type="dxa"/>
            <w:shd w:val="clear" w:color="auto" w:fill="auto"/>
          </w:tcPr>
          <w:p w14:paraId="7A01F009" w14:textId="77777777" w:rsidR="00EE48F4" w:rsidRPr="005A64AE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762794A" w14:textId="3AB44642" w:rsidR="00EE48F4" w:rsidRPr="005A64AE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7D3D4A3" w14:textId="77777777" w:rsidR="00EE48F4" w:rsidRPr="005A64AE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7491595D" w14:textId="073A0E08" w:rsidR="00EE48F4" w:rsidRPr="005A64AE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238" w:type="dxa"/>
            <w:shd w:val="clear" w:color="auto" w:fill="auto"/>
          </w:tcPr>
          <w:p w14:paraId="071E310F" w14:textId="77777777" w:rsidR="00EE48F4" w:rsidRPr="005A64AE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CD20F" w14:textId="4FFC1A8A" w:rsidR="00EE48F4" w:rsidRPr="005A64AE" w:rsidRDefault="003E53B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43,634</w:t>
            </w:r>
          </w:p>
        </w:tc>
        <w:tc>
          <w:tcPr>
            <w:tcW w:w="251" w:type="dxa"/>
            <w:shd w:val="clear" w:color="auto" w:fill="auto"/>
          </w:tcPr>
          <w:p w14:paraId="1A23597A" w14:textId="77777777" w:rsidR="00EE48F4" w:rsidRPr="005A64AE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92C507F" w14:textId="372F105B" w:rsidR="00EE48F4" w:rsidRPr="005A64AE" w:rsidRDefault="003E53B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39,419</w:t>
            </w:r>
          </w:p>
        </w:tc>
        <w:tc>
          <w:tcPr>
            <w:tcW w:w="251" w:type="dxa"/>
            <w:shd w:val="clear" w:color="auto" w:fill="auto"/>
          </w:tcPr>
          <w:p w14:paraId="1418F44D" w14:textId="77777777" w:rsidR="00EE48F4" w:rsidRPr="005A64AE" w:rsidRDefault="00EE48F4" w:rsidP="00EE48F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1C60F17C" w14:textId="405D2814" w:rsidR="00EE48F4" w:rsidRPr="005A64AE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4,215</w:t>
            </w:r>
          </w:p>
        </w:tc>
      </w:tr>
      <w:tr w:rsidR="00EE48F4" w:rsidRPr="005A64AE" w14:paraId="5EA614DB" w14:textId="77777777" w:rsidTr="008F7C85">
        <w:tc>
          <w:tcPr>
            <w:tcW w:w="2575" w:type="dxa"/>
            <w:shd w:val="clear" w:color="auto" w:fill="auto"/>
          </w:tcPr>
          <w:p w14:paraId="4700FBC5" w14:textId="77777777" w:rsidR="00EE48F4" w:rsidRPr="00826B0A" w:rsidRDefault="00EE48F4" w:rsidP="00EE48F4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shd w:val="clear" w:color="auto" w:fill="auto"/>
          </w:tcPr>
          <w:p w14:paraId="0BC7863E" w14:textId="77777777" w:rsidR="00EE48F4" w:rsidRPr="00826B0A" w:rsidRDefault="00EE48F4" w:rsidP="00EE48F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5AB8E" w14:textId="0016D93B" w:rsidR="00EE48F4" w:rsidRPr="00B31C56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3E53BF">
              <w:rPr>
                <w:rFonts w:ascii="Angsana New" w:hAnsi="Angsana New"/>
                <w:b/>
                <w:bCs/>
                <w:sz w:val="28"/>
                <w:szCs w:val="28"/>
              </w:rPr>
              <w:t>81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E53BF">
              <w:rPr>
                <w:rFonts w:ascii="Angsana New" w:hAnsi="Angsana New"/>
                <w:b/>
                <w:bCs/>
                <w:sz w:val="28"/>
                <w:szCs w:val="28"/>
              </w:rPr>
              <w:t>319</w:t>
            </w:r>
          </w:p>
        </w:tc>
        <w:tc>
          <w:tcPr>
            <w:tcW w:w="243" w:type="dxa"/>
            <w:shd w:val="clear" w:color="auto" w:fill="auto"/>
          </w:tcPr>
          <w:p w14:paraId="3D430E73" w14:textId="77777777" w:rsidR="00EE48F4" w:rsidRPr="00B31C56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8E1D88" w14:textId="307A07B2" w:rsidR="00EE48F4" w:rsidRPr="00B31C56" w:rsidRDefault="003E53B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69,150</w:t>
            </w:r>
          </w:p>
        </w:tc>
        <w:tc>
          <w:tcPr>
            <w:tcW w:w="248" w:type="dxa"/>
            <w:shd w:val="clear" w:color="auto" w:fill="auto"/>
          </w:tcPr>
          <w:p w14:paraId="770FC1D8" w14:textId="77777777" w:rsidR="00EE48F4" w:rsidRPr="00B31C56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8C7AB3" w14:textId="6E4F9485" w:rsidR="00EE48F4" w:rsidRPr="00B31C56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7,634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24BE8FD" w14:textId="77777777" w:rsidR="00EE48F4" w:rsidRPr="00B31C56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360215" w14:textId="5A0721CE" w:rsidR="00EE48F4" w:rsidRPr="00B31C56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1,208</w:t>
            </w:r>
          </w:p>
        </w:tc>
        <w:tc>
          <w:tcPr>
            <w:tcW w:w="238" w:type="dxa"/>
            <w:shd w:val="clear" w:color="auto" w:fill="auto"/>
          </w:tcPr>
          <w:p w14:paraId="43FAC71B" w14:textId="77777777" w:rsidR="00EE48F4" w:rsidRPr="00B31C56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52ABB" w14:textId="4AFB6224" w:rsidR="00EE48F4" w:rsidRPr="00B31C56" w:rsidRDefault="003E53B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488,953</w:t>
            </w:r>
          </w:p>
        </w:tc>
        <w:tc>
          <w:tcPr>
            <w:tcW w:w="251" w:type="dxa"/>
            <w:shd w:val="clear" w:color="auto" w:fill="auto"/>
          </w:tcPr>
          <w:p w14:paraId="6F350C31" w14:textId="77777777" w:rsidR="00EE48F4" w:rsidRPr="00B31C56" w:rsidRDefault="00EE48F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19FD8" w14:textId="6781DFE4" w:rsidR="00EE48F4" w:rsidRPr="00B31C56" w:rsidRDefault="003E53B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70,358</w:t>
            </w:r>
          </w:p>
        </w:tc>
        <w:tc>
          <w:tcPr>
            <w:tcW w:w="251" w:type="dxa"/>
            <w:shd w:val="clear" w:color="auto" w:fill="auto"/>
          </w:tcPr>
          <w:p w14:paraId="61FE1EF9" w14:textId="77777777" w:rsidR="00EE48F4" w:rsidRPr="00B31C56" w:rsidRDefault="00EE48F4" w:rsidP="00EE48F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F719CF" w14:textId="6B44E16A" w:rsidR="00EE48F4" w:rsidRPr="00B31C56" w:rsidRDefault="00AE75D4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418,595</w:t>
            </w:r>
          </w:p>
        </w:tc>
      </w:tr>
    </w:tbl>
    <w:p w14:paraId="68F70DC5" w14:textId="77777777" w:rsidR="0011619C" w:rsidRDefault="0011619C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12EC92" w14:textId="6095798B" w:rsidR="0011619C" w:rsidRDefault="0011619C" w:rsidP="00D045A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610"/>
        <w:gridCol w:w="243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EF68EE" w:rsidRPr="00826B0A" w14:paraId="65D4C8A5" w14:textId="77777777" w:rsidTr="00C87611">
        <w:tc>
          <w:tcPr>
            <w:tcW w:w="2610" w:type="dxa"/>
            <w:shd w:val="clear" w:color="auto" w:fill="auto"/>
          </w:tcPr>
          <w:p w14:paraId="46B9F0B0" w14:textId="77777777" w:rsidR="00EF68EE" w:rsidRPr="00826B0A" w:rsidRDefault="00EF68EE" w:rsidP="00C87611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6535F22" w14:textId="77777777" w:rsidR="00EF68EE" w:rsidRPr="00826B0A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27759B55" w14:textId="77777777" w:rsidR="00EF68EE" w:rsidRPr="000E45D9" w:rsidRDefault="00EF68EE" w:rsidP="00C8761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68EE" w:rsidRPr="00826B0A" w14:paraId="52EE3396" w14:textId="77777777" w:rsidTr="00C87611">
        <w:tc>
          <w:tcPr>
            <w:tcW w:w="2610" w:type="dxa"/>
            <w:shd w:val="clear" w:color="auto" w:fill="auto"/>
          </w:tcPr>
          <w:p w14:paraId="2F2247B2" w14:textId="77777777" w:rsidR="00EF68EE" w:rsidRPr="00826B0A" w:rsidRDefault="00EF68EE" w:rsidP="00C87611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512544C4" w14:textId="77777777" w:rsidR="00EF68EE" w:rsidRPr="00826B0A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CBE986" w14:textId="77777777" w:rsidR="00EF68EE" w:rsidRPr="000E45D9" w:rsidRDefault="00EF68EE" w:rsidP="00C8761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32CA76BF" w14:textId="77777777" w:rsidR="00EF68EE" w:rsidRPr="000E45D9" w:rsidRDefault="00EF68EE" w:rsidP="00C8761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1C3A58A7" w14:textId="77777777" w:rsidR="00EF68EE" w:rsidRPr="000E45D9" w:rsidRDefault="00EF68EE" w:rsidP="00C8761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</w:p>
        </w:tc>
        <w:tc>
          <w:tcPr>
            <w:tcW w:w="238" w:type="dxa"/>
          </w:tcPr>
          <w:p w14:paraId="0567BB4A" w14:textId="77777777" w:rsidR="00EF68EE" w:rsidRPr="000E45D9" w:rsidRDefault="00EF68EE" w:rsidP="00C8761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7788B755" w14:textId="77777777" w:rsidR="00EF68EE" w:rsidRPr="000E45D9" w:rsidRDefault="00EF68EE" w:rsidP="00C8761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F7C85" w:rsidRPr="00826B0A" w14:paraId="13C2D5CC" w14:textId="77777777" w:rsidTr="00C87611">
        <w:tc>
          <w:tcPr>
            <w:tcW w:w="2610" w:type="dxa"/>
            <w:shd w:val="clear" w:color="auto" w:fill="auto"/>
          </w:tcPr>
          <w:p w14:paraId="173DD723" w14:textId="77777777" w:rsidR="008F7C85" w:rsidRPr="00826B0A" w:rsidRDefault="008F7C85" w:rsidP="008F7C85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3A7324CB" w14:textId="77777777" w:rsidR="008F7C85" w:rsidRPr="00826B0A" w:rsidRDefault="008F7C85" w:rsidP="008F7C85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759BC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A60E8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7019D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119CBF0" w14:textId="23D5A886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49" w:type="dxa"/>
            <w:vAlign w:val="bottom"/>
          </w:tcPr>
          <w:p w14:paraId="75B17AE5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34C492B0" w14:textId="77777777" w:rsidR="008F7C85" w:rsidRPr="00826B0A" w:rsidRDefault="008F7C85" w:rsidP="008F7C85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743C2833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5B68B910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6707782" w14:textId="5B908F66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38" w:type="dxa"/>
            <w:vAlign w:val="bottom"/>
          </w:tcPr>
          <w:p w14:paraId="23A57B9D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1E83F128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46C74B12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2241DAD9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697CC93" w14:textId="537587AE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52" w:type="dxa"/>
            <w:vAlign w:val="bottom"/>
          </w:tcPr>
          <w:p w14:paraId="689017D7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7AEF7748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FBFFFBD" w14:textId="77777777" w:rsidR="008F7C85" w:rsidRPr="00826B0A" w:rsidRDefault="008F7C85" w:rsidP="008F7C8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EF68EE" w:rsidRPr="00826B0A" w14:paraId="00A2E133" w14:textId="77777777" w:rsidTr="00C87611">
        <w:tc>
          <w:tcPr>
            <w:tcW w:w="2610" w:type="dxa"/>
            <w:shd w:val="clear" w:color="auto" w:fill="auto"/>
          </w:tcPr>
          <w:p w14:paraId="3490A84F" w14:textId="77777777" w:rsidR="00EF68EE" w:rsidRPr="00826B0A" w:rsidRDefault="00EF68EE" w:rsidP="00C87611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C95B731" w14:textId="77777777" w:rsidR="00EF68EE" w:rsidRPr="00826B0A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06A19A23" w14:textId="77777777" w:rsidR="00EF68EE" w:rsidRPr="00826B0A" w:rsidRDefault="00EF68EE" w:rsidP="00C87611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EF68EE" w:rsidRPr="00826B0A" w14:paraId="5E57B91A" w14:textId="77777777" w:rsidTr="00C87611">
        <w:tc>
          <w:tcPr>
            <w:tcW w:w="2610" w:type="dxa"/>
            <w:shd w:val="clear" w:color="auto" w:fill="auto"/>
          </w:tcPr>
          <w:p w14:paraId="03A602A6" w14:textId="4EC9EFD6" w:rsidR="00EF68EE" w:rsidRPr="00826B0A" w:rsidRDefault="00E0563B" w:rsidP="00C87611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0563B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="00EF68E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EF68E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EF68E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43" w:type="dxa"/>
            <w:shd w:val="clear" w:color="auto" w:fill="auto"/>
          </w:tcPr>
          <w:p w14:paraId="12C058B9" w14:textId="77777777" w:rsidR="00EF68EE" w:rsidRPr="00826B0A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78187BF1" w14:textId="77777777" w:rsidR="00EF68EE" w:rsidRDefault="00EF68EE" w:rsidP="00C87611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EF68EE" w:rsidRPr="00826B0A" w14:paraId="5C1844FD" w14:textId="77777777" w:rsidTr="00C87611">
        <w:tc>
          <w:tcPr>
            <w:tcW w:w="2610" w:type="dxa"/>
            <w:shd w:val="clear" w:color="auto" w:fill="auto"/>
          </w:tcPr>
          <w:p w14:paraId="666503B8" w14:textId="77777777" w:rsidR="00EF68EE" w:rsidRPr="00826B0A" w:rsidRDefault="00EF68EE" w:rsidP="00C87611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shd w:val="clear" w:color="auto" w:fill="auto"/>
          </w:tcPr>
          <w:p w14:paraId="4C4C8B8D" w14:textId="77777777" w:rsidR="00EF68EE" w:rsidRPr="00826B0A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2F9274AB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209292CC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32166B4F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211F8F51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52C9D331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23B7E48E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60C7E8AF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70367E41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7596670A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25FBEC56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4CA662E7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262D1295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2A2EAFBA" w14:textId="77777777" w:rsidR="00EF68EE" w:rsidRPr="00826B0A" w:rsidRDefault="00EF68EE" w:rsidP="00C87611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EF68EE" w:rsidRPr="005A64AE" w14:paraId="5CC4DAB8" w14:textId="77777777" w:rsidTr="00C87611">
        <w:tc>
          <w:tcPr>
            <w:tcW w:w="2610" w:type="dxa"/>
            <w:shd w:val="clear" w:color="auto" w:fill="auto"/>
          </w:tcPr>
          <w:p w14:paraId="2A1B969F" w14:textId="77777777" w:rsidR="00EF68EE" w:rsidRPr="00826B0A" w:rsidRDefault="00EF68EE" w:rsidP="00C87611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shd w:val="clear" w:color="auto" w:fill="auto"/>
          </w:tcPr>
          <w:p w14:paraId="7F6E1D23" w14:textId="77777777" w:rsidR="00EF68EE" w:rsidRPr="00826B0A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E60BD94" w14:textId="7B4C2B79" w:rsidR="00EF68EE" w:rsidRPr="005A64AE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539,482</w:t>
            </w:r>
          </w:p>
        </w:tc>
        <w:tc>
          <w:tcPr>
            <w:tcW w:w="244" w:type="dxa"/>
            <w:shd w:val="clear" w:color="auto" w:fill="auto"/>
          </w:tcPr>
          <w:p w14:paraId="2055A5F8" w14:textId="77777777" w:rsidR="00EF68EE" w:rsidRPr="005A64AE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0CCCE59" w14:textId="38B7DB05" w:rsidR="00EF68EE" w:rsidRPr="005A64AE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13,459</w:t>
            </w:r>
          </w:p>
        </w:tc>
        <w:tc>
          <w:tcPr>
            <w:tcW w:w="249" w:type="dxa"/>
            <w:shd w:val="clear" w:color="auto" w:fill="auto"/>
          </w:tcPr>
          <w:p w14:paraId="1C14E91A" w14:textId="77777777" w:rsidR="00EF68EE" w:rsidRPr="005A64AE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93F49D5" w14:textId="14811BDC" w:rsidR="00EF68EE" w:rsidRPr="005A64AE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C0063D8" w14:textId="77777777" w:rsidR="00EF68EE" w:rsidRPr="005A64AE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76032BC8" w14:textId="2760F6B5" w:rsidR="00EF68EE" w:rsidRPr="005A64AE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38" w:type="dxa"/>
            <w:shd w:val="clear" w:color="auto" w:fill="auto"/>
          </w:tcPr>
          <w:p w14:paraId="72B3A172" w14:textId="77777777" w:rsidR="00EF68EE" w:rsidRPr="005A64AE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045941D" w14:textId="5884C197" w:rsidR="00EF68EE" w:rsidRPr="005A64AE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540,709</w:t>
            </w:r>
          </w:p>
        </w:tc>
        <w:tc>
          <w:tcPr>
            <w:tcW w:w="252" w:type="dxa"/>
            <w:shd w:val="clear" w:color="auto" w:fill="auto"/>
          </w:tcPr>
          <w:p w14:paraId="3850068F" w14:textId="77777777" w:rsidR="00EF68EE" w:rsidRPr="005A64AE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11876AF" w14:textId="3F6264AE" w:rsidR="00EF68EE" w:rsidRPr="005A64AE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13,506</w:t>
            </w:r>
          </w:p>
        </w:tc>
        <w:tc>
          <w:tcPr>
            <w:tcW w:w="252" w:type="dxa"/>
            <w:shd w:val="clear" w:color="auto" w:fill="auto"/>
          </w:tcPr>
          <w:p w14:paraId="528E1680" w14:textId="77777777" w:rsidR="00EF68EE" w:rsidRPr="005A64AE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0022151" w14:textId="74ABF2A7" w:rsidR="00EF68EE" w:rsidRPr="005A64AE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527,203</w:t>
            </w:r>
          </w:p>
        </w:tc>
      </w:tr>
      <w:tr w:rsidR="00EF68EE" w:rsidRPr="005A64AE" w14:paraId="47A124A9" w14:textId="77777777" w:rsidTr="00C87611">
        <w:tc>
          <w:tcPr>
            <w:tcW w:w="2610" w:type="dxa"/>
            <w:shd w:val="clear" w:color="auto" w:fill="auto"/>
          </w:tcPr>
          <w:p w14:paraId="0707AAD3" w14:textId="77777777" w:rsidR="00EF68EE" w:rsidRPr="00826B0A" w:rsidRDefault="00EF68EE" w:rsidP="00C87611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shd w:val="clear" w:color="auto" w:fill="auto"/>
          </w:tcPr>
          <w:p w14:paraId="4C311C4B" w14:textId="77777777" w:rsidR="00EF68EE" w:rsidRPr="00826B0A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3175991" w14:textId="239B7E88" w:rsidR="00EF68EE" w:rsidRPr="005A64AE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47,717</w:t>
            </w:r>
          </w:p>
        </w:tc>
        <w:tc>
          <w:tcPr>
            <w:tcW w:w="244" w:type="dxa"/>
            <w:shd w:val="clear" w:color="auto" w:fill="auto"/>
          </w:tcPr>
          <w:p w14:paraId="01D3CDDF" w14:textId="77777777" w:rsidR="00EF68EE" w:rsidRPr="005A64AE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58D8E59" w14:textId="77AAEC33" w:rsidR="00EF68EE" w:rsidRPr="005A64AE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18,534</w:t>
            </w:r>
          </w:p>
        </w:tc>
        <w:tc>
          <w:tcPr>
            <w:tcW w:w="249" w:type="dxa"/>
            <w:shd w:val="clear" w:color="auto" w:fill="auto"/>
          </w:tcPr>
          <w:p w14:paraId="129AB7DD" w14:textId="77777777" w:rsidR="00EF68EE" w:rsidRPr="005A64AE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48C675C" w14:textId="38167168" w:rsidR="00EF68EE" w:rsidRPr="005A64AE" w:rsidRDefault="003D41AF" w:rsidP="00372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966189A" w14:textId="77777777" w:rsidR="00EF68EE" w:rsidRPr="005A64AE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CCAA02A" w14:textId="4DE53952" w:rsidR="00EF68EE" w:rsidRPr="005A64AE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46F4B65" w14:textId="77777777" w:rsidR="00EF68EE" w:rsidRPr="005A64AE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0CAC16E5" w14:textId="51E1687A" w:rsidR="00EF68EE" w:rsidRPr="005A64AE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47,717</w:t>
            </w:r>
          </w:p>
        </w:tc>
        <w:tc>
          <w:tcPr>
            <w:tcW w:w="252" w:type="dxa"/>
            <w:shd w:val="clear" w:color="auto" w:fill="auto"/>
          </w:tcPr>
          <w:p w14:paraId="40F70152" w14:textId="77777777" w:rsidR="00EF68EE" w:rsidRPr="005A64AE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EFA6E1F" w14:textId="69152E90" w:rsidR="00EF68EE" w:rsidRPr="005A64AE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18,534</w:t>
            </w:r>
          </w:p>
        </w:tc>
        <w:tc>
          <w:tcPr>
            <w:tcW w:w="252" w:type="dxa"/>
            <w:shd w:val="clear" w:color="auto" w:fill="auto"/>
          </w:tcPr>
          <w:p w14:paraId="485F721A" w14:textId="77777777" w:rsidR="00EF68EE" w:rsidRPr="005A64AE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0A93D4B" w14:textId="7BACFD9D" w:rsidR="00EF68EE" w:rsidRPr="005A64AE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29,183</w:t>
            </w:r>
          </w:p>
        </w:tc>
      </w:tr>
      <w:tr w:rsidR="00EF68EE" w:rsidRPr="005A64AE" w14:paraId="63D754D8" w14:textId="77777777" w:rsidTr="00C87611">
        <w:tc>
          <w:tcPr>
            <w:tcW w:w="2610" w:type="dxa"/>
            <w:shd w:val="clear" w:color="auto" w:fill="auto"/>
          </w:tcPr>
          <w:p w14:paraId="0C084D00" w14:textId="77777777" w:rsidR="00EF68EE" w:rsidRPr="00826B0A" w:rsidRDefault="00EF68EE" w:rsidP="00C87611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shd w:val="clear" w:color="auto" w:fill="auto"/>
          </w:tcPr>
          <w:p w14:paraId="357EB82A" w14:textId="77777777" w:rsidR="00EF68EE" w:rsidRPr="00826B0A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96C01D1" w14:textId="5056BE09" w:rsidR="00EF68EE" w:rsidRPr="005A64AE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29,849</w:t>
            </w:r>
          </w:p>
        </w:tc>
        <w:tc>
          <w:tcPr>
            <w:tcW w:w="244" w:type="dxa"/>
            <w:shd w:val="clear" w:color="auto" w:fill="auto"/>
          </w:tcPr>
          <w:p w14:paraId="1F8E919C" w14:textId="77777777" w:rsidR="00EF68EE" w:rsidRPr="005A64AE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B74C99D" w14:textId="272A14C7" w:rsidR="00EF68EE" w:rsidRPr="005A64AE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25,988</w:t>
            </w:r>
          </w:p>
        </w:tc>
        <w:tc>
          <w:tcPr>
            <w:tcW w:w="249" w:type="dxa"/>
            <w:shd w:val="clear" w:color="auto" w:fill="auto"/>
          </w:tcPr>
          <w:p w14:paraId="0A6771DE" w14:textId="77777777" w:rsidR="00EF68EE" w:rsidRPr="005A64AE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D87FF5B" w14:textId="50097C3F" w:rsidR="00EF68EE" w:rsidRPr="005A64AE" w:rsidRDefault="003D41AF" w:rsidP="00372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55C1842" w14:textId="77777777" w:rsidR="00EF68EE" w:rsidRPr="005A64AE" w:rsidRDefault="00EF68EE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91B596B" w14:textId="6DD4E823" w:rsidR="00EF68EE" w:rsidRPr="005A64AE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942359E" w14:textId="77777777" w:rsidR="00EF68EE" w:rsidRPr="005A64AE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F9669" w14:textId="40F69E5E" w:rsidR="00EF68EE" w:rsidRPr="005A64AE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29,849</w:t>
            </w:r>
          </w:p>
        </w:tc>
        <w:tc>
          <w:tcPr>
            <w:tcW w:w="252" w:type="dxa"/>
            <w:shd w:val="clear" w:color="auto" w:fill="auto"/>
          </w:tcPr>
          <w:p w14:paraId="0D0A13D6" w14:textId="77777777" w:rsidR="00EF68EE" w:rsidRPr="005A64AE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6A7BC7A" w14:textId="1758FD9C" w:rsidR="00EF68EE" w:rsidRPr="005A64AE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25,988</w:t>
            </w:r>
          </w:p>
        </w:tc>
        <w:tc>
          <w:tcPr>
            <w:tcW w:w="252" w:type="dxa"/>
            <w:shd w:val="clear" w:color="auto" w:fill="auto"/>
          </w:tcPr>
          <w:p w14:paraId="7BF675F3" w14:textId="77777777" w:rsidR="00EF68EE" w:rsidRPr="005A64AE" w:rsidRDefault="00EF68EE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917DF1E" w14:textId="78E0A0F0" w:rsidR="00EF68EE" w:rsidRPr="005A64AE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3,861</w:t>
            </w:r>
          </w:p>
        </w:tc>
      </w:tr>
      <w:tr w:rsidR="00EF68EE" w:rsidRPr="005A64AE" w14:paraId="0925AE57" w14:textId="77777777" w:rsidTr="00C87611">
        <w:tc>
          <w:tcPr>
            <w:tcW w:w="2610" w:type="dxa"/>
            <w:shd w:val="clear" w:color="auto" w:fill="auto"/>
          </w:tcPr>
          <w:p w14:paraId="56DEBF3B" w14:textId="77777777" w:rsidR="00EF68EE" w:rsidRPr="00826B0A" w:rsidRDefault="00EF68EE" w:rsidP="00C87611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3A5B0F54" w14:textId="77777777" w:rsidR="00EF68EE" w:rsidRPr="00826B0A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7DBA3" w14:textId="0E6FA82F" w:rsidR="00EF68EE" w:rsidRPr="00B31C56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C56">
              <w:rPr>
                <w:rFonts w:ascii="Angsana New" w:hAnsi="Angsana New"/>
                <w:b/>
                <w:bCs/>
                <w:sz w:val="28"/>
                <w:szCs w:val="28"/>
              </w:rPr>
              <w:t>617,048</w:t>
            </w:r>
          </w:p>
        </w:tc>
        <w:tc>
          <w:tcPr>
            <w:tcW w:w="244" w:type="dxa"/>
            <w:shd w:val="clear" w:color="auto" w:fill="auto"/>
          </w:tcPr>
          <w:p w14:paraId="7561D90C" w14:textId="77777777" w:rsidR="00EF68EE" w:rsidRPr="005A64AE" w:rsidRDefault="00EF68EE" w:rsidP="00C87611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0A396" w14:textId="1FB8832C" w:rsidR="00EF68EE" w:rsidRPr="00B31C56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C56">
              <w:rPr>
                <w:rFonts w:ascii="Angsana New" w:hAnsi="Angsana New"/>
                <w:b/>
                <w:bCs/>
                <w:sz w:val="28"/>
                <w:szCs w:val="28"/>
              </w:rPr>
              <w:t>57,981</w:t>
            </w:r>
          </w:p>
        </w:tc>
        <w:tc>
          <w:tcPr>
            <w:tcW w:w="249" w:type="dxa"/>
            <w:shd w:val="clear" w:color="auto" w:fill="auto"/>
          </w:tcPr>
          <w:p w14:paraId="70207FA4" w14:textId="77777777" w:rsidR="00EF68EE" w:rsidRPr="005A64AE" w:rsidRDefault="00EF68EE" w:rsidP="00C87611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DA1BA" w14:textId="16BBC9AD" w:rsidR="00EF68EE" w:rsidRPr="00B31C56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C56">
              <w:rPr>
                <w:rFonts w:ascii="Angsana New" w:hAnsi="Angsana New"/>
                <w:b/>
                <w:bCs/>
                <w:sz w:val="28"/>
                <w:szCs w:val="28"/>
              </w:rPr>
              <w:t>1,227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0C22CD1" w14:textId="77777777" w:rsidR="00EF68EE" w:rsidRPr="005A64AE" w:rsidRDefault="00EF68EE" w:rsidP="00C87611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E3C5F" w14:textId="25F01FBA" w:rsidR="00EF68EE" w:rsidRPr="00B31C56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C56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38" w:type="dxa"/>
            <w:shd w:val="clear" w:color="auto" w:fill="auto"/>
          </w:tcPr>
          <w:p w14:paraId="229ED850" w14:textId="77777777" w:rsidR="00EF68EE" w:rsidRPr="005A64AE" w:rsidRDefault="00EF68EE" w:rsidP="00C87611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D39B2" w14:textId="639B6E32" w:rsidR="00EF68EE" w:rsidRPr="00B31C56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C56">
              <w:rPr>
                <w:rFonts w:ascii="Angsana New" w:hAnsi="Angsana New"/>
                <w:b/>
                <w:bCs/>
                <w:sz w:val="28"/>
                <w:szCs w:val="28"/>
              </w:rPr>
              <w:t>618,275</w:t>
            </w:r>
          </w:p>
        </w:tc>
        <w:tc>
          <w:tcPr>
            <w:tcW w:w="252" w:type="dxa"/>
            <w:shd w:val="clear" w:color="auto" w:fill="auto"/>
          </w:tcPr>
          <w:p w14:paraId="3BFB4A31" w14:textId="77777777" w:rsidR="00EF68EE" w:rsidRPr="005A64AE" w:rsidRDefault="00EF68EE" w:rsidP="00C87611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9FC30" w14:textId="334861CB" w:rsidR="00EF68EE" w:rsidRPr="005A64AE" w:rsidRDefault="003D41AF" w:rsidP="00C87611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58,028</w:t>
            </w:r>
          </w:p>
        </w:tc>
        <w:tc>
          <w:tcPr>
            <w:tcW w:w="252" w:type="dxa"/>
            <w:shd w:val="clear" w:color="auto" w:fill="auto"/>
          </w:tcPr>
          <w:p w14:paraId="412C94BB" w14:textId="77777777" w:rsidR="00EF68EE" w:rsidRPr="005A64AE" w:rsidRDefault="00EF68EE" w:rsidP="00C87611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294DC" w14:textId="45B7B1C3" w:rsidR="00EF68EE" w:rsidRPr="00B31C56" w:rsidRDefault="003D41AF" w:rsidP="00B3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C56">
              <w:rPr>
                <w:rFonts w:ascii="Angsana New" w:hAnsi="Angsana New"/>
                <w:b/>
                <w:bCs/>
                <w:sz w:val="28"/>
                <w:szCs w:val="28"/>
              </w:rPr>
              <w:t>560,247</w:t>
            </w:r>
          </w:p>
        </w:tc>
      </w:tr>
    </w:tbl>
    <w:p w14:paraId="7F82439E" w14:textId="77777777" w:rsidR="0011619C" w:rsidRDefault="0011619C" w:rsidP="0011619C">
      <w:p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11619C" w:rsidSect="00BB48AD">
          <w:headerReference w:type="default" r:id="rId15"/>
          <w:pgSz w:w="16834" w:h="11909" w:orient="landscape" w:code="9"/>
          <w:pgMar w:top="576" w:right="1152" w:bottom="576" w:left="1152" w:header="720" w:footer="720" w:gutter="0"/>
          <w:cols w:space="720"/>
          <w:docGrid w:linePitch="245"/>
        </w:sectPr>
      </w:pPr>
    </w:p>
    <w:tbl>
      <w:tblPr>
        <w:tblW w:w="9083" w:type="dxa"/>
        <w:tblInd w:w="547" w:type="dxa"/>
        <w:tblLook w:val="04A0" w:firstRow="1" w:lastRow="0" w:firstColumn="1" w:lastColumn="0" w:noHBand="0" w:noVBand="1"/>
      </w:tblPr>
      <w:tblGrid>
        <w:gridCol w:w="3348"/>
        <w:gridCol w:w="1252"/>
        <w:gridCol w:w="269"/>
        <w:gridCol w:w="1258"/>
        <w:gridCol w:w="269"/>
        <w:gridCol w:w="1209"/>
        <w:gridCol w:w="269"/>
        <w:gridCol w:w="1209"/>
      </w:tblGrid>
      <w:tr w:rsidR="0087416F" w14:paraId="1FEEAE86" w14:textId="77777777" w:rsidTr="00B9747D">
        <w:trPr>
          <w:trHeight w:val="20"/>
          <w:tblHeader/>
        </w:trPr>
        <w:tc>
          <w:tcPr>
            <w:tcW w:w="3348" w:type="dxa"/>
            <w:vAlign w:val="bottom"/>
          </w:tcPr>
          <w:p w14:paraId="4EF3E911" w14:textId="3BB2B625" w:rsidR="0087416F" w:rsidRPr="00C92545" w:rsidRDefault="0087416F" w:rsidP="00E94CCE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35" w:type="dxa"/>
            <w:gridSpan w:val="7"/>
            <w:vAlign w:val="bottom"/>
            <w:hideMark/>
          </w:tcPr>
          <w:p w14:paraId="7E410877" w14:textId="77777777" w:rsidR="0087416F" w:rsidRPr="00C92545" w:rsidRDefault="0087416F" w:rsidP="00E94CC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Theme="majorBidi" w:eastAsia="AngsanaNew" w:hAnsiTheme="majorBidi" w:cstheme="majorBidi" w:hint="cs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87416F" w14:paraId="5CBA0C2C" w14:textId="77777777" w:rsidTr="00B9747D">
        <w:trPr>
          <w:trHeight w:val="83"/>
          <w:tblHeader/>
        </w:trPr>
        <w:tc>
          <w:tcPr>
            <w:tcW w:w="3348" w:type="dxa"/>
            <w:vAlign w:val="bottom"/>
            <w:hideMark/>
          </w:tcPr>
          <w:p w14:paraId="71752337" w14:textId="054D1B23" w:rsidR="00B9747D" w:rsidRPr="00B9747D" w:rsidRDefault="00B9747D" w:rsidP="00B9747D">
            <w:pPr>
              <w:ind w:left="150" w:right="-120" w:hanging="2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9747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รายการเคลื่อนไหวของค่าเผื่อผลขาดทุนด้านเครดิต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br/>
            </w:r>
            <w:r w:rsidRPr="00B9747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ที่คาดว่าจะเกิดขึ้นระหว่างปีสำหรับลูกหนี้ตามสัญญาเช่าซื้อ</w:t>
            </w:r>
          </w:p>
          <w:p w14:paraId="22AA16BC" w14:textId="35D4E47A" w:rsidR="0087416F" w:rsidRPr="00C92545" w:rsidRDefault="0087416F" w:rsidP="00E94CC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bottom"/>
            <w:hideMark/>
          </w:tcPr>
          <w:p w14:paraId="7236EBC8" w14:textId="77777777" w:rsidR="0087416F" w:rsidRPr="00C92545" w:rsidRDefault="0087416F" w:rsidP="00E94CC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3E35C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0004E6B" w14:textId="77777777" w:rsidR="0087416F" w:rsidRPr="00C92545" w:rsidRDefault="0087416F" w:rsidP="00E94CC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66CD34F6" w14:textId="77777777" w:rsidR="0087416F" w:rsidRPr="00C92545" w:rsidRDefault="0087416F" w:rsidP="00E94CC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35C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975B641" w14:textId="77777777" w:rsidR="0087416F" w:rsidRPr="00C92545" w:rsidRDefault="0087416F" w:rsidP="00E94CCE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bottom"/>
            <w:hideMark/>
          </w:tcPr>
          <w:p w14:paraId="63DDC33D" w14:textId="77777777" w:rsidR="0087416F" w:rsidRPr="00C92545" w:rsidRDefault="0087416F" w:rsidP="00E94CC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35C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9" w:type="dxa"/>
            <w:vAlign w:val="bottom"/>
          </w:tcPr>
          <w:p w14:paraId="4D97DD04" w14:textId="77777777" w:rsidR="0087416F" w:rsidRPr="00C92545" w:rsidRDefault="0087416F" w:rsidP="00E94CCE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  <w:hideMark/>
          </w:tcPr>
          <w:p w14:paraId="5606C4D5" w14:textId="77777777" w:rsidR="0087416F" w:rsidRPr="00C92545" w:rsidRDefault="0087416F" w:rsidP="00E94CCE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87416F" w14:paraId="3C161CFF" w14:textId="77777777" w:rsidTr="00B9747D">
        <w:trPr>
          <w:trHeight w:val="83"/>
          <w:tblHeader/>
        </w:trPr>
        <w:tc>
          <w:tcPr>
            <w:tcW w:w="3348" w:type="dxa"/>
            <w:vAlign w:val="bottom"/>
          </w:tcPr>
          <w:p w14:paraId="6871EA4B" w14:textId="77777777" w:rsidR="0087416F" w:rsidRPr="00C92545" w:rsidRDefault="0087416F" w:rsidP="00E94CC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35" w:type="dxa"/>
            <w:gridSpan w:val="7"/>
            <w:shd w:val="clear" w:color="auto" w:fill="auto"/>
            <w:vAlign w:val="bottom"/>
          </w:tcPr>
          <w:p w14:paraId="7536382D" w14:textId="77777777" w:rsidR="0087416F" w:rsidRPr="00B96147" w:rsidRDefault="0087416F" w:rsidP="00E94CCE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9614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9614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B9614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3D41AF" w14:paraId="326D0D3D" w14:textId="77777777" w:rsidTr="00B9747D">
        <w:trPr>
          <w:trHeight w:val="83"/>
          <w:tblHeader/>
        </w:trPr>
        <w:tc>
          <w:tcPr>
            <w:tcW w:w="3348" w:type="dxa"/>
            <w:vAlign w:val="bottom"/>
          </w:tcPr>
          <w:p w14:paraId="5F78E82E" w14:textId="536F4B52" w:rsidR="003D41AF" w:rsidRPr="00C92545" w:rsidRDefault="003D41AF" w:rsidP="00E94CCE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5735" w:type="dxa"/>
            <w:gridSpan w:val="7"/>
            <w:shd w:val="clear" w:color="auto" w:fill="auto"/>
            <w:vAlign w:val="bottom"/>
          </w:tcPr>
          <w:p w14:paraId="3C7011F1" w14:textId="77777777" w:rsidR="003D41AF" w:rsidRPr="00B96147" w:rsidRDefault="003D41AF" w:rsidP="00E94CCE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567AD3" w14:paraId="296B2D22" w14:textId="77777777" w:rsidTr="00B9747D">
        <w:trPr>
          <w:trHeight w:val="20"/>
        </w:trPr>
        <w:tc>
          <w:tcPr>
            <w:tcW w:w="3348" w:type="dxa"/>
            <w:vAlign w:val="bottom"/>
          </w:tcPr>
          <w:p w14:paraId="3E6381B9" w14:textId="2847B3FB" w:rsidR="00567AD3" w:rsidRPr="00C92545" w:rsidRDefault="00567AD3" w:rsidP="003D41AF">
            <w:pPr>
              <w:pStyle w:val="BodyText"/>
              <w:spacing w:after="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252" w:type="dxa"/>
          </w:tcPr>
          <w:p w14:paraId="2ED61B39" w14:textId="1B5DCA2C" w:rsidR="00567AD3" w:rsidRPr="00567AD3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567AD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15</w:t>
            </w:r>
            <w:r w:rsidRPr="00567AD3">
              <w:rPr>
                <w:rFonts w:asciiTheme="majorBidi" w:hAnsiTheme="majorBidi" w:cstheme="majorBidi" w:hint="cs"/>
                <w:sz w:val="24"/>
                <w:szCs w:val="24"/>
                <w:lang w:bidi="ar-SA"/>
              </w:rPr>
              <w:t>,</w:t>
            </w:r>
            <w:r w:rsidRPr="00567AD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853</w:t>
            </w:r>
          </w:p>
        </w:tc>
        <w:tc>
          <w:tcPr>
            <w:tcW w:w="269" w:type="dxa"/>
          </w:tcPr>
          <w:p w14:paraId="66DF3172" w14:textId="77777777" w:rsidR="00567AD3" w:rsidRPr="00567AD3" w:rsidRDefault="00567AD3" w:rsidP="00567AD3">
            <w:pPr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05E2CCDC" w14:textId="3FB4D1C8" w:rsidR="00567AD3" w:rsidRPr="00567AD3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567AD3">
              <w:rPr>
                <w:rFonts w:asciiTheme="majorBidi" w:hAnsiTheme="majorBidi" w:cstheme="majorBidi" w:hint="cs"/>
                <w:sz w:val="24"/>
                <w:szCs w:val="24"/>
                <w:lang w:bidi="ar-SA"/>
              </w:rPr>
              <w:t>2</w:t>
            </w:r>
            <w:r w:rsidRPr="00567AD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0</w:t>
            </w:r>
            <w:r w:rsidRPr="00567AD3">
              <w:rPr>
                <w:rFonts w:asciiTheme="majorBidi" w:hAnsiTheme="majorBidi" w:cstheme="majorBidi" w:hint="cs"/>
                <w:sz w:val="24"/>
                <w:szCs w:val="24"/>
                <w:lang w:bidi="ar-SA"/>
              </w:rPr>
              <w:t>,</w:t>
            </w:r>
            <w:r w:rsidRPr="00567AD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111</w:t>
            </w:r>
          </w:p>
        </w:tc>
        <w:tc>
          <w:tcPr>
            <w:tcW w:w="269" w:type="dxa"/>
          </w:tcPr>
          <w:p w14:paraId="68D9D7A8" w14:textId="77777777" w:rsidR="00567AD3" w:rsidRPr="00567AD3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</w:tcPr>
          <w:p w14:paraId="2DD22C3C" w14:textId="44845AD0" w:rsidR="00567AD3" w:rsidRPr="00567AD3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567AD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</w:t>
            </w:r>
            <w:r w:rsidRPr="00567AD3">
              <w:rPr>
                <w:rFonts w:asciiTheme="majorBidi" w:hAnsiTheme="majorBidi" w:cstheme="majorBidi" w:hint="cs"/>
                <w:sz w:val="24"/>
                <w:szCs w:val="24"/>
                <w:lang w:bidi="ar-SA"/>
              </w:rPr>
              <w:t>,</w:t>
            </w:r>
            <w:r w:rsidRPr="00567AD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874</w:t>
            </w:r>
          </w:p>
        </w:tc>
        <w:tc>
          <w:tcPr>
            <w:tcW w:w="269" w:type="dxa"/>
            <w:vAlign w:val="bottom"/>
          </w:tcPr>
          <w:p w14:paraId="72F7CC97" w14:textId="77777777" w:rsidR="00567AD3" w:rsidRPr="00567AD3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2770B20C" w14:textId="3DEFB766" w:rsidR="00567AD3" w:rsidRPr="00567AD3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567AD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66</w:t>
            </w:r>
            <w:r w:rsidRPr="00567AD3">
              <w:rPr>
                <w:rFonts w:asciiTheme="majorBidi" w:hAnsiTheme="majorBidi" w:cstheme="majorBidi" w:hint="cs"/>
                <w:sz w:val="24"/>
                <w:szCs w:val="24"/>
                <w:lang w:bidi="ar-SA"/>
              </w:rPr>
              <w:t>,</w:t>
            </w:r>
            <w:r w:rsidRPr="00567AD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838</w:t>
            </w:r>
          </w:p>
        </w:tc>
      </w:tr>
      <w:tr w:rsidR="00567AD3" w14:paraId="0B62CE75" w14:textId="77777777" w:rsidTr="00B9747D">
        <w:trPr>
          <w:trHeight w:val="20"/>
        </w:trPr>
        <w:tc>
          <w:tcPr>
            <w:tcW w:w="3348" w:type="dxa"/>
            <w:vAlign w:val="bottom"/>
          </w:tcPr>
          <w:p w14:paraId="0FAF42BA" w14:textId="77777777" w:rsidR="00567AD3" w:rsidRPr="00C92545" w:rsidRDefault="00567AD3" w:rsidP="00567AD3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252" w:type="dxa"/>
          </w:tcPr>
          <w:p w14:paraId="519F9716" w14:textId="2EBCD620" w:rsidR="00567AD3" w:rsidRPr="00C92545" w:rsidRDefault="003858E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12,024</w:t>
            </w:r>
          </w:p>
        </w:tc>
        <w:tc>
          <w:tcPr>
            <w:tcW w:w="269" w:type="dxa"/>
          </w:tcPr>
          <w:p w14:paraId="727405B3" w14:textId="77777777" w:rsidR="00567AD3" w:rsidRPr="00C92545" w:rsidRDefault="00567AD3" w:rsidP="00567AD3">
            <w:pPr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680B94A4" w14:textId="0F4D9722" w:rsidR="00567AD3" w:rsidRPr="00C92545" w:rsidRDefault="003858E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(8,484)</w:t>
            </w:r>
          </w:p>
        </w:tc>
        <w:tc>
          <w:tcPr>
            <w:tcW w:w="269" w:type="dxa"/>
          </w:tcPr>
          <w:p w14:paraId="1F525815" w14:textId="77777777" w:rsidR="00567AD3" w:rsidRPr="00C92545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</w:tcPr>
          <w:p w14:paraId="3509E4D0" w14:textId="2358A69D" w:rsidR="00567AD3" w:rsidRPr="00C92545" w:rsidRDefault="003858E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4,526</w:t>
            </w:r>
          </w:p>
        </w:tc>
        <w:tc>
          <w:tcPr>
            <w:tcW w:w="269" w:type="dxa"/>
            <w:vAlign w:val="bottom"/>
          </w:tcPr>
          <w:p w14:paraId="579BC877" w14:textId="77777777" w:rsidR="00567AD3" w:rsidRPr="00C92545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0E667352" w14:textId="000740EC" w:rsidR="00567AD3" w:rsidRPr="00C92545" w:rsidRDefault="003858E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8,066</w:t>
            </w:r>
          </w:p>
        </w:tc>
      </w:tr>
      <w:tr w:rsidR="00567AD3" w14:paraId="087FE279" w14:textId="77777777" w:rsidTr="00B9747D">
        <w:trPr>
          <w:trHeight w:val="20"/>
        </w:trPr>
        <w:tc>
          <w:tcPr>
            <w:tcW w:w="3348" w:type="dxa"/>
            <w:vAlign w:val="bottom"/>
            <w:hideMark/>
          </w:tcPr>
          <w:p w14:paraId="689724C9" w14:textId="77777777" w:rsidR="00567AD3" w:rsidRPr="00C92545" w:rsidRDefault="00567AD3" w:rsidP="00567AD3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โอนไปยังผลขาดทุนด้านเครดิตที่คาดว่าจะ</w:t>
            </w:r>
          </w:p>
          <w:p w14:paraId="096B1B66" w14:textId="77777777" w:rsidR="00567AD3" w:rsidRPr="00C92545" w:rsidRDefault="00567AD3" w:rsidP="00567AD3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เกิดขึ้นตลอดอายุ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92545">
              <w:rPr>
                <w:rFonts w:ascii="Angsana New" w:hAnsi="Angsana New"/>
                <w:sz w:val="24"/>
                <w:szCs w:val="24"/>
              </w:rPr>
              <w:t>–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ไม่ด้อยค่าด้านเครดิต</w:t>
            </w:r>
          </w:p>
        </w:tc>
        <w:tc>
          <w:tcPr>
            <w:tcW w:w="1252" w:type="dxa"/>
            <w:vAlign w:val="bottom"/>
          </w:tcPr>
          <w:p w14:paraId="6D06CC81" w14:textId="4AA3D807" w:rsidR="00567AD3" w:rsidRPr="00C92545" w:rsidRDefault="003858E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(771)</w:t>
            </w:r>
          </w:p>
        </w:tc>
        <w:tc>
          <w:tcPr>
            <w:tcW w:w="269" w:type="dxa"/>
            <w:vAlign w:val="bottom"/>
          </w:tcPr>
          <w:p w14:paraId="38E05066" w14:textId="77777777" w:rsidR="00567AD3" w:rsidRPr="00C92545" w:rsidRDefault="00567AD3" w:rsidP="00567AD3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10792350" w14:textId="1222B993" w:rsidR="00567AD3" w:rsidRPr="00C92545" w:rsidRDefault="003858E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771</w:t>
            </w:r>
          </w:p>
        </w:tc>
        <w:tc>
          <w:tcPr>
            <w:tcW w:w="269" w:type="dxa"/>
            <w:vAlign w:val="bottom"/>
          </w:tcPr>
          <w:p w14:paraId="124C67C4" w14:textId="77777777" w:rsidR="00567AD3" w:rsidRPr="00C92545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18358A6B" w14:textId="1AFCA30A" w:rsidR="00567AD3" w:rsidRPr="00B9747D" w:rsidRDefault="003858ED" w:rsidP="003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9" w:type="dxa"/>
            <w:vAlign w:val="bottom"/>
          </w:tcPr>
          <w:p w14:paraId="590BF7E5" w14:textId="77777777" w:rsidR="00567AD3" w:rsidRPr="00C92545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3B3201E8" w14:textId="31523C75" w:rsidR="00567AD3" w:rsidRPr="00B9747D" w:rsidRDefault="003858ED" w:rsidP="003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567AD3" w14:paraId="2530BE6D" w14:textId="77777777" w:rsidTr="00B9747D">
        <w:trPr>
          <w:trHeight w:val="20"/>
        </w:trPr>
        <w:tc>
          <w:tcPr>
            <w:tcW w:w="3348" w:type="dxa"/>
            <w:vAlign w:val="bottom"/>
            <w:hideMark/>
          </w:tcPr>
          <w:p w14:paraId="2D1FF07C" w14:textId="77777777" w:rsidR="00567AD3" w:rsidRPr="00C92545" w:rsidRDefault="00567AD3" w:rsidP="00567AD3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โอนไปยังผลขาดทุนด้านเครดิตที่คาดว่าจะ</w:t>
            </w:r>
          </w:p>
          <w:p w14:paraId="3D598530" w14:textId="77777777" w:rsidR="00567AD3" w:rsidRPr="00C92545" w:rsidRDefault="00567AD3" w:rsidP="00567AD3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เกิดขึ้นตลอดอายุ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– 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ด้อยค่าด้านเครดิต</w:t>
            </w:r>
          </w:p>
        </w:tc>
        <w:tc>
          <w:tcPr>
            <w:tcW w:w="1252" w:type="dxa"/>
            <w:vAlign w:val="bottom"/>
          </w:tcPr>
          <w:p w14:paraId="2E57487F" w14:textId="75A93894" w:rsidR="00567AD3" w:rsidRPr="00C92545" w:rsidRDefault="003858E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(1,589)</w:t>
            </w:r>
          </w:p>
        </w:tc>
        <w:tc>
          <w:tcPr>
            <w:tcW w:w="269" w:type="dxa"/>
            <w:vAlign w:val="bottom"/>
          </w:tcPr>
          <w:p w14:paraId="6585039B" w14:textId="77777777" w:rsidR="00567AD3" w:rsidRPr="00C92545" w:rsidRDefault="00567AD3" w:rsidP="00567AD3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3AE8387C" w14:textId="2DA4A169" w:rsidR="00567AD3" w:rsidRPr="00C92545" w:rsidRDefault="003858E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(431)</w:t>
            </w:r>
          </w:p>
        </w:tc>
        <w:tc>
          <w:tcPr>
            <w:tcW w:w="269" w:type="dxa"/>
            <w:vAlign w:val="bottom"/>
          </w:tcPr>
          <w:p w14:paraId="79CBCB74" w14:textId="77777777" w:rsidR="00567AD3" w:rsidRPr="00C92545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1A491C40" w14:textId="76D90F29" w:rsidR="00567AD3" w:rsidRPr="00C92545" w:rsidRDefault="003858E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2,020</w:t>
            </w:r>
          </w:p>
        </w:tc>
        <w:tc>
          <w:tcPr>
            <w:tcW w:w="269" w:type="dxa"/>
            <w:vAlign w:val="bottom"/>
          </w:tcPr>
          <w:p w14:paraId="01CD8784" w14:textId="77777777" w:rsidR="00567AD3" w:rsidRPr="00C92545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44D47246" w14:textId="3AE61A1D" w:rsidR="00567AD3" w:rsidRPr="00B9747D" w:rsidRDefault="003858ED" w:rsidP="003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567AD3" w14:paraId="4D2BE53C" w14:textId="77777777" w:rsidTr="00B9747D">
        <w:trPr>
          <w:trHeight w:val="20"/>
        </w:trPr>
        <w:tc>
          <w:tcPr>
            <w:tcW w:w="3348" w:type="dxa"/>
            <w:vAlign w:val="bottom"/>
            <w:hideMark/>
          </w:tcPr>
          <w:p w14:paraId="5A0621A8" w14:textId="77777777" w:rsidR="00567AD3" w:rsidRPr="00C92545" w:rsidRDefault="00567AD3" w:rsidP="00567AD3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สินทรัพย์ทางการเงินที่ชำระคืน</w:t>
            </w:r>
            <w:r w:rsidRPr="00C92545">
              <w:rPr>
                <w:rFonts w:ascii="Angsana New" w:hAnsi="Angsana New"/>
                <w:sz w:val="24"/>
                <w:szCs w:val="24"/>
              </w:rPr>
              <w:t>/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252" w:type="dxa"/>
            <w:vAlign w:val="bottom"/>
          </w:tcPr>
          <w:p w14:paraId="3845FD81" w14:textId="34FFC71E" w:rsidR="00567AD3" w:rsidRPr="00C92545" w:rsidRDefault="003858E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(27,511)</w:t>
            </w:r>
          </w:p>
        </w:tc>
        <w:tc>
          <w:tcPr>
            <w:tcW w:w="269" w:type="dxa"/>
            <w:vAlign w:val="bottom"/>
          </w:tcPr>
          <w:p w14:paraId="701AFEAC" w14:textId="77777777" w:rsidR="00567AD3" w:rsidRPr="00C92545" w:rsidRDefault="00567AD3" w:rsidP="00567AD3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56A91142" w14:textId="12A90500" w:rsidR="00567AD3" w:rsidRPr="00C92545" w:rsidRDefault="003858E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(10,252)</w:t>
            </w:r>
          </w:p>
        </w:tc>
        <w:tc>
          <w:tcPr>
            <w:tcW w:w="269" w:type="dxa"/>
            <w:vAlign w:val="bottom"/>
          </w:tcPr>
          <w:p w14:paraId="2F07E5B9" w14:textId="77777777" w:rsidR="00567AD3" w:rsidRPr="00C92545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5D04AE64" w14:textId="50AF1A0F" w:rsidR="00567AD3" w:rsidRPr="00C92545" w:rsidRDefault="003858E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3E53BF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="003E53BF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267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69" w:type="dxa"/>
            <w:vAlign w:val="bottom"/>
          </w:tcPr>
          <w:p w14:paraId="17A31769" w14:textId="77777777" w:rsidR="00567AD3" w:rsidRPr="00C92545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vAlign w:val="bottom"/>
          </w:tcPr>
          <w:p w14:paraId="66C5CBE4" w14:textId="7F998F1B" w:rsidR="00567AD3" w:rsidRPr="00C92545" w:rsidRDefault="003858E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3E53BF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54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="003E53BF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030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</w:tr>
      <w:tr w:rsidR="00567AD3" w14:paraId="54E93C28" w14:textId="77777777" w:rsidTr="00B9747D">
        <w:trPr>
          <w:trHeight w:val="20"/>
        </w:trPr>
        <w:tc>
          <w:tcPr>
            <w:tcW w:w="3348" w:type="dxa"/>
            <w:vAlign w:val="bottom"/>
            <w:hideMark/>
          </w:tcPr>
          <w:p w14:paraId="28060EDB" w14:textId="77777777" w:rsidR="00567AD3" w:rsidRPr="00C92545" w:rsidRDefault="00567AD3" w:rsidP="00567AD3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สินทรัพย์ทางการเงินใหม่ที่ได้มา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4BC28" w14:textId="1DB4E69D" w:rsidR="00567AD3" w:rsidRPr="00C92545" w:rsidRDefault="003858E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  <w:r w:rsidR="00E35A6F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5,199</w:t>
            </w:r>
          </w:p>
        </w:tc>
        <w:tc>
          <w:tcPr>
            <w:tcW w:w="269" w:type="dxa"/>
          </w:tcPr>
          <w:p w14:paraId="186300C8" w14:textId="77777777" w:rsidR="00567AD3" w:rsidRPr="00C92545" w:rsidRDefault="00567AD3" w:rsidP="00567AD3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1BF9D" w14:textId="785CC7B0" w:rsidR="00567AD3" w:rsidRPr="00C92545" w:rsidRDefault="003858E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19,45</w:t>
            </w:r>
            <w:r w:rsidR="00E35A6F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</w:t>
            </w:r>
          </w:p>
        </w:tc>
        <w:tc>
          <w:tcPr>
            <w:tcW w:w="269" w:type="dxa"/>
          </w:tcPr>
          <w:p w14:paraId="0EC0C467" w14:textId="77777777" w:rsidR="00567AD3" w:rsidRPr="00C92545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B5925" w14:textId="0B3A4EDB" w:rsidR="00567AD3" w:rsidRPr="00C92545" w:rsidRDefault="003858E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20,137</w:t>
            </w:r>
          </w:p>
        </w:tc>
        <w:tc>
          <w:tcPr>
            <w:tcW w:w="269" w:type="dxa"/>
          </w:tcPr>
          <w:p w14:paraId="43D79CFC" w14:textId="77777777" w:rsidR="00567AD3" w:rsidRPr="00C92545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E4065" w14:textId="2F06AD8C" w:rsidR="00567AD3" w:rsidRPr="00C92545" w:rsidRDefault="003858E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</w:t>
            </w:r>
            <w:r w:rsidR="00E35A6F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4,793</w:t>
            </w:r>
          </w:p>
        </w:tc>
      </w:tr>
      <w:tr w:rsidR="00567AD3" w14:paraId="347EA4B5" w14:textId="77777777" w:rsidTr="00B9747D">
        <w:trPr>
          <w:trHeight w:val="20"/>
        </w:trPr>
        <w:tc>
          <w:tcPr>
            <w:tcW w:w="3348" w:type="dxa"/>
            <w:vAlign w:val="bottom"/>
            <w:hideMark/>
          </w:tcPr>
          <w:p w14:paraId="12B59FBA" w14:textId="23922F34" w:rsidR="00567AD3" w:rsidRDefault="00567AD3" w:rsidP="00567AD3">
            <w:pPr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C92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9254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31 </w:t>
            </w:r>
            <w:r w:rsidRPr="00C92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D6A33" w14:textId="0ED6CAE8" w:rsidR="00567AD3" w:rsidRPr="00B9747D" w:rsidRDefault="003858E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</w:t>
            </w:r>
            <w:r w:rsidR="00E35A6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3,205</w:t>
            </w:r>
          </w:p>
        </w:tc>
        <w:tc>
          <w:tcPr>
            <w:tcW w:w="269" w:type="dxa"/>
          </w:tcPr>
          <w:p w14:paraId="69A0193E" w14:textId="77777777" w:rsidR="00567AD3" w:rsidRDefault="00567AD3" w:rsidP="00567AD3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F53CE2" w14:textId="466F57C3" w:rsidR="00567AD3" w:rsidRPr="00B9747D" w:rsidRDefault="003858E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21,17</w:t>
            </w:r>
            <w:r w:rsidR="00E35A6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269" w:type="dxa"/>
          </w:tcPr>
          <w:p w14:paraId="042D9062" w14:textId="77777777" w:rsidR="00567AD3" w:rsidRPr="00B9747D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08B0C1" w14:textId="4172BDDF" w:rsidR="00567AD3" w:rsidRPr="00B9747D" w:rsidRDefault="0009171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41,290</w:t>
            </w:r>
          </w:p>
        </w:tc>
        <w:tc>
          <w:tcPr>
            <w:tcW w:w="269" w:type="dxa"/>
            <w:vAlign w:val="bottom"/>
          </w:tcPr>
          <w:p w14:paraId="5F71BBF2" w14:textId="77777777" w:rsidR="00567AD3" w:rsidRPr="00B9747D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4418F8" w14:textId="7985BE3E" w:rsidR="00567AD3" w:rsidRPr="00B9747D" w:rsidRDefault="003E53B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75,667</w:t>
            </w:r>
          </w:p>
        </w:tc>
      </w:tr>
      <w:tr w:rsidR="003D41AF" w14:paraId="34B3FA4B" w14:textId="77777777" w:rsidTr="00B9747D">
        <w:trPr>
          <w:trHeight w:val="20"/>
        </w:trPr>
        <w:tc>
          <w:tcPr>
            <w:tcW w:w="3348" w:type="dxa"/>
            <w:vAlign w:val="bottom"/>
          </w:tcPr>
          <w:p w14:paraId="2D0F67BE" w14:textId="77777777" w:rsidR="003D41AF" w:rsidRPr="00C92545" w:rsidRDefault="003D41AF" w:rsidP="00567AD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2" w:type="dxa"/>
            <w:tcBorders>
              <w:top w:val="double" w:sz="4" w:space="0" w:color="auto"/>
              <w:left w:val="nil"/>
              <w:right w:val="nil"/>
            </w:tcBorders>
          </w:tcPr>
          <w:p w14:paraId="430B9EEB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</w:p>
        </w:tc>
        <w:tc>
          <w:tcPr>
            <w:tcW w:w="269" w:type="dxa"/>
          </w:tcPr>
          <w:p w14:paraId="2FDC6E5F" w14:textId="77777777" w:rsidR="003D41AF" w:rsidRDefault="003D41AF" w:rsidP="00567AD3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</w:tcPr>
          <w:p w14:paraId="3682F38D" w14:textId="77777777" w:rsidR="003D41AF" w:rsidRPr="005E120E" w:rsidRDefault="003D41AF" w:rsidP="00567AD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58C6352C" w14:textId="77777777" w:rsidR="003D41AF" w:rsidRPr="005E120E" w:rsidRDefault="003D41AF" w:rsidP="00567AD3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46F2C7BA" w14:textId="77777777" w:rsidR="003D41AF" w:rsidRPr="005E120E" w:rsidRDefault="003D41AF" w:rsidP="00567AD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AE5163D" w14:textId="77777777" w:rsidR="003D41AF" w:rsidRPr="005E120E" w:rsidRDefault="003D41AF" w:rsidP="00567AD3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932309" w14:textId="77777777" w:rsidR="003D41AF" w:rsidRPr="005E120E" w:rsidRDefault="003D41AF" w:rsidP="00567AD3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D41AF" w14:paraId="4A396F27" w14:textId="77777777" w:rsidTr="00B9747D">
        <w:trPr>
          <w:trHeight w:val="20"/>
        </w:trPr>
        <w:tc>
          <w:tcPr>
            <w:tcW w:w="3348" w:type="dxa"/>
            <w:vAlign w:val="bottom"/>
          </w:tcPr>
          <w:p w14:paraId="6D273124" w14:textId="697236F0" w:rsidR="003D41AF" w:rsidRPr="00C92545" w:rsidRDefault="003D41AF" w:rsidP="003D41A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139523F9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</w:p>
        </w:tc>
        <w:tc>
          <w:tcPr>
            <w:tcW w:w="269" w:type="dxa"/>
          </w:tcPr>
          <w:p w14:paraId="5B91BE87" w14:textId="77777777" w:rsidR="003D41AF" w:rsidRDefault="003D41AF" w:rsidP="003D41AF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01472E4B" w14:textId="77777777" w:rsidR="003D41AF" w:rsidRPr="005E120E" w:rsidRDefault="003D41AF" w:rsidP="003D41A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22C7A048" w14:textId="77777777" w:rsidR="003D41AF" w:rsidRPr="005E120E" w:rsidRDefault="003D41AF" w:rsidP="003D41AF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F5CA400" w14:textId="77777777" w:rsidR="003D41AF" w:rsidRPr="005E120E" w:rsidRDefault="003D41AF" w:rsidP="003D41A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000C8209" w14:textId="77777777" w:rsidR="003D41AF" w:rsidRPr="005E120E" w:rsidRDefault="003D41AF" w:rsidP="003D41AF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7AE54FF5" w14:textId="77777777" w:rsidR="003D41AF" w:rsidRPr="005E120E" w:rsidRDefault="003D41AF" w:rsidP="003D41A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D41AF" w14:paraId="27818835" w14:textId="77777777" w:rsidTr="00B9747D">
        <w:trPr>
          <w:trHeight w:val="20"/>
        </w:trPr>
        <w:tc>
          <w:tcPr>
            <w:tcW w:w="3348" w:type="dxa"/>
            <w:vAlign w:val="bottom"/>
          </w:tcPr>
          <w:p w14:paraId="13DFF1AF" w14:textId="75DC55F2" w:rsidR="003D41AF" w:rsidRPr="00C92545" w:rsidRDefault="003D41AF" w:rsidP="003D41A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</w:tcPr>
          <w:p w14:paraId="11478DFC" w14:textId="64A337D8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20,056</w:t>
            </w:r>
          </w:p>
        </w:tc>
        <w:tc>
          <w:tcPr>
            <w:tcW w:w="269" w:type="dxa"/>
            <w:tcBorders>
              <w:bottom w:val="nil"/>
            </w:tcBorders>
          </w:tcPr>
          <w:p w14:paraId="011EB3FF" w14:textId="77777777" w:rsidR="003D41AF" w:rsidRPr="00B9747D" w:rsidRDefault="003D41AF" w:rsidP="003D41AF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</w:tcPr>
          <w:p w14:paraId="11EC0100" w14:textId="127A5174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19,413</w:t>
            </w:r>
          </w:p>
        </w:tc>
        <w:tc>
          <w:tcPr>
            <w:tcW w:w="269" w:type="dxa"/>
            <w:tcBorders>
              <w:bottom w:val="nil"/>
            </w:tcBorders>
          </w:tcPr>
          <w:p w14:paraId="25EF1BCB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610A01F7" w14:textId="1E818A76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22,755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57FA404D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bottom"/>
          </w:tcPr>
          <w:p w14:paraId="3681AAC8" w14:textId="35373B7F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62,224</w:t>
            </w:r>
          </w:p>
        </w:tc>
      </w:tr>
      <w:tr w:rsidR="003D41AF" w14:paraId="44D784C3" w14:textId="77777777" w:rsidTr="00B9747D">
        <w:trPr>
          <w:trHeight w:val="20"/>
        </w:trPr>
        <w:tc>
          <w:tcPr>
            <w:tcW w:w="3348" w:type="dxa"/>
            <w:vAlign w:val="bottom"/>
          </w:tcPr>
          <w:p w14:paraId="691C9295" w14:textId="20DA1E00" w:rsidR="003D41AF" w:rsidRPr="00C92545" w:rsidRDefault="003D41AF" w:rsidP="003D41A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</w:tcPr>
          <w:p w14:paraId="0830562B" w14:textId="042B4E6F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7,069</w:t>
            </w:r>
          </w:p>
        </w:tc>
        <w:tc>
          <w:tcPr>
            <w:tcW w:w="269" w:type="dxa"/>
            <w:tcBorders>
              <w:bottom w:val="nil"/>
            </w:tcBorders>
          </w:tcPr>
          <w:p w14:paraId="416662A6" w14:textId="77777777" w:rsidR="003D41AF" w:rsidRPr="00B9747D" w:rsidRDefault="003D41AF" w:rsidP="003D41AF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</w:tcPr>
          <w:p w14:paraId="0FE34888" w14:textId="5CC54FB7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(9,080)</w:t>
            </w:r>
          </w:p>
        </w:tc>
        <w:tc>
          <w:tcPr>
            <w:tcW w:w="269" w:type="dxa"/>
            <w:tcBorders>
              <w:bottom w:val="nil"/>
            </w:tcBorders>
          </w:tcPr>
          <w:p w14:paraId="1D625529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6069D1DF" w14:textId="29C39A68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5,526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56A538E5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bottom"/>
          </w:tcPr>
          <w:p w14:paraId="1B847DB7" w14:textId="42BF7EEE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3,515</w:t>
            </w:r>
          </w:p>
        </w:tc>
      </w:tr>
      <w:tr w:rsidR="003D41AF" w14:paraId="696A7DFE" w14:textId="77777777" w:rsidTr="00B9747D">
        <w:trPr>
          <w:trHeight w:val="20"/>
        </w:trPr>
        <w:tc>
          <w:tcPr>
            <w:tcW w:w="3348" w:type="dxa"/>
            <w:vAlign w:val="bottom"/>
          </w:tcPr>
          <w:p w14:paraId="6ABDADDB" w14:textId="77777777" w:rsidR="003D41AF" w:rsidRPr="00C92545" w:rsidRDefault="003D41AF" w:rsidP="003D41AF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โอนไปยังผลขาดทุนด้านเครดิตที่คาดว่าจะ</w:t>
            </w:r>
          </w:p>
          <w:p w14:paraId="315384CE" w14:textId="09C38BD2" w:rsidR="003D41AF" w:rsidRPr="00C92545" w:rsidRDefault="003D41AF" w:rsidP="003D41A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เกิดขึ้นตลอดอายุ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92545">
              <w:rPr>
                <w:rFonts w:ascii="Angsana New" w:hAnsi="Angsana New"/>
                <w:sz w:val="24"/>
                <w:szCs w:val="24"/>
              </w:rPr>
              <w:t>–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ไม่ด้อยค่าด้านเครดิต</w:t>
            </w:r>
          </w:p>
        </w:tc>
        <w:tc>
          <w:tcPr>
            <w:tcW w:w="1252" w:type="dxa"/>
            <w:tcBorders>
              <w:left w:val="nil"/>
              <w:right w:val="nil"/>
            </w:tcBorders>
          </w:tcPr>
          <w:p w14:paraId="4018E85E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6C1AB0DE" w14:textId="2E03E031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(943)</w:t>
            </w:r>
          </w:p>
        </w:tc>
        <w:tc>
          <w:tcPr>
            <w:tcW w:w="269" w:type="dxa"/>
          </w:tcPr>
          <w:p w14:paraId="57003347" w14:textId="77777777" w:rsidR="003D41AF" w:rsidRPr="00B9747D" w:rsidRDefault="003D41AF" w:rsidP="003D41AF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6A8140BD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3DBC03BC" w14:textId="2C4547E1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943</w:t>
            </w:r>
          </w:p>
        </w:tc>
        <w:tc>
          <w:tcPr>
            <w:tcW w:w="269" w:type="dxa"/>
          </w:tcPr>
          <w:p w14:paraId="70E80E13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A75F9DB" w14:textId="77777777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1170D362" w14:textId="42EBC875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9" w:type="dxa"/>
            <w:vAlign w:val="bottom"/>
          </w:tcPr>
          <w:p w14:paraId="306A2068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8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726A0C65" w14:textId="47753B9D" w:rsidR="003D41AF" w:rsidRPr="00B9747D" w:rsidRDefault="00B9747D" w:rsidP="003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B9747D" w14:paraId="22E57C9C" w14:textId="77777777" w:rsidTr="00B9747D">
        <w:trPr>
          <w:trHeight w:val="20"/>
        </w:trPr>
        <w:tc>
          <w:tcPr>
            <w:tcW w:w="3348" w:type="dxa"/>
            <w:vAlign w:val="bottom"/>
          </w:tcPr>
          <w:p w14:paraId="2DD7A1ED" w14:textId="77777777" w:rsidR="00B9747D" w:rsidRPr="00C92545" w:rsidRDefault="00B9747D" w:rsidP="00B9747D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โอนไปยังผลขาดทุนด้านเครดิตที่คาดว่าจะ</w:t>
            </w:r>
          </w:p>
          <w:p w14:paraId="298521E3" w14:textId="446BC223" w:rsidR="00B9747D" w:rsidRPr="00C92545" w:rsidRDefault="00B9747D" w:rsidP="00B9747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เกิดขึ้นตลอดอายุ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– 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ด้อยค่าด้านเครดิต</w:t>
            </w: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</w:tcPr>
          <w:p w14:paraId="0ECA2B24" w14:textId="77777777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7371B7B6" w14:textId="451EF2D1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(1,542)</w:t>
            </w:r>
          </w:p>
        </w:tc>
        <w:tc>
          <w:tcPr>
            <w:tcW w:w="269" w:type="dxa"/>
            <w:tcBorders>
              <w:bottom w:val="nil"/>
            </w:tcBorders>
          </w:tcPr>
          <w:p w14:paraId="6CA1AE6F" w14:textId="77777777" w:rsidR="00B9747D" w:rsidRPr="00B9747D" w:rsidRDefault="00B9747D" w:rsidP="00B9747D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</w:tcPr>
          <w:p w14:paraId="7048CC90" w14:textId="77777777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11ADD921" w14:textId="3F6DBF18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(466)</w:t>
            </w:r>
          </w:p>
        </w:tc>
        <w:tc>
          <w:tcPr>
            <w:tcW w:w="269" w:type="dxa"/>
            <w:tcBorders>
              <w:bottom w:val="nil"/>
            </w:tcBorders>
          </w:tcPr>
          <w:p w14:paraId="556F83C1" w14:textId="77777777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0DA3135E" w14:textId="77777777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321E68DE" w14:textId="416AC06C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2,008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53A9D9C0" w14:textId="77777777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bottom"/>
          </w:tcPr>
          <w:p w14:paraId="36137111" w14:textId="114211CB" w:rsidR="00B9747D" w:rsidRPr="00B9747D" w:rsidRDefault="00B9747D" w:rsidP="00385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B9747D" w14:paraId="1E538218" w14:textId="77777777" w:rsidTr="00B9747D">
        <w:trPr>
          <w:trHeight w:val="20"/>
        </w:trPr>
        <w:tc>
          <w:tcPr>
            <w:tcW w:w="3348" w:type="dxa"/>
            <w:vAlign w:val="bottom"/>
          </w:tcPr>
          <w:p w14:paraId="1361A8C0" w14:textId="750385AA" w:rsidR="00B9747D" w:rsidRPr="00C92545" w:rsidRDefault="00B9747D" w:rsidP="00B9747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สินทรัพย์ทางการเงินที่ชำระคืน</w:t>
            </w:r>
            <w:r w:rsidRPr="00C92545">
              <w:rPr>
                <w:rFonts w:ascii="Angsana New" w:hAnsi="Angsana New"/>
                <w:sz w:val="24"/>
                <w:szCs w:val="24"/>
              </w:rPr>
              <w:t>/</w:t>
            </w: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</w:tcPr>
          <w:p w14:paraId="24938DF7" w14:textId="07AC053D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(26,459)</w:t>
            </w:r>
          </w:p>
        </w:tc>
        <w:tc>
          <w:tcPr>
            <w:tcW w:w="269" w:type="dxa"/>
            <w:tcBorders>
              <w:bottom w:val="nil"/>
            </w:tcBorders>
          </w:tcPr>
          <w:p w14:paraId="4BBA09C2" w14:textId="77777777" w:rsidR="00B9747D" w:rsidRPr="00B9747D" w:rsidRDefault="00B9747D" w:rsidP="00B9747D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</w:tcPr>
          <w:p w14:paraId="3B1526D4" w14:textId="19C44A2E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(9,046)</w:t>
            </w:r>
          </w:p>
        </w:tc>
        <w:tc>
          <w:tcPr>
            <w:tcW w:w="269" w:type="dxa"/>
            <w:tcBorders>
              <w:bottom w:val="nil"/>
            </w:tcBorders>
          </w:tcPr>
          <w:p w14:paraId="357F5434" w14:textId="77777777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70CE29C7" w14:textId="54C51441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(20,796)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30259DCC" w14:textId="77777777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bottom"/>
          </w:tcPr>
          <w:p w14:paraId="2E23612B" w14:textId="4D5C873F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(56,301)</w:t>
            </w:r>
          </w:p>
        </w:tc>
      </w:tr>
      <w:tr w:rsidR="00B9747D" w14:paraId="5D65ED3F" w14:textId="77777777" w:rsidTr="00B9747D">
        <w:trPr>
          <w:trHeight w:val="20"/>
        </w:trPr>
        <w:tc>
          <w:tcPr>
            <w:tcW w:w="3348" w:type="dxa"/>
            <w:vAlign w:val="bottom"/>
          </w:tcPr>
          <w:p w14:paraId="7FCF83E8" w14:textId="232BB981" w:rsidR="00B9747D" w:rsidRPr="00C92545" w:rsidRDefault="00B9747D" w:rsidP="00B9747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2545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สินทรัพย์ทางการเงินใหม่ที่ได้มา</w:t>
            </w:r>
            <w:r w:rsidRPr="00C92545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252" w:type="dxa"/>
            <w:tcBorders>
              <w:left w:val="nil"/>
              <w:bottom w:val="single" w:sz="4" w:space="0" w:color="auto"/>
              <w:right w:val="nil"/>
            </w:tcBorders>
          </w:tcPr>
          <w:p w14:paraId="570469A5" w14:textId="7290C2C4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17,672</w:t>
            </w:r>
          </w:p>
        </w:tc>
        <w:tc>
          <w:tcPr>
            <w:tcW w:w="269" w:type="dxa"/>
            <w:tcBorders>
              <w:bottom w:val="nil"/>
            </w:tcBorders>
          </w:tcPr>
          <w:p w14:paraId="5F55BD46" w14:textId="77777777" w:rsidR="00B9747D" w:rsidRPr="00B9747D" w:rsidRDefault="00B9747D" w:rsidP="00B9747D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14:paraId="774B1A91" w14:textId="707A53EA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18,347</w:t>
            </w:r>
          </w:p>
        </w:tc>
        <w:tc>
          <w:tcPr>
            <w:tcW w:w="269" w:type="dxa"/>
            <w:tcBorders>
              <w:bottom w:val="nil"/>
            </w:tcBorders>
          </w:tcPr>
          <w:p w14:paraId="17471B59" w14:textId="77777777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1DF0E3C0" w14:textId="52670968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21,381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3D5DFBFD" w14:textId="77777777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98FE70" w14:textId="55D202A8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57,400</w:t>
            </w:r>
          </w:p>
        </w:tc>
      </w:tr>
      <w:tr w:rsidR="00B9747D" w14:paraId="77A3CE74" w14:textId="77777777" w:rsidTr="00B9747D">
        <w:trPr>
          <w:trHeight w:val="20"/>
        </w:trPr>
        <w:tc>
          <w:tcPr>
            <w:tcW w:w="3348" w:type="dxa"/>
            <w:vAlign w:val="bottom"/>
          </w:tcPr>
          <w:p w14:paraId="02A140D5" w14:textId="5F784F52" w:rsidR="00B9747D" w:rsidRPr="00C92545" w:rsidRDefault="00B9747D" w:rsidP="00B9747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2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9254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31 </w:t>
            </w:r>
            <w:r w:rsidRPr="00C9254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0CBD2" w14:textId="52E637B6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B974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15</w:t>
            </w:r>
            <w:r w:rsidRPr="00B9747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ar-SA"/>
              </w:rPr>
              <w:t>,</w:t>
            </w:r>
            <w:r w:rsidRPr="00B974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853</w:t>
            </w:r>
          </w:p>
        </w:tc>
        <w:tc>
          <w:tcPr>
            <w:tcW w:w="269" w:type="dxa"/>
            <w:tcBorders>
              <w:bottom w:val="nil"/>
            </w:tcBorders>
          </w:tcPr>
          <w:p w14:paraId="73D82A14" w14:textId="77777777" w:rsidR="00B9747D" w:rsidRPr="00B9747D" w:rsidRDefault="00B9747D" w:rsidP="00B9747D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33CAC" w14:textId="64F42D50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ar-SA"/>
              </w:rPr>
              <w:t>2</w:t>
            </w:r>
            <w:r w:rsidRPr="00B974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0</w:t>
            </w:r>
            <w:r w:rsidRPr="00B9747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ar-SA"/>
              </w:rPr>
              <w:t>,</w:t>
            </w:r>
            <w:r w:rsidRPr="00B974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111</w:t>
            </w:r>
          </w:p>
        </w:tc>
        <w:tc>
          <w:tcPr>
            <w:tcW w:w="269" w:type="dxa"/>
            <w:tcBorders>
              <w:bottom w:val="nil"/>
            </w:tcBorders>
          </w:tcPr>
          <w:p w14:paraId="30CB729E" w14:textId="77777777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8F2F7" w14:textId="067B3AFF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30</w:t>
            </w:r>
            <w:r w:rsidRPr="00B9747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ar-SA"/>
              </w:rPr>
              <w:t>,</w:t>
            </w:r>
            <w:r w:rsidRPr="00B974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874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748D9FDB" w14:textId="77777777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3A8240" w14:textId="4092EF73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66</w:t>
            </w:r>
            <w:r w:rsidRPr="00B9747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ar-SA"/>
              </w:rPr>
              <w:t>,</w:t>
            </w:r>
            <w:r w:rsidRPr="00B974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838</w:t>
            </w:r>
          </w:p>
        </w:tc>
      </w:tr>
    </w:tbl>
    <w:p w14:paraId="1B63C713" w14:textId="34B95C18" w:rsidR="0087416F" w:rsidRDefault="0087416F" w:rsidP="007F56A0">
      <w:pPr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460EDAD0" w14:textId="42ED2C16" w:rsidR="003D41AF" w:rsidRDefault="003D41AF" w:rsidP="007F56A0">
      <w:pPr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FC12F9F" w14:textId="514CA241" w:rsidR="003D41AF" w:rsidRDefault="003D41AF" w:rsidP="007F56A0">
      <w:pPr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3F97A00" w14:textId="14C9F213" w:rsidR="003D41AF" w:rsidRDefault="003D41AF" w:rsidP="007F56A0">
      <w:pPr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22586C7D" w14:textId="3546C9FB" w:rsidR="003D41AF" w:rsidRDefault="003D41AF" w:rsidP="007F56A0">
      <w:pPr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77BF8277" w14:textId="77777777" w:rsidR="003D41AF" w:rsidRDefault="003D41AF" w:rsidP="007F56A0">
      <w:pPr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083" w:type="dxa"/>
        <w:tblInd w:w="547" w:type="dxa"/>
        <w:tblLook w:val="04A0" w:firstRow="1" w:lastRow="0" w:firstColumn="1" w:lastColumn="0" w:noHBand="0" w:noVBand="1"/>
      </w:tblPr>
      <w:tblGrid>
        <w:gridCol w:w="3348"/>
        <w:gridCol w:w="1252"/>
        <w:gridCol w:w="269"/>
        <w:gridCol w:w="1258"/>
        <w:gridCol w:w="269"/>
        <w:gridCol w:w="1209"/>
        <w:gridCol w:w="269"/>
        <w:gridCol w:w="1209"/>
      </w:tblGrid>
      <w:tr w:rsidR="00F27E44" w:rsidRPr="00F27E44" w14:paraId="07725F41" w14:textId="77777777" w:rsidTr="00F04BEE">
        <w:trPr>
          <w:trHeight w:val="20"/>
          <w:tblHeader/>
        </w:trPr>
        <w:tc>
          <w:tcPr>
            <w:tcW w:w="3420" w:type="dxa"/>
            <w:vAlign w:val="bottom"/>
          </w:tcPr>
          <w:p w14:paraId="0B0092D2" w14:textId="595143C0" w:rsidR="00F27E44" w:rsidRPr="00F27E44" w:rsidRDefault="00F27E44" w:rsidP="00F27E44">
            <w:pPr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663" w:type="dxa"/>
            <w:gridSpan w:val="7"/>
            <w:vAlign w:val="bottom"/>
            <w:hideMark/>
          </w:tcPr>
          <w:p w14:paraId="300D408E" w14:textId="15670E74" w:rsidR="00F27E44" w:rsidRPr="00F27E44" w:rsidRDefault="00F27E44" w:rsidP="00F27E4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 w:bidi="ar-SA"/>
              </w:rPr>
            </w:pPr>
            <w:r w:rsidRPr="00F27E44"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งบการเงิน</w:t>
            </w:r>
            <w:r w:rsidR="00206E78" w:rsidRPr="00206E78">
              <w:rPr>
                <w:rFonts w:asciiTheme="majorBidi" w:eastAsia="AngsanaNew" w:hAnsiTheme="majorBidi" w:hint="cs"/>
                <w:b/>
                <w:bCs/>
                <w:sz w:val="24"/>
                <w:szCs w:val="24"/>
                <w:cs/>
                <w:lang w:val="en-GB" w:eastAsia="en-GB"/>
              </w:rPr>
              <w:t>เฉพาะกิจการ</w:t>
            </w:r>
          </w:p>
        </w:tc>
      </w:tr>
      <w:tr w:rsidR="00F27E44" w:rsidRPr="00F27E44" w14:paraId="680621E8" w14:textId="77777777" w:rsidTr="00F04BEE">
        <w:trPr>
          <w:trHeight w:val="83"/>
          <w:tblHeader/>
        </w:trPr>
        <w:tc>
          <w:tcPr>
            <w:tcW w:w="3420" w:type="dxa"/>
            <w:vAlign w:val="bottom"/>
            <w:hideMark/>
          </w:tcPr>
          <w:p w14:paraId="48DCCA7F" w14:textId="77777777" w:rsidR="00B9747D" w:rsidRDefault="00B9747D" w:rsidP="00B9747D">
            <w:pPr>
              <w:ind w:left="150" w:right="-120" w:hanging="2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4DF5B25B" w14:textId="6908DC00" w:rsidR="00B9747D" w:rsidRPr="00B9747D" w:rsidRDefault="00B9747D" w:rsidP="00B9747D">
            <w:pPr>
              <w:ind w:left="150" w:right="-120" w:hanging="2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9747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รายการเคลื่อนไหวของค่าเผื่อผลขาดทุนด้านเครดิต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br/>
            </w:r>
            <w:r w:rsidRPr="00B9747D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ที่คาดว่าจะเกิดขึ้นระหว่างปีสำหรับลูกหนี้ตามสัญญาเช่าซื้อ</w:t>
            </w:r>
          </w:p>
          <w:p w14:paraId="49BD0805" w14:textId="77777777" w:rsidR="00F27E44" w:rsidRPr="00F27E44" w:rsidRDefault="00F27E44" w:rsidP="00F27E44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bottom"/>
            <w:hideMark/>
          </w:tcPr>
          <w:p w14:paraId="73E985A0" w14:textId="77777777" w:rsidR="00F27E44" w:rsidRPr="00F27E44" w:rsidRDefault="00F27E44" w:rsidP="00F27E4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834D9" w14:textId="77777777" w:rsidR="00F27E44" w:rsidRPr="00F27E44" w:rsidRDefault="00F27E44" w:rsidP="00F27E4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5D04E10" w14:textId="77777777" w:rsidR="00F27E44" w:rsidRPr="00F27E44" w:rsidRDefault="00F27E44" w:rsidP="00F27E4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4F7E7F" w14:textId="77777777" w:rsidR="00F27E44" w:rsidRPr="00F27E44" w:rsidRDefault="00F27E44" w:rsidP="00F27E44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BB4C14D" w14:textId="77777777" w:rsidR="00F27E44" w:rsidRPr="00F27E44" w:rsidRDefault="00F27E44" w:rsidP="00F27E4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70" w:type="dxa"/>
            <w:vAlign w:val="bottom"/>
          </w:tcPr>
          <w:p w14:paraId="706887DA" w14:textId="77777777" w:rsidR="00F27E44" w:rsidRPr="00F27E44" w:rsidRDefault="00F27E44" w:rsidP="00F27E44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7530B113" w14:textId="77777777" w:rsidR="00F27E44" w:rsidRPr="00F27E44" w:rsidRDefault="00F27E44" w:rsidP="00F27E4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B96147" w:rsidRPr="00F27E44" w14:paraId="77A6B6CF" w14:textId="77777777" w:rsidTr="003E77BD">
        <w:trPr>
          <w:trHeight w:val="83"/>
          <w:tblHeader/>
        </w:trPr>
        <w:tc>
          <w:tcPr>
            <w:tcW w:w="3420" w:type="dxa"/>
            <w:vAlign w:val="bottom"/>
          </w:tcPr>
          <w:p w14:paraId="608A8D7F" w14:textId="77777777" w:rsidR="00B96147" w:rsidRPr="00F27E44" w:rsidRDefault="00B96147" w:rsidP="00F27E44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63" w:type="dxa"/>
            <w:gridSpan w:val="7"/>
            <w:shd w:val="clear" w:color="auto" w:fill="auto"/>
            <w:vAlign w:val="bottom"/>
          </w:tcPr>
          <w:p w14:paraId="56C250E8" w14:textId="2F476673" w:rsidR="00B96147" w:rsidRPr="00F27E44" w:rsidRDefault="00B96147" w:rsidP="00F27E44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614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9614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B9614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3D41AF" w:rsidRPr="00F27E44" w14:paraId="26AF5890" w14:textId="77777777" w:rsidTr="003E77BD">
        <w:trPr>
          <w:trHeight w:val="83"/>
          <w:tblHeader/>
        </w:trPr>
        <w:tc>
          <w:tcPr>
            <w:tcW w:w="3420" w:type="dxa"/>
            <w:vAlign w:val="bottom"/>
          </w:tcPr>
          <w:p w14:paraId="3F5807C2" w14:textId="4DC177F7" w:rsidR="003D41AF" w:rsidRPr="00F27E44" w:rsidRDefault="003D41AF" w:rsidP="00F27E44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5663" w:type="dxa"/>
            <w:gridSpan w:val="7"/>
            <w:shd w:val="clear" w:color="auto" w:fill="auto"/>
            <w:vAlign w:val="bottom"/>
          </w:tcPr>
          <w:p w14:paraId="2F2E84F4" w14:textId="77777777" w:rsidR="003D41AF" w:rsidRPr="00B96147" w:rsidRDefault="003D41AF" w:rsidP="00F27E44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567AD3" w:rsidRPr="00F27E44" w14:paraId="5628BD7F" w14:textId="77777777" w:rsidTr="00F04BEE">
        <w:trPr>
          <w:trHeight w:val="20"/>
        </w:trPr>
        <w:tc>
          <w:tcPr>
            <w:tcW w:w="3420" w:type="dxa"/>
            <w:vAlign w:val="bottom"/>
          </w:tcPr>
          <w:p w14:paraId="1643084C" w14:textId="49D26FC5" w:rsidR="00567AD3" w:rsidRPr="00F27E44" w:rsidRDefault="00567AD3" w:rsidP="003D41AF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53" w:type="dxa"/>
          </w:tcPr>
          <w:p w14:paraId="24A1F978" w14:textId="05B16520" w:rsidR="00567AD3" w:rsidRPr="00567AD3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567AD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13</w:t>
            </w:r>
            <w:r w:rsidRPr="00567AD3">
              <w:rPr>
                <w:rFonts w:asciiTheme="majorBidi" w:hAnsiTheme="majorBidi" w:cstheme="majorBidi" w:hint="cs"/>
                <w:sz w:val="24"/>
                <w:szCs w:val="24"/>
                <w:lang w:bidi="ar-SA"/>
              </w:rPr>
              <w:t>,</w:t>
            </w:r>
            <w:r w:rsidRPr="00567AD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506</w:t>
            </w:r>
          </w:p>
        </w:tc>
        <w:tc>
          <w:tcPr>
            <w:tcW w:w="270" w:type="dxa"/>
          </w:tcPr>
          <w:p w14:paraId="74EC2A5C" w14:textId="77777777" w:rsidR="00567AD3" w:rsidRPr="00567AD3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23220D5A" w14:textId="52F71470" w:rsidR="00567AD3" w:rsidRPr="00567AD3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567AD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18</w:t>
            </w:r>
            <w:r w:rsidRPr="00567AD3">
              <w:rPr>
                <w:rFonts w:asciiTheme="majorBidi" w:hAnsiTheme="majorBidi" w:cstheme="majorBidi" w:hint="cs"/>
                <w:sz w:val="24"/>
                <w:szCs w:val="24"/>
                <w:lang w:bidi="ar-SA"/>
              </w:rPr>
              <w:t>,</w:t>
            </w:r>
            <w:r w:rsidRPr="00567AD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534</w:t>
            </w:r>
          </w:p>
        </w:tc>
        <w:tc>
          <w:tcPr>
            <w:tcW w:w="270" w:type="dxa"/>
          </w:tcPr>
          <w:p w14:paraId="6C66E7F8" w14:textId="77777777" w:rsidR="00567AD3" w:rsidRPr="00567AD3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42DE10BA" w14:textId="550142B0" w:rsidR="00567AD3" w:rsidRPr="00567AD3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567AD3">
              <w:rPr>
                <w:rFonts w:asciiTheme="majorBidi" w:hAnsiTheme="majorBidi" w:cstheme="majorBidi" w:hint="cs"/>
                <w:sz w:val="24"/>
                <w:szCs w:val="24"/>
                <w:lang w:bidi="ar-SA"/>
              </w:rPr>
              <w:t>2</w:t>
            </w:r>
            <w:r w:rsidRPr="00567AD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</w:t>
            </w:r>
            <w:r w:rsidRPr="00567AD3">
              <w:rPr>
                <w:rFonts w:asciiTheme="majorBidi" w:hAnsiTheme="majorBidi" w:cstheme="majorBidi" w:hint="cs"/>
                <w:sz w:val="24"/>
                <w:szCs w:val="24"/>
                <w:lang w:bidi="ar-SA"/>
              </w:rPr>
              <w:t>,</w:t>
            </w:r>
            <w:r w:rsidRPr="00567AD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988</w:t>
            </w:r>
          </w:p>
        </w:tc>
        <w:tc>
          <w:tcPr>
            <w:tcW w:w="270" w:type="dxa"/>
            <w:vAlign w:val="bottom"/>
          </w:tcPr>
          <w:p w14:paraId="5C347E52" w14:textId="77777777" w:rsidR="00567AD3" w:rsidRPr="00567AD3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4DEE5F4" w14:textId="77245916" w:rsidR="00567AD3" w:rsidRPr="00567AD3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567AD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58</w:t>
            </w:r>
            <w:r w:rsidRPr="00567AD3">
              <w:rPr>
                <w:rFonts w:asciiTheme="majorBidi" w:hAnsiTheme="majorBidi" w:cstheme="majorBidi" w:hint="cs"/>
                <w:sz w:val="24"/>
                <w:szCs w:val="24"/>
                <w:lang w:bidi="ar-SA"/>
              </w:rPr>
              <w:t>,</w:t>
            </w:r>
            <w:r w:rsidRPr="00567AD3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028</w:t>
            </w:r>
          </w:p>
        </w:tc>
      </w:tr>
      <w:tr w:rsidR="00567AD3" w:rsidRPr="00F27E44" w14:paraId="599818E1" w14:textId="77777777" w:rsidTr="00F04BEE">
        <w:trPr>
          <w:trHeight w:val="20"/>
        </w:trPr>
        <w:tc>
          <w:tcPr>
            <w:tcW w:w="3420" w:type="dxa"/>
            <w:vAlign w:val="bottom"/>
          </w:tcPr>
          <w:p w14:paraId="73FA94A3" w14:textId="77777777" w:rsidR="00567AD3" w:rsidRPr="00F27E44" w:rsidRDefault="00567AD3" w:rsidP="00567AD3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253" w:type="dxa"/>
          </w:tcPr>
          <w:p w14:paraId="6F2539CE" w14:textId="5EC8CB1F" w:rsidR="00567AD3" w:rsidRPr="00F27E44" w:rsidRDefault="00E02771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8,533</w:t>
            </w:r>
          </w:p>
        </w:tc>
        <w:tc>
          <w:tcPr>
            <w:tcW w:w="270" w:type="dxa"/>
          </w:tcPr>
          <w:p w14:paraId="02279923" w14:textId="77777777" w:rsidR="00567AD3" w:rsidRPr="00F27E44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14:paraId="442A8C96" w14:textId="438A8B4D" w:rsidR="00567AD3" w:rsidRPr="00F27E44" w:rsidRDefault="00E02771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(9,154)</w:t>
            </w:r>
          </w:p>
        </w:tc>
        <w:tc>
          <w:tcPr>
            <w:tcW w:w="270" w:type="dxa"/>
          </w:tcPr>
          <w:p w14:paraId="2F602B2A" w14:textId="77777777" w:rsidR="00567AD3" w:rsidRPr="00F27E44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1764BE7B" w14:textId="1F2E1917" w:rsidR="00567AD3" w:rsidRPr="00F27E44" w:rsidRDefault="00E02771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4,773</w:t>
            </w:r>
          </w:p>
        </w:tc>
        <w:tc>
          <w:tcPr>
            <w:tcW w:w="270" w:type="dxa"/>
            <w:vAlign w:val="bottom"/>
          </w:tcPr>
          <w:p w14:paraId="0EEC2E75" w14:textId="77777777" w:rsidR="00567AD3" w:rsidRPr="00F27E44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15BEF3B5" w14:textId="3FDA928E" w:rsidR="00567AD3" w:rsidRPr="00F27E44" w:rsidRDefault="00E02771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4,152</w:t>
            </w:r>
          </w:p>
        </w:tc>
      </w:tr>
      <w:tr w:rsidR="00567AD3" w:rsidRPr="00F27E44" w14:paraId="7EC5DAD7" w14:textId="77777777" w:rsidTr="00567AD3">
        <w:trPr>
          <w:trHeight w:val="20"/>
        </w:trPr>
        <w:tc>
          <w:tcPr>
            <w:tcW w:w="3420" w:type="dxa"/>
            <w:vAlign w:val="bottom"/>
            <w:hideMark/>
          </w:tcPr>
          <w:p w14:paraId="3AFF5D6F" w14:textId="77777777" w:rsidR="00567AD3" w:rsidRPr="00F27E44" w:rsidRDefault="00567AD3" w:rsidP="00567AD3">
            <w:pPr>
              <w:ind w:right="-1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โอนไปยังผลขาดทุนด้านเครดิตที่คาดว่าจะ</w:t>
            </w:r>
          </w:p>
          <w:p w14:paraId="71B0422A" w14:textId="77777777" w:rsidR="00567AD3" w:rsidRPr="00F27E44" w:rsidRDefault="00567AD3" w:rsidP="00567AD3">
            <w:pPr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เกิดขึ้นตลอดอายุ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F27E44">
              <w:rPr>
                <w:rFonts w:ascii="Angsana New" w:hAnsi="Angsana New"/>
                <w:sz w:val="24"/>
                <w:szCs w:val="24"/>
              </w:rPr>
              <w:t>–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ไม่ด้อยค่าด้านเครดิต</w:t>
            </w:r>
          </w:p>
        </w:tc>
        <w:tc>
          <w:tcPr>
            <w:tcW w:w="1253" w:type="dxa"/>
            <w:vAlign w:val="bottom"/>
          </w:tcPr>
          <w:p w14:paraId="11E7331B" w14:textId="6C715D3B" w:rsidR="00567AD3" w:rsidRPr="00F27E44" w:rsidRDefault="00E02771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(420)</w:t>
            </w:r>
          </w:p>
        </w:tc>
        <w:tc>
          <w:tcPr>
            <w:tcW w:w="270" w:type="dxa"/>
            <w:vAlign w:val="bottom"/>
          </w:tcPr>
          <w:p w14:paraId="6DA0515F" w14:textId="77777777" w:rsidR="00567AD3" w:rsidRPr="00F27E44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3A5E9D0D" w14:textId="2F03A46F" w:rsidR="00567AD3" w:rsidRPr="00F27E44" w:rsidRDefault="00E02771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420</w:t>
            </w:r>
          </w:p>
        </w:tc>
        <w:tc>
          <w:tcPr>
            <w:tcW w:w="270" w:type="dxa"/>
            <w:vAlign w:val="bottom"/>
          </w:tcPr>
          <w:p w14:paraId="5ABBD928" w14:textId="77777777" w:rsidR="00567AD3" w:rsidRPr="00F27E44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29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386C0C6" w14:textId="4685597A" w:rsidR="00567AD3" w:rsidRPr="00B9747D" w:rsidRDefault="00E02771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39E65B1" w14:textId="77777777" w:rsidR="00567AD3" w:rsidRPr="00F27E44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EAFF139" w14:textId="3F35243B" w:rsidR="00567AD3" w:rsidRPr="00B9747D" w:rsidRDefault="00E02771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567AD3" w:rsidRPr="00F27E44" w14:paraId="753FDD1C" w14:textId="77777777" w:rsidTr="00567AD3">
        <w:trPr>
          <w:trHeight w:val="20"/>
        </w:trPr>
        <w:tc>
          <w:tcPr>
            <w:tcW w:w="3420" w:type="dxa"/>
            <w:vAlign w:val="bottom"/>
            <w:hideMark/>
          </w:tcPr>
          <w:p w14:paraId="076960B9" w14:textId="77777777" w:rsidR="00567AD3" w:rsidRPr="00F27E44" w:rsidRDefault="00567AD3" w:rsidP="00567AD3">
            <w:pPr>
              <w:ind w:right="-1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โอนไปยังผลขาดทุนด้านเครดิตที่คาดว่าจะ</w:t>
            </w:r>
          </w:p>
          <w:p w14:paraId="70B03AFF" w14:textId="77777777" w:rsidR="00567AD3" w:rsidRPr="00F27E44" w:rsidRDefault="00567AD3" w:rsidP="00567AD3">
            <w:pPr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เกิดขึ้นตลอดอายุ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– 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ด้อยค่าด้านเครดิต</w:t>
            </w:r>
          </w:p>
        </w:tc>
        <w:tc>
          <w:tcPr>
            <w:tcW w:w="1253" w:type="dxa"/>
            <w:vAlign w:val="bottom"/>
          </w:tcPr>
          <w:p w14:paraId="33D445C5" w14:textId="4B35EF0F" w:rsidR="00567AD3" w:rsidRPr="00F27E44" w:rsidRDefault="00E02771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(1,424)</w:t>
            </w:r>
          </w:p>
        </w:tc>
        <w:tc>
          <w:tcPr>
            <w:tcW w:w="270" w:type="dxa"/>
            <w:vAlign w:val="bottom"/>
          </w:tcPr>
          <w:p w14:paraId="7185573A" w14:textId="77777777" w:rsidR="00567AD3" w:rsidRPr="00F27E44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237042E9" w14:textId="1E59B145" w:rsidR="00567AD3" w:rsidRPr="00F27E44" w:rsidRDefault="00E02771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(328)</w:t>
            </w:r>
          </w:p>
        </w:tc>
        <w:tc>
          <w:tcPr>
            <w:tcW w:w="270" w:type="dxa"/>
            <w:vAlign w:val="bottom"/>
          </w:tcPr>
          <w:p w14:paraId="24C39B6B" w14:textId="77777777" w:rsidR="00567AD3" w:rsidRPr="00F27E44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29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7F2E293D" w14:textId="3B0EBCEE" w:rsidR="00567AD3" w:rsidRPr="00F27E44" w:rsidRDefault="00E02771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1,752</w:t>
            </w:r>
          </w:p>
        </w:tc>
        <w:tc>
          <w:tcPr>
            <w:tcW w:w="270" w:type="dxa"/>
            <w:vAlign w:val="bottom"/>
          </w:tcPr>
          <w:p w14:paraId="28F11368" w14:textId="77777777" w:rsidR="00567AD3" w:rsidRPr="00F27E44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43823534" w14:textId="74BBD2AF" w:rsidR="00567AD3" w:rsidRPr="00B9747D" w:rsidRDefault="00E02771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567AD3" w:rsidRPr="00F27E44" w14:paraId="4A9AC520" w14:textId="77777777" w:rsidTr="00567AD3">
        <w:trPr>
          <w:trHeight w:val="20"/>
        </w:trPr>
        <w:tc>
          <w:tcPr>
            <w:tcW w:w="3420" w:type="dxa"/>
            <w:vAlign w:val="bottom"/>
            <w:hideMark/>
          </w:tcPr>
          <w:p w14:paraId="2E12777B" w14:textId="77777777" w:rsidR="00567AD3" w:rsidRPr="00F27E44" w:rsidRDefault="00567AD3" w:rsidP="00567AD3">
            <w:pPr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สินทรัพย์ทางการเงินที่ชำระคืน</w:t>
            </w:r>
            <w:r w:rsidRPr="00F27E44">
              <w:rPr>
                <w:rFonts w:ascii="Angsana New" w:hAnsi="Angsana New"/>
                <w:sz w:val="24"/>
                <w:szCs w:val="24"/>
              </w:rPr>
              <w:t>/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vAlign w:val="bottom"/>
          </w:tcPr>
          <w:p w14:paraId="157E6A5A" w14:textId="2F1D158A" w:rsidR="00567AD3" w:rsidRPr="00F27E44" w:rsidRDefault="00E02771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(21,934)</w:t>
            </w:r>
          </w:p>
        </w:tc>
        <w:tc>
          <w:tcPr>
            <w:tcW w:w="270" w:type="dxa"/>
            <w:vAlign w:val="bottom"/>
          </w:tcPr>
          <w:p w14:paraId="2DC2A8CE" w14:textId="77777777" w:rsidR="00567AD3" w:rsidRPr="00F27E44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FD2C3D3" w14:textId="15C47322" w:rsidR="00567AD3" w:rsidRPr="00F27E44" w:rsidRDefault="00E02771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(8,09</w:t>
            </w:r>
            <w:r w:rsidR="0040122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73AF3916" w14:textId="77777777" w:rsidR="00567AD3" w:rsidRPr="00F27E44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29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42DED1E" w14:textId="2550EE21" w:rsidR="00567AD3" w:rsidRPr="00F27E44" w:rsidRDefault="00E02771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3E53BF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="003E53BF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304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10EE4F93" w14:textId="77777777" w:rsidR="00567AD3" w:rsidRPr="00F27E44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16F6C4F" w14:textId="6493AF99" w:rsidR="00567AD3" w:rsidRPr="00F27E44" w:rsidRDefault="00401227" w:rsidP="00401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</w:t>
            </w:r>
            <w:r w:rsidR="003E53BF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42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,</w:t>
            </w:r>
            <w:r w:rsidR="003E53BF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337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)</w:t>
            </w:r>
          </w:p>
        </w:tc>
      </w:tr>
      <w:tr w:rsidR="00567AD3" w:rsidRPr="00F27E44" w14:paraId="3CA6795D" w14:textId="77777777" w:rsidTr="00567AD3">
        <w:trPr>
          <w:trHeight w:val="20"/>
        </w:trPr>
        <w:tc>
          <w:tcPr>
            <w:tcW w:w="3420" w:type="dxa"/>
            <w:vAlign w:val="bottom"/>
            <w:hideMark/>
          </w:tcPr>
          <w:p w14:paraId="2E893FD5" w14:textId="77777777" w:rsidR="00567AD3" w:rsidRPr="00F27E44" w:rsidRDefault="00567AD3" w:rsidP="00567AD3">
            <w:pPr>
              <w:ind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สินทรัพย์ทางการเงินใหม่ที่ได้มา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294BC" w14:textId="685328DB" w:rsidR="00567AD3" w:rsidRPr="00F27E44" w:rsidRDefault="00E02771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12,550</w:t>
            </w:r>
          </w:p>
        </w:tc>
        <w:tc>
          <w:tcPr>
            <w:tcW w:w="270" w:type="dxa"/>
          </w:tcPr>
          <w:p w14:paraId="7AF0DFA3" w14:textId="77777777" w:rsidR="00567AD3" w:rsidRPr="00F27E44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06D46" w14:textId="49AEE08B" w:rsidR="00567AD3" w:rsidRPr="00F27E44" w:rsidRDefault="00E02771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18,755</w:t>
            </w:r>
          </w:p>
        </w:tc>
        <w:tc>
          <w:tcPr>
            <w:tcW w:w="270" w:type="dxa"/>
          </w:tcPr>
          <w:p w14:paraId="422CD00D" w14:textId="77777777" w:rsidR="00567AD3" w:rsidRPr="00F27E44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65059" w14:textId="370F8E0E" w:rsidR="00567AD3" w:rsidRPr="00F27E44" w:rsidRDefault="00E02771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19,2</w:t>
            </w:r>
            <w:r w:rsidR="00401227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</w:t>
            </w:r>
          </w:p>
        </w:tc>
        <w:tc>
          <w:tcPr>
            <w:tcW w:w="270" w:type="dxa"/>
          </w:tcPr>
          <w:p w14:paraId="5AB54710" w14:textId="77777777" w:rsidR="00567AD3" w:rsidRPr="00F27E44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 w:right="-12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41DC1" w14:textId="62E10AE1" w:rsidR="00567AD3" w:rsidRPr="00F27E44" w:rsidRDefault="00401227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50,515</w:t>
            </w:r>
          </w:p>
        </w:tc>
      </w:tr>
      <w:tr w:rsidR="00567AD3" w:rsidRPr="00F27E44" w14:paraId="5D4F0CE6" w14:textId="77777777" w:rsidTr="00567AD3">
        <w:trPr>
          <w:trHeight w:val="20"/>
        </w:trPr>
        <w:tc>
          <w:tcPr>
            <w:tcW w:w="3420" w:type="dxa"/>
            <w:vAlign w:val="bottom"/>
            <w:hideMark/>
          </w:tcPr>
          <w:p w14:paraId="598AAF30" w14:textId="6D93C161" w:rsidR="00567AD3" w:rsidRPr="00F27E44" w:rsidRDefault="00567AD3" w:rsidP="00567AD3">
            <w:pPr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F27E4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27E44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31 </w:t>
            </w:r>
            <w:r w:rsidRPr="00F27E4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6FAC70" w14:textId="69A4C3D0" w:rsidR="00567AD3" w:rsidRPr="00B9747D" w:rsidRDefault="00E02771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10,811</w:t>
            </w:r>
          </w:p>
        </w:tc>
        <w:tc>
          <w:tcPr>
            <w:tcW w:w="270" w:type="dxa"/>
          </w:tcPr>
          <w:p w14:paraId="2F372306" w14:textId="77777777" w:rsidR="00567AD3" w:rsidRPr="00B9747D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4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76AF4" w14:textId="77F1F8BD" w:rsidR="00567AD3" w:rsidRPr="00B9747D" w:rsidRDefault="00E02771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20,12</w:t>
            </w:r>
            <w:r w:rsidR="00E35A6F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</w:t>
            </w:r>
          </w:p>
        </w:tc>
        <w:tc>
          <w:tcPr>
            <w:tcW w:w="270" w:type="dxa"/>
          </w:tcPr>
          <w:p w14:paraId="5BDF014F" w14:textId="77777777" w:rsidR="00567AD3" w:rsidRPr="00B9747D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42187B" w14:textId="5DCFF7DB" w:rsidR="00567AD3" w:rsidRPr="00B9747D" w:rsidRDefault="003E53B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39,419</w:t>
            </w:r>
          </w:p>
        </w:tc>
        <w:tc>
          <w:tcPr>
            <w:tcW w:w="270" w:type="dxa"/>
            <w:vAlign w:val="bottom"/>
          </w:tcPr>
          <w:p w14:paraId="23B1E5ED" w14:textId="77777777" w:rsidR="00567AD3" w:rsidRPr="00B9747D" w:rsidRDefault="00567AD3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CE7442" w14:textId="41B00FFD" w:rsidR="00567AD3" w:rsidRPr="00B9747D" w:rsidRDefault="003E53B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70,358</w:t>
            </w:r>
          </w:p>
        </w:tc>
      </w:tr>
      <w:tr w:rsidR="00567AD3" w:rsidRPr="00F27E44" w14:paraId="68DBC0AE" w14:textId="77777777" w:rsidTr="003D41AF">
        <w:trPr>
          <w:trHeight w:val="20"/>
        </w:trPr>
        <w:tc>
          <w:tcPr>
            <w:tcW w:w="3420" w:type="dxa"/>
            <w:vAlign w:val="bottom"/>
          </w:tcPr>
          <w:p w14:paraId="3CAEB663" w14:textId="77777777" w:rsidR="00567AD3" w:rsidRPr="00F27E44" w:rsidRDefault="00567AD3" w:rsidP="00567AD3">
            <w:pPr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253" w:type="dxa"/>
            <w:tcBorders>
              <w:top w:val="double" w:sz="4" w:space="0" w:color="auto"/>
              <w:left w:val="nil"/>
              <w:right w:val="nil"/>
            </w:tcBorders>
          </w:tcPr>
          <w:p w14:paraId="1597BDD9" w14:textId="77777777" w:rsidR="00567AD3" w:rsidRPr="00F27E44" w:rsidRDefault="00567AD3" w:rsidP="00567AD3">
            <w:pPr>
              <w:tabs>
                <w:tab w:val="decimal" w:pos="610"/>
              </w:tabs>
              <w:ind w:left="-129" w:right="-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95AE50D" w14:textId="77777777" w:rsidR="00567AD3" w:rsidRPr="00F27E44" w:rsidRDefault="00567AD3" w:rsidP="00567AD3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2F121EE8" w14:textId="77777777" w:rsidR="00567AD3" w:rsidRPr="00F27E44" w:rsidRDefault="00567AD3" w:rsidP="00567AD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538756F" w14:textId="77777777" w:rsidR="00567AD3" w:rsidRPr="00F27E44" w:rsidRDefault="00567AD3" w:rsidP="00567AD3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1FE0448" w14:textId="77777777" w:rsidR="00567AD3" w:rsidRPr="00F27E44" w:rsidRDefault="00567AD3" w:rsidP="00567AD3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48F719A5" w14:textId="77777777" w:rsidR="00567AD3" w:rsidRPr="00F27E44" w:rsidRDefault="00567AD3" w:rsidP="00567AD3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9FA077" w14:textId="77777777" w:rsidR="00567AD3" w:rsidRPr="00F27E44" w:rsidRDefault="00567AD3" w:rsidP="00567AD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D41AF" w:rsidRPr="00F27E44" w14:paraId="735A0547" w14:textId="77777777" w:rsidTr="003D41AF">
        <w:trPr>
          <w:trHeight w:val="20"/>
        </w:trPr>
        <w:tc>
          <w:tcPr>
            <w:tcW w:w="3420" w:type="dxa"/>
            <w:vAlign w:val="bottom"/>
          </w:tcPr>
          <w:p w14:paraId="11ED1433" w14:textId="1E6F54E1" w:rsidR="003D41AF" w:rsidRPr="003D41AF" w:rsidRDefault="003D41AF" w:rsidP="003D41AF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="Angsana New" w:hAnsi="Angsana New"/>
                <w:sz w:val="24"/>
                <w:szCs w:val="24"/>
              </w:rPr>
            </w:pPr>
            <w:r w:rsidRPr="003D41A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4F2C9256" w14:textId="77777777" w:rsidR="003D41AF" w:rsidRPr="00F27E44" w:rsidRDefault="003D41AF" w:rsidP="00567AD3">
            <w:pPr>
              <w:tabs>
                <w:tab w:val="decimal" w:pos="610"/>
              </w:tabs>
              <w:ind w:left="-129" w:right="-2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7BF6D4B7" w14:textId="77777777" w:rsidR="003D41AF" w:rsidRPr="00F27E44" w:rsidRDefault="003D41AF" w:rsidP="00567AD3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4B6AC3" w14:textId="77777777" w:rsidR="003D41AF" w:rsidRPr="00F27E44" w:rsidRDefault="003D41AF" w:rsidP="00567AD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34BA577" w14:textId="77777777" w:rsidR="003D41AF" w:rsidRPr="00F27E44" w:rsidRDefault="003D41AF" w:rsidP="00567AD3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178BE9" w14:textId="77777777" w:rsidR="003D41AF" w:rsidRPr="00F27E44" w:rsidRDefault="003D41AF" w:rsidP="00567AD3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3A5F6700" w14:textId="77777777" w:rsidR="003D41AF" w:rsidRPr="00F27E44" w:rsidRDefault="003D41AF" w:rsidP="00567AD3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8FF407D" w14:textId="77777777" w:rsidR="003D41AF" w:rsidRPr="00F27E44" w:rsidRDefault="003D41AF" w:rsidP="00567AD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D41AF" w:rsidRPr="00F27E44" w14:paraId="532C65DC" w14:textId="77777777" w:rsidTr="003D41AF">
        <w:trPr>
          <w:trHeight w:val="20"/>
        </w:trPr>
        <w:tc>
          <w:tcPr>
            <w:tcW w:w="3420" w:type="dxa"/>
            <w:vAlign w:val="bottom"/>
          </w:tcPr>
          <w:p w14:paraId="45C9DE54" w14:textId="03A18B33" w:rsidR="003D41AF" w:rsidRPr="003D41AF" w:rsidRDefault="003D41AF" w:rsidP="003D41AF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1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6C63189A" w14:textId="249879E2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16,852</w:t>
            </w:r>
          </w:p>
        </w:tc>
        <w:tc>
          <w:tcPr>
            <w:tcW w:w="270" w:type="dxa"/>
          </w:tcPr>
          <w:p w14:paraId="30B3AEDA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47B20A" w14:textId="31870B65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17,307</w:t>
            </w:r>
          </w:p>
        </w:tc>
        <w:tc>
          <w:tcPr>
            <w:tcW w:w="270" w:type="dxa"/>
          </w:tcPr>
          <w:p w14:paraId="71862975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F16936" w14:textId="4CCFAFDC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17,394</w:t>
            </w:r>
          </w:p>
        </w:tc>
        <w:tc>
          <w:tcPr>
            <w:tcW w:w="270" w:type="dxa"/>
            <w:vAlign w:val="bottom"/>
          </w:tcPr>
          <w:p w14:paraId="425E1243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DEF5F6B" w14:textId="3B41EE51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51,553</w:t>
            </w:r>
          </w:p>
        </w:tc>
      </w:tr>
      <w:tr w:rsidR="003D41AF" w:rsidRPr="00F27E44" w14:paraId="1360D424" w14:textId="77777777" w:rsidTr="003D41AF">
        <w:trPr>
          <w:trHeight w:val="20"/>
        </w:trPr>
        <w:tc>
          <w:tcPr>
            <w:tcW w:w="3420" w:type="dxa"/>
            <w:vAlign w:val="bottom"/>
          </w:tcPr>
          <w:p w14:paraId="291F9F62" w14:textId="6732351D" w:rsidR="003D41AF" w:rsidRPr="003D41AF" w:rsidRDefault="003D41AF" w:rsidP="003D41AF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3D324DF1" w14:textId="00868A82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8,200</w:t>
            </w:r>
          </w:p>
        </w:tc>
        <w:tc>
          <w:tcPr>
            <w:tcW w:w="270" w:type="dxa"/>
          </w:tcPr>
          <w:p w14:paraId="4DE4DA23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F914468" w14:textId="5816B88E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(9,094)</w:t>
            </w:r>
          </w:p>
        </w:tc>
        <w:tc>
          <w:tcPr>
            <w:tcW w:w="270" w:type="dxa"/>
          </w:tcPr>
          <w:p w14:paraId="62FA45DC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6570155" w14:textId="202DBEE1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3,709</w:t>
            </w:r>
          </w:p>
        </w:tc>
        <w:tc>
          <w:tcPr>
            <w:tcW w:w="270" w:type="dxa"/>
            <w:vAlign w:val="bottom"/>
          </w:tcPr>
          <w:p w14:paraId="42DAEFBF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42C525E" w14:textId="3CBF0B6F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2,815</w:t>
            </w:r>
          </w:p>
        </w:tc>
      </w:tr>
      <w:tr w:rsidR="003D41AF" w:rsidRPr="00F27E44" w14:paraId="7E178861" w14:textId="77777777" w:rsidTr="003D41AF">
        <w:trPr>
          <w:trHeight w:val="20"/>
        </w:trPr>
        <w:tc>
          <w:tcPr>
            <w:tcW w:w="3420" w:type="dxa"/>
            <w:vAlign w:val="bottom"/>
          </w:tcPr>
          <w:p w14:paraId="0C2C8FED" w14:textId="77777777" w:rsidR="003D41AF" w:rsidRPr="00F27E44" w:rsidRDefault="003D41AF" w:rsidP="003D41AF">
            <w:pPr>
              <w:ind w:right="-1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โอนไปยังผลขาดทุนด้านเครดิตที่คาดว่าจะ</w:t>
            </w:r>
          </w:p>
          <w:p w14:paraId="7667EDA2" w14:textId="249A2A47" w:rsidR="003D41AF" w:rsidRPr="003D41AF" w:rsidRDefault="003D41AF" w:rsidP="003D41AF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เกิดขึ้นตลอดอายุ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F27E44">
              <w:rPr>
                <w:rFonts w:ascii="Angsana New" w:hAnsi="Angsana New"/>
                <w:sz w:val="24"/>
                <w:szCs w:val="24"/>
              </w:rPr>
              <w:t>–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ไม่ด้อยค่าด้านเครดิต</w:t>
            </w: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551CDF72" w14:textId="77777777" w:rsid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0C1449E1" w14:textId="38EC1CE2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(722)</w:t>
            </w:r>
          </w:p>
        </w:tc>
        <w:tc>
          <w:tcPr>
            <w:tcW w:w="270" w:type="dxa"/>
          </w:tcPr>
          <w:p w14:paraId="0162F11E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5FA48C" w14:textId="77777777" w:rsidR="003D41AF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4BC8BE1A" w14:textId="1F43C801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722</w:t>
            </w:r>
          </w:p>
        </w:tc>
        <w:tc>
          <w:tcPr>
            <w:tcW w:w="270" w:type="dxa"/>
          </w:tcPr>
          <w:p w14:paraId="6F31B9BE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0D8EB54" w14:textId="77777777" w:rsid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61AFB292" w14:textId="27C021AE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C627151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7A207F1" w14:textId="08267685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3D41AF" w:rsidRPr="00F27E44" w14:paraId="62CC19CD" w14:textId="77777777" w:rsidTr="003D41AF">
        <w:trPr>
          <w:trHeight w:val="20"/>
        </w:trPr>
        <w:tc>
          <w:tcPr>
            <w:tcW w:w="3420" w:type="dxa"/>
            <w:vAlign w:val="bottom"/>
          </w:tcPr>
          <w:p w14:paraId="49549B97" w14:textId="77777777" w:rsidR="003D41AF" w:rsidRPr="00F27E44" w:rsidRDefault="003D41AF" w:rsidP="003D41AF">
            <w:pPr>
              <w:ind w:right="-1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โอนไปยังผลขาดทุนด้านเครดิตที่คาดว่าจะ</w:t>
            </w:r>
          </w:p>
          <w:p w14:paraId="49FD6F01" w14:textId="4DE1D9BB" w:rsidR="003D41AF" w:rsidRPr="003D41AF" w:rsidRDefault="003D41AF" w:rsidP="003D41AF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เกิดขึ้นตลอดอายุ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– 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ด้อยค่าด้านเครดิต</w:t>
            </w: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6B1AA0A8" w14:textId="77777777" w:rsid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1A9864D0" w14:textId="4FB4EDFB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(1,331)</w:t>
            </w:r>
          </w:p>
        </w:tc>
        <w:tc>
          <w:tcPr>
            <w:tcW w:w="270" w:type="dxa"/>
          </w:tcPr>
          <w:p w14:paraId="6360452B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D8DE350" w14:textId="77777777" w:rsid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7F4A7901" w14:textId="77922B23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(246)</w:t>
            </w:r>
          </w:p>
        </w:tc>
        <w:tc>
          <w:tcPr>
            <w:tcW w:w="270" w:type="dxa"/>
          </w:tcPr>
          <w:p w14:paraId="67111B44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33F163" w14:textId="77777777" w:rsid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  <w:p w14:paraId="164FDBF1" w14:textId="075648CF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1,577</w:t>
            </w:r>
          </w:p>
        </w:tc>
        <w:tc>
          <w:tcPr>
            <w:tcW w:w="270" w:type="dxa"/>
            <w:vAlign w:val="bottom"/>
          </w:tcPr>
          <w:p w14:paraId="10B57708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CA43684" w14:textId="469D93F3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3D41AF" w:rsidRPr="00F27E44" w14:paraId="696D7F14" w14:textId="77777777" w:rsidTr="003D41AF">
        <w:trPr>
          <w:trHeight w:val="20"/>
        </w:trPr>
        <w:tc>
          <w:tcPr>
            <w:tcW w:w="3420" w:type="dxa"/>
            <w:vAlign w:val="bottom"/>
          </w:tcPr>
          <w:p w14:paraId="511AC1D5" w14:textId="6C6AA7A8" w:rsidR="003D41AF" w:rsidRPr="003D41AF" w:rsidRDefault="003D41AF" w:rsidP="003D41AF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สินทรัพย์ทางการเงินที่ชำระคืน</w:t>
            </w:r>
            <w:r w:rsidRPr="00F27E44">
              <w:rPr>
                <w:rFonts w:ascii="Angsana New" w:hAnsi="Angsana New"/>
                <w:sz w:val="24"/>
                <w:szCs w:val="24"/>
              </w:rPr>
              <w:t>/</w:t>
            </w: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0A8AEECF" w14:textId="4EAD34E9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(24,911)</w:t>
            </w:r>
          </w:p>
        </w:tc>
        <w:tc>
          <w:tcPr>
            <w:tcW w:w="270" w:type="dxa"/>
          </w:tcPr>
          <w:p w14:paraId="0EF83A4B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E10079" w14:textId="6D81A94D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(7,369)</w:t>
            </w:r>
          </w:p>
        </w:tc>
        <w:tc>
          <w:tcPr>
            <w:tcW w:w="270" w:type="dxa"/>
          </w:tcPr>
          <w:p w14:paraId="49DC08C2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48DC69" w14:textId="303A2F36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(16,112)</w:t>
            </w:r>
          </w:p>
        </w:tc>
        <w:tc>
          <w:tcPr>
            <w:tcW w:w="270" w:type="dxa"/>
            <w:vAlign w:val="bottom"/>
          </w:tcPr>
          <w:p w14:paraId="1B3C6B22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7E6B9A9" w14:textId="5A8E5B01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(48,392)</w:t>
            </w:r>
          </w:p>
        </w:tc>
      </w:tr>
      <w:tr w:rsidR="003D41AF" w:rsidRPr="00F27E44" w14:paraId="474CE99D" w14:textId="77777777" w:rsidTr="00B9747D">
        <w:trPr>
          <w:trHeight w:val="20"/>
        </w:trPr>
        <w:tc>
          <w:tcPr>
            <w:tcW w:w="3420" w:type="dxa"/>
            <w:vAlign w:val="bottom"/>
          </w:tcPr>
          <w:p w14:paraId="05EFE9C4" w14:textId="52AED83C" w:rsidR="003D41AF" w:rsidRPr="003D41AF" w:rsidRDefault="003D41AF" w:rsidP="003D41AF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F27E44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สินทรัพย์ทางการเงินใหม่ที่ได้มา</w:t>
            </w:r>
            <w:r w:rsidRPr="00F27E44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</w:tcPr>
          <w:p w14:paraId="5FE7ACD0" w14:textId="290E93DB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15,418</w:t>
            </w:r>
          </w:p>
        </w:tc>
        <w:tc>
          <w:tcPr>
            <w:tcW w:w="270" w:type="dxa"/>
          </w:tcPr>
          <w:p w14:paraId="55DD92A2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04F4059" w14:textId="1178B22B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17,214</w:t>
            </w:r>
          </w:p>
        </w:tc>
        <w:tc>
          <w:tcPr>
            <w:tcW w:w="270" w:type="dxa"/>
          </w:tcPr>
          <w:p w14:paraId="6B645498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30E4941" w14:textId="0EBA345D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19,420</w:t>
            </w:r>
          </w:p>
        </w:tc>
        <w:tc>
          <w:tcPr>
            <w:tcW w:w="270" w:type="dxa"/>
            <w:vAlign w:val="bottom"/>
          </w:tcPr>
          <w:p w14:paraId="561CE3CE" w14:textId="77777777" w:rsidR="003D41AF" w:rsidRPr="00B9747D" w:rsidRDefault="003D41AF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5C4196" w14:textId="0C3DC646" w:rsidR="003D41AF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52,052</w:t>
            </w:r>
          </w:p>
        </w:tc>
      </w:tr>
      <w:tr w:rsidR="00B9747D" w:rsidRPr="00B9747D" w14:paraId="2E536178" w14:textId="77777777" w:rsidTr="00B9747D">
        <w:trPr>
          <w:trHeight w:val="20"/>
        </w:trPr>
        <w:tc>
          <w:tcPr>
            <w:tcW w:w="3420" w:type="dxa"/>
            <w:vAlign w:val="bottom"/>
          </w:tcPr>
          <w:p w14:paraId="05DE06F9" w14:textId="2540E089" w:rsidR="00B9747D" w:rsidRPr="003D41AF" w:rsidRDefault="00B9747D" w:rsidP="00B9747D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F27E4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27E44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31 </w:t>
            </w:r>
            <w:r w:rsidRPr="00F27E4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BE26C5" w14:textId="0A75D8E4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13</w:t>
            </w:r>
            <w:r w:rsidRPr="00B9747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ar-SA"/>
              </w:rPr>
              <w:t>,</w:t>
            </w:r>
            <w:r w:rsidRPr="00B974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506</w:t>
            </w:r>
          </w:p>
        </w:tc>
        <w:tc>
          <w:tcPr>
            <w:tcW w:w="270" w:type="dxa"/>
          </w:tcPr>
          <w:p w14:paraId="66E222C3" w14:textId="77777777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5C92D2" w14:textId="660E570D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18</w:t>
            </w:r>
            <w:r w:rsidRPr="00B9747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ar-SA"/>
              </w:rPr>
              <w:t>,</w:t>
            </w:r>
            <w:r w:rsidRPr="00B974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534</w:t>
            </w:r>
          </w:p>
        </w:tc>
        <w:tc>
          <w:tcPr>
            <w:tcW w:w="270" w:type="dxa"/>
          </w:tcPr>
          <w:p w14:paraId="56793F0E" w14:textId="77777777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74E1D8" w14:textId="4F2E7EB7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47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ar-SA"/>
              </w:rPr>
              <w:t>2</w:t>
            </w:r>
            <w:r w:rsidRPr="00B974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</w:t>
            </w:r>
            <w:r w:rsidRPr="00B9747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ar-SA"/>
              </w:rPr>
              <w:t>,</w:t>
            </w:r>
            <w:r w:rsidRPr="00B974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988</w:t>
            </w:r>
          </w:p>
        </w:tc>
        <w:tc>
          <w:tcPr>
            <w:tcW w:w="270" w:type="dxa"/>
            <w:vAlign w:val="bottom"/>
          </w:tcPr>
          <w:p w14:paraId="1308C236" w14:textId="77777777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F4192" w14:textId="45C00906" w:rsidR="00B9747D" w:rsidRPr="00B9747D" w:rsidRDefault="00B9747D" w:rsidP="00B97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974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58</w:t>
            </w:r>
            <w:r w:rsidRPr="00B9747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ar-SA"/>
              </w:rPr>
              <w:t>,</w:t>
            </w:r>
            <w:r w:rsidRPr="00B9747D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028</w:t>
            </w:r>
          </w:p>
        </w:tc>
      </w:tr>
    </w:tbl>
    <w:p w14:paraId="4918435B" w14:textId="1C455E8B" w:rsidR="006D00B7" w:rsidRDefault="006D00B7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48B70A" w14:textId="7CA2CB7A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650727" w14:textId="1AD01227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51160" w14:textId="498853FC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0AC8A9" w14:textId="4EC0B444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D0695F" w14:textId="43674517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D26C8D" w14:textId="029B5E54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7E6ECC" w14:textId="166D3705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E47A0E" w14:textId="362B509D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C075AC" w14:textId="106F0AC6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4C0541" w14:textId="599FFF33" w:rsidR="0018632A" w:rsidRDefault="001877B5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 w:hint="cs"/>
          <w:sz w:val="30"/>
          <w:szCs w:val="30"/>
          <w:cs/>
        </w:rPr>
        <w:t>(</w:t>
      </w:r>
      <w:r w:rsidR="009E0FB8" w:rsidRPr="007447F5">
        <w:rPr>
          <w:rFonts w:asciiTheme="majorBidi" w:hAnsiTheme="majorBidi" w:cstheme="majorBidi" w:hint="cs"/>
          <w:sz w:val="30"/>
          <w:szCs w:val="30"/>
          <w:cs/>
        </w:rPr>
        <w:t>ข</w:t>
      </w:r>
      <w:r w:rsidR="00891808" w:rsidRPr="007447F5">
        <w:rPr>
          <w:rFonts w:asciiTheme="majorBidi" w:hAnsiTheme="majorBidi" w:cstheme="majorBidi"/>
          <w:sz w:val="30"/>
          <w:szCs w:val="30"/>
        </w:rPr>
        <w:t>.</w:t>
      </w:r>
      <w:r w:rsidRPr="007447F5">
        <w:rPr>
          <w:rFonts w:asciiTheme="majorBidi" w:hAnsiTheme="majorBidi" w:cstheme="majorBidi"/>
          <w:sz w:val="30"/>
          <w:szCs w:val="30"/>
        </w:rPr>
        <w:t>1.3)</w:t>
      </w:r>
      <w:r w:rsidR="0018632A">
        <w:rPr>
          <w:rFonts w:asciiTheme="majorBidi" w:hAnsiTheme="majorBidi" w:cstheme="majorBidi" w:hint="cs"/>
          <w:sz w:val="30"/>
          <w:szCs w:val="30"/>
          <w:cs/>
        </w:rPr>
        <w:t xml:space="preserve"> ลูกหนี้เงินให้สินเชื่อ</w:t>
      </w:r>
      <w:r w:rsidRPr="007447F5">
        <w:rPr>
          <w:rFonts w:asciiTheme="majorBidi" w:hAnsiTheme="majorBidi" w:cstheme="majorBidi"/>
          <w:sz w:val="30"/>
          <w:szCs w:val="30"/>
        </w:rPr>
        <w:t xml:space="preserve"> </w:t>
      </w:r>
    </w:p>
    <w:p w14:paraId="20291DC0" w14:textId="6C1F93E2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18632A" w:rsidRPr="004F5DF8" w14:paraId="3EEE9D86" w14:textId="77777777" w:rsidTr="00E02771">
        <w:tc>
          <w:tcPr>
            <w:tcW w:w="4860" w:type="dxa"/>
          </w:tcPr>
          <w:p w14:paraId="71498C35" w14:textId="77777777" w:rsidR="0018632A" w:rsidRPr="004F5DF8" w:rsidRDefault="0018632A" w:rsidP="00E027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2D94C24C" w14:textId="2BDCE8A6" w:rsidR="0018632A" w:rsidRPr="004F5DF8" w:rsidRDefault="0018632A" w:rsidP="00E0277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8632A" w:rsidRPr="004F5DF8" w14:paraId="32CD42B1" w14:textId="77777777" w:rsidTr="00E02771">
        <w:tc>
          <w:tcPr>
            <w:tcW w:w="4860" w:type="dxa"/>
          </w:tcPr>
          <w:p w14:paraId="631DF532" w14:textId="77777777" w:rsidR="0018632A" w:rsidRPr="004F5DF8" w:rsidRDefault="0018632A" w:rsidP="00E027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0F545F00" w14:textId="77777777" w:rsidR="0018632A" w:rsidRPr="004F5DF8" w:rsidRDefault="0018632A" w:rsidP="00E02771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4</w:t>
            </w:r>
          </w:p>
        </w:tc>
      </w:tr>
      <w:tr w:rsidR="0018632A" w:rsidRPr="004F5DF8" w14:paraId="6DDCB614" w14:textId="77777777" w:rsidTr="00E02771">
        <w:tc>
          <w:tcPr>
            <w:tcW w:w="4860" w:type="dxa"/>
          </w:tcPr>
          <w:p w14:paraId="078442EA" w14:textId="77777777" w:rsidR="0018632A" w:rsidRPr="004F5DF8" w:rsidRDefault="0018632A" w:rsidP="00E027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807D0D6" w14:textId="77777777" w:rsidR="0018632A" w:rsidRPr="004F5DF8" w:rsidRDefault="0018632A" w:rsidP="00E0277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5EE3AD08" w14:textId="77777777" w:rsidR="0018632A" w:rsidRPr="004F5DF8" w:rsidRDefault="0018632A" w:rsidP="00E0277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  <w:cs/>
                <w:lang w:bidi="th-TH"/>
              </w:rPr>
              <w:t>(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</w:rPr>
              <w:t>1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5F71FF85" w14:textId="77777777" w:rsidR="0018632A" w:rsidRPr="004F5DF8" w:rsidRDefault="0018632A" w:rsidP="00E0277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33647592" w14:textId="77777777" w:rsidR="0018632A" w:rsidRPr="004F5DF8" w:rsidRDefault="0018632A" w:rsidP="00E0277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FFF3D3A" w14:textId="77777777" w:rsidR="0018632A" w:rsidRPr="004F5DF8" w:rsidRDefault="0018632A" w:rsidP="00E0277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8632A" w:rsidRPr="004F5DF8" w14:paraId="4F0D8447" w14:textId="77777777" w:rsidTr="00E02771">
        <w:tc>
          <w:tcPr>
            <w:tcW w:w="4860" w:type="dxa"/>
          </w:tcPr>
          <w:p w14:paraId="47421F91" w14:textId="77777777" w:rsidR="0018632A" w:rsidRPr="004F5DF8" w:rsidRDefault="0018632A" w:rsidP="00E02771">
            <w:pPr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EC1D2B8" w14:textId="77777777" w:rsidR="0018632A" w:rsidRPr="004F5DF8" w:rsidRDefault="0018632A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CBDBCE6" w14:textId="77777777" w:rsidR="0018632A" w:rsidRPr="004F5DF8" w:rsidRDefault="0018632A" w:rsidP="00E0277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1604BE84" w14:textId="77777777" w:rsidR="0018632A" w:rsidRPr="004F5DF8" w:rsidRDefault="0018632A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632A" w:rsidRPr="004F5DF8" w14:paraId="1DE13E07" w14:textId="77777777" w:rsidTr="00E02771">
        <w:tc>
          <w:tcPr>
            <w:tcW w:w="4860" w:type="dxa"/>
          </w:tcPr>
          <w:p w14:paraId="549865B8" w14:textId="77777777" w:rsidR="0018632A" w:rsidRPr="004F5DF8" w:rsidRDefault="0018632A" w:rsidP="00E02771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75831A15" w14:textId="6D085B2F" w:rsidR="0018632A" w:rsidRPr="006901D6" w:rsidRDefault="00CC6B8A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82,29</w:t>
            </w:r>
            <w:r w:rsidR="00DF2BD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418C9A74" w14:textId="56E01CBF" w:rsidR="0018632A" w:rsidRPr="006901D6" w:rsidRDefault="00DF2BDA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6,110</w:t>
            </w:r>
          </w:p>
        </w:tc>
        <w:tc>
          <w:tcPr>
            <w:tcW w:w="1530" w:type="dxa"/>
          </w:tcPr>
          <w:p w14:paraId="4A0E33AD" w14:textId="5AC965C4" w:rsidR="0018632A" w:rsidRPr="00525CC4" w:rsidRDefault="00B56B95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88,404</w:t>
            </w:r>
          </w:p>
        </w:tc>
      </w:tr>
      <w:tr w:rsidR="0018632A" w:rsidRPr="004F5DF8" w14:paraId="5E218CFF" w14:textId="77777777" w:rsidTr="00E02771">
        <w:trPr>
          <w:trHeight w:val="274"/>
        </w:trPr>
        <w:tc>
          <w:tcPr>
            <w:tcW w:w="4860" w:type="dxa"/>
          </w:tcPr>
          <w:p w14:paraId="651565A3" w14:textId="3FC6EFC3" w:rsidR="0018632A" w:rsidRPr="004F5DF8" w:rsidRDefault="00CC6B8A" w:rsidP="00E02771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="0018632A"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00E908EB" w14:textId="40852B4C" w:rsidR="0018632A" w:rsidRPr="00275E8E" w:rsidRDefault="00275E8E" w:rsidP="00275E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DF2BDA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0707C5AA" w14:textId="2E6E21C2" w:rsidR="0018632A" w:rsidRPr="00525CC4" w:rsidRDefault="00DF2BDA" w:rsidP="00E027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(854)</w:t>
            </w:r>
          </w:p>
        </w:tc>
        <w:tc>
          <w:tcPr>
            <w:tcW w:w="1530" w:type="dxa"/>
          </w:tcPr>
          <w:p w14:paraId="5036B744" w14:textId="2E1FD309" w:rsidR="0018632A" w:rsidRPr="006901D6" w:rsidRDefault="00B56B95" w:rsidP="00E027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(4,269)</w:t>
            </w:r>
          </w:p>
        </w:tc>
      </w:tr>
      <w:tr w:rsidR="0018632A" w:rsidRPr="004F5DF8" w14:paraId="57001790" w14:textId="77777777" w:rsidTr="00E02771">
        <w:tc>
          <w:tcPr>
            <w:tcW w:w="4860" w:type="dxa"/>
          </w:tcPr>
          <w:p w14:paraId="482AFA56" w14:textId="390E03E6" w:rsidR="0018632A" w:rsidRPr="004F5DF8" w:rsidRDefault="0018632A" w:rsidP="00E02771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3D29E11" w14:textId="42245065" w:rsidR="0018632A" w:rsidRPr="006901D6" w:rsidRDefault="00275E8E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7</w:t>
            </w:r>
            <w:r w:rsidR="00DF2BDA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,</w:t>
            </w:r>
            <w:r w:rsidR="00DF2BDA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879</w:t>
            </w:r>
          </w:p>
        </w:tc>
        <w:tc>
          <w:tcPr>
            <w:tcW w:w="1530" w:type="dxa"/>
          </w:tcPr>
          <w:p w14:paraId="3206D070" w14:textId="5B65AAF6" w:rsidR="0018632A" w:rsidRPr="00237730" w:rsidRDefault="00DF2BDA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5,256</w:t>
            </w:r>
          </w:p>
        </w:tc>
        <w:tc>
          <w:tcPr>
            <w:tcW w:w="1530" w:type="dxa"/>
          </w:tcPr>
          <w:p w14:paraId="4A771F7F" w14:textId="6CC873E1" w:rsidR="0018632A" w:rsidRPr="00525CC4" w:rsidRDefault="00B56B95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84,135</w:t>
            </w:r>
          </w:p>
        </w:tc>
      </w:tr>
      <w:tr w:rsidR="0018632A" w:rsidRPr="004F5DF8" w14:paraId="00110034" w14:textId="77777777" w:rsidTr="00E02771">
        <w:tc>
          <w:tcPr>
            <w:tcW w:w="4860" w:type="dxa"/>
          </w:tcPr>
          <w:p w14:paraId="3994D3A4" w14:textId="77777777" w:rsidR="0018632A" w:rsidRPr="004F5DF8" w:rsidRDefault="0018632A" w:rsidP="00E02771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1D881CBD" w14:textId="1C5460E3" w:rsidR="0018632A" w:rsidRPr="00A97269" w:rsidRDefault="00275E8E" w:rsidP="00E027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753D67">
              <w:rPr>
                <w:rFonts w:asciiTheme="majorBidi" w:eastAsia="Angsana New" w:hAnsiTheme="majorBidi" w:cstheme="majorBidi"/>
                <w:sz w:val="28"/>
                <w:szCs w:val="28"/>
              </w:rPr>
              <w:t>801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09C33031" w14:textId="3EEFBBD8" w:rsidR="0018632A" w:rsidRPr="00A97269" w:rsidRDefault="00DF2BDA" w:rsidP="00B56B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1530" w:type="dxa"/>
          </w:tcPr>
          <w:p w14:paraId="201C7DC0" w14:textId="1134237B" w:rsidR="0018632A" w:rsidRPr="00A97269" w:rsidRDefault="00B56B95" w:rsidP="00E027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(801)</w:t>
            </w:r>
          </w:p>
        </w:tc>
      </w:tr>
      <w:tr w:rsidR="0018632A" w:rsidRPr="004F5DF8" w14:paraId="5663CF60" w14:textId="77777777" w:rsidTr="00E02771">
        <w:tc>
          <w:tcPr>
            <w:tcW w:w="4860" w:type="dxa"/>
            <w:tcBorders>
              <w:bottom w:val="nil"/>
            </w:tcBorders>
          </w:tcPr>
          <w:p w14:paraId="27416903" w14:textId="77777777" w:rsidR="0018632A" w:rsidRPr="004F5DF8" w:rsidRDefault="0018632A" w:rsidP="00E02771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136672AF" w14:textId="52581D66" w:rsidR="0018632A" w:rsidRPr="00A97269" w:rsidRDefault="00DF2BDA" w:rsidP="00E027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78,078</w:t>
            </w:r>
          </w:p>
        </w:tc>
        <w:tc>
          <w:tcPr>
            <w:tcW w:w="1530" w:type="dxa"/>
            <w:tcBorders>
              <w:bottom w:val="nil"/>
            </w:tcBorders>
          </w:tcPr>
          <w:p w14:paraId="5C4A557A" w14:textId="67894944" w:rsidR="0018632A" w:rsidRPr="00A97269" w:rsidRDefault="00DF2BDA" w:rsidP="00E027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5,256</w:t>
            </w:r>
          </w:p>
        </w:tc>
        <w:tc>
          <w:tcPr>
            <w:tcW w:w="1530" w:type="dxa"/>
            <w:tcBorders>
              <w:bottom w:val="nil"/>
            </w:tcBorders>
          </w:tcPr>
          <w:p w14:paraId="2ABE021D" w14:textId="558B6DCF" w:rsidR="0018632A" w:rsidRPr="00A97269" w:rsidRDefault="00B56B95" w:rsidP="00E027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83,334</w:t>
            </w:r>
          </w:p>
        </w:tc>
      </w:tr>
    </w:tbl>
    <w:p w14:paraId="12794502" w14:textId="280E6AD2" w:rsidR="0018632A" w:rsidRDefault="0018632A" w:rsidP="001877B5">
      <w:pPr>
        <w:ind w:left="900"/>
        <w:jc w:val="thaiDistribute"/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18632A" w:rsidRPr="004F5DF8" w14:paraId="5B271AE1" w14:textId="77777777" w:rsidTr="00E02771">
        <w:tc>
          <w:tcPr>
            <w:tcW w:w="4860" w:type="dxa"/>
          </w:tcPr>
          <w:p w14:paraId="23402FF0" w14:textId="77777777" w:rsidR="0018632A" w:rsidRPr="004F5DF8" w:rsidRDefault="0018632A" w:rsidP="00E027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707BDF01" w14:textId="1BFE49EA" w:rsidR="0018632A" w:rsidRPr="004F5DF8" w:rsidRDefault="0018632A" w:rsidP="00E0277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8632A" w:rsidRPr="004F5DF8" w14:paraId="2CC65595" w14:textId="77777777" w:rsidTr="00E02771">
        <w:tc>
          <w:tcPr>
            <w:tcW w:w="4860" w:type="dxa"/>
          </w:tcPr>
          <w:p w14:paraId="063F0AC6" w14:textId="77777777" w:rsidR="0018632A" w:rsidRPr="004F5DF8" w:rsidRDefault="0018632A" w:rsidP="00E027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3B8D0A06" w14:textId="77777777" w:rsidR="0018632A" w:rsidRPr="004F5DF8" w:rsidRDefault="0018632A" w:rsidP="00E02771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3</w:t>
            </w:r>
          </w:p>
        </w:tc>
      </w:tr>
      <w:tr w:rsidR="0018632A" w:rsidRPr="004F5DF8" w14:paraId="61CBA1A7" w14:textId="77777777" w:rsidTr="00E02771">
        <w:tc>
          <w:tcPr>
            <w:tcW w:w="4860" w:type="dxa"/>
          </w:tcPr>
          <w:p w14:paraId="4FCE00F5" w14:textId="77777777" w:rsidR="0018632A" w:rsidRPr="004F5DF8" w:rsidRDefault="0018632A" w:rsidP="00E0277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D0789F3" w14:textId="77777777" w:rsidR="0018632A" w:rsidRPr="004F5DF8" w:rsidRDefault="0018632A" w:rsidP="00E0277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15440C0B" w14:textId="77777777" w:rsidR="0018632A" w:rsidRPr="004F5DF8" w:rsidRDefault="0018632A" w:rsidP="00E0277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  <w:cs/>
                <w:lang w:bidi="th-TH"/>
              </w:rPr>
              <w:t>(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</w:rPr>
              <w:t>1</w:t>
            </w:r>
            <w:r w:rsidRPr="004F7739">
              <w:rPr>
                <w:rFonts w:asciiTheme="majorBidi" w:hAnsiTheme="majorBidi" w:cstheme="majorBidi"/>
                <w:sz w:val="20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6E8EB086" w14:textId="77777777" w:rsidR="0018632A" w:rsidRPr="004F5DF8" w:rsidRDefault="0018632A" w:rsidP="00E0277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7316FD29" w14:textId="77777777" w:rsidR="0018632A" w:rsidRPr="004F5DF8" w:rsidRDefault="0018632A" w:rsidP="00E0277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3FB1118" w14:textId="77777777" w:rsidR="0018632A" w:rsidRPr="004F5DF8" w:rsidRDefault="0018632A" w:rsidP="00E02771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8632A" w:rsidRPr="004F5DF8" w14:paraId="1D6D01C6" w14:textId="77777777" w:rsidTr="00E02771">
        <w:tc>
          <w:tcPr>
            <w:tcW w:w="4860" w:type="dxa"/>
          </w:tcPr>
          <w:p w14:paraId="5C057F00" w14:textId="77777777" w:rsidR="0018632A" w:rsidRPr="004F5DF8" w:rsidRDefault="0018632A" w:rsidP="00E02771">
            <w:pPr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9E5FC17" w14:textId="77777777" w:rsidR="0018632A" w:rsidRPr="004F5DF8" w:rsidRDefault="0018632A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04D712" w14:textId="77777777" w:rsidR="0018632A" w:rsidRPr="004F5DF8" w:rsidRDefault="0018632A" w:rsidP="00E02771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3FBBA9C7" w14:textId="77777777" w:rsidR="0018632A" w:rsidRPr="004F5DF8" w:rsidRDefault="0018632A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632A" w:rsidRPr="004F5DF8" w14:paraId="012235AA" w14:textId="77777777" w:rsidTr="00E02771">
        <w:tc>
          <w:tcPr>
            <w:tcW w:w="4860" w:type="dxa"/>
          </w:tcPr>
          <w:p w14:paraId="79E9D188" w14:textId="77777777" w:rsidR="0018632A" w:rsidRPr="004F5DF8" w:rsidRDefault="0018632A" w:rsidP="00E02771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1A184EFC" w14:textId="43EC7EBD" w:rsidR="0018632A" w:rsidRPr="006901D6" w:rsidRDefault="00DF2BDA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25,336</w:t>
            </w:r>
          </w:p>
        </w:tc>
        <w:tc>
          <w:tcPr>
            <w:tcW w:w="1530" w:type="dxa"/>
          </w:tcPr>
          <w:p w14:paraId="319AE7B3" w14:textId="72042219" w:rsidR="0018632A" w:rsidRPr="005B1511" w:rsidRDefault="00DF2BDA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7,00</w:t>
            </w:r>
            <w:r w:rsidR="005B1511">
              <w:rPr>
                <w:rFonts w:asciiTheme="majorBidi" w:eastAsia="Angsana New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30" w:type="dxa"/>
          </w:tcPr>
          <w:p w14:paraId="1EB782D0" w14:textId="6AF4AE52" w:rsidR="0018632A" w:rsidRPr="00525CC4" w:rsidRDefault="00B56B95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32,336</w:t>
            </w:r>
          </w:p>
        </w:tc>
      </w:tr>
      <w:tr w:rsidR="00CC6B8A" w:rsidRPr="004F5DF8" w14:paraId="2AEB5FCE" w14:textId="77777777" w:rsidTr="00E02771">
        <w:trPr>
          <w:trHeight w:val="274"/>
        </w:trPr>
        <w:tc>
          <w:tcPr>
            <w:tcW w:w="4860" w:type="dxa"/>
          </w:tcPr>
          <w:p w14:paraId="187174E8" w14:textId="0D8C4738" w:rsidR="00CC6B8A" w:rsidRPr="004F5DF8" w:rsidRDefault="00CC6B8A" w:rsidP="00CC6B8A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539E99F6" w14:textId="17D28E2E" w:rsidR="00CC6B8A" w:rsidRPr="006901D6" w:rsidRDefault="00DF2BDA" w:rsidP="00CC6B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(2,006)</w:t>
            </w:r>
          </w:p>
        </w:tc>
        <w:tc>
          <w:tcPr>
            <w:tcW w:w="1530" w:type="dxa"/>
          </w:tcPr>
          <w:p w14:paraId="068541C2" w14:textId="16E15DD1" w:rsidR="00CC6B8A" w:rsidRPr="00525CC4" w:rsidRDefault="00DF2BDA" w:rsidP="00CC6B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(1,504)</w:t>
            </w:r>
          </w:p>
        </w:tc>
        <w:tc>
          <w:tcPr>
            <w:tcW w:w="1530" w:type="dxa"/>
          </w:tcPr>
          <w:p w14:paraId="413860EE" w14:textId="2B0DEC48" w:rsidR="00CC6B8A" w:rsidRPr="006901D6" w:rsidRDefault="00B56B95" w:rsidP="00CC6B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(3,510)</w:t>
            </w:r>
          </w:p>
        </w:tc>
      </w:tr>
      <w:tr w:rsidR="0018632A" w:rsidRPr="004F5DF8" w14:paraId="384EADE7" w14:textId="77777777" w:rsidTr="00E02771">
        <w:tc>
          <w:tcPr>
            <w:tcW w:w="4860" w:type="dxa"/>
          </w:tcPr>
          <w:p w14:paraId="22C73768" w14:textId="520EF4A6" w:rsidR="0018632A" w:rsidRPr="004F5DF8" w:rsidRDefault="0018632A" w:rsidP="00E02771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A554E4" w14:textId="4F725D79" w:rsidR="0018632A" w:rsidRPr="006901D6" w:rsidRDefault="00DF2BDA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23,330</w:t>
            </w:r>
          </w:p>
        </w:tc>
        <w:tc>
          <w:tcPr>
            <w:tcW w:w="1530" w:type="dxa"/>
          </w:tcPr>
          <w:p w14:paraId="14B68CF1" w14:textId="5A3695FD" w:rsidR="0018632A" w:rsidRPr="006901D6" w:rsidRDefault="00DF2BDA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5,49</w:t>
            </w:r>
            <w:r w:rsidR="005B1511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3A49B26C" w14:textId="739EC72A" w:rsidR="0018632A" w:rsidRPr="00525CC4" w:rsidRDefault="00B56B95" w:rsidP="00E02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28,826</w:t>
            </w:r>
          </w:p>
        </w:tc>
      </w:tr>
      <w:tr w:rsidR="0018632A" w:rsidRPr="004F5DF8" w14:paraId="5013A90D" w14:textId="77777777" w:rsidTr="00E02771">
        <w:tc>
          <w:tcPr>
            <w:tcW w:w="4860" w:type="dxa"/>
          </w:tcPr>
          <w:p w14:paraId="3D725A80" w14:textId="77777777" w:rsidR="0018632A" w:rsidRPr="004F5DF8" w:rsidRDefault="0018632A" w:rsidP="00E02771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6706A355" w14:textId="0388EBC5" w:rsidR="0018632A" w:rsidRPr="00A97269" w:rsidRDefault="00DF2BDA" w:rsidP="00E027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(278)</w:t>
            </w:r>
          </w:p>
        </w:tc>
        <w:tc>
          <w:tcPr>
            <w:tcW w:w="1530" w:type="dxa"/>
          </w:tcPr>
          <w:p w14:paraId="04B4F4FC" w14:textId="48F0F9AF" w:rsidR="0018632A" w:rsidRPr="00A97269" w:rsidRDefault="005B1511" w:rsidP="00B56B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1530" w:type="dxa"/>
          </w:tcPr>
          <w:p w14:paraId="2D2719C0" w14:textId="53911A60" w:rsidR="0018632A" w:rsidRPr="00A97269" w:rsidRDefault="00B56B95" w:rsidP="00E0277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(278)</w:t>
            </w:r>
          </w:p>
        </w:tc>
      </w:tr>
      <w:tr w:rsidR="0018632A" w:rsidRPr="004F5DF8" w14:paraId="0056C936" w14:textId="77777777" w:rsidTr="00E02771">
        <w:tc>
          <w:tcPr>
            <w:tcW w:w="4860" w:type="dxa"/>
            <w:tcBorders>
              <w:bottom w:val="nil"/>
            </w:tcBorders>
          </w:tcPr>
          <w:p w14:paraId="1D492A72" w14:textId="77777777" w:rsidR="0018632A" w:rsidRPr="004F5DF8" w:rsidRDefault="0018632A" w:rsidP="00E02771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1AEE1F46" w14:textId="24AE22B9" w:rsidR="0018632A" w:rsidRPr="00A97269" w:rsidRDefault="00DF2BDA" w:rsidP="00E027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23,052</w:t>
            </w:r>
          </w:p>
        </w:tc>
        <w:tc>
          <w:tcPr>
            <w:tcW w:w="1530" w:type="dxa"/>
            <w:tcBorders>
              <w:bottom w:val="nil"/>
            </w:tcBorders>
          </w:tcPr>
          <w:p w14:paraId="3C327B53" w14:textId="561155C0" w:rsidR="0018632A" w:rsidRPr="005B1511" w:rsidRDefault="005B1511" w:rsidP="00E027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5,496</w:t>
            </w:r>
          </w:p>
        </w:tc>
        <w:tc>
          <w:tcPr>
            <w:tcW w:w="1530" w:type="dxa"/>
            <w:tcBorders>
              <w:bottom w:val="nil"/>
            </w:tcBorders>
          </w:tcPr>
          <w:p w14:paraId="77B1F026" w14:textId="31C47D8C" w:rsidR="0018632A" w:rsidRPr="00A97269" w:rsidRDefault="00B56B95" w:rsidP="00E0277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28,548</w:t>
            </w:r>
          </w:p>
        </w:tc>
      </w:tr>
    </w:tbl>
    <w:p w14:paraId="4C24CF8F" w14:textId="3B3B6F8D" w:rsidR="0018632A" w:rsidRDefault="0018632A" w:rsidP="001877B5">
      <w:pPr>
        <w:ind w:left="900"/>
        <w:jc w:val="thaiDistribute"/>
        <w:rPr>
          <w:rFonts w:asciiTheme="majorBidi" w:hAnsiTheme="majorBidi" w:cstheme="majorBidi"/>
        </w:rPr>
      </w:pPr>
    </w:p>
    <w:p w14:paraId="0CFAA8F4" w14:textId="77777777" w:rsidR="0018632A" w:rsidRPr="00F05CB0" w:rsidRDefault="0018632A" w:rsidP="00186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45" w:hanging="270"/>
        <w:jc w:val="thaiDistribute"/>
        <w:rPr>
          <w:rFonts w:asciiTheme="majorBidi" w:hAnsiTheme="majorBidi" w:cstheme="majorBidi"/>
          <w:b/>
          <w:sz w:val="24"/>
          <w:szCs w:val="24"/>
        </w:rPr>
      </w:pPr>
      <w:r w:rsidRPr="00F05CB0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F05CB0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F05CB0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F05CB0">
        <w:rPr>
          <w:rFonts w:asciiTheme="majorBidi" w:hAnsiTheme="majorBidi" w:cstheme="majorBidi"/>
          <w:b/>
          <w:bCs/>
          <w:sz w:val="24"/>
          <w:szCs w:val="24"/>
          <w:cs/>
        </w:rPr>
        <w:tab/>
      </w:r>
      <w:r w:rsidRPr="00F05CB0">
        <w:rPr>
          <w:rFonts w:asciiTheme="majorBidi" w:hAnsiTheme="majorBidi" w:cstheme="majorBidi"/>
          <w:b/>
          <w:sz w:val="24"/>
          <w:szCs w:val="24"/>
          <w:cs/>
        </w:rPr>
        <w:t>ลูกหนี้เงินให้สินเชื่อที่ถึงกำหนดชำระภายในหนึ่งปีรวมลูกหนี้เงินให้สินเชื่อ</w:t>
      </w:r>
      <w:r w:rsidRPr="00F05CB0">
        <w:rPr>
          <w:rFonts w:asciiTheme="majorBidi" w:hAnsiTheme="majorBidi" w:cstheme="majorBidi" w:hint="cs"/>
          <w:b/>
          <w:sz w:val="24"/>
          <w:szCs w:val="24"/>
          <w:cs/>
        </w:rPr>
        <w:t>จัดชั้นเป็นลูกหนี้ที่มีการด้อยค่าด้านเครดิต</w:t>
      </w:r>
    </w:p>
    <w:p w14:paraId="057BC3D5" w14:textId="043A3DF7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67D5B7" w14:textId="5C46DB2B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52E7CD" w14:textId="7B13CB7B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722977" w14:textId="53AD96C4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7DC38E" w14:textId="04C3FD13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D07740" w14:textId="717BB8AD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68AA60" w14:textId="745D0382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5C7BE0" w14:textId="136150BE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634C50" w14:textId="77777777" w:rsidR="0018632A" w:rsidRDefault="0018632A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748C1" w14:textId="02030A89" w:rsidR="0018632A" w:rsidRPr="0018632A" w:rsidRDefault="0018632A" w:rsidP="0018632A">
      <w:pPr>
        <w:ind w:left="918" w:right="-7"/>
        <w:jc w:val="thaiDistribute"/>
        <w:rPr>
          <w:rFonts w:ascii="Angsana New" w:hAnsi="Angsana New"/>
          <w:sz w:val="30"/>
          <w:szCs w:val="30"/>
          <w:cs/>
        </w:rPr>
      </w:pPr>
      <w:r w:rsidRPr="0018632A">
        <w:rPr>
          <w:rFonts w:ascii="Angsana New" w:hAnsi="Angsana New"/>
          <w:sz w:val="30"/>
          <w:szCs w:val="30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18632A">
        <w:rPr>
          <w:rFonts w:ascii="Angsana New" w:hAnsi="Angsana New"/>
          <w:sz w:val="30"/>
          <w:szCs w:val="30"/>
        </w:rPr>
        <w:t>31</w:t>
      </w:r>
      <w:r w:rsidRPr="0018632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8632A">
        <w:rPr>
          <w:rFonts w:ascii="Angsana New" w:hAnsi="Angsana New"/>
          <w:sz w:val="30"/>
          <w:szCs w:val="30"/>
        </w:rPr>
        <w:t xml:space="preserve">2564 </w:t>
      </w:r>
      <w:r w:rsidRPr="0018632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8632A">
        <w:rPr>
          <w:rFonts w:ascii="Angsana New" w:hAnsi="Angsana New"/>
          <w:sz w:val="30"/>
          <w:szCs w:val="30"/>
        </w:rPr>
        <w:t xml:space="preserve">2563 </w:t>
      </w:r>
      <w:r w:rsidRPr="0018632A">
        <w:rPr>
          <w:rFonts w:ascii="Angsana New" w:hAnsi="Angsana New" w:hint="cs"/>
          <w:sz w:val="30"/>
          <w:szCs w:val="30"/>
          <w:cs/>
        </w:rPr>
        <w:t>สำหรับลูกหนี้เงินให้สินเชื่อ</w:t>
      </w:r>
      <w:r w:rsidRPr="0018632A">
        <w:rPr>
          <w:rFonts w:ascii="Angsana New" w:hAnsi="Angsana New"/>
          <w:sz w:val="30"/>
          <w:szCs w:val="30"/>
          <w:cs/>
        </w:rPr>
        <w:t>โดยไม่คำนึ</w:t>
      </w:r>
      <w:r w:rsidRPr="0018632A">
        <w:rPr>
          <w:rFonts w:ascii="Angsana New" w:hAnsi="Angsana New" w:hint="cs"/>
          <w:sz w:val="30"/>
          <w:szCs w:val="30"/>
          <w:cs/>
        </w:rPr>
        <w:t>ง</w:t>
      </w:r>
      <w:r w:rsidRPr="0018632A">
        <w:rPr>
          <w:rFonts w:ascii="Angsana New" w:hAnsi="Angsana New"/>
          <w:sz w:val="30"/>
          <w:szCs w:val="30"/>
          <w:cs/>
        </w:rPr>
        <w:t>หลักประกันและการปรับเครดิตให้ดีขึ้นด้านอื่น ๆ</w:t>
      </w:r>
    </w:p>
    <w:p w14:paraId="4D145677" w14:textId="77777777" w:rsidR="0018632A" w:rsidRPr="00F05CB0" w:rsidRDefault="0018632A" w:rsidP="001877B5">
      <w:pPr>
        <w:ind w:left="900"/>
        <w:jc w:val="thaiDistribute"/>
        <w:rPr>
          <w:rFonts w:asciiTheme="majorBidi" w:hAnsiTheme="majorBidi" w:cstheme="majorBidi"/>
        </w:rPr>
      </w:pPr>
    </w:p>
    <w:tbl>
      <w:tblPr>
        <w:tblW w:w="8856" w:type="dxa"/>
        <w:tblInd w:w="774" w:type="dxa"/>
        <w:tblLayout w:type="fixed"/>
        <w:tblLook w:val="04A0" w:firstRow="1" w:lastRow="0" w:firstColumn="1" w:lastColumn="0" w:noHBand="0" w:noVBand="1"/>
      </w:tblPr>
      <w:tblGrid>
        <w:gridCol w:w="2790"/>
        <w:gridCol w:w="1422"/>
        <w:gridCol w:w="243"/>
        <w:gridCol w:w="1404"/>
        <w:gridCol w:w="243"/>
        <w:gridCol w:w="1318"/>
        <w:gridCol w:w="269"/>
        <w:gridCol w:w="1167"/>
      </w:tblGrid>
      <w:tr w:rsidR="0018632A" w14:paraId="79A7F08D" w14:textId="77777777" w:rsidTr="00E02771">
        <w:trPr>
          <w:trHeight w:val="20"/>
          <w:tblHeader/>
        </w:trPr>
        <w:tc>
          <w:tcPr>
            <w:tcW w:w="2790" w:type="dxa"/>
            <w:vAlign w:val="bottom"/>
            <w:hideMark/>
          </w:tcPr>
          <w:p w14:paraId="50C0F515" w14:textId="77777777" w:rsidR="0018632A" w:rsidRPr="00B761EF" w:rsidRDefault="0018632A" w:rsidP="00E02771">
            <w:pPr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6" w:type="dxa"/>
            <w:gridSpan w:val="7"/>
            <w:vAlign w:val="bottom"/>
            <w:hideMark/>
          </w:tcPr>
          <w:p w14:paraId="1587111B" w14:textId="77777777" w:rsidR="0018632A" w:rsidRPr="00B761EF" w:rsidRDefault="0018632A" w:rsidP="00E02771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ar-SA"/>
              </w:rPr>
            </w:pPr>
            <w:r w:rsidRPr="00B761EF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B32E53" w14:paraId="0C01AE81" w14:textId="77777777" w:rsidTr="00E02771">
        <w:trPr>
          <w:trHeight w:val="20"/>
          <w:tblHeader/>
        </w:trPr>
        <w:tc>
          <w:tcPr>
            <w:tcW w:w="2790" w:type="dxa"/>
            <w:vAlign w:val="bottom"/>
          </w:tcPr>
          <w:p w14:paraId="50B9A9A3" w14:textId="77777777" w:rsidR="00B32E53" w:rsidRPr="00B761EF" w:rsidRDefault="00B32E53" w:rsidP="00E02771">
            <w:pPr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6" w:type="dxa"/>
            <w:gridSpan w:val="7"/>
            <w:vAlign w:val="bottom"/>
          </w:tcPr>
          <w:p w14:paraId="7DADB4E5" w14:textId="3000CF15" w:rsidR="00B32E53" w:rsidRPr="00B761EF" w:rsidRDefault="00B32E53" w:rsidP="00E02771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ngsana New" w:eastAsia="AngsanaNew" w:hAnsi="Angsana New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="Angsana New" w:eastAsia="AngsanaNew" w:hAnsi="Angsana New"/>
                <w:b/>
                <w:bCs/>
                <w:sz w:val="28"/>
                <w:szCs w:val="28"/>
                <w:lang w:eastAsia="en-GB"/>
              </w:rPr>
              <w:t>2564</w:t>
            </w:r>
          </w:p>
        </w:tc>
      </w:tr>
      <w:tr w:rsidR="0018632A" w14:paraId="2F4B406B" w14:textId="77777777" w:rsidTr="00E02771">
        <w:trPr>
          <w:trHeight w:val="83"/>
          <w:tblHeader/>
        </w:trPr>
        <w:tc>
          <w:tcPr>
            <w:tcW w:w="2790" w:type="dxa"/>
            <w:vAlign w:val="bottom"/>
            <w:hideMark/>
          </w:tcPr>
          <w:p w14:paraId="3AC456D2" w14:textId="77777777" w:rsidR="0018632A" w:rsidRPr="00B761EF" w:rsidRDefault="0018632A" w:rsidP="00E02771">
            <w:pPr>
              <w:rPr>
                <w:rFonts w:ascii="Angsana New" w:hAnsi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vAlign w:val="bottom"/>
            <w:hideMark/>
          </w:tcPr>
          <w:p w14:paraId="19438B09" w14:textId="77777777" w:rsidR="0018632A" w:rsidRPr="00B761EF" w:rsidRDefault="0018632A" w:rsidP="00E02771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4F399C74" w14:textId="77777777" w:rsidR="0018632A" w:rsidRPr="00B761EF" w:rsidRDefault="0018632A" w:rsidP="00E02771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  <w:hideMark/>
          </w:tcPr>
          <w:p w14:paraId="7033F337" w14:textId="77777777" w:rsidR="0018632A" w:rsidRPr="00B761EF" w:rsidRDefault="0018632A" w:rsidP="00E02771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14068676" w14:textId="77777777" w:rsidR="0018632A" w:rsidRPr="00B761EF" w:rsidRDefault="0018632A" w:rsidP="00E02771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  <w:hideMark/>
          </w:tcPr>
          <w:p w14:paraId="59610B8C" w14:textId="77777777" w:rsidR="0018632A" w:rsidRPr="00B761EF" w:rsidRDefault="0018632A" w:rsidP="00E02771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9" w:type="dxa"/>
            <w:vAlign w:val="bottom"/>
          </w:tcPr>
          <w:p w14:paraId="7B04D9EA" w14:textId="77777777" w:rsidR="0018632A" w:rsidRPr="00B761EF" w:rsidRDefault="0018632A" w:rsidP="00E02771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  <w:hideMark/>
          </w:tcPr>
          <w:p w14:paraId="0428E0F8" w14:textId="77777777" w:rsidR="0018632A" w:rsidRPr="00B761EF" w:rsidRDefault="0018632A" w:rsidP="00E02771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8632A" w14:paraId="1F69673C" w14:textId="77777777" w:rsidTr="00E02771">
        <w:trPr>
          <w:trHeight w:val="83"/>
          <w:tblHeader/>
        </w:trPr>
        <w:tc>
          <w:tcPr>
            <w:tcW w:w="2790" w:type="dxa"/>
            <w:vAlign w:val="bottom"/>
          </w:tcPr>
          <w:p w14:paraId="74F316CB" w14:textId="77777777" w:rsidR="0018632A" w:rsidRPr="00B761EF" w:rsidRDefault="0018632A" w:rsidP="00E02771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66" w:type="dxa"/>
            <w:gridSpan w:val="7"/>
            <w:vAlign w:val="bottom"/>
            <w:hideMark/>
          </w:tcPr>
          <w:p w14:paraId="2CBE665A" w14:textId="77777777" w:rsidR="0018632A" w:rsidRPr="00B761EF" w:rsidRDefault="0018632A" w:rsidP="00E02771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025CB6" w14:paraId="5CD184AF" w14:textId="77777777" w:rsidTr="00E02771">
        <w:trPr>
          <w:trHeight w:val="380"/>
        </w:trPr>
        <w:tc>
          <w:tcPr>
            <w:tcW w:w="2790" w:type="dxa"/>
            <w:vAlign w:val="bottom"/>
            <w:hideMark/>
          </w:tcPr>
          <w:p w14:paraId="29AA28CA" w14:textId="77777777" w:rsidR="00025CB6" w:rsidRPr="009B07EB" w:rsidRDefault="00025CB6" w:rsidP="00025CB6">
            <w:pPr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422" w:type="dxa"/>
            <w:vAlign w:val="bottom"/>
          </w:tcPr>
          <w:p w14:paraId="7FEB8580" w14:textId="52EE0B72" w:rsidR="00025CB6" w:rsidRPr="00B761EF" w:rsidRDefault="00025CB6" w:rsidP="00025CB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83,344</w:t>
            </w:r>
          </w:p>
        </w:tc>
        <w:tc>
          <w:tcPr>
            <w:tcW w:w="243" w:type="dxa"/>
            <w:vAlign w:val="bottom"/>
          </w:tcPr>
          <w:p w14:paraId="096D8194" w14:textId="77777777" w:rsidR="00025CB6" w:rsidRPr="00B761EF" w:rsidRDefault="00025CB6" w:rsidP="00025CB6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4910CAD4" w14:textId="467AB8F8" w:rsidR="00025CB6" w:rsidRPr="00B761EF" w:rsidRDefault="00F05CB0" w:rsidP="00025CB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3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4420C78" w14:textId="77777777" w:rsidR="00025CB6" w:rsidRPr="00B761EF" w:rsidRDefault="00025CB6" w:rsidP="00025CB6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14E52F30" w14:textId="3743484C" w:rsidR="00025CB6" w:rsidRPr="00C27181" w:rsidRDefault="00F05CB0" w:rsidP="00025CB6">
            <w:pPr>
              <w:pStyle w:val="acctfourfigures"/>
              <w:spacing w:line="240" w:lineRule="auto"/>
              <w:ind w:left="-13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375004E0" w14:textId="77777777" w:rsidR="00025CB6" w:rsidRPr="00B761EF" w:rsidRDefault="00025CB6" w:rsidP="00025CB6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3D7E74F" w14:textId="52A751D5" w:rsidR="00025CB6" w:rsidRPr="00061CB8" w:rsidRDefault="00025CB6" w:rsidP="00025CB6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83,344</w:t>
            </w:r>
          </w:p>
        </w:tc>
      </w:tr>
      <w:tr w:rsidR="00025CB6" w14:paraId="242110F0" w14:textId="77777777" w:rsidTr="00E02771">
        <w:trPr>
          <w:trHeight w:val="380"/>
        </w:trPr>
        <w:tc>
          <w:tcPr>
            <w:tcW w:w="2790" w:type="dxa"/>
            <w:vAlign w:val="bottom"/>
          </w:tcPr>
          <w:p w14:paraId="37A3E0EF" w14:textId="77777777" w:rsidR="00025CB6" w:rsidRPr="009B07EB" w:rsidRDefault="00025CB6" w:rsidP="00025CB6">
            <w:pPr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ค้างชำระเกิน </w:t>
            </w:r>
            <w:r w:rsidRPr="00044E2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vAlign w:val="bottom"/>
          </w:tcPr>
          <w:p w14:paraId="24F90D70" w14:textId="780DDA40" w:rsidR="00025CB6" w:rsidRPr="00B761EF" w:rsidRDefault="00F05CB0" w:rsidP="00025CB6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18548A6" w14:textId="77777777" w:rsidR="00025CB6" w:rsidRPr="00B761EF" w:rsidRDefault="00025CB6" w:rsidP="00025CB6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7140BC4D" w14:textId="6D16D556" w:rsidR="00025CB6" w:rsidRPr="00B761EF" w:rsidRDefault="00F05CB0" w:rsidP="00025CB6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3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B84D86C" w14:textId="77777777" w:rsidR="00025CB6" w:rsidRPr="00B761EF" w:rsidRDefault="00025CB6" w:rsidP="00025CB6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126F95C2" w14:textId="5C6C3BAF" w:rsidR="00025CB6" w:rsidRPr="00B761EF" w:rsidRDefault="00025CB6" w:rsidP="00025C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791</w:t>
            </w:r>
          </w:p>
        </w:tc>
        <w:tc>
          <w:tcPr>
            <w:tcW w:w="269" w:type="dxa"/>
            <w:vAlign w:val="bottom"/>
          </w:tcPr>
          <w:p w14:paraId="5DD0E3E1" w14:textId="77777777" w:rsidR="00025CB6" w:rsidRPr="00B761EF" w:rsidRDefault="00025CB6" w:rsidP="00025CB6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1C3159E" w14:textId="1E8CE5C9" w:rsidR="00025CB6" w:rsidRPr="00B761EF" w:rsidRDefault="00025CB6" w:rsidP="00025CB6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791</w:t>
            </w:r>
          </w:p>
        </w:tc>
      </w:tr>
      <w:tr w:rsidR="00025CB6" w14:paraId="3E93E4E2" w14:textId="77777777" w:rsidTr="00E02771">
        <w:trPr>
          <w:trHeight w:val="380"/>
        </w:trPr>
        <w:tc>
          <w:tcPr>
            <w:tcW w:w="2790" w:type="dxa"/>
            <w:vAlign w:val="bottom"/>
            <w:hideMark/>
          </w:tcPr>
          <w:p w14:paraId="2393860E" w14:textId="77777777" w:rsidR="00025CB6" w:rsidRPr="009B07EB" w:rsidRDefault="00025CB6" w:rsidP="00025CB6">
            <w:pPr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9B07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07E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6D8A89C5" w14:textId="683ED6E1" w:rsidR="00025CB6" w:rsidRPr="00B761EF" w:rsidRDefault="00025CB6" w:rsidP="00025CB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(10)</w:t>
            </w:r>
          </w:p>
        </w:tc>
        <w:tc>
          <w:tcPr>
            <w:tcW w:w="243" w:type="dxa"/>
            <w:vAlign w:val="bottom"/>
          </w:tcPr>
          <w:p w14:paraId="76D43DBA" w14:textId="77777777" w:rsidR="00025CB6" w:rsidRPr="00B761EF" w:rsidRDefault="00025CB6" w:rsidP="00025CB6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vAlign w:val="bottom"/>
          </w:tcPr>
          <w:p w14:paraId="47510FD1" w14:textId="20033CE1" w:rsidR="00025CB6" w:rsidRPr="00B761EF" w:rsidRDefault="00F05CB0" w:rsidP="00F05C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3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BD89986" w14:textId="77777777" w:rsidR="00025CB6" w:rsidRPr="00B761EF" w:rsidRDefault="00025CB6" w:rsidP="00025CB6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0F865FEE" w14:textId="6E0A826A" w:rsidR="00025CB6" w:rsidRPr="00B761EF" w:rsidRDefault="00025CB6" w:rsidP="00025C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(791)</w:t>
            </w:r>
          </w:p>
        </w:tc>
        <w:tc>
          <w:tcPr>
            <w:tcW w:w="269" w:type="dxa"/>
            <w:vAlign w:val="bottom"/>
          </w:tcPr>
          <w:p w14:paraId="311AF46B" w14:textId="77777777" w:rsidR="00025CB6" w:rsidRPr="00B761EF" w:rsidRDefault="00025CB6" w:rsidP="00025CB6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721F873B" w14:textId="0E0440C5" w:rsidR="00025CB6" w:rsidRPr="00B761EF" w:rsidRDefault="00025CB6" w:rsidP="00025CB6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(801)</w:t>
            </w:r>
          </w:p>
        </w:tc>
      </w:tr>
      <w:tr w:rsidR="00025CB6" w14:paraId="5C90F287" w14:textId="77777777" w:rsidTr="00E02771">
        <w:trPr>
          <w:trHeight w:val="380"/>
        </w:trPr>
        <w:tc>
          <w:tcPr>
            <w:tcW w:w="2790" w:type="dxa"/>
            <w:vAlign w:val="bottom"/>
            <w:hideMark/>
          </w:tcPr>
          <w:p w14:paraId="4AC09515" w14:textId="77777777" w:rsidR="00025CB6" w:rsidRPr="009B07EB" w:rsidRDefault="00025CB6" w:rsidP="00025CB6">
            <w:pPr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241E72" w14:textId="5D646328" w:rsidR="00025CB6" w:rsidRPr="00E077D3" w:rsidRDefault="00F05CB0" w:rsidP="00025CB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83,334</w:t>
            </w:r>
          </w:p>
        </w:tc>
        <w:tc>
          <w:tcPr>
            <w:tcW w:w="243" w:type="dxa"/>
          </w:tcPr>
          <w:p w14:paraId="59B0D0C2" w14:textId="77777777" w:rsidR="00025CB6" w:rsidRPr="00B761EF" w:rsidRDefault="00025CB6" w:rsidP="00025CB6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45780B" w14:textId="6F3CD5F6" w:rsidR="00025CB6" w:rsidRPr="00F05CB0" w:rsidRDefault="00F05CB0" w:rsidP="00F05C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3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71B2878" w14:textId="77777777" w:rsidR="00025CB6" w:rsidRPr="00B761EF" w:rsidRDefault="00025CB6" w:rsidP="00025CB6">
            <w:pPr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EC61C7" w14:textId="5BD78562" w:rsidR="00025CB6" w:rsidRPr="00C27181" w:rsidRDefault="00F05CB0" w:rsidP="00025CB6">
            <w:pPr>
              <w:pStyle w:val="acctfourfigures"/>
              <w:spacing w:line="240" w:lineRule="auto"/>
              <w:ind w:left="-13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526FF57F" w14:textId="77777777" w:rsidR="00025CB6" w:rsidRPr="00B761EF" w:rsidRDefault="00025CB6" w:rsidP="00025CB6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9D9B0" w14:textId="2163B590" w:rsidR="00025CB6" w:rsidRPr="00B761EF" w:rsidRDefault="00F05CB0" w:rsidP="00025CB6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83,334</w:t>
            </w:r>
          </w:p>
        </w:tc>
      </w:tr>
    </w:tbl>
    <w:p w14:paraId="760C1F68" w14:textId="33F7CE80" w:rsidR="0018632A" w:rsidRPr="00F05CB0" w:rsidRDefault="0018632A" w:rsidP="001877B5">
      <w:pPr>
        <w:ind w:left="900"/>
        <w:jc w:val="thaiDistribute"/>
        <w:rPr>
          <w:rFonts w:asciiTheme="majorBidi" w:hAnsiTheme="majorBidi" w:cstheme="majorBidi"/>
        </w:rPr>
      </w:pPr>
    </w:p>
    <w:tbl>
      <w:tblPr>
        <w:tblW w:w="8856" w:type="dxa"/>
        <w:tblInd w:w="774" w:type="dxa"/>
        <w:tblLayout w:type="fixed"/>
        <w:tblLook w:val="04A0" w:firstRow="1" w:lastRow="0" w:firstColumn="1" w:lastColumn="0" w:noHBand="0" w:noVBand="1"/>
      </w:tblPr>
      <w:tblGrid>
        <w:gridCol w:w="2790"/>
        <w:gridCol w:w="1422"/>
        <w:gridCol w:w="243"/>
        <w:gridCol w:w="1404"/>
        <w:gridCol w:w="243"/>
        <w:gridCol w:w="1318"/>
        <w:gridCol w:w="269"/>
        <w:gridCol w:w="1167"/>
      </w:tblGrid>
      <w:tr w:rsidR="00B32E53" w14:paraId="198DFD30" w14:textId="77777777" w:rsidTr="00E02771">
        <w:trPr>
          <w:trHeight w:val="20"/>
          <w:tblHeader/>
        </w:trPr>
        <w:tc>
          <w:tcPr>
            <w:tcW w:w="2790" w:type="dxa"/>
            <w:vAlign w:val="bottom"/>
            <w:hideMark/>
          </w:tcPr>
          <w:p w14:paraId="370973A8" w14:textId="77777777" w:rsidR="00B32E53" w:rsidRPr="00B761EF" w:rsidRDefault="00B32E53" w:rsidP="00E02771">
            <w:pPr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6" w:type="dxa"/>
            <w:gridSpan w:val="7"/>
            <w:vAlign w:val="bottom"/>
            <w:hideMark/>
          </w:tcPr>
          <w:p w14:paraId="00A6C987" w14:textId="77777777" w:rsidR="00B32E53" w:rsidRPr="00B761EF" w:rsidRDefault="00B32E53" w:rsidP="00E02771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ar-SA"/>
              </w:rPr>
            </w:pPr>
            <w:r w:rsidRPr="00B761EF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B32E53" w14:paraId="59FF8B8A" w14:textId="77777777" w:rsidTr="00E02771">
        <w:trPr>
          <w:trHeight w:val="20"/>
          <w:tblHeader/>
        </w:trPr>
        <w:tc>
          <w:tcPr>
            <w:tcW w:w="2790" w:type="dxa"/>
            <w:vAlign w:val="bottom"/>
          </w:tcPr>
          <w:p w14:paraId="7736D64E" w14:textId="77777777" w:rsidR="00B32E53" w:rsidRPr="00B761EF" w:rsidRDefault="00B32E53" w:rsidP="00E02771">
            <w:pPr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66" w:type="dxa"/>
            <w:gridSpan w:val="7"/>
            <w:vAlign w:val="bottom"/>
          </w:tcPr>
          <w:p w14:paraId="0DC858B3" w14:textId="44FF9973" w:rsidR="00B32E53" w:rsidRPr="00B761EF" w:rsidRDefault="00B32E53" w:rsidP="00E02771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ngsana New" w:eastAsia="AngsanaNew" w:hAnsi="Angsana New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="Angsana New" w:eastAsia="AngsanaNew" w:hAnsi="Angsana New"/>
                <w:b/>
                <w:bCs/>
                <w:sz w:val="28"/>
                <w:szCs w:val="28"/>
                <w:lang w:eastAsia="en-GB"/>
              </w:rPr>
              <w:t>2563</w:t>
            </w:r>
          </w:p>
        </w:tc>
      </w:tr>
      <w:tr w:rsidR="00B32E53" w14:paraId="4C783233" w14:textId="77777777" w:rsidTr="00E02771">
        <w:trPr>
          <w:trHeight w:val="83"/>
          <w:tblHeader/>
        </w:trPr>
        <w:tc>
          <w:tcPr>
            <w:tcW w:w="2790" w:type="dxa"/>
            <w:vAlign w:val="bottom"/>
            <w:hideMark/>
          </w:tcPr>
          <w:p w14:paraId="3B991608" w14:textId="77777777" w:rsidR="00B32E53" w:rsidRPr="00B761EF" w:rsidRDefault="00B32E53" w:rsidP="00E02771">
            <w:pPr>
              <w:rPr>
                <w:rFonts w:ascii="Angsana New" w:hAnsi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vAlign w:val="bottom"/>
            <w:hideMark/>
          </w:tcPr>
          <w:p w14:paraId="7AEF1622" w14:textId="77777777" w:rsidR="00B32E53" w:rsidRPr="00B761EF" w:rsidRDefault="00B32E53" w:rsidP="00E02771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4130FF67" w14:textId="77777777" w:rsidR="00B32E53" w:rsidRPr="00B761EF" w:rsidRDefault="00B32E53" w:rsidP="00E02771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  <w:hideMark/>
          </w:tcPr>
          <w:p w14:paraId="0FC2DF5F" w14:textId="77777777" w:rsidR="00B32E53" w:rsidRPr="00B761EF" w:rsidRDefault="00B32E53" w:rsidP="00E02771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3" w:type="dxa"/>
            <w:vAlign w:val="bottom"/>
          </w:tcPr>
          <w:p w14:paraId="420007E5" w14:textId="77777777" w:rsidR="00B32E53" w:rsidRPr="00B761EF" w:rsidRDefault="00B32E53" w:rsidP="00E02771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  <w:hideMark/>
          </w:tcPr>
          <w:p w14:paraId="163BA181" w14:textId="77777777" w:rsidR="00B32E53" w:rsidRPr="00B761EF" w:rsidRDefault="00B32E53" w:rsidP="00E02771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9" w:type="dxa"/>
            <w:vAlign w:val="bottom"/>
          </w:tcPr>
          <w:p w14:paraId="08AF8604" w14:textId="77777777" w:rsidR="00B32E53" w:rsidRPr="00B761EF" w:rsidRDefault="00B32E53" w:rsidP="00E02771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  <w:hideMark/>
          </w:tcPr>
          <w:p w14:paraId="50B50B1D" w14:textId="77777777" w:rsidR="00B32E53" w:rsidRPr="00B761EF" w:rsidRDefault="00B32E53" w:rsidP="00E02771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32E53" w14:paraId="1180A4B5" w14:textId="77777777" w:rsidTr="00E02771">
        <w:trPr>
          <w:trHeight w:val="83"/>
          <w:tblHeader/>
        </w:trPr>
        <w:tc>
          <w:tcPr>
            <w:tcW w:w="2790" w:type="dxa"/>
            <w:vAlign w:val="bottom"/>
          </w:tcPr>
          <w:p w14:paraId="3A2AA020" w14:textId="77777777" w:rsidR="00B32E53" w:rsidRPr="00B761EF" w:rsidRDefault="00B32E53" w:rsidP="00E02771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66" w:type="dxa"/>
            <w:gridSpan w:val="7"/>
            <w:vAlign w:val="bottom"/>
            <w:hideMark/>
          </w:tcPr>
          <w:p w14:paraId="104DBE0D" w14:textId="77777777" w:rsidR="00B32E53" w:rsidRPr="00B761EF" w:rsidRDefault="00B32E53" w:rsidP="00E02771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F05CB0" w14:paraId="6DDDFB40" w14:textId="77777777" w:rsidTr="00E02771">
        <w:trPr>
          <w:trHeight w:val="380"/>
        </w:trPr>
        <w:tc>
          <w:tcPr>
            <w:tcW w:w="2790" w:type="dxa"/>
            <w:vAlign w:val="bottom"/>
            <w:hideMark/>
          </w:tcPr>
          <w:p w14:paraId="0F3B7F23" w14:textId="77777777" w:rsidR="00F05CB0" w:rsidRPr="009B07EB" w:rsidRDefault="00F05CB0" w:rsidP="00F05CB0">
            <w:pPr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422" w:type="dxa"/>
            <w:vAlign w:val="bottom"/>
          </w:tcPr>
          <w:p w14:paraId="78890AD9" w14:textId="64E8CFCB" w:rsidR="00F05CB0" w:rsidRPr="00B761EF" w:rsidRDefault="00F05CB0" w:rsidP="00F05CB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28,467</w:t>
            </w:r>
          </w:p>
        </w:tc>
        <w:tc>
          <w:tcPr>
            <w:tcW w:w="243" w:type="dxa"/>
            <w:vAlign w:val="bottom"/>
          </w:tcPr>
          <w:p w14:paraId="3C721C52" w14:textId="77777777" w:rsidR="00F05CB0" w:rsidRPr="00B761EF" w:rsidRDefault="00F05CB0" w:rsidP="00F05CB0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00B54870" w14:textId="3054FEB0" w:rsidR="00F05CB0" w:rsidRPr="00B761EF" w:rsidRDefault="00F05CB0" w:rsidP="00F05C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3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5A8B193" w14:textId="77777777" w:rsidR="00F05CB0" w:rsidRPr="00B761EF" w:rsidRDefault="00F05CB0" w:rsidP="00F05CB0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73B139C7" w14:textId="794E7CD7" w:rsidR="00F05CB0" w:rsidRPr="00C27181" w:rsidRDefault="00F05CB0" w:rsidP="00F05CB0">
            <w:pPr>
              <w:pStyle w:val="acctfourfigures"/>
              <w:spacing w:line="240" w:lineRule="auto"/>
              <w:ind w:left="-13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710289BE" w14:textId="77777777" w:rsidR="00F05CB0" w:rsidRPr="00B761EF" w:rsidRDefault="00F05CB0" w:rsidP="00F05CB0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96B2102" w14:textId="6B256D88" w:rsidR="00F05CB0" w:rsidRPr="00061CB8" w:rsidRDefault="00F05CB0" w:rsidP="00F05CB0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28,467</w:t>
            </w:r>
          </w:p>
        </w:tc>
      </w:tr>
      <w:tr w:rsidR="00F05CB0" w14:paraId="54D7D2DC" w14:textId="77777777" w:rsidTr="00E02771">
        <w:trPr>
          <w:trHeight w:val="380"/>
        </w:trPr>
        <w:tc>
          <w:tcPr>
            <w:tcW w:w="2790" w:type="dxa"/>
            <w:vAlign w:val="bottom"/>
          </w:tcPr>
          <w:p w14:paraId="77FCC8EC" w14:textId="77777777" w:rsidR="00F05CB0" w:rsidRPr="009B07EB" w:rsidRDefault="00F05CB0" w:rsidP="00F05CB0">
            <w:pPr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 </w:t>
            </w:r>
            <w:r w:rsidRPr="00044E2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vAlign w:val="bottom"/>
          </w:tcPr>
          <w:p w14:paraId="37B4FD8C" w14:textId="668ED879" w:rsidR="00F05CB0" w:rsidRPr="00B761EF" w:rsidRDefault="00F05CB0" w:rsidP="00F05CB0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56FA86B" w14:textId="77777777" w:rsidR="00F05CB0" w:rsidRPr="00B761EF" w:rsidRDefault="00F05CB0" w:rsidP="00F05CB0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179CF26E" w14:textId="034974CE" w:rsidR="00F05CB0" w:rsidRPr="00B761EF" w:rsidRDefault="00F05CB0" w:rsidP="00F05C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243" w:type="dxa"/>
            <w:vAlign w:val="bottom"/>
          </w:tcPr>
          <w:p w14:paraId="7B0D2C77" w14:textId="77777777" w:rsidR="00F05CB0" w:rsidRPr="00B761EF" w:rsidRDefault="00F05CB0" w:rsidP="00F05CB0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436FCE83" w14:textId="53182B22" w:rsidR="00F05CB0" w:rsidRPr="00C27181" w:rsidRDefault="00F05CB0" w:rsidP="00F05CB0">
            <w:pPr>
              <w:pStyle w:val="acctfourfigures"/>
              <w:spacing w:line="240" w:lineRule="auto"/>
              <w:ind w:left="-13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3352460A" w14:textId="77777777" w:rsidR="00F05CB0" w:rsidRPr="00B761EF" w:rsidRDefault="00F05CB0" w:rsidP="00F05CB0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655CE4A" w14:textId="3E8FBED5" w:rsidR="00F05CB0" w:rsidRPr="00B761EF" w:rsidRDefault="00F05CB0" w:rsidP="00F05CB0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341</w:t>
            </w:r>
          </w:p>
        </w:tc>
      </w:tr>
      <w:tr w:rsidR="00F05CB0" w14:paraId="4BEBD006" w14:textId="77777777" w:rsidTr="00E02771">
        <w:trPr>
          <w:trHeight w:val="380"/>
        </w:trPr>
        <w:tc>
          <w:tcPr>
            <w:tcW w:w="2790" w:type="dxa"/>
            <w:vAlign w:val="bottom"/>
          </w:tcPr>
          <w:p w14:paraId="76C12400" w14:textId="77777777" w:rsidR="00F05CB0" w:rsidRPr="009B07EB" w:rsidRDefault="00F05CB0" w:rsidP="00F05CB0">
            <w:pPr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ค้างชำระเกิน </w:t>
            </w:r>
            <w:r w:rsidRPr="00044E2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vAlign w:val="bottom"/>
          </w:tcPr>
          <w:p w14:paraId="6A8F0B49" w14:textId="11138D93" w:rsidR="00F05CB0" w:rsidRPr="00B761EF" w:rsidRDefault="00F05CB0" w:rsidP="00F05CB0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CB0CFF5" w14:textId="77777777" w:rsidR="00F05CB0" w:rsidRPr="00B761EF" w:rsidRDefault="00F05CB0" w:rsidP="00F05CB0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762694B6" w14:textId="47BB822D" w:rsidR="00F05CB0" w:rsidRPr="00B761EF" w:rsidRDefault="00F05CB0" w:rsidP="00F05CB0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3" w:right="1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123F87D" w14:textId="77777777" w:rsidR="00F05CB0" w:rsidRPr="00B761EF" w:rsidRDefault="00F05CB0" w:rsidP="00F05CB0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1C009C51" w14:textId="077273CA" w:rsidR="00F05CB0" w:rsidRPr="00B761EF" w:rsidRDefault="00F05CB0" w:rsidP="00F05C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69" w:type="dxa"/>
            <w:vAlign w:val="bottom"/>
          </w:tcPr>
          <w:p w14:paraId="5E799F26" w14:textId="77777777" w:rsidR="00F05CB0" w:rsidRPr="00B761EF" w:rsidRDefault="00F05CB0" w:rsidP="00F05CB0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ADB58D5" w14:textId="20D2A858" w:rsidR="00F05CB0" w:rsidRPr="00B761EF" w:rsidRDefault="00F05CB0" w:rsidP="00F05CB0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F05CB0" w14:paraId="18829039" w14:textId="77777777" w:rsidTr="00E02771">
        <w:trPr>
          <w:trHeight w:val="380"/>
        </w:trPr>
        <w:tc>
          <w:tcPr>
            <w:tcW w:w="2790" w:type="dxa"/>
            <w:vAlign w:val="bottom"/>
            <w:hideMark/>
          </w:tcPr>
          <w:p w14:paraId="30985EB5" w14:textId="77777777" w:rsidR="00F05CB0" w:rsidRPr="009B07EB" w:rsidRDefault="00F05CB0" w:rsidP="00F05CB0">
            <w:pPr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9B07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07E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60760824" w14:textId="07D3E1EC" w:rsidR="00F05CB0" w:rsidRPr="00B761EF" w:rsidRDefault="00F05CB0" w:rsidP="00F05CB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(88)</w:t>
            </w:r>
          </w:p>
        </w:tc>
        <w:tc>
          <w:tcPr>
            <w:tcW w:w="243" w:type="dxa"/>
            <w:vAlign w:val="bottom"/>
          </w:tcPr>
          <w:p w14:paraId="2B23245F" w14:textId="77777777" w:rsidR="00F05CB0" w:rsidRPr="00B761EF" w:rsidRDefault="00F05CB0" w:rsidP="00F05CB0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vAlign w:val="bottom"/>
          </w:tcPr>
          <w:p w14:paraId="7E371B70" w14:textId="184AFBC8" w:rsidR="00F05CB0" w:rsidRPr="00B761EF" w:rsidRDefault="00F05CB0" w:rsidP="00F05C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(172)</w:t>
            </w:r>
          </w:p>
        </w:tc>
        <w:tc>
          <w:tcPr>
            <w:tcW w:w="243" w:type="dxa"/>
            <w:vAlign w:val="bottom"/>
          </w:tcPr>
          <w:p w14:paraId="23248A1B" w14:textId="77777777" w:rsidR="00F05CB0" w:rsidRPr="00B761EF" w:rsidRDefault="00F05CB0" w:rsidP="00F05CB0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4BD2EF5F" w14:textId="4E6F2B5D" w:rsidR="00F05CB0" w:rsidRPr="00B761EF" w:rsidRDefault="00F05CB0" w:rsidP="00F05C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(18)</w:t>
            </w:r>
          </w:p>
        </w:tc>
        <w:tc>
          <w:tcPr>
            <w:tcW w:w="269" w:type="dxa"/>
            <w:vAlign w:val="bottom"/>
          </w:tcPr>
          <w:p w14:paraId="7635E6E0" w14:textId="77777777" w:rsidR="00F05CB0" w:rsidRPr="00B761EF" w:rsidRDefault="00F05CB0" w:rsidP="00F05CB0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bottom"/>
          </w:tcPr>
          <w:p w14:paraId="0CE717A3" w14:textId="3B6708E0" w:rsidR="00F05CB0" w:rsidRPr="00B761EF" w:rsidRDefault="00F05CB0" w:rsidP="00F05CB0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(278)</w:t>
            </w:r>
          </w:p>
        </w:tc>
      </w:tr>
      <w:tr w:rsidR="00F05CB0" w14:paraId="7EE1AC5C" w14:textId="77777777" w:rsidTr="00E02771">
        <w:trPr>
          <w:trHeight w:val="380"/>
        </w:trPr>
        <w:tc>
          <w:tcPr>
            <w:tcW w:w="2790" w:type="dxa"/>
            <w:vAlign w:val="bottom"/>
            <w:hideMark/>
          </w:tcPr>
          <w:p w14:paraId="63E3A389" w14:textId="77777777" w:rsidR="00F05CB0" w:rsidRPr="009B07EB" w:rsidRDefault="00F05CB0" w:rsidP="00F05CB0">
            <w:pPr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05ADE4" w14:textId="1BAC2812" w:rsidR="00F05CB0" w:rsidRPr="00E077D3" w:rsidRDefault="00F05CB0" w:rsidP="00F05CB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28,379</w:t>
            </w:r>
          </w:p>
        </w:tc>
        <w:tc>
          <w:tcPr>
            <w:tcW w:w="243" w:type="dxa"/>
          </w:tcPr>
          <w:p w14:paraId="07ECC59E" w14:textId="77777777" w:rsidR="00F05CB0" w:rsidRPr="00B761EF" w:rsidRDefault="00F05CB0" w:rsidP="00F05CB0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66044F" w14:textId="4739390D" w:rsidR="00F05CB0" w:rsidRPr="00B761EF" w:rsidRDefault="00F05CB0" w:rsidP="00F05C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169</w:t>
            </w:r>
          </w:p>
        </w:tc>
        <w:tc>
          <w:tcPr>
            <w:tcW w:w="243" w:type="dxa"/>
          </w:tcPr>
          <w:p w14:paraId="61C0103B" w14:textId="77777777" w:rsidR="00F05CB0" w:rsidRPr="00B761EF" w:rsidRDefault="00F05CB0" w:rsidP="00F05CB0">
            <w:pPr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3B96DB" w14:textId="613B87E6" w:rsidR="00F05CB0" w:rsidRPr="00C27181" w:rsidRDefault="00F05CB0" w:rsidP="00F05CB0">
            <w:pPr>
              <w:pStyle w:val="acctfourfigures"/>
              <w:spacing w:line="240" w:lineRule="auto"/>
              <w:ind w:left="-13"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91706DB" w14:textId="77777777" w:rsidR="00F05CB0" w:rsidRPr="00B761EF" w:rsidRDefault="00F05CB0" w:rsidP="00F05CB0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6EDB58" w14:textId="5B4B6FD3" w:rsidR="00F05CB0" w:rsidRPr="00B761EF" w:rsidRDefault="00F05CB0" w:rsidP="00F05CB0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28,548</w:t>
            </w:r>
          </w:p>
        </w:tc>
      </w:tr>
    </w:tbl>
    <w:p w14:paraId="628F138A" w14:textId="77777777" w:rsidR="005A4EB7" w:rsidRPr="00F05CB0" w:rsidRDefault="005A4EB7" w:rsidP="001877B5">
      <w:pPr>
        <w:ind w:left="900"/>
        <w:jc w:val="thaiDistribute"/>
        <w:rPr>
          <w:rFonts w:asciiTheme="majorBidi" w:hAnsiTheme="majorBidi" w:cstheme="majorBidi"/>
        </w:rPr>
      </w:pPr>
    </w:p>
    <w:p w14:paraId="7681CE83" w14:textId="77777777" w:rsidR="0018632A" w:rsidRPr="00B761EF" w:rsidRDefault="0018632A" w:rsidP="0018632A">
      <w:pPr>
        <w:tabs>
          <w:tab w:val="left" w:pos="1080"/>
        </w:tabs>
        <w:ind w:left="9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761EF">
        <w:rPr>
          <w:rFonts w:ascii="Angsana New" w:hAnsi="Angsana New"/>
          <w:b/>
          <w:bCs/>
          <w:i/>
          <w:iCs/>
          <w:sz w:val="30"/>
          <w:szCs w:val="30"/>
          <w:cs/>
        </w:rPr>
        <w:t>หลักประกัน</w:t>
      </w:r>
      <w:r w:rsidRPr="00B761E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CDC7BC3" w14:textId="77777777" w:rsidR="0018632A" w:rsidRPr="00F05CB0" w:rsidRDefault="0018632A" w:rsidP="0018632A">
      <w:pPr>
        <w:ind w:left="918" w:right="-7"/>
        <w:jc w:val="thaiDistribute"/>
        <w:rPr>
          <w:rFonts w:ascii="Angsana New" w:hAnsi="Angsana New"/>
        </w:rPr>
      </w:pPr>
    </w:p>
    <w:p w14:paraId="6184D190" w14:textId="77777777" w:rsidR="0018632A" w:rsidRPr="00B761EF" w:rsidRDefault="0018632A" w:rsidP="0018632A">
      <w:pPr>
        <w:ind w:left="918" w:right="-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B761EF">
        <w:rPr>
          <w:rFonts w:ascii="Angsana New" w:hAnsi="Angsana New"/>
          <w:sz w:val="30"/>
          <w:szCs w:val="30"/>
          <w:cs/>
        </w:rPr>
        <w:t xml:space="preserve">นอกจากการพิจารณาคุณภาพด้านเครดิตของคู่สัญญาแล้ว กลุ่ม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กลุ่มบริษัท โดยกลุ่มบริษัทพิจารณาว่ามูลค่าหลักประกัน ณ วันเริ่มต้นสัญญาเพียงพอตามระดับความเสี่ยงที่กลุ่มบริษัทสามารถยอมรับได้ </w:t>
      </w:r>
      <w:r w:rsidRPr="00B761EF">
        <w:rPr>
          <w:rFonts w:ascii="Angsana New" w:hAnsi="Angsana New"/>
          <w:sz w:val="30"/>
          <w:szCs w:val="30"/>
          <w:cs/>
        </w:rPr>
        <w:lastRenderedPageBreak/>
        <w:t>หลักประกัน</w:t>
      </w:r>
      <w:r w:rsidRPr="00B761EF">
        <w:rPr>
          <w:rFonts w:ascii="Angsana New" w:hAnsi="Angsana New"/>
          <w:spacing w:val="-4"/>
          <w:sz w:val="30"/>
          <w:szCs w:val="30"/>
          <w:cs/>
        </w:rPr>
        <w:t>ประกอบด้วย</w:t>
      </w:r>
      <w:r w:rsidRPr="00B761EF">
        <w:rPr>
          <w:rFonts w:ascii="Angsana New" w:hAnsi="Angsana New" w:hint="cs"/>
          <w:spacing w:val="-4"/>
          <w:sz w:val="30"/>
          <w:szCs w:val="30"/>
          <w:cs/>
        </w:rPr>
        <w:t>ที่ดิน</w:t>
      </w:r>
      <w:r w:rsidRPr="00B761EF">
        <w:rPr>
          <w:rFonts w:ascii="Angsana New" w:hAnsi="Angsana New"/>
          <w:spacing w:val="-4"/>
          <w:sz w:val="30"/>
          <w:szCs w:val="30"/>
          <w:cs/>
        </w:rPr>
        <w:t xml:space="preserve"> รถยนต์ และอื่นๆ ซึ่งได้รับการประเมินมูลค่า ณ วันรับรู้รายการเมื่อเริ่มแรกของลูกหนี้</w:t>
      </w:r>
      <w:r w:rsidRPr="00B761EF">
        <w:rPr>
          <w:rFonts w:ascii="Angsana New" w:hAnsi="Angsana New" w:hint="cs"/>
          <w:spacing w:val="-4"/>
          <w:sz w:val="30"/>
          <w:szCs w:val="30"/>
          <w:cs/>
        </w:rPr>
        <w:t>เงินให้สินเชื่อ</w:t>
      </w:r>
    </w:p>
    <w:p w14:paraId="4276ABC3" w14:textId="004D1792" w:rsidR="00AA685E" w:rsidRPr="007447F5" w:rsidRDefault="0018632A" w:rsidP="0018632A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447F5">
        <w:rPr>
          <w:rFonts w:asciiTheme="majorBidi" w:hAnsiTheme="majorBidi" w:cstheme="majorBidi" w:hint="cs"/>
          <w:sz w:val="30"/>
          <w:szCs w:val="30"/>
          <w:cs/>
        </w:rPr>
        <w:t>(ข</w:t>
      </w:r>
      <w:r w:rsidRPr="007447F5">
        <w:rPr>
          <w:rFonts w:asciiTheme="majorBidi" w:hAnsiTheme="majorBidi" w:cstheme="majorBidi"/>
          <w:sz w:val="30"/>
          <w:szCs w:val="30"/>
        </w:rPr>
        <w:t>.1.</w:t>
      </w:r>
      <w:r>
        <w:rPr>
          <w:rFonts w:asciiTheme="majorBidi" w:hAnsiTheme="majorBidi" w:cstheme="majorBidi"/>
          <w:sz w:val="30"/>
          <w:szCs w:val="30"/>
        </w:rPr>
        <w:t>4</w:t>
      </w:r>
      <w:r w:rsidRPr="007447F5">
        <w:rPr>
          <w:rFonts w:asciiTheme="majorBidi" w:hAnsiTheme="majorBidi" w:cstheme="majorBidi"/>
          <w:sz w:val="30"/>
          <w:szCs w:val="30"/>
        </w:rPr>
        <w:t xml:space="preserve">) </w:t>
      </w:r>
      <w:r w:rsidR="001877B5" w:rsidRPr="007447F5"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</w:p>
    <w:p w14:paraId="6530DC9B" w14:textId="6250B101" w:rsidR="001877B5" w:rsidRPr="007447F5" w:rsidRDefault="001877B5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14E813D8" w14:textId="1A8DC7DA" w:rsidR="006A2748" w:rsidRPr="00E8609B" w:rsidRDefault="001877B5" w:rsidP="001877B5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64389513"/>
      <w:r w:rsidRPr="00E8609B">
        <w:rPr>
          <w:rFonts w:asciiTheme="majorBidi" w:hAnsiTheme="majorBidi" w:cstheme="majorBidi" w:hint="cs"/>
          <w:sz w:val="30"/>
          <w:szCs w:val="30"/>
          <w:cs/>
        </w:rPr>
        <w:t xml:space="preserve">ความเสี่ยงด้านเครดิตที่เกิดจาก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E8609B">
        <w:rPr>
          <w:rFonts w:asciiTheme="majorBidi" w:hAnsiTheme="majorBidi" w:cstheme="majorBidi" w:hint="cs"/>
          <w:sz w:val="30"/>
          <w:szCs w:val="30"/>
        </w:rPr>
        <w:t>12</w:t>
      </w:r>
      <w:r w:rsidRPr="00E8609B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6E1A9D8D" w14:textId="72139052" w:rsidR="00D17B87" w:rsidRDefault="00D1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bookmarkEnd w:id="4"/>
    <w:p w14:paraId="2411D9FE" w14:textId="08AA9DED" w:rsidR="001C215C" w:rsidRPr="00B31C56" w:rsidRDefault="001C215C" w:rsidP="001C21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31C5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E0FB8" w:rsidRPr="00B31C56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B31C56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B31C56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4C895B42" w14:textId="77777777" w:rsidR="001C215C" w:rsidRPr="007447F5" w:rsidRDefault="001C215C" w:rsidP="00D045AE">
      <w:pPr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4A5988" w14:textId="356060CF" w:rsidR="001C215C" w:rsidRDefault="001C215C" w:rsidP="001C215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E1DB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E1DB6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0E1DB6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0E1DB6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0E1DB6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E1DB6">
        <w:rPr>
          <w:rFonts w:asciiTheme="majorBidi" w:hAnsiTheme="majorBidi" w:cstheme="majorBidi"/>
          <w:sz w:val="30"/>
          <w:szCs w:val="30"/>
        </w:rPr>
        <w:t xml:space="preserve"> </w:t>
      </w:r>
      <w:r w:rsidRPr="000E1DB6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1C21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D6EADCE" w14:textId="77777777" w:rsidR="00E94CCE" w:rsidRDefault="00E94CCE" w:rsidP="001C215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59CCFE" w14:textId="4D621565" w:rsidR="00E94CCE" w:rsidRDefault="00E94CCE" w:rsidP="001C215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64577201"/>
      <w:r w:rsidRPr="00E94CCE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E94CC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94CCE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E94CC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E94CCE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E94CCE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  <w:bookmarkEnd w:id="5"/>
    </w:p>
    <w:p w14:paraId="46DB92E4" w14:textId="77777777" w:rsidR="00452906" w:rsidRDefault="00452906" w:rsidP="001C215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793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1075"/>
        <w:gridCol w:w="272"/>
        <w:gridCol w:w="1078"/>
        <w:gridCol w:w="272"/>
        <w:gridCol w:w="988"/>
        <w:gridCol w:w="236"/>
        <w:gridCol w:w="1114"/>
        <w:gridCol w:w="236"/>
        <w:gridCol w:w="1087"/>
      </w:tblGrid>
      <w:tr w:rsidR="00E94CCE" w:rsidRPr="00A24AD7" w14:paraId="10504A69" w14:textId="77777777" w:rsidTr="005B1511">
        <w:trPr>
          <w:tblHeader/>
        </w:trPr>
        <w:tc>
          <w:tcPr>
            <w:tcW w:w="2435" w:type="dxa"/>
            <w:hideMark/>
          </w:tcPr>
          <w:p w14:paraId="0676F224" w14:textId="51E112AD" w:rsidR="00E94CCE" w:rsidRPr="00A24AD7" w:rsidRDefault="00E94CCE" w:rsidP="00E94C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9"/>
            <w:hideMark/>
          </w:tcPr>
          <w:p w14:paraId="1C33F525" w14:textId="1F8C5DAB" w:rsidR="00E94CCE" w:rsidRPr="00A24AD7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A24A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94CCE" w:rsidRPr="00A24AD7" w14:paraId="0987963B" w14:textId="77777777" w:rsidTr="005B1511">
        <w:trPr>
          <w:tblHeader/>
        </w:trPr>
        <w:tc>
          <w:tcPr>
            <w:tcW w:w="2435" w:type="dxa"/>
            <w:hideMark/>
          </w:tcPr>
          <w:p w14:paraId="734359EF" w14:textId="326B2ADC" w:rsidR="00E94CCE" w:rsidRPr="00A24AD7" w:rsidRDefault="00E94CCE" w:rsidP="00E94C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14:paraId="79DE2413" w14:textId="77777777" w:rsidR="00E94CCE" w:rsidRPr="00A24AD7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A1AEFA7" w14:textId="77777777" w:rsidR="00E94CCE" w:rsidRPr="00A24AD7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1" w:type="dxa"/>
            <w:gridSpan w:val="7"/>
            <w:vAlign w:val="bottom"/>
            <w:hideMark/>
          </w:tcPr>
          <w:p w14:paraId="5668B228" w14:textId="77777777" w:rsidR="00E94CCE" w:rsidRPr="00A24AD7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9747D" w:rsidRPr="00A24AD7" w14:paraId="34DB3F54" w14:textId="77777777" w:rsidTr="005B1511">
        <w:trPr>
          <w:tblHeader/>
        </w:trPr>
        <w:tc>
          <w:tcPr>
            <w:tcW w:w="2435" w:type="dxa"/>
            <w:vAlign w:val="bottom"/>
            <w:hideMark/>
          </w:tcPr>
          <w:p w14:paraId="319B05EA" w14:textId="1F3C8074" w:rsidR="00B9747D" w:rsidRPr="00A24AD7" w:rsidRDefault="00B9747D" w:rsidP="00E94CC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75" w:type="dxa"/>
            <w:vAlign w:val="bottom"/>
            <w:hideMark/>
          </w:tcPr>
          <w:p w14:paraId="233EA97E" w14:textId="77777777" w:rsidR="00B9747D" w:rsidRPr="00A24AD7" w:rsidRDefault="00B9747D" w:rsidP="00E94CC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5F90531" w14:textId="77777777" w:rsidR="00B9747D" w:rsidRPr="00A24AD7" w:rsidRDefault="00B9747D" w:rsidP="00E94CC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2D48E80B" w14:textId="77777777" w:rsidR="00B9747D" w:rsidRPr="00A24AD7" w:rsidRDefault="00B9747D" w:rsidP="00E94CC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60FAAD29" w14:textId="77777777" w:rsidR="00B9747D" w:rsidRPr="00A24AD7" w:rsidRDefault="00B9747D" w:rsidP="00E94CCE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0BD1DC75" w14:textId="77777777" w:rsidR="00B9747D" w:rsidRPr="00A24AD7" w:rsidRDefault="00B9747D" w:rsidP="00E94CC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  <w:hideMark/>
          </w:tcPr>
          <w:p w14:paraId="0D0330D3" w14:textId="77777777" w:rsidR="00B9747D" w:rsidRPr="00A24AD7" w:rsidRDefault="00B9747D" w:rsidP="00E94CCE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E74CA98" w14:textId="77777777" w:rsidR="00B9747D" w:rsidRPr="00A24AD7" w:rsidRDefault="00B9747D" w:rsidP="00E94CC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  <w:hideMark/>
          </w:tcPr>
          <w:p w14:paraId="2C0B1F12" w14:textId="77777777" w:rsidR="00B9747D" w:rsidRDefault="00B9747D" w:rsidP="00E94CC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718D0F0B" w14:textId="48E8F4FB" w:rsidR="00B9747D" w:rsidRPr="00A24AD7" w:rsidRDefault="00B9747D" w:rsidP="00E94CCE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B87136E" w14:textId="77777777" w:rsidR="00B9747D" w:rsidRPr="00A24AD7" w:rsidRDefault="00B9747D" w:rsidP="00E94CC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  <w:hideMark/>
          </w:tcPr>
          <w:p w14:paraId="632245C3" w14:textId="77777777" w:rsidR="00B9747D" w:rsidRPr="00A24AD7" w:rsidRDefault="00B9747D" w:rsidP="00A24AD7">
            <w:pPr>
              <w:tabs>
                <w:tab w:val="clear" w:pos="680"/>
                <w:tab w:val="left" w:pos="6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94CCE" w:rsidRPr="00A24AD7" w14:paraId="4BD3C217" w14:textId="77777777" w:rsidTr="005B1511">
        <w:trPr>
          <w:tblHeader/>
        </w:trPr>
        <w:tc>
          <w:tcPr>
            <w:tcW w:w="2435" w:type="dxa"/>
          </w:tcPr>
          <w:p w14:paraId="5A1957A0" w14:textId="5D7400E6" w:rsidR="00E94CCE" w:rsidRPr="00A24AD7" w:rsidRDefault="00E94CCE" w:rsidP="00E94CC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8" w:type="dxa"/>
            <w:gridSpan w:val="9"/>
            <w:hideMark/>
          </w:tcPr>
          <w:p w14:paraId="1943745D" w14:textId="10592404" w:rsidR="00E94CCE" w:rsidRPr="00A24AD7" w:rsidRDefault="00E94CCE" w:rsidP="00E94CC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1E24D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A24A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9747D" w:rsidRPr="00A24AD7" w14:paraId="40002128" w14:textId="77777777" w:rsidTr="005B1511">
        <w:tc>
          <w:tcPr>
            <w:tcW w:w="2435" w:type="dxa"/>
          </w:tcPr>
          <w:p w14:paraId="67AA1286" w14:textId="6027C262" w:rsidR="00B9747D" w:rsidRPr="00A24AD7" w:rsidRDefault="00B9747D" w:rsidP="00B9747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6358" w:type="dxa"/>
            <w:gridSpan w:val="9"/>
          </w:tcPr>
          <w:p w14:paraId="0295984B" w14:textId="77777777" w:rsidR="00B9747D" w:rsidRPr="00A24AD7" w:rsidRDefault="00B9747D" w:rsidP="00B9747D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B9747D" w:rsidRPr="00A24AD7" w14:paraId="26596F54" w14:textId="77777777" w:rsidTr="005B1511">
        <w:tc>
          <w:tcPr>
            <w:tcW w:w="2435" w:type="dxa"/>
            <w:hideMark/>
          </w:tcPr>
          <w:p w14:paraId="15C9CFF0" w14:textId="77777777" w:rsidR="00B9747D" w:rsidRPr="00A24AD7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</w:tcPr>
          <w:p w14:paraId="7A3AED05" w14:textId="77777777" w:rsidR="00B9747D" w:rsidRPr="00A24AD7" w:rsidRDefault="00B9747D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1A3D9EB" w14:textId="77777777" w:rsidR="00B9747D" w:rsidRPr="00A24AD7" w:rsidRDefault="00B9747D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45EBE503" w14:textId="77777777" w:rsidR="00B9747D" w:rsidRPr="00A24AD7" w:rsidRDefault="00B9747D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5BD795D" w14:textId="77777777" w:rsidR="00B9747D" w:rsidRPr="00A24AD7" w:rsidRDefault="00B9747D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50E58D05" w14:textId="77777777" w:rsidR="00B9747D" w:rsidRPr="00A24AD7" w:rsidRDefault="00B9747D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15FE76A" w14:textId="77777777" w:rsidR="00B9747D" w:rsidRPr="00A24AD7" w:rsidRDefault="00B9747D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73D84E2" w14:textId="77777777" w:rsidR="00B9747D" w:rsidRPr="00A24AD7" w:rsidRDefault="00B9747D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E1F8E7E" w14:textId="77777777" w:rsidR="00B9747D" w:rsidRPr="00A24AD7" w:rsidRDefault="00B9747D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7E9E9F7D" w14:textId="77777777" w:rsidR="00B9747D" w:rsidRPr="00A24AD7" w:rsidRDefault="00B9747D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9747D" w:rsidRPr="00A24AD7" w14:paraId="0F40DB13" w14:textId="77777777" w:rsidTr="005B1511">
        <w:tc>
          <w:tcPr>
            <w:tcW w:w="2435" w:type="dxa"/>
            <w:hideMark/>
          </w:tcPr>
          <w:p w14:paraId="6EFB21E8" w14:textId="77777777" w:rsidR="00B9747D" w:rsidRPr="008D5D1F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8D5D1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8D5D1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</w:tcPr>
          <w:p w14:paraId="3350BC3D" w14:textId="7B0907D3" w:rsidR="00B9747D" w:rsidRPr="008D5D1F" w:rsidRDefault="00C34EF5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D1F">
              <w:rPr>
                <w:rFonts w:asciiTheme="majorBidi" w:hAnsiTheme="majorBidi" w:cstheme="majorBidi"/>
                <w:sz w:val="24"/>
                <w:szCs w:val="24"/>
              </w:rPr>
              <w:t>13,232</w:t>
            </w:r>
          </w:p>
        </w:tc>
        <w:tc>
          <w:tcPr>
            <w:tcW w:w="272" w:type="dxa"/>
          </w:tcPr>
          <w:p w14:paraId="3B524CD9" w14:textId="77777777" w:rsidR="00B9747D" w:rsidRPr="008D5D1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F5AEEC2" w14:textId="7B54EF77" w:rsidR="00B9747D" w:rsidRPr="008D5D1F" w:rsidRDefault="00C34EF5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D1F">
              <w:rPr>
                <w:rFonts w:asciiTheme="majorBidi" w:hAnsiTheme="majorBidi" w:cstheme="majorBidi"/>
                <w:sz w:val="24"/>
                <w:szCs w:val="24"/>
              </w:rPr>
              <w:t>13,232</w:t>
            </w:r>
          </w:p>
        </w:tc>
        <w:tc>
          <w:tcPr>
            <w:tcW w:w="272" w:type="dxa"/>
          </w:tcPr>
          <w:p w14:paraId="3E865EB8" w14:textId="77777777" w:rsidR="00B9747D" w:rsidRPr="008D5D1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3EC954E" w14:textId="0473B147" w:rsidR="00B9747D" w:rsidRPr="008D5D1F" w:rsidRDefault="00C34EF5" w:rsidP="00B9747D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5D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28B0B8" w14:textId="77777777" w:rsidR="00B9747D" w:rsidRPr="008D5D1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2106573" w14:textId="6564ACCF" w:rsidR="00B9747D" w:rsidRPr="008D5D1F" w:rsidRDefault="00C34EF5" w:rsidP="00B9747D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5D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10C81E" w14:textId="77777777" w:rsidR="00B9747D" w:rsidRPr="008D5D1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1DCD0BF" w14:textId="6D4BA0EB" w:rsidR="00B9747D" w:rsidRPr="008D5D1F" w:rsidRDefault="00C34EF5" w:rsidP="00B9747D">
            <w:pPr>
              <w:tabs>
                <w:tab w:val="clear" w:pos="680"/>
                <w:tab w:val="left" w:pos="63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D1F">
              <w:rPr>
                <w:rFonts w:asciiTheme="majorBidi" w:hAnsiTheme="majorBidi" w:cstheme="majorBidi"/>
                <w:sz w:val="24"/>
                <w:szCs w:val="24"/>
              </w:rPr>
              <w:t>13,232</w:t>
            </w:r>
          </w:p>
        </w:tc>
      </w:tr>
      <w:tr w:rsidR="00B9747D" w:rsidRPr="00A24AD7" w14:paraId="71FED7B0" w14:textId="77777777" w:rsidTr="005B1511">
        <w:tc>
          <w:tcPr>
            <w:tcW w:w="2435" w:type="dxa"/>
            <w:hideMark/>
          </w:tcPr>
          <w:p w14:paraId="53E9033F" w14:textId="77777777" w:rsidR="00B9747D" w:rsidRPr="008D5D1F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8D5D1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75" w:type="dxa"/>
          </w:tcPr>
          <w:p w14:paraId="2D2E621A" w14:textId="418B643E" w:rsidR="00B9747D" w:rsidRPr="008D5D1F" w:rsidRDefault="008D5D1F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D1F">
              <w:rPr>
                <w:rFonts w:asciiTheme="majorBidi" w:hAnsiTheme="majorBidi" w:cstheme="majorBidi"/>
                <w:sz w:val="24"/>
                <w:szCs w:val="24"/>
              </w:rPr>
              <w:t>188,801</w:t>
            </w:r>
          </w:p>
        </w:tc>
        <w:tc>
          <w:tcPr>
            <w:tcW w:w="272" w:type="dxa"/>
          </w:tcPr>
          <w:p w14:paraId="67764D98" w14:textId="77777777" w:rsidR="00B9747D" w:rsidRPr="008D5D1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08BAB5E" w14:textId="2FA90BE1" w:rsidR="00B9747D" w:rsidRPr="008D5D1F" w:rsidRDefault="008D5D1F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D1F">
              <w:rPr>
                <w:rFonts w:asciiTheme="majorBidi" w:hAnsiTheme="majorBidi" w:cstheme="majorBidi"/>
                <w:sz w:val="24"/>
                <w:szCs w:val="24"/>
              </w:rPr>
              <w:t>191,172</w:t>
            </w:r>
          </w:p>
        </w:tc>
        <w:tc>
          <w:tcPr>
            <w:tcW w:w="272" w:type="dxa"/>
          </w:tcPr>
          <w:p w14:paraId="493A053F" w14:textId="77777777" w:rsidR="00B9747D" w:rsidRPr="008D5D1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51E82265" w14:textId="7FEC4404" w:rsidR="00B9747D" w:rsidRPr="008D5D1F" w:rsidRDefault="00582939" w:rsidP="00B9747D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5D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7C54BB" w14:textId="77777777" w:rsidR="00B9747D" w:rsidRPr="008D5D1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9CB742F" w14:textId="25FA4112" w:rsidR="00B9747D" w:rsidRPr="008D5D1F" w:rsidRDefault="00582939" w:rsidP="00B9747D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5D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34F847" w14:textId="77777777" w:rsidR="00B9747D" w:rsidRPr="008D5D1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BDDAB3C" w14:textId="6EF2BB76" w:rsidR="00B9747D" w:rsidRPr="008D5D1F" w:rsidRDefault="008D5D1F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D1F">
              <w:rPr>
                <w:rFonts w:asciiTheme="majorBidi" w:hAnsiTheme="majorBidi" w:cstheme="majorBidi"/>
                <w:sz w:val="24"/>
                <w:szCs w:val="24"/>
              </w:rPr>
              <w:t>191,172</w:t>
            </w:r>
          </w:p>
        </w:tc>
      </w:tr>
      <w:tr w:rsidR="00B9747D" w:rsidRPr="00A24AD7" w14:paraId="2DA6F4AF" w14:textId="77777777" w:rsidTr="005B1511">
        <w:tc>
          <w:tcPr>
            <w:tcW w:w="2435" w:type="dxa"/>
            <w:hideMark/>
          </w:tcPr>
          <w:p w14:paraId="105D65E3" w14:textId="52685393" w:rsidR="00B9747D" w:rsidRPr="008D5D1F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8D5D1F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A674A" w14:textId="2096E83D" w:rsidR="00B9747D" w:rsidRPr="008D5D1F" w:rsidRDefault="00582939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D1F">
              <w:rPr>
                <w:rFonts w:asciiTheme="majorBidi" w:hAnsiTheme="majorBidi" w:cstheme="majorBidi"/>
                <w:sz w:val="24"/>
                <w:szCs w:val="24"/>
              </w:rPr>
              <w:t>78,687</w:t>
            </w:r>
          </w:p>
        </w:tc>
        <w:tc>
          <w:tcPr>
            <w:tcW w:w="272" w:type="dxa"/>
          </w:tcPr>
          <w:p w14:paraId="11F97A12" w14:textId="77777777" w:rsidR="00B9747D" w:rsidRPr="008D5D1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CC581" w14:textId="3686D7C6" w:rsidR="00B9747D" w:rsidRPr="008D5D1F" w:rsidRDefault="008D5D1F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D1F">
              <w:rPr>
                <w:rFonts w:asciiTheme="majorBidi" w:hAnsiTheme="majorBidi" w:cstheme="majorBidi"/>
                <w:sz w:val="24"/>
                <w:szCs w:val="24"/>
              </w:rPr>
              <w:t>31,528</w:t>
            </w:r>
          </w:p>
        </w:tc>
        <w:tc>
          <w:tcPr>
            <w:tcW w:w="272" w:type="dxa"/>
          </w:tcPr>
          <w:p w14:paraId="0CC1ABDA" w14:textId="77777777" w:rsidR="00B9747D" w:rsidRPr="008D5D1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A7055" w14:textId="5F52E416" w:rsidR="00B9747D" w:rsidRPr="008D5D1F" w:rsidRDefault="008D5D1F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D1F">
              <w:rPr>
                <w:rFonts w:asciiTheme="majorBidi" w:hAnsiTheme="majorBidi" w:cstheme="majorBidi"/>
                <w:sz w:val="24"/>
                <w:szCs w:val="24"/>
              </w:rPr>
              <w:t>32,943</w:t>
            </w:r>
          </w:p>
        </w:tc>
        <w:tc>
          <w:tcPr>
            <w:tcW w:w="236" w:type="dxa"/>
          </w:tcPr>
          <w:p w14:paraId="48E4582D" w14:textId="77777777" w:rsidR="00B9747D" w:rsidRPr="008D5D1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79461" w14:textId="13E9892D" w:rsidR="00B9747D" w:rsidRPr="008D5D1F" w:rsidRDefault="008D5D1F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D1F">
              <w:rPr>
                <w:rFonts w:asciiTheme="majorBidi" w:hAnsiTheme="majorBidi" w:cstheme="majorBidi"/>
                <w:sz w:val="24"/>
                <w:szCs w:val="24"/>
              </w:rPr>
              <w:t>14,216</w:t>
            </w:r>
          </w:p>
        </w:tc>
        <w:tc>
          <w:tcPr>
            <w:tcW w:w="236" w:type="dxa"/>
          </w:tcPr>
          <w:p w14:paraId="52A44BDE" w14:textId="77777777" w:rsidR="00B9747D" w:rsidRPr="008D5D1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04656" w14:textId="1BABD6FD" w:rsidR="00B9747D" w:rsidRPr="008D5D1F" w:rsidRDefault="008D5D1F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5D1F">
              <w:rPr>
                <w:rFonts w:asciiTheme="majorBidi" w:hAnsiTheme="majorBidi" w:cstheme="majorBidi"/>
                <w:sz w:val="24"/>
                <w:szCs w:val="24"/>
              </w:rPr>
              <w:t>78,687</w:t>
            </w:r>
          </w:p>
        </w:tc>
      </w:tr>
      <w:tr w:rsidR="00B9747D" w:rsidRPr="00A24AD7" w14:paraId="42DEDE6F" w14:textId="77777777" w:rsidTr="005B1511">
        <w:tc>
          <w:tcPr>
            <w:tcW w:w="2435" w:type="dxa"/>
          </w:tcPr>
          <w:p w14:paraId="7905B430" w14:textId="77777777" w:rsidR="00B9747D" w:rsidRPr="008D5D1F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E94BD" w14:textId="5C4FECF6" w:rsidR="00B9747D" w:rsidRPr="008D5D1F" w:rsidRDefault="008D5D1F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280,720</w:t>
            </w:r>
          </w:p>
        </w:tc>
        <w:tc>
          <w:tcPr>
            <w:tcW w:w="272" w:type="dxa"/>
          </w:tcPr>
          <w:p w14:paraId="77FD07E0" w14:textId="77777777" w:rsidR="00B9747D" w:rsidRPr="008D5D1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2407E6" w14:textId="089C6128" w:rsidR="00B9747D" w:rsidRPr="008D5D1F" w:rsidRDefault="00387896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235,932</w:t>
            </w:r>
          </w:p>
        </w:tc>
        <w:tc>
          <w:tcPr>
            <w:tcW w:w="272" w:type="dxa"/>
          </w:tcPr>
          <w:p w14:paraId="1E4FCF35" w14:textId="77777777" w:rsidR="00B9747D" w:rsidRPr="008D5D1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CF71F" w14:textId="4E658CEB" w:rsidR="00B9747D" w:rsidRPr="008D5D1F" w:rsidRDefault="008D5D1F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32,943</w:t>
            </w:r>
          </w:p>
        </w:tc>
        <w:tc>
          <w:tcPr>
            <w:tcW w:w="236" w:type="dxa"/>
          </w:tcPr>
          <w:p w14:paraId="30315C6B" w14:textId="77777777" w:rsidR="00B9747D" w:rsidRPr="008D5D1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34DF5" w14:textId="48932BE8" w:rsidR="00B9747D" w:rsidRPr="008D5D1F" w:rsidRDefault="008D5D1F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14,216</w:t>
            </w:r>
          </w:p>
        </w:tc>
        <w:tc>
          <w:tcPr>
            <w:tcW w:w="236" w:type="dxa"/>
          </w:tcPr>
          <w:p w14:paraId="29C2AF15" w14:textId="77777777" w:rsidR="00B9747D" w:rsidRPr="008D5D1F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A6198" w14:textId="590F6F17" w:rsidR="00B9747D" w:rsidRPr="008D5D1F" w:rsidRDefault="008D5D1F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283,091</w:t>
            </w:r>
          </w:p>
        </w:tc>
      </w:tr>
      <w:tr w:rsidR="005B1511" w:rsidRPr="00A24AD7" w14:paraId="348BE8D7" w14:textId="77777777" w:rsidTr="005B1511">
        <w:tc>
          <w:tcPr>
            <w:tcW w:w="2435" w:type="dxa"/>
          </w:tcPr>
          <w:p w14:paraId="6F87A0D7" w14:textId="0C4FCCA5" w:rsidR="005B1511" w:rsidRPr="00A24AD7" w:rsidRDefault="005B1511" w:rsidP="005B151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41325B15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3DCFB96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FAC83DC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84B44A5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2A9550D9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B65AE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0889DAE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415CB0A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331B2CA1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B1511" w:rsidRPr="00A24AD7" w14:paraId="13E974B4" w14:textId="77777777" w:rsidTr="005B1511">
        <w:tc>
          <w:tcPr>
            <w:tcW w:w="2435" w:type="dxa"/>
          </w:tcPr>
          <w:p w14:paraId="3275278D" w14:textId="21B7F13C" w:rsidR="005B1511" w:rsidRPr="00A24AD7" w:rsidRDefault="005B1511" w:rsidP="005B151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537B1D85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528543A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</w:tcPr>
          <w:p w14:paraId="673417E6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485C2CC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</w:tcPr>
          <w:p w14:paraId="2A8EE9B2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7A8267C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18D92E34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ECE3B7C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56A85C4A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B1511" w:rsidRPr="00A24AD7" w14:paraId="7ED155B0" w14:textId="77777777" w:rsidTr="005B1511">
        <w:tc>
          <w:tcPr>
            <w:tcW w:w="2435" w:type="dxa"/>
          </w:tcPr>
          <w:p w14:paraId="1A165FF4" w14:textId="28AE482A" w:rsidR="005B1511" w:rsidRPr="00A24AD7" w:rsidRDefault="005B1511" w:rsidP="005B151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676BD7D3" w14:textId="41D2EC88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20,439</w:t>
            </w:r>
          </w:p>
        </w:tc>
        <w:tc>
          <w:tcPr>
            <w:tcW w:w="272" w:type="dxa"/>
          </w:tcPr>
          <w:p w14:paraId="2F439EBB" w14:textId="77777777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</w:tcPr>
          <w:p w14:paraId="502D470C" w14:textId="0E7B31D5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20,439</w:t>
            </w:r>
          </w:p>
        </w:tc>
        <w:tc>
          <w:tcPr>
            <w:tcW w:w="272" w:type="dxa"/>
          </w:tcPr>
          <w:p w14:paraId="740B6C66" w14:textId="77777777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</w:tcPr>
          <w:p w14:paraId="754A8B79" w14:textId="673E8E5F" w:rsidR="005B1511" w:rsidRPr="00C87611" w:rsidRDefault="005B1511" w:rsidP="001C3553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D59C10" w14:textId="77777777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68D0FC6F" w14:textId="7901A544" w:rsidR="005B1511" w:rsidRPr="00C87611" w:rsidRDefault="005B1511" w:rsidP="001C3553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4711A5F" w14:textId="77777777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0BC77B49" w14:textId="4406D1F0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20,439</w:t>
            </w:r>
          </w:p>
        </w:tc>
      </w:tr>
      <w:tr w:rsidR="005B1511" w:rsidRPr="00A24AD7" w14:paraId="5E8CB81C" w14:textId="77777777" w:rsidTr="005B1511">
        <w:tc>
          <w:tcPr>
            <w:tcW w:w="2435" w:type="dxa"/>
          </w:tcPr>
          <w:p w14:paraId="75470C77" w14:textId="068DB077" w:rsidR="005B1511" w:rsidRPr="00A24AD7" w:rsidRDefault="005B1511" w:rsidP="005B151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41B6352E" w14:textId="4E86EC83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50,899</w:t>
            </w:r>
          </w:p>
        </w:tc>
        <w:tc>
          <w:tcPr>
            <w:tcW w:w="272" w:type="dxa"/>
          </w:tcPr>
          <w:p w14:paraId="0622FA9C" w14:textId="77777777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</w:tcPr>
          <w:p w14:paraId="06F4DE6F" w14:textId="7B19D750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51,156</w:t>
            </w:r>
          </w:p>
        </w:tc>
        <w:tc>
          <w:tcPr>
            <w:tcW w:w="272" w:type="dxa"/>
          </w:tcPr>
          <w:p w14:paraId="7B05FECB" w14:textId="77777777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</w:tcPr>
          <w:p w14:paraId="300CB3F9" w14:textId="65E8B44B" w:rsidR="005B1511" w:rsidRPr="00C87611" w:rsidRDefault="005B1511" w:rsidP="001C3553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261259B" w14:textId="77777777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13EC9676" w14:textId="4F2E17CA" w:rsidR="005B1511" w:rsidRPr="00C87611" w:rsidRDefault="005B1511" w:rsidP="001C3553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54D6C0" w14:textId="77777777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2FBF7232" w14:textId="62FDE523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51,156</w:t>
            </w:r>
          </w:p>
        </w:tc>
      </w:tr>
      <w:tr w:rsidR="005B1511" w:rsidRPr="00A24AD7" w14:paraId="7A89B19F" w14:textId="77777777" w:rsidTr="005B1511">
        <w:tc>
          <w:tcPr>
            <w:tcW w:w="2435" w:type="dxa"/>
          </w:tcPr>
          <w:p w14:paraId="0C459003" w14:textId="04B7683A" w:rsidR="005B1511" w:rsidRPr="00A24AD7" w:rsidRDefault="005B1511" w:rsidP="005B151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63B2791D" w14:textId="520F07F2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119,304</w:t>
            </w:r>
          </w:p>
        </w:tc>
        <w:tc>
          <w:tcPr>
            <w:tcW w:w="272" w:type="dxa"/>
          </w:tcPr>
          <w:p w14:paraId="50DD3CF2" w14:textId="77777777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5277DE4A" w14:textId="7DF38AA2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45,191</w:t>
            </w:r>
          </w:p>
        </w:tc>
        <w:tc>
          <w:tcPr>
            <w:tcW w:w="272" w:type="dxa"/>
          </w:tcPr>
          <w:p w14:paraId="5B979692" w14:textId="77777777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61784923" w14:textId="3E8C3F99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36,818</w:t>
            </w:r>
          </w:p>
        </w:tc>
        <w:tc>
          <w:tcPr>
            <w:tcW w:w="236" w:type="dxa"/>
          </w:tcPr>
          <w:p w14:paraId="5E9AA558" w14:textId="77777777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6DC614CE" w14:textId="78778E83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43,346</w:t>
            </w:r>
          </w:p>
        </w:tc>
        <w:tc>
          <w:tcPr>
            <w:tcW w:w="236" w:type="dxa"/>
          </w:tcPr>
          <w:p w14:paraId="63191BFE" w14:textId="77777777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</w:tcPr>
          <w:p w14:paraId="0C0D6FE1" w14:textId="3BF5CC74" w:rsidR="005B1511" w:rsidRPr="00C87611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125,355</w:t>
            </w:r>
          </w:p>
        </w:tc>
      </w:tr>
      <w:tr w:rsidR="005B1511" w:rsidRPr="00A24AD7" w14:paraId="04C3DBEE" w14:textId="77777777" w:rsidTr="005B1511">
        <w:tc>
          <w:tcPr>
            <w:tcW w:w="2435" w:type="dxa"/>
          </w:tcPr>
          <w:p w14:paraId="61382691" w14:textId="29B421BE" w:rsidR="005B1511" w:rsidRPr="00A24AD7" w:rsidRDefault="005B1511" w:rsidP="005B1511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2C62AA" w14:textId="04508A15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190,642</w:t>
            </w:r>
          </w:p>
        </w:tc>
        <w:tc>
          <w:tcPr>
            <w:tcW w:w="272" w:type="dxa"/>
          </w:tcPr>
          <w:p w14:paraId="3BD1F35E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722E4D" w14:textId="7D0295ED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116,786</w:t>
            </w:r>
          </w:p>
        </w:tc>
        <w:tc>
          <w:tcPr>
            <w:tcW w:w="272" w:type="dxa"/>
          </w:tcPr>
          <w:p w14:paraId="3766E896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F58735" w14:textId="22502E01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36,818</w:t>
            </w:r>
          </w:p>
        </w:tc>
        <w:tc>
          <w:tcPr>
            <w:tcW w:w="236" w:type="dxa"/>
          </w:tcPr>
          <w:p w14:paraId="4350AA7C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A933AA" w14:textId="77F9E21B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43,346</w:t>
            </w:r>
          </w:p>
        </w:tc>
        <w:tc>
          <w:tcPr>
            <w:tcW w:w="236" w:type="dxa"/>
          </w:tcPr>
          <w:p w14:paraId="5E2FB85A" w14:textId="77777777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E1BF8" w14:textId="4DD0924B" w:rsidR="005B1511" w:rsidRPr="00A24AD7" w:rsidRDefault="005B1511" w:rsidP="005B151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196,950</w:t>
            </w:r>
          </w:p>
        </w:tc>
      </w:tr>
    </w:tbl>
    <w:p w14:paraId="3C1D9F9C" w14:textId="77777777" w:rsidR="00B9747D" w:rsidRPr="005B1511" w:rsidRDefault="00B9747D" w:rsidP="001C215C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8793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1075"/>
        <w:gridCol w:w="272"/>
        <w:gridCol w:w="1078"/>
        <w:gridCol w:w="272"/>
        <w:gridCol w:w="988"/>
        <w:gridCol w:w="236"/>
        <w:gridCol w:w="1114"/>
        <w:gridCol w:w="236"/>
        <w:gridCol w:w="1087"/>
      </w:tblGrid>
      <w:tr w:rsidR="00B9747D" w:rsidRPr="00A24AD7" w14:paraId="59DB0F3B" w14:textId="77777777" w:rsidTr="00C87611">
        <w:trPr>
          <w:tblHeader/>
        </w:trPr>
        <w:tc>
          <w:tcPr>
            <w:tcW w:w="2435" w:type="dxa"/>
            <w:hideMark/>
          </w:tcPr>
          <w:p w14:paraId="75FDED2F" w14:textId="77777777" w:rsidR="00B9747D" w:rsidRPr="00A24AD7" w:rsidRDefault="00B9747D" w:rsidP="00B974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9"/>
            <w:hideMark/>
          </w:tcPr>
          <w:p w14:paraId="298120FB" w14:textId="615095E3" w:rsidR="00B9747D" w:rsidRPr="00A24AD7" w:rsidRDefault="00B9747D" w:rsidP="00B9747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  <w:r w:rsidRPr="00A24AD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9747D" w:rsidRPr="00A24AD7" w14:paraId="34A17F4A" w14:textId="77777777" w:rsidTr="00C87611">
        <w:trPr>
          <w:tblHeader/>
        </w:trPr>
        <w:tc>
          <w:tcPr>
            <w:tcW w:w="2435" w:type="dxa"/>
            <w:hideMark/>
          </w:tcPr>
          <w:p w14:paraId="43E4204D" w14:textId="77777777" w:rsidR="00B9747D" w:rsidRPr="00A24AD7" w:rsidRDefault="00B9747D" w:rsidP="00C8761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</w:tcPr>
          <w:p w14:paraId="21B809F5" w14:textId="77777777" w:rsidR="00B9747D" w:rsidRPr="00A24AD7" w:rsidRDefault="00B9747D" w:rsidP="00C8761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C62C9A2" w14:textId="77777777" w:rsidR="00B9747D" w:rsidRPr="00A24AD7" w:rsidRDefault="00B9747D" w:rsidP="00C876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1" w:type="dxa"/>
            <w:gridSpan w:val="7"/>
            <w:vAlign w:val="bottom"/>
            <w:hideMark/>
          </w:tcPr>
          <w:p w14:paraId="64DE0638" w14:textId="77777777" w:rsidR="00B9747D" w:rsidRPr="00A24AD7" w:rsidRDefault="00B9747D" w:rsidP="00C876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9747D" w:rsidRPr="00A24AD7" w14:paraId="68C57BDB" w14:textId="77777777" w:rsidTr="00C87611">
        <w:trPr>
          <w:tblHeader/>
        </w:trPr>
        <w:tc>
          <w:tcPr>
            <w:tcW w:w="2435" w:type="dxa"/>
            <w:vAlign w:val="bottom"/>
            <w:hideMark/>
          </w:tcPr>
          <w:p w14:paraId="329D17C5" w14:textId="77777777" w:rsidR="00B9747D" w:rsidRPr="00A24AD7" w:rsidRDefault="00B9747D" w:rsidP="00C8761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75" w:type="dxa"/>
            <w:vAlign w:val="bottom"/>
            <w:hideMark/>
          </w:tcPr>
          <w:p w14:paraId="4FA5AAE5" w14:textId="77777777" w:rsidR="00B9747D" w:rsidRPr="00A24AD7" w:rsidRDefault="00B9747D" w:rsidP="00C8761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2199F43A" w14:textId="77777777" w:rsidR="00B9747D" w:rsidRPr="00A24AD7" w:rsidRDefault="00B9747D" w:rsidP="00C8761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2A3B112A" w14:textId="77777777" w:rsidR="00B9747D" w:rsidRPr="00A24AD7" w:rsidRDefault="00B9747D" w:rsidP="00C876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370E45A9" w14:textId="77777777" w:rsidR="00B9747D" w:rsidRPr="00A24AD7" w:rsidRDefault="00B9747D" w:rsidP="00C87611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9933039" w14:textId="77777777" w:rsidR="00B9747D" w:rsidRPr="00A24AD7" w:rsidRDefault="00B9747D" w:rsidP="00C876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  <w:hideMark/>
          </w:tcPr>
          <w:p w14:paraId="5EADCDA7" w14:textId="77777777" w:rsidR="00B9747D" w:rsidRPr="00A24AD7" w:rsidRDefault="00B9747D" w:rsidP="00C8761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CB75C6E" w14:textId="77777777" w:rsidR="00B9747D" w:rsidRPr="00A24AD7" w:rsidRDefault="00B9747D" w:rsidP="00C876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  <w:hideMark/>
          </w:tcPr>
          <w:p w14:paraId="3161BCDB" w14:textId="77777777" w:rsidR="00B9747D" w:rsidRDefault="00B9747D" w:rsidP="00C876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0D96EFAF" w14:textId="77777777" w:rsidR="00B9747D" w:rsidRPr="00A24AD7" w:rsidRDefault="00B9747D" w:rsidP="00C8761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275C30B" w14:textId="77777777" w:rsidR="00B9747D" w:rsidRPr="00A24AD7" w:rsidRDefault="00B9747D" w:rsidP="00C87611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  <w:hideMark/>
          </w:tcPr>
          <w:p w14:paraId="2AC87F39" w14:textId="77777777" w:rsidR="00B9747D" w:rsidRPr="00A24AD7" w:rsidRDefault="00B9747D" w:rsidP="00C87611">
            <w:pPr>
              <w:tabs>
                <w:tab w:val="clear" w:pos="680"/>
                <w:tab w:val="left" w:pos="6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9747D" w:rsidRPr="00A24AD7" w14:paraId="79D161C6" w14:textId="77777777" w:rsidTr="00C87611">
        <w:trPr>
          <w:tblHeader/>
        </w:trPr>
        <w:tc>
          <w:tcPr>
            <w:tcW w:w="2435" w:type="dxa"/>
          </w:tcPr>
          <w:p w14:paraId="7B2D6BB4" w14:textId="055694D7" w:rsidR="00B9747D" w:rsidRPr="00A24AD7" w:rsidRDefault="00B9747D" w:rsidP="00C87611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8" w:type="dxa"/>
            <w:gridSpan w:val="9"/>
            <w:hideMark/>
          </w:tcPr>
          <w:p w14:paraId="1889CEDB" w14:textId="77777777" w:rsidR="00B9747D" w:rsidRPr="00A24AD7" w:rsidRDefault="00B9747D" w:rsidP="00C8761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A24A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9747D" w:rsidRPr="00A24AD7" w14:paraId="1E1CBEBA" w14:textId="77777777" w:rsidTr="00C87611">
        <w:trPr>
          <w:tblHeader/>
        </w:trPr>
        <w:tc>
          <w:tcPr>
            <w:tcW w:w="2435" w:type="dxa"/>
          </w:tcPr>
          <w:p w14:paraId="67C72B60" w14:textId="6764EF2C" w:rsidR="00B9747D" w:rsidRPr="00A24AD7" w:rsidRDefault="00B9747D" w:rsidP="00B9747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6358" w:type="dxa"/>
            <w:gridSpan w:val="9"/>
          </w:tcPr>
          <w:p w14:paraId="5ED7F69D" w14:textId="77777777" w:rsidR="00B9747D" w:rsidRPr="00A24AD7" w:rsidRDefault="00B9747D" w:rsidP="00B9747D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B9747D" w:rsidRPr="00A24AD7" w14:paraId="329E6335" w14:textId="77777777" w:rsidTr="00C87611">
        <w:tc>
          <w:tcPr>
            <w:tcW w:w="2435" w:type="dxa"/>
            <w:hideMark/>
          </w:tcPr>
          <w:p w14:paraId="70A0EE4D" w14:textId="77777777" w:rsidR="00B9747D" w:rsidRPr="00A24AD7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</w:tcPr>
          <w:p w14:paraId="68E2E619" w14:textId="77777777" w:rsidR="00B9747D" w:rsidRPr="00A24AD7" w:rsidRDefault="00B9747D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3A23D19" w14:textId="77777777" w:rsidR="00B9747D" w:rsidRPr="00A24AD7" w:rsidRDefault="00B9747D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620ED720" w14:textId="77777777" w:rsidR="00B9747D" w:rsidRPr="00A24AD7" w:rsidRDefault="00B9747D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E5FC7CE" w14:textId="77777777" w:rsidR="00B9747D" w:rsidRPr="00A24AD7" w:rsidRDefault="00B9747D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6B811A3A" w14:textId="77777777" w:rsidR="00B9747D" w:rsidRPr="00A24AD7" w:rsidRDefault="00B9747D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2D80E97" w14:textId="77777777" w:rsidR="00B9747D" w:rsidRPr="00A24AD7" w:rsidRDefault="00B9747D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5B4A9DF" w14:textId="77777777" w:rsidR="00B9747D" w:rsidRPr="00A24AD7" w:rsidRDefault="00B9747D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EE5A2E2" w14:textId="77777777" w:rsidR="00B9747D" w:rsidRPr="00A24AD7" w:rsidRDefault="00B9747D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0AA68DE6" w14:textId="77777777" w:rsidR="00B9747D" w:rsidRPr="00A24AD7" w:rsidRDefault="00B9747D" w:rsidP="00B9747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9747D" w:rsidRPr="00A24AD7" w14:paraId="68258319" w14:textId="77777777" w:rsidTr="00C87611">
        <w:tc>
          <w:tcPr>
            <w:tcW w:w="2435" w:type="dxa"/>
            <w:hideMark/>
          </w:tcPr>
          <w:p w14:paraId="0150BA01" w14:textId="77777777" w:rsidR="00B9747D" w:rsidRPr="00A2320E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A2320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</w:tcPr>
          <w:p w14:paraId="10FC725C" w14:textId="11B0C980" w:rsidR="00B9747D" w:rsidRPr="00A2320E" w:rsidRDefault="00C34EF5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sz w:val="24"/>
                <w:szCs w:val="24"/>
              </w:rPr>
              <w:t>13,265</w:t>
            </w:r>
          </w:p>
        </w:tc>
        <w:tc>
          <w:tcPr>
            <w:tcW w:w="272" w:type="dxa"/>
          </w:tcPr>
          <w:p w14:paraId="3FBBFD87" w14:textId="77777777" w:rsidR="00B9747D" w:rsidRPr="00A2320E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9F9FBAC" w14:textId="04AA299E" w:rsidR="00B9747D" w:rsidRPr="00A2320E" w:rsidRDefault="00B56B95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sz w:val="24"/>
                <w:szCs w:val="24"/>
              </w:rPr>
              <w:t>13,265</w:t>
            </w:r>
          </w:p>
        </w:tc>
        <w:tc>
          <w:tcPr>
            <w:tcW w:w="272" w:type="dxa"/>
          </w:tcPr>
          <w:p w14:paraId="7638CC8C" w14:textId="77777777" w:rsidR="00B9747D" w:rsidRPr="00A2320E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7C0C199B" w14:textId="0F0B3997" w:rsidR="00B9747D" w:rsidRPr="00A2320E" w:rsidRDefault="00B56B95" w:rsidP="00B9747D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73F4E29" w14:textId="77777777" w:rsidR="00B9747D" w:rsidRPr="00A2320E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2A668AA" w14:textId="3CAD0942" w:rsidR="00B9747D" w:rsidRPr="00A2320E" w:rsidRDefault="00B56B95" w:rsidP="00B9747D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0A1FA4" w14:textId="77777777" w:rsidR="00B9747D" w:rsidRPr="00A2320E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06CC746" w14:textId="4A624164" w:rsidR="00B9747D" w:rsidRPr="00A2320E" w:rsidRDefault="00B56B95" w:rsidP="00B9747D">
            <w:pPr>
              <w:tabs>
                <w:tab w:val="clear" w:pos="680"/>
                <w:tab w:val="left" w:pos="63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sz w:val="24"/>
                <w:szCs w:val="24"/>
              </w:rPr>
              <w:t>13,265</w:t>
            </w:r>
          </w:p>
        </w:tc>
      </w:tr>
      <w:tr w:rsidR="00B9747D" w:rsidRPr="00A24AD7" w14:paraId="482FF05C" w14:textId="77777777" w:rsidTr="00C87611">
        <w:tc>
          <w:tcPr>
            <w:tcW w:w="2435" w:type="dxa"/>
            <w:hideMark/>
          </w:tcPr>
          <w:p w14:paraId="0223388B" w14:textId="77777777" w:rsidR="00B9747D" w:rsidRPr="00A2320E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75" w:type="dxa"/>
          </w:tcPr>
          <w:p w14:paraId="1C3CDF00" w14:textId="4A6BC0CA" w:rsidR="00B9747D" w:rsidRPr="00A2320E" w:rsidRDefault="00582939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sz w:val="24"/>
                <w:szCs w:val="24"/>
              </w:rPr>
              <w:t>78,000</w:t>
            </w:r>
          </w:p>
        </w:tc>
        <w:tc>
          <w:tcPr>
            <w:tcW w:w="272" w:type="dxa"/>
          </w:tcPr>
          <w:p w14:paraId="6643C6CF" w14:textId="77777777" w:rsidR="00B9747D" w:rsidRPr="00A2320E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12EF2CD" w14:textId="5090554E" w:rsidR="00B9747D" w:rsidRPr="00A2320E" w:rsidRDefault="008D5D1F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sz w:val="24"/>
                <w:szCs w:val="24"/>
              </w:rPr>
              <w:t>78,393</w:t>
            </w:r>
          </w:p>
        </w:tc>
        <w:tc>
          <w:tcPr>
            <w:tcW w:w="272" w:type="dxa"/>
          </w:tcPr>
          <w:p w14:paraId="11258921" w14:textId="77777777" w:rsidR="00B9747D" w:rsidRPr="00A2320E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80A649E" w14:textId="0593E0DC" w:rsidR="00B9747D" w:rsidRPr="00A2320E" w:rsidRDefault="00582939" w:rsidP="00B9747D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C2F2FD" w14:textId="77777777" w:rsidR="00B9747D" w:rsidRPr="00A2320E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EF0BBD6" w14:textId="15261AB0" w:rsidR="00B9747D" w:rsidRPr="00A2320E" w:rsidRDefault="00582939" w:rsidP="00B9747D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62D82F" w14:textId="77777777" w:rsidR="00B9747D" w:rsidRPr="00A2320E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F0C5BF0" w14:textId="1D682EA4" w:rsidR="00B9747D" w:rsidRPr="00A2320E" w:rsidRDefault="008D5D1F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sz w:val="24"/>
                <w:szCs w:val="24"/>
              </w:rPr>
              <w:t>78,393</w:t>
            </w:r>
          </w:p>
        </w:tc>
      </w:tr>
      <w:tr w:rsidR="00B9747D" w:rsidRPr="00A24AD7" w14:paraId="48C84167" w14:textId="77777777" w:rsidTr="00C87611">
        <w:tc>
          <w:tcPr>
            <w:tcW w:w="2435" w:type="dxa"/>
            <w:hideMark/>
          </w:tcPr>
          <w:p w14:paraId="7224E218" w14:textId="77777777" w:rsidR="00B9747D" w:rsidRPr="00A2320E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2A969" w14:textId="5D312CD7" w:rsidR="00B9747D" w:rsidRPr="00A2320E" w:rsidRDefault="00582939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sz w:val="24"/>
                <w:szCs w:val="24"/>
              </w:rPr>
              <w:t>97,072</w:t>
            </w:r>
          </w:p>
        </w:tc>
        <w:tc>
          <w:tcPr>
            <w:tcW w:w="272" w:type="dxa"/>
          </w:tcPr>
          <w:p w14:paraId="5D29C9D4" w14:textId="77777777" w:rsidR="00B9747D" w:rsidRPr="00A2320E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0BC0F" w14:textId="0368C7DB" w:rsidR="00B9747D" w:rsidRPr="00A2320E" w:rsidRDefault="008D5D1F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sz w:val="24"/>
                <w:szCs w:val="24"/>
              </w:rPr>
              <w:t>35,509</w:t>
            </w:r>
          </w:p>
        </w:tc>
        <w:tc>
          <w:tcPr>
            <w:tcW w:w="272" w:type="dxa"/>
          </w:tcPr>
          <w:p w14:paraId="13AB5076" w14:textId="77777777" w:rsidR="00B9747D" w:rsidRPr="00A2320E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A7D82" w14:textId="382E1E69" w:rsidR="00B9747D" w:rsidRPr="00A2320E" w:rsidRDefault="008D5D1F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sz w:val="24"/>
                <w:szCs w:val="24"/>
              </w:rPr>
              <w:t>32,943</w:t>
            </w:r>
          </w:p>
        </w:tc>
        <w:tc>
          <w:tcPr>
            <w:tcW w:w="236" w:type="dxa"/>
          </w:tcPr>
          <w:p w14:paraId="14EDB860" w14:textId="77777777" w:rsidR="00B9747D" w:rsidRPr="00A2320E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C6EDAC" w14:textId="111F9E71" w:rsidR="00B9747D" w:rsidRPr="00A2320E" w:rsidRDefault="008D5D1F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sz w:val="24"/>
                <w:szCs w:val="24"/>
              </w:rPr>
              <w:t>28,620</w:t>
            </w:r>
          </w:p>
        </w:tc>
        <w:tc>
          <w:tcPr>
            <w:tcW w:w="236" w:type="dxa"/>
          </w:tcPr>
          <w:p w14:paraId="3098E588" w14:textId="77777777" w:rsidR="00B9747D" w:rsidRPr="00A2320E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A6A98" w14:textId="06B8A300" w:rsidR="00B9747D" w:rsidRPr="00A2320E" w:rsidRDefault="008D5D1F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sz w:val="24"/>
                <w:szCs w:val="24"/>
              </w:rPr>
              <w:t>97,072</w:t>
            </w:r>
          </w:p>
        </w:tc>
      </w:tr>
      <w:tr w:rsidR="00B9747D" w:rsidRPr="00A24AD7" w14:paraId="21C5F72A" w14:textId="77777777" w:rsidTr="00C87611">
        <w:tc>
          <w:tcPr>
            <w:tcW w:w="2435" w:type="dxa"/>
          </w:tcPr>
          <w:p w14:paraId="4581F3BE" w14:textId="77777777" w:rsidR="00B9747D" w:rsidRPr="00A2320E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0AC5F" w14:textId="7913BF03" w:rsidR="00B9747D" w:rsidRPr="00A2320E" w:rsidRDefault="00582939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188,337</w:t>
            </w:r>
          </w:p>
        </w:tc>
        <w:tc>
          <w:tcPr>
            <w:tcW w:w="272" w:type="dxa"/>
          </w:tcPr>
          <w:p w14:paraId="6E918503" w14:textId="77777777" w:rsidR="00B9747D" w:rsidRPr="00A2320E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A8AF63" w14:textId="459B0136" w:rsidR="00B9747D" w:rsidRPr="00A2320E" w:rsidRDefault="00A2320E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127,167</w:t>
            </w:r>
          </w:p>
        </w:tc>
        <w:tc>
          <w:tcPr>
            <w:tcW w:w="272" w:type="dxa"/>
          </w:tcPr>
          <w:p w14:paraId="655D46FF" w14:textId="77777777" w:rsidR="00B9747D" w:rsidRPr="00A2320E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79A344" w14:textId="746B23B2" w:rsidR="00B9747D" w:rsidRPr="00A2320E" w:rsidRDefault="00A2320E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32,943</w:t>
            </w:r>
          </w:p>
        </w:tc>
        <w:tc>
          <w:tcPr>
            <w:tcW w:w="236" w:type="dxa"/>
          </w:tcPr>
          <w:p w14:paraId="4379407E" w14:textId="77777777" w:rsidR="00B9747D" w:rsidRPr="00A2320E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C04FB" w14:textId="25CABF5C" w:rsidR="00B9747D" w:rsidRPr="00A2320E" w:rsidRDefault="00A2320E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28,620</w:t>
            </w:r>
          </w:p>
        </w:tc>
        <w:tc>
          <w:tcPr>
            <w:tcW w:w="236" w:type="dxa"/>
          </w:tcPr>
          <w:p w14:paraId="6B47D78A" w14:textId="77777777" w:rsidR="00B9747D" w:rsidRPr="00A2320E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24B87A" w14:textId="6A3AEF74" w:rsidR="00B9747D" w:rsidRPr="00A2320E" w:rsidRDefault="00A2320E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2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188,730</w:t>
            </w:r>
          </w:p>
        </w:tc>
      </w:tr>
      <w:tr w:rsidR="00B9747D" w:rsidRPr="00A24AD7" w14:paraId="69CC07DD" w14:textId="77777777" w:rsidTr="00C87611">
        <w:tc>
          <w:tcPr>
            <w:tcW w:w="2435" w:type="dxa"/>
          </w:tcPr>
          <w:p w14:paraId="42A7CDBD" w14:textId="77777777" w:rsidR="00B9747D" w:rsidRPr="00A24AD7" w:rsidRDefault="00B9747D" w:rsidP="00B9747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double" w:sz="4" w:space="0" w:color="auto"/>
              <w:left w:val="nil"/>
              <w:right w:val="nil"/>
            </w:tcBorders>
          </w:tcPr>
          <w:p w14:paraId="3A8CB070" w14:textId="77777777" w:rsidR="00B9747D" w:rsidRPr="00A24AD7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2599E4A" w14:textId="77777777" w:rsidR="00B9747D" w:rsidRPr="00A24AD7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031A626A" w14:textId="77777777" w:rsidR="00B9747D" w:rsidRPr="00A24AD7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63E34B5" w14:textId="77777777" w:rsidR="00B9747D" w:rsidRPr="00A24AD7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</w:tcPr>
          <w:p w14:paraId="3B78C013" w14:textId="77777777" w:rsidR="00B9747D" w:rsidRPr="00A24AD7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26D6BDA" w14:textId="77777777" w:rsidR="00B9747D" w:rsidRPr="00A24AD7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5ACF4098" w14:textId="77777777" w:rsidR="00B9747D" w:rsidRPr="00A24AD7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EDDC1C" w14:textId="77777777" w:rsidR="00B9747D" w:rsidRPr="00A24AD7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</w:tcPr>
          <w:p w14:paraId="4F2216A8" w14:textId="77777777" w:rsidR="00B9747D" w:rsidRPr="00A24AD7" w:rsidRDefault="00B9747D" w:rsidP="00B9747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9747D" w:rsidRPr="00A24AD7" w14:paraId="6DB2D945" w14:textId="77777777" w:rsidTr="00C87611">
        <w:tc>
          <w:tcPr>
            <w:tcW w:w="2435" w:type="dxa"/>
          </w:tcPr>
          <w:p w14:paraId="5356AB82" w14:textId="77777777" w:rsidR="00B9747D" w:rsidRPr="00A24AD7" w:rsidRDefault="00B9747D" w:rsidP="00B9747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075" w:type="dxa"/>
            <w:tcBorders>
              <w:left w:val="nil"/>
              <w:right w:val="nil"/>
            </w:tcBorders>
          </w:tcPr>
          <w:p w14:paraId="3EFE8E97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6B11411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125BA885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15CAFB6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3BCDB834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E20699F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C80E496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7CE1095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575EDF8C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9747D" w:rsidRPr="00A24AD7" w14:paraId="17112148" w14:textId="77777777" w:rsidTr="00C87611">
        <w:tc>
          <w:tcPr>
            <w:tcW w:w="2435" w:type="dxa"/>
          </w:tcPr>
          <w:p w14:paraId="01461CFD" w14:textId="77777777" w:rsidR="00B9747D" w:rsidRPr="00A24AD7" w:rsidRDefault="00B9747D" w:rsidP="00B9747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A24A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79D2BF31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4FDBE3A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</w:tcPr>
          <w:p w14:paraId="35778D04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669930B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</w:tcPr>
          <w:p w14:paraId="5B3AD680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B43CD9B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73339CBB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E10A1A7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7F1656E9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9747D" w:rsidRPr="00A24AD7" w14:paraId="104EA2AF" w14:textId="77777777" w:rsidTr="00C87611">
        <w:tc>
          <w:tcPr>
            <w:tcW w:w="2435" w:type="dxa"/>
          </w:tcPr>
          <w:p w14:paraId="07368BB8" w14:textId="77777777" w:rsidR="00B9747D" w:rsidRPr="00A24AD7" w:rsidRDefault="00B9747D" w:rsidP="00B9747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A24AD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529ACD09" w14:textId="4D6FAD48" w:rsidR="00B9747D" w:rsidRPr="00C87611" w:rsidRDefault="00C8761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7611">
              <w:rPr>
                <w:rFonts w:asciiTheme="majorBidi" w:hAnsiTheme="majorBidi" w:cstheme="majorBidi"/>
                <w:sz w:val="24"/>
                <w:szCs w:val="24"/>
              </w:rPr>
              <w:t>20,770</w:t>
            </w:r>
          </w:p>
        </w:tc>
        <w:tc>
          <w:tcPr>
            <w:tcW w:w="272" w:type="dxa"/>
          </w:tcPr>
          <w:p w14:paraId="17B8BF25" w14:textId="77777777" w:rsidR="00B9747D" w:rsidRPr="00C8761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</w:tcPr>
          <w:p w14:paraId="25899EFF" w14:textId="478C2609" w:rsidR="00B9747D" w:rsidRPr="00C87611" w:rsidRDefault="00C8761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20,770</w:t>
            </w:r>
          </w:p>
        </w:tc>
        <w:tc>
          <w:tcPr>
            <w:tcW w:w="272" w:type="dxa"/>
          </w:tcPr>
          <w:p w14:paraId="2BA56B17" w14:textId="77777777" w:rsidR="00B9747D" w:rsidRPr="00C8761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</w:tcPr>
          <w:p w14:paraId="040A0BA7" w14:textId="20A69B89" w:rsidR="00B9747D" w:rsidRPr="00C87611" w:rsidRDefault="00C87611" w:rsidP="001C3553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06DC549" w14:textId="77777777" w:rsidR="00B9747D" w:rsidRPr="00C8761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5E363D29" w14:textId="58B6FC4C" w:rsidR="00B9747D" w:rsidRPr="00C87611" w:rsidRDefault="00C87611" w:rsidP="001C3553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D53E36" w14:textId="77777777" w:rsidR="00B9747D" w:rsidRPr="00C8761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4CC0822C" w14:textId="5786E3CA" w:rsidR="00B9747D" w:rsidRPr="00C87611" w:rsidRDefault="00C8761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20,770</w:t>
            </w:r>
          </w:p>
        </w:tc>
      </w:tr>
      <w:tr w:rsidR="00B9747D" w:rsidRPr="00A24AD7" w14:paraId="2ECF3347" w14:textId="77777777" w:rsidTr="00C87611">
        <w:tc>
          <w:tcPr>
            <w:tcW w:w="2435" w:type="dxa"/>
          </w:tcPr>
          <w:p w14:paraId="0DAF04E9" w14:textId="0E87005A" w:rsidR="00B9747D" w:rsidRPr="00A24AD7" w:rsidRDefault="00B9747D" w:rsidP="00B9747D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</w:tcPr>
          <w:p w14:paraId="0E5C1A37" w14:textId="2D8B87C0" w:rsidR="00B9747D" w:rsidRPr="00C87611" w:rsidRDefault="00C8761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7611">
              <w:rPr>
                <w:rFonts w:asciiTheme="majorBidi" w:hAnsiTheme="majorBidi" w:cstheme="majorBidi"/>
                <w:sz w:val="24"/>
                <w:szCs w:val="24"/>
              </w:rPr>
              <w:t>19,949</w:t>
            </w:r>
          </w:p>
        </w:tc>
        <w:tc>
          <w:tcPr>
            <w:tcW w:w="272" w:type="dxa"/>
          </w:tcPr>
          <w:p w14:paraId="7E6672F6" w14:textId="77777777" w:rsidR="00B9747D" w:rsidRPr="00C8761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</w:tcPr>
          <w:p w14:paraId="3B555668" w14:textId="4F49D7D8" w:rsidR="00B9747D" w:rsidRPr="00C87611" w:rsidRDefault="00C8761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20,042</w:t>
            </w:r>
          </w:p>
        </w:tc>
        <w:tc>
          <w:tcPr>
            <w:tcW w:w="272" w:type="dxa"/>
          </w:tcPr>
          <w:p w14:paraId="53E0A42E" w14:textId="77777777" w:rsidR="00B9747D" w:rsidRPr="00C8761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</w:tcPr>
          <w:p w14:paraId="6C074EBA" w14:textId="32A9A66B" w:rsidR="00B9747D" w:rsidRPr="00C87611" w:rsidRDefault="00C87611" w:rsidP="001C3553">
            <w:pPr>
              <w:tabs>
                <w:tab w:val="clear" w:pos="454"/>
                <w:tab w:val="left" w:pos="34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64237D" w14:textId="77777777" w:rsidR="00B9747D" w:rsidRPr="00C8761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6FB25E3B" w14:textId="7EF9CA6B" w:rsidR="00B9747D" w:rsidRPr="00C87611" w:rsidRDefault="00C87611" w:rsidP="001C3553">
            <w:pPr>
              <w:tabs>
                <w:tab w:val="clear" w:pos="454"/>
                <w:tab w:val="left" w:pos="34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D5E5F6" w14:textId="77777777" w:rsidR="00B9747D" w:rsidRPr="00C8761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30E3D0D4" w14:textId="488E80D7" w:rsidR="00B9747D" w:rsidRPr="00C87611" w:rsidRDefault="00C8761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20,042</w:t>
            </w:r>
          </w:p>
        </w:tc>
      </w:tr>
      <w:tr w:rsidR="00B9747D" w:rsidRPr="00A24AD7" w14:paraId="1461A4E1" w14:textId="77777777" w:rsidTr="00C87611">
        <w:tc>
          <w:tcPr>
            <w:tcW w:w="2435" w:type="dxa"/>
          </w:tcPr>
          <w:p w14:paraId="33C3DF1A" w14:textId="6C253796" w:rsidR="00B9747D" w:rsidRPr="00A24AD7" w:rsidRDefault="00B9747D" w:rsidP="00B9747D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4AD7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</w:tcPr>
          <w:p w14:paraId="7C52C5E1" w14:textId="66BDAAEE" w:rsidR="00B9747D" w:rsidRPr="00C87611" w:rsidRDefault="00C8761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120,033</w:t>
            </w:r>
          </w:p>
        </w:tc>
        <w:tc>
          <w:tcPr>
            <w:tcW w:w="272" w:type="dxa"/>
          </w:tcPr>
          <w:p w14:paraId="0E7E35FD" w14:textId="77777777" w:rsidR="00B9747D" w:rsidRPr="00C8761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1AE9D818" w14:textId="21C424C5" w:rsidR="00B9747D" w:rsidRPr="00C87611" w:rsidRDefault="00C8761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45,326</w:t>
            </w:r>
          </w:p>
        </w:tc>
        <w:tc>
          <w:tcPr>
            <w:tcW w:w="272" w:type="dxa"/>
          </w:tcPr>
          <w:p w14:paraId="1813D881" w14:textId="77777777" w:rsidR="00B9747D" w:rsidRPr="00C8761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4C6580CA" w14:textId="50A86207" w:rsidR="00B9747D" w:rsidRPr="00C87611" w:rsidRDefault="00C8761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37,081</w:t>
            </w:r>
          </w:p>
        </w:tc>
        <w:tc>
          <w:tcPr>
            <w:tcW w:w="236" w:type="dxa"/>
          </w:tcPr>
          <w:p w14:paraId="6D0A9A80" w14:textId="77777777" w:rsidR="00B9747D" w:rsidRPr="00C8761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4AD60787" w14:textId="1952BDDB" w:rsidR="00B9747D" w:rsidRPr="00C87611" w:rsidRDefault="00C8761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43,961</w:t>
            </w:r>
          </w:p>
        </w:tc>
        <w:tc>
          <w:tcPr>
            <w:tcW w:w="236" w:type="dxa"/>
          </w:tcPr>
          <w:p w14:paraId="0FEB9698" w14:textId="77777777" w:rsidR="00B9747D" w:rsidRPr="00C87611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</w:tcPr>
          <w:p w14:paraId="5BFD02CF" w14:textId="441ACEEE" w:rsidR="00B9747D" w:rsidRPr="00C87611" w:rsidRDefault="00C8761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126,368</w:t>
            </w:r>
          </w:p>
        </w:tc>
      </w:tr>
      <w:tr w:rsidR="00B9747D" w:rsidRPr="00A24AD7" w14:paraId="2873302A" w14:textId="77777777" w:rsidTr="00C87611">
        <w:tc>
          <w:tcPr>
            <w:tcW w:w="2435" w:type="dxa"/>
          </w:tcPr>
          <w:p w14:paraId="00FF11E0" w14:textId="1A6BFA3B" w:rsidR="00B9747D" w:rsidRPr="00A24AD7" w:rsidRDefault="00B9747D" w:rsidP="00B9747D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5D7273" w14:textId="5212DDC5" w:rsidR="00B9747D" w:rsidRPr="00A24AD7" w:rsidRDefault="00C8761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160,752</w:t>
            </w:r>
          </w:p>
        </w:tc>
        <w:tc>
          <w:tcPr>
            <w:tcW w:w="272" w:type="dxa"/>
          </w:tcPr>
          <w:p w14:paraId="1FFC88D6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A3DA1" w14:textId="5662A025" w:rsidR="00B9747D" w:rsidRPr="00A24AD7" w:rsidRDefault="00C8761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86,138</w:t>
            </w:r>
          </w:p>
        </w:tc>
        <w:tc>
          <w:tcPr>
            <w:tcW w:w="272" w:type="dxa"/>
          </w:tcPr>
          <w:p w14:paraId="27BB12B2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C8FBE6" w14:textId="5D63CCDC" w:rsidR="00B9747D" w:rsidRPr="00A24AD7" w:rsidRDefault="00C8761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37,081</w:t>
            </w:r>
          </w:p>
        </w:tc>
        <w:tc>
          <w:tcPr>
            <w:tcW w:w="236" w:type="dxa"/>
          </w:tcPr>
          <w:p w14:paraId="0F747A1A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CFF3B" w14:textId="4E11E329" w:rsidR="00B9747D" w:rsidRPr="00A24AD7" w:rsidRDefault="00C8761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43,961</w:t>
            </w:r>
          </w:p>
        </w:tc>
        <w:tc>
          <w:tcPr>
            <w:tcW w:w="236" w:type="dxa"/>
          </w:tcPr>
          <w:p w14:paraId="10582E5D" w14:textId="77777777" w:rsidR="00B9747D" w:rsidRPr="00A24AD7" w:rsidRDefault="00B9747D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F7548B" w14:textId="7C9D2772" w:rsidR="00B9747D" w:rsidRPr="00A24AD7" w:rsidRDefault="00C87611" w:rsidP="00B9747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167,180</w:t>
            </w:r>
          </w:p>
        </w:tc>
      </w:tr>
    </w:tbl>
    <w:p w14:paraId="6690B8D1" w14:textId="77777777" w:rsidR="00B9747D" w:rsidRPr="005B1511" w:rsidRDefault="00B9747D" w:rsidP="001C215C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1D2E1252" w14:textId="32C86C6D" w:rsidR="00133FBC" w:rsidRDefault="00BB012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E5682B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7711E0" w:rsidRPr="00070F1F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33FBC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การบริหารจัดการทุน</w:t>
      </w:r>
    </w:p>
    <w:p w14:paraId="07DDB773" w14:textId="637C9452" w:rsidR="00133FBC" w:rsidRPr="005B1511" w:rsidRDefault="00133FBC" w:rsidP="00133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D53078C" w14:textId="49612173" w:rsidR="00133FBC" w:rsidRPr="00717753" w:rsidRDefault="00133FBC" w:rsidP="0071775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0E1DB6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DBCA47B" w14:textId="27694C6F" w:rsidR="006715B0" w:rsidRDefault="006715B0" w:rsidP="00133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52F02A8" w14:textId="34EFD7AE" w:rsidR="00866F6C" w:rsidRPr="00B50CB6" w:rsidRDefault="00BB012A" w:rsidP="00866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E5682B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866F6C" w:rsidRPr="00070F1F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66F6C" w:rsidRPr="00866F6C"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DB03689" w14:textId="77777777" w:rsidR="00866F6C" w:rsidRPr="00726000" w:rsidRDefault="00866F6C" w:rsidP="00866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03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866F6C" w:rsidRPr="002E0BD6" w14:paraId="6E00CC09" w14:textId="77777777" w:rsidTr="00584172">
        <w:trPr>
          <w:trHeight w:val="353"/>
          <w:tblHeader/>
        </w:trPr>
        <w:tc>
          <w:tcPr>
            <w:tcW w:w="3870" w:type="dxa"/>
          </w:tcPr>
          <w:p w14:paraId="0C28E876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186A9D4F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219A25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1D234AFF" w14:textId="77777777" w:rsidR="00866F6C" w:rsidRPr="002E0BD6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AD3" w:rsidRPr="002E0BD6" w14:paraId="5B7EB7B0" w14:textId="77777777" w:rsidTr="00584172">
        <w:trPr>
          <w:tblHeader/>
        </w:trPr>
        <w:tc>
          <w:tcPr>
            <w:tcW w:w="3870" w:type="dxa"/>
          </w:tcPr>
          <w:p w14:paraId="2FA06656" w14:textId="77777777" w:rsidR="00567AD3" w:rsidRPr="002E0BD6" w:rsidRDefault="00567AD3" w:rsidP="00567AD3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3782CED4" w14:textId="54FB3F8D" w:rsidR="00567AD3" w:rsidRPr="002E0BD6" w:rsidRDefault="00567AD3" w:rsidP="00567AD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30456FD6" w14:textId="77777777" w:rsidR="00567AD3" w:rsidRPr="002E0BD6" w:rsidRDefault="00567AD3" w:rsidP="00567AD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72E02FE4" w14:textId="6ABFE091" w:rsidR="00567AD3" w:rsidRPr="002E0BD6" w:rsidRDefault="00567AD3" w:rsidP="00567AD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D9A4527" w14:textId="77777777" w:rsidR="00567AD3" w:rsidRPr="002E0BD6" w:rsidRDefault="00567AD3" w:rsidP="00567AD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425B9E71" w14:textId="3D1AD677" w:rsidR="00567AD3" w:rsidRPr="002E0BD6" w:rsidRDefault="00567AD3" w:rsidP="00567AD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4FDA3482" w14:textId="77777777" w:rsidR="00567AD3" w:rsidRPr="002E0BD6" w:rsidRDefault="00567AD3" w:rsidP="00567AD3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011D48CE" w14:textId="49A25A30" w:rsidR="00567AD3" w:rsidRPr="002E0BD6" w:rsidRDefault="00567AD3" w:rsidP="00567AD3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67AD3" w:rsidRPr="002E0BD6" w14:paraId="7F6E3447" w14:textId="77777777" w:rsidTr="00584172">
        <w:trPr>
          <w:trHeight w:val="389"/>
        </w:trPr>
        <w:tc>
          <w:tcPr>
            <w:tcW w:w="3870" w:type="dxa"/>
          </w:tcPr>
          <w:p w14:paraId="2759C544" w14:textId="77777777" w:rsidR="00567AD3" w:rsidRPr="002E0BD6" w:rsidRDefault="00567AD3" w:rsidP="00567AD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</w:tcPr>
          <w:p w14:paraId="39F176FA" w14:textId="77777777" w:rsidR="00567AD3" w:rsidRPr="002E0BD6" w:rsidRDefault="00567AD3" w:rsidP="00567AD3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7AD3" w:rsidRPr="002E0BD6" w14:paraId="401709D9" w14:textId="77777777" w:rsidTr="00584172">
        <w:tc>
          <w:tcPr>
            <w:tcW w:w="3870" w:type="dxa"/>
          </w:tcPr>
          <w:p w14:paraId="41D8715E" w14:textId="77777777" w:rsidR="00567AD3" w:rsidRPr="002E0BD6" w:rsidRDefault="00567AD3" w:rsidP="00567AD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66" w:type="dxa"/>
          </w:tcPr>
          <w:p w14:paraId="2781FA71" w14:textId="77777777" w:rsidR="00567AD3" w:rsidRPr="002E0BD6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718BFB" w14:textId="77777777" w:rsidR="00567AD3" w:rsidRPr="002E0BD6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F13E83C" w14:textId="77777777" w:rsidR="00567AD3" w:rsidRPr="002E0BD6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C12DA6" w14:textId="77777777" w:rsidR="00567AD3" w:rsidRPr="002E0BD6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30109B4" w14:textId="77777777" w:rsidR="00567AD3" w:rsidRPr="002E0BD6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E1468" w14:textId="77777777" w:rsidR="00567AD3" w:rsidRPr="002E0BD6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7C1C7B3" w14:textId="77777777" w:rsidR="00567AD3" w:rsidRPr="002E0BD6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7AD3" w:rsidRPr="002E0BD6" w14:paraId="359ADE2C" w14:textId="77777777" w:rsidTr="00584172">
        <w:tc>
          <w:tcPr>
            <w:tcW w:w="3870" w:type="dxa"/>
          </w:tcPr>
          <w:p w14:paraId="4EE1B248" w14:textId="77777777" w:rsidR="00567AD3" w:rsidRPr="002E0BD6" w:rsidRDefault="00567AD3" w:rsidP="00567AD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07F0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ที่ยังไม่รับรู้</w:t>
            </w:r>
          </w:p>
        </w:tc>
        <w:tc>
          <w:tcPr>
            <w:tcW w:w="1166" w:type="dxa"/>
          </w:tcPr>
          <w:p w14:paraId="438155F0" w14:textId="77777777" w:rsidR="00567AD3" w:rsidRPr="002E0BD6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AB399" w14:textId="77777777" w:rsidR="00567AD3" w:rsidRPr="002E0BD6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258E580" w14:textId="77777777" w:rsidR="00567AD3" w:rsidRPr="002E0BD6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692F13" w14:textId="77777777" w:rsidR="00567AD3" w:rsidRPr="002E0BD6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93FC1FF" w14:textId="77777777" w:rsidR="00567AD3" w:rsidRPr="002E0BD6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2222A" w14:textId="77777777" w:rsidR="00567AD3" w:rsidRPr="002E0BD6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2E56686" w14:textId="77777777" w:rsidR="00567AD3" w:rsidRPr="002E0BD6" w:rsidRDefault="00567AD3" w:rsidP="0056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E3E76" w:rsidRPr="002E0BD6" w14:paraId="04437C79" w14:textId="77777777" w:rsidTr="00584172">
        <w:tc>
          <w:tcPr>
            <w:tcW w:w="3870" w:type="dxa"/>
          </w:tcPr>
          <w:p w14:paraId="114A205F" w14:textId="77777777" w:rsidR="007E3E76" w:rsidRPr="008D288D" w:rsidRDefault="007E3E76" w:rsidP="007E3E7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เครื่องมือเครื่องใช้และอุปกรณ์สำนักงาน</w:t>
            </w:r>
          </w:p>
        </w:tc>
        <w:tc>
          <w:tcPr>
            <w:tcW w:w="1166" w:type="dxa"/>
            <w:shd w:val="clear" w:color="auto" w:fill="auto"/>
          </w:tcPr>
          <w:p w14:paraId="63C89395" w14:textId="358C98F9" w:rsidR="007E3E76" w:rsidRPr="002E0BD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20D2A860" w14:textId="77777777" w:rsidR="007E3E76" w:rsidRPr="002E0BD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C923E45" w14:textId="7316E911" w:rsidR="007E3E7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36" w:type="dxa"/>
            <w:shd w:val="clear" w:color="auto" w:fill="auto"/>
          </w:tcPr>
          <w:p w14:paraId="216BBD47" w14:textId="77777777" w:rsidR="007E3E76" w:rsidRPr="002E0BD6" w:rsidRDefault="007E3E76" w:rsidP="007E3E7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D4908F6" w14:textId="7CA38A52" w:rsidR="007E3E76" w:rsidRPr="002E0BD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35E999BD" w14:textId="77777777" w:rsidR="007E3E76" w:rsidRPr="002E0BD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DBBAF5D" w14:textId="537D9C33" w:rsidR="007E3E7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7E3E76" w:rsidRPr="002E0BD6" w14:paraId="5CC804D9" w14:textId="77777777" w:rsidTr="00584172">
        <w:tc>
          <w:tcPr>
            <w:tcW w:w="3870" w:type="dxa"/>
          </w:tcPr>
          <w:p w14:paraId="2C0AE0D6" w14:textId="77777777" w:rsidR="007E3E76" w:rsidRPr="00084A80" w:rsidRDefault="007E3E76" w:rsidP="007E3E7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66" w:type="dxa"/>
            <w:shd w:val="clear" w:color="auto" w:fill="auto"/>
          </w:tcPr>
          <w:p w14:paraId="38603208" w14:textId="6DD54599" w:rsidR="007E3E76" w:rsidRPr="002E0BD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6C30E6" w14:textId="77777777" w:rsidR="007E3E76" w:rsidRPr="002E0BD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A9CD926" w14:textId="5871F743" w:rsidR="007E3E76" w:rsidRPr="002E0BD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36" w:type="dxa"/>
            <w:shd w:val="clear" w:color="auto" w:fill="auto"/>
          </w:tcPr>
          <w:p w14:paraId="0E43485F" w14:textId="77777777" w:rsidR="007E3E76" w:rsidRPr="002E0BD6" w:rsidRDefault="007E3E76" w:rsidP="007E3E7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shd w:val="clear" w:color="auto" w:fill="auto"/>
          </w:tcPr>
          <w:p w14:paraId="463C1584" w14:textId="28FE7908" w:rsidR="007E3E76" w:rsidRPr="00084A80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123ADA" w14:textId="77777777" w:rsidR="007E3E76" w:rsidRPr="002E0BD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8688520" w14:textId="295FB195" w:rsidR="007E3E76" w:rsidRPr="002E0BD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</w:t>
            </w:r>
          </w:p>
        </w:tc>
      </w:tr>
      <w:tr w:rsidR="007E3E76" w:rsidRPr="002E0BD6" w14:paraId="2CDB6659" w14:textId="77777777" w:rsidTr="00584172">
        <w:tc>
          <w:tcPr>
            <w:tcW w:w="3870" w:type="dxa"/>
          </w:tcPr>
          <w:p w14:paraId="006EEC27" w14:textId="77777777" w:rsidR="007E3E76" w:rsidRPr="002E0BD6" w:rsidRDefault="007E3E76" w:rsidP="007E3E7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3A663630" w14:textId="29DBE0D1" w:rsidR="007E3E76" w:rsidRPr="005839EF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3994BE" w14:textId="77777777" w:rsidR="007E3E76" w:rsidRPr="005839EF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020C495E" w14:textId="394B7444" w:rsidR="007E3E76" w:rsidRPr="00B13E3E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236" w:type="dxa"/>
            <w:shd w:val="clear" w:color="auto" w:fill="auto"/>
          </w:tcPr>
          <w:p w14:paraId="2C6756DE" w14:textId="77777777" w:rsidR="007E3E76" w:rsidRPr="008A2277" w:rsidRDefault="007E3E76" w:rsidP="007E3E76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137C5394" w14:textId="4575EA84" w:rsidR="007E3E76" w:rsidRPr="005839EF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39EFF7A" w14:textId="77777777" w:rsidR="007E3E76" w:rsidRPr="005839EF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5BBB354" w14:textId="5D34B345" w:rsidR="007E3E76" w:rsidRPr="00B13E3E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611</w:t>
            </w:r>
          </w:p>
        </w:tc>
      </w:tr>
      <w:tr w:rsidR="007E3E76" w:rsidRPr="002E0BD6" w14:paraId="7691D480" w14:textId="77777777" w:rsidTr="00584172">
        <w:tc>
          <w:tcPr>
            <w:tcW w:w="3870" w:type="dxa"/>
          </w:tcPr>
          <w:p w14:paraId="77F22D16" w14:textId="77777777" w:rsidR="007E3E76" w:rsidRPr="002E0BD6" w:rsidRDefault="007E3E76" w:rsidP="007E3E7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88D25" w14:textId="559E694B" w:rsidR="007E3E76" w:rsidRPr="002E0BD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630B8A7F" w14:textId="77777777" w:rsidR="007E3E76" w:rsidRPr="002E0BD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D23F8" w14:textId="1BC731B2" w:rsidR="007E3E76" w:rsidRPr="00B13E3E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1,707</w:t>
            </w:r>
          </w:p>
        </w:tc>
        <w:tc>
          <w:tcPr>
            <w:tcW w:w="236" w:type="dxa"/>
            <w:shd w:val="clear" w:color="auto" w:fill="auto"/>
          </w:tcPr>
          <w:p w14:paraId="74E9C844" w14:textId="77777777" w:rsidR="007E3E76" w:rsidRPr="00B13E3E" w:rsidRDefault="007E3E76" w:rsidP="007E3E7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4DD7A" w14:textId="57B2B626" w:rsidR="007E3E76" w:rsidRPr="00B13E3E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00A16612" w14:textId="77777777" w:rsidR="007E3E76" w:rsidRPr="00B13E3E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55E5C" w14:textId="081287A5" w:rsidR="007E3E76" w:rsidRPr="00B13E3E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1,707</w:t>
            </w:r>
          </w:p>
        </w:tc>
      </w:tr>
      <w:tr w:rsidR="007E3E76" w:rsidRPr="002E0BD6" w14:paraId="09E5D61A" w14:textId="77777777" w:rsidTr="00584172">
        <w:tc>
          <w:tcPr>
            <w:tcW w:w="3870" w:type="dxa"/>
          </w:tcPr>
          <w:p w14:paraId="53921913" w14:textId="77777777" w:rsidR="007E3E76" w:rsidRPr="002E0BD6" w:rsidRDefault="007E3E76" w:rsidP="007E3E7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26D8E15E" w14:textId="77777777" w:rsidR="007E3E7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4AA977" w14:textId="77777777" w:rsidR="007E3E76" w:rsidRPr="002E0BD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14:paraId="70541DA8" w14:textId="77777777" w:rsidR="007E3E76" w:rsidRPr="00B13E3E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602B7A8" w14:textId="77777777" w:rsidR="007E3E76" w:rsidRPr="002E0BD6" w:rsidRDefault="007E3E76" w:rsidP="007E3E7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114C8B2A" w14:textId="77777777" w:rsidR="007E3E76" w:rsidRPr="00B13E3E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8389A6" w14:textId="77777777" w:rsidR="007E3E76" w:rsidRPr="002E0BD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11447269" w14:textId="77777777" w:rsidR="007E3E76" w:rsidRPr="00B13E3E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91" w:right="-113" w:hanging="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E3E76" w:rsidRPr="002E0BD6" w14:paraId="5F4A74F7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536083" w14:textId="77777777" w:rsidR="007E3E76" w:rsidRPr="002E0BD6" w:rsidRDefault="007E3E76" w:rsidP="007E3E7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A5CDB" w14:textId="77777777" w:rsidR="007E3E76" w:rsidRPr="002E0BD6" w:rsidRDefault="007E3E76" w:rsidP="007E3E7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8FA2D" w14:textId="77777777" w:rsidR="007E3E76" w:rsidRPr="002E0BD6" w:rsidRDefault="007E3E76" w:rsidP="007E3E7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26829" w14:textId="77777777" w:rsidR="007E3E76" w:rsidRPr="002E0BD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2E89A" w14:textId="77777777" w:rsidR="007E3E76" w:rsidRPr="002E0BD6" w:rsidRDefault="007E3E76" w:rsidP="007E3E7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23184" w14:textId="77777777" w:rsidR="007E3E76" w:rsidRPr="002E0BD6" w:rsidRDefault="007E3E76" w:rsidP="007E3E7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25911" w14:textId="77777777" w:rsidR="007E3E76" w:rsidRPr="002E0BD6" w:rsidRDefault="007E3E76" w:rsidP="007E3E7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F98ED" w14:textId="77777777" w:rsidR="007E3E76" w:rsidRPr="002E0BD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E3E76" w:rsidRPr="002E0BD6" w14:paraId="321899AF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7622C3" w14:textId="77777777" w:rsidR="007E3E76" w:rsidRPr="002E0BD6" w:rsidRDefault="007E3E76" w:rsidP="007E3E7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D31B5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0766C" w14:textId="77825267" w:rsidR="007E3E76" w:rsidRPr="002E0BD6" w:rsidRDefault="00E95025" w:rsidP="007E3E76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BD013" w14:textId="77777777" w:rsidR="007E3E76" w:rsidRPr="002E0BD6" w:rsidRDefault="007E3E76" w:rsidP="007E3E7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A1D47" w14:textId="3FD91CBD" w:rsidR="007E3E76" w:rsidRPr="002E0BD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2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2055C" w14:textId="77777777" w:rsidR="007E3E76" w:rsidRPr="002E0BD6" w:rsidRDefault="007E3E76" w:rsidP="007E3E7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468B9" w14:textId="50467B60" w:rsidR="007E3E76" w:rsidRPr="002E0BD6" w:rsidRDefault="00E95025" w:rsidP="007E3E76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253EE" w14:textId="77777777" w:rsidR="007E3E76" w:rsidRPr="002E0BD6" w:rsidRDefault="007E3E76" w:rsidP="007E3E7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A9952" w14:textId="449021BB" w:rsidR="007E3E76" w:rsidRPr="002E0BD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2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6,938</w:t>
            </w:r>
          </w:p>
        </w:tc>
      </w:tr>
      <w:tr w:rsidR="007E3E76" w:rsidRPr="00F81141" w14:paraId="38E232F2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CC9F92" w14:textId="77777777" w:rsidR="007E3E76" w:rsidRPr="002E0BD6" w:rsidRDefault="007E3E76" w:rsidP="007E3E7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28B70" w14:textId="2EB49A3D" w:rsidR="007E3E76" w:rsidRPr="00F81141" w:rsidRDefault="00E95025" w:rsidP="007E3E76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C3B02" w14:textId="77777777" w:rsidR="007E3E76" w:rsidRPr="00B13E3E" w:rsidRDefault="007E3E76" w:rsidP="007E3E76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05DBE" w14:textId="65E24B1C" w:rsidR="007E3E76" w:rsidRPr="00F81141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92DB1" w14:textId="77777777" w:rsidR="007E3E76" w:rsidRPr="00B13E3E" w:rsidRDefault="007E3E76" w:rsidP="007E3E76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AE02D" w14:textId="625EFEA2" w:rsidR="007E3E76" w:rsidRPr="00F81141" w:rsidRDefault="00E95025" w:rsidP="007E3E76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0860" w14:textId="77777777" w:rsidR="007E3E76" w:rsidRPr="00B13E3E" w:rsidRDefault="007E3E76" w:rsidP="007E3E76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8FF2D" w14:textId="66C6E80C" w:rsidR="007E3E76" w:rsidRPr="00F81141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5,859</w:t>
            </w:r>
          </w:p>
        </w:tc>
      </w:tr>
      <w:tr w:rsidR="007E3E76" w:rsidRPr="00F81141" w14:paraId="6C9E48B5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C94056" w14:textId="77777777" w:rsidR="007E3E76" w:rsidRPr="002E0BD6" w:rsidRDefault="007E3E76" w:rsidP="007E3E7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5F597" w14:textId="63AA0DFC" w:rsidR="007E3E76" w:rsidRDefault="00E95025" w:rsidP="007E3E76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B6D3C" w14:textId="77777777" w:rsidR="007E3E76" w:rsidRPr="00B13E3E" w:rsidRDefault="007E3E76" w:rsidP="007E3E76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A664C" w14:textId="7DDE9A93" w:rsidR="007E3E7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340BB" w14:textId="77777777" w:rsidR="007E3E76" w:rsidRPr="00B13E3E" w:rsidRDefault="007E3E76" w:rsidP="007E3E76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73EF2" w14:textId="72BBE4FC" w:rsidR="007E3E76" w:rsidRDefault="00E95025" w:rsidP="007E3E76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68AE0" w14:textId="77777777" w:rsidR="007E3E76" w:rsidRPr="00B13E3E" w:rsidRDefault="007E3E76" w:rsidP="007E3E76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A9FBA" w14:textId="4383FDE7" w:rsidR="007E3E76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12,777</w:t>
            </w:r>
          </w:p>
        </w:tc>
      </w:tr>
      <w:tr w:rsidR="007E3E76" w:rsidRPr="00F81141" w14:paraId="0211584F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58330F" w14:textId="77777777" w:rsidR="007E3E76" w:rsidRPr="002E0BD6" w:rsidRDefault="007E3E76" w:rsidP="007E3E7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AB6ED6" w14:textId="5C24913E" w:rsidR="007E3E76" w:rsidRPr="002E01A5" w:rsidRDefault="00E95025" w:rsidP="007E3E76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7DDE9" w14:textId="77777777" w:rsidR="007E3E76" w:rsidRPr="00B13E3E" w:rsidRDefault="007E3E76" w:rsidP="007E3E76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990922" w14:textId="3D74490E" w:rsidR="007E3E76" w:rsidRPr="002E01A5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25,552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06738" w14:textId="77777777" w:rsidR="007E3E76" w:rsidRPr="00B13E3E" w:rsidRDefault="007E3E76" w:rsidP="007E3E76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84B194" w14:textId="5E0F91A1" w:rsidR="007E3E76" w:rsidRPr="002E01A5" w:rsidRDefault="00E95025" w:rsidP="007E3E76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18,833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D3342" w14:textId="77777777" w:rsidR="007E3E76" w:rsidRPr="00B13E3E" w:rsidRDefault="007E3E76" w:rsidP="007E3E76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C46987" w14:textId="3BCAE330" w:rsidR="007E3E76" w:rsidRPr="002E01A5" w:rsidRDefault="007E3E76" w:rsidP="007E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25,574</w:t>
            </w:r>
          </w:p>
        </w:tc>
      </w:tr>
    </w:tbl>
    <w:p w14:paraId="54894C0B" w14:textId="323723B4" w:rsidR="00756C53" w:rsidRDefault="00756C53" w:rsidP="00C65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/>
          <w:sz w:val="30"/>
          <w:szCs w:val="30"/>
          <w:cs/>
        </w:rPr>
      </w:pPr>
    </w:p>
    <w:p w14:paraId="32AEDC12" w14:textId="63F7A194" w:rsidR="00756C53" w:rsidRPr="00756C53" w:rsidRDefault="00756C53" w:rsidP="00F05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z w:val="30"/>
          <w:szCs w:val="30"/>
        </w:rPr>
      </w:pPr>
    </w:p>
    <w:sectPr w:rsidR="00756C53" w:rsidRPr="00756C53" w:rsidSect="0011619C">
      <w:head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183B3" w14:textId="77777777" w:rsidR="00B169DB" w:rsidRDefault="00B169DB">
      <w:r>
        <w:separator/>
      </w:r>
    </w:p>
  </w:endnote>
  <w:endnote w:type="continuationSeparator" w:id="0">
    <w:p w14:paraId="6B94AB90" w14:textId="77777777" w:rsidR="00B169DB" w:rsidRDefault="00B169DB">
      <w:r>
        <w:continuationSeparator/>
      </w:r>
    </w:p>
  </w:endnote>
  <w:endnote w:type="continuationNotice" w:id="1">
    <w:p w14:paraId="675CA3CD" w14:textId="77777777" w:rsidR="00B169DB" w:rsidRDefault="00B169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235910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632B31" w14:textId="77777777" w:rsidR="005B4AE2" w:rsidRDefault="005B4AE2">
        <w:pPr>
          <w:pStyle w:val="Footer"/>
          <w:jc w:val="center"/>
        </w:pPr>
        <w:r w:rsidRPr="00F44B6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44B6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44B6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06877" w14:textId="77777777" w:rsidR="00B169DB" w:rsidRDefault="00B169DB">
      <w:r>
        <w:separator/>
      </w:r>
    </w:p>
  </w:footnote>
  <w:footnote w:type="continuationSeparator" w:id="0">
    <w:p w14:paraId="0E6E08BA" w14:textId="77777777" w:rsidR="00B169DB" w:rsidRDefault="00B169DB">
      <w:r>
        <w:continuationSeparator/>
      </w:r>
    </w:p>
  </w:footnote>
  <w:footnote w:type="continuationNotice" w:id="1">
    <w:p w14:paraId="099F0DDE" w14:textId="77777777" w:rsidR="00B169DB" w:rsidRDefault="00B169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47EAC" w14:textId="77777777" w:rsidR="00030313" w:rsidRPr="003D3292" w:rsidRDefault="00030313" w:rsidP="002066CB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5E7C4055" w14:textId="77777777" w:rsidR="00030313" w:rsidRPr="003D3292" w:rsidRDefault="00030313" w:rsidP="002066CB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FBCF165" w14:textId="3250C451" w:rsidR="00030313" w:rsidRPr="003D3292" w:rsidRDefault="00030313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3D3292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ปี</w:t>
    </w:r>
    <w:r w:rsidRPr="003D3292">
      <w:rPr>
        <w:rFonts w:ascii="Angsana New" w:hAnsi="Angsana New"/>
        <w:bCs/>
        <w:sz w:val="32"/>
        <w:szCs w:val="32"/>
        <w:cs/>
      </w:rPr>
      <w:t>สิ้นสุด</w:t>
    </w:r>
    <w:r w:rsidRPr="006E1072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</w:rPr>
      <w:t>31</w:t>
    </w:r>
    <w:r w:rsidRPr="006E1072">
      <w:rPr>
        <w:rFonts w:ascii="Angsana New" w:hAnsi="Angsana New"/>
        <w:b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ธันวาคม</w:t>
    </w:r>
    <w:r w:rsidRPr="006E107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</w:rPr>
      <w:t>2564</w:t>
    </w:r>
  </w:p>
  <w:p w14:paraId="6E858B7A" w14:textId="77777777" w:rsidR="00030313" w:rsidRPr="00196944" w:rsidRDefault="00030313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37C04E" w14:textId="77777777" w:rsidR="00030313" w:rsidRPr="003D3292" w:rsidRDefault="00030313" w:rsidP="002066CB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28D953FE" w14:textId="77777777" w:rsidR="00030313" w:rsidRPr="003D3292" w:rsidRDefault="00030313" w:rsidP="002066CB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4780114" w14:textId="1BAD2E45" w:rsidR="00030313" w:rsidRPr="003D3292" w:rsidRDefault="00030313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3D3292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ปี</w:t>
    </w:r>
    <w:r w:rsidRPr="003D3292">
      <w:rPr>
        <w:rFonts w:ascii="Angsana New" w:hAnsi="Angsana New"/>
        <w:bCs/>
        <w:sz w:val="32"/>
        <w:szCs w:val="32"/>
        <w:cs/>
      </w:rPr>
      <w:t>สิ้นสุด</w:t>
    </w:r>
    <w:r w:rsidRPr="006E1072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</w:rPr>
      <w:t>31</w:t>
    </w:r>
    <w:r w:rsidRPr="006E1072">
      <w:rPr>
        <w:rFonts w:ascii="Angsana New" w:hAnsi="Angsana New"/>
        <w:b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ธันวาคม</w:t>
    </w:r>
    <w:r w:rsidRPr="006E107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</w:rPr>
      <w:t>2564</w:t>
    </w:r>
  </w:p>
  <w:p w14:paraId="7ACE32E1" w14:textId="77777777" w:rsidR="00030313" w:rsidRPr="00196944" w:rsidRDefault="00030313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4EC06" w14:textId="77777777" w:rsidR="00030313" w:rsidRPr="003D3292" w:rsidRDefault="00030313" w:rsidP="002066CB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1D2FA216" w14:textId="77777777" w:rsidR="00030313" w:rsidRPr="003D3292" w:rsidRDefault="00030313" w:rsidP="002066CB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769DBCA" w14:textId="77777777" w:rsidR="00030313" w:rsidRPr="003D3292" w:rsidRDefault="00030313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3D3292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ปี</w:t>
    </w:r>
    <w:r w:rsidRPr="003D3292">
      <w:rPr>
        <w:rFonts w:ascii="Angsana New" w:hAnsi="Angsana New"/>
        <w:bCs/>
        <w:sz w:val="32"/>
        <w:szCs w:val="32"/>
        <w:cs/>
      </w:rPr>
      <w:t>สิ้นสุด</w:t>
    </w:r>
    <w:r w:rsidRPr="006E1072">
      <w:rPr>
        <w:rFonts w:ascii="Angsana New" w:hAnsi="Angsana New"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sz w:val="32"/>
        <w:szCs w:val="32"/>
      </w:rPr>
      <w:t>31</w:t>
    </w:r>
    <w:r w:rsidRPr="006E1072">
      <w:rPr>
        <w:rFonts w:ascii="Angsana New" w:hAnsi="Angsana New"/>
        <w:b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ธันวาคม</w:t>
    </w:r>
    <w:r w:rsidRPr="006E1072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sz w:val="32"/>
        <w:szCs w:val="32"/>
      </w:rPr>
      <w:t>2564</w:t>
    </w:r>
  </w:p>
  <w:p w14:paraId="4321BE42" w14:textId="77777777" w:rsidR="00030313" w:rsidRPr="00196944" w:rsidRDefault="00030313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9BC81" w14:textId="77777777" w:rsidR="00030313" w:rsidRPr="00B27912" w:rsidRDefault="00030313" w:rsidP="00AD17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1A7190E2" w14:textId="77777777" w:rsidR="00030313" w:rsidRPr="003C763B" w:rsidRDefault="00030313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14:paraId="11CFF6C9" w14:textId="09958486" w:rsidR="00030313" w:rsidRPr="009E7F0B" w:rsidRDefault="00030313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723B37D6" w14:textId="77777777" w:rsidR="00030313" w:rsidRPr="004238F6" w:rsidRDefault="00030313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E5677" w14:textId="77777777" w:rsidR="00030313" w:rsidRPr="00B27912" w:rsidRDefault="00030313" w:rsidP="00AD17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25E7C223" w14:textId="77777777" w:rsidR="00030313" w:rsidRPr="003C763B" w:rsidRDefault="00030313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14:paraId="470F8751" w14:textId="77777777" w:rsidR="00030313" w:rsidRPr="009E7F0B" w:rsidRDefault="00030313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39C6F6A8" w14:textId="77777777" w:rsidR="00030313" w:rsidRPr="004238F6" w:rsidRDefault="00030313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55F52" w14:textId="77777777" w:rsidR="00030313" w:rsidRPr="00B27912" w:rsidRDefault="00030313" w:rsidP="00AD17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เธียรสุรัตน์ จำกัด (มหาชน) และบริษัทย่อย</w:t>
    </w:r>
  </w:p>
  <w:p w14:paraId="44C6B0F8" w14:textId="77777777" w:rsidR="00030313" w:rsidRPr="003C763B" w:rsidRDefault="00030313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</w:t>
    </w:r>
    <w:r w:rsidRPr="003C763B">
      <w:rPr>
        <w:rFonts w:ascii="Angsana New" w:hAnsi="Angsana New"/>
        <w:b/>
        <w:bCs/>
        <w:sz w:val="32"/>
        <w:szCs w:val="32"/>
        <w:cs/>
      </w:rPr>
      <w:t>งบการเงิน</w:t>
    </w:r>
  </w:p>
  <w:p w14:paraId="157FEE51" w14:textId="77777777" w:rsidR="00030313" w:rsidRPr="009E7F0B" w:rsidRDefault="00030313" w:rsidP="004238F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557073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67E65332" w14:textId="77777777" w:rsidR="00030313" w:rsidRPr="004238F6" w:rsidRDefault="00030313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0FA6BE5A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4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FB079A7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6CB0B31"/>
    <w:multiLevelType w:val="hybridMultilevel"/>
    <w:tmpl w:val="D876CE1C"/>
    <w:lvl w:ilvl="0" w:tplc="46629D74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B3B4AE8"/>
    <w:multiLevelType w:val="hybridMultilevel"/>
    <w:tmpl w:val="CD64EE1A"/>
    <w:lvl w:ilvl="0" w:tplc="F78A2946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2" w15:restartNumberingAfterBreak="0">
    <w:nsid w:val="5BC0276C"/>
    <w:multiLevelType w:val="hybridMultilevel"/>
    <w:tmpl w:val="C1DA4DFC"/>
    <w:lvl w:ilvl="0" w:tplc="43D0E64E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7D527583"/>
    <w:multiLevelType w:val="hybridMultilevel"/>
    <w:tmpl w:val="D9CE4C0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12"/>
  </w:num>
  <w:num w:numId="5">
    <w:abstractNumId w:val="8"/>
  </w:num>
  <w:num w:numId="6">
    <w:abstractNumId w:val="5"/>
  </w:num>
  <w:num w:numId="7">
    <w:abstractNumId w:val="11"/>
  </w:num>
  <w:num w:numId="8">
    <w:abstractNumId w:val="15"/>
  </w:num>
  <w:num w:numId="9">
    <w:abstractNumId w:val="1"/>
  </w:num>
  <w:num w:numId="10">
    <w:abstractNumId w:val="9"/>
  </w:num>
  <w:num w:numId="11">
    <w:abstractNumId w:val="13"/>
  </w:num>
  <w:num w:numId="12">
    <w:abstractNumId w:val="14"/>
  </w:num>
  <w:num w:numId="13">
    <w:abstractNumId w:val="2"/>
  </w:num>
  <w:num w:numId="14">
    <w:abstractNumId w:val="7"/>
  </w:num>
  <w:num w:numId="15">
    <w:abstractNumId w:val="0"/>
  </w:num>
  <w:num w:numId="16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703"/>
    <w:rsid w:val="00000B3A"/>
    <w:rsid w:val="00001842"/>
    <w:rsid w:val="00001DDB"/>
    <w:rsid w:val="00002081"/>
    <w:rsid w:val="00002468"/>
    <w:rsid w:val="000028F3"/>
    <w:rsid w:val="000031A8"/>
    <w:rsid w:val="00003EB1"/>
    <w:rsid w:val="00003FC3"/>
    <w:rsid w:val="0000437B"/>
    <w:rsid w:val="000043A6"/>
    <w:rsid w:val="0000469B"/>
    <w:rsid w:val="000046C9"/>
    <w:rsid w:val="00004F0D"/>
    <w:rsid w:val="00005556"/>
    <w:rsid w:val="00005963"/>
    <w:rsid w:val="00005ACB"/>
    <w:rsid w:val="00006330"/>
    <w:rsid w:val="000071CC"/>
    <w:rsid w:val="0000742F"/>
    <w:rsid w:val="0000745C"/>
    <w:rsid w:val="00007586"/>
    <w:rsid w:val="0000791D"/>
    <w:rsid w:val="00007B57"/>
    <w:rsid w:val="00007C1C"/>
    <w:rsid w:val="00007C6F"/>
    <w:rsid w:val="00007F21"/>
    <w:rsid w:val="000106F0"/>
    <w:rsid w:val="000108C5"/>
    <w:rsid w:val="00010AE2"/>
    <w:rsid w:val="000110F2"/>
    <w:rsid w:val="0001185B"/>
    <w:rsid w:val="00013174"/>
    <w:rsid w:val="00013450"/>
    <w:rsid w:val="000135FB"/>
    <w:rsid w:val="0001371F"/>
    <w:rsid w:val="00013A0E"/>
    <w:rsid w:val="00014109"/>
    <w:rsid w:val="00014767"/>
    <w:rsid w:val="00014B6D"/>
    <w:rsid w:val="00014BE5"/>
    <w:rsid w:val="00015A85"/>
    <w:rsid w:val="00015AAB"/>
    <w:rsid w:val="00015B12"/>
    <w:rsid w:val="00015BD5"/>
    <w:rsid w:val="00015C52"/>
    <w:rsid w:val="000161F0"/>
    <w:rsid w:val="000179AA"/>
    <w:rsid w:val="00017BDD"/>
    <w:rsid w:val="00017EFD"/>
    <w:rsid w:val="0002055E"/>
    <w:rsid w:val="000205CD"/>
    <w:rsid w:val="00020B44"/>
    <w:rsid w:val="00020C89"/>
    <w:rsid w:val="00021874"/>
    <w:rsid w:val="00021A3E"/>
    <w:rsid w:val="00021FB0"/>
    <w:rsid w:val="00023090"/>
    <w:rsid w:val="000234A3"/>
    <w:rsid w:val="00023579"/>
    <w:rsid w:val="00023B44"/>
    <w:rsid w:val="00023CE6"/>
    <w:rsid w:val="00023DAC"/>
    <w:rsid w:val="0002467D"/>
    <w:rsid w:val="000249B7"/>
    <w:rsid w:val="0002570C"/>
    <w:rsid w:val="000257BE"/>
    <w:rsid w:val="00025CB6"/>
    <w:rsid w:val="00026433"/>
    <w:rsid w:val="00027349"/>
    <w:rsid w:val="000275CB"/>
    <w:rsid w:val="00027D2A"/>
    <w:rsid w:val="00030313"/>
    <w:rsid w:val="00030A57"/>
    <w:rsid w:val="00030AD5"/>
    <w:rsid w:val="00030B27"/>
    <w:rsid w:val="00030D0A"/>
    <w:rsid w:val="00030E65"/>
    <w:rsid w:val="00030EEB"/>
    <w:rsid w:val="00030EEF"/>
    <w:rsid w:val="000313B6"/>
    <w:rsid w:val="0003249A"/>
    <w:rsid w:val="00032CEA"/>
    <w:rsid w:val="00032EF6"/>
    <w:rsid w:val="00032F1B"/>
    <w:rsid w:val="000330E5"/>
    <w:rsid w:val="000333D4"/>
    <w:rsid w:val="00033EFB"/>
    <w:rsid w:val="00033F41"/>
    <w:rsid w:val="000341D7"/>
    <w:rsid w:val="00034AA1"/>
    <w:rsid w:val="000356F0"/>
    <w:rsid w:val="000357BC"/>
    <w:rsid w:val="00035849"/>
    <w:rsid w:val="00035A15"/>
    <w:rsid w:val="00035E4A"/>
    <w:rsid w:val="00035F53"/>
    <w:rsid w:val="00036EDA"/>
    <w:rsid w:val="0003770C"/>
    <w:rsid w:val="000400B8"/>
    <w:rsid w:val="0004069A"/>
    <w:rsid w:val="00040803"/>
    <w:rsid w:val="00040CDB"/>
    <w:rsid w:val="00041029"/>
    <w:rsid w:val="0004159E"/>
    <w:rsid w:val="000416A0"/>
    <w:rsid w:val="00041779"/>
    <w:rsid w:val="00041E89"/>
    <w:rsid w:val="00041F9A"/>
    <w:rsid w:val="000428E6"/>
    <w:rsid w:val="00042C84"/>
    <w:rsid w:val="00042F74"/>
    <w:rsid w:val="000434F1"/>
    <w:rsid w:val="00043669"/>
    <w:rsid w:val="0004367D"/>
    <w:rsid w:val="00043C09"/>
    <w:rsid w:val="00044732"/>
    <w:rsid w:val="00045940"/>
    <w:rsid w:val="00045A17"/>
    <w:rsid w:val="00045A5A"/>
    <w:rsid w:val="00045B36"/>
    <w:rsid w:val="00045DA8"/>
    <w:rsid w:val="00046413"/>
    <w:rsid w:val="000467B3"/>
    <w:rsid w:val="0004685F"/>
    <w:rsid w:val="00046EAC"/>
    <w:rsid w:val="00047359"/>
    <w:rsid w:val="00047FF3"/>
    <w:rsid w:val="000501D5"/>
    <w:rsid w:val="000503BF"/>
    <w:rsid w:val="00050DF3"/>
    <w:rsid w:val="00050F9F"/>
    <w:rsid w:val="00051895"/>
    <w:rsid w:val="00051D3B"/>
    <w:rsid w:val="000525C4"/>
    <w:rsid w:val="000525D5"/>
    <w:rsid w:val="0005267A"/>
    <w:rsid w:val="000527ED"/>
    <w:rsid w:val="000531AF"/>
    <w:rsid w:val="0005383F"/>
    <w:rsid w:val="000539E1"/>
    <w:rsid w:val="00053A15"/>
    <w:rsid w:val="00053DCF"/>
    <w:rsid w:val="00054433"/>
    <w:rsid w:val="0005456B"/>
    <w:rsid w:val="000547A5"/>
    <w:rsid w:val="00054FC9"/>
    <w:rsid w:val="0005527B"/>
    <w:rsid w:val="0005542F"/>
    <w:rsid w:val="0005563F"/>
    <w:rsid w:val="00055766"/>
    <w:rsid w:val="000557F3"/>
    <w:rsid w:val="000558C4"/>
    <w:rsid w:val="00055D82"/>
    <w:rsid w:val="00055EED"/>
    <w:rsid w:val="0005619A"/>
    <w:rsid w:val="0005658D"/>
    <w:rsid w:val="00056D03"/>
    <w:rsid w:val="000571F6"/>
    <w:rsid w:val="000600B1"/>
    <w:rsid w:val="000605E0"/>
    <w:rsid w:val="000607C0"/>
    <w:rsid w:val="00060A00"/>
    <w:rsid w:val="000617E0"/>
    <w:rsid w:val="00061CE4"/>
    <w:rsid w:val="00061D74"/>
    <w:rsid w:val="00061D94"/>
    <w:rsid w:val="000626DD"/>
    <w:rsid w:val="0006276B"/>
    <w:rsid w:val="00062AEE"/>
    <w:rsid w:val="00063595"/>
    <w:rsid w:val="000637F5"/>
    <w:rsid w:val="00063B15"/>
    <w:rsid w:val="000645CB"/>
    <w:rsid w:val="00064712"/>
    <w:rsid w:val="000651F2"/>
    <w:rsid w:val="00065232"/>
    <w:rsid w:val="000655D8"/>
    <w:rsid w:val="00065EB2"/>
    <w:rsid w:val="00066F12"/>
    <w:rsid w:val="000671A2"/>
    <w:rsid w:val="00067563"/>
    <w:rsid w:val="000675C1"/>
    <w:rsid w:val="00067D0A"/>
    <w:rsid w:val="00070D89"/>
    <w:rsid w:val="00070F1F"/>
    <w:rsid w:val="00071004"/>
    <w:rsid w:val="0007130C"/>
    <w:rsid w:val="0007132A"/>
    <w:rsid w:val="000719BD"/>
    <w:rsid w:val="00071B83"/>
    <w:rsid w:val="00071E7A"/>
    <w:rsid w:val="00071E82"/>
    <w:rsid w:val="000723A0"/>
    <w:rsid w:val="0007251A"/>
    <w:rsid w:val="00072B70"/>
    <w:rsid w:val="00072D57"/>
    <w:rsid w:val="00073026"/>
    <w:rsid w:val="00073A3B"/>
    <w:rsid w:val="00073FE0"/>
    <w:rsid w:val="00074407"/>
    <w:rsid w:val="0007455A"/>
    <w:rsid w:val="00074A9D"/>
    <w:rsid w:val="00074AC1"/>
    <w:rsid w:val="00074DCE"/>
    <w:rsid w:val="000750F8"/>
    <w:rsid w:val="00075ABC"/>
    <w:rsid w:val="00075BF1"/>
    <w:rsid w:val="000763A8"/>
    <w:rsid w:val="0007683B"/>
    <w:rsid w:val="00077AE3"/>
    <w:rsid w:val="00077ED9"/>
    <w:rsid w:val="00077F0B"/>
    <w:rsid w:val="00077F8E"/>
    <w:rsid w:val="000804BB"/>
    <w:rsid w:val="00080D70"/>
    <w:rsid w:val="00080F24"/>
    <w:rsid w:val="00081345"/>
    <w:rsid w:val="00081A66"/>
    <w:rsid w:val="00081E54"/>
    <w:rsid w:val="00082375"/>
    <w:rsid w:val="000823B1"/>
    <w:rsid w:val="00082605"/>
    <w:rsid w:val="0008276B"/>
    <w:rsid w:val="000828EE"/>
    <w:rsid w:val="00082C71"/>
    <w:rsid w:val="0008326B"/>
    <w:rsid w:val="000832B9"/>
    <w:rsid w:val="000837A7"/>
    <w:rsid w:val="00084C47"/>
    <w:rsid w:val="00084C8E"/>
    <w:rsid w:val="00084FCC"/>
    <w:rsid w:val="00085423"/>
    <w:rsid w:val="00085867"/>
    <w:rsid w:val="00085EAB"/>
    <w:rsid w:val="00086210"/>
    <w:rsid w:val="00086363"/>
    <w:rsid w:val="00086E1C"/>
    <w:rsid w:val="00087083"/>
    <w:rsid w:val="00087778"/>
    <w:rsid w:val="00087C3A"/>
    <w:rsid w:val="00090192"/>
    <w:rsid w:val="00091713"/>
    <w:rsid w:val="00091D93"/>
    <w:rsid w:val="00091F5F"/>
    <w:rsid w:val="00092224"/>
    <w:rsid w:val="000923A1"/>
    <w:rsid w:val="00092746"/>
    <w:rsid w:val="0009298D"/>
    <w:rsid w:val="000936CA"/>
    <w:rsid w:val="00093882"/>
    <w:rsid w:val="00093B2B"/>
    <w:rsid w:val="00093B68"/>
    <w:rsid w:val="00093D89"/>
    <w:rsid w:val="0009417D"/>
    <w:rsid w:val="00094B9D"/>
    <w:rsid w:val="00094F1A"/>
    <w:rsid w:val="00094F26"/>
    <w:rsid w:val="00095134"/>
    <w:rsid w:val="00095300"/>
    <w:rsid w:val="000955EC"/>
    <w:rsid w:val="00095FD3"/>
    <w:rsid w:val="000963BA"/>
    <w:rsid w:val="000965F0"/>
    <w:rsid w:val="00096612"/>
    <w:rsid w:val="00096669"/>
    <w:rsid w:val="000971F0"/>
    <w:rsid w:val="00097903"/>
    <w:rsid w:val="00097A56"/>
    <w:rsid w:val="000A05E9"/>
    <w:rsid w:val="000A07B6"/>
    <w:rsid w:val="000A0FBB"/>
    <w:rsid w:val="000A12A1"/>
    <w:rsid w:val="000A1475"/>
    <w:rsid w:val="000A1496"/>
    <w:rsid w:val="000A171A"/>
    <w:rsid w:val="000A2651"/>
    <w:rsid w:val="000A2850"/>
    <w:rsid w:val="000A28E8"/>
    <w:rsid w:val="000A29E7"/>
    <w:rsid w:val="000A2A70"/>
    <w:rsid w:val="000A2E49"/>
    <w:rsid w:val="000A3E84"/>
    <w:rsid w:val="000A40D3"/>
    <w:rsid w:val="000A43D9"/>
    <w:rsid w:val="000A4E0A"/>
    <w:rsid w:val="000A4ED6"/>
    <w:rsid w:val="000A5672"/>
    <w:rsid w:val="000A5A21"/>
    <w:rsid w:val="000A6618"/>
    <w:rsid w:val="000A665A"/>
    <w:rsid w:val="000A6761"/>
    <w:rsid w:val="000A6BD2"/>
    <w:rsid w:val="000A6C0B"/>
    <w:rsid w:val="000A6D4B"/>
    <w:rsid w:val="000A70DB"/>
    <w:rsid w:val="000A78E1"/>
    <w:rsid w:val="000A7A7A"/>
    <w:rsid w:val="000A7E85"/>
    <w:rsid w:val="000B041B"/>
    <w:rsid w:val="000B0708"/>
    <w:rsid w:val="000B0D9D"/>
    <w:rsid w:val="000B142E"/>
    <w:rsid w:val="000B24FB"/>
    <w:rsid w:val="000B2811"/>
    <w:rsid w:val="000B2854"/>
    <w:rsid w:val="000B2F61"/>
    <w:rsid w:val="000B3240"/>
    <w:rsid w:val="000B33FE"/>
    <w:rsid w:val="000B355D"/>
    <w:rsid w:val="000B3939"/>
    <w:rsid w:val="000B393E"/>
    <w:rsid w:val="000B3C3D"/>
    <w:rsid w:val="000B4289"/>
    <w:rsid w:val="000B455F"/>
    <w:rsid w:val="000B4C3E"/>
    <w:rsid w:val="000B4D17"/>
    <w:rsid w:val="000B4E1C"/>
    <w:rsid w:val="000B4F7A"/>
    <w:rsid w:val="000B52F7"/>
    <w:rsid w:val="000B5E28"/>
    <w:rsid w:val="000B63D7"/>
    <w:rsid w:val="000B66D2"/>
    <w:rsid w:val="000B6A85"/>
    <w:rsid w:val="000B6B7E"/>
    <w:rsid w:val="000B7339"/>
    <w:rsid w:val="000B77E3"/>
    <w:rsid w:val="000C00BB"/>
    <w:rsid w:val="000C046E"/>
    <w:rsid w:val="000C05AA"/>
    <w:rsid w:val="000C0A44"/>
    <w:rsid w:val="000C11B4"/>
    <w:rsid w:val="000C125D"/>
    <w:rsid w:val="000C1B33"/>
    <w:rsid w:val="000C1CB9"/>
    <w:rsid w:val="000C24C3"/>
    <w:rsid w:val="000C2BF4"/>
    <w:rsid w:val="000C332F"/>
    <w:rsid w:val="000C3B59"/>
    <w:rsid w:val="000C3F88"/>
    <w:rsid w:val="000C45CA"/>
    <w:rsid w:val="000C4DF0"/>
    <w:rsid w:val="000C5111"/>
    <w:rsid w:val="000C5D7B"/>
    <w:rsid w:val="000C65D5"/>
    <w:rsid w:val="000C6B3B"/>
    <w:rsid w:val="000C6F7B"/>
    <w:rsid w:val="000C710B"/>
    <w:rsid w:val="000D0630"/>
    <w:rsid w:val="000D06B5"/>
    <w:rsid w:val="000D0B17"/>
    <w:rsid w:val="000D0CD9"/>
    <w:rsid w:val="000D1637"/>
    <w:rsid w:val="000D1851"/>
    <w:rsid w:val="000D18D5"/>
    <w:rsid w:val="000D1A85"/>
    <w:rsid w:val="000D27CD"/>
    <w:rsid w:val="000D29E0"/>
    <w:rsid w:val="000D3672"/>
    <w:rsid w:val="000D4480"/>
    <w:rsid w:val="000D47B5"/>
    <w:rsid w:val="000D4AED"/>
    <w:rsid w:val="000D4BD7"/>
    <w:rsid w:val="000D5E59"/>
    <w:rsid w:val="000D681B"/>
    <w:rsid w:val="000D6967"/>
    <w:rsid w:val="000D6971"/>
    <w:rsid w:val="000D6DBB"/>
    <w:rsid w:val="000D7F6D"/>
    <w:rsid w:val="000E00B3"/>
    <w:rsid w:val="000E0AC7"/>
    <w:rsid w:val="000E1035"/>
    <w:rsid w:val="000E167E"/>
    <w:rsid w:val="000E1DB6"/>
    <w:rsid w:val="000E2015"/>
    <w:rsid w:val="000E2524"/>
    <w:rsid w:val="000E2EAA"/>
    <w:rsid w:val="000E30D4"/>
    <w:rsid w:val="000E376B"/>
    <w:rsid w:val="000E38DF"/>
    <w:rsid w:val="000E3C48"/>
    <w:rsid w:val="000E40EE"/>
    <w:rsid w:val="000E456C"/>
    <w:rsid w:val="000E4774"/>
    <w:rsid w:val="000E4D15"/>
    <w:rsid w:val="000E51C4"/>
    <w:rsid w:val="000E56F9"/>
    <w:rsid w:val="000E5B6B"/>
    <w:rsid w:val="000E5EC5"/>
    <w:rsid w:val="000E5F52"/>
    <w:rsid w:val="000E6373"/>
    <w:rsid w:val="000E71A9"/>
    <w:rsid w:val="000E72A3"/>
    <w:rsid w:val="000E74EB"/>
    <w:rsid w:val="000E798A"/>
    <w:rsid w:val="000F05E0"/>
    <w:rsid w:val="000F0977"/>
    <w:rsid w:val="000F0B38"/>
    <w:rsid w:val="000F0E62"/>
    <w:rsid w:val="000F18BB"/>
    <w:rsid w:val="000F1C8B"/>
    <w:rsid w:val="000F1D1B"/>
    <w:rsid w:val="000F2164"/>
    <w:rsid w:val="000F2995"/>
    <w:rsid w:val="000F30AF"/>
    <w:rsid w:val="000F3640"/>
    <w:rsid w:val="000F3E6B"/>
    <w:rsid w:val="000F407D"/>
    <w:rsid w:val="000F43DE"/>
    <w:rsid w:val="000F513C"/>
    <w:rsid w:val="000F559C"/>
    <w:rsid w:val="000F55E5"/>
    <w:rsid w:val="000F5757"/>
    <w:rsid w:val="000F5910"/>
    <w:rsid w:val="000F5BD6"/>
    <w:rsid w:val="000F5BEA"/>
    <w:rsid w:val="000F5E00"/>
    <w:rsid w:val="000F61B2"/>
    <w:rsid w:val="000F64B4"/>
    <w:rsid w:val="000F6BCF"/>
    <w:rsid w:val="000F7240"/>
    <w:rsid w:val="000F7406"/>
    <w:rsid w:val="000F7C86"/>
    <w:rsid w:val="00100362"/>
    <w:rsid w:val="001003FF"/>
    <w:rsid w:val="001004EA"/>
    <w:rsid w:val="00100615"/>
    <w:rsid w:val="0010063B"/>
    <w:rsid w:val="00100958"/>
    <w:rsid w:val="00100C95"/>
    <w:rsid w:val="001011D4"/>
    <w:rsid w:val="0010165D"/>
    <w:rsid w:val="00101E1D"/>
    <w:rsid w:val="0010255B"/>
    <w:rsid w:val="001026AD"/>
    <w:rsid w:val="0010286E"/>
    <w:rsid w:val="00102EF4"/>
    <w:rsid w:val="0010308A"/>
    <w:rsid w:val="00103B96"/>
    <w:rsid w:val="00103BC0"/>
    <w:rsid w:val="00103E33"/>
    <w:rsid w:val="00103E97"/>
    <w:rsid w:val="00104082"/>
    <w:rsid w:val="001042AF"/>
    <w:rsid w:val="001047CB"/>
    <w:rsid w:val="00104DE4"/>
    <w:rsid w:val="00104DE7"/>
    <w:rsid w:val="001050CF"/>
    <w:rsid w:val="00105788"/>
    <w:rsid w:val="00105C4F"/>
    <w:rsid w:val="0010621D"/>
    <w:rsid w:val="0010664D"/>
    <w:rsid w:val="00106840"/>
    <w:rsid w:val="00106AF8"/>
    <w:rsid w:val="00106DD3"/>
    <w:rsid w:val="00107696"/>
    <w:rsid w:val="001078B5"/>
    <w:rsid w:val="00110117"/>
    <w:rsid w:val="00110315"/>
    <w:rsid w:val="00110316"/>
    <w:rsid w:val="00110AA7"/>
    <w:rsid w:val="00110FEA"/>
    <w:rsid w:val="001112E8"/>
    <w:rsid w:val="00111B5F"/>
    <w:rsid w:val="0011206C"/>
    <w:rsid w:val="001122CB"/>
    <w:rsid w:val="001126BB"/>
    <w:rsid w:val="001131CD"/>
    <w:rsid w:val="001138AC"/>
    <w:rsid w:val="00113EA9"/>
    <w:rsid w:val="00113EB4"/>
    <w:rsid w:val="00113F1C"/>
    <w:rsid w:val="00113FCD"/>
    <w:rsid w:val="00113FF0"/>
    <w:rsid w:val="00114084"/>
    <w:rsid w:val="001141A8"/>
    <w:rsid w:val="0011461E"/>
    <w:rsid w:val="00114683"/>
    <w:rsid w:val="0011478B"/>
    <w:rsid w:val="00114807"/>
    <w:rsid w:val="00114BE4"/>
    <w:rsid w:val="00115291"/>
    <w:rsid w:val="00115858"/>
    <w:rsid w:val="00115882"/>
    <w:rsid w:val="00115CBF"/>
    <w:rsid w:val="00115EC9"/>
    <w:rsid w:val="001160FA"/>
    <w:rsid w:val="0011619C"/>
    <w:rsid w:val="00116B50"/>
    <w:rsid w:val="00116E3D"/>
    <w:rsid w:val="00116EC2"/>
    <w:rsid w:val="00116F68"/>
    <w:rsid w:val="0011714C"/>
    <w:rsid w:val="00117564"/>
    <w:rsid w:val="00117692"/>
    <w:rsid w:val="001177F7"/>
    <w:rsid w:val="00117FD6"/>
    <w:rsid w:val="00120948"/>
    <w:rsid w:val="00120B28"/>
    <w:rsid w:val="00120C4E"/>
    <w:rsid w:val="001212C7"/>
    <w:rsid w:val="0012147C"/>
    <w:rsid w:val="001214EC"/>
    <w:rsid w:val="00121944"/>
    <w:rsid w:val="00121F16"/>
    <w:rsid w:val="0012208D"/>
    <w:rsid w:val="00122499"/>
    <w:rsid w:val="0012265B"/>
    <w:rsid w:val="001236B2"/>
    <w:rsid w:val="001239AF"/>
    <w:rsid w:val="00124880"/>
    <w:rsid w:val="00124ACD"/>
    <w:rsid w:val="00124B9F"/>
    <w:rsid w:val="00124E7D"/>
    <w:rsid w:val="00125B0A"/>
    <w:rsid w:val="001262E4"/>
    <w:rsid w:val="00126C49"/>
    <w:rsid w:val="0012708B"/>
    <w:rsid w:val="00127763"/>
    <w:rsid w:val="00127937"/>
    <w:rsid w:val="0012797B"/>
    <w:rsid w:val="00127A11"/>
    <w:rsid w:val="00130337"/>
    <w:rsid w:val="00130434"/>
    <w:rsid w:val="00130EF2"/>
    <w:rsid w:val="00130FD9"/>
    <w:rsid w:val="001311A7"/>
    <w:rsid w:val="001311D3"/>
    <w:rsid w:val="001311FC"/>
    <w:rsid w:val="0013152F"/>
    <w:rsid w:val="00131892"/>
    <w:rsid w:val="00132060"/>
    <w:rsid w:val="0013214D"/>
    <w:rsid w:val="00132481"/>
    <w:rsid w:val="001325C4"/>
    <w:rsid w:val="0013281D"/>
    <w:rsid w:val="00132BFC"/>
    <w:rsid w:val="00132F57"/>
    <w:rsid w:val="00133306"/>
    <w:rsid w:val="001337A6"/>
    <w:rsid w:val="00133FBC"/>
    <w:rsid w:val="0013456E"/>
    <w:rsid w:val="00135143"/>
    <w:rsid w:val="00135CB8"/>
    <w:rsid w:val="00136880"/>
    <w:rsid w:val="00136EB3"/>
    <w:rsid w:val="00136F07"/>
    <w:rsid w:val="0013717D"/>
    <w:rsid w:val="0013721A"/>
    <w:rsid w:val="00137C1F"/>
    <w:rsid w:val="0014006F"/>
    <w:rsid w:val="00140334"/>
    <w:rsid w:val="0014068C"/>
    <w:rsid w:val="0014097B"/>
    <w:rsid w:val="00140CD8"/>
    <w:rsid w:val="00141296"/>
    <w:rsid w:val="00141490"/>
    <w:rsid w:val="001414D2"/>
    <w:rsid w:val="00141762"/>
    <w:rsid w:val="001422FE"/>
    <w:rsid w:val="00143040"/>
    <w:rsid w:val="00143278"/>
    <w:rsid w:val="001434D8"/>
    <w:rsid w:val="0014377C"/>
    <w:rsid w:val="001439C1"/>
    <w:rsid w:val="00143CB5"/>
    <w:rsid w:val="00143CFA"/>
    <w:rsid w:val="0014444E"/>
    <w:rsid w:val="0014450B"/>
    <w:rsid w:val="0014457F"/>
    <w:rsid w:val="00144B20"/>
    <w:rsid w:val="00144E86"/>
    <w:rsid w:val="00144FBE"/>
    <w:rsid w:val="001453EC"/>
    <w:rsid w:val="0014566C"/>
    <w:rsid w:val="00145B82"/>
    <w:rsid w:val="00146609"/>
    <w:rsid w:val="001471D5"/>
    <w:rsid w:val="001476EE"/>
    <w:rsid w:val="00147930"/>
    <w:rsid w:val="0014795B"/>
    <w:rsid w:val="00147D4D"/>
    <w:rsid w:val="00150523"/>
    <w:rsid w:val="001505C3"/>
    <w:rsid w:val="001514A7"/>
    <w:rsid w:val="00151732"/>
    <w:rsid w:val="00151898"/>
    <w:rsid w:val="00151E0D"/>
    <w:rsid w:val="001525C0"/>
    <w:rsid w:val="00153554"/>
    <w:rsid w:val="0015366A"/>
    <w:rsid w:val="00153ACB"/>
    <w:rsid w:val="00154102"/>
    <w:rsid w:val="001544BE"/>
    <w:rsid w:val="0015451C"/>
    <w:rsid w:val="00154A59"/>
    <w:rsid w:val="00155054"/>
    <w:rsid w:val="001552EF"/>
    <w:rsid w:val="0015534E"/>
    <w:rsid w:val="00155907"/>
    <w:rsid w:val="00155A16"/>
    <w:rsid w:val="001560A4"/>
    <w:rsid w:val="00156D0B"/>
    <w:rsid w:val="00156E60"/>
    <w:rsid w:val="001570B3"/>
    <w:rsid w:val="001579BA"/>
    <w:rsid w:val="00157D1E"/>
    <w:rsid w:val="00157EF4"/>
    <w:rsid w:val="00160988"/>
    <w:rsid w:val="00160BC3"/>
    <w:rsid w:val="00161431"/>
    <w:rsid w:val="001617B6"/>
    <w:rsid w:val="001618EA"/>
    <w:rsid w:val="0016198C"/>
    <w:rsid w:val="001624A4"/>
    <w:rsid w:val="00162E95"/>
    <w:rsid w:val="0016375F"/>
    <w:rsid w:val="00163D3E"/>
    <w:rsid w:val="00163D68"/>
    <w:rsid w:val="001643BA"/>
    <w:rsid w:val="00164BAD"/>
    <w:rsid w:val="00165157"/>
    <w:rsid w:val="001655A8"/>
    <w:rsid w:val="00165A33"/>
    <w:rsid w:val="00165E71"/>
    <w:rsid w:val="00166327"/>
    <w:rsid w:val="0016665F"/>
    <w:rsid w:val="00166823"/>
    <w:rsid w:val="00166E80"/>
    <w:rsid w:val="0016710C"/>
    <w:rsid w:val="00167888"/>
    <w:rsid w:val="00167E9E"/>
    <w:rsid w:val="0017024B"/>
    <w:rsid w:val="00170EB5"/>
    <w:rsid w:val="0017141B"/>
    <w:rsid w:val="00171844"/>
    <w:rsid w:val="0017184A"/>
    <w:rsid w:val="0017275F"/>
    <w:rsid w:val="00172896"/>
    <w:rsid w:val="00172E53"/>
    <w:rsid w:val="00173198"/>
    <w:rsid w:val="001731D8"/>
    <w:rsid w:val="00174307"/>
    <w:rsid w:val="00174B0E"/>
    <w:rsid w:val="00174F22"/>
    <w:rsid w:val="00175215"/>
    <w:rsid w:val="00175F6A"/>
    <w:rsid w:val="001760B2"/>
    <w:rsid w:val="0017687C"/>
    <w:rsid w:val="00176AAF"/>
    <w:rsid w:val="00176BDA"/>
    <w:rsid w:val="00176E4A"/>
    <w:rsid w:val="0017706A"/>
    <w:rsid w:val="001774D9"/>
    <w:rsid w:val="00177E0A"/>
    <w:rsid w:val="00177E50"/>
    <w:rsid w:val="00180B72"/>
    <w:rsid w:val="00180DE4"/>
    <w:rsid w:val="001811B4"/>
    <w:rsid w:val="001811C1"/>
    <w:rsid w:val="001815DD"/>
    <w:rsid w:val="001816E5"/>
    <w:rsid w:val="00181E86"/>
    <w:rsid w:val="001821CE"/>
    <w:rsid w:val="00182214"/>
    <w:rsid w:val="0018295C"/>
    <w:rsid w:val="00182E55"/>
    <w:rsid w:val="00183540"/>
    <w:rsid w:val="00183863"/>
    <w:rsid w:val="00183973"/>
    <w:rsid w:val="001841D5"/>
    <w:rsid w:val="00184375"/>
    <w:rsid w:val="00184755"/>
    <w:rsid w:val="001850EC"/>
    <w:rsid w:val="00185171"/>
    <w:rsid w:val="00185798"/>
    <w:rsid w:val="0018601C"/>
    <w:rsid w:val="0018632A"/>
    <w:rsid w:val="00186E89"/>
    <w:rsid w:val="00186EB2"/>
    <w:rsid w:val="001877B5"/>
    <w:rsid w:val="00187EA9"/>
    <w:rsid w:val="00187EF4"/>
    <w:rsid w:val="00187F70"/>
    <w:rsid w:val="001911A4"/>
    <w:rsid w:val="001913DE"/>
    <w:rsid w:val="00191B7A"/>
    <w:rsid w:val="00191EFC"/>
    <w:rsid w:val="0019207F"/>
    <w:rsid w:val="00192087"/>
    <w:rsid w:val="001923DF"/>
    <w:rsid w:val="001925E6"/>
    <w:rsid w:val="00192798"/>
    <w:rsid w:val="001936E8"/>
    <w:rsid w:val="0019395E"/>
    <w:rsid w:val="00193BFA"/>
    <w:rsid w:val="00193D3C"/>
    <w:rsid w:val="00193F26"/>
    <w:rsid w:val="0019490C"/>
    <w:rsid w:val="00194946"/>
    <w:rsid w:val="001949CC"/>
    <w:rsid w:val="00194EAD"/>
    <w:rsid w:val="00194F9C"/>
    <w:rsid w:val="0019529B"/>
    <w:rsid w:val="00195304"/>
    <w:rsid w:val="00195362"/>
    <w:rsid w:val="00195ADA"/>
    <w:rsid w:val="0019631B"/>
    <w:rsid w:val="001966D8"/>
    <w:rsid w:val="00196777"/>
    <w:rsid w:val="00196DFF"/>
    <w:rsid w:val="001973F4"/>
    <w:rsid w:val="001974AF"/>
    <w:rsid w:val="00197760"/>
    <w:rsid w:val="00197B80"/>
    <w:rsid w:val="00197FF7"/>
    <w:rsid w:val="001A00DB"/>
    <w:rsid w:val="001A02B4"/>
    <w:rsid w:val="001A0AF9"/>
    <w:rsid w:val="001A0B24"/>
    <w:rsid w:val="001A0FCF"/>
    <w:rsid w:val="001A11BC"/>
    <w:rsid w:val="001A12F6"/>
    <w:rsid w:val="001A1505"/>
    <w:rsid w:val="001A1FE8"/>
    <w:rsid w:val="001A22F1"/>
    <w:rsid w:val="001A2A3B"/>
    <w:rsid w:val="001A2B72"/>
    <w:rsid w:val="001A3408"/>
    <w:rsid w:val="001A3E50"/>
    <w:rsid w:val="001A42A4"/>
    <w:rsid w:val="001A526F"/>
    <w:rsid w:val="001A53A0"/>
    <w:rsid w:val="001A53D0"/>
    <w:rsid w:val="001A5A38"/>
    <w:rsid w:val="001A5B5B"/>
    <w:rsid w:val="001A5C17"/>
    <w:rsid w:val="001A5CED"/>
    <w:rsid w:val="001A5DF2"/>
    <w:rsid w:val="001A638A"/>
    <w:rsid w:val="001A6A46"/>
    <w:rsid w:val="001A6EE1"/>
    <w:rsid w:val="001A7100"/>
    <w:rsid w:val="001A7101"/>
    <w:rsid w:val="001B0347"/>
    <w:rsid w:val="001B086F"/>
    <w:rsid w:val="001B0BC9"/>
    <w:rsid w:val="001B0D34"/>
    <w:rsid w:val="001B0D66"/>
    <w:rsid w:val="001B0D84"/>
    <w:rsid w:val="001B0E20"/>
    <w:rsid w:val="001B13AA"/>
    <w:rsid w:val="001B1C89"/>
    <w:rsid w:val="001B2105"/>
    <w:rsid w:val="001B2213"/>
    <w:rsid w:val="001B2937"/>
    <w:rsid w:val="001B2B5D"/>
    <w:rsid w:val="001B35F5"/>
    <w:rsid w:val="001B3E15"/>
    <w:rsid w:val="001B4392"/>
    <w:rsid w:val="001B46DF"/>
    <w:rsid w:val="001B4D0B"/>
    <w:rsid w:val="001B4ECC"/>
    <w:rsid w:val="001B662B"/>
    <w:rsid w:val="001B6904"/>
    <w:rsid w:val="001B7550"/>
    <w:rsid w:val="001C0318"/>
    <w:rsid w:val="001C04F8"/>
    <w:rsid w:val="001C069E"/>
    <w:rsid w:val="001C0DF8"/>
    <w:rsid w:val="001C155A"/>
    <w:rsid w:val="001C1741"/>
    <w:rsid w:val="001C17F8"/>
    <w:rsid w:val="001C1909"/>
    <w:rsid w:val="001C1D4F"/>
    <w:rsid w:val="001C1E04"/>
    <w:rsid w:val="001C215C"/>
    <w:rsid w:val="001C2C3A"/>
    <w:rsid w:val="001C3257"/>
    <w:rsid w:val="001C3553"/>
    <w:rsid w:val="001C3E0F"/>
    <w:rsid w:val="001C4E77"/>
    <w:rsid w:val="001C51F6"/>
    <w:rsid w:val="001C524B"/>
    <w:rsid w:val="001C5507"/>
    <w:rsid w:val="001C5574"/>
    <w:rsid w:val="001C6313"/>
    <w:rsid w:val="001C66BC"/>
    <w:rsid w:val="001C679B"/>
    <w:rsid w:val="001C6B2D"/>
    <w:rsid w:val="001C6C81"/>
    <w:rsid w:val="001C72DB"/>
    <w:rsid w:val="001C7369"/>
    <w:rsid w:val="001C74EF"/>
    <w:rsid w:val="001C76E3"/>
    <w:rsid w:val="001D0137"/>
    <w:rsid w:val="001D0604"/>
    <w:rsid w:val="001D10D7"/>
    <w:rsid w:val="001D1889"/>
    <w:rsid w:val="001D19F7"/>
    <w:rsid w:val="001D1B7F"/>
    <w:rsid w:val="001D2A5A"/>
    <w:rsid w:val="001D2DB0"/>
    <w:rsid w:val="001D317B"/>
    <w:rsid w:val="001D329E"/>
    <w:rsid w:val="001D3E07"/>
    <w:rsid w:val="001D4997"/>
    <w:rsid w:val="001D505E"/>
    <w:rsid w:val="001D5118"/>
    <w:rsid w:val="001D512C"/>
    <w:rsid w:val="001D5487"/>
    <w:rsid w:val="001D590F"/>
    <w:rsid w:val="001D5D99"/>
    <w:rsid w:val="001D5E30"/>
    <w:rsid w:val="001D5E9D"/>
    <w:rsid w:val="001D632D"/>
    <w:rsid w:val="001D7685"/>
    <w:rsid w:val="001D7C23"/>
    <w:rsid w:val="001E0CE4"/>
    <w:rsid w:val="001E10C4"/>
    <w:rsid w:val="001E1155"/>
    <w:rsid w:val="001E1180"/>
    <w:rsid w:val="001E140C"/>
    <w:rsid w:val="001E152F"/>
    <w:rsid w:val="001E19E7"/>
    <w:rsid w:val="001E1DF4"/>
    <w:rsid w:val="001E2412"/>
    <w:rsid w:val="001E24D6"/>
    <w:rsid w:val="001E250F"/>
    <w:rsid w:val="001E2762"/>
    <w:rsid w:val="001E2A1E"/>
    <w:rsid w:val="001E33B8"/>
    <w:rsid w:val="001E375C"/>
    <w:rsid w:val="001E3B11"/>
    <w:rsid w:val="001E3E43"/>
    <w:rsid w:val="001E441D"/>
    <w:rsid w:val="001E4441"/>
    <w:rsid w:val="001E4548"/>
    <w:rsid w:val="001E489E"/>
    <w:rsid w:val="001E4E90"/>
    <w:rsid w:val="001E5087"/>
    <w:rsid w:val="001E56F2"/>
    <w:rsid w:val="001E597B"/>
    <w:rsid w:val="001E59BE"/>
    <w:rsid w:val="001E62B6"/>
    <w:rsid w:val="001E647D"/>
    <w:rsid w:val="001E65F9"/>
    <w:rsid w:val="001E6666"/>
    <w:rsid w:val="001E681F"/>
    <w:rsid w:val="001E7077"/>
    <w:rsid w:val="001E77E2"/>
    <w:rsid w:val="001E7EF8"/>
    <w:rsid w:val="001F066E"/>
    <w:rsid w:val="001F08A7"/>
    <w:rsid w:val="001F0EF5"/>
    <w:rsid w:val="001F0FCD"/>
    <w:rsid w:val="001F1203"/>
    <w:rsid w:val="001F132F"/>
    <w:rsid w:val="001F134A"/>
    <w:rsid w:val="001F147E"/>
    <w:rsid w:val="001F14EE"/>
    <w:rsid w:val="001F1571"/>
    <w:rsid w:val="001F1B49"/>
    <w:rsid w:val="001F1C27"/>
    <w:rsid w:val="001F1D08"/>
    <w:rsid w:val="001F22F0"/>
    <w:rsid w:val="001F2812"/>
    <w:rsid w:val="001F2AFC"/>
    <w:rsid w:val="001F2D86"/>
    <w:rsid w:val="001F3383"/>
    <w:rsid w:val="001F3E49"/>
    <w:rsid w:val="001F3EA6"/>
    <w:rsid w:val="001F4557"/>
    <w:rsid w:val="001F4F78"/>
    <w:rsid w:val="001F543A"/>
    <w:rsid w:val="001F568E"/>
    <w:rsid w:val="001F5735"/>
    <w:rsid w:val="001F5909"/>
    <w:rsid w:val="001F5C3D"/>
    <w:rsid w:val="001F6137"/>
    <w:rsid w:val="001F67DE"/>
    <w:rsid w:val="001F6A09"/>
    <w:rsid w:val="001F72E7"/>
    <w:rsid w:val="001F774F"/>
    <w:rsid w:val="001F7C71"/>
    <w:rsid w:val="001F7F1D"/>
    <w:rsid w:val="00200439"/>
    <w:rsid w:val="0020064F"/>
    <w:rsid w:val="00200A78"/>
    <w:rsid w:val="00200DE2"/>
    <w:rsid w:val="00201172"/>
    <w:rsid w:val="002014FD"/>
    <w:rsid w:val="00201857"/>
    <w:rsid w:val="00201913"/>
    <w:rsid w:val="00201AE6"/>
    <w:rsid w:val="0020221B"/>
    <w:rsid w:val="00202CBE"/>
    <w:rsid w:val="00202F72"/>
    <w:rsid w:val="00202FCB"/>
    <w:rsid w:val="00203734"/>
    <w:rsid w:val="0020380E"/>
    <w:rsid w:val="00203B9F"/>
    <w:rsid w:val="00204C9A"/>
    <w:rsid w:val="00204F14"/>
    <w:rsid w:val="0020511E"/>
    <w:rsid w:val="002053AC"/>
    <w:rsid w:val="0020664A"/>
    <w:rsid w:val="002066CB"/>
    <w:rsid w:val="002066FA"/>
    <w:rsid w:val="00206796"/>
    <w:rsid w:val="0020690E"/>
    <w:rsid w:val="00206CBF"/>
    <w:rsid w:val="00206DEF"/>
    <w:rsid w:val="00206E78"/>
    <w:rsid w:val="002073F2"/>
    <w:rsid w:val="00207584"/>
    <w:rsid w:val="00207CFE"/>
    <w:rsid w:val="00207EBD"/>
    <w:rsid w:val="0021038D"/>
    <w:rsid w:val="002105CA"/>
    <w:rsid w:val="00210A5D"/>
    <w:rsid w:val="00210C9A"/>
    <w:rsid w:val="00210ED5"/>
    <w:rsid w:val="00210F5D"/>
    <w:rsid w:val="0021116F"/>
    <w:rsid w:val="0021136D"/>
    <w:rsid w:val="0021188D"/>
    <w:rsid w:val="00211B4A"/>
    <w:rsid w:val="002125C3"/>
    <w:rsid w:val="0021287D"/>
    <w:rsid w:val="00212EDF"/>
    <w:rsid w:val="00213039"/>
    <w:rsid w:val="0021308C"/>
    <w:rsid w:val="0021327E"/>
    <w:rsid w:val="002134EA"/>
    <w:rsid w:val="00213943"/>
    <w:rsid w:val="002144C9"/>
    <w:rsid w:val="00214F8B"/>
    <w:rsid w:val="00215113"/>
    <w:rsid w:val="002151EF"/>
    <w:rsid w:val="0021598D"/>
    <w:rsid w:val="00216168"/>
    <w:rsid w:val="00217221"/>
    <w:rsid w:val="00217449"/>
    <w:rsid w:val="00217477"/>
    <w:rsid w:val="00217BFA"/>
    <w:rsid w:val="002200A7"/>
    <w:rsid w:val="00220235"/>
    <w:rsid w:val="00220457"/>
    <w:rsid w:val="00220D4B"/>
    <w:rsid w:val="0022116F"/>
    <w:rsid w:val="00221341"/>
    <w:rsid w:val="00221988"/>
    <w:rsid w:val="002219CE"/>
    <w:rsid w:val="00221DBB"/>
    <w:rsid w:val="00221EB8"/>
    <w:rsid w:val="00221ECF"/>
    <w:rsid w:val="00221F24"/>
    <w:rsid w:val="00222166"/>
    <w:rsid w:val="0022219E"/>
    <w:rsid w:val="00222428"/>
    <w:rsid w:val="0022266C"/>
    <w:rsid w:val="002226A7"/>
    <w:rsid w:val="0022278D"/>
    <w:rsid w:val="00222A16"/>
    <w:rsid w:val="00223122"/>
    <w:rsid w:val="00223647"/>
    <w:rsid w:val="00223AD8"/>
    <w:rsid w:val="00223AEC"/>
    <w:rsid w:val="00223E03"/>
    <w:rsid w:val="00224BB2"/>
    <w:rsid w:val="00224E8A"/>
    <w:rsid w:val="002255E9"/>
    <w:rsid w:val="00225C44"/>
    <w:rsid w:val="00226047"/>
    <w:rsid w:val="00226323"/>
    <w:rsid w:val="00226AB6"/>
    <w:rsid w:val="00226D58"/>
    <w:rsid w:val="00226F5E"/>
    <w:rsid w:val="00227016"/>
    <w:rsid w:val="00227083"/>
    <w:rsid w:val="00227A54"/>
    <w:rsid w:val="00230DBD"/>
    <w:rsid w:val="00230F6C"/>
    <w:rsid w:val="002313F9"/>
    <w:rsid w:val="002317D1"/>
    <w:rsid w:val="0023252B"/>
    <w:rsid w:val="00232628"/>
    <w:rsid w:val="002338AE"/>
    <w:rsid w:val="002349BE"/>
    <w:rsid w:val="00234BE0"/>
    <w:rsid w:val="00234DCD"/>
    <w:rsid w:val="002351CD"/>
    <w:rsid w:val="0023534C"/>
    <w:rsid w:val="00235433"/>
    <w:rsid w:val="0023550F"/>
    <w:rsid w:val="0023617F"/>
    <w:rsid w:val="00236C20"/>
    <w:rsid w:val="0023711E"/>
    <w:rsid w:val="00237401"/>
    <w:rsid w:val="00237C00"/>
    <w:rsid w:val="00237C0F"/>
    <w:rsid w:val="002401B1"/>
    <w:rsid w:val="002408A4"/>
    <w:rsid w:val="00240C1F"/>
    <w:rsid w:val="00240CC8"/>
    <w:rsid w:val="00240E94"/>
    <w:rsid w:val="002412E1"/>
    <w:rsid w:val="002424C8"/>
    <w:rsid w:val="00243233"/>
    <w:rsid w:val="00243505"/>
    <w:rsid w:val="00243549"/>
    <w:rsid w:val="00243565"/>
    <w:rsid w:val="0024388A"/>
    <w:rsid w:val="0024402E"/>
    <w:rsid w:val="00244863"/>
    <w:rsid w:val="00244E64"/>
    <w:rsid w:val="002455AB"/>
    <w:rsid w:val="00245DA0"/>
    <w:rsid w:val="00246066"/>
    <w:rsid w:val="002461BD"/>
    <w:rsid w:val="00246421"/>
    <w:rsid w:val="002473AF"/>
    <w:rsid w:val="0024747B"/>
    <w:rsid w:val="0024750C"/>
    <w:rsid w:val="002476F4"/>
    <w:rsid w:val="00247C11"/>
    <w:rsid w:val="00247D41"/>
    <w:rsid w:val="00247DB0"/>
    <w:rsid w:val="00247DBD"/>
    <w:rsid w:val="00250067"/>
    <w:rsid w:val="002500D0"/>
    <w:rsid w:val="00250423"/>
    <w:rsid w:val="00251422"/>
    <w:rsid w:val="0025156A"/>
    <w:rsid w:val="0025164D"/>
    <w:rsid w:val="002516E8"/>
    <w:rsid w:val="00251C6C"/>
    <w:rsid w:val="00251C81"/>
    <w:rsid w:val="00252106"/>
    <w:rsid w:val="002521DD"/>
    <w:rsid w:val="00252647"/>
    <w:rsid w:val="00252B09"/>
    <w:rsid w:val="00252B28"/>
    <w:rsid w:val="00252D98"/>
    <w:rsid w:val="0025304C"/>
    <w:rsid w:val="0025318F"/>
    <w:rsid w:val="002532FD"/>
    <w:rsid w:val="00253411"/>
    <w:rsid w:val="002539C6"/>
    <w:rsid w:val="00253D20"/>
    <w:rsid w:val="00253F42"/>
    <w:rsid w:val="00254289"/>
    <w:rsid w:val="002546DD"/>
    <w:rsid w:val="002547D5"/>
    <w:rsid w:val="00255052"/>
    <w:rsid w:val="0025574E"/>
    <w:rsid w:val="0025588B"/>
    <w:rsid w:val="00255B14"/>
    <w:rsid w:val="00255C15"/>
    <w:rsid w:val="00255C1A"/>
    <w:rsid w:val="00256A9A"/>
    <w:rsid w:val="00256B06"/>
    <w:rsid w:val="00256C8E"/>
    <w:rsid w:val="00257142"/>
    <w:rsid w:val="0025792C"/>
    <w:rsid w:val="00257F58"/>
    <w:rsid w:val="00260E0B"/>
    <w:rsid w:val="0026180D"/>
    <w:rsid w:val="00261A1D"/>
    <w:rsid w:val="00261EB2"/>
    <w:rsid w:val="00261FEE"/>
    <w:rsid w:val="00262381"/>
    <w:rsid w:val="0026247A"/>
    <w:rsid w:val="0026283B"/>
    <w:rsid w:val="00262914"/>
    <w:rsid w:val="00262ED1"/>
    <w:rsid w:val="00263072"/>
    <w:rsid w:val="00263359"/>
    <w:rsid w:val="00263417"/>
    <w:rsid w:val="0026354C"/>
    <w:rsid w:val="0026384A"/>
    <w:rsid w:val="0026454E"/>
    <w:rsid w:val="00264C0A"/>
    <w:rsid w:val="00264C8C"/>
    <w:rsid w:val="00264E15"/>
    <w:rsid w:val="002650FF"/>
    <w:rsid w:val="0026592D"/>
    <w:rsid w:val="002659C2"/>
    <w:rsid w:val="00265E10"/>
    <w:rsid w:val="002662D6"/>
    <w:rsid w:val="0026670B"/>
    <w:rsid w:val="00266AE3"/>
    <w:rsid w:val="00266B2A"/>
    <w:rsid w:val="00266CC7"/>
    <w:rsid w:val="00266D65"/>
    <w:rsid w:val="00267017"/>
    <w:rsid w:val="00267E7B"/>
    <w:rsid w:val="00270330"/>
    <w:rsid w:val="00271C79"/>
    <w:rsid w:val="00272AEE"/>
    <w:rsid w:val="00272D23"/>
    <w:rsid w:val="00272D8C"/>
    <w:rsid w:val="00272DEB"/>
    <w:rsid w:val="00273062"/>
    <w:rsid w:val="0027358C"/>
    <w:rsid w:val="0027395A"/>
    <w:rsid w:val="00273AA2"/>
    <w:rsid w:val="00273B31"/>
    <w:rsid w:val="00273C4F"/>
    <w:rsid w:val="002745C5"/>
    <w:rsid w:val="002747C7"/>
    <w:rsid w:val="00274819"/>
    <w:rsid w:val="0027485B"/>
    <w:rsid w:val="00274C0A"/>
    <w:rsid w:val="0027512A"/>
    <w:rsid w:val="002753F5"/>
    <w:rsid w:val="00275809"/>
    <w:rsid w:val="00275E8E"/>
    <w:rsid w:val="00276171"/>
    <w:rsid w:val="00276230"/>
    <w:rsid w:val="0027672C"/>
    <w:rsid w:val="00276883"/>
    <w:rsid w:val="00276A7C"/>
    <w:rsid w:val="00276C4B"/>
    <w:rsid w:val="00277813"/>
    <w:rsid w:val="00277B20"/>
    <w:rsid w:val="00277C08"/>
    <w:rsid w:val="00280213"/>
    <w:rsid w:val="00280685"/>
    <w:rsid w:val="00281CC8"/>
    <w:rsid w:val="002823DA"/>
    <w:rsid w:val="002825FC"/>
    <w:rsid w:val="0028298E"/>
    <w:rsid w:val="002829E8"/>
    <w:rsid w:val="00282E91"/>
    <w:rsid w:val="00283070"/>
    <w:rsid w:val="00283720"/>
    <w:rsid w:val="00283777"/>
    <w:rsid w:val="00283A76"/>
    <w:rsid w:val="00283C24"/>
    <w:rsid w:val="002842F6"/>
    <w:rsid w:val="00284FE0"/>
    <w:rsid w:val="00285872"/>
    <w:rsid w:val="00285A33"/>
    <w:rsid w:val="00285AC0"/>
    <w:rsid w:val="00285BF7"/>
    <w:rsid w:val="00285FCE"/>
    <w:rsid w:val="00286617"/>
    <w:rsid w:val="00286671"/>
    <w:rsid w:val="00286A7E"/>
    <w:rsid w:val="00286C51"/>
    <w:rsid w:val="00286F7E"/>
    <w:rsid w:val="00287158"/>
    <w:rsid w:val="00287DCD"/>
    <w:rsid w:val="0029029E"/>
    <w:rsid w:val="0029090B"/>
    <w:rsid w:val="00290C4B"/>
    <w:rsid w:val="002912DE"/>
    <w:rsid w:val="00291EB0"/>
    <w:rsid w:val="00292187"/>
    <w:rsid w:val="00293041"/>
    <w:rsid w:val="002931B2"/>
    <w:rsid w:val="00293FA4"/>
    <w:rsid w:val="00294312"/>
    <w:rsid w:val="002943D0"/>
    <w:rsid w:val="00294959"/>
    <w:rsid w:val="002949A0"/>
    <w:rsid w:val="00294C8E"/>
    <w:rsid w:val="00295794"/>
    <w:rsid w:val="00295B6D"/>
    <w:rsid w:val="00295D39"/>
    <w:rsid w:val="00296197"/>
    <w:rsid w:val="00296A39"/>
    <w:rsid w:val="00296C89"/>
    <w:rsid w:val="00296D08"/>
    <w:rsid w:val="0029712D"/>
    <w:rsid w:val="002975B1"/>
    <w:rsid w:val="002977F4"/>
    <w:rsid w:val="002978C6"/>
    <w:rsid w:val="002A010A"/>
    <w:rsid w:val="002A0A55"/>
    <w:rsid w:val="002A0F25"/>
    <w:rsid w:val="002A1620"/>
    <w:rsid w:val="002A1967"/>
    <w:rsid w:val="002A1AFC"/>
    <w:rsid w:val="002A2774"/>
    <w:rsid w:val="002A36D7"/>
    <w:rsid w:val="002A3871"/>
    <w:rsid w:val="002A3B13"/>
    <w:rsid w:val="002A3C21"/>
    <w:rsid w:val="002A447F"/>
    <w:rsid w:val="002A453C"/>
    <w:rsid w:val="002A472A"/>
    <w:rsid w:val="002A4795"/>
    <w:rsid w:val="002A52B9"/>
    <w:rsid w:val="002A540A"/>
    <w:rsid w:val="002A570C"/>
    <w:rsid w:val="002A59A4"/>
    <w:rsid w:val="002A5F62"/>
    <w:rsid w:val="002A6332"/>
    <w:rsid w:val="002A640F"/>
    <w:rsid w:val="002A661B"/>
    <w:rsid w:val="002A6930"/>
    <w:rsid w:val="002A6A33"/>
    <w:rsid w:val="002A6BC1"/>
    <w:rsid w:val="002A6C2E"/>
    <w:rsid w:val="002A6E75"/>
    <w:rsid w:val="002A76E8"/>
    <w:rsid w:val="002A7986"/>
    <w:rsid w:val="002B05E7"/>
    <w:rsid w:val="002B1056"/>
    <w:rsid w:val="002B12FF"/>
    <w:rsid w:val="002B171E"/>
    <w:rsid w:val="002B18F1"/>
    <w:rsid w:val="002B26E4"/>
    <w:rsid w:val="002B2B7C"/>
    <w:rsid w:val="002B2BA6"/>
    <w:rsid w:val="002B33DF"/>
    <w:rsid w:val="002B358A"/>
    <w:rsid w:val="002B367D"/>
    <w:rsid w:val="002B36AC"/>
    <w:rsid w:val="002B3B70"/>
    <w:rsid w:val="002B4432"/>
    <w:rsid w:val="002B4642"/>
    <w:rsid w:val="002B4675"/>
    <w:rsid w:val="002B4908"/>
    <w:rsid w:val="002B4E52"/>
    <w:rsid w:val="002B5316"/>
    <w:rsid w:val="002B5914"/>
    <w:rsid w:val="002B6198"/>
    <w:rsid w:val="002B6469"/>
    <w:rsid w:val="002B6BC4"/>
    <w:rsid w:val="002B6FC6"/>
    <w:rsid w:val="002B7832"/>
    <w:rsid w:val="002B7E29"/>
    <w:rsid w:val="002C096E"/>
    <w:rsid w:val="002C0A2D"/>
    <w:rsid w:val="002C1A39"/>
    <w:rsid w:val="002C1BA4"/>
    <w:rsid w:val="002C1CBD"/>
    <w:rsid w:val="002C1D4A"/>
    <w:rsid w:val="002C20D8"/>
    <w:rsid w:val="002C239E"/>
    <w:rsid w:val="002C2512"/>
    <w:rsid w:val="002C2968"/>
    <w:rsid w:val="002C2992"/>
    <w:rsid w:val="002C2C22"/>
    <w:rsid w:val="002C2E72"/>
    <w:rsid w:val="002C2E82"/>
    <w:rsid w:val="002C3101"/>
    <w:rsid w:val="002C31AD"/>
    <w:rsid w:val="002C32CB"/>
    <w:rsid w:val="002C36BD"/>
    <w:rsid w:val="002C396B"/>
    <w:rsid w:val="002C399E"/>
    <w:rsid w:val="002C3AA2"/>
    <w:rsid w:val="002C3F7A"/>
    <w:rsid w:val="002C4A95"/>
    <w:rsid w:val="002C4C1F"/>
    <w:rsid w:val="002C4E27"/>
    <w:rsid w:val="002C63AD"/>
    <w:rsid w:val="002C6746"/>
    <w:rsid w:val="002C68CC"/>
    <w:rsid w:val="002C6D91"/>
    <w:rsid w:val="002C70A5"/>
    <w:rsid w:val="002C7B37"/>
    <w:rsid w:val="002C7C63"/>
    <w:rsid w:val="002D0102"/>
    <w:rsid w:val="002D07E9"/>
    <w:rsid w:val="002D0D96"/>
    <w:rsid w:val="002D116D"/>
    <w:rsid w:val="002D25C4"/>
    <w:rsid w:val="002D40A1"/>
    <w:rsid w:val="002D40B7"/>
    <w:rsid w:val="002D468E"/>
    <w:rsid w:val="002D4693"/>
    <w:rsid w:val="002D4858"/>
    <w:rsid w:val="002D495B"/>
    <w:rsid w:val="002D4EBD"/>
    <w:rsid w:val="002D59ED"/>
    <w:rsid w:val="002D610D"/>
    <w:rsid w:val="002D614E"/>
    <w:rsid w:val="002D6527"/>
    <w:rsid w:val="002D6A8A"/>
    <w:rsid w:val="002D6CF8"/>
    <w:rsid w:val="002D729B"/>
    <w:rsid w:val="002D7384"/>
    <w:rsid w:val="002D77F2"/>
    <w:rsid w:val="002D7FA1"/>
    <w:rsid w:val="002E01A5"/>
    <w:rsid w:val="002E0534"/>
    <w:rsid w:val="002E0D4A"/>
    <w:rsid w:val="002E0E5C"/>
    <w:rsid w:val="002E1605"/>
    <w:rsid w:val="002E17FC"/>
    <w:rsid w:val="002E2783"/>
    <w:rsid w:val="002E3445"/>
    <w:rsid w:val="002E3471"/>
    <w:rsid w:val="002E36D2"/>
    <w:rsid w:val="002E37C3"/>
    <w:rsid w:val="002E4920"/>
    <w:rsid w:val="002E4C65"/>
    <w:rsid w:val="002E4C77"/>
    <w:rsid w:val="002E55EF"/>
    <w:rsid w:val="002E5D41"/>
    <w:rsid w:val="002E5ED1"/>
    <w:rsid w:val="002E5F87"/>
    <w:rsid w:val="002E6263"/>
    <w:rsid w:val="002E654A"/>
    <w:rsid w:val="002E697D"/>
    <w:rsid w:val="002E6B31"/>
    <w:rsid w:val="002E6B87"/>
    <w:rsid w:val="002E72F5"/>
    <w:rsid w:val="002E7582"/>
    <w:rsid w:val="002E7808"/>
    <w:rsid w:val="002E78E5"/>
    <w:rsid w:val="002E7C5A"/>
    <w:rsid w:val="002E7F80"/>
    <w:rsid w:val="002F0066"/>
    <w:rsid w:val="002F0269"/>
    <w:rsid w:val="002F0311"/>
    <w:rsid w:val="002F09F7"/>
    <w:rsid w:val="002F0EA7"/>
    <w:rsid w:val="002F1108"/>
    <w:rsid w:val="002F182A"/>
    <w:rsid w:val="002F1CCE"/>
    <w:rsid w:val="002F1DD1"/>
    <w:rsid w:val="002F27DD"/>
    <w:rsid w:val="002F2D61"/>
    <w:rsid w:val="002F3777"/>
    <w:rsid w:val="002F385D"/>
    <w:rsid w:val="002F38AE"/>
    <w:rsid w:val="002F4BC4"/>
    <w:rsid w:val="002F4BF9"/>
    <w:rsid w:val="002F4C75"/>
    <w:rsid w:val="002F4DCB"/>
    <w:rsid w:val="002F5132"/>
    <w:rsid w:val="002F529F"/>
    <w:rsid w:val="002F54B6"/>
    <w:rsid w:val="002F5790"/>
    <w:rsid w:val="002F5A0A"/>
    <w:rsid w:val="002F6148"/>
    <w:rsid w:val="002F68DB"/>
    <w:rsid w:val="002F7351"/>
    <w:rsid w:val="002F73A5"/>
    <w:rsid w:val="002F776D"/>
    <w:rsid w:val="002F792D"/>
    <w:rsid w:val="002F7A0B"/>
    <w:rsid w:val="002F7C0A"/>
    <w:rsid w:val="002F7D78"/>
    <w:rsid w:val="002F7F27"/>
    <w:rsid w:val="00300C84"/>
    <w:rsid w:val="00301324"/>
    <w:rsid w:val="00301762"/>
    <w:rsid w:val="00301BA3"/>
    <w:rsid w:val="00301C87"/>
    <w:rsid w:val="00301E0A"/>
    <w:rsid w:val="00301E4C"/>
    <w:rsid w:val="003021AC"/>
    <w:rsid w:val="003024F3"/>
    <w:rsid w:val="00302968"/>
    <w:rsid w:val="003029E1"/>
    <w:rsid w:val="00302CAF"/>
    <w:rsid w:val="0030330D"/>
    <w:rsid w:val="0030352F"/>
    <w:rsid w:val="003038CC"/>
    <w:rsid w:val="0030398F"/>
    <w:rsid w:val="00304483"/>
    <w:rsid w:val="0030470B"/>
    <w:rsid w:val="0030490B"/>
    <w:rsid w:val="00304D2A"/>
    <w:rsid w:val="00304E36"/>
    <w:rsid w:val="003054CE"/>
    <w:rsid w:val="00305B63"/>
    <w:rsid w:val="00306250"/>
    <w:rsid w:val="003063D1"/>
    <w:rsid w:val="003067B3"/>
    <w:rsid w:val="00306A67"/>
    <w:rsid w:val="00306D3A"/>
    <w:rsid w:val="00306E56"/>
    <w:rsid w:val="00307A47"/>
    <w:rsid w:val="00310507"/>
    <w:rsid w:val="00310728"/>
    <w:rsid w:val="003109EC"/>
    <w:rsid w:val="00310D5C"/>
    <w:rsid w:val="00311106"/>
    <w:rsid w:val="0031124D"/>
    <w:rsid w:val="00311407"/>
    <w:rsid w:val="00311784"/>
    <w:rsid w:val="00311867"/>
    <w:rsid w:val="00311A0E"/>
    <w:rsid w:val="00312191"/>
    <w:rsid w:val="00312709"/>
    <w:rsid w:val="00313330"/>
    <w:rsid w:val="00313335"/>
    <w:rsid w:val="00313761"/>
    <w:rsid w:val="003137D5"/>
    <w:rsid w:val="00313971"/>
    <w:rsid w:val="0031435D"/>
    <w:rsid w:val="0031460B"/>
    <w:rsid w:val="00315098"/>
    <w:rsid w:val="00315388"/>
    <w:rsid w:val="003156AE"/>
    <w:rsid w:val="00315F02"/>
    <w:rsid w:val="00316744"/>
    <w:rsid w:val="003171BD"/>
    <w:rsid w:val="003173B7"/>
    <w:rsid w:val="003177CF"/>
    <w:rsid w:val="00317FB9"/>
    <w:rsid w:val="00320981"/>
    <w:rsid w:val="00320AEE"/>
    <w:rsid w:val="00320D0A"/>
    <w:rsid w:val="00321102"/>
    <w:rsid w:val="003216AD"/>
    <w:rsid w:val="00321856"/>
    <w:rsid w:val="00322160"/>
    <w:rsid w:val="00322547"/>
    <w:rsid w:val="00322740"/>
    <w:rsid w:val="00322830"/>
    <w:rsid w:val="00323AC9"/>
    <w:rsid w:val="00323C8D"/>
    <w:rsid w:val="00324055"/>
    <w:rsid w:val="00324304"/>
    <w:rsid w:val="0032580F"/>
    <w:rsid w:val="00325845"/>
    <w:rsid w:val="00325C89"/>
    <w:rsid w:val="00325D12"/>
    <w:rsid w:val="00325DB5"/>
    <w:rsid w:val="00326682"/>
    <w:rsid w:val="00326DF7"/>
    <w:rsid w:val="00326F7B"/>
    <w:rsid w:val="00327DA3"/>
    <w:rsid w:val="00327FF5"/>
    <w:rsid w:val="00330274"/>
    <w:rsid w:val="0033052C"/>
    <w:rsid w:val="00330A8F"/>
    <w:rsid w:val="00331012"/>
    <w:rsid w:val="00331A2E"/>
    <w:rsid w:val="00331A5F"/>
    <w:rsid w:val="00331C41"/>
    <w:rsid w:val="00331FAF"/>
    <w:rsid w:val="00332C39"/>
    <w:rsid w:val="00333453"/>
    <w:rsid w:val="003337DE"/>
    <w:rsid w:val="00333EA8"/>
    <w:rsid w:val="00334089"/>
    <w:rsid w:val="00334E6E"/>
    <w:rsid w:val="0033538B"/>
    <w:rsid w:val="00335D19"/>
    <w:rsid w:val="00335EEA"/>
    <w:rsid w:val="003360F6"/>
    <w:rsid w:val="00336A4A"/>
    <w:rsid w:val="0033781D"/>
    <w:rsid w:val="00337A81"/>
    <w:rsid w:val="0034007D"/>
    <w:rsid w:val="00340488"/>
    <w:rsid w:val="00340808"/>
    <w:rsid w:val="00340B76"/>
    <w:rsid w:val="00340D8D"/>
    <w:rsid w:val="00340DA4"/>
    <w:rsid w:val="0034102D"/>
    <w:rsid w:val="003410A4"/>
    <w:rsid w:val="0034149F"/>
    <w:rsid w:val="00341852"/>
    <w:rsid w:val="00341D90"/>
    <w:rsid w:val="0034246B"/>
    <w:rsid w:val="0034248D"/>
    <w:rsid w:val="00342598"/>
    <w:rsid w:val="00342B77"/>
    <w:rsid w:val="00342B8D"/>
    <w:rsid w:val="00342E13"/>
    <w:rsid w:val="00342EAA"/>
    <w:rsid w:val="00343062"/>
    <w:rsid w:val="00343AD8"/>
    <w:rsid w:val="00343C0C"/>
    <w:rsid w:val="00343D0A"/>
    <w:rsid w:val="00344305"/>
    <w:rsid w:val="00344365"/>
    <w:rsid w:val="003448A2"/>
    <w:rsid w:val="003449F6"/>
    <w:rsid w:val="00345389"/>
    <w:rsid w:val="00345725"/>
    <w:rsid w:val="003459FF"/>
    <w:rsid w:val="00345D1D"/>
    <w:rsid w:val="00345D8B"/>
    <w:rsid w:val="003463C0"/>
    <w:rsid w:val="0034663B"/>
    <w:rsid w:val="00346694"/>
    <w:rsid w:val="00346F6C"/>
    <w:rsid w:val="00347205"/>
    <w:rsid w:val="00347353"/>
    <w:rsid w:val="003473BD"/>
    <w:rsid w:val="003477B2"/>
    <w:rsid w:val="003478BD"/>
    <w:rsid w:val="00350072"/>
    <w:rsid w:val="0035018E"/>
    <w:rsid w:val="003501A3"/>
    <w:rsid w:val="00350981"/>
    <w:rsid w:val="0035167D"/>
    <w:rsid w:val="00351862"/>
    <w:rsid w:val="003521FE"/>
    <w:rsid w:val="003534D0"/>
    <w:rsid w:val="00353B95"/>
    <w:rsid w:val="00353D63"/>
    <w:rsid w:val="003546FB"/>
    <w:rsid w:val="00354AE9"/>
    <w:rsid w:val="00355FF8"/>
    <w:rsid w:val="0035678F"/>
    <w:rsid w:val="003567E5"/>
    <w:rsid w:val="00356EF0"/>
    <w:rsid w:val="00357471"/>
    <w:rsid w:val="00360393"/>
    <w:rsid w:val="003604F2"/>
    <w:rsid w:val="00360C0A"/>
    <w:rsid w:val="00360C14"/>
    <w:rsid w:val="0036171F"/>
    <w:rsid w:val="0036176B"/>
    <w:rsid w:val="00361AED"/>
    <w:rsid w:val="003620E3"/>
    <w:rsid w:val="00362266"/>
    <w:rsid w:val="00362E21"/>
    <w:rsid w:val="0036364C"/>
    <w:rsid w:val="00363DF6"/>
    <w:rsid w:val="003642E0"/>
    <w:rsid w:val="00364BDB"/>
    <w:rsid w:val="00364BDF"/>
    <w:rsid w:val="00364D26"/>
    <w:rsid w:val="00364EC8"/>
    <w:rsid w:val="00365119"/>
    <w:rsid w:val="0036523A"/>
    <w:rsid w:val="0036539A"/>
    <w:rsid w:val="00365594"/>
    <w:rsid w:val="00365B9B"/>
    <w:rsid w:val="00366FA5"/>
    <w:rsid w:val="0036741D"/>
    <w:rsid w:val="003674F6"/>
    <w:rsid w:val="003679C8"/>
    <w:rsid w:val="00367ADF"/>
    <w:rsid w:val="00367BDD"/>
    <w:rsid w:val="00367CC4"/>
    <w:rsid w:val="00367D25"/>
    <w:rsid w:val="003701A1"/>
    <w:rsid w:val="00370478"/>
    <w:rsid w:val="00371599"/>
    <w:rsid w:val="00371B82"/>
    <w:rsid w:val="00371F51"/>
    <w:rsid w:val="0037205B"/>
    <w:rsid w:val="003723D4"/>
    <w:rsid w:val="0037248A"/>
    <w:rsid w:val="00372CAE"/>
    <w:rsid w:val="00372D4C"/>
    <w:rsid w:val="00373270"/>
    <w:rsid w:val="0037352F"/>
    <w:rsid w:val="0037358F"/>
    <w:rsid w:val="0037387E"/>
    <w:rsid w:val="00373C65"/>
    <w:rsid w:val="00373E51"/>
    <w:rsid w:val="0037411C"/>
    <w:rsid w:val="00374174"/>
    <w:rsid w:val="00374D82"/>
    <w:rsid w:val="003750A7"/>
    <w:rsid w:val="003750C2"/>
    <w:rsid w:val="00375267"/>
    <w:rsid w:val="00376427"/>
    <w:rsid w:val="00376D9F"/>
    <w:rsid w:val="00377060"/>
    <w:rsid w:val="00377C4D"/>
    <w:rsid w:val="00377CE9"/>
    <w:rsid w:val="00380715"/>
    <w:rsid w:val="00380BF2"/>
    <w:rsid w:val="00381003"/>
    <w:rsid w:val="00381C92"/>
    <w:rsid w:val="0038235C"/>
    <w:rsid w:val="00382499"/>
    <w:rsid w:val="0038260B"/>
    <w:rsid w:val="00382A9F"/>
    <w:rsid w:val="00382B33"/>
    <w:rsid w:val="003835B5"/>
    <w:rsid w:val="003845F6"/>
    <w:rsid w:val="003845FA"/>
    <w:rsid w:val="00384C82"/>
    <w:rsid w:val="00384DEB"/>
    <w:rsid w:val="0038515C"/>
    <w:rsid w:val="003851B0"/>
    <w:rsid w:val="003858ED"/>
    <w:rsid w:val="00385CFC"/>
    <w:rsid w:val="00385DBD"/>
    <w:rsid w:val="00385E66"/>
    <w:rsid w:val="00386174"/>
    <w:rsid w:val="003863D4"/>
    <w:rsid w:val="0038671B"/>
    <w:rsid w:val="00386B33"/>
    <w:rsid w:val="00386EA6"/>
    <w:rsid w:val="0038743C"/>
    <w:rsid w:val="003877B7"/>
    <w:rsid w:val="003877F6"/>
    <w:rsid w:val="00387896"/>
    <w:rsid w:val="00387A7D"/>
    <w:rsid w:val="0039000C"/>
    <w:rsid w:val="00390197"/>
    <w:rsid w:val="00390A43"/>
    <w:rsid w:val="00390D9E"/>
    <w:rsid w:val="0039103C"/>
    <w:rsid w:val="00391486"/>
    <w:rsid w:val="003922EA"/>
    <w:rsid w:val="003927D2"/>
    <w:rsid w:val="00392C41"/>
    <w:rsid w:val="00393959"/>
    <w:rsid w:val="003939C6"/>
    <w:rsid w:val="00393CEA"/>
    <w:rsid w:val="00394D2C"/>
    <w:rsid w:val="00394FCE"/>
    <w:rsid w:val="00395556"/>
    <w:rsid w:val="00395B26"/>
    <w:rsid w:val="003963D1"/>
    <w:rsid w:val="003964C7"/>
    <w:rsid w:val="00396DDB"/>
    <w:rsid w:val="00397022"/>
    <w:rsid w:val="003970CE"/>
    <w:rsid w:val="0039718E"/>
    <w:rsid w:val="003971B3"/>
    <w:rsid w:val="003977F6"/>
    <w:rsid w:val="00397A13"/>
    <w:rsid w:val="00397CD1"/>
    <w:rsid w:val="003A00A6"/>
    <w:rsid w:val="003A02A5"/>
    <w:rsid w:val="003A0BCA"/>
    <w:rsid w:val="003A20B0"/>
    <w:rsid w:val="003A2785"/>
    <w:rsid w:val="003A33E0"/>
    <w:rsid w:val="003A462A"/>
    <w:rsid w:val="003A4876"/>
    <w:rsid w:val="003A493D"/>
    <w:rsid w:val="003A49A8"/>
    <w:rsid w:val="003A4A4C"/>
    <w:rsid w:val="003A5AAC"/>
    <w:rsid w:val="003A632B"/>
    <w:rsid w:val="003A65A8"/>
    <w:rsid w:val="003A699A"/>
    <w:rsid w:val="003A6A48"/>
    <w:rsid w:val="003A6D93"/>
    <w:rsid w:val="003A6DDF"/>
    <w:rsid w:val="003A6F8F"/>
    <w:rsid w:val="003A78BE"/>
    <w:rsid w:val="003A7FF2"/>
    <w:rsid w:val="003B0729"/>
    <w:rsid w:val="003B0BE2"/>
    <w:rsid w:val="003B0CA7"/>
    <w:rsid w:val="003B10A9"/>
    <w:rsid w:val="003B1215"/>
    <w:rsid w:val="003B17E9"/>
    <w:rsid w:val="003B1A9E"/>
    <w:rsid w:val="003B1C87"/>
    <w:rsid w:val="003B26CA"/>
    <w:rsid w:val="003B27CA"/>
    <w:rsid w:val="003B2866"/>
    <w:rsid w:val="003B2C76"/>
    <w:rsid w:val="003B370F"/>
    <w:rsid w:val="003B3EC1"/>
    <w:rsid w:val="003B4116"/>
    <w:rsid w:val="003B4414"/>
    <w:rsid w:val="003B4997"/>
    <w:rsid w:val="003B51CE"/>
    <w:rsid w:val="003B597A"/>
    <w:rsid w:val="003B5DC7"/>
    <w:rsid w:val="003B5F8D"/>
    <w:rsid w:val="003B60A6"/>
    <w:rsid w:val="003B6238"/>
    <w:rsid w:val="003B6C68"/>
    <w:rsid w:val="003B6EE1"/>
    <w:rsid w:val="003B717C"/>
    <w:rsid w:val="003B752B"/>
    <w:rsid w:val="003B78FE"/>
    <w:rsid w:val="003B7A28"/>
    <w:rsid w:val="003B7A8A"/>
    <w:rsid w:val="003C004A"/>
    <w:rsid w:val="003C10E1"/>
    <w:rsid w:val="003C1211"/>
    <w:rsid w:val="003C126B"/>
    <w:rsid w:val="003C1CF2"/>
    <w:rsid w:val="003C1D05"/>
    <w:rsid w:val="003C1D20"/>
    <w:rsid w:val="003C1D90"/>
    <w:rsid w:val="003C206F"/>
    <w:rsid w:val="003C30A8"/>
    <w:rsid w:val="003C30FC"/>
    <w:rsid w:val="003C3236"/>
    <w:rsid w:val="003C36B6"/>
    <w:rsid w:val="003C3719"/>
    <w:rsid w:val="003C3F2D"/>
    <w:rsid w:val="003C44C4"/>
    <w:rsid w:val="003C4817"/>
    <w:rsid w:val="003C4F35"/>
    <w:rsid w:val="003C4F80"/>
    <w:rsid w:val="003C5423"/>
    <w:rsid w:val="003C5FD0"/>
    <w:rsid w:val="003C682D"/>
    <w:rsid w:val="003C6835"/>
    <w:rsid w:val="003C68E6"/>
    <w:rsid w:val="003C6B75"/>
    <w:rsid w:val="003C716F"/>
    <w:rsid w:val="003C743D"/>
    <w:rsid w:val="003C79A7"/>
    <w:rsid w:val="003C7BC1"/>
    <w:rsid w:val="003C7D27"/>
    <w:rsid w:val="003D0149"/>
    <w:rsid w:val="003D08E1"/>
    <w:rsid w:val="003D136F"/>
    <w:rsid w:val="003D13C1"/>
    <w:rsid w:val="003D14B9"/>
    <w:rsid w:val="003D2144"/>
    <w:rsid w:val="003D2171"/>
    <w:rsid w:val="003D27E5"/>
    <w:rsid w:val="003D291B"/>
    <w:rsid w:val="003D32AC"/>
    <w:rsid w:val="003D37A8"/>
    <w:rsid w:val="003D37FB"/>
    <w:rsid w:val="003D3A91"/>
    <w:rsid w:val="003D3B0E"/>
    <w:rsid w:val="003D3D72"/>
    <w:rsid w:val="003D3D94"/>
    <w:rsid w:val="003D41AF"/>
    <w:rsid w:val="003D46DA"/>
    <w:rsid w:val="003D48CE"/>
    <w:rsid w:val="003D50A3"/>
    <w:rsid w:val="003D52CE"/>
    <w:rsid w:val="003D53A4"/>
    <w:rsid w:val="003D5B84"/>
    <w:rsid w:val="003D5E2C"/>
    <w:rsid w:val="003D6062"/>
    <w:rsid w:val="003D6BA4"/>
    <w:rsid w:val="003D6E65"/>
    <w:rsid w:val="003D6F12"/>
    <w:rsid w:val="003D6F43"/>
    <w:rsid w:val="003D6F5E"/>
    <w:rsid w:val="003D7069"/>
    <w:rsid w:val="003D7524"/>
    <w:rsid w:val="003D7CB9"/>
    <w:rsid w:val="003E01E3"/>
    <w:rsid w:val="003E025E"/>
    <w:rsid w:val="003E03E8"/>
    <w:rsid w:val="003E04FE"/>
    <w:rsid w:val="003E0E7A"/>
    <w:rsid w:val="003E10EB"/>
    <w:rsid w:val="003E1D5C"/>
    <w:rsid w:val="003E2362"/>
    <w:rsid w:val="003E30FE"/>
    <w:rsid w:val="003E3303"/>
    <w:rsid w:val="003E35C0"/>
    <w:rsid w:val="003E484A"/>
    <w:rsid w:val="003E4927"/>
    <w:rsid w:val="003E49CD"/>
    <w:rsid w:val="003E49EC"/>
    <w:rsid w:val="003E4F1E"/>
    <w:rsid w:val="003E53BF"/>
    <w:rsid w:val="003E5617"/>
    <w:rsid w:val="003E5ABE"/>
    <w:rsid w:val="003E5BFB"/>
    <w:rsid w:val="003E5C8C"/>
    <w:rsid w:val="003E6B05"/>
    <w:rsid w:val="003E6BD5"/>
    <w:rsid w:val="003E6CA0"/>
    <w:rsid w:val="003E70D1"/>
    <w:rsid w:val="003E70FA"/>
    <w:rsid w:val="003E7181"/>
    <w:rsid w:val="003E74DF"/>
    <w:rsid w:val="003E77BD"/>
    <w:rsid w:val="003F005D"/>
    <w:rsid w:val="003F06E0"/>
    <w:rsid w:val="003F0EAD"/>
    <w:rsid w:val="003F0FDD"/>
    <w:rsid w:val="003F10B8"/>
    <w:rsid w:val="003F11B9"/>
    <w:rsid w:val="003F1A0C"/>
    <w:rsid w:val="003F1D20"/>
    <w:rsid w:val="003F20BC"/>
    <w:rsid w:val="003F2DC4"/>
    <w:rsid w:val="003F2DCB"/>
    <w:rsid w:val="003F2F2F"/>
    <w:rsid w:val="003F3167"/>
    <w:rsid w:val="003F3BD3"/>
    <w:rsid w:val="003F4C35"/>
    <w:rsid w:val="003F4D55"/>
    <w:rsid w:val="003F53A6"/>
    <w:rsid w:val="003F54B7"/>
    <w:rsid w:val="003F5829"/>
    <w:rsid w:val="003F5C75"/>
    <w:rsid w:val="003F5F25"/>
    <w:rsid w:val="003F6562"/>
    <w:rsid w:val="003F6C4D"/>
    <w:rsid w:val="003F6D4E"/>
    <w:rsid w:val="003F6D5D"/>
    <w:rsid w:val="003F7057"/>
    <w:rsid w:val="003F763F"/>
    <w:rsid w:val="003F7658"/>
    <w:rsid w:val="003F782A"/>
    <w:rsid w:val="003F7B35"/>
    <w:rsid w:val="003F7E90"/>
    <w:rsid w:val="004000E5"/>
    <w:rsid w:val="00400240"/>
    <w:rsid w:val="00400782"/>
    <w:rsid w:val="00400949"/>
    <w:rsid w:val="00400C0D"/>
    <w:rsid w:val="00400D14"/>
    <w:rsid w:val="00401227"/>
    <w:rsid w:val="00401578"/>
    <w:rsid w:val="00402163"/>
    <w:rsid w:val="0040227C"/>
    <w:rsid w:val="00402577"/>
    <w:rsid w:val="004028E4"/>
    <w:rsid w:val="00403023"/>
    <w:rsid w:val="00403214"/>
    <w:rsid w:val="00403580"/>
    <w:rsid w:val="004036DD"/>
    <w:rsid w:val="004036E4"/>
    <w:rsid w:val="00403F98"/>
    <w:rsid w:val="004041C4"/>
    <w:rsid w:val="00404DF2"/>
    <w:rsid w:val="00404F96"/>
    <w:rsid w:val="00405849"/>
    <w:rsid w:val="0040591F"/>
    <w:rsid w:val="00405923"/>
    <w:rsid w:val="00405B52"/>
    <w:rsid w:val="00405C45"/>
    <w:rsid w:val="00406830"/>
    <w:rsid w:val="00406997"/>
    <w:rsid w:val="00407F94"/>
    <w:rsid w:val="00410678"/>
    <w:rsid w:val="00410D25"/>
    <w:rsid w:val="00410F3C"/>
    <w:rsid w:val="00411209"/>
    <w:rsid w:val="00411C00"/>
    <w:rsid w:val="004121F7"/>
    <w:rsid w:val="0041362A"/>
    <w:rsid w:val="00413E9E"/>
    <w:rsid w:val="00414BA6"/>
    <w:rsid w:val="0041541C"/>
    <w:rsid w:val="00415724"/>
    <w:rsid w:val="00415BA7"/>
    <w:rsid w:val="00416234"/>
    <w:rsid w:val="00416513"/>
    <w:rsid w:val="004165F6"/>
    <w:rsid w:val="0041665E"/>
    <w:rsid w:val="0041666B"/>
    <w:rsid w:val="00416E2E"/>
    <w:rsid w:val="00416F88"/>
    <w:rsid w:val="004171CB"/>
    <w:rsid w:val="0041784D"/>
    <w:rsid w:val="004179E1"/>
    <w:rsid w:val="00420CE5"/>
    <w:rsid w:val="004210F2"/>
    <w:rsid w:val="00421AEE"/>
    <w:rsid w:val="00421D4C"/>
    <w:rsid w:val="004229EE"/>
    <w:rsid w:val="004238F6"/>
    <w:rsid w:val="00423D0E"/>
    <w:rsid w:val="00424377"/>
    <w:rsid w:val="0042469A"/>
    <w:rsid w:val="00424840"/>
    <w:rsid w:val="00424CE4"/>
    <w:rsid w:val="0042521B"/>
    <w:rsid w:val="00425870"/>
    <w:rsid w:val="00425CE7"/>
    <w:rsid w:val="004261C4"/>
    <w:rsid w:val="00426817"/>
    <w:rsid w:val="00426E0E"/>
    <w:rsid w:val="00426F0E"/>
    <w:rsid w:val="00427C92"/>
    <w:rsid w:val="00427F7E"/>
    <w:rsid w:val="004300E0"/>
    <w:rsid w:val="004300F3"/>
    <w:rsid w:val="004308B8"/>
    <w:rsid w:val="00430F3A"/>
    <w:rsid w:val="00430F89"/>
    <w:rsid w:val="00431DA3"/>
    <w:rsid w:val="00432486"/>
    <w:rsid w:val="004324EB"/>
    <w:rsid w:val="00432B27"/>
    <w:rsid w:val="00432DC1"/>
    <w:rsid w:val="00433524"/>
    <w:rsid w:val="00433BE5"/>
    <w:rsid w:val="0043448B"/>
    <w:rsid w:val="00434586"/>
    <w:rsid w:val="00435986"/>
    <w:rsid w:val="00435E6F"/>
    <w:rsid w:val="00436220"/>
    <w:rsid w:val="00436814"/>
    <w:rsid w:val="00436832"/>
    <w:rsid w:val="00437230"/>
    <w:rsid w:val="0043728C"/>
    <w:rsid w:val="0043740F"/>
    <w:rsid w:val="00440222"/>
    <w:rsid w:val="00440228"/>
    <w:rsid w:val="004403C2"/>
    <w:rsid w:val="00440594"/>
    <w:rsid w:val="00440738"/>
    <w:rsid w:val="004409AE"/>
    <w:rsid w:val="00441186"/>
    <w:rsid w:val="0044126C"/>
    <w:rsid w:val="004412B0"/>
    <w:rsid w:val="0044177C"/>
    <w:rsid w:val="004419AF"/>
    <w:rsid w:val="00441E8F"/>
    <w:rsid w:val="004422DB"/>
    <w:rsid w:val="004429D0"/>
    <w:rsid w:val="00443914"/>
    <w:rsid w:val="00443D0C"/>
    <w:rsid w:val="00444452"/>
    <w:rsid w:val="00444736"/>
    <w:rsid w:val="004447E8"/>
    <w:rsid w:val="00445A2A"/>
    <w:rsid w:val="00446270"/>
    <w:rsid w:val="00447812"/>
    <w:rsid w:val="00447887"/>
    <w:rsid w:val="00447C7A"/>
    <w:rsid w:val="00450041"/>
    <w:rsid w:val="00451281"/>
    <w:rsid w:val="00451375"/>
    <w:rsid w:val="00451671"/>
    <w:rsid w:val="00452906"/>
    <w:rsid w:val="00452A41"/>
    <w:rsid w:val="00452C39"/>
    <w:rsid w:val="00452FFE"/>
    <w:rsid w:val="00453962"/>
    <w:rsid w:val="00453A2E"/>
    <w:rsid w:val="00453D9F"/>
    <w:rsid w:val="00454470"/>
    <w:rsid w:val="00454AA6"/>
    <w:rsid w:val="004550BD"/>
    <w:rsid w:val="00455509"/>
    <w:rsid w:val="004555D4"/>
    <w:rsid w:val="00455AD5"/>
    <w:rsid w:val="00456BC2"/>
    <w:rsid w:val="0045756A"/>
    <w:rsid w:val="004576A4"/>
    <w:rsid w:val="00457858"/>
    <w:rsid w:val="004579BE"/>
    <w:rsid w:val="00457C67"/>
    <w:rsid w:val="00457D10"/>
    <w:rsid w:val="00457D36"/>
    <w:rsid w:val="00460309"/>
    <w:rsid w:val="0046089B"/>
    <w:rsid w:val="00460AFF"/>
    <w:rsid w:val="00460D19"/>
    <w:rsid w:val="00460FCB"/>
    <w:rsid w:val="00461509"/>
    <w:rsid w:val="00462206"/>
    <w:rsid w:val="00462473"/>
    <w:rsid w:val="00462489"/>
    <w:rsid w:val="004626B8"/>
    <w:rsid w:val="00463395"/>
    <w:rsid w:val="004636F0"/>
    <w:rsid w:val="00463934"/>
    <w:rsid w:val="00463D20"/>
    <w:rsid w:val="00463D34"/>
    <w:rsid w:val="00463DB2"/>
    <w:rsid w:val="00464228"/>
    <w:rsid w:val="0046444B"/>
    <w:rsid w:val="004647C8"/>
    <w:rsid w:val="00465125"/>
    <w:rsid w:val="004655B7"/>
    <w:rsid w:val="00465624"/>
    <w:rsid w:val="004656BE"/>
    <w:rsid w:val="00466957"/>
    <w:rsid w:val="00466C64"/>
    <w:rsid w:val="00467518"/>
    <w:rsid w:val="00467D5D"/>
    <w:rsid w:val="00467FB1"/>
    <w:rsid w:val="00470444"/>
    <w:rsid w:val="00470A66"/>
    <w:rsid w:val="00470AC8"/>
    <w:rsid w:val="00470E45"/>
    <w:rsid w:val="00470F85"/>
    <w:rsid w:val="00471211"/>
    <w:rsid w:val="0047181B"/>
    <w:rsid w:val="004719DB"/>
    <w:rsid w:val="00471DC9"/>
    <w:rsid w:val="00472BB2"/>
    <w:rsid w:val="00472E82"/>
    <w:rsid w:val="00473371"/>
    <w:rsid w:val="004738F7"/>
    <w:rsid w:val="00473F6F"/>
    <w:rsid w:val="004741BE"/>
    <w:rsid w:val="004742CA"/>
    <w:rsid w:val="004745E7"/>
    <w:rsid w:val="004747A0"/>
    <w:rsid w:val="00474EE2"/>
    <w:rsid w:val="004757D1"/>
    <w:rsid w:val="00475943"/>
    <w:rsid w:val="00475C8D"/>
    <w:rsid w:val="00475D4A"/>
    <w:rsid w:val="00475F9B"/>
    <w:rsid w:val="00476210"/>
    <w:rsid w:val="00476AD5"/>
    <w:rsid w:val="004771A8"/>
    <w:rsid w:val="0047725D"/>
    <w:rsid w:val="004772A0"/>
    <w:rsid w:val="004772D9"/>
    <w:rsid w:val="004777DA"/>
    <w:rsid w:val="00477B86"/>
    <w:rsid w:val="004800B7"/>
    <w:rsid w:val="00480A11"/>
    <w:rsid w:val="00480ED2"/>
    <w:rsid w:val="00480FB2"/>
    <w:rsid w:val="00481078"/>
    <w:rsid w:val="004815DB"/>
    <w:rsid w:val="00481685"/>
    <w:rsid w:val="00481D7A"/>
    <w:rsid w:val="00481F0C"/>
    <w:rsid w:val="0048203C"/>
    <w:rsid w:val="004827F1"/>
    <w:rsid w:val="00482BD5"/>
    <w:rsid w:val="00482F2D"/>
    <w:rsid w:val="00482F95"/>
    <w:rsid w:val="00483751"/>
    <w:rsid w:val="00483F04"/>
    <w:rsid w:val="00484837"/>
    <w:rsid w:val="00484F97"/>
    <w:rsid w:val="00485357"/>
    <w:rsid w:val="00485AA2"/>
    <w:rsid w:val="004860FD"/>
    <w:rsid w:val="004861A1"/>
    <w:rsid w:val="00487067"/>
    <w:rsid w:val="00487768"/>
    <w:rsid w:val="00487835"/>
    <w:rsid w:val="00487E7E"/>
    <w:rsid w:val="00487F31"/>
    <w:rsid w:val="00487F81"/>
    <w:rsid w:val="00487F8E"/>
    <w:rsid w:val="00490681"/>
    <w:rsid w:val="004906D0"/>
    <w:rsid w:val="00490880"/>
    <w:rsid w:val="0049113D"/>
    <w:rsid w:val="00491352"/>
    <w:rsid w:val="0049215E"/>
    <w:rsid w:val="0049228F"/>
    <w:rsid w:val="00492768"/>
    <w:rsid w:val="0049350F"/>
    <w:rsid w:val="00493D6A"/>
    <w:rsid w:val="004948C5"/>
    <w:rsid w:val="00494EAB"/>
    <w:rsid w:val="00495293"/>
    <w:rsid w:val="004953ED"/>
    <w:rsid w:val="00495440"/>
    <w:rsid w:val="00495495"/>
    <w:rsid w:val="004961BC"/>
    <w:rsid w:val="00496BC4"/>
    <w:rsid w:val="00496F65"/>
    <w:rsid w:val="0049719E"/>
    <w:rsid w:val="004973AE"/>
    <w:rsid w:val="00497720"/>
    <w:rsid w:val="00497CB9"/>
    <w:rsid w:val="00497F5C"/>
    <w:rsid w:val="004A03B5"/>
    <w:rsid w:val="004A0958"/>
    <w:rsid w:val="004A0FA8"/>
    <w:rsid w:val="004A15E7"/>
    <w:rsid w:val="004A161E"/>
    <w:rsid w:val="004A195A"/>
    <w:rsid w:val="004A1F37"/>
    <w:rsid w:val="004A23AB"/>
    <w:rsid w:val="004A2465"/>
    <w:rsid w:val="004A2516"/>
    <w:rsid w:val="004A3161"/>
    <w:rsid w:val="004A3731"/>
    <w:rsid w:val="004A397D"/>
    <w:rsid w:val="004A3AC2"/>
    <w:rsid w:val="004A3B3B"/>
    <w:rsid w:val="004A452C"/>
    <w:rsid w:val="004A47CD"/>
    <w:rsid w:val="004A4F1B"/>
    <w:rsid w:val="004A5676"/>
    <w:rsid w:val="004A6014"/>
    <w:rsid w:val="004A6953"/>
    <w:rsid w:val="004A6F85"/>
    <w:rsid w:val="004A7091"/>
    <w:rsid w:val="004A7420"/>
    <w:rsid w:val="004A79A3"/>
    <w:rsid w:val="004B0001"/>
    <w:rsid w:val="004B02A0"/>
    <w:rsid w:val="004B05FA"/>
    <w:rsid w:val="004B1455"/>
    <w:rsid w:val="004B150F"/>
    <w:rsid w:val="004B24D0"/>
    <w:rsid w:val="004B30B9"/>
    <w:rsid w:val="004B3197"/>
    <w:rsid w:val="004B3807"/>
    <w:rsid w:val="004B3A57"/>
    <w:rsid w:val="004B3F66"/>
    <w:rsid w:val="004B47FE"/>
    <w:rsid w:val="004B5204"/>
    <w:rsid w:val="004B5B8D"/>
    <w:rsid w:val="004B615B"/>
    <w:rsid w:val="004B6684"/>
    <w:rsid w:val="004B6883"/>
    <w:rsid w:val="004B6BB8"/>
    <w:rsid w:val="004B6DD6"/>
    <w:rsid w:val="004B73A2"/>
    <w:rsid w:val="004C01BA"/>
    <w:rsid w:val="004C07C1"/>
    <w:rsid w:val="004C0865"/>
    <w:rsid w:val="004C08A1"/>
    <w:rsid w:val="004C0D0E"/>
    <w:rsid w:val="004C0DFB"/>
    <w:rsid w:val="004C158C"/>
    <w:rsid w:val="004C1609"/>
    <w:rsid w:val="004C1873"/>
    <w:rsid w:val="004C1923"/>
    <w:rsid w:val="004C2083"/>
    <w:rsid w:val="004C2479"/>
    <w:rsid w:val="004C2ADF"/>
    <w:rsid w:val="004C2D83"/>
    <w:rsid w:val="004C2E71"/>
    <w:rsid w:val="004C331E"/>
    <w:rsid w:val="004C33FD"/>
    <w:rsid w:val="004C34DF"/>
    <w:rsid w:val="004C38E8"/>
    <w:rsid w:val="004C3F86"/>
    <w:rsid w:val="004C421E"/>
    <w:rsid w:val="004C4265"/>
    <w:rsid w:val="004C4319"/>
    <w:rsid w:val="004C43FA"/>
    <w:rsid w:val="004C47A2"/>
    <w:rsid w:val="004C4C21"/>
    <w:rsid w:val="004C4E5B"/>
    <w:rsid w:val="004C51B9"/>
    <w:rsid w:val="004C55E8"/>
    <w:rsid w:val="004C5B09"/>
    <w:rsid w:val="004C5B0E"/>
    <w:rsid w:val="004C613E"/>
    <w:rsid w:val="004C6150"/>
    <w:rsid w:val="004C6259"/>
    <w:rsid w:val="004C69D6"/>
    <w:rsid w:val="004C6F88"/>
    <w:rsid w:val="004C73F3"/>
    <w:rsid w:val="004C797D"/>
    <w:rsid w:val="004C7B76"/>
    <w:rsid w:val="004D00D0"/>
    <w:rsid w:val="004D089C"/>
    <w:rsid w:val="004D0EC9"/>
    <w:rsid w:val="004D0FC0"/>
    <w:rsid w:val="004D1124"/>
    <w:rsid w:val="004D1B22"/>
    <w:rsid w:val="004D2774"/>
    <w:rsid w:val="004D305D"/>
    <w:rsid w:val="004D3416"/>
    <w:rsid w:val="004D42C3"/>
    <w:rsid w:val="004D4A0C"/>
    <w:rsid w:val="004D4CDC"/>
    <w:rsid w:val="004D4DC0"/>
    <w:rsid w:val="004D519F"/>
    <w:rsid w:val="004D53F5"/>
    <w:rsid w:val="004D55E2"/>
    <w:rsid w:val="004D5F6C"/>
    <w:rsid w:val="004D6B51"/>
    <w:rsid w:val="004D6EC7"/>
    <w:rsid w:val="004D70BC"/>
    <w:rsid w:val="004D72B2"/>
    <w:rsid w:val="004D78C3"/>
    <w:rsid w:val="004D7924"/>
    <w:rsid w:val="004D7F0A"/>
    <w:rsid w:val="004E00A3"/>
    <w:rsid w:val="004E0685"/>
    <w:rsid w:val="004E0ABB"/>
    <w:rsid w:val="004E0AC0"/>
    <w:rsid w:val="004E117D"/>
    <w:rsid w:val="004E1436"/>
    <w:rsid w:val="004E2038"/>
    <w:rsid w:val="004E24A8"/>
    <w:rsid w:val="004E2B53"/>
    <w:rsid w:val="004E2C78"/>
    <w:rsid w:val="004E375A"/>
    <w:rsid w:val="004E390B"/>
    <w:rsid w:val="004E3932"/>
    <w:rsid w:val="004E3EDC"/>
    <w:rsid w:val="004E448C"/>
    <w:rsid w:val="004E48C7"/>
    <w:rsid w:val="004E5294"/>
    <w:rsid w:val="004E561F"/>
    <w:rsid w:val="004E574B"/>
    <w:rsid w:val="004E5BE7"/>
    <w:rsid w:val="004E5CE9"/>
    <w:rsid w:val="004E5EEB"/>
    <w:rsid w:val="004E62EB"/>
    <w:rsid w:val="004E70DA"/>
    <w:rsid w:val="004E7167"/>
    <w:rsid w:val="004E71B3"/>
    <w:rsid w:val="004E7964"/>
    <w:rsid w:val="004E7C71"/>
    <w:rsid w:val="004E7F2E"/>
    <w:rsid w:val="004E7F97"/>
    <w:rsid w:val="004F02F3"/>
    <w:rsid w:val="004F056F"/>
    <w:rsid w:val="004F0688"/>
    <w:rsid w:val="004F0A71"/>
    <w:rsid w:val="004F0BE0"/>
    <w:rsid w:val="004F1828"/>
    <w:rsid w:val="004F1D8C"/>
    <w:rsid w:val="004F1ED3"/>
    <w:rsid w:val="004F28C9"/>
    <w:rsid w:val="004F2C1A"/>
    <w:rsid w:val="004F36F9"/>
    <w:rsid w:val="004F3823"/>
    <w:rsid w:val="004F38DB"/>
    <w:rsid w:val="004F3EA6"/>
    <w:rsid w:val="004F5048"/>
    <w:rsid w:val="004F5096"/>
    <w:rsid w:val="004F5280"/>
    <w:rsid w:val="004F5553"/>
    <w:rsid w:val="004F5B81"/>
    <w:rsid w:val="004F5E9D"/>
    <w:rsid w:val="004F5F0F"/>
    <w:rsid w:val="004F67BE"/>
    <w:rsid w:val="004F6914"/>
    <w:rsid w:val="004F6F65"/>
    <w:rsid w:val="004F730E"/>
    <w:rsid w:val="004F77BE"/>
    <w:rsid w:val="004F79B5"/>
    <w:rsid w:val="004F7FB3"/>
    <w:rsid w:val="00500266"/>
    <w:rsid w:val="0050057B"/>
    <w:rsid w:val="00500A49"/>
    <w:rsid w:val="00501009"/>
    <w:rsid w:val="00501416"/>
    <w:rsid w:val="00501449"/>
    <w:rsid w:val="00501894"/>
    <w:rsid w:val="00501ED6"/>
    <w:rsid w:val="00502C15"/>
    <w:rsid w:val="00502D86"/>
    <w:rsid w:val="00502F74"/>
    <w:rsid w:val="005033B2"/>
    <w:rsid w:val="00503402"/>
    <w:rsid w:val="00503596"/>
    <w:rsid w:val="00503722"/>
    <w:rsid w:val="00503C9B"/>
    <w:rsid w:val="00504D5E"/>
    <w:rsid w:val="00505066"/>
    <w:rsid w:val="005055EF"/>
    <w:rsid w:val="00505B52"/>
    <w:rsid w:val="00505EBA"/>
    <w:rsid w:val="0050640E"/>
    <w:rsid w:val="00506BB9"/>
    <w:rsid w:val="00506BD9"/>
    <w:rsid w:val="00506F75"/>
    <w:rsid w:val="00507003"/>
    <w:rsid w:val="00507904"/>
    <w:rsid w:val="00507AC9"/>
    <w:rsid w:val="005102C8"/>
    <w:rsid w:val="005103E5"/>
    <w:rsid w:val="00510F7F"/>
    <w:rsid w:val="005115AD"/>
    <w:rsid w:val="00511886"/>
    <w:rsid w:val="00511895"/>
    <w:rsid w:val="00511B53"/>
    <w:rsid w:val="00512DE7"/>
    <w:rsid w:val="00513B90"/>
    <w:rsid w:val="00513FD5"/>
    <w:rsid w:val="0051423F"/>
    <w:rsid w:val="0051492E"/>
    <w:rsid w:val="005152FA"/>
    <w:rsid w:val="005153C4"/>
    <w:rsid w:val="00515B3B"/>
    <w:rsid w:val="00515F00"/>
    <w:rsid w:val="00516059"/>
    <w:rsid w:val="00516B7D"/>
    <w:rsid w:val="0051770B"/>
    <w:rsid w:val="005178B6"/>
    <w:rsid w:val="00517B2D"/>
    <w:rsid w:val="005200AE"/>
    <w:rsid w:val="005212C6"/>
    <w:rsid w:val="0052131E"/>
    <w:rsid w:val="005213E6"/>
    <w:rsid w:val="00521933"/>
    <w:rsid w:val="00521947"/>
    <w:rsid w:val="00521F1B"/>
    <w:rsid w:val="00521FA4"/>
    <w:rsid w:val="005224F9"/>
    <w:rsid w:val="00522C25"/>
    <w:rsid w:val="00522D26"/>
    <w:rsid w:val="005230BD"/>
    <w:rsid w:val="00524279"/>
    <w:rsid w:val="005248A7"/>
    <w:rsid w:val="00524A48"/>
    <w:rsid w:val="00524DEE"/>
    <w:rsid w:val="00525121"/>
    <w:rsid w:val="005257F1"/>
    <w:rsid w:val="00525ADE"/>
    <w:rsid w:val="00525EA8"/>
    <w:rsid w:val="00525ECA"/>
    <w:rsid w:val="00526673"/>
    <w:rsid w:val="00526783"/>
    <w:rsid w:val="00526A96"/>
    <w:rsid w:val="0052786A"/>
    <w:rsid w:val="00527DD7"/>
    <w:rsid w:val="00527F0E"/>
    <w:rsid w:val="005300D4"/>
    <w:rsid w:val="005302C2"/>
    <w:rsid w:val="0053030E"/>
    <w:rsid w:val="00530325"/>
    <w:rsid w:val="0053087F"/>
    <w:rsid w:val="0053097A"/>
    <w:rsid w:val="00530C9A"/>
    <w:rsid w:val="00530D36"/>
    <w:rsid w:val="00530EC5"/>
    <w:rsid w:val="00531344"/>
    <w:rsid w:val="005318F5"/>
    <w:rsid w:val="0053195F"/>
    <w:rsid w:val="00531CA9"/>
    <w:rsid w:val="005320E5"/>
    <w:rsid w:val="00532360"/>
    <w:rsid w:val="00532510"/>
    <w:rsid w:val="005326CF"/>
    <w:rsid w:val="00532A2A"/>
    <w:rsid w:val="00532A9E"/>
    <w:rsid w:val="005330D2"/>
    <w:rsid w:val="00533287"/>
    <w:rsid w:val="005333D3"/>
    <w:rsid w:val="0053352F"/>
    <w:rsid w:val="00533D71"/>
    <w:rsid w:val="00533D9A"/>
    <w:rsid w:val="00534143"/>
    <w:rsid w:val="00534BCA"/>
    <w:rsid w:val="00534DF8"/>
    <w:rsid w:val="005350CA"/>
    <w:rsid w:val="005351F1"/>
    <w:rsid w:val="005353EC"/>
    <w:rsid w:val="00535FFA"/>
    <w:rsid w:val="0053680E"/>
    <w:rsid w:val="005375B1"/>
    <w:rsid w:val="005376CB"/>
    <w:rsid w:val="0053777C"/>
    <w:rsid w:val="00537883"/>
    <w:rsid w:val="00537AEA"/>
    <w:rsid w:val="00537DAA"/>
    <w:rsid w:val="00540727"/>
    <w:rsid w:val="005407C3"/>
    <w:rsid w:val="0054080D"/>
    <w:rsid w:val="00540AF3"/>
    <w:rsid w:val="005415FD"/>
    <w:rsid w:val="005416C2"/>
    <w:rsid w:val="00541C2A"/>
    <w:rsid w:val="00542330"/>
    <w:rsid w:val="00542654"/>
    <w:rsid w:val="00542B7C"/>
    <w:rsid w:val="0054309F"/>
    <w:rsid w:val="00543252"/>
    <w:rsid w:val="005434C7"/>
    <w:rsid w:val="00543558"/>
    <w:rsid w:val="0054377A"/>
    <w:rsid w:val="00543BCB"/>
    <w:rsid w:val="00543C4C"/>
    <w:rsid w:val="00543C9A"/>
    <w:rsid w:val="00544F2A"/>
    <w:rsid w:val="00544FCF"/>
    <w:rsid w:val="00544FD7"/>
    <w:rsid w:val="0054500C"/>
    <w:rsid w:val="005450DB"/>
    <w:rsid w:val="005451A3"/>
    <w:rsid w:val="0054541D"/>
    <w:rsid w:val="005454E0"/>
    <w:rsid w:val="00545A07"/>
    <w:rsid w:val="00545E6E"/>
    <w:rsid w:val="00545FE7"/>
    <w:rsid w:val="005460AF"/>
    <w:rsid w:val="00546198"/>
    <w:rsid w:val="00546546"/>
    <w:rsid w:val="005472E5"/>
    <w:rsid w:val="00547341"/>
    <w:rsid w:val="005474AE"/>
    <w:rsid w:val="00547659"/>
    <w:rsid w:val="005477EA"/>
    <w:rsid w:val="00547FA1"/>
    <w:rsid w:val="0055014F"/>
    <w:rsid w:val="0055150B"/>
    <w:rsid w:val="00551DEA"/>
    <w:rsid w:val="005528DF"/>
    <w:rsid w:val="00552BFB"/>
    <w:rsid w:val="00552C6E"/>
    <w:rsid w:val="00552D46"/>
    <w:rsid w:val="0055395B"/>
    <w:rsid w:val="00553BFA"/>
    <w:rsid w:val="005540C2"/>
    <w:rsid w:val="00554392"/>
    <w:rsid w:val="005543AF"/>
    <w:rsid w:val="005548C6"/>
    <w:rsid w:val="00555305"/>
    <w:rsid w:val="00555669"/>
    <w:rsid w:val="00555AA0"/>
    <w:rsid w:val="00555F2F"/>
    <w:rsid w:val="005567EE"/>
    <w:rsid w:val="0055692D"/>
    <w:rsid w:val="00556F53"/>
    <w:rsid w:val="00557823"/>
    <w:rsid w:val="005578FE"/>
    <w:rsid w:val="00557E52"/>
    <w:rsid w:val="00557EC7"/>
    <w:rsid w:val="00560250"/>
    <w:rsid w:val="005605F6"/>
    <w:rsid w:val="0056077F"/>
    <w:rsid w:val="00560E47"/>
    <w:rsid w:val="00561332"/>
    <w:rsid w:val="005614C6"/>
    <w:rsid w:val="00562032"/>
    <w:rsid w:val="005624F7"/>
    <w:rsid w:val="00562729"/>
    <w:rsid w:val="00562F45"/>
    <w:rsid w:val="00563A96"/>
    <w:rsid w:val="005648AF"/>
    <w:rsid w:val="00564B9A"/>
    <w:rsid w:val="00565452"/>
    <w:rsid w:val="005656D9"/>
    <w:rsid w:val="00565FCF"/>
    <w:rsid w:val="0056636E"/>
    <w:rsid w:val="0056674D"/>
    <w:rsid w:val="005669D8"/>
    <w:rsid w:val="00566A31"/>
    <w:rsid w:val="00566B02"/>
    <w:rsid w:val="00566E46"/>
    <w:rsid w:val="00567023"/>
    <w:rsid w:val="00567AD3"/>
    <w:rsid w:val="00567C62"/>
    <w:rsid w:val="00567CC0"/>
    <w:rsid w:val="00570035"/>
    <w:rsid w:val="005704A8"/>
    <w:rsid w:val="005707EC"/>
    <w:rsid w:val="00570B21"/>
    <w:rsid w:val="00572091"/>
    <w:rsid w:val="0057210A"/>
    <w:rsid w:val="0057213F"/>
    <w:rsid w:val="005737C7"/>
    <w:rsid w:val="00573A46"/>
    <w:rsid w:val="00573C13"/>
    <w:rsid w:val="005740B1"/>
    <w:rsid w:val="005740D6"/>
    <w:rsid w:val="005741AC"/>
    <w:rsid w:val="005742D6"/>
    <w:rsid w:val="00574611"/>
    <w:rsid w:val="00574F3B"/>
    <w:rsid w:val="00574FA8"/>
    <w:rsid w:val="00575241"/>
    <w:rsid w:val="005754FE"/>
    <w:rsid w:val="00575557"/>
    <w:rsid w:val="005759E0"/>
    <w:rsid w:val="00575B8B"/>
    <w:rsid w:val="00575C32"/>
    <w:rsid w:val="00575D11"/>
    <w:rsid w:val="00575E0F"/>
    <w:rsid w:val="0057620C"/>
    <w:rsid w:val="00576738"/>
    <w:rsid w:val="00576951"/>
    <w:rsid w:val="00576C1B"/>
    <w:rsid w:val="00577147"/>
    <w:rsid w:val="00577729"/>
    <w:rsid w:val="00577B93"/>
    <w:rsid w:val="0058049D"/>
    <w:rsid w:val="005804FD"/>
    <w:rsid w:val="005826E7"/>
    <w:rsid w:val="00582939"/>
    <w:rsid w:val="0058340B"/>
    <w:rsid w:val="005835E6"/>
    <w:rsid w:val="00583A08"/>
    <w:rsid w:val="00583CFE"/>
    <w:rsid w:val="00584172"/>
    <w:rsid w:val="00584E08"/>
    <w:rsid w:val="0058510D"/>
    <w:rsid w:val="00585816"/>
    <w:rsid w:val="00585C33"/>
    <w:rsid w:val="0058625F"/>
    <w:rsid w:val="00587141"/>
    <w:rsid w:val="005873B9"/>
    <w:rsid w:val="00587513"/>
    <w:rsid w:val="00587847"/>
    <w:rsid w:val="00587EF8"/>
    <w:rsid w:val="0059088F"/>
    <w:rsid w:val="00590B97"/>
    <w:rsid w:val="005914F3"/>
    <w:rsid w:val="00591D9E"/>
    <w:rsid w:val="0059241C"/>
    <w:rsid w:val="005926A7"/>
    <w:rsid w:val="005928CF"/>
    <w:rsid w:val="00592C11"/>
    <w:rsid w:val="00592D42"/>
    <w:rsid w:val="005933BC"/>
    <w:rsid w:val="00593F3A"/>
    <w:rsid w:val="00593F94"/>
    <w:rsid w:val="00593FCC"/>
    <w:rsid w:val="005945CC"/>
    <w:rsid w:val="0059472E"/>
    <w:rsid w:val="00594794"/>
    <w:rsid w:val="00594CB2"/>
    <w:rsid w:val="0059504D"/>
    <w:rsid w:val="00595858"/>
    <w:rsid w:val="00595D79"/>
    <w:rsid w:val="005960FA"/>
    <w:rsid w:val="0059645F"/>
    <w:rsid w:val="005964A7"/>
    <w:rsid w:val="005964D9"/>
    <w:rsid w:val="00596934"/>
    <w:rsid w:val="00597778"/>
    <w:rsid w:val="00597F2E"/>
    <w:rsid w:val="00597F53"/>
    <w:rsid w:val="005A0256"/>
    <w:rsid w:val="005A0A94"/>
    <w:rsid w:val="005A114B"/>
    <w:rsid w:val="005A1316"/>
    <w:rsid w:val="005A1437"/>
    <w:rsid w:val="005A1588"/>
    <w:rsid w:val="005A17B4"/>
    <w:rsid w:val="005A1EC9"/>
    <w:rsid w:val="005A26CD"/>
    <w:rsid w:val="005A2EC6"/>
    <w:rsid w:val="005A2FD0"/>
    <w:rsid w:val="005A2FFF"/>
    <w:rsid w:val="005A32B0"/>
    <w:rsid w:val="005A356F"/>
    <w:rsid w:val="005A3D42"/>
    <w:rsid w:val="005A3E47"/>
    <w:rsid w:val="005A3F43"/>
    <w:rsid w:val="005A4B77"/>
    <w:rsid w:val="005A4EB7"/>
    <w:rsid w:val="005A559A"/>
    <w:rsid w:val="005A57F6"/>
    <w:rsid w:val="005A5ECC"/>
    <w:rsid w:val="005A62D7"/>
    <w:rsid w:val="005A64AE"/>
    <w:rsid w:val="005A7CA1"/>
    <w:rsid w:val="005B009B"/>
    <w:rsid w:val="005B04C9"/>
    <w:rsid w:val="005B0613"/>
    <w:rsid w:val="005B0687"/>
    <w:rsid w:val="005B1511"/>
    <w:rsid w:val="005B17A9"/>
    <w:rsid w:val="005B17D5"/>
    <w:rsid w:val="005B1AB7"/>
    <w:rsid w:val="005B2BC2"/>
    <w:rsid w:val="005B2E4A"/>
    <w:rsid w:val="005B3366"/>
    <w:rsid w:val="005B3511"/>
    <w:rsid w:val="005B3B2F"/>
    <w:rsid w:val="005B419F"/>
    <w:rsid w:val="005B4286"/>
    <w:rsid w:val="005B42A3"/>
    <w:rsid w:val="005B4399"/>
    <w:rsid w:val="005B4AE2"/>
    <w:rsid w:val="005B5095"/>
    <w:rsid w:val="005B54CD"/>
    <w:rsid w:val="005B60FD"/>
    <w:rsid w:val="005B6647"/>
    <w:rsid w:val="005B6F5D"/>
    <w:rsid w:val="005B73D5"/>
    <w:rsid w:val="005B7FB7"/>
    <w:rsid w:val="005C0990"/>
    <w:rsid w:val="005C0B49"/>
    <w:rsid w:val="005C0D91"/>
    <w:rsid w:val="005C17BD"/>
    <w:rsid w:val="005C1D3C"/>
    <w:rsid w:val="005C20D9"/>
    <w:rsid w:val="005C24A2"/>
    <w:rsid w:val="005C3B31"/>
    <w:rsid w:val="005C4085"/>
    <w:rsid w:val="005C4256"/>
    <w:rsid w:val="005C47B7"/>
    <w:rsid w:val="005C4C0C"/>
    <w:rsid w:val="005C541A"/>
    <w:rsid w:val="005C71EC"/>
    <w:rsid w:val="005C75BA"/>
    <w:rsid w:val="005C78DD"/>
    <w:rsid w:val="005C7DB4"/>
    <w:rsid w:val="005C7EB5"/>
    <w:rsid w:val="005D004D"/>
    <w:rsid w:val="005D073F"/>
    <w:rsid w:val="005D0ADD"/>
    <w:rsid w:val="005D0C20"/>
    <w:rsid w:val="005D111A"/>
    <w:rsid w:val="005D1331"/>
    <w:rsid w:val="005D13E9"/>
    <w:rsid w:val="005D1409"/>
    <w:rsid w:val="005D1546"/>
    <w:rsid w:val="005D18F7"/>
    <w:rsid w:val="005D1F8C"/>
    <w:rsid w:val="005D2C6E"/>
    <w:rsid w:val="005D3106"/>
    <w:rsid w:val="005D32F8"/>
    <w:rsid w:val="005D3710"/>
    <w:rsid w:val="005D4378"/>
    <w:rsid w:val="005D4411"/>
    <w:rsid w:val="005D4564"/>
    <w:rsid w:val="005D49A6"/>
    <w:rsid w:val="005D4C14"/>
    <w:rsid w:val="005D5102"/>
    <w:rsid w:val="005D56B9"/>
    <w:rsid w:val="005D5A69"/>
    <w:rsid w:val="005D5E4C"/>
    <w:rsid w:val="005D5FD6"/>
    <w:rsid w:val="005D68BF"/>
    <w:rsid w:val="005D6B8A"/>
    <w:rsid w:val="005D7BB6"/>
    <w:rsid w:val="005E04D4"/>
    <w:rsid w:val="005E05E0"/>
    <w:rsid w:val="005E08E2"/>
    <w:rsid w:val="005E095C"/>
    <w:rsid w:val="005E0C15"/>
    <w:rsid w:val="005E0EEA"/>
    <w:rsid w:val="005E1138"/>
    <w:rsid w:val="005E120E"/>
    <w:rsid w:val="005E17B7"/>
    <w:rsid w:val="005E19AA"/>
    <w:rsid w:val="005E1B37"/>
    <w:rsid w:val="005E1E0E"/>
    <w:rsid w:val="005E23FA"/>
    <w:rsid w:val="005E24BB"/>
    <w:rsid w:val="005E2613"/>
    <w:rsid w:val="005E369C"/>
    <w:rsid w:val="005E3B15"/>
    <w:rsid w:val="005E3FA7"/>
    <w:rsid w:val="005E418C"/>
    <w:rsid w:val="005E425B"/>
    <w:rsid w:val="005E4E44"/>
    <w:rsid w:val="005E4F09"/>
    <w:rsid w:val="005E5079"/>
    <w:rsid w:val="005E6444"/>
    <w:rsid w:val="005E64EF"/>
    <w:rsid w:val="005E653E"/>
    <w:rsid w:val="005E6E8C"/>
    <w:rsid w:val="005E710E"/>
    <w:rsid w:val="005E7506"/>
    <w:rsid w:val="005E79A1"/>
    <w:rsid w:val="005E7A62"/>
    <w:rsid w:val="005E7AE2"/>
    <w:rsid w:val="005E7B66"/>
    <w:rsid w:val="005E7E3D"/>
    <w:rsid w:val="005F0414"/>
    <w:rsid w:val="005F14AA"/>
    <w:rsid w:val="005F17FF"/>
    <w:rsid w:val="005F252C"/>
    <w:rsid w:val="005F2DFD"/>
    <w:rsid w:val="005F2FB9"/>
    <w:rsid w:val="005F3094"/>
    <w:rsid w:val="005F32B9"/>
    <w:rsid w:val="005F3533"/>
    <w:rsid w:val="005F36F6"/>
    <w:rsid w:val="005F3AFE"/>
    <w:rsid w:val="005F3E86"/>
    <w:rsid w:val="005F462E"/>
    <w:rsid w:val="005F53E9"/>
    <w:rsid w:val="005F57B8"/>
    <w:rsid w:val="005F5B7C"/>
    <w:rsid w:val="005F5F00"/>
    <w:rsid w:val="005F66D1"/>
    <w:rsid w:val="005F6DA0"/>
    <w:rsid w:val="005F7AD5"/>
    <w:rsid w:val="005F7C81"/>
    <w:rsid w:val="005F7FC6"/>
    <w:rsid w:val="00600191"/>
    <w:rsid w:val="006002E0"/>
    <w:rsid w:val="00600BFA"/>
    <w:rsid w:val="006010C6"/>
    <w:rsid w:val="006023A0"/>
    <w:rsid w:val="006023A6"/>
    <w:rsid w:val="00602AFE"/>
    <w:rsid w:val="00602EB1"/>
    <w:rsid w:val="00603552"/>
    <w:rsid w:val="0060385B"/>
    <w:rsid w:val="00603D44"/>
    <w:rsid w:val="0060404D"/>
    <w:rsid w:val="006040AC"/>
    <w:rsid w:val="00604188"/>
    <w:rsid w:val="00604494"/>
    <w:rsid w:val="006048C9"/>
    <w:rsid w:val="00604CF4"/>
    <w:rsid w:val="00604E27"/>
    <w:rsid w:val="006053F9"/>
    <w:rsid w:val="00605C49"/>
    <w:rsid w:val="0060600A"/>
    <w:rsid w:val="00606216"/>
    <w:rsid w:val="00606403"/>
    <w:rsid w:val="00606412"/>
    <w:rsid w:val="00606765"/>
    <w:rsid w:val="006069DA"/>
    <w:rsid w:val="006072A7"/>
    <w:rsid w:val="00607360"/>
    <w:rsid w:val="006073E0"/>
    <w:rsid w:val="00607487"/>
    <w:rsid w:val="00607F04"/>
    <w:rsid w:val="00610247"/>
    <w:rsid w:val="0061053B"/>
    <w:rsid w:val="00610AE6"/>
    <w:rsid w:val="00610C8A"/>
    <w:rsid w:val="00610E1C"/>
    <w:rsid w:val="006118B5"/>
    <w:rsid w:val="00611F13"/>
    <w:rsid w:val="00611FB3"/>
    <w:rsid w:val="00612170"/>
    <w:rsid w:val="0061247F"/>
    <w:rsid w:val="006126A9"/>
    <w:rsid w:val="006128CB"/>
    <w:rsid w:val="006128E1"/>
    <w:rsid w:val="00613DE0"/>
    <w:rsid w:val="00613F05"/>
    <w:rsid w:val="006141B5"/>
    <w:rsid w:val="0061461C"/>
    <w:rsid w:val="00614665"/>
    <w:rsid w:val="006148FB"/>
    <w:rsid w:val="006153FB"/>
    <w:rsid w:val="00615927"/>
    <w:rsid w:val="0061675B"/>
    <w:rsid w:val="00616F7B"/>
    <w:rsid w:val="00616FED"/>
    <w:rsid w:val="00620629"/>
    <w:rsid w:val="006208BB"/>
    <w:rsid w:val="00620955"/>
    <w:rsid w:val="00620CC0"/>
    <w:rsid w:val="00620DC2"/>
    <w:rsid w:val="00620DEB"/>
    <w:rsid w:val="0062108A"/>
    <w:rsid w:val="0062154B"/>
    <w:rsid w:val="006215E7"/>
    <w:rsid w:val="006216B0"/>
    <w:rsid w:val="00621AD0"/>
    <w:rsid w:val="00622273"/>
    <w:rsid w:val="0062244A"/>
    <w:rsid w:val="00624A8E"/>
    <w:rsid w:val="00624D14"/>
    <w:rsid w:val="006259A7"/>
    <w:rsid w:val="0062608F"/>
    <w:rsid w:val="00626787"/>
    <w:rsid w:val="00626A7B"/>
    <w:rsid w:val="00626AD4"/>
    <w:rsid w:val="00626D43"/>
    <w:rsid w:val="00627765"/>
    <w:rsid w:val="00627E26"/>
    <w:rsid w:val="006300CE"/>
    <w:rsid w:val="00630175"/>
    <w:rsid w:val="0063109E"/>
    <w:rsid w:val="0063153E"/>
    <w:rsid w:val="00631B38"/>
    <w:rsid w:val="00631DBB"/>
    <w:rsid w:val="006322BC"/>
    <w:rsid w:val="00632789"/>
    <w:rsid w:val="00632958"/>
    <w:rsid w:val="00632968"/>
    <w:rsid w:val="00632C0D"/>
    <w:rsid w:val="00632E79"/>
    <w:rsid w:val="00632E9B"/>
    <w:rsid w:val="00633BE4"/>
    <w:rsid w:val="00633DC5"/>
    <w:rsid w:val="00634289"/>
    <w:rsid w:val="0063440D"/>
    <w:rsid w:val="00634AB6"/>
    <w:rsid w:val="00634F15"/>
    <w:rsid w:val="00635293"/>
    <w:rsid w:val="006352F8"/>
    <w:rsid w:val="00635658"/>
    <w:rsid w:val="00636027"/>
    <w:rsid w:val="00636448"/>
    <w:rsid w:val="00636DD8"/>
    <w:rsid w:val="006372E7"/>
    <w:rsid w:val="0063731C"/>
    <w:rsid w:val="006373C5"/>
    <w:rsid w:val="006378D3"/>
    <w:rsid w:val="00637C8B"/>
    <w:rsid w:val="00637DFB"/>
    <w:rsid w:val="00640CB9"/>
    <w:rsid w:val="00640EB7"/>
    <w:rsid w:val="00641046"/>
    <w:rsid w:val="00641693"/>
    <w:rsid w:val="00642338"/>
    <w:rsid w:val="0064264E"/>
    <w:rsid w:val="006432AD"/>
    <w:rsid w:val="0064399B"/>
    <w:rsid w:val="00643A4E"/>
    <w:rsid w:val="00643A5E"/>
    <w:rsid w:val="00643BDF"/>
    <w:rsid w:val="0064427D"/>
    <w:rsid w:val="0064659A"/>
    <w:rsid w:val="00646688"/>
    <w:rsid w:val="006470D0"/>
    <w:rsid w:val="0064722C"/>
    <w:rsid w:val="00647BE1"/>
    <w:rsid w:val="00647E2D"/>
    <w:rsid w:val="00650A4C"/>
    <w:rsid w:val="0065110E"/>
    <w:rsid w:val="00651285"/>
    <w:rsid w:val="00651488"/>
    <w:rsid w:val="006517CC"/>
    <w:rsid w:val="00651DF8"/>
    <w:rsid w:val="00651E4F"/>
    <w:rsid w:val="006528B5"/>
    <w:rsid w:val="00652B02"/>
    <w:rsid w:val="00652DDA"/>
    <w:rsid w:val="00652FB2"/>
    <w:rsid w:val="006532ED"/>
    <w:rsid w:val="0065333F"/>
    <w:rsid w:val="00653421"/>
    <w:rsid w:val="006538B4"/>
    <w:rsid w:val="0065393C"/>
    <w:rsid w:val="00653D8A"/>
    <w:rsid w:val="00654A8B"/>
    <w:rsid w:val="00654C94"/>
    <w:rsid w:val="00654D3B"/>
    <w:rsid w:val="00654E72"/>
    <w:rsid w:val="00655106"/>
    <w:rsid w:val="006558CD"/>
    <w:rsid w:val="00655CB3"/>
    <w:rsid w:val="00655DBA"/>
    <w:rsid w:val="0065606E"/>
    <w:rsid w:val="006561FE"/>
    <w:rsid w:val="00656422"/>
    <w:rsid w:val="006566A9"/>
    <w:rsid w:val="00656FAB"/>
    <w:rsid w:val="006573D8"/>
    <w:rsid w:val="006577EA"/>
    <w:rsid w:val="0065796D"/>
    <w:rsid w:val="00657E3D"/>
    <w:rsid w:val="00657F55"/>
    <w:rsid w:val="00660047"/>
    <w:rsid w:val="00660BD4"/>
    <w:rsid w:val="00661482"/>
    <w:rsid w:val="00661655"/>
    <w:rsid w:val="00662BB5"/>
    <w:rsid w:val="00662C31"/>
    <w:rsid w:val="00663085"/>
    <w:rsid w:val="006630BD"/>
    <w:rsid w:val="006634B2"/>
    <w:rsid w:val="006637B6"/>
    <w:rsid w:val="00663839"/>
    <w:rsid w:val="0066438C"/>
    <w:rsid w:val="00664481"/>
    <w:rsid w:val="00664C75"/>
    <w:rsid w:val="00664D2F"/>
    <w:rsid w:val="00664DCD"/>
    <w:rsid w:val="006653EF"/>
    <w:rsid w:val="00665B9E"/>
    <w:rsid w:val="00666A22"/>
    <w:rsid w:val="00666CC7"/>
    <w:rsid w:val="00666D74"/>
    <w:rsid w:val="00666D76"/>
    <w:rsid w:val="00666E26"/>
    <w:rsid w:val="00666F2F"/>
    <w:rsid w:val="00667728"/>
    <w:rsid w:val="00667EE9"/>
    <w:rsid w:val="00670FA3"/>
    <w:rsid w:val="006711A0"/>
    <w:rsid w:val="006715B0"/>
    <w:rsid w:val="00671DE8"/>
    <w:rsid w:val="0067224E"/>
    <w:rsid w:val="0067227F"/>
    <w:rsid w:val="0067245E"/>
    <w:rsid w:val="00672AEA"/>
    <w:rsid w:val="00672E74"/>
    <w:rsid w:val="00672FD3"/>
    <w:rsid w:val="0067328C"/>
    <w:rsid w:val="006737C8"/>
    <w:rsid w:val="006737CD"/>
    <w:rsid w:val="006738E1"/>
    <w:rsid w:val="00674148"/>
    <w:rsid w:val="00674706"/>
    <w:rsid w:val="00674D15"/>
    <w:rsid w:val="00674D46"/>
    <w:rsid w:val="00674DF4"/>
    <w:rsid w:val="0067517D"/>
    <w:rsid w:val="00675770"/>
    <w:rsid w:val="00675FA1"/>
    <w:rsid w:val="00676071"/>
    <w:rsid w:val="00676101"/>
    <w:rsid w:val="00676259"/>
    <w:rsid w:val="0067649E"/>
    <w:rsid w:val="006765B5"/>
    <w:rsid w:val="00676D20"/>
    <w:rsid w:val="00677076"/>
    <w:rsid w:val="006779C0"/>
    <w:rsid w:val="00677C3E"/>
    <w:rsid w:val="00677C9B"/>
    <w:rsid w:val="00677D33"/>
    <w:rsid w:val="00677EB3"/>
    <w:rsid w:val="006800C1"/>
    <w:rsid w:val="0068122B"/>
    <w:rsid w:val="0068136E"/>
    <w:rsid w:val="006814C1"/>
    <w:rsid w:val="0068156D"/>
    <w:rsid w:val="00682E8E"/>
    <w:rsid w:val="0068343C"/>
    <w:rsid w:val="006835C8"/>
    <w:rsid w:val="006836D7"/>
    <w:rsid w:val="0068384B"/>
    <w:rsid w:val="00684802"/>
    <w:rsid w:val="00685034"/>
    <w:rsid w:val="006854AF"/>
    <w:rsid w:val="0068570F"/>
    <w:rsid w:val="00685F47"/>
    <w:rsid w:val="00686633"/>
    <w:rsid w:val="00686816"/>
    <w:rsid w:val="00687196"/>
    <w:rsid w:val="00687E0C"/>
    <w:rsid w:val="00690409"/>
    <w:rsid w:val="006905A4"/>
    <w:rsid w:val="006907B0"/>
    <w:rsid w:val="0069096E"/>
    <w:rsid w:val="00690AF3"/>
    <w:rsid w:val="00690C18"/>
    <w:rsid w:val="00690C1F"/>
    <w:rsid w:val="00691050"/>
    <w:rsid w:val="00691185"/>
    <w:rsid w:val="00691C64"/>
    <w:rsid w:val="00691CA2"/>
    <w:rsid w:val="00692E95"/>
    <w:rsid w:val="00693673"/>
    <w:rsid w:val="00693884"/>
    <w:rsid w:val="006940C8"/>
    <w:rsid w:val="006946FA"/>
    <w:rsid w:val="006947E0"/>
    <w:rsid w:val="00694B12"/>
    <w:rsid w:val="00694DB5"/>
    <w:rsid w:val="006951F6"/>
    <w:rsid w:val="006959BD"/>
    <w:rsid w:val="00695A5F"/>
    <w:rsid w:val="00695D8A"/>
    <w:rsid w:val="006960FA"/>
    <w:rsid w:val="0069650C"/>
    <w:rsid w:val="00696627"/>
    <w:rsid w:val="00696E4E"/>
    <w:rsid w:val="00697429"/>
    <w:rsid w:val="00697699"/>
    <w:rsid w:val="006A0094"/>
    <w:rsid w:val="006A05B2"/>
    <w:rsid w:val="006A0921"/>
    <w:rsid w:val="006A0A20"/>
    <w:rsid w:val="006A0DC5"/>
    <w:rsid w:val="006A1AE1"/>
    <w:rsid w:val="006A1B37"/>
    <w:rsid w:val="006A1E3B"/>
    <w:rsid w:val="006A2695"/>
    <w:rsid w:val="006A2748"/>
    <w:rsid w:val="006A3177"/>
    <w:rsid w:val="006A3D9C"/>
    <w:rsid w:val="006A436C"/>
    <w:rsid w:val="006A46ED"/>
    <w:rsid w:val="006A478D"/>
    <w:rsid w:val="006A4F14"/>
    <w:rsid w:val="006A5DD8"/>
    <w:rsid w:val="006A5F57"/>
    <w:rsid w:val="006A5FD7"/>
    <w:rsid w:val="006A6380"/>
    <w:rsid w:val="006A64EC"/>
    <w:rsid w:val="006A66BF"/>
    <w:rsid w:val="006A6C5F"/>
    <w:rsid w:val="006A701F"/>
    <w:rsid w:val="006A708F"/>
    <w:rsid w:val="006A7118"/>
    <w:rsid w:val="006A73D5"/>
    <w:rsid w:val="006A7604"/>
    <w:rsid w:val="006A777B"/>
    <w:rsid w:val="006A7D7D"/>
    <w:rsid w:val="006B06D6"/>
    <w:rsid w:val="006B0D19"/>
    <w:rsid w:val="006B195C"/>
    <w:rsid w:val="006B195E"/>
    <w:rsid w:val="006B1BE8"/>
    <w:rsid w:val="006B1CBD"/>
    <w:rsid w:val="006B1F01"/>
    <w:rsid w:val="006B20B0"/>
    <w:rsid w:val="006B214F"/>
    <w:rsid w:val="006B2898"/>
    <w:rsid w:val="006B305F"/>
    <w:rsid w:val="006B3673"/>
    <w:rsid w:val="006B3F12"/>
    <w:rsid w:val="006B406C"/>
    <w:rsid w:val="006B4426"/>
    <w:rsid w:val="006B4525"/>
    <w:rsid w:val="006B4C0E"/>
    <w:rsid w:val="006B4D73"/>
    <w:rsid w:val="006B4DB5"/>
    <w:rsid w:val="006B5218"/>
    <w:rsid w:val="006B522C"/>
    <w:rsid w:val="006B5945"/>
    <w:rsid w:val="006B5EFD"/>
    <w:rsid w:val="006B605D"/>
    <w:rsid w:val="006B66BF"/>
    <w:rsid w:val="006B776C"/>
    <w:rsid w:val="006B7B0C"/>
    <w:rsid w:val="006B7B21"/>
    <w:rsid w:val="006B7C08"/>
    <w:rsid w:val="006B7E11"/>
    <w:rsid w:val="006C00EB"/>
    <w:rsid w:val="006C01F9"/>
    <w:rsid w:val="006C0996"/>
    <w:rsid w:val="006C0EDD"/>
    <w:rsid w:val="006C19BE"/>
    <w:rsid w:val="006C1B3D"/>
    <w:rsid w:val="006C1C84"/>
    <w:rsid w:val="006C23CD"/>
    <w:rsid w:val="006C25F3"/>
    <w:rsid w:val="006C279B"/>
    <w:rsid w:val="006C2A15"/>
    <w:rsid w:val="006C2B6E"/>
    <w:rsid w:val="006C2F37"/>
    <w:rsid w:val="006C2F79"/>
    <w:rsid w:val="006C3638"/>
    <w:rsid w:val="006C3F5F"/>
    <w:rsid w:val="006C4082"/>
    <w:rsid w:val="006C4554"/>
    <w:rsid w:val="006C4905"/>
    <w:rsid w:val="006C4BFD"/>
    <w:rsid w:val="006C4F56"/>
    <w:rsid w:val="006C57C9"/>
    <w:rsid w:val="006C5B8A"/>
    <w:rsid w:val="006C6199"/>
    <w:rsid w:val="006C6684"/>
    <w:rsid w:val="006C690E"/>
    <w:rsid w:val="006C6F34"/>
    <w:rsid w:val="006C7775"/>
    <w:rsid w:val="006C7AAE"/>
    <w:rsid w:val="006C7E4E"/>
    <w:rsid w:val="006C7F53"/>
    <w:rsid w:val="006C7FF2"/>
    <w:rsid w:val="006D00B7"/>
    <w:rsid w:val="006D026D"/>
    <w:rsid w:val="006D0C4B"/>
    <w:rsid w:val="006D0E93"/>
    <w:rsid w:val="006D1BD3"/>
    <w:rsid w:val="006D1DC4"/>
    <w:rsid w:val="006D1FD0"/>
    <w:rsid w:val="006D2C0A"/>
    <w:rsid w:val="006D2F02"/>
    <w:rsid w:val="006D315A"/>
    <w:rsid w:val="006D39AE"/>
    <w:rsid w:val="006D3C6C"/>
    <w:rsid w:val="006D3DED"/>
    <w:rsid w:val="006D3E68"/>
    <w:rsid w:val="006D4381"/>
    <w:rsid w:val="006D48AA"/>
    <w:rsid w:val="006D5014"/>
    <w:rsid w:val="006D506B"/>
    <w:rsid w:val="006D5C2A"/>
    <w:rsid w:val="006D6161"/>
    <w:rsid w:val="006D696F"/>
    <w:rsid w:val="006D6A3B"/>
    <w:rsid w:val="006D71B5"/>
    <w:rsid w:val="006D73D8"/>
    <w:rsid w:val="006D7717"/>
    <w:rsid w:val="006D78A2"/>
    <w:rsid w:val="006D7A9E"/>
    <w:rsid w:val="006D7B0A"/>
    <w:rsid w:val="006E0361"/>
    <w:rsid w:val="006E0758"/>
    <w:rsid w:val="006E077C"/>
    <w:rsid w:val="006E08A0"/>
    <w:rsid w:val="006E0BC3"/>
    <w:rsid w:val="006E1218"/>
    <w:rsid w:val="006E135A"/>
    <w:rsid w:val="006E23AD"/>
    <w:rsid w:val="006E2657"/>
    <w:rsid w:val="006E27FD"/>
    <w:rsid w:val="006E2837"/>
    <w:rsid w:val="006E2BF1"/>
    <w:rsid w:val="006E2CFC"/>
    <w:rsid w:val="006E2F32"/>
    <w:rsid w:val="006E3E3C"/>
    <w:rsid w:val="006E4918"/>
    <w:rsid w:val="006E4925"/>
    <w:rsid w:val="006E49EB"/>
    <w:rsid w:val="006E4B85"/>
    <w:rsid w:val="006E5303"/>
    <w:rsid w:val="006E565B"/>
    <w:rsid w:val="006E5C1C"/>
    <w:rsid w:val="006E5E32"/>
    <w:rsid w:val="006E5E51"/>
    <w:rsid w:val="006E602B"/>
    <w:rsid w:val="006E6243"/>
    <w:rsid w:val="006E661F"/>
    <w:rsid w:val="006E6F0F"/>
    <w:rsid w:val="006E730F"/>
    <w:rsid w:val="006E7406"/>
    <w:rsid w:val="006E7828"/>
    <w:rsid w:val="006E7CE4"/>
    <w:rsid w:val="006F0363"/>
    <w:rsid w:val="006F04B2"/>
    <w:rsid w:val="006F0FC4"/>
    <w:rsid w:val="006F1549"/>
    <w:rsid w:val="006F1B61"/>
    <w:rsid w:val="006F206D"/>
    <w:rsid w:val="006F2B84"/>
    <w:rsid w:val="006F30BF"/>
    <w:rsid w:val="006F32DB"/>
    <w:rsid w:val="006F3F9A"/>
    <w:rsid w:val="006F4A2A"/>
    <w:rsid w:val="006F4B34"/>
    <w:rsid w:val="006F4CFC"/>
    <w:rsid w:val="006F4D9F"/>
    <w:rsid w:val="006F4DAE"/>
    <w:rsid w:val="006F4E18"/>
    <w:rsid w:val="006F4F1A"/>
    <w:rsid w:val="006F5155"/>
    <w:rsid w:val="006F53E8"/>
    <w:rsid w:val="006F5506"/>
    <w:rsid w:val="006F5683"/>
    <w:rsid w:val="006F56AC"/>
    <w:rsid w:val="006F580A"/>
    <w:rsid w:val="006F5992"/>
    <w:rsid w:val="006F5E39"/>
    <w:rsid w:val="006F66B2"/>
    <w:rsid w:val="006F6D7C"/>
    <w:rsid w:val="006F704A"/>
    <w:rsid w:val="006F7460"/>
    <w:rsid w:val="0070004D"/>
    <w:rsid w:val="007009D0"/>
    <w:rsid w:val="00700B6F"/>
    <w:rsid w:val="00700E13"/>
    <w:rsid w:val="007014A8"/>
    <w:rsid w:val="007014B7"/>
    <w:rsid w:val="00701505"/>
    <w:rsid w:val="007019C7"/>
    <w:rsid w:val="00701BBE"/>
    <w:rsid w:val="00701C6F"/>
    <w:rsid w:val="007022BE"/>
    <w:rsid w:val="00702A9F"/>
    <w:rsid w:val="00702BE1"/>
    <w:rsid w:val="00702DB8"/>
    <w:rsid w:val="00703195"/>
    <w:rsid w:val="00703541"/>
    <w:rsid w:val="0070372D"/>
    <w:rsid w:val="0070380A"/>
    <w:rsid w:val="007038A4"/>
    <w:rsid w:val="007038B8"/>
    <w:rsid w:val="00703B3F"/>
    <w:rsid w:val="00704570"/>
    <w:rsid w:val="00704983"/>
    <w:rsid w:val="007051DE"/>
    <w:rsid w:val="0070527A"/>
    <w:rsid w:val="007053B9"/>
    <w:rsid w:val="007053D2"/>
    <w:rsid w:val="007055C8"/>
    <w:rsid w:val="00705684"/>
    <w:rsid w:val="00705EBD"/>
    <w:rsid w:val="00706A22"/>
    <w:rsid w:val="00706C30"/>
    <w:rsid w:val="007073FE"/>
    <w:rsid w:val="007076C3"/>
    <w:rsid w:val="007077B5"/>
    <w:rsid w:val="007078FA"/>
    <w:rsid w:val="00710134"/>
    <w:rsid w:val="007102EF"/>
    <w:rsid w:val="007106E0"/>
    <w:rsid w:val="007108DE"/>
    <w:rsid w:val="00710AA6"/>
    <w:rsid w:val="0071119A"/>
    <w:rsid w:val="00711D61"/>
    <w:rsid w:val="00712173"/>
    <w:rsid w:val="007123F1"/>
    <w:rsid w:val="0071293B"/>
    <w:rsid w:val="00713638"/>
    <w:rsid w:val="007139BC"/>
    <w:rsid w:val="00713D63"/>
    <w:rsid w:val="00714577"/>
    <w:rsid w:val="00714E7C"/>
    <w:rsid w:val="00715D75"/>
    <w:rsid w:val="00715E51"/>
    <w:rsid w:val="0071646C"/>
    <w:rsid w:val="00716707"/>
    <w:rsid w:val="007167B4"/>
    <w:rsid w:val="007169D7"/>
    <w:rsid w:val="00716F9B"/>
    <w:rsid w:val="007176C3"/>
    <w:rsid w:val="00717753"/>
    <w:rsid w:val="00717886"/>
    <w:rsid w:val="00717A1D"/>
    <w:rsid w:val="00717A82"/>
    <w:rsid w:val="00717E4A"/>
    <w:rsid w:val="00720596"/>
    <w:rsid w:val="00720725"/>
    <w:rsid w:val="00720B0C"/>
    <w:rsid w:val="00721867"/>
    <w:rsid w:val="00721B5F"/>
    <w:rsid w:val="0072260F"/>
    <w:rsid w:val="00722913"/>
    <w:rsid w:val="00722AB4"/>
    <w:rsid w:val="007239F3"/>
    <w:rsid w:val="00723DA6"/>
    <w:rsid w:val="00724106"/>
    <w:rsid w:val="00724577"/>
    <w:rsid w:val="00724DB3"/>
    <w:rsid w:val="00724F57"/>
    <w:rsid w:val="007254F3"/>
    <w:rsid w:val="00725720"/>
    <w:rsid w:val="00725775"/>
    <w:rsid w:val="00725A30"/>
    <w:rsid w:val="00725B76"/>
    <w:rsid w:val="00725B82"/>
    <w:rsid w:val="00725FD0"/>
    <w:rsid w:val="00726000"/>
    <w:rsid w:val="0072631F"/>
    <w:rsid w:val="00726885"/>
    <w:rsid w:val="0072723D"/>
    <w:rsid w:val="00727D8B"/>
    <w:rsid w:val="00730B4D"/>
    <w:rsid w:val="00730CED"/>
    <w:rsid w:val="00731E6A"/>
    <w:rsid w:val="00732268"/>
    <w:rsid w:val="00733304"/>
    <w:rsid w:val="007339B2"/>
    <w:rsid w:val="00733E14"/>
    <w:rsid w:val="00733FF6"/>
    <w:rsid w:val="007341C6"/>
    <w:rsid w:val="00734393"/>
    <w:rsid w:val="00734636"/>
    <w:rsid w:val="0073477F"/>
    <w:rsid w:val="0073492C"/>
    <w:rsid w:val="00736041"/>
    <w:rsid w:val="00736452"/>
    <w:rsid w:val="007367EB"/>
    <w:rsid w:val="00736F65"/>
    <w:rsid w:val="00736F6C"/>
    <w:rsid w:val="00737E5D"/>
    <w:rsid w:val="00740F42"/>
    <w:rsid w:val="007410CB"/>
    <w:rsid w:val="007412A9"/>
    <w:rsid w:val="007413E4"/>
    <w:rsid w:val="00741486"/>
    <w:rsid w:val="00741653"/>
    <w:rsid w:val="0074189A"/>
    <w:rsid w:val="007418E8"/>
    <w:rsid w:val="00741C02"/>
    <w:rsid w:val="00741E61"/>
    <w:rsid w:val="007426C8"/>
    <w:rsid w:val="00742989"/>
    <w:rsid w:val="00742CF2"/>
    <w:rsid w:val="007430DB"/>
    <w:rsid w:val="0074440F"/>
    <w:rsid w:val="007447F5"/>
    <w:rsid w:val="0074490E"/>
    <w:rsid w:val="00744B46"/>
    <w:rsid w:val="00744D1E"/>
    <w:rsid w:val="00744F2E"/>
    <w:rsid w:val="007450BE"/>
    <w:rsid w:val="007454DF"/>
    <w:rsid w:val="0074558D"/>
    <w:rsid w:val="00745844"/>
    <w:rsid w:val="007459AF"/>
    <w:rsid w:val="00745E46"/>
    <w:rsid w:val="0074606F"/>
    <w:rsid w:val="0074685D"/>
    <w:rsid w:val="00747354"/>
    <w:rsid w:val="007501BE"/>
    <w:rsid w:val="007508BE"/>
    <w:rsid w:val="00750EC8"/>
    <w:rsid w:val="0075183A"/>
    <w:rsid w:val="00751963"/>
    <w:rsid w:val="00751BB0"/>
    <w:rsid w:val="00751D06"/>
    <w:rsid w:val="00751FD7"/>
    <w:rsid w:val="0075244D"/>
    <w:rsid w:val="00752892"/>
    <w:rsid w:val="007528AC"/>
    <w:rsid w:val="0075312D"/>
    <w:rsid w:val="0075364B"/>
    <w:rsid w:val="00753A13"/>
    <w:rsid w:val="00753D67"/>
    <w:rsid w:val="0075408C"/>
    <w:rsid w:val="00754420"/>
    <w:rsid w:val="00754434"/>
    <w:rsid w:val="00754987"/>
    <w:rsid w:val="00754E17"/>
    <w:rsid w:val="0075584B"/>
    <w:rsid w:val="007565E7"/>
    <w:rsid w:val="00756A15"/>
    <w:rsid w:val="00756C53"/>
    <w:rsid w:val="00756D2A"/>
    <w:rsid w:val="00757032"/>
    <w:rsid w:val="00757298"/>
    <w:rsid w:val="007601A2"/>
    <w:rsid w:val="00760287"/>
    <w:rsid w:val="0076046D"/>
    <w:rsid w:val="007607CE"/>
    <w:rsid w:val="00761284"/>
    <w:rsid w:val="00761BCC"/>
    <w:rsid w:val="00761BF5"/>
    <w:rsid w:val="00761F80"/>
    <w:rsid w:val="007625C2"/>
    <w:rsid w:val="007626B2"/>
    <w:rsid w:val="00763952"/>
    <w:rsid w:val="00763A01"/>
    <w:rsid w:val="00763DFB"/>
    <w:rsid w:val="00763FF2"/>
    <w:rsid w:val="007643C3"/>
    <w:rsid w:val="00764AB8"/>
    <w:rsid w:val="00764C11"/>
    <w:rsid w:val="00764FCB"/>
    <w:rsid w:val="007653E5"/>
    <w:rsid w:val="007657A2"/>
    <w:rsid w:val="0076582D"/>
    <w:rsid w:val="00765CE0"/>
    <w:rsid w:val="00765DC7"/>
    <w:rsid w:val="00765F35"/>
    <w:rsid w:val="007669BF"/>
    <w:rsid w:val="00766BAC"/>
    <w:rsid w:val="00766CB4"/>
    <w:rsid w:val="0076753E"/>
    <w:rsid w:val="00767C6B"/>
    <w:rsid w:val="00767D11"/>
    <w:rsid w:val="0077027E"/>
    <w:rsid w:val="007707A8"/>
    <w:rsid w:val="00770CB5"/>
    <w:rsid w:val="00771100"/>
    <w:rsid w:val="007711D7"/>
    <w:rsid w:val="007711E0"/>
    <w:rsid w:val="0077137A"/>
    <w:rsid w:val="0077226F"/>
    <w:rsid w:val="00772EA7"/>
    <w:rsid w:val="00772F93"/>
    <w:rsid w:val="007737A4"/>
    <w:rsid w:val="00773F0B"/>
    <w:rsid w:val="00774AA8"/>
    <w:rsid w:val="00774DDD"/>
    <w:rsid w:val="00774E27"/>
    <w:rsid w:val="007754AB"/>
    <w:rsid w:val="00775A54"/>
    <w:rsid w:val="00776365"/>
    <w:rsid w:val="00776AED"/>
    <w:rsid w:val="00776AFF"/>
    <w:rsid w:val="00776B9C"/>
    <w:rsid w:val="00776C4E"/>
    <w:rsid w:val="007773EC"/>
    <w:rsid w:val="0077763E"/>
    <w:rsid w:val="00777955"/>
    <w:rsid w:val="00777D19"/>
    <w:rsid w:val="00780301"/>
    <w:rsid w:val="0078040D"/>
    <w:rsid w:val="007805DA"/>
    <w:rsid w:val="00780779"/>
    <w:rsid w:val="00780E62"/>
    <w:rsid w:val="00781DFF"/>
    <w:rsid w:val="0078249A"/>
    <w:rsid w:val="007824DD"/>
    <w:rsid w:val="007826CB"/>
    <w:rsid w:val="007826EC"/>
    <w:rsid w:val="00782871"/>
    <w:rsid w:val="007829AD"/>
    <w:rsid w:val="007836C4"/>
    <w:rsid w:val="007836CE"/>
    <w:rsid w:val="0078447B"/>
    <w:rsid w:val="0078450E"/>
    <w:rsid w:val="00784B23"/>
    <w:rsid w:val="00784F2F"/>
    <w:rsid w:val="007851E4"/>
    <w:rsid w:val="007852C1"/>
    <w:rsid w:val="0078544D"/>
    <w:rsid w:val="0078584D"/>
    <w:rsid w:val="007859BC"/>
    <w:rsid w:val="00785DC7"/>
    <w:rsid w:val="00785E9A"/>
    <w:rsid w:val="00785EFA"/>
    <w:rsid w:val="007860DD"/>
    <w:rsid w:val="0078614E"/>
    <w:rsid w:val="0078637D"/>
    <w:rsid w:val="00786392"/>
    <w:rsid w:val="00787072"/>
    <w:rsid w:val="007872A7"/>
    <w:rsid w:val="00787819"/>
    <w:rsid w:val="00787C6A"/>
    <w:rsid w:val="00787D08"/>
    <w:rsid w:val="00787E90"/>
    <w:rsid w:val="00790349"/>
    <w:rsid w:val="00790E12"/>
    <w:rsid w:val="00790EA7"/>
    <w:rsid w:val="007919D0"/>
    <w:rsid w:val="00791D94"/>
    <w:rsid w:val="007922F6"/>
    <w:rsid w:val="0079260B"/>
    <w:rsid w:val="007928C1"/>
    <w:rsid w:val="00792A9C"/>
    <w:rsid w:val="007930A6"/>
    <w:rsid w:val="007931DA"/>
    <w:rsid w:val="007936B5"/>
    <w:rsid w:val="00793A0C"/>
    <w:rsid w:val="00793CE5"/>
    <w:rsid w:val="0079496B"/>
    <w:rsid w:val="00794F41"/>
    <w:rsid w:val="00795022"/>
    <w:rsid w:val="0079527A"/>
    <w:rsid w:val="00795938"/>
    <w:rsid w:val="00795967"/>
    <w:rsid w:val="00796A45"/>
    <w:rsid w:val="007972B7"/>
    <w:rsid w:val="007972E0"/>
    <w:rsid w:val="007976D4"/>
    <w:rsid w:val="00797F63"/>
    <w:rsid w:val="007A03BA"/>
    <w:rsid w:val="007A0B52"/>
    <w:rsid w:val="007A0D8F"/>
    <w:rsid w:val="007A0FCE"/>
    <w:rsid w:val="007A12C4"/>
    <w:rsid w:val="007A1391"/>
    <w:rsid w:val="007A1400"/>
    <w:rsid w:val="007A1561"/>
    <w:rsid w:val="007A1669"/>
    <w:rsid w:val="007A1984"/>
    <w:rsid w:val="007A1D93"/>
    <w:rsid w:val="007A1DA3"/>
    <w:rsid w:val="007A1ECD"/>
    <w:rsid w:val="007A2630"/>
    <w:rsid w:val="007A315A"/>
    <w:rsid w:val="007A3476"/>
    <w:rsid w:val="007A3926"/>
    <w:rsid w:val="007A3BA2"/>
    <w:rsid w:val="007A497B"/>
    <w:rsid w:val="007A586F"/>
    <w:rsid w:val="007A58A3"/>
    <w:rsid w:val="007A5AF2"/>
    <w:rsid w:val="007A6262"/>
    <w:rsid w:val="007A66FD"/>
    <w:rsid w:val="007A6A2D"/>
    <w:rsid w:val="007A6EDE"/>
    <w:rsid w:val="007A73B0"/>
    <w:rsid w:val="007A74B0"/>
    <w:rsid w:val="007A795F"/>
    <w:rsid w:val="007A7980"/>
    <w:rsid w:val="007A7AFF"/>
    <w:rsid w:val="007B00CF"/>
    <w:rsid w:val="007B0503"/>
    <w:rsid w:val="007B05D8"/>
    <w:rsid w:val="007B0828"/>
    <w:rsid w:val="007B10FB"/>
    <w:rsid w:val="007B1169"/>
    <w:rsid w:val="007B1771"/>
    <w:rsid w:val="007B1ADF"/>
    <w:rsid w:val="007B1C13"/>
    <w:rsid w:val="007B1C3D"/>
    <w:rsid w:val="007B200F"/>
    <w:rsid w:val="007B20A7"/>
    <w:rsid w:val="007B2290"/>
    <w:rsid w:val="007B2681"/>
    <w:rsid w:val="007B27FC"/>
    <w:rsid w:val="007B2BF0"/>
    <w:rsid w:val="007B2FDC"/>
    <w:rsid w:val="007B3289"/>
    <w:rsid w:val="007B398B"/>
    <w:rsid w:val="007B3C99"/>
    <w:rsid w:val="007B4584"/>
    <w:rsid w:val="007B5E89"/>
    <w:rsid w:val="007B5EC3"/>
    <w:rsid w:val="007B67F1"/>
    <w:rsid w:val="007B689F"/>
    <w:rsid w:val="007B68CD"/>
    <w:rsid w:val="007B69E5"/>
    <w:rsid w:val="007B6D5B"/>
    <w:rsid w:val="007B702B"/>
    <w:rsid w:val="007B748B"/>
    <w:rsid w:val="007B7AB8"/>
    <w:rsid w:val="007B7E0A"/>
    <w:rsid w:val="007B7EF5"/>
    <w:rsid w:val="007C0215"/>
    <w:rsid w:val="007C031C"/>
    <w:rsid w:val="007C0542"/>
    <w:rsid w:val="007C0DFE"/>
    <w:rsid w:val="007C10AD"/>
    <w:rsid w:val="007C11E7"/>
    <w:rsid w:val="007C11EE"/>
    <w:rsid w:val="007C18C3"/>
    <w:rsid w:val="007C1C7B"/>
    <w:rsid w:val="007C22CB"/>
    <w:rsid w:val="007C2A17"/>
    <w:rsid w:val="007C2B96"/>
    <w:rsid w:val="007C3AFA"/>
    <w:rsid w:val="007C3D66"/>
    <w:rsid w:val="007C44FC"/>
    <w:rsid w:val="007C4766"/>
    <w:rsid w:val="007C4D1D"/>
    <w:rsid w:val="007C570C"/>
    <w:rsid w:val="007C5B30"/>
    <w:rsid w:val="007C6062"/>
    <w:rsid w:val="007C610A"/>
    <w:rsid w:val="007C63C1"/>
    <w:rsid w:val="007C6C66"/>
    <w:rsid w:val="007C7974"/>
    <w:rsid w:val="007C7C42"/>
    <w:rsid w:val="007C7E0A"/>
    <w:rsid w:val="007D07BA"/>
    <w:rsid w:val="007D07CF"/>
    <w:rsid w:val="007D07F0"/>
    <w:rsid w:val="007D1479"/>
    <w:rsid w:val="007D1920"/>
    <w:rsid w:val="007D27AE"/>
    <w:rsid w:val="007D320C"/>
    <w:rsid w:val="007D37EC"/>
    <w:rsid w:val="007D3C2B"/>
    <w:rsid w:val="007D40B6"/>
    <w:rsid w:val="007D4155"/>
    <w:rsid w:val="007D4AC9"/>
    <w:rsid w:val="007D4AD6"/>
    <w:rsid w:val="007D59BB"/>
    <w:rsid w:val="007D61C5"/>
    <w:rsid w:val="007D641E"/>
    <w:rsid w:val="007D6605"/>
    <w:rsid w:val="007D691B"/>
    <w:rsid w:val="007D6984"/>
    <w:rsid w:val="007D6AE9"/>
    <w:rsid w:val="007D738B"/>
    <w:rsid w:val="007D73AB"/>
    <w:rsid w:val="007E0427"/>
    <w:rsid w:val="007E0D52"/>
    <w:rsid w:val="007E124E"/>
    <w:rsid w:val="007E1A0C"/>
    <w:rsid w:val="007E1C06"/>
    <w:rsid w:val="007E1CDB"/>
    <w:rsid w:val="007E1D77"/>
    <w:rsid w:val="007E1E96"/>
    <w:rsid w:val="007E2A74"/>
    <w:rsid w:val="007E2A97"/>
    <w:rsid w:val="007E2B4B"/>
    <w:rsid w:val="007E314F"/>
    <w:rsid w:val="007E3E76"/>
    <w:rsid w:val="007E4518"/>
    <w:rsid w:val="007E4880"/>
    <w:rsid w:val="007E4EC1"/>
    <w:rsid w:val="007E5312"/>
    <w:rsid w:val="007E579B"/>
    <w:rsid w:val="007E5D6C"/>
    <w:rsid w:val="007E63AD"/>
    <w:rsid w:val="007E663B"/>
    <w:rsid w:val="007E67D0"/>
    <w:rsid w:val="007E6BE7"/>
    <w:rsid w:val="007E6F26"/>
    <w:rsid w:val="007E74BC"/>
    <w:rsid w:val="007E7559"/>
    <w:rsid w:val="007E77B9"/>
    <w:rsid w:val="007E7807"/>
    <w:rsid w:val="007E7842"/>
    <w:rsid w:val="007E7DD0"/>
    <w:rsid w:val="007F018F"/>
    <w:rsid w:val="007F0343"/>
    <w:rsid w:val="007F12A3"/>
    <w:rsid w:val="007F1C06"/>
    <w:rsid w:val="007F1F72"/>
    <w:rsid w:val="007F2FE3"/>
    <w:rsid w:val="007F30A1"/>
    <w:rsid w:val="007F33D8"/>
    <w:rsid w:val="007F3892"/>
    <w:rsid w:val="007F40E2"/>
    <w:rsid w:val="007F43C2"/>
    <w:rsid w:val="007F476A"/>
    <w:rsid w:val="007F47F5"/>
    <w:rsid w:val="007F50EC"/>
    <w:rsid w:val="007F562F"/>
    <w:rsid w:val="007F5640"/>
    <w:rsid w:val="007F56A0"/>
    <w:rsid w:val="007F622B"/>
    <w:rsid w:val="007F6239"/>
    <w:rsid w:val="007F633C"/>
    <w:rsid w:val="007F737E"/>
    <w:rsid w:val="007F7AAF"/>
    <w:rsid w:val="007F7EA4"/>
    <w:rsid w:val="007F7F1D"/>
    <w:rsid w:val="00800125"/>
    <w:rsid w:val="00800971"/>
    <w:rsid w:val="008009ED"/>
    <w:rsid w:val="00801125"/>
    <w:rsid w:val="0080113B"/>
    <w:rsid w:val="00801927"/>
    <w:rsid w:val="0080231E"/>
    <w:rsid w:val="00802524"/>
    <w:rsid w:val="00802D01"/>
    <w:rsid w:val="008032FC"/>
    <w:rsid w:val="008035AC"/>
    <w:rsid w:val="00803633"/>
    <w:rsid w:val="0080391A"/>
    <w:rsid w:val="00803A47"/>
    <w:rsid w:val="00803BAF"/>
    <w:rsid w:val="008047C5"/>
    <w:rsid w:val="008049F8"/>
    <w:rsid w:val="00804AAC"/>
    <w:rsid w:val="00804D60"/>
    <w:rsid w:val="008056E2"/>
    <w:rsid w:val="00805892"/>
    <w:rsid w:val="0080624F"/>
    <w:rsid w:val="00806F81"/>
    <w:rsid w:val="00807165"/>
    <w:rsid w:val="0080788F"/>
    <w:rsid w:val="00807A7B"/>
    <w:rsid w:val="00807AE1"/>
    <w:rsid w:val="00807B5A"/>
    <w:rsid w:val="00810682"/>
    <w:rsid w:val="00811887"/>
    <w:rsid w:val="008124A9"/>
    <w:rsid w:val="00812996"/>
    <w:rsid w:val="00812A98"/>
    <w:rsid w:val="0081334A"/>
    <w:rsid w:val="00813540"/>
    <w:rsid w:val="00813BAF"/>
    <w:rsid w:val="0081424C"/>
    <w:rsid w:val="0081449F"/>
    <w:rsid w:val="008144AC"/>
    <w:rsid w:val="0081474F"/>
    <w:rsid w:val="00814CF1"/>
    <w:rsid w:val="00815005"/>
    <w:rsid w:val="0081533E"/>
    <w:rsid w:val="008153D3"/>
    <w:rsid w:val="0081545B"/>
    <w:rsid w:val="00815886"/>
    <w:rsid w:val="00815BE1"/>
    <w:rsid w:val="00816839"/>
    <w:rsid w:val="00816C87"/>
    <w:rsid w:val="008170B9"/>
    <w:rsid w:val="008173D6"/>
    <w:rsid w:val="00817D70"/>
    <w:rsid w:val="008201E1"/>
    <w:rsid w:val="00820311"/>
    <w:rsid w:val="00820553"/>
    <w:rsid w:val="00820F58"/>
    <w:rsid w:val="00821005"/>
    <w:rsid w:val="00821307"/>
    <w:rsid w:val="0082143C"/>
    <w:rsid w:val="00821C72"/>
    <w:rsid w:val="0082226E"/>
    <w:rsid w:val="008226B2"/>
    <w:rsid w:val="0082379E"/>
    <w:rsid w:val="008237A1"/>
    <w:rsid w:val="00823847"/>
    <w:rsid w:val="00823AED"/>
    <w:rsid w:val="00823B74"/>
    <w:rsid w:val="00824D50"/>
    <w:rsid w:val="0082552C"/>
    <w:rsid w:val="008258AC"/>
    <w:rsid w:val="008259F8"/>
    <w:rsid w:val="00825FF6"/>
    <w:rsid w:val="008261E4"/>
    <w:rsid w:val="008262A0"/>
    <w:rsid w:val="008267D3"/>
    <w:rsid w:val="00826AC8"/>
    <w:rsid w:val="0082726B"/>
    <w:rsid w:val="00830014"/>
    <w:rsid w:val="0083013B"/>
    <w:rsid w:val="00830236"/>
    <w:rsid w:val="00830247"/>
    <w:rsid w:val="008309D1"/>
    <w:rsid w:val="00830BCD"/>
    <w:rsid w:val="0083121F"/>
    <w:rsid w:val="008314C8"/>
    <w:rsid w:val="0083159F"/>
    <w:rsid w:val="008317E0"/>
    <w:rsid w:val="00831B6E"/>
    <w:rsid w:val="00831E85"/>
    <w:rsid w:val="00832149"/>
    <w:rsid w:val="00832356"/>
    <w:rsid w:val="008326F5"/>
    <w:rsid w:val="00832D45"/>
    <w:rsid w:val="00833CE6"/>
    <w:rsid w:val="00834432"/>
    <w:rsid w:val="008350B1"/>
    <w:rsid w:val="00835971"/>
    <w:rsid w:val="00835985"/>
    <w:rsid w:val="00836375"/>
    <w:rsid w:val="00836522"/>
    <w:rsid w:val="008369EC"/>
    <w:rsid w:val="00836F7F"/>
    <w:rsid w:val="00837931"/>
    <w:rsid w:val="00837B12"/>
    <w:rsid w:val="008406DD"/>
    <w:rsid w:val="00840C99"/>
    <w:rsid w:val="008415E3"/>
    <w:rsid w:val="00841F07"/>
    <w:rsid w:val="00841FF4"/>
    <w:rsid w:val="0084253B"/>
    <w:rsid w:val="008426EE"/>
    <w:rsid w:val="008427EF"/>
    <w:rsid w:val="00842E60"/>
    <w:rsid w:val="008430FA"/>
    <w:rsid w:val="00843A0E"/>
    <w:rsid w:val="00843DB6"/>
    <w:rsid w:val="00843E53"/>
    <w:rsid w:val="008443CC"/>
    <w:rsid w:val="00844443"/>
    <w:rsid w:val="00844665"/>
    <w:rsid w:val="00844CF4"/>
    <w:rsid w:val="00844F1B"/>
    <w:rsid w:val="00844FF5"/>
    <w:rsid w:val="00845688"/>
    <w:rsid w:val="008459EE"/>
    <w:rsid w:val="00845EBD"/>
    <w:rsid w:val="008463E6"/>
    <w:rsid w:val="00846506"/>
    <w:rsid w:val="00846675"/>
    <w:rsid w:val="00846F69"/>
    <w:rsid w:val="00847836"/>
    <w:rsid w:val="008479CC"/>
    <w:rsid w:val="00847FE1"/>
    <w:rsid w:val="008500C1"/>
    <w:rsid w:val="00850CC7"/>
    <w:rsid w:val="00851632"/>
    <w:rsid w:val="008516FE"/>
    <w:rsid w:val="00852791"/>
    <w:rsid w:val="00852BEC"/>
    <w:rsid w:val="008533C5"/>
    <w:rsid w:val="008539EC"/>
    <w:rsid w:val="00853A19"/>
    <w:rsid w:val="00853AD8"/>
    <w:rsid w:val="008545EE"/>
    <w:rsid w:val="008547C2"/>
    <w:rsid w:val="00854D5D"/>
    <w:rsid w:val="008552EA"/>
    <w:rsid w:val="00855446"/>
    <w:rsid w:val="008561C2"/>
    <w:rsid w:val="0085643B"/>
    <w:rsid w:val="0085663D"/>
    <w:rsid w:val="008569F2"/>
    <w:rsid w:val="00856DC5"/>
    <w:rsid w:val="008571D5"/>
    <w:rsid w:val="008576B0"/>
    <w:rsid w:val="0086017A"/>
    <w:rsid w:val="0086023B"/>
    <w:rsid w:val="008606D9"/>
    <w:rsid w:val="00860857"/>
    <w:rsid w:val="00860C50"/>
    <w:rsid w:val="00860CB6"/>
    <w:rsid w:val="00860D62"/>
    <w:rsid w:val="008618F9"/>
    <w:rsid w:val="008620A9"/>
    <w:rsid w:val="0086236B"/>
    <w:rsid w:val="008624BF"/>
    <w:rsid w:val="00862A8A"/>
    <w:rsid w:val="00862B0F"/>
    <w:rsid w:val="00862DF5"/>
    <w:rsid w:val="00863365"/>
    <w:rsid w:val="00863D03"/>
    <w:rsid w:val="00863E54"/>
    <w:rsid w:val="00864E53"/>
    <w:rsid w:val="00864FDC"/>
    <w:rsid w:val="00864FEB"/>
    <w:rsid w:val="00865778"/>
    <w:rsid w:val="008659BC"/>
    <w:rsid w:val="00865AD7"/>
    <w:rsid w:val="00865D54"/>
    <w:rsid w:val="00865E7B"/>
    <w:rsid w:val="008667ED"/>
    <w:rsid w:val="00866CBD"/>
    <w:rsid w:val="00866F6C"/>
    <w:rsid w:val="0086778C"/>
    <w:rsid w:val="00867C07"/>
    <w:rsid w:val="00870906"/>
    <w:rsid w:val="00870EF9"/>
    <w:rsid w:val="008710E6"/>
    <w:rsid w:val="008713EA"/>
    <w:rsid w:val="00871646"/>
    <w:rsid w:val="008719F2"/>
    <w:rsid w:val="00872A9C"/>
    <w:rsid w:val="00873353"/>
    <w:rsid w:val="00873BBE"/>
    <w:rsid w:val="0087416F"/>
    <w:rsid w:val="008741B1"/>
    <w:rsid w:val="008742E7"/>
    <w:rsid w:val="00874430"/>
    <w:rsid w:val="00874ABE"/>
    <w:rsid w:val="00874AF7"/>
    <w:rsid w:val="00874BA4"/>
    <w:rsid w:val="00874CB4"/>
    <w:rsid w:val="008751DE"/>
    <w:rsid w:val="008755FF"/>
    <w:rsid w:val="008756D6"/>
    <w:rsid w:val="00875984"/>
    <w:rsid w:val="00875B9B"/>
    <w:rsid w:val="00875EFA"/>
    <w:rsid w:val="00875FB2"/>
    <w:rsid w:val="008766CA"/>
    <w:rsid w:val="0087678D"/>
    <w:rsid w:val="008771F8"/>
    <w:rsid w:val="00880207"/>
    <w:rsid w:val="00880257"/>
    <w:rsid w:val="00880B1A"/>
    <w:rsid w:val="00880C46"/>
    <w:rsid w:val="00880E46"/>
    <w:rsid w:val="00881802"/>
    <w:rsid w:val="00881DC8"/>
    <w:rsid w:val="008822F9"/>
    <w:rsid w:val="008832E2"/>
    <w:rsid w:val="00883346"/>
    <w:rsid w:val="008833FD"/>
    <w:rsid w:val="008843EA"/>
    <w:rsid w:val="008845AE"/>
    <w:rsid w:val="00884BC6"/>
    <w:rsid w:val="0088508C"/>
    <w:rsid w:val="00885670"/>
    <w:rsid w:val="00885AFE"/>
    <w:rsid w:val="00885B42"/>
    <w:rsid w:val="00885C06"/>
    <w:rsid w:val="00885C8B"/>
    <w:rsid w:val="00886191"/>
    <w:rsid w:val="00886760"/>
    <w:rsid w:val="00886C03"/>
    <w:rsid w:val="00887AB0"/>
    <w:rsid w:val="00887CF3"/>
    <w:rsid w:val="00887DFD"/>
    <w:rsid w:val="008902C8"/>
    <w:rsid w:val="0089033F"/>
    <w:rsid w:val="00890514"/>
    <w:rsid w:val="00890ABC"/>
    <w:rsid w:val="00890ECB"/>
    <w:rsid w:val="0089104D"/>
    <w:rsid w:val="00891509"/>
    <w:rsid w:val="00891808"/>
    <w:rsid w:val="00891ACC"/>
    <w:rsid w:val="00891DFD"/>
    <w:rsid w:val="00891E8B"/>
    <w:rsid w:val="00892DE0"/>
    <w:rsid w:val="008930F4"/>
    <w:rsid w:val="008937EB"/>
    <w:rsid w:val="00893BA4"/>
    <w:rsid w:val="00894683"/>
    <w:rsid w:val="008947D4"/>
    <w:rsid w:val="00894937"/>
    <w:rsid w:val="00895218"/>
    <w:rsid w:val="00895398"/>
    <w:rsid w:val="00895713"/>
    <w:rsid w:val="00895821"/>
    <w:rsid w:val="008958BA"/>
    <w:rsid w:val="00896465"/>
    <w:rsid w:val="008966F5"/>
    <w:rsid w:val="00896D7F"/>
    <w:rsid w:val="00896E0E"/>
    <w:rsid w:val="0089743E"/>
    <w:rsid w:val="00897B63"/>
    <w:rsid w:val="00897BC4"/>
    <w:rsid w:val="008A0A0A"/>
    <w:rsid w:val="008A1068"/>
    <w:rsid w:val="008A1A68"/>
    <w:rsid w:val="008A1D10"/>
    <w:rsid w:val="008A2BC7"/>
    <w:rsid w:val="008A2D64"/>
    <w:rsid w:val="008A2DF9"/>
    <w:rsid w:val="008A31A2"/>
    <w:rsid w:val="008A3316"/>
    <w:rsid w:val="008A378E"/>
    <w:rsid w:val="008A3F84"/>
    <w:rsid w:val="008A4B85"/>
    <w:rsid w:val="008A4FF7"/>
    <w:rsid w:val="008A522F"/>
    <w:rsid w:val="008A5BCD"/>
    <w:rsid w:val="008A6134"/>
    <w:rsid w:val="008A6169"/>
    <w:rsid w:val="008A6227"/>
    <w:rsid w:val="008A6612"/>
    <w:rsid w:val="008A6629"/>
    <w:rsid w:val="008A681A"/>
    <w:rsid w:val="008A7036"/>
    <w:rsid w:val="008A766F"/>
    <w:rsid w:val="008A7BCB"/>
    <w:rsid w:val="008B01AB"/>
    <w:rsid w:val="008B02C5"/>
    <w:rsid w:val="008B0607"/>
    <w:rsid w:val="008B0988"/>
    <w:rsid w:val="008B0BB4"/>
    <w:rsid w:val="008B0F80"/>
    <w:rsid w:val="008B10F1"/>
    <w:rsid w:val="008B1594"/>
    <w:rsid w:val="008B15D6"/>
    <w:rsid w:val="008B175B"/>
    <w:rsid w:val="008B1A93"/>
    <w:rsid w:val="008B1FFD"/>
    <w:rsid w:val="008B226C"/>
    <w:rsid w:val="008B24BC"/>
    <w:rsid w:val="008B2687"/>
    <w:rsid w:val="008B26F3"/>
    <w:rsid w:val="008B379C"/>
    <w:rsid w:val="008B3A33"/>
    <w:rsid w:val="008B4AD2"/>
    <w:rsid w:val="008B4EC3"/>
    <w:rsid w:val="008B585E"/>
    <w:rsid w:val="008B5CE1"/>
    <w:rsid w:val="008B5D92"/>
    <w:rsid w:val="008B62E7"/>
    <w:rsid w:val="008B6E96"/>
    <w:rsid w:val="008B6EBB"/>
    <w:rsid w:val="008B70DE"/>
    <w:rsid w:val="008B727A"/>
    <w:rsid w:val="008B7F84"/>
    <w:rsid w:val="008C020F"/>
    <w:rsid w:val="008C0B24"/>
    <w:rsid w:val="008C0C17"/>
    <w:rsid w:val="008C1334"/>
    <w:rsid w:val="008C1410"/>
    <w:rsid w:val="008C28BA"/>
    <w:rsid w:val="008C34BD"/>
    <w:rsid w:val="008C3B74"/>
    <w:rsid w:val="008C3DC0"/>
    <w:rsid w:val="008C436C"/>
    <w:rsid w:val="008C4561"/>
    <w:rsid w:val="008C488A"/>
    <w:rsid w:val="008C4BEF"/>
    <w:rsid w:val="008C5A24"/>
    <w:rsid w:val="008C5BF3"/>
    <w:rsid w:val="008C5D2A"/>
    <w:rsid w:val="008C5E7A"/>
    <w:rsid w:val="008C6999"/>
    <w:rsid w:val="008C7EAF"/>
    <w:rsid w:val="008D00BB"/>
    <w:rsid w:val="008D0232"/>
    <w:rsid w:val="008D0BB6"/>
    <w:rsid w:val="008D10DE"/>
    <w:rsid w:val="008D1163"/>
    <w:rsid w:val="008D11D8"/>
    <w:rsid w:val="008D14E9"/>
    <w:rsid w:val="008D160A"/>
    <w:rsid w:val="008D1883"/>
    <w:rsid w:val="008D18B8"/>
    <w:rsid w:val="008D1C4A"/>
    <w:rsid w:val="008D1F95"/>
    <w:rsid w:val="008D2443"/>
    <w:rsid w:val="008D320A"/>
    <w:rsid w:val="008D354B"/>
    <w:rsid w:val="008D3B1A"/>
    <w:rsid w:val="008D3E0F"/>
    <w:rsid w:val="008D41E7"/>
    <w:rsid w:val="008D4A1B"/>
    <w:rsid w:val="008D4C9D"/>
    <w:rsid w:val="008D5056"/>
    <w:rsid w:val="008D5776"/>
    <w:rsid w:val="008D5D1F"/>
    <w:rsid w:val="008D5DA1"/>
    <w:rsid w:val="008D5ECB"/>
    <w:rsid w:val="008D63E6"/>
    <w:rsid w:val="008D63E8"/>
    <w:rsid w:val="008D7063"/>
    <w:rsid w:val="008D7097"/>
    <w:rsid w:val="008D7E1E"/>
    <w:rsid w:val="008D7FCB"/>
    <w:rsid w:val="008E0BBD"/>
    <w:rsid w:val="008E1048"/>
    <w:rsid w:val="008E1615"/>
    <w:rsid w:val="008E179B"/>
    <w:rsid w:val="008E1E2D"/>
    <w:rsid w:val="008E250B"/>
    <w:rsid w:val="008E2D16"/>
    <w:rsid w:val="008E329D"/>
    <w:rsid w:val="008E3890"/>
    <w:rsid w:val="008E3C1A"/>
    <w:rsid w:val="008E43F9"/>
    <w:rsid w:val="008E465C"/>
    <w:rsid w:val="008E49DE"/>
    <w:rsid w:val="008E4D77"/>
    <w:rsid w:val="008E52D1"/>
    <w:rsid w:val="008E5939"/>
    <w:rsid w:val="008E5993"/>
    <w:rsid w:val="008E5B10"/>
    <w:rsid w:val="008E6766"/>
    <w:rsid w:val="008E67AC"/>
    <w:rsid w:val="008E6874"/>
    <w:rsid w:val="008E69B4"/>
    <w:rsid w:val="008E6E0F"/>
    <w:rsid w:val="008E7007"/>
    <w:rsid w:val="008E755F"/>
    <w:rsid w:val="008E78FA"/>
    <w:rsid w:val="008E7AB1"/>
    <w:rsid w:val="008E7AC7"/>
    <w:rsid w:val="008E7AE2"/>
    <w:rsid w:val="008E7B3D"/>
    <w:rsid w:val="008E7B8B"/>
    <w:rsid w:val="008E7F02"/>
    <w:rsid w:val="008F07A2"/>
    <w:rsid w:val="008F0B59"/>
    <w:rsid w:val="008F0ED8"/>
    <w:rsid w:val="008F1562"/>
    <w:rsid w:val="008F1E5F"/>
    <w:rsid w:val="008F257F"/>
    <w:rsid w:val="008F2695"/>
    <w:rsid w:val="008F26A3"/>
    <w:rsid w:val="008F2CCA"/>
    <w:rsid w:val="008F2DF9"/>
    <w:rsid w:val="008F2ED3"/>
    <w:rsid w:val="008F2F13"/>
    <w:rsid w:val="008F35F7"/>
    <w:rsid w:val="008F3F10"/>
    <w:rsid w:val="008F3F48"/>
    <w:rsid w:val="008F4117"/>
    <w:rsid w:val="008F42B3"/>
    <w:rsid w:val="008F4570"/>
    <w:rsid w:val="008F4B59"/>
    <w:rsid w:val="008F4D62"/>
    <w:rsid w:val="008F5904"/>
    <w:rsid w:val="008F5945"/>
    <w:rsid w:val="008F5F51"/>
    <w:rsid w:val="008F65BC"/>
    <w:rsid w:val="008F6D1C"/>
    <w:rsid w:val="008F6FD1"/>
    <w:rsid w:val="008F7463"/>
    <w:rsid w:val="008F74DD"/>
    <w:rsid w:val="008F7597"/>
    <w:rsid w:val="008F76DD"/>
    <w:rsid w:val="008F7C85"/>
    <w:rsid w:val="008F7D4D"/>
    <w:rsid w:val="009001A1"/>
    <w:rsid w:val="009009EF"/>
    <w:rsid w:val="00900D48"/>
    <w:rsid w:val="00900F8E"/>
    <w:rsid w:val="00901194"/>
    <w:rsid w:val="00901560"/>
    <w:rsid w:val="009015F4"/>
    <w:rsid w:val="009017B9"/>
    <w:rsid w:val="00901E88"/>
    <w:rsid w:val="009025FD"/>
    <w:rsid w:val="009026AB"/>
    <w:rsid w:val="00902801"/>
    <w:rsid w:val="00902878"/>
    <w:rsid w:val="00902E2B"/>
    <w:rsid w:val="00903001"/>
    <w:rsid w:val="00903564"/>
    <w:rsid w:val="00904BB4"/>
    <w:rsid w:val="009055EF"/>
    <w:rsid w:val="009058AE"/>
    <w:rsid w:val="00905937"/>
    <w:rsid w:val="00905B6C"/>
    <w:rsid w:val="009065C3"/>
    <w:rsid w:val="00906BB2"/>
    <w:rsid w:val="00907678"/>
    <w:rsid w:val="00907899"/>
    <w:rsid w:val="009078BA"/>
    <w:rsid w:val="00907927"/>
    <w:rsid w:val="009079E5"/>
    <w:rsid w:val="00907BF6"/>
    <w:rsid w:val="00907DD2"/>
    <w:rsid w:val="00910F47"/>
    <w:rsid w:val="009111DD"/>
    <w:rsid w:val="00911699"/>
    <w:rsid w:val="009116CF"/>
    <w:rsid w:val="0091179C"/>
    <w:rsid w:val="00911EC9"/>
    <w:rsid w:val="00912805"/>
    <w:rsid w:val="00912808"/>
    <w:rsid w:val="009128A3"/>
    <w:rsid w:val="00912EC6"/>
    <w:rsid w:val="00913470"/>
    <w:rsid w:val="00913597"/>
    <w:rsid w:val="00913C75"/>
    <w:rsid w:val="009144FD"/>
    <w:rsid w:val="009151E0"/>
    <w:rsid w:val="0091533C"/>
    <w:rsid w:val="00915626"/>
    <w:rsid w:val="00915907"/>
    <w:rsid w:val="009159B1"/>
    <w:rsid w:val="00915AE8"/>
    <w:rsid w:val="00915C71"/>
    <w:rsid w:val="00916085"/>
    <w:rsid w:val="00916109"/>
    <w:rsid w:val="0091626D"/>
    <w:rsid w:val="009163C6"/>
    <w:rsid w:val="00916A21"/>
    <w:rsid w:val="00916B48"/>
    <w:rsid w:val="00917393"/>
    <w:rsid w:val="00917566"/>
    <w:rsid w:val="00917866"/>
    <w:rsid w:val="00917900"/>
    <w:rsid w:val="0092066F"/>
    <w:rsid w:val="0092076A"/>
    <w:rsid w:val="00920D15"/>
    <w:rsid w:val="00920EE1"/>
    <w:rsid w:val="00920FF3"/>
    <w:rsid w:val="00921253"/>
    <w:rsid w:val="009214CE"/>
    <w:rsid w:val="00922A28"/>
    <w:rsid w:val="00922E11"/>
    <w:rsid w:val="00922E23"/>
    <w:rsid w:val="0092325D"/>
    <w:rsid w:val="009233E3"/>
    <w:rsid w:val="00923C5B"/>
    <w:rsid w:val="00924365"/>
    <w:rsid w:val="00924CC4"/>
    <w:rsid w:val="009253A0"/>
    <w:rsid w:val="009253AA"/>
    <w:rsid w:val="009254EB"/>
    <w:rsid w:val="009256B4"/>
    <w:rsid w:val="009259AC"/>
    <w:rsid w:val="00925AD9"/>
    <w:rsid w:val="00925AFE"/>
    <w:rsid w:val="00925C76"/>
    <w:rsid w:val="00926BA9"/>
    <w:rsid w:val="00926C56"/>
    <w:rsid w:val="00927236"/>
    <w:rsid w:val="009275B7"/>
    <w:rsid w:val="00927690"/>
    <w:rsid w:val="00927EF8"/>
    <w:rsid w:val="00930EDB"/>
    <w:rsid w:val="009314F4"/>
    <w:rsid w:val="0093186C"/>
    <w:rsid w:val="00931938"/>
    <w:rsid w:val="009323A0"/>
    <w:rsid w:val="009324DF"/>
    <w:rsid w:val="009326ED"/>
    <w:rsid w:val="00932A0E"/>
    <w:rsid w:val="00933C4C"/>
    <w:rsid w:val="00933D51"/>
    <w:rsid w:val="00934716"/>
    <w:rsid w:val="009348E2"/>
    <w:rsid w:val="00934FD4"/>
    <w:rsid w:val="009357DC"/>
    <w:rsid w:val="0093597A"/>
    <w:rsid w:val="00935D1B"/>
    <w:rsid w:val="00935D52"/>
    <w:rsid w:val="0093651C"/>
    <w:rsid w:val="00936619"/>
    <w:rsid w:val="009369D4"/>
    <w:rsid w:val="00936CEA"/>
    <w:rsid w:val="00936F90"/>
    <w:rsid w:val="0093700E"/>
    <w:rsid w:val="00937566"/>
    <w:rsid w:val="009376DF"/>
    <w:rsid w:val="00937C88"/>
    <w:rsid w:val="00937DBF"/>
    <w:rsid w:val="00937FD3"/>
    <w:rsid w:val="00940433"/>
    <w:rsid w:val="00940677"/>
    <w:rsid w:val="00941628"/>
    <w:rsid w:val="00941F2F"/>
    <w:rsid w:val="00942265"/>
    <w:rsid w:val="009424D8"/>
    <w:rsid w:val="009424EB"/>
    <w:rsid w:val="009430FE"/>
    <w:rsid w:val="009438FA"/>
    <w:rsid w:val="00944477"/>
    <w:rsid w:val="009444BA"/>
    <w:rsid w:val="00944A9F"/>
    <w:rsid w:val="00944E1C"/>
    <w:rsid w:val="00945482"/>
    <w:rsid w:val="00945A7E"/>
    <w:rsid w:val="00946114"/>
    <w:rsid w:val="0094659A"/>
    <w:rsid w:val="009465CC"/>
    <w:rsid w:val="00946BB0"/>
    <w:rsid w:val="00946CC7"/>
    <w:rsid w:val="009479CA"/>
    <w:rsid w:val="00947AB0"/>
    <w:rsid w:val="00947D96"/>
    <w:rsid w:val="00947DEC"/>
    <w:rsid w:val="009502D6"/>
    <w:rsid w:val="009502E0"/>
    <w:rsid w:val="00950585"/>
    <w:rsid w:val="00950B4A"/>
    <w:rsid w:val="00951095"/>
    <w:rsid w:val="00951236"/>
    <w:rsid w:val="009513AD"/>
    <w:rsid w:val="00951F7D"/>
    <w:rsid w:val="0095265E"/>
    <w:rsid w:val="009527ED"/>
    <w:rsid w:val="00952941"/>
    <w:rsid w:val="00952A7A"/>
    <w:rsid w:val="00952D51"/>
    <w:rsid w:val="009531C2"/>
    <w:rsid w:val="009535CA"/>
    <w:rsid w:val="00953D13"/>
    <w:rsid w:val="009546CB"/>
    <w:rsid w:val="009553B2"/>
    <w:rsid w:val="009553E5"/>
    <w:rsid w:val="00955631"/>
    <w:rsid w:val="00956243"/>
    <w:rsid w:val="009562B6"/>
    <w:rsid w:val="0095646A"/>
    <w:rsid w:val="00956E60"/>
    <w:rsid w:val="00957FD2"/>
    <w:rsid w:val="0096084B"/>
    <w:rsid w:val="009609E0"/>
    <w:rsid w:val="00960A88"/>
    <w:rsid w:val="00960D53"/>
    <w:rsid w:val="009611CD"/>
    <w:rsid w:val="00961481"/>
    <w:rsid w:val="009616C4"/>
    <w:rsid w:val="00961717"/>
    <w:rsid w:val="00961823"/>
    <w:rsid w:val="009625E9"/>
    <w:rsid w:val="009628E4"/>
    <w:rsid w:val="009637BE"/>
    <w:rsid w:val="009637CD"/>
    <w:rsid w:val="00963941"/>
    <w:rsid w:val="00963B68"/>
    <w:rsid w:val="00963FAF"/>
    <w:rsid w:val="00965026"/>
    <w:rsid w:val="0096510A"/>
    <w:rsid w:val="0096516F"/>
    <w:rsid w:val="0096518E"/>
    <w:rsid w:val="00965B49"/>
    <w:rsid w:val="00965D1C"/>
    <w:rsid w:val="00966442"/>
    <w:rsid w:val="00966A1F"/>
    <w:rsid w:val="00967134"/>
    <w:rsid w:val="00967192"/>
    <w:rsid w:val="00967476"/>
    <w:rsid w:val="00967B39"/>
    <w:rsid w:val="00967D5C"/>
    <w:rsid w:val="00967FC7"/>
    <w:rsid w:val="009700FE"/>
    <w:rsid w:val="0097053D"/>
    <w:rsid w:val="00970744"/>
    <w:rsid w:val="00970762"/>
    <w:rsid w:val="00970AE9"/>
    <w:rsid w:val="00971F48"/>
    <w:rsid w:val="0097259B"/>
    <w:rsid w:val="009728B8"/>
    <w:rsid w:val="00972CA4"/>
    <w:rsid w:val="009732C2"/>
    <w:rsid w:val="009735B9"/>
    <w:rsid w:val="00973C4E"/>
    <w:rsid w:val="00973DA2"/>
    <w:rsid w:val="0097487D"/>
    <w:rsid w:val="009756F1"/>
    <w:rsid w:val="009762D3"/>
    <w:rsid w:val="0097644A"/>
    <w:rsid w:val="009768B4"/>
    <w:rsid w:val="00976AF5"/>
    <w:rsid w:val="00976B6F"/>
    <w:rsid w:val="00977409"/>
    <w:rsid w:val="00977A3D"/>
    <w:rsid w:val="00977E48"/>
    <w:rsid w:val="00980216"/>
    <w:rsid w:val="00980431"/>
    <w:rsid w:val="00980861"/>
    <w:rsid w:val="009808DD"/>
    <w:rsid w:val="00980C9F"/>
    <w:rsid w:val="0098114E"/>
    <w:rsid w:val="009815FA"/>
    <w:rsid w:val="009819A7"/>
    <w:rsid w:val="00981B9E"/>
    <w:rsid w:val="00981BB5"/>
    <w:rsid w:val="00981D60"/>
    <w:rsid w:val="00981DCC"/>
    <w:rsid w:val="00982385"/>
    <w:rsid w:val="00982421"/>
    <w:rsid w:val="009825BF"/>
    <w:rsid w:val="00982862"/>
    <w:rsid w:val="00984269"/>
    <w:rsid w:val="00984995"/>
    <w:rsid w:val="00985122"/>
    <w:rsid w:val="00985DEC"/>
    <w:rsid w:val="00985F0D"/>
    <w:rsid w:val="0098625B"/>
    <w:rsid w:val="00986572"/>
    <w:rsid w:val="009869A2"/>
    <w:rsid w:val="009869D7"/>
    <w:rsid w:val="00986D27"/>
    <w:rsid w:val="00986EC9"/>
    <w:rsid w:val="00987507"/>
    <w:rsid w:val="00987835"/>
    <w:rsid w:val="00987B92"/>
    <w:rsid w:val="00987BC8"/>
    <w:rsid w:val="009900A3"/>
    <w:rsid w:val="009900DE"/>
    <w:rsid w:val="00990C2F"/>
    <w:rsid w:val="00990CB2"/>
    <w:rsid w:val="00990F74"/>
    <w:rsid w:val="00991104"/>
    <w:rsid w:val="009912EF"/>
    <w:rsid w:val="00991E7B"/>
    <w:rsid w:val="00992543"/>
    <w:rsid w:val="00992544"/>
    <w:rsid w:val="009928C3"/>
    <w:rsid w:val="00992FCA"/>
    <w:rsid w:val="009937C5"/>
    <w:rsid w:val="00993A27"/>
    <w:rsid w:val="0099436A"/>
    <w:rsid w:val="0099444C"/>
    <w:rsid w:val="00994783"/>
    <w:rsid w:val="00994D22"/>
    <w:rsid w:val="00994EFA"/>
    <w:rsid w:val="009953CB"/>
    <w:rsid w:val="00995A8A"/>
    <w:rsid w:val="00995F07"/>
    <w:rsid w:val="009964E9"/>
    <w:rsid w:val="00997365"/>
    <w:rsid w:val="0099744A"/>
    <w:rsid w:val="00997564"/>
    <w:rsid w:val="00997756"/>
    <w:rsid w:val="00997810"/>
    <w:rsid w:val="00997F59"/>
    <w:rsid w:val="00997FD8"/>
    <w:rsid w:val="009A02E3"/>
    <w:rsid w:val="009A0C03"/>
    <w:rsid w:val="009A0E1E"/>
    <w:rsid w:val="009A1CF9"/>
    <w:rsid w:val="009A23C0"/>
    <w:rsid w:val="009A27D0"/>
    <w:rsid w:val="009A2C8E"/>
    <w:rsid w:val="009A2D78"/>
    <w:rsid w:val="009A2E82"/>
    <w:rsid w:val="009A3943"/>
    <w:rsid w:val="009A3B8B"/>
    <w:rsid w:val="009A4113"/>
    <w:rsid w:val="009A4EA6"/>
    <w:rsid w:val="009A50BF"/>
    <w:rsid w:val="009A5525"/>
    <w:rsid w:val="009A5B33"/>
    <w:rsid w:val="009A72AB"/>
    <w:rsid w:val="009A799B"/>
    <w:rsid w:val="009A7AEB"/>
    <w:rsid w:val="009A7EB9"/>
    <w:rsid w:val="009A7EF8"/>
    <w:rsid w:val="009B0351"/>
    <w:rsid w:val="009B0510"/>
    <w:rsid w:val="009B097B"/>
    <w:rsid w:val="009B1413"/>
    <w:rsid w:val="009B17B3"/>
    <w:rsid w:val="009B196F"/>
    <w:rsid w:val="009B1FCD"/>
    <w:rsid w:val="009B2606"/>
    <w:rsid w:val="009B276E"/>
    <w:rsid w:val="009B3325"/>
    <w:rsid w:val="009B377E"/>
    <w:rsid w:val="009B3FAA"/>
    <w:rsid w:val="009B4212"/>
    <w:rsid w:val="009B46F4"/>
    <w:rsid w:val="009B4C2C"/>
    <w:rsid w:val="009B50AA"/>
    <w:rsid w:val="009B53A1"/>
    <w:rsid w:val="009B5526"/>
    <w:rsid w:val="009B55A0"/>
    <w:rsid w:val="009B5646"/>
    <w:rsid w:val="009B5BCD"/>
    <w:rsid w:val="009B610E"/>
    <w:rsid w:val="009B6F2E"/>
    <w:rsid w:val="009B6F84"/>
    <w:rsid w:val="009B6FA5"/>
    <w:rsid w:val="009B737E"/>
    <w:rsid w:val="009B7B5B"/>
    <w:rsid w:val="009C0573"/>
    <w:rsid w:val="009C0855"/>
    <w:rsid w:val="009C095F"/>
    <w:rsid w:val="009C0D3E"/>
    <w:rsid w:val="009C105D"/>
    <w:rsid w:val="009C12CF"/>
    <w:rsid w:val="009C13FA"/>
    <w:rsid w:val="009C1416"/>
    <w:rsid w:val="009C14D1"/>
    <w:rsid w:val="009C1A89"/>
    <w:rsid w:val="009C2310"/>
    <w:rsid w:val="009C2401"/>
    <w:rsid w:val="009C3467"/>
    <w:rsid w:val="009C3580"/>
    <w:rsid w:val="009C3705"/>
    <w:rsid w:val="009C3859"/>
    <w:rsid w:val="009C3D3E"/>
    <w:rsid w:val="009C3DF7"/>
    <w:rsid w:val="009C3E14"/>
    <w:rsid w:val="009C48BB"/>
    <w:rsid w:val="009C4E4A"/>
    <w:rsid w:val="009C5688"/>
    <w:rsid w:val="009C57AE"/>
    <w:rsid w:val="009C5862"/>
    <w:rsid w:val="009C6B25"/>
    <w:rsid w:val="009C77F9"/>
    <w:rsid w:val="009C7830"/>
    <w:rsid w:val="009C7C4A"/>
    <w:rsid w:val="009D0037"/>
    <w:rsid w:val="009D0378"/>
    <w:rsid w:val="009D0677"/>
    <w:rsid w:val="009D06C2"/>
    <w:rsid w:val="009D07F9"/>
    <w:rsid w:val="009D161D"/>
    <w:rsid w:val="009D16A3"/>
    <w:rsid w:val="009D21D7"/>
    <w:rsid w:val="009D2335"/>
    <w:rsid w:val="009D32E4"/>
    <w:rsid w:val="009D33D4"/>
    <w:rsid w:val="009D3865"/>
    <w:rsid w:val="009D3CAE"/>
    <w:rsid w:val="009D3E00"/>
    <w:rsid w:val="009D45F8"/>
    <w:rsid w:val="009D46EF"/>
    <w:rsid w:val="009D53B9"/>
    <w:rsid w:val="009D60E5"/>
    <w:rsid w:val="009D6708"/>
    <w:rsid w:val="009D6BCD"/>
    <w:rsid w:val="009D7059"/>
    <w:rsid w:val="009E00B2"/>
    <w:rsid w:val="009E0264"/>
    <w:rsid w:val="009E046D"/>
    <w:rsid w:val="009E0480"/>
    <w:rsid w:val="009E0B20"/>
    <w:rsid w:val="009E0CAF"/>
    <w:rsid w:val="009E0DD5"/>
    <w:rsid w:val="009E0FB8"/>
    <w:rsid w:val="009E1E63"/>
    <w:rsid w:val="009E2068"/>
    <w:rsid w:val="009E212A"/>
    <w:rsid w:val="009E213D"/>
    <w:rsid w:val="009E2CC1"/>
    <w:rsid w:val="009E2E5F"/>
    <w:rsid w:val="009E3074"/>
    <w:rsid w:val="009E30E4"/>
    <w:rsid w:val="009E378A"/>
    <w:rsid w:val="009E4008"/>
    <w:rsid w:val="009E498E"/>
    <w:rsid w:val="009E4BF9"/>
    <w:rsid w:val="009E566D"/>
    <w:rsid w:val="009E5943"/>
    <w:rsid w:val="009E6433"/>
    <w:rsid w:val="009E64F5"/>
    <w:rsid w:val="009E67F1"/>
    <w:rsid w:val="009E6EF2"/>
    <w:rsid w:val="009E7999"/>
    <w:rsid w:val="009E7B0E"/>
    <w:rsid w:val="009E7C68"/>
    <w:rsid w:val="009E7CEA"/>
    <w:rsid w:val="009F0A7A"/>
    <w:rsid w:val="009F1533"/>
    <w:rsid w:val="009F1971"/>
    <w:rsid w:val="009F1988"/>
    <w:rsid w:val="009F1BDE"/>
    <w:rsid w:val="009F1E77"/>
    <w:rsid w:val="009F2803"/>
    <w:rsid w:val="009F28FE"/>
    <w:rsid w:val="009F308F"/>
    <w:rsid w:val="009F319C"/>
    <w:rsid w:val="009F3256"/>
    <w:rsid w:val="009F362E"/>
    <w:rsid w:val="009F364E"/>
    <w:rsid w:val="009F3CBE"/>
    <w:rsid w:val="009F4839"/>
    <w:rsid w:val="009F4DC5"/>
    <w:rsid w:val="009F4E35"/>
    <w:rsid w:val="009F52A7"/>
    <w:rsid w:val="009F5338"/>
    <w:rsid w:val="009F63F4"/>
    <w:rsid w:val="009F65BC"/>
    <w:rsid w:val="009F6763"/>
    <w:rsid w:val="009F6B26"/>
    <w:rsid w:val="009F708F"/>
    <w:rsid w:val="009F7533"/>
    <w:rsid w:val="009F7A98"/>
    <w:rsid w:val="00A00705"/>
    <w:rsid w:val="00A01351"/>
    <w:rsid w:val="00A01567"/>
    <w:rsid w:val="00A018F1"/>
    <w:rsid w:val="00A0249D"/>
    <w:rsid w:val="00A028A2"/>
    <w:rsid w:val="00A02A37"/>
    <w:rsid w:val="00A02F7F"/>
    <w:rsid w:val="00A03D05"/>
    <w:rsid w:val="00A04507"/>
    <w:rsid w:val="00A0457D"/>
    <w:rsid w:val="00A054F4"/>
    <w:rsid w:val="00A054FD"/>
    <w:rsid w:val="00A05519"/>
    <w:rsid w:val="00A056D7"/>
    <w:rsid w:val="00A05753"/>
    <w:rsid w:val="00A05EBF"/>
    <w:rsid w:val="00A06560"/>
    <w:rsid w:val="00A06956"/>
    <w:rsid w:val="00A06A0E"/>
    <w:rsid w:val="00A07416"/>
    <w:rsid w:val="00A07540"/>
    <w:rsid w:val="00A075D5"/>
    <w:rsid w:val="00A07695"/>
    <w:rsid w:val="00A0776C"/>
    <w:rsid w:val="00A07938"/>
    <w:rsid w:val="00A07AA9"/>
    <w:rsid w:val="00A10B88"/>
    <w:rsid w:val="00A10C0E"/>
    <w:rsid w:val="00A11340"/>
    <w:rsid w:val="00A1179C"/>
    <w:rsid w:val="00A12226"/>
    <w:rsid w:val="00A124D4"/>
    <w:rsid w:val="00A12718"/>
    <w:rsid w:val="00A12908"/>
    <w:rsid w:val="00A12C28"/>
    <w:rsid w:val="00A134CE"/>
    <w:rsid w:val="00A136F6"/>
    <w:rsid w:val="00A139AC"/>
    <w:rsid w:val="00A14440"/>
    <w:rsid w:val="00A14B3C"/>
    <w:rsid w:val="00A16C03"/>
    <w:rsid w:val="00A16DBB"/>
    <w:rsid w:val="00A17108"/>
    <w:rsid w:val="00A17338"/>
    <w:rsid w:val="00A17487"/>
    <w:rsid w:val="00A175EA"/>
    <w:rsid w:val="00A17B07"/>
    <w:rsid w:val="00A2074D"/>
    <w:rsid w:val="00A20BE1"/>
    <w:rsid w:val="00A20E88"/>
    <w:rsid w:val="00A210ED"/>
    <w:rsid w:val="00A21649"/>
    <w:rsid w:val="00A218D3"/>
    <w:rsid w:val="00A21CCE"/>
    <w:rsid w:val="00A21D4E"/>
    <w:rsid w:val="00A220A5"/>
    <w:rsid w:val="00A22430"/>
    <w:rsid w:val="00A22A20"/>
    <w:rsid w:val="00A2308B"/>
    <w:rsid w:val="00A2320E"/>
    <w:rsid w:val="00A234A1"/>
    <w:rsid w:val="00A234CD"/>
    <w:rsid w:val="00A246DB"/>
    <w:rsid w:val="00A2496D"/>
    <w:rsid w:val="00A24AD7"/>
    <w:rsid w:val="00A2515B"/>
    <w:rsid w:val="00A256BB"/>
    <w:rsid w:val="00A25831"/>
    <w:rsid w:val="00A2589B"/>
    <w:rsid w:val="00A25941"/>
    <w:rsid w:val="00A25DD4"/>
    <w:rsid w:val="00A262CC"/>
    <w:rsid w:val="00A26360"/>
    <w:rsid w:val="00A26549"/>
    <w:rsid w:val="00A26A43"/>
    <w:rsid w:val="00A26ED0"/>
    <w:rsid w:val="00A2744F"/>
    <w:rsid w:val="00A27589"/>
    <w:rsid w:val="00A275FC"/>
    <w:rsid w:val="00A27FCE"/>
    <w:rsid w:val="00A30003"/>
    <w:rsid w:val="00A30218"/>
    <w:rsid w:val="00A30408"/>
    <w:rsid w:val="00A3068A"/>
    <w:rsid w:val="00A308B0"/>
    <w:rsid w:val="00A3090F"/>
    <w:rsid w:val="00A309EE"/>
    <w:rsid w:val="00A30AA4"/>
    <w:rsid w:val="00A30F7B"/>
    <w:rsid w:val="00A30F89"/>
    <w:rsid w:val="00A31084"/>
    <w:rsid w:val="00A3117A"/>
    <w:rsid w:val="00A31842"/>
    <w:rsid w:val="00A31AC7"/>
    <w:rsid w:val="00A31D89"/>
    <w:rsid w:val="00A31F5B"/>
    <w:rsid w:val="00A31FAC"/>
    <w:rsid w:val="00A324F6"/>
    <w:rsid w:val="00A32EFD"/>
    <w:rsid w:val="00A33173"/>
    <w:rsid w:val="00A331CF"/>
    <w:rsid w:val="00A332E9"/>
    <w:rsid w:val="00A33E18"/>
    <w:rsid w:val="00A33F2D"/>
    <w:rsid w:val="00A34019"/>
    <w:rsid w:val="00A34610"/>
    <w:rsid w:val="00A34632"/>
    <w:rsid w:val="00A34926"/>
    <w:rsid w:val="00A349AC"/>
    <w:rsid w:val="00A3522F"/>
    <w:rsid w:val="00A35790"/>
    <w:rsid w:val="00A35B3F"/>
    <w:rsid w:val="00A3630D"/>
    <w:rsid w:val="00A363D2"/>
    <w:rsid w:val="00A36542"/>
    <w:rsid w:val="00A37293"/>
    <w:rsid w:val="00A3764D"/>
    <w:rsid w:val="00A3778A"/>
    <w:rsid w:val="00A37EF2"/>
    <w:rsid w:val="00A40405"/>
    <w:rsid w:val="00A40757"/>
    <w:rsid w:val="00A40D19"/>
    <w:rsid w:val="00A41159"/>
    <w:rsid w:val="00A415A7"/>
    <w:rsid w:val="00A41778"/>
    <w:rsid w:val="00A417F8"/>
    <w:rsid w:val="00A41A51"/>
    <w:rsid w:val="00A42E68"/>
    <w:rsid w:val="00A43130"/>
    <w:rsid w:val="00A44536"/>
    <w:rsid w:val="00A44650"/>
    <w:rsid w:val="00A44AA2"/>
    <w:rsid w:val="00A44B79"/>
    <w:rsid w:val="00A45922"/>
    <w:rsid w:val="00A467D7"/>
    <w:rsid w:val="00A468ED"/>
    <w:rsid w:val="00A47ABA"/>
    <w:rsid w:val="00A47FA8"/>
    <w:rsid w:val="00A50001"/>
    <w:rsid w:val="00A5014C"/>
    <w:rsid w:val="00A50766"/>
    <w:rsid w:val="00A50F66"/>
    <w:rsid w:val="00A511F8"/>
    <w:rsid w:val="00A513C0"/>
    <w:rsid w:val="00A51EED"/>
    <w:rsid w:val="00A5201D"/>
    <w:rsid w:val="00A5221B"/>
    <w:rsid w:val="00A52577"/>
    <w:rsid w:val="00A52873"/>
    <w:rsid w:val="00A528C8"/>
    <w:rsid w:val="00A52AB3"/>
    <w:rsid w:val="00A530E1"/>
    <w:rsid w:val="00A531FC"/>
    <w:rsid w:val="00A53485"/>
    <w:rsid w:val="00A53E25"/>
    <w:rsid w:val="00A53F20"/>
    <w:rsid w:val="00A545FC"/>
    <w:rsid w:val="00A54910"/>
    <w:rsid w:val="00A553C4"/>
    <w:rsid w:val="00A55C04"/>
    <w:rsid w:val="00A56066"/>
    <w:rsid w:val="00A560B3"/>
    <w:rsid w:val="00A56372"/>
    <w:rsid w:val="00A56566"/>
    <w:rsid w:val="00A56EAF"/>
    <w:rsid w:val="00A56F6B"/>
    <w:rsid w:val="00A5747F"/>
    <w:rsid w:val="00A57482"/>
    <w:rsid w:val="00A578B1"/>
    <w:rsid w:val="00A57C0E"/>
    <w:rsid w:val="00A57F35"/>
    <w:rsid w:val="00A60BB0"/>
    <w:rsid w:val="00A60FDE"/>
    <w:rsid w:val="00A62173"/>
    <w:rsid w:val="00A638B9"/>
    <w:rsid w:val="00A63E4E"/>
    <w:rsid w:val="00A640E3"/>
    <w:rsid w:val="00A644F5"/>
    <w:rsid w:val="00A647B3"/>
    <w:rsid w:val="00A64AB9"/>
    <w:rsid w:val="00A64F1E"/>
    <w:rsid w:val="00A64FEB"/>
    <w:rsid w:val="00A6502A"/>
    <w:rsid w:val="00A65059"/>
    <w:rsid w:val="00A65415"/>
    <w:rsid w:val="00A65D5E"/>
    <w:rsid w:val="00A65D8C"/>
    <w:rsid w:val="00A65DCD"/>
    <w:rsid w:val="00A66009"/>
    <w:rsid w:val="00A66143"/>
    <w:rsid w:val="00A66AEA"/>
    <w:rsid w:val="00A66BF6"/>
    <w:rsid w:val="00A66F03"/>
    <w:rsid w:val="00A671C7"/>
    <w:rsid w:val="00A67209"/>
    <w:rsid w:val="00A67656"/>
    <w:rsid w:val="00A67871"/>
    <w:rsid w:val="00A67992"/>
    <w:rsid w:val="00A67DD7"/>
    <w:rsid w:val="00A7013A"/>
    <w:rsid w:val="00A70172"/>
    <w:rsid w:val="00A70295"/>
    <w:rsid w:val="00A705CB"/>
    <w:rsid w:val="00A70A73"/>
    <w:rsid w:val="00A71976"/>
    <w:rsid w:val="00A71AEB"/>
    <w:rsid w:val="00A723F0"/>
    <w:rsid w:val="00A73063"/>
    <w:rsid w:val="00A73F90"/>
    <w:rsid w:val="00A74461"/>
    <w:rsid w:val="00A7460E"/>
    <w:rsid w:val="00A74BFA"/>
    <w:rsid w:val="00A758D9"/>
    <w:rsid w:val="00A75929"/>
    <w:rsid w:val="00A75D97"/>
    <w:rsid w:val="00A75F02"/>
    <w:rsid w:val="00A76BBC"/>
    <w:rsid w:val="00A7759A"/>
    <w:rsid w:val="00A778F6"/>
    <w:rsid w:val="00A77A10"/>
    <w:rsid w:val="00A809B5"/>
    <w:rsid w:val="00A81360"/>
    <w:rsid w:val="00A81995"/>
    <w:rsid w:val="00A81CA1"/>
    <w:rsid w:val="00A81CF2"/>
    <w:rsid w:val="00A81DB9"/>
    <w:rsid w:val="00A81F33"/>
    <w:rsid w:val="00A82595"/>
    <w:rsid w:val="00A82A2C"/>
    <w:rsid w:val="00A82CE5"/>
    <w:rsid w:val="00A82FA1"/>
    <w:rsid w:val="00A83310"/>
    <w:rsid w:val="00A8409E"/>
    <w:rsid w:val="00A843E8"/>
    <w:rsid w:val="00A84A92"/>
    <w:rsid w:val="00A8510F"/>
    <w:rsid w:val="00A85F4D"/>
    <w:rsid w:val="00A86265"/>
    <w:rsid w:val="00A86459"/>
    <w:rsid w:val="00A86733"/>
    <w:rsid w:val="00A867D9"/>
    <w:rsid w:val="00A86C1B"/>
    <w:rsid w:val="00A86F48"/>
    <w:rsid w:val="00A8721D"/>
    <w:rsid w:val="00A872CD"/>
    <w:rsid w:val="00A87826"/>
    <w:rsid w:val="00A879B3"/>
    <w:rsid w:val="00A87F49"/>
    <w:rsid w:val="00A90552"/>
    <w:rsid w:val="00A909C3"/>
    <w:rsid w:val="00A90B72"/>
    <w:rsid w:val="00A91347"/>
    <w:rsid w:val="00A919B3"/>
    <w:rsid w:val="00A92EA7"/>
    <w:rsid w:val="00A92F6E"/>
    <w:rsid w:val="00A936E4"/>
    <w:rsid w:val="00A938CA"/>
    <w:rsid w:val="00A93B63"/>
    <w:rsid w:val="00A941B7"/>
    <w:rsid w:val="00A944C1"/>
    <w:rsid w:val="00A95279"/>
    <w:rsid w:val="00A954BA"/>
    <w:rsid w:val="00A956BA"/>
    <w:rsid w:val="00A95EA4"/>
    <w:rsid w:val="00A95EC4"/>
    <w:rsid w:val="00A95FBB"/>
    <w:rsid w:val="00A967E8"/>
    <w:rsid w:val="00A96F14"/>
    <w:rsid w:val="00A97034"/>
    <w:rsid w:val="00A97054"/>
    <w:rsid w:val="00A9749A"/>
    <w:rsid w:val="00A979DE"/>
    <w:rsid w:val="00A97AE9"/>
    <w:rsid w:val="00A97BB3"/>
    <w:rsid w:val="00A97CAC"/>
    <w:rsid w:val="00A97CDC"/>
    <w:rsid w:val="00AA0068"/>
    <w:rsid w:val="00AA06ED"/>
    <w:rsid w:val="00AA0FD9"/>
    <w:rsid w:val="00AA106C"/>
    <w:rsid w:val="00AA113B"/>
    <w:rsid w:val="00AA1883"/>
    <w:rsid w:val="00AA18A0"/>
    <w:rsid w:val="00AA201E"/>
    <w:rsid w:val="00AA2408"/>
    <w:rsid w:val="00AA2A16"/>
    <w:rsid w:val="00AA2F61"/>
    <w:rsid w:val="00AA30B8"/>
    <w:rsid w:val="00AA4DE2"/>
    <w:rsid w:val="00AA5310"/>
    <w:rsid w:val="00AA53E8"/>
    <w:rsid w:val="00AA5B72"/>
    <w:rsid w:val="00AA5F8F"/>
    <w:rsid w:val="00AA5FDD"/>
    <w:rsid w:val="00AA6589"/>
    <w:rsid w:val="00AA685E"/>
    <w:rsid w:val="00AA6BF2"/>
    <w:rsid w:val="00AA6D4B"/>
    <w:rsid w:val="00AA6FD2"/>
    <w:rsid w:val="00AA7714"/>
    <w:rsid w:val="00AB05C0"/>
    <w:rsid w:val="00AB0A5F"/>
    <w:rsid w:val="00AB0D70"/>
    <w:rsid w:val="00AB0F6C"/>
    <w:rsid w:val="00AB1291"/>
    <w:rsid w:val="00AB1325"/>
    <w:rsid w:val="00AB1C42"/>
    <w:rsid w:val="00AB1F60"/>
    <w:rsid w:val="00AB22D6"/>
    <w:rsid w:val="00AB253A"/>
    <w:rsid w:val="00AB26BB"/>
    <w:rsid w:val="00AB2E68"/>
    <w:rsid w:val="00AB3931"/>
    <w:rsid w:val="00AB4279"/>
    <w:rsid w:val="00AB4581"/>
    <w:rsid w:val="00AB57B6"/>
    <w:rsid w:val="00AB59C9"/>
    <w:rsid w:val="00AB6FC5"/>
    <w:rsid w:val="00AB6FDB"/>
    <w:rsid w:val="00AB70CA"/>
    <w:rsid w:val="00AB7483"/>
    <w:rsid w:val="00AB7AC3"/>
    <w:rsid w:val="00AB7DB7"/>
    <w:rsid w:val="00AC0092"/>
    <w:rsid w:val="00AC0561"/>
    <w:rsid w:val="00AC09E6"/>
    <w:rsid w:val="00AC0B86"/>
    <w:rsid w:val="00AC0CFA"/>
    <w:rsid w:val="00AC0DD3"/>
    <w:rsid w:val="00AC12C5"/>
    <w:rsid w:val="00AC17B9"/>
    <w:rsid w:val="00AC1AE0"/>
    <w:rsid w:val="00AC1D82"/>
    <w:rsid w:val="00AC1DD3"/>
    <w:rsid w:val="00AC2671"/>
    <w:rsid w:val="00AC282F"/>
    <w:rsid w:val="00AC347B"/>
    <w:rsid w:val="00AC368D"/>
    <w:rsid w:val="00AC3874"/>
    <w:rsid w:val="00AC43DE"/>
    <w:rsid w:val="00AC4CBF"/>
    <w:rsid w:val="00AC4F72"/>
    <w:rsid w:val="00AC5673"/>
    <w:rsid w:val="00AC5A22"/>
    <w:rsid w:val="00AC5CB7"/>
    <w:rsid w:val="00AC5D73"/>
    <w:rsid w:val="00AC6D94"/>
    <w:rsid w:val="00AC71E8"/>
    <w:rsid w:val="00AC7221"/>
    <w:rsid w:val="00AD018C"/>
    <w:rsid w:val="00AD0364"/>
    <w:rsid w:val="00AD074C"/>
    <w:rsid w:val="00AD0BA9"/>
    <w:rsid w:val="00AD0C61"/>
    <w:rsid w:val="00AD158A"/>
    <w:rsid w:val="00AD171B"/>
    <w:rsid w:val="00AD1A1A"/>
    <w:rsid w:val="00AD1AF3"/>
    <w:rsid w:val="00AD1B0C"/>
    <w:rsid w:val="00AD1C46"/>
    <w:rsid w:val="00AD1E30"/>
    <w:rsid w:val="00AD2264"/>
    <w:rsid w:val="00AD2E33"/>
    <w:rsid w:val="00AD3382"/>
    <w:rsid w:val="00AD35A5"/>
    <w:rsid w:val="00AD37C7"/>
    <w:rsid w:val="00AD436C"/>
    <w:rsid w:val="00AD4796"/>
    <w:rsid w:val="00AD4C93"/>
    <w:rsid w:val="00AD5606"/>
    <w:rsid w:val="00AD573E"/>
    <w:rsid w:val="00AD5DBB"/>
    <w:rsid w:val="00AD5F7D"/>
    <w:rsid w:val="00AD65E3"/>
    <w:rsid w:val="00AD66C0"/>
    <w:rsid w:val="00AD671E"/>
    <w:rsid w:val="00AD70CC"/>
    <w:rsid w:val="00AE083E"/>
    <w:rsid w:val="00AE127C"/>
    <w:rsid w:val="00AE12C0"/>
    <w:rsid w:val="00AE2EF4"/>
    <w:rsid w:val="00AE3258"/>
    <w:rsid w:val="00AE34E0"/>
    <w:rsid w:val="00AE35E9"/>
    <w:rsid w:val="00AE3873"/>
    <w:rsid w:val="00AE3AAA"/>
    <w:rsid w:val="00AE3D35"/>
    <w:rsid w:val="00AE3DE2"/>
    <w:rsid w:val="00AE3E37"/>
    <w:rsid w:val="00AE407A"/>
    <w:rsid w:val="00AE4279"/>
    <w:rsid w:val="00AE4AC5"/>
    <w:rsid w:val="00AE5830"/>
    <w:rsid w:val="00AE5B12"/>
    <w:rsid w:val="00AE6164"/>
    <w:rsid w:val="00AE6361"/>
    <w:rsid w:val="00AE6456"/>
    <w:rsid w:val="00AE6ADC"/>
    <w:rsid w:val="00AE75D4"/>
    <w:rsid w:val="00AE75DE"/>
    <w:rsid w:val="00AE7A80"/>
    <w:rsid w:val="00AF0047"/>
    <w:rsid w:val="00AF0237"/>
    <w:rsid w:val="00AF0260"/>
    <w:rsid w:val="00AF059B"/>
    <w:rsid w:val="00AF077D"/>
    <w:rsid w:val="00AF096B"/>
    <w:rsid w:val="00AF0C22"/>
    <w:rsid w:val="00AF0CA2"/>
    <w:rsid w:val="00AF0E2D"/>
    <w:rsid w:val="00AF11A8"/>
    <w:rsid w:val="00AF1C89"/>
    <w:rsid w:val="00AF1E0F"/>
    <w:rsid w:val="00AF1E99"/>
    <w:rsid w:val="00AF1FFD"/>
    <w:rsid w:val="00AF24DD"/>
    <w:rsid w:val="00AF256D"/>
    <w:rsid w:val="00AF2694"/>
    <w:rsid w:val="00AF2A47"/>
    <w:rsid w:val="00AF367B"/>
    <w:rsid w:val="00AF3908"/>
    <w:rsid w:val="00AF3E2C"/>
    <w:rsid w:val="00AF40F0"/>
    <w:rsid w:val="00AF4253"/>
    <w:rsid w:val="00AF4674"/>
    <w:rsid w:val="00AF4BFB"/>
    <w:rsid w:val="00AF5253"/>
    <w:rsid w:val="00AF611D"/>
    <w:rsid w:val="00AF6A7F"/>
    <w:rsid w:val="00AF6A96"/>
    <w:rsid w:val="00AF7C0B"/>
    <w:rsid w:val="00AF7D14"/>
    <w:rsid w:val="00AF7FBC"/>
    <w:rsid w:val="00B00667"/>
    <w:rsid w:val="00B012DC"/>
    <w:rsid w:val="00B01F80"/>
    <w:rsid w:val="00B02B1A"/>
    <w:rsid w:val="00B02C65"/>
    <w:rsid w:val="00B02E25"/>
    <w:rsid w:val="00B0340B"/>
    <w:rsid w:val="00B03544"/>
    <w:rsid w:val="00B03C03"/>
    <w:rsid w:val="00B03CF2"/>
    <w:rsid w:val="00B048AC"/>
    <w:rsid w:val="00B0514E"/>
    <w:rsid w:val="00B0548B"/>
    <w:rsid w:val="00B05F51"/>
    <w:rsid w:val="00B0606A"/>
    <w:rsid w:val="00B068D2"/>
    <w:rsid w:val="00B06CB3"/>
    <w:rsid w:val="00B06DB1"/>
    <w:rsid w:val="00B071FE"/>
    <w:rsid w:val="00B0720A"/>
    <w:rsid w:val="00B0722D"/>
    <w:rsid w:val="00B0752C"/>
    <w:rsid w:val="00B077DA"/>
    <w:rsid w:val="00B102FA"/>
    <w:rsid w:val="00B10395"/>
    <w:rsid w:val="00B106A8"/>
    <w:rsid w:val="00B1098C"/>
    <w:rsid w:val="00B10F4D"/>
    <w:rsid w:val="00B11203"/>
    <w:rsid w:val="00B112BA"/>
    <w:rsid w:val="00B11493"/>
    <w:rsid w:val="00B11617"/>
    <w:rsid w:val="00B117B9"/>
    <w:rsid w:val="00B1199B"/>
    <w:rsid w:val="00B11AB0"/>
    <w:rsid w:val="00B11B34"/>
    <w:rsid w:val="00B11EA6"/>
    <w:rsid w:val="00B121B5"/>
    <w:rsid w:val="00B12319"/>
    <w:rsid w:val="00B125BC"/>
    <w:rsid w:val="00B12F04"/>
    <w:rsid w:val="00B136E1"/>
    <w:rsid w:val="00B138FC"/>
    <w:rsid w:val="00B13B43"/>
    <w:rsid w:val="00B13D58"/>
    <w:rsid w:val="00B13E3E"/>
    <w:rsid w:val="00B13EBB"/>
    <w:rsid w:val="00B1465C"/>
    <w:rsid w:val="00B151AE"/>
    <w:rsid w:val="00B15420"/>
    <w:rsid w:val="00B155B5"/>
    <w:rsid w:val="00B15620"/>
    <w:rsid w:val="00B16410"/>
    <w:rsid w:val="00B169DB"/>
    <w:rsid w:val="00B16B3A"/>
    <w:rsid w:val="00B16E24"/>
    <w:rsid w:val="00B1713C"/>
    <w:rsid w:val="00B173A0"/>
    <w:rsid w:val="00B178BA"/>
    <w:rsid w:val="00B179F9"/>
    <w:rsid w:val="00B17CAB"/>
    <w:rsid w:val="00B20575"/>
    <w:rsid w:val="00B205A6"/>
    <w:rsid w:val="00B20615"/>
    <w:rsid w:val="00B2096C"/>
    <w:rsid w:val="00B20B83"/>
    <w:rsid w:val="00B22201"/>
    <w:rsid w:val="00B22226"/>
    <w:rsid w:val="00B2224A"/>
    <w:rsid w:val="00B2280C"/>
    <w:rsid w:val="00B2361C"/>
    <w:rsid w:val="00B23748"/>
    <w:rsid w:val="00B23A5D"/>
    <w:rsid w:val="00B2408A"/>
    <w:rsid w:val="00B244BD"/>
    <w:rsid w:val="00B24745"/>
    <w:rsid w:val="00B24DE3"/>
    <w:rsid w:val="00B25195"/>
    <w:rsid w:val="00B254B4"/>
    <w:rsid w:val="00B25859"/>
    <w:rsid w:val="00B2590B"/>
    <w:rsid w:val="00B25D8C"/>
    <w:rsid w:val="00B260FC"/>
    <w:rsid w:val="00B2625D"/>
    <w:rsid w:val="00B265D1"/>
    <w:rsid w:val="00B2663C"/>
    <w:rsid w:val="00B26652"/>
    <w:rsid w:val="00B27533"/>
    <w:rsid w:val="00B275C2"/>
    <w:rsid w:val="00B276BE"/>
    <w:rsid w:val="00B27912"/>
    <w:rsid w:val="00B27FA1"/>
    <w:rsid w:val="00B30060"/>
    <w:rsid w:val="00B30603"/>
    <w:rsid w:val="00B30924"/>
    <w:rsid w:val="00B30D18"/>
    <w:rsid w:val="00B30DE6"/>
    <w:rsid w:val="00B31570"/>
    <w:rsid w:val="00B317D8"/>
    <w:rsid w:val="00B31C56"/>
    <w:rsid w:val="00B328B1"/>
    <w:rsid w:val="00B328E9"/>
    <w:rsid w:val="00B32DB1"/>
    <w:rsid w:val="00B32E53"/>
    <w:rsid w:val="00B334AC"/>
    <w:rsid w:val="00B33809"/>
    <w:rsid w:val="00B338C7"/>
    <w:rsid w:val="00B3447C"/>
    <w:rsid w:val="00B34814"/>
    <w:rsid w:val="00B349CD"/>
    <w:rsid w:val="00B34F8C"/>
    <w:rsid w:val="00B35943"/>
    <w:rsid w:val="00B36500"/>
    <w:rsid w:val="00B368DD"/>
    <w:rsid w:val="00B36AD2"/>
    <w:rsid w:val="00B36ADA"/>
    <w:rsid w:val="00B36BC5"/>
    <w:rsid w:val="00B36E1E"/>
    <w:rsid w:val="00B37550"/>
    <w:rsid w:val="00B37BD0"/>
    <w:rsid w:val="00B37DCD"/>
    <w:rsid w:val="00B40601"/>
    <w:rsid w:val="00B40A97"/>
    <w:rsid w:val="00B40E41"/>
    <w:rsid w:val="00B41526"/>
    <w:rsid w:val="00B41D7B"/>
    <w:rsid w:val="00B41E78"/>
    <w:rsid w:val="00B41FB0"/>
    <w:rsid w:val="00B42ACD"/>
    <w:rsid w:val="00B4331F"/>
    <w:rsid w:val="00B4355F"/>
    <w:rsid w:val="00B43C0E"/>
    <w:rsid w:val="00B43C7F"/>
    <w:rsid w:val="00B43E90"/>
    <w:rsid w:val="00B4470F"/>
    <w:rsid w:val="00B448B1"/>
    <w:rsid w:val="00B44FBF"/>
    <w:rsid w:val="00B4504A"/>
    <w:rsid w:val="00B45062"/>
    <w:rsid w:val="00B45440"/>
    <w:rsid w:val="00B46040"/>
    <w:rsid w:val="00B46153"/>
    <w:rsid w:val="00B46C5C"/>
    <w:rsid w:val="00B47137"/>
    <w:rsid w:val="00B47187"/>
    <w:rsid w:val="00B471FF"/>
    <w:rsid w:val="00B504D1"/>
    <w:rsid w:val="00B507D9"/>
    <w:rsid w:val="00B50B64"/>
    <w:rsid w:val="00B50CB6"/>
    <w:rsid w:val="00B50D2D"/>
    <w:rsid w:val="00B50D7D"/>
    <w:rsid w:val="00B51443"/>
    <w:rsid w:val="00B51DD8"/>
    <w:rsid w:val="00B52959"/>
    <w:rsid w:val="00B53311"/>
    <w:rsid w:val="00B5362C"/>
    <w:rsid w:val="00B5391E"/>
    <w:rsid w:val="00B53F4A"/>
    <w:rsid w:val="00B546AB"/>
    <w:rsid w:val="00B54805"/>
    <w:rsid w:val="00B549BE"/>
    <w:rsid w:val="00B54B0D"/>
    <w:rsid w:val="00B54B5D"/>
    <w:rsid w:val="00B54F86"/>
    <w:rsid w:val="00B558E5"/>
    <w:rsid w:val="00B55A06"/>
    <w:rsid w:val="00B55B1E"/>
    <w:rsid w:val="00B55B89"/>
    <w:rsid w:val="00B55D96"/>
    <w:rsid w:val="00B56454"/>
    <w:rsid w:val="00B565CD"/>
    <w:rsid w:val="00B56B95"/>
    <w:rsid w:val="00B57521"/>
    <w:rsid w:val="00B57E8C"/>
    <w:rsid w:val="00B602F0"/>
    <w:rsid w:val="00B60E50"/>
    <w:rsid w:val="00B6166D"/>
    <w:rsid w:val="00B6183C"/>
    <w:rsid w:val="00B6291E"/>
    <w:rsid w:val="00B62BFC"/>
    <w:rsid w:val="00B62D1D"/>
    <w:rsid w:val="00B634BF"/>
    <w:rsid w:val="00B634FC"/>
    <w:rsid w:val="00B64332"/>
    <w:rsid w:val="00B64E90"/>
    <w:rsid w:val="00B65159"/>
    <w:rsid w:val="00B655BE"/>
    <w:rsid w:val="00B664D8"/>
    <w:rsid w:val="00B6667C"/>
    <w:rsid w:val="00B66A11"/>
    <w:rsid w:val="00B66BBE"/>
    <w:rsid w:val="00B67293"/>
    <w:rsid w:val="00B711D6"/>
    <w:rsid w:val="00B71394"/>
    <w:rsid w:val="00B7142B"/>
    <w:rsid w:val="00B715AA"/>
    <w:rsid w:val="00B71774"/>
    <w:rsid w:val="00B7190D"/>
    <w:rsid w:val="00B72254"/>
    <w:rsid w:val="00B728E5"/>
    <w:rsid w:val="00B72CE6"/>
    <w:rsid w:val="00B7324F"/>
    <w:rsid w:val="00B73770"/>
    <w:rsid w:val="00B7380D"/>
    <w:rsid w:val="00B73908"/>
    <w:rsid w:val="00B73ABE"/>
    <w:rsid w:val="00B73E45"/>
    <w:rsid w:val="00B73FF6"/>
    <w:rsid w:val="00B7440C"/>
    <w:rsid w:val="00B7492B"/>
    <w:rsid w:val="00B74F42"/>
    <w:rsid w:val="00B75C28"/>
    <w:rsid w:val="00B76316"/>
    <w:rsid w:val="00B767DF"/>
    <w:rsid w:val="00B768C5"/>
    <w:rsid w:val="00B76B6D"/>
    <w:rsid w:val="00B76DA2"/>
    <w:rsid w:val="00B77775"/>
    <w:rsid w:val="00B779F4"/>
    <w:rsid w:val="00B77ADC"/>
    <w:rsid w:val="00B77D0C"/>
    <w:rsid w:val="00B77D5B"/>
    <w:rsid w:val="00B77FB9"/>
    <w:rsid w:val="00B80D83"/>
    <w:rsid w:val="00B81410"/>
    <w:rsid w:val="00B81459"/>
    <w:rsid w:val="00B816DC"/>
    <w:rsid w:val="00B81B71"/>
    <w:rsid w:val="00B82195"/>
    <w:rsid w:val="00B824DF"/>
    <w:rsid w:val="00B8337D"/>
    <w:rsid w:val="00B83514"/>
    <w:rsid w:val="00B83782"/>
    <w:rsid w:val="00B83BF4"/>
    <w:rsid w:val="00B83F8E"/>
    <w:rsid w:val="00B84960"/>
    <w:rsid w:val="00B849FF"/>
    <w:rsid w:val="00B84E05"/>
    <w:rsid w:val="00B8509D"/>
    <w:rsid w:val="00B8583D"/>
    <w:rsid w:val="00B85BE2"/>
    <w:rsid w:val="00B861A7"/>
    <w:rsid w:val="00B872C3"/>
    <w:rsid w:val="00B872FA"/>
    <w:rsid w:val="00B8767E"/>
    <w:rsid w:val="00B87E2B"/>
    <w:rsid w:val="00B9059C"/>
    <w:rsid w:val="00B912CD"/>
    <w:rsid w:val="00B9134C"/>
    <w:rsid w:val="00B91667"/>
    <w:rsid w:val="00B91FDD"/>
    <w:rsid w:val="00B92935"/>
    <w:rsid w:val="00B92D0A"/>
    <w:rsid w:val="00B930B6"/>
    <w:rsid w:val="00B9310A"/>
    <w:rsid w:val="00B93685"/>
    <w:rsid w:val="00B9369E"/>
    <w:rsid w:val="00B938BC"/>
    <w:rsid w:val="00B93DD2"/>
    <w:rsid w:val="00B944C4"/>
    <w:rsid w:val="00B94856"/>
    <w:rsid w:val="00B94C55"/>
    <w:rsid w:val="00B94E2E"/>
    <w:rsid w:val="00B95295"/>
    <w:rsid w:val="00B9571F"/>
    <w:rsid w:val="00B95E63"/>
    <w:rsid w:val="00B96107"/>
    <w:rsid w:val="00B96147"/>
    <w:rsid w:val="00B96511"/>
    <w:rsid w:val="00B96A29"/>
    <w:rsid w:val="00B97417"/>
    <w:rsid w:val="00B9747D"/>
    <w:rsid w:val="00B97FE8"/>
    <w:rsid w:val="00BA0615"/>
    <w:rsid w:val="00BA067F"/>
    <w:rsid w:val="00BA0F4F"/>
    <w:rsid w:val="00BA0FF9"/>
    <w:rsid w:val="00BA150F"/>
    <w:rsid w:val="00BA1876"/>
    <w:rsid w:val="00BA18E7"/>
    <w:rsid w:val="00BA2298"/>
    <w:rsid w:val="00BA2F4D"/>
    <w:rsid w:val="00BA35BB"/>
    <w:rsid w:val="00BA3684"/>
    <w:rsid w:val="00BA3744"/>
    <w:rsid w:val="00BA386B"/>
    <w:rsid w:val="00BA3C3F"/>
    <w:rsid w:val="00BA408A"/>
    <w:rsid w:val="00BA4780"/>
    <w:rsid w:val="00BA4E2D"/>
    <w:rsid w:val="00BA4FF4"/>
    <w:rsid w:val="00BA5354"/>
    <w:rsid w:val="00BA5FB9"/>
    <w:rsid w:val="00BA63BC"/>
    <w:rsid w:val="00BA67C0"/>
    <w:rsid w:val="00BA6A7D"/>
    <w:rsid w:val="00BA6B31"/>
    <w:rsid w:val="00BA7226"/>
    <w:rsid w:val="00BA793A"/>
    <w:rsid w:val="00BA7B4E"/>
    <w:rsid w:val="00BA7E26"/>
    <w:rsid w:val="00BA7E73"/>
    <w:rsid w:val="00BB012A"/>
    <w:rsid w:val="00BB07D5"/>
    <w:rsid w:val="00BB0A00"/>
    <w:rsid w:val="00BB13E5"/>
    <w:rsid w:val="00BB14AA"/>
    <w:rsid w:val="00BB19D7"/>
    <w:rsid w:val="00BB24B2"/>
    <w:rsid w:val="00BB2A64"/>
    <w:rsid w:val="00BB2EEC"/>
    <w:rsid w:val="00BB316A"/>
    <w:rsid w:val="00BB32E1"/>
    <w:rsid w:val="00BB34AC"/>
    <w:rsid w:val="00BB35E0"/>
    <w:rsid w:val="00BB3966"/>
    <w:rsid w:val="00BB3A0C"/>
    <w:rsid w:val="00BB3AE7"/>
    <w:rsid w:val="00BB3BDE"/>
    <w:rsid w:val="00BB3CA0"/>
    <w:rsid w:val="00BB45B0"/>
    <w:rsid w:val="00BB48AD"/>
    <w:rsid w:val="00BB4FA5"/>
    <w:rsid w:val="00BB61EB"/>
    <w:rsid w:val="00BB664F"/>
    <w:rsid w:val="00BB6791"/>
    <w:rsid w:val="00BB6CA2"/>
    <w:rsid w:val="00BB72EC"/>
    <w:rsid w:val="00BB78A9"/>
    <w:rsid w:val="00BB7DA9"/>
    <w:rsid w:val="00BB7ED2"/>
    <w:rsid w:val="00BB7FC5"/>
    <w:rsid w:val="00BC1419"/>
    <w:rsid w:val="00BC150A"/>
    <w:rsid w:val="00BC1552"/>
    <w:rsid w:val="00BC1790"/>
    <w:rsid w:val="00BC1ADC"/>
    <w:rsid w:val="00BC1F13"/>
    <w:rsid w:val="00BC2013"/>
    <w:rsid w:val="00BC2113"/>
    <w:rsid w:val="00BC2297"/>
    <w:rsid w:val="00BC265E"/>
    <w:rsid w:val="00BC2665"/>
    <w:rsid w:val="00BC28A4"/>
    <w:rsid w:val="00BC2C16"/>
    <w:rsid w:val="00BC31A7"/>
    <w:rsid w:val="00BC33F8"/>
    <w:rsid w:val="00BC3B12"/>
    <w:rsid w:val="00BC4068"/>
    <w:rsid w:val="00BC4D88"/>
    <w:rsid w:val="00BC585A"/>
    <w:rsid w:val="00BC5A38"/>
    <w:rsid w:val="00BC5C2C"/>
    <w:rsid w:val="00BC5C78"/>
    <w:rsid w:val="00BC5E4D"/>
    <w:rsid w:val="00BC6234"/>
    <w:rsid w:val="00BC6512"/>
    <w:rsid w:val="00BC69E1"/>
    <w:rsid w:val="00BC6D78"/>
    <w:rsid w:val="00BC6E43"/>
    <w:rsid w:val="00BC7151"/>
    <w:rsid w:val="00BC7564"/>
    <w:rsid w:val="00BC7DAD"/>
    <w:rsid w:val="00BD0A78"/>
    <w:rsid w:val="00BD0C33"/>
    <w:rsid w:val="00BD0E0E"/>
    <w:rsid w:val="00BD1294"/>
    <w:rsid w:val="00BD1427"/>
    <w:rsid w:val="00BD1478"/>
    <w:rsid w:val="00BD15E9"/>
    <w:rsid w:val="00BD19E5"/>
    <w:rsid w:val="00BD2341"/>
    <w:rsid w:val="00BD2479"/>
    <w:rsid w:val="00BD249B"/>
    <w:rsid w:val="00BD2538"/>
    <w:rsid w:val="00BD2CCD"/>
    <w:rsid w:val="00BD2FBA"/>
    <w:rsid w:val="00BD30BE"/>
    <w:rsid w:val="00BD3166"/>
    <w:rsid w:val="00BD3370"/>
    <w:rsid w:val="00BD33DC"/>
    <w:rsid w:val="00BD39E5"/>
    <w:rsid w:val="00BD408E"/>
    <w:rsid w:val="00BD40CC"/>
    <w:rsid w:val="00BD4AC8"/>
    <w:rsid w:val="00BD590E"/>
    <w:rsid w:val="00BD62BA"/>
    <w:rsid w:val="00BD64DF"/>
    <w:rsid w:val="00BD68DF"/>
    <w:rsid w:val="00BD6C68"/>
    <w:rsid w:val="00BD73F4"/>
    <w:rsid w:val="00BD778C"/>
    <w:rsid w:val="00BD78F7"/>
    <w:rsid w:val="00BD7A94"/>
    <w:rsid w:val="00BD7B76"/>
    <w:rsid w:val="00BD7CC4"/>
    <w:rsid w:val="00BE0A43"/>
    <w:rsid w:val="00BE0ED2"/>
    <w:rsid w:val="00BE0FB5"/>
    <w:rsid w:val="00BE1098"/>
    <w:rsid w:val="00BE1BFD"/>
    <w:rsid w:val="00BE1FC9"/>
    <w:rsid w:val="00BE200F"/>
    <w:rsid w:val="00BE20F1"/>
    <w:rsid w:val="00BE222C"/>
    <w:rsid w:val="00BE2A73"/>
    <w:rsid w:val="00BE2AC1"/>
    <w:rsid w:val="00BE2EFE"/>
    <w:rsid w:val="00BE30BB"/>
    <w:rsid w:val="00BE3216"/>
    <w:rsid w:val="00BE3A5E"/>
    <w:rsid w:val="00BE3EE0"/>
    <w:rsid w:val="00BE3F78"/>
    <w:rsid w:val="00BE3FEF"/>
    <w:rsid w:val="00BE45F8"/>
    <w:rsid w:val="00BE480E"/>
    <w:rsid w:val="00BE49A0"/>
    <w:rsid w:val="00BE4AC5"/>
    <w:rsid w:val="00BE579B"/>
    <w:rsid w:val="00BE5A1F"/>
    <w:rsid w:val="00BE5C37"/>
    <w:rsid w:val="00BE5E69"/>
    <w:rsid w:val="00BE6546"/>
    <w:rsid w:val="00BE67B8"/>
    <w:rsid w:val="00BE6926"/>
    <w:rsid w:val="00BE6E9C"/>
    <w:rsid w:val="00BE6F69"/>
    <w:rsid w:val="00BE6FBD"/>
    <w:rsid w:val="00BE7695"/>
    <w:rsid w:val="00BE7D6D"/>
    <w:rsid w:val="00BE7E3B"/>
    <w:rsid w:val="00BF004C"/>
    <w:rsid w:val="00BF0AE2"/>
    <w:rsid w:val="00BF0CF6"/>
    <w:rsid w:val="00BF1107"/>
    <w:rsid w:val="00BF1EF7"/>
    <w:rsid w:val="00BF2378"/>
    <w:rsid w:val="00BF2CC6"/>
    <w:rsid w:val="00BF2CE8"/>
    <w:rsid w:val="00BF350F"/>
    <w:rsid w:val="00BF402F"/>
    <w:rsid w:val="00BF42CE"/>
    <w:rsid w:val="00BF42FC"/>
    <w:rsid w:val="00BF4785"/>
    <w:rsid w:val="00BF510C"/>
    <w:rsid w:val="00BF5111"/>
    <w:rsid w:val="00BF5126"/>
    <w:rsid w:val="00BF58AB"/>
    <w:rsid w:val="00BF5F4A"/>
    <w:rsid w:val="00BF6CE3"/>
    <w:rsid w:val="00BF6F48"/>
    <w:rsid w:val="00BF734E"/>
    <w:rsid w:val="00BF749A"/>
    <w:rsid w:val="00BF78C8"/>
    <w:rsid w:val="00BF7994"/>
    <w:rsid w:val="00BF7B1A"/>
    <w:rsid w:val="00BF7CD3"/>
    <w:rsid w:val="00BF7F53"/>
    <w:rsid w:val="00C004C1"/>
    <w:rsid w:val="00C008C9"/>
    <w:rsid w:val="00C00A27"/>
    <w:rsid w:val="00C00E80"/>
    <w:rsid w:val="00C0179E"/>
    <w:rsid w:val="00C01851"/>
    <w:rsid w:val="00C01D5C"/>
    <w:rsid w:val="00C024D4"/>
    <w:rsid w:val="00C02881"/>
    <w:rsid w:val="00C033CF"/>
    <w:rsid w:val="00C03675"/>
    <w:rsid w:val="00C03A8E"/>
    <w:rsid w:val="00C03B3D"/>
    <w:rsid w:val="00C04468"/>
    <w:rsid w:val="00C04F77"/>
    <w:rsid w:val="00C059EB"/>
    <w:rsid w:val="00C05B35"/>
    <w:rsid w:val="00C061AA"/>
    <w:rsid w:val="00C061FE"/>
    <w:rsid w:val="00C06706"/>
    <w:rsid w:val="00C06D2D"/>
    <w:rsid w:val="00C0731B"/>
    <w:rsid w:val="00C07587"/>
    <w:rsid w:val="00C078A8"/>
    <w:rsid w:val="00C106DE"/>
    <w:rsid w:val="00C11496"/>
    <w:rsid w:val="00C1170F"/>
    <w:rsid w:val="00C11EFB"/>
    <w:rsid w:val="00C121C0"/>
    <w:rsid w:val="00C12810"/>
    <w:rsid w:val="00C12921"/>
    <w:rsid w:val="00C1296A"/>
    <w:rsid w:val="00C12D5C"/>
    <w:rsid w:val="00C12DFE"/>
    <w:rsid w:val="00C13C26"/>
    <w:rsid w:val="00C1431A"/>
    <w:rsid w:val="00C1453F"/>
    <w:rsid w:val="00C14593"/>
    <w:rsid w:val="00C14C05"/>
    <w:rsid w:val="00C14DB2"/>
    <w:rsid w:val="00C150C0"/>
    <w:rsid w:val="00C15144"/>
    <w:rsid w:val="00C15589"/>
    <w:rsid w:val="00C15723"/>
    <w:rsid w:val="00C1596F"/>
    <w:rsid w:val="00C15A55"/>
    <w:rsid w:val="00C15A6A"/>
    <w:rsid w:val="00C15B52"/>
    <w:rsid w:val="00C16F0F"/>
    <w:rsid w:val="00C170A5"/>
    <w:rsid w:val="00C17A50"/>
    <w:rsid w:val="00C17B23"/>
    <w:rsid w:val="00C210C9"/>
    <w:rsid w:val="00C211C4"/>
    <w:rsid w:val="00C211DE"/>
    <w:rsid w:val="00C21314"/>
    <w:rsid w:val="00C2133A"/>
    <w:rsid w:val="00C2133E"/>
    <w:rsid w:val="00C2189E"/>
    <w:rsid w:val="00C221EF"/>
    <w:rsid w:val="00C22677"/>
    <w:rsid w:val="00C23145"/>
    <w:rsid w:val="00C237B9"/>
    <w:rsid w:val="00C23D30"/>
    <w:rsid w:val="00C23DA1"/>
    <w:rsid w:val="00C23E8F"/>
    <w:rsid w:val="00C2406B"/>
    <w:rsid w:val="00C2465C"/>
    <w:rsid w:val="00C24A95"/>
    <w:rsid w:val="00C24C0C"/>
    <w:rsid w:val="00C24ED8"/>
    <w:rsid w:val="00C253DB"/>
    <w:rsid w:val="00C256EC"/>
    <w:rsid w:val="00C259E5"/>
    <w:rsid w:val="00C260A3"/>
    <w:rsid w:val="00C26180"/>
    <w:rsid w:val="00C2623C"/>
    <w:rsid w:val="00C26575"/>
    <w:rsid w:val="00C27235"/>
    <w:rsid w:val="00C27859"/>
    <w:rsid w:val="00C2791E"/>
    <w:rsid w:val="00C27A76"/>
    <w:rsid w:val="00C302CC"/>
    <w:rsid w:val="00C303F9"/>
    <w:rsid w:val="00C3077C"/>
    <w:rsid w:val="00C310E3"/>
    <w:rsid w:val="00C31326"/>
    <w:rsid w:val="00C3191E"/>
    <w:rsid w:val="00C31BAD"/>
    <w:rsid w:val="00C31BE3"/>
    <w:rsid w:val="00C328FE"/>
    <w:rsid w:val="00C32BB6"/>
    <w:rsid w:val="00C32CA9"/>
    <w:rsid w:val="00C32EA3"/>
    <w:rsid w:val="00C33777"/>
    <w:rsid w:val="00C33799"/>
    <w:rsid w:val="00C33E74"/>
    <w:rsid w:val="00C342BF"/>
    <w:rsid w:val="00C34496"/>
    <w:rsid w:val="00C348DF"/>
    <w:rsid w:val="00C34B14"/>
    <w:rsid w:val="00C34EAA"/>
    <w:rsid w:val="00C34EF5"/>
    <w:rsid w:val="00C358E8"/>
    <w:rsid w:val="00C36121"/>
    <w:rsid w:val="00C3633E"/>
    <w:rsid w:val="00C36A50"/>
    <w:rsid w:val="00C37F8D"/>
    <w:rsid w:val="00C4002B"/>
    <w:rsid w:val="00C40165"/>
    <w:rsid w:val="00C405DA"/>
    <w:rsid w:val="00C4067E"/>
    <w:rsid w:val="00C40C65"/>
    <w:rsid w:val="00C40C86"/>
    <w:rsid w:val="00C41596"/>
    <w:rsid w:val="00C415BE"/>
    <w:rsid w:val="00C418CF"/>
    <w:rsid w:val="00C4195F"/>
    <w:rsid w:val="00C41F09"/>
    <w:rsid w:val="00C42081"/>
    <w:rsid w:val="00C42529"/>
    <w:rsid w:val="00C426EA"/>
    <w:rsid w:val="00C4273A"/>
    <w:rsid w:val="00C42A26"/>
    <w:rsid w:val="00C42C0A"/>
    <w:rsid w:val="00C432E7"/>
    <w:rsid w:val="00C432F7"/>
    <w:rsid w:val="00C44705"/>
    <w:rsid w:val="00C449C2"/>
    <w:rsid w:val="00C44AE1"/>
    <w:rsid w:val="00C44D35"/>
    <w:rsid w:val="00C44F60"/>
    <w:rsid w:val="00C45653"/>
    <w:rsid w:val="00C46116"/>
    <w:rsid w:val="00C46343"/>
    <w:rsid w:val="00C4661B"/>
    <w:rsid w:val="00C46AF5"/>
    <w:rsid w:val="00C46CBB"/>
    <w:rsid w:val="00C46F10"/>
    <w:rsid w:val="00C46FDF"/>
    <w:rsid w:val="00C47DFC"/>
    <w:rsid w:val="00C500D1"/>
    <w:rsid w:val="00C502BE"/>
    <w:rsid w:val="00C5169D"/>
    <w:rsid w:val="00C51C83"/>
    <w:rsid w:val="00C51CBA"/>
    <w:rsid w:val="00C52014"/>
    <w:rsid w:val="00C52623"/>
    <w:rsid w:val="00C529E5"/>
    <w:rsid w:val="00C53056"/>
    <w:rsid w:val="00C5324C"/>
    <w:rsid w:val="00C53576"/>
    <w:rsid w:val="00C535A6"/>
    <w:rsid w:val="00C536DE"/>
    <w:rsid w:val="00C53F07"/>
    <w:rsid w:val="00C548A6"/>
    <w:rsid w:val="00C548AF"/>
    <w:rsid w:val="00C54B7D"/>
    <w:rsid w:val="00C54C9B"/>
    <w:rsid w:val="00C55A79"/>
    <w:rsid w:val="00C55AC3"/>
    <w:rsid w:val="00C55E00"/>
    <w:rsid w:val="00C56416"/>
    <w:rsid w:val="00C565FC"/>
    <w:rsid w:val="00C569B4"/>
    <w:rsid w:val="00C56C8E"/>
    <w:rsid w:val="00C57430"/>
    <w:rsid w:val="00C604EB"/>
    <w:rsid w:val="00C608A4"/>
    <w:rsid w:val="00C6091C"/>
    <w:rsid w:val="00C60CD0"/>
    <w:rsid w:val="00C619A7"/>
    <w:rsid w:val="00C61C43"/>
    <w:rsid w:val="00C61D1D"/>
    <w:rsid w:val="00C61E1D"/>
    <w:rsid w:val="00C61F79"/>
    <w:rsid w:val="00C6209E"/>
    <w:rsid w:val="00C62334"/>
    <w:rsid w:val="00C625A4"/>
    <w:rsid w:val="00C6276F"/>
    <w:rsid w:val="00C62BB8"/>
    <w:rsid w:val="00C6305B"/>
    <w:rsid w:val="00C639C3"/>
    <w:rsid w:val="00C64354"/>
    <w:rsid w:val="00C64705"/>
    <w:rsid w:val="00C64A6C"/>
    <w:rsid w:val="00C64F45"/>
    <w:rsid w:val="00C653E1"/>
    <w:rsid w:val="00C6591B"/>
    <w:rsid w:val="00C65DF2"/>
    <w:rsid w:val="00C6608F"/>
    <w:rsid w:val="00C66350"/>
    <w:rsid w:val="00C66B03"/>
    <w:rsid w:val="00C66B2D"/>
    <w:rsid w:val="00C67FE9"/>
    <w:rsid w:val="00C70101"/>
    <w:rsid w:val="00C70247"/>
    <w:rsid w:val="00C704A3"/>
    <w:rsid w:val="00C70AEF"/>
    <w:rsid w:val="00C71032"/>
    <w:rsid w:val="00C71AE5"/>
    <w:rsid w:val="00C729F3"/>
    <w:rsid w:val="00C72BC7"/>
    <w:rsid w:val="00C72BF9"/>
    <w:rsid w:val="00C72CAC"/>
    <w:rsid w:val="00C72D69"/>
    <w:rsid w:val="00C72EC8"/>
    <w:rsid w:val="00C734BD"/>
    <w:rsid w:val="00C73E08"/>
    <w:rsid w:val="00C74600"/>
    <w:rsid w:val="00C747AD"/>
    <w:rsid w:val="00C74D0A"/>
    <w:rsid w:val="00C752A7"/>
    <w:rsid w:val="00C7644E"/>
    <w:rsid w:val="00C77395"/>
    <w:rsid w:val="00C77479"/>
    <w:rsid w:val="00C77D6C"/>
    <w:rsid w:val="00C77F27"/>
    <w:rsid w:val="00C803E1"/>
    <w:rsid w:val="00C80570"/>
    <w:rsid w:val="00C807C7"/>
    <w:rsid w:val="00C807FC"/>
    <w:rsid w:val="00C81489"/>
    <w:rsid w:val="00C81B6C"/>
    <w:rsid w:val="00C82320"/>
    <w:rsid w:val="00C8236C"/>
    <w:rsid w:val="00C826CC"/>
    <w:rsid w:val="00C82CF7"/>
    <w:rsid w:val="00C83237"/>
    <w:rsid w:val="00C8324E"/>
    <w:rsid w:val="00C832D3"/>
    <w:rsid w:val="00C83731"/>
    <w:rsid w:val="00C83CFA"/>
    <w:rsid w:val="00C83DA3"/>
    <w:rsid w:val="00C841E5"/>
    <w:rsid w:val="00C84258"/>
    <w:rsid w:val="00C843CD"/>
    <w:rsid w:val="00C84471"/>
    <w:rsid w:val="00C84EB3"/>
    <w:rsid w:val="00C8550C"/>
    <w:rsid w:val="00C86C2B"/>
    <w:rsid w:val="00C86E79"/>
    <w:rsid w:val="00C871BE"/>
    <w:rsid w:val="00C871D7"/>
    <w:rsid w:val="00C872FD"/>
    <w:rsid w:val="00C87611"/>
    <w:rsid w:val="00C87957"/>
    <w:rsid w:val="00C87EBF"/>
    <w:rsid w:val="00C90313"/>
    <w:rsid w:val="00C907CA"/>
    <w:rsid w:val="00C90B11"/>
    <w:rsid w:val="00C9103F"/>
    <w:rsid w:val="00C91B29"/>
    <w:rsid w:val="00C91D51"/>
    <w:rsid w:val="00C9203C"/>
    <w:rsid w:val="00C92545"/>
    <w:rsid w:val="00C92670"/>
    <w:rsid w:val="00C92D33"/>
    <w:rsid w:val="00C92E8E"/>
    <w:rsid w:val="00C9364F"/>
    <w:rsid w:val="00C9395F"/>
    <w:rsid w:val="00C93BB1"/>
    <w:rsid w:val="00C93BF3"/>
    <w:rsid w:val="00C940A1"/>
    <w:rsid w:val="00C940C0"/>
    <w:rsid w:val="00C94361"/>
    <w:rsid w:val="00C94486"/>
    <w:rsid w:val="00C945E6"/>
    <w:rsid w:val="00C950A5"/>
    <w:rsid w:val="00C95C2E"/>
    <w:rsid w:val="00C974BF"/>
    <w:rsid w:val="00C975C1"/>
    <w:rsid w:val="00CA0053"/>
    <w:rsid w:val="00CA00ED"/>
    <w:rsid w:val="00CA02AB"/>
    <w:rsid w:val="00CA06BB"/>
    <w:rsid w:val="00CA072A"/>
    <w:rsid w:val="00CA0D49"/>
    <w:rsid w:val="00CA13F2"/>
    <w:rsid w:val="00CA1CC2"/>
    <w:rsid w:val="00CA1DB2"/>
    <w:rsid w:val="00CA1E6E"/>
    <w:rsid w:val="00CA1F21"/>
    <w:rsid w:val="00CA2062"/>
    <w:rsid w:val="00CA2090"/>
    <w:rsid w:val="00CA20F9"/>
    <w:rsid w:val="00CA28E2"/>
    <w:rsid w:val="00CA2D8E"/>
    <w:rsid w:val="00CA3055"/>
    <w:rsid w:val="00CA3E4A"/>
    <w:rsid w:val="00CA4706"/>
    <w:rsid w:val="00CA4713"/>
    <w:rsid w:val="00CA49B4"/>
    <w:rsid w:val="00CA4C6A"/>
    <w:rsid w:val="00CA507F"/>
    <w:rsid w:val="00CA5436"/>
    <w:rsid w:val="00CA6AAF"/>
    <w:rsid w:val="00CA720F"/>
    <w:rsid w:val="00CB04E7"/>
    <w:rsid w:val="00CB0647"/>
    <w:rsid w:val="00CB06F3"/>
    <w:rsid w:val="00CB075E"/>
    <w:rsid w:val="00CB1057"/>
    <w:rsid w:val="00CB11D7"/>
    <w:rsid w:val="00CB1594"/>
    <w:rsid w:val="00CB1C7E"/>
    <w:rsid w:val="00CB21CB"/>
    <w:rsid w:val="00CB28BB"/>
    <w:rsid w:val="00CB3297"/>
    <w:rsid w:val="00CB36A9"/>
    <w:rsid w:val="00CB39F3"/>
    <w:rsid w:val="00CB3A15"/>
    <w:rsid w:val="00CB3ADE"/>
    <w:rsid w:val="00CB3D1B"/>
    <w:rsid w:val="00CB3FC6"/>
    <w:rsid w:val="00CB3FF2"/>
    <w:rsid w:val="00CB4276"/>
    <w:rsid w:val="00CB44D4"/>
    <w:rsid w:val="00CB44D9"/>
    <w:rsid w:val="00CB4A8A"/>
    <w:rsid w:val="00CB4D17"/>
    <w:rsid w:val="00CB50EB"/>
    <w:rsid w:val="00CB5123"/>
    <w:rsid w:val="00CB5485"/>
    <w:rsid w:val="00CB5D5A"/>
    <w:rsid w:val="00CB61D9"/>
    <w:rsid w:val="00CB62A9"/>
    <w:rsid w:val="00CB661D"/>
    <w:rsid w:val="00CB6B9F"/>
    <w:rsid w:val="00CB6BB1"/>
    <w:rsid w:val="00CB6EB3"/>
    <w:rsid w:val="00CB77B2"/>
    <w:rsid w:val="00CB77FC"/>
    <w:rsid w:val="00CB7AD7"/>
    <w:rsid w:val="00CB7C64"/>
    <w:rsid w:val="00CB7C7E"/>
    <w:rsid w:val="00CC011F"/>
    <w:rsid w:val="00CC0598"/>
    <w:rsid w:val="00CC061F"/>
    <w:rsid w:val="00CC085B"/>
    <w:rsid w:val="00CC0955"/>
    <w:rsid w:val="00CC1095"/>
    <w:rsid w:val="00CC122E"/>
    <w:rsid w:val="00CC14BC"/>
    <w:rsid w:val="00CC1E27"/>
    <w:rsid w:val="00CC22CF"/>
    <w:rsid w:val="00CC25B0"/>
    <w:rsid w:val="00CC2854"/>
    <w:rsid w:val="00CC28DF"/>
    <w:rsid w:val="00CC2B85"/>
    <w:rsid w:val="00CC3062"/>
    <w:rsid w:val="00CC357C"/>
    <w:rsid w:val="00CC3611"/>
    <w:rsid w:val="00CC3869"/>
    <w:rsid w:val="00CC4049"/>
    <w:rsid w:val="00CC4306"/>
    <w:rsid w:val="00CC4607"/>
    <w:rsid w:val="00CC4A4C"/>
    <w:rsid w:val="00CC4B9F"/>
    <w:rsid w:val="00CC50BA"/>
    <w:rsid w:val="00CC5422"/>
    <w:rsid w:val="00CC5921"/>
    <w:rsid w:val="00CC596E"/>
    <w:rsid w:val="00CC5E8A"/>
    <w:rsid w:val="00CC6B8A"/>
    <w:rsid w:val="00CC6E38"/>
    <w:rsid w:val="00CC7195"/>
    <w:rsid w:val="00CC72EE"/>
    <w:rsid w:val="00CC77FE"/>
    <w:rsid w:val="00CD027A"/>
    <w:rsid w:val="00CD03FD"/>
    <w:rsid w:val="00CD0477"/>
    <w:rsid w:val="00CD05A2"/>
    <w:rsid w:val="00CD06F8"/>
    <w:rsid w:val="00CD0E96"/>
    <w:rsid w:val="00CD0F05"/>
    <w:rsid w:val="00CD122B"/>
    <w:rsid w:val="00CD141D"/>
    <w:rsid w:val="00CD171E"/>
    <w:rsid w:val="00CD1E43"/>
    <w:rsid w:val="00CD1FA5"/>
    <w:rsid w:val="00CD2131"/>
    <w:rsid w:val="00CD2FC9"/>
    <w:rsid w:val="00CD320F"/>
    <w:rsid w:val="00CD3949"/>
    <w:rsid w:val="00CD3ACB"/>
    <w:rsid w:val="00CD3F51"/>
    <w:rsid w:val="00CD3F6C"/>
    <w:rsid w:val="00CD42AC"/>
    <w:rsid w:val="00CD4550"/>
    <w:rsid w:val="00CD49DF"/>
    <w:rsid w:val="00CD5712"/>
    <w:rsid w:val="00CD5833"/>
    <w:rsid w:val="00CD5BAF"/>
    <w:rsid w:val="00CD5D38"/>
    <w:rsid w:val="00CD5E7E"/>
    <w:rsid w:val="00CD6029"/>
    <w:rsid w:val="00CD6E6C"/>
    <w:rsid w:val="00CD6EAC"/>
    <w:rsid w:val="00CD7293"/>
    <w:rsid w:val="00CD7340"/>
    <w:rsid w:val="00CD78E4"/>
    <w:rsid w:val="00CD7B7D"/>
    <w:rsid w:val="00CD7BE7"/>
    <w:rsid w:val="00CD7C15"/>
    <w:rsid w:val="00CE0603"/>
    <w:rsid w:val="00CE08C3"/>
    <w:rsid w:val="00CE0B7C"/>
    <w:rsid w:val="00CE0D0F"/>
    <w:rsid w:val="00CE0F57"/>
    <w:rsid w:val="00CE1211"/>
    <w:rsid w:val="00CE14E3"/>
    <w:rsid w:val="00CE157B"/>
    <w:rsid w:val="00CE1A87"/>
    <w:rsid w:val="00CE1CC5"/>
    <w:rsid w:val="00CE2190"/>
    <w:rsid w:val="00CE23B9"/>
    <w:rsid w:val="00CE2BD7"/>
    <w:rsid w:val="00CE322E"/>
    <w:rsid w:val="00CE324B"/>
    <w:rsid w:val="00CE3671"/>
    <w:rsid w:val="00CE376C"/>
    <w:rsid w:val="00CE3C2C"/>
    <w:rsid w:val="00CE3FF1"/>
    <w:rsid w:val="00CE4108"/>
    <w:rsid w:val="00CE4FC5"/>
    <w:rsid w:val="00CE51BC"/>
    <w:rsid w:val="00CE5A8A"/>
    <w:rsid w:val="00CE5DD4"/>
    <w:rsid w:val="00CE5E53"/>
    <w:rsid w:val="00CE6402"/>
    <w:rsid w:val="00CE668C"/>
    <w:rsid w:val="00CE7124"/>
    <w:rsid w:val="00CE71E9"/>
    <w:rsid w:val="00CE759C"/>
    <w:rsid w:val="00CE7877"/>
    <w:rsid w:val="00CF09A2"/>
    <w:rsid w:val="00CF1015"/>
    <w:rsid w:val="00CF154D"/>
    <w:rsid w:val="00CF1664"/>
    <w:rsid w:val="00CF1FF6"/>
    <w:rsid w:val="00CF2233"/>
    <w:rsid w:val="00CF23F3"/>
    <w:rsid w:val="00CF2446"/>
    <w:rsid w:val="00CF2876"/>
    <w:rsid w:val="00CF2999"/>
    <w:rsid w:val="00CF2DC2"/>
    <w:rsid w:val="00CF2E26"/>
    <w:rsid w:val="00CF320A"/>
    <w:rsid w:val="00CF34C0"/>
    <w:rsid w:val="00CF376C"/>
    <w:rsid w:val="00CF37FF"/>
    <w:rsid w:val="00CF3879"/>
    <w:rsid w:val="00CF3A40"/>
    <w:rsid w:val="00CF3C3F"/>
    <w:rsid w:val="00CF419C"/>
    <w:rsid w:val="00CF4373"/>
    <w:rsid w:val="00CF50F2"/>
    <w:rsid w:val="00CF54C6"/>
    <w:rsid w:val="00CF71F3"/>
    <w:rsid w:val="00CF79AE"/>
    <w:rsid w:val="00CF7B0A"/>
    <w:rsid w:val="00CF7EC5"/>
    <w:rsid w:val="00CF7EE7"/>
    <w:rsid w:val="00D00569"/>
    <w:rsid w:val="00D0092F"/>
    <w:rsid w:val="00D00948"/>
    <w:rsid w:val="00D00970"/>
    <w:rsid w:val="00D0098E"/>
    <w:rsid w:val="00D00DF9"/>
    <w:rsid w:val="00D01312"/>
    <w:rsid w:val="00D0179A"/>
    <w:rsid w:val="00D01880"/>
    <w:rsid w:val="00D018CE"/>
    <w:rsid w:val="00D01CA1"/>
    <w:rsid w:val="00D01D11"/>
    <w:rsid w:val="00D01F40"/>
    <w:rsid w:val="00D023E2"/>
    <w:rsid w:val="00D02970"/>
    <w:rsid w:val="00D02EA0"/>
    <w:rsid w:val="00D03103"/>
    <w:rsid w:val="00D037B9"/>
    <w:rsid w:val="00D03931"/>
    <w:rsid w:val="00D03A0A"/>
    <w:rsid w:val="00D03AAE"/>
    <w:rsid w:val="00D03C4D"/>
    <w:rsid w:val="00D04029"/>
    <w:rsid w:val="00D04056"/>
    <w:rsid w:val="00D0436C"/>
    <w:rsid w:val="00D0453A"/>
    <w:rsid w:val="00D045AE"/>
    <w:rsid w:val="00D0478B"/>
    <w:rsid w:val="00D048D0"/>
    <w:rsid w:val="00D04AEB"/>
    <w:rsid w:val="00D04C9B"/>
    <w:rsid w:val="00D04D77"/>
    <w:rsid w:val="00D0558F"/>
    <w:rsid w:val="00D05727"/>
    <w:rsid w:val="00D05CB3"/>
    <w:rsid w:val="00D05DC8"/>
    <w:rsid w:val="00D06B06"/>
    <w:rsid w:val="00D072A8"/>
    <w:rsid w:val="00D074AB"/>
    <w:rsid w:val="00D076BF"/>
    <w:rsid w:val="00D07AD7"/>
    <w:rsid w:val="00D07B6A"/>
    <w:rsid w:val="00D07D5D"/>
    <w:rsid w:val="00D07EB3"/>
    <w:rsid w:val="00D1055B"/>
    <w:rsid w:val="00D10B03"/>
    <w:rsid w:val="00D11356"/>
    <w:rsid w:val="00D114F8"/>
    <w:rsid w:val="00D1181B"/>
    <w:rsid w:val="00D11F40"/>
    <w:rsid w:val="00D12002"/>
    <w:rsid w:val="00D1204D"/>
    <w:rsid w:val="00D122D5"/>
    <w:rsid w:val="00D12AA7"/>
    <w:rsid w:val="00D12B05"/>
    <w:rsid w:val="00D12F7D"/>
    <w:rsid w:val="00D136A9"/>
    <w:rsid w:val="00D13808"/>
    <w:rsid w:val="00D13C40"/>
    <w:rsid w:val="00D13EEE"/>
    <w:rsid w:val="00D14103"/>
    <w:rsid w:val="00D143D3"/>
    <w:rsid w:val="00D14501"/>
    <w:rsid w:val="00D1478C"/>
    <w:rsid w:val="00D148E9"/>
    <w:rsid w:val="00D14F4A"/>
    <w:rsid w:val="00D1510E"/>
    <w:rsid w:val="00D1532A"/>
    <w:rsid w:val="00D15884"/>
    <w:rsid w:val="00D1592C"/>
    <w:rsid w:val="00D15D22"/>
    <w:rsid w:val="00D15F2D"/>
    <w:rsid w:val="00D15FE4"/>
    <w:rsid w:val="00D160C1"/>
    <w:rsid w:val="00D160D9"/>
    <w:rsid w:val="00D16219"/>
    <w:rsid w:val="00D16633"/>
    <w:rsid w:val="00D16729"/>
    <w:rsid w:val="00D16E08"/>
    <w:rsid w:val="00D16EC8"/>
    <w:rsid w:val="00D17045"/>
    <w:rsid w:val="00D1756A"/>
    <w:rsid w:val="00D17691"/>
    <w:rsid w:val="00D1788F"/>
    <w:rsid w:val="00D17A2C"/>
    <w:rsid w:val="00D17B87"/>
    <w:rsid w:val="00D17EE6"/>
    <w:rsid w:val="00D2000B"/>
    <w:rsid w:val="00D2012B"/>
    <w:rsid w:val="00D20248"/>
    <w:rsid w:val="00D2025A"/>
    <w:rsid w:val="00D20D54"/>
    <w:rsid w:val="00D20FBE"/>
    <w:rsid w:val="00D21089"/>
    <w:rsid w:val="00D212CB"/>
    <w:rsid w:val="00D212D4"/>
    <w:rsid w:val="00D21E07"/>
    <w:rsid w:val="00D233DE"/>
    <w:rsid w:val="00D233F2"/>
    <w:rsid w:val="00D235D2"/>
    <w:rsid w:val="00D238DA"/>
    <w:rsid w:val="00D23EA8"/>
    <w:rsid w:val="00D23F6D"/>
    <w:rsid w:val="00D24058"/>
    <w:rsid w:val="00D24071"/>
    <w:rsid w:val="00D24255"/>
    <w:rsid w:val="00D24333"/>
    <w:rsid w:val="00D24432"/>
    <w:rsid w:val="00D24B39"/>
    <w:rsid w:val="00D24BA7"/>
    <w:rsid w:val="00D24C9C"/>
    <w:rsid w:val="00D25122"/>
    <w:rsid w:val="00D25145"/>
    <w:rsid w:val="00D2528D"/>
    <w:rsid w:val="00D25380"/>
    <w:rsid w:val="00D254E9"/>
    <w:rsid w:val="00D25C94"/>
    <w:rsid w:val="00D262A5"/>
    <w:rsid w:val="00D26BA8"/>
    <w:rsid w:val="00D26F91"/>
    <w:rsid w:val="00D26F9B"/>
    <w:rsid w:val="00D2700D"/>
    <w:rsid w:val="00D272D9"/>
    <w:rsid w:val="00D272E6"/>
    <w:rsid w:val="00D27471"/>
    <w:rsid w:val="00D27799"/>
    <w:rsid w:val="00D27A01"/>
    <w:rsid w:val="00D27CD4"/>
    <w:rsid w:val="00D27E54"/>
    <w:rsid w:val="00D30050"/>
    <w:rsid w:val="00D30993"/>
    <w:rsid w:val="00D30C42"/>
    <w:rsid w:val="00D30C90"/>
    <w:rsid w:val="00D31286"/>
    <w:rsid w:val="00D3128F"/>
    <w:rsid w:val="00D3185D"/>
    <w:rsid w:val="00D31A81"/>
    <w:rsid w:val="00D31C4E"/>
    <w:rsid w:val="00D31C8E"/>
    <w:rsid w:val="00D3261A"/>
    <w:rsid w:val="00D32EA5"/>
    <w:rsid w:val="00D331CA"/>
    <w:rsid w:val="00D333D5"/>
    <w:rsid w:val="00D336C0"/>
    <w:rsid w:val="00D33741"/>
    <w:rsid w:val="00D33B59"/>
    <w:rsid w:val="00D33CA2"/>
    <w:rsid w:val="00D33FC3"/>
    <w:rsid w:val="00D3429F"/>
    <w:rsid w:val="00D3456C"/>
    <w:rsid w:val="00D347D4"/>
    <w:rsid w:val="00D34BC1"/>
    <w:rsid w:val="00D360C9"/>
    <w:rsid w:val="00D362B7"/>
    <w:rsid w:val="00D36956"/>
    <w:rsid w:val="00D36A90"/>
    <w:rsid w:val="00D36B74"/>
    <w:rsid w:val="00D36EDC"/>
    <w:rsid w:val="00D36F6D"/>
    <w:rsid w:val="00D37CFD"/>
    <w:rsid w:val="00D40DD4"/>
    <w:rsid w:val="00D41C9C"/>
    <w:rsid w:val="00D41CCE"/>
    <w:rsid w:val="00D41E35"/>
    <w:rsid w:val="00D4208B"/>
    <w:rsid w:val="00D421F8"/>
    <w:rsid w:val="00D42851"/>
    <w:rsid w:val="00D4291F"/>
    <w:rsid w:val="00D42A5F"/>
    <w:rsid w:val="00D42F74"/>
    <w:rsid w:val="00D430A7"/>
    <w:rsid w:val="00D43148"/>
    <w:rsid w:val="00D440E9"/>
    <w:rsid w:val="00D4414A"/>
    <w:rsid w:val="00D4438E"/>
    <w:rsid w:val="00D443B1"/>
    <w:rsid w:val="00D445A4"/>
    <w:rsid w:val="00D449E9"/>
    <w:rsid w:val="00D44DB3"/>
    <w:rsid w:val="00D44F2D"/>
    <w:rsid w:val="00D4505D"/>
    <w:rsid w:val="00D45577"/>
    <w:rsid w:val="00D45670"/>
    <w:rsid w:val="00D45B20"/>
    <w:rsid w:val="00D46367"/>
    <w:rsid w:val="00D46905"/>
    <w:rsid w:val="00D46E52"/>
    <w:rsid w:val="00D47150"/>
    <w:rsid w:val="00D47C75"/>
    <w:rsid w:val="00D47EAC"/>
    <w:rsid w:val="00D500D8"/>
    <w:rsid w:val="00D506F1"/>
    <w:rsid w:val="00D507CA"/>
    <w:rsid w:val="00D50937"/>
    <w:rsid w:val="00D50C86"/>
    <w:rsid w:val="00D50CAE"/>
    <w:rsid w:val="00D50F2B"/>
    <w:rsid w:val="00D515DA"/>
    <w:rsid w:val="00D520EE"/>
    <w:rsid w:val="00D52165"/>
    <w:rsid w:val="00D523E1"/>
    <w:rsid w:val="00D525F1"/>
    <w:rsid w:val="00D52CB9"/>
    <w:rsid w:val="00D52F41"/>
    <w:rsid w:val="00D535E0"/>
    <w:rsid w:val="00D53ACE"/>
    <w:rsid w:val="00D53C2C"/>
    <w:rsid w:val="00D53D86"/>
    <w:rsid w:val="00D53EA6"/>
    <w:rsid w:val="00D53FD0"/>
    <w:rsid w:val="00D5447D"/>
    <w:rsid w:val="00D54EFA"/>
    <w:rsid w:val="00D5643A"/>
    <w:rsid w:val="00D56862"/>
    <w:rsid w:val="00D56A1A"/>
    <w:rsid w:val="00D56AEC"/>
    <w:rsid w:val="00D573CD"/>
    <w:rsid w:val="00D5745B"/>
    <w:rsid w:val="00D574C5"/>
    <w:rsid w:val="00D5774C"/>
    <w:rsid w:val="00D57A91"/>
    <w:rsid w:val="00D57CB5"/>
    <w:rsid w:val="00D6061F"/>
    <w:rsid w:val="00D60830"/>
    <w:rsid w:val="00D61406"/>
    <w:rsid w:val="00D614B8"/>
    <w:rsid w:val="00D6151C"/>
    <w:rsid w:val="00D619DD"/>
    <w:rsid w:val="00D624EF"/>
    <w:rsid w:val="00D62D5D"/>
    <w:rsid w:val="00D63421"/>
    <w:rsid w:val="00D635E4"/>
    <w:rsid w:val="00D63C42"/>
    <w:rsid w:val="00D63D41"/>
    <w:rsid w:val="00D63F07"/>
    <w:rsid w:val="00D6480E"/>
    <w:rsid w:val="00D64CED"/>
    <w:rsid w:val="00D64EB4"/>
    <w:rsid w:val="00D65083"/>
    <w:rsid w:val="00D666F9"/>
    <w:rsid w:val="00D66B6D"/>
    <w:rsid w:val="00D66D03"/>
    <w:rsid w:val="00D67841"/>
    <w:rsid w:val="00D70494"/>
    <w:rsid w:val="00D70720"/>
    <w:rsid w:val="00D70B43"/>
    <w:rsid w:val="00D70D43"/>
    <w:rsid w:val="00D715FF"/>
    <w:rsid w:val="00D72782"/>
    <w:rsid w:val="00D7337A"/>
    <w:rsid w:val="00D7345E"/>
    <w:rsid w:val="00D7363E"/>
    <w:rsid w:val="00D7366F"/>
    <w:rsid w:val="00D736B1"/>
    <w:rsid w:val="00D738F2"/>
    <w:rsid w:val="00D73C91"/>
    <w:rsid w:val="00D74311"/>
    <w:rsid w:val="00D74C5B"/>
    <w:rsid w:val="00D7575B"/>
    <w:rsid w:val="00D75770"/>
    <w:rsid w:val="00D75CDF"/>
    <w:rsid w:val="00D75F6F"/>
    <w:rsid w:val="00D76076"/>
    <w:rsid w:val="00D766F0"/>
    <w:rsid w:val="00D76C5B"/>
    <w:rsid w:val="00D77103"/>
    <w:rsid w:val="00D771C8"/>
    <w:rsid w:val="00D7755E"/>
    <w:rsid w:val="00D777BE"/>
    <w:rsid w:val="00D77DBE"/>
    <w:rsid w:val="00D806A2"/>
    <w:rsid w:val="00D8087D"/>
    <w:rsid w:val="00D80AD4"/>
    <w:rsid w:val="00D80C31"/>
    <w:rsid w:val="00D81DB9"/>
    <w:rsid w:val="00D81EFA"/>
    <w:rsid w:val="00D823FA"/>
    <w:rsid w:val="00D82552"/>
    <w:rsid w:val="00D82F1A"/>
    <w:rsid w:val="00D82F3B"/>
    <w:rsid w:val="00D8394C"/>
    <w:rsid w:val="00D83E23"/>
    <w:rsid w:val="00D83FF5"/>
    <w:rsid w:val="00D84067"/>
    <w:rsid w:val="00D841E5"/>
    <w:rsid w:val="00D84287"/>
    <w:rsid w:val="00D843C8"/>
    <w:rsid w:val="00D84422"/>
    <w:rsid w:val="00D84CDF"/>
    <w:rsid w:val="00D85992"/>
    <w:rsid w:val="00D864F8"/>
    <w:rsid w:val="00D86BBB"/>
    <w:rsid w:val="00D871D9"/>
    <w:rsid w:val="00D8795C"/>
    <w:rsid w:val="00D87D0F"/>
    <w:rsid w:val="00D902D3"/>
    <w:rsid w:val="00D903B4"/>
    <w:rsid w:val="00D9063F"/>
    <w:rsid w:val="00D90E4D"/>
    <w:rsid w:val="00D91A4C"/>
    <w:rsid w:val="00D91C31"/>
    <w:rsid w:val="00D91DC6"/>
    <w:rsid w:val="00D9292D"/>
    <w:rsid w:val="00D931F4"/>
    <w:rsid w:val="00D93269"/>
    <w:rsid w:val="00D933EB"/>
    <w:rsid w:val="00D939A0"/>
    <w:rsid w:val="00D93B9A"/>
    <w:rsid w:val="00D94095"/>
    <w:rsid w:val="00D94654"/>
    <w:rsid w:val="00D946AF"/>
    <w:rsid w:val="00D94804"/>
    <w:rsid w:val="00D95041"/>
    <w:rsid w:val="00D950A6"/>
    <w:rsid w:val="00D95D6D"/>
    <w:rsid w:val="00D95E29"/>
    <w:rsid w:val="00D9638F"/>
    <w:rsid w:val="00D96C56"/>
    <w:rsid w:val="00D96F6E"/>
    <w:rsid w:val="00D97530"/>
    <w:rsid w:val="00D977EB"/>
    <w:rsid w:val="00DA00B4"/>
    <w:rsid w:val="00DA116D"/>
    <w:rsid w:val="00DA1613"/>
    <w:rsid w:val="00DA1AE4"/>
    <w:rsid w:val="00DA1B07"/>
    <w:rsid w:val="00DA1ECF"/>
    <w:rsid w:val="00DA21EA"/>
    <w:rsid w:val="00DA25AA"/>
    <w:rsid w:val="00DA2617"/>
    <w:rsid w:val="00DA2F3E"/>
    <w:rsid w:val="00DA3FE8"/>
    <w:rsid w:val="00DA423D"/>
    <w:rsid w:val="00DA432B"/>
    <w:rsid w:val="00DA4412"/>
    <w:rsid w:val="00DA5206"/>
    <w:rsid w:val="00DA5E1C"/>
    <w:rsid w:val="00DA619A"/>
    <w:rsid w:val="00DA65EF"/>
    <w:rsid w:val="00DA6C91"/>
    <w:rsid w:val="00DA6CAC"/>
    <w:rsid w:val="00DB008F"/>
    <w:rsid w:val="00DB0120"/>
    <w:rsid w:val="00DB0E15"/>
    <w:rsid w:val="00DB0FFB"/>
    <w:rsid w:val="00DB115A"/>
    <w:rsid w:val="00DB11D2"/>
    <w:rsid w:val="00DB1301"/>
    <w:rsid w:val="00DB1368"/>
    <w:rsid w:val="00DB1B4D"/>
    <w:rsid w:val="00DB2227"/>
    <w:rsid w:val="00DB22D3"/>
    <w:rsid w:val="00DB2D1C"/>
    <w:rsid w:val="00DB300A"/>
    <w:rsid w:val="00DB30FF"/>
    <w:rsid w:val="00DB396B"/>
    <w:rsid w:val="00DB3B1A"/>
    <w:rsid w:val="00DB3C2C"/>
    <w:rsid w:val="00DB3E61"/>
    <w:rsid w:val="00DB47D5"/>
    <w:rsid w:val="00DB4988"/>
    <w:rsid w:val="00DB4B09"/>
    <w:rsid w:val="00DB4C5D"/>
    <w:rsid w:val="00DB4D3D"/>
    <w:rsid w:val="00DB4E54"/>
    <w:rsid w:val="00DB5081"/>
    <w:rsid w:val="00DB50E3"/>
    <w:rsid w:val="00DB50F1"/>
    <w:rsid w:val="00DB5660"/>
    <w:rsid w:val="00DB591A"/>
    <w:rsid w:val="00DB6378"/>
    <w:rsid w:val="00DB6A27"/>
    <w:rsid w:val="00DB6CFF"/>
    <w:rsid w:val="00DB6E49"/>
    <w:rsid w:val="00DB7403"/>
    <w:rsid w:val="00DB75B5"/>
    <w:rsid w:val="00DB75F4"/>
    <w:rsid w:val="00DB7A2E"/>
    <w:rsid w:val="00DB7E9B"/>
    <w:rsid w:val="00DB7FAC"/>
    <w:rsid w:val="00DC0C40"/>
    <w:rsid w:val="00DC214B"/>
    <w:rsid w:val="00DC22E4"/>
    <w:rsid w:val="00DC22EC"/>
    <w:rsid w:val="00DC34F3"/>
    <w:rsid w:val="00DC3EAB"/>
    <w:rsid w:val="00DC48D2"/>
    <w:rsid w:val="00DC535A"/>
    <w:rsid w:val="00DC5651"/>
    <w:rsid w:val="00DC5770"/>
    <w:rsid w:val="00DC58D8"/>
    <w:rsid w:val="00DC6351"/>
    <w:rsid w:val="00DC6BEE"/>
    <w:rsid w:val="00DC6BFC"/>
    <w:rsid w:val="00DC6DBE"/>
    <w:rsid w:val="00DC7053"/>
    <w:rsid w:val="00DC71B1"/>
    <w:rsid w:val="00DC753C"/>
    <w:rsid w:val="00DC7E1E"/>
    <w:rsid w:val="00DD03E9"/>
    <w:rsid w:val="00DD0467"/>
    <w:rsid w:val="00DD23D4"/>
    <w:rsid w:val="00DD2993"/>
    <w:rsid w:val="00DD31B5"/>
    <w:rsid w:val="00DD3583"/>
    <w:rsid w:val="00DD3F1E"/>
    <w:rsid w:val="00DD4019"/>
    <w:rsid w:val="00DD4957"/>
    <w:rsid w:val="00DD58A8"/>
    <w:rsid w:val="00DD5C3B"/>
    <w:rsid w:val="00DD5CAE"/>
    <w:rsid w:val="00DD6EC8"/>
    <w:rsid w:val="00DD73C0"/>
    <w:rsid w:val="00DD73CB"/>
    <w:rsid w:val="00DD7670"/>
    <w:rsid w:val="00DD7865"/>
    <w:rsid w:val="00DE155B"/>
    <w:rsid w:val="00DE1975"/>
    <w:rsid w:val="00DE1DA5"/>
    <w:rsid w:val="00DE25B2"/>
    <w:rsid w:val="00DE2A9E"/>
    <w:rsid w:val="00DE2B54"/>
    <w:rsid w:val="00DE2BB3"/>
    <w:rsid w:val="00DE2E47"/>
    <w:rsid w:val="00DE34F5"/>
    <w:rsid w:val="00DE35A6"/>
    <w:rsid w:val="00DE3C00"/>
    <w:rsid w:val="00DE3DAE"/>
    <w:rsid w:val="00DE3E6F"/>
    <w:rsid w:val="00DE40AD"/>
    <w:rsid w:val="00DE5143"/>
    <w:rsid w:val="00DE5276"/>
    <w:rsid w:val="00DE54C3"/>
    <w:rsid w:val="00DE56E1"/>
    <w:rsid w:val="00DE59A2"/>
    <w:rsid w:val="00DE5E01"/>
    <w:rsid w:val="00DE642E"/>
    <w:rsid w:val="00DE6545"/>
    <w:rsid w:val="00DE67E8"/>
    <w:rsid w:val="00DE67FC"/>
    <w:rsid w:val="00DE6D8B"/>
    <w:rsid w:val="00DE6F2F"/>
    <w:rsid w:val="00DE7070"/>
    <w:rsid w:val="00DE7395"/>
    <w:rsid w:val="00DE7688"/>
    <w:rsid w:val="00DE7A9C"/>
    <w:rsid w:val="00DE7D12"/>
    <w:rsid w:val="00DF005F"/>
    <w:rsid w:val="00DF0636"/>
    <w:rsid w:val="00DF082D"/>
    <w:rsid w:val="00DF099A"/>
    <w:rsid w:val="00DF126A"/>
    <w:rsid w:val="00DF2593"/>
    <w:rsid w:val="00DF268C"/>
    <w:rsid w:val="00DF26FD"/>
    <w:rsid w:val="00DF27FA"/>
    <w:rsid w:val="00DF291C"/>
    <w:rsid w:val="00DF2BDA"/>
    <w:rsid w:val="00DF31C0"/>
    <w:rsid w:val="00DF34E7"/>
    <w:rsid w:val="00DF3801"/>
    <w:rsid w:val="00DF39EA"/>
    <w:rsid w:val="00DF3B36"/>
    <w:rsid w:val="00DF4388"/>
    <w:rsid w:val="00DF5349"/>
    <w:rsid w:val="00DF61F4"/>
    <w:rsid w:val="00DF65B7"/>
    <w:rsid w:val="00DF66DD"/>
    <w:rsid w:val="00DF6A0C"/>
    <w:rsid w:val="00DF6F74"/>
    <w:rsid w:val="00DF6FB2"/>
    <w:rsid w:val="00DF77E7"/>
    <w:rsid w:val="00DF7A3C"/>
    <w:rsid w:val="00DF7F21"/>
    <w:rsid w:val="00DF7FBD"/>
    <w:rsid w:val="00E00112"/>
    <w:rsid w:val="00E00512"/>
    <w:rsid w:val="00E00570"/>
    <w:rsid w:val="00E01446"/>
    <w:rsid w:val="00E01972"/>
    <w:rsid w:val="00E01CB6"/>
    <w:rsid w:val="00E01E29"/>
    <w:rsid w:val="00E01FBC"/>
    <w:rsid w:val="00E02432"/>
    <w:rsid w:val="00E02771"/>
    <w:rsid w:val="00E027A2"/>
    <w:rsid w:val="00E03678"/>
    <w:rsid w:val="00E03E36"/>
    <w:rsid w:val="00E04184"/>
    <w:rsid w:val="00E0442B"/>
    <w:rsid w:val="00E04A3A"/>
    <w:rsid w:val="00E04DB3"/>
    <w:rsid w:val="00E04E78"/>
    <w:rsid w:val="00E04EE6"/>
    <w:rsid w:val="00E05399"/>
    <w:rsid w:val="00E055C8"/>
    <w:rsid w:val="00E0563B"/>
    <w:rsid w:val="00E05729"/>
    <w:rsid w:val="00E05A6D"/>
    <w:rsid w:val="00E05F9F"/>
    <w:rsid w:val="00E062BF"/>
    <w:rsid w:val="00E067B0"/>
    <w:rsid w:val="00E068F7"/>
    <w:rsid w:val="00E069E6"/>
    <w:rsid w:val="00E06B23"/>
    <w:rsid w:val="00E06ECD"/>
    <w:rsid w:val="00E071A2"/>
    <w:rsid w:val="00E0741D"/>
    <w:rsid w:val="00E07D35"/>
    <w:rsid w:val="00E10370"/>
    <w:rsid w:val="00E10BF6"/>
    <w:rsid w:val="00E10D68"/>
    <w:rsid w:val="00E10D93"/>
    <w:rsid w:val="00E1166B"/>
    <w:rsid w:val="00E11C81"/>
    <w:rsid w:val="00E1206A"/>
    <w:rsid w:val="00E126CA"/>
    <w:rsid w:val="00E13148"/>
    <w:rsid w:val="00E1339A"/>
    <w:rsid w:val="00E13899"/>
    <w:rsid w:val="00E138F3"/>
    <w:rsid w:val="00E13D3A"/>
    <w:rsid w:val="00E14AA5"/>
    <w:rsid w:val="00E14C67"/>
    <w:rsid w:val="00E14D1C"/>
    <w:rsid w:val="00E14E5C"/>
    <w:rsid w:val="00E151C3"/>
    <w:rsid w:val="00E15277"/>
    <w:rsid w:val="00E16BDA"/>
    <w:rsid w:val="00E177F8"/>
    <w:rsid w:val="00E17D6A"/>
    <w:rsid w:val="00E207AC"/>
    <w:rsid w:val="00E20868"/>
    <w:rsid w:val="00E20D87"/>
    <w:rsid w:val="00E2145D"/>
    <w:rsid w:val="00E21FC2"/>
    <w:rsid w:val="00E22153"/>
    <w:rsid w:val="00E22472"/>
    <w:rsid w:val="00E226A7"/>
    <w:rsid w:val="00E22D1D"/>
    <w:rsid w:val="00E22F93"/>
    <w:rsid w:val="00E23A0B"/>
    <w:rsid w:val="00E244E8"/>
    <w:rsid w:val="00E24E52"/>
    <w:rsid w:val="00E252CA"/>
    <w:rsid w:val="00E257DB"/>
    <w:rsid w:val="00E25EAD"/>
    <w:rsid w:val="00E2628B"/>
    <w:rsid w:val="00E26297"/>
    <w:rsid w:val="00E27B90"/>
    <w:rsid w:val="00E27ED4"/>
    <w:rsid w:val="00E30537"/>
    <w:rsid w:val="00E3055E"/>
    <w:rsid w:val="00E305AC"/>
    <w:rsid w:val="00E306A8"/>
    <w:rsid w:val="00E30A79"/>
    <w:rsid w:val="00E30A88"/>
    <w:rsid w:val="00E30AED"/>
    <w:rsid w:val="00E311EE"/>
    <w:rsid w:val="00E31D3B"/>
    <w:rsid w:val="00E327E4"/>
    <w:rsid w:val="00E32B49"/>
    <w:rsid w:val="00E32D5E"/>
    <w:rsid w:val="00E3304C"/>
    <w:rsid w:val="00E33BB3"/>
    <w:rsid w:val="00E33C85"/>
    <w:rsid w:val="00E34840"/>
    <w:rsid w:val="00E349A0"/>
    <w:rsid w:val="00E35024"/>
    <w:rsid w:val="00E35280"/>
    <w:rsid w:val="00E35646"/>
    <w:rsid w:val="00E35A6F"/>
    <w:rsid w:val="00E35B66"/>
    <w:rsid w:val="00E369D5"/>
    <w:rsid w:val="00E36EF7"/>
    <w:rsid w:val="00E374D7"/>
    <w:rsid w:val="00E378C2"/>
    <w:rsid w:val="00E37AA3"/>
    <w:rsid w:val="00E37E08"/>
    <w:rsid w:val="00E40085"/>
    <w:rsid w:val="00E401CA"/>
    <w:rsid w:val="00E402B1"/>
    <w:rsid w:val="00E40340"/>
    <w:rsid w:val="00E406EE"/>
    <w:rsid w:val="00E40CAE"/>
    <w:rsid w:val="00E413C0"/>
    <w:rsid w:val="00E418AE"/>
    <w:rsid w:val="00E41AF1"/>
    <w:rsid w:val="00E41F99"/>
    <w:rsid w:val="00E43AB1"/>
    <w:rsid w:val="00E43B50"/>
    <w:rsid w:val="00E43D1F"/>
    <w:rsid w:val="00E43FD9"/>
    <w:rsid w:val="00E44B06"/>
    <w:rsid w:val="00E44E6F"/>
    <w:rsid w:val="00E4574F"/>
    <w:rsid w:val="00E45796"/>
    <w:rsid w:val="00E458DF"/>
    <w:rsid w:val="00E45901"/>
    <w:rsid w:val="00E45E17"/>
    <w:rsid w:val="00E46312"/>
    <w:rsid w:val="00E46B91"/>
    <w:rsid w:val="00E46F83"/>
    <w:rsid w:val="00E470E3"/>
    <w:rsid w:val="00E470FD"/>
    <w:rsid w:val="00E476ED"/>
    <w:rsid w:val="00E476EE"/>
    <w:rsid w:val="00E50196"/>
    <w:rsid w:val="00E50715"/>
    <w:rsid w:val="00E50C0A"/>
    <w:rsid w:val="00E50DAC"/>
    <w:rsid w:val="00E51779"/>
    <w:rsid w:val="00E51BEC"/>
    <w:rsid w:val="00E52327"/>
    <w:rsid w:val="00E52DC2"/>
    <w:rsid w:val="00E53403"/>
    <w:rsid w:val="00E5409F"/>
    <w:rsid w:val="00E5415E"/>
    <w:rsid w:val="00E55A78"/>
    <w:rsid w:val="00E563ED"/>
    <w:rsid w:val="00E566D2"/>
    <w:rsid w:val="00E5682B"/>
    <w:rsid w:val="00E56955"/>
    <w:rsid w:val="00E56BA7"/>
    <w:rsid w:val="00E56BB6"/>
    <w:rsid w:val="00E5760B"/>
    <w:rsid w:val="00E576D6"/>
    <w:rsid w:val="00E5797B"/>
    <w:rsid w:val="00E57C72"/>
    <w:rsid w:val="00E57EFC"/>
    <w:rsid w:val="00E60087"/>
    <w:rsid w:val="00E602B8"/>
    <w:rsid w:val="00E60D1F"/>
    <w:rsid w:val="00E625FC"/>
    <w:rsid w:val="00E626A1"/>
    <w:rsid w:val="00E627D2"/>
    <w:rsid w:val="00E62BB8"/>
    <w:rsid w:val="00E63770"/>
    <w:rsid w:val="00E63809"/>
    <w:rsid w:val="00E6388F"/>
    <w:rsid w:val="00E63C35"/>
    <w:rsid w:val="00E64D34"/>
    <w:rsid w:val="00E64FE8"/>
    <w:rsid w:val="00E65733"/>
    <w:rsid w:val="00E65BFC"/>
    <w:rsid w:val="00E65C5A"/>
    <w:rsid w:val="00E65C91"/>
    <w:rsid w:val="00E65E07"/>
    <w:rsid w:val="00E669BE"/>
    <w:rsid w:val="00E66C6B"/>
    <w:rsid w:val="00E66E48"/>
    <w:rsid w:val="00E67B2B"/>
    <w:rsid w:val="00E700FE"/>
    <w:rsid w:val="00E704EA"/>
    <w:rsid w:val="00E7092A"/>
    <w:rsid w:val="00E72469"/>
    <w:rsid w:val="00E72718"/>
    <w:rsid w:val="00E73F6C"/>
    <w:rsid w:val="00E74137"/>
    <w:rsid w:val="00E74523"/>
    <w:rsid w:val="00E7490A"/>
    <w:rsid w:val="00E749A5"/>
    <w:rsid w:val="00E74AF8"/>
    <w:rsid w:val="00E74D92"/>
    <w:rsid w:val="00E74E25"/>
    <w:rsid w:val="00E7501C"/>
    <w:rsid w:val="00E750E7"/>
    <w:rsid w:val="00E7549D"/>
    <w:rsid w:val="00E7569F"/>
    <w:rsid w:val="00E75722"/>
    <w:rsid w:val="00E75C34"/>
    <w:rsid w:val="00E75E59"/>
    <w:rsid w:val="00E766D1"/>
    <w:rsid w:val="00E76959"/>
    <w:rsid w:val="00E76E38"/>
    <w:rsid w:val="00E76F05"/>
    <w:rsid w:val="00E77359"/>
    <w:rsid w:val="00E773A8"/>
    <w:rsid w:val="00E779FA"/>
    <w:rsid w:val="00E77F0A"/>
    <w:rsid w:val="00E80A61"/>
    <w:rsid w:val="00E80C3B"/>
    <w:rsid w:val="00E80D49"/>
    <w:rsid w:val="00E8180E"/>
    <w:rsid w:val="00E81B6D"/>
    <w:rsid w:val="00E81BBE"/>
    <w:rsid w:val="00E820C0"/>
    <w:rsid w:val="00E829E8"/>
    <w:rsid w:val="00E82A3F"/>
    <w:rsid w:val="00E82D9D"/>
    <w:rsid w:val="00E82F88"/>
    <w:rsid w:val="00E83D22"/>
    <w:rsid w:val="00E83FA7"/>
    <w:rsid w:val="00E84093"/>
    <w:rsid w:val="00E8440F"/>
    <w:rsid w:val="00E85942"/>
    <w:rsid w:val="00E85D12"/>
    <w:rsid w:val="00E8609B"/>
    <w:rsid w:val="00E8652A"/>
    <w:rsid w:val="00E8673B"/>
    <w:rsid w:val="00E86863"/>
    <w:rsid w:val="00E8689A"/>
    <w:rsid w:val="00E86DBE"/>
    <w:rsid w:val="00E86DD0"/>
    <w:rsid w:val="00E872EC"/>
    <w:rsid w:val="00E87342"/>
    <w:rsid w:val="00E90141"/>
    <w:rsid w:val="00E90337"/>
    <w:rsid w:val="00E90A66"/>
    <w:rsid w:val="00E90D78"/>
    <w:rsid w:val="00E91267"/>
    <w:rsid w:val="00E91E4A"/>
    <w:rsid w:val="00E91E54"/>
    <w:rsid w:val="00E9237E"/>
    <w:rsid w:val="00E92380"/>
    <w:rsid w:val="00E9279B"/>
    <w:rsid w:val="00E92803"/>
    <w:rsid w:val="00E92F4F"/>
    <w:rsid w:val="00E939A0"/>
    <w:rsid w:val="00E9497D"/>
    <w:rsid w:val="00E94C15"/>
    <w:rsid w:val="00E94CCE"/>
    <w:rsid w:val="00E95025"/>
    <w:rsid w:val="00E95361"/>
    <w:rsid w:val="00E95782"/>
    <w:rsid w:val="00E964F7"/>
    <w:rsid w:val="00E97B78"/>
    <w:rsid w:val="00E97DBB"/>
    <w:rsid w:val="00E97EC3"/>
    <w:rsid w:val="00EA0394"/>
    <w:rsid w:val="00EA0559"/>
    <w:rsid w:val="00EA06E5"/>
    <w:rsid w:val="00EA091B"/>
    <w:rsid w:val="00EA09F4"/>
    <w:rsid w:val="00EA0AB2"/>
    <w:rsid w:val="00EA0C4C"/>
    <w:rsid w:val="00EA1655"/>
    <w:rsid w:val="00EA1D45"/>
    <w:rsid w:val="00EA1DC9"/>
    <w:rsid w:val="00EA235B"/>
    <w:rsid w:val="00EA25B9"/>
    <w:rsid w:val="00EA2894"/>
    <w:rsid w:val="00EA2AA1"/>
    <w:rsid w:val="00EA2E8C"/>
    <w:rsid w:val="00EA3022"/>
    <w:rsid w:val="00EA3214"/>
    <w:rsid w:val="00EA3232"/>
    <w:rsid w:val="00EA32BD"/>
    <w:rsid w:val="00EA33D2"/>
    <w:rsid w:val="00EA33F8"/>
    <w:rsid w:val="00EA353E"/>
    <w:rsid w:val="00EA3A5A"/>
    <w:rsid w:val="00EA3CB3"/>
    <w:rsid w:val="00EA3CC8"/>
    <w:rsid w:val="00EA42F2"/>
    <w:rsid w:val="00EA43E1"/>
    <w:rsid w:val="00EA48CD"/>
    <w:rsid w:val="00EA4B05"/>
    <w:rsid w:val="00EA4FF3"/>
    <w:rsid w:val="00EA5148"/>
    <w:rsid w:val="00EA51E8"/>
    <w:rsid w:val="00EA5A4A"/>
    <w:rsid w:val="00EA5A88"/>
    <w:rsid w:val="00EA673B"/>
    <w:rsid w:val="00EA6D29"/>
    <w:rsid w:val="00EA6DA0"/>
    <w:rsid w:val="00EA735B"/>
    <w:rsid w:val="00EA7501"/>
    <w:rsid w:val="00EA7A72"/>
    <w:rsid w:val="00EA7D20"/>
    <w:rsid w:val="00EB02F7"/>
    <w:rsid w:val="00EB06B7"/>
    <w:rsid w:val="00EB0AE2"/>
    <w:rsid w:val="00EB0EDA"/>
    <w:rsid w:val="00EB0F54"/>
    <w:rsid w:val="00EB12CC"/>
    <w:rsid w:val="00EB1715"/>
    <w:rsid w:val="00EB21DE"/>
    <w:rsid w:val="00EB25E5"/>
    <w:rsid w:val="00EB288D"/>
    <w:rsid w:val="00EB2AB1"/>
    <w:rsid w:val="00EB2D2A"/>
    <w:rsid w:val="00EB2E50"/>
    <w:rsid w:val="00EB319E"/>
    <w:rsid w:val="00EB4B40"/>
    <w:rsid w:val="00EB4DE7"/>
    <w:rsid w:val="00EB5058"/>
    <w:rsid w:val="00EB5311"/>
    <w:rsid w:val="00EB53EF"/>
    <w:rsid w:val="00EB6422"/>
    <w:rsid w:val="00EB65C0"/>
    <w:rsid w:val="00EB701D"/>
    <w:rsid w:val="00EB70B2"/>
    <w:rsid w:val="00EB7703"/>
    <w:rsid w:val="00EB7968"/>
    <w:rsid w:val="00EB79B1"/>
    <w:rsid w:val="00EC0A66"/>
    <w:rsid w:val="00EC0B6B"/>
    <w:rsid w:val="00EC14F3"/>
    <w:rsid w:val="00EC161A"/>
    <w:rsid w:val="00EC2A87"/>
    <w:rsid w:val="00EC2A90"/>
    <w:rsid w:val="00EC2B69"/>
    <w:rsid w:val="00EC2DE5"/>
    <w:rsid w:val="00EC2FF0"/>
    <w:rsid w:val="00EC3235"/>
    <w:rsid w:val="00EC3371"/>
    <w:rsid w:val="00EC35BA"/>
    <w:rsid w:val="00EC3A0E"/>
    <w:rsid w:val="00EC3A54"/>
    <w:rsid w:val="00EC3BB1"/>
    <w:rsid w:val="00EC5183"/>
    <w:rsid w:val="00EC5591"/>
    <w:rsid w:val="00EC55BD"/>
    <w:rsid w:val="00EC5921"/>
    <w:rsid w:val="00EC5ACE"/>
    <w:rsid w:val="00EC5CFA"/>
    <w:rsid w:val="00EC65A3"/>
    <w:rsid w:val="00EC672E"/>
    <w:rsid w:val="00EC6F42"/>
    <w:rsid w:val="00EC7E17"/>
    <w:rsid w:val="00ED0990"/>
    <w:rsid w:val="00ED0B96"/>
    <w:rsid w:val="00ED147B"/>
    <w:rsid w:val="00ED1F26"/>
    <w:rsid w:val="00ED210C"/>
    <w:rsid w:val="00ED2B9B"/>
    <w:rsid w:val="00ED30B9"/>
    <w:rsid w:val="00ED31EF"/>
    <w:rsid w:val="00ED3412"/>
    <w:rsid w:val="00ED3776"/>
    <w:rsid w:val="00ED3FB0"/>
    <w:rsid w:val="00ED561F"/>
    <w:rsid w:val="00ED5C1F"/>
    <w:rsid w:val="00ED5CD4"/>
    <w:rsid w:val="00ED5CF2"/>
    <w:rsid w:val="00ED5D94"/>
    <w:rsid w:val="00ED6231"/>
    <w:rsid w:val="00ED6EA7"/>
    <w:rsid w:val="00ED750F"/>
    <w:rsid w:val="00ED7EAC"/>
    <w:rsid w:val="00EE0064"/>
    <w:rsid w:val="00EE011A"/>
    <w:rsid w:val="00EE0379"/>
    <w:rsid w:val="00EE056C"/>
    <w:rsid w:val="00EE0655"/>
    <w:rsid w:val="00EE0EFE"/>
    <w:rsid w:val="00EE1E68"/>
    <w:rsid w:val="00EE1F93"/>
    <w:rsid w:val="00EE2F4A"/>
    <w:rsid w:val="00EE307B"/>
    <w:rsid w:val="00EE33F0"/>
    <w:rsid w:val="00EE35B3"/>
    <w:rsid w:val="00EE393B"/>
    <w:rsid w:val="00EE3C32"/>
    <w:rsid w:val="00EE3D29"/>
    <w:rsid w:val="00EE3E2D"/>
    <w:rsid w:val="00EE411B"/>
    <w:rsid w:val="00EE462B"/>
    <w:rsid w:val="00EE47A2"/>
    <w:rsid w:val="00EE47FE"/>
    <w:rsid w:val="00EE48F4"/>
    <w:rsid w:val="00EE5080"/>
    <w:rsid w:val="00EE63E5"/>
    <w:rsid w:val="00EE6AFB"/>
    <w:rsid w:val="00EE6E1B"/>
    <w:rsid w:val="00EE7409"/>
    <w:rsid w:val="00EE742B"/>
    <w:rsid w:val="00EE76B3"/>
    <w:rsid w:val="00EE7AEA"/>
    <w:rsid w:val="00EF008C"/>
    <w:rsid w:val="00EF0808"/>
    <w:rsid w:val="00EF0FF5"/>
    <w:rsid w:val="00EF114E"/>
    <w:rsid w:val="00EF1275"/>
    <w:rsid w:val="00EF177C"/>
    <w:rsid w:val="00EF1824"/>
    <w:rsid w:val="00EF190E"/>
    <w:rsid w:val="00EF1930"/>
    <w:rsid w:val="00EF1A75"/>
    <w:rsid w:val="00EF2012"/>
    <w:rsid w:val="00EF20AF"/>
    <w:rsid w:val="00EF21EC"/>
    <w:rsid w:val="00EF2722"/>
    <w:rsid w:val="00EF28EB"/>
    <w:rsid w:val="00EF29F5"/>
    <w:rsid w:val="00EF30CD"/>
    <w:rsid w:val="00EF3109"/>
    <w:rsid w:val="00EF3AB7"/>
    <w:rsid w:val="00EF4CB6"/>
    <w:rsid w:val="00EF4D90"/>
    <w:rsid w:val="00EF4F63"/>
    <w:rsid w:val="00EF57B5"/>
    <w:rsid w:val="00EF58AA"/>
    <w:rsid w:val="00EF6497"/>
    <w:rsid w:val="00EF6624"/>
    <w:rsid w:val="00EF68EE"/>
    <w:rsid w:val="00EF6F99"/>
    <w:rsid w:val="00EF7347"/>
    <w:rsid w:val="00EF735C"/>
    <w:rsid w:val="00EF7DCC"/>
    <w:rsid w:val="00EF7E34"/>
    <w:rsid w:val="00EF7EEE"/>
    <w:rsid w:val="00F000CB"/>
    <w:rsid w:val="00F00260"/>
    <w:rsid w:val="00F00535"/>
    <w:rsid w:val="00F00A43"/>
    <w:rsid w:val="00F00CC3"/>
    <w:rsid w:val="00F01146"/>
    <w:rsid w:val="00F018C1"/>
    <w:rsid w:val="00F0192F"/>
    <w:rsid w:val="00F0194B"/>
    <w:rsid w:val="00F01FC4"/>
    <w:rsid w:val="00F0233B"/>
    <w:rsid w:val="00F02437"/>
    <w:rsid w:val="00F0244D"/>
    <w:rsid w:val="00F02CC7"/>
    <w:rsid w:val="00F03162"/>
    <w:rsid w:val="00F03231"/>
    <w:rsid w:val="00F032C2"/>
    <w:rsid w:val="00F038D5"/>
    <w:rsid w:val="00F03B1C"/>
    <w:rsid w:val="00F03EC7"/>
    <w:rsid w:val="00F04216"/>
    <w:rsid w:val="00F04BEE"/>
    <w:rsid w:val="00F052A4"/>
    <w:rsid w:val="00F052F1"/>
    <w:rsid w:val="00F05423"/>
    <w:rsid w:val="00F059F6"/>
    <w:rsid w:val="00F05CB0"/>
    <w:rsid w:val="00F062CC"/>
    <w:rsid w:val="00F063C0"/>
    <w:rsid w:val="00F067C7"/>
    <w:rsid w:val="00F06FB7"/>
    <w:rsid w:val="00F0762B"/>
    <w:rsid w:val="00F079B2"/>
    <w:rsid w:val="00F07F1A"/>
    <w:rsid w:val="00F101AC"/>
    <w:rsid w:val="00F102AA"/>
    <w:rsid w:val="00F10D43"/>
    <w:rsid w:val="00F112AC"/>
    <w:rsid w:val="00F113DA"/>
    <w:rsid w:val="00F11582"/>
    <w:rsid w:val="00F117E6"/>
    <w:rsid w:val="00F119B3"/>
    <w:rsid w:val="00F119DD"/>
    <w:rsid w:val="00F11CA9"/>
    <w:rsid w:val="00F11E04"/>
    <w:rsid w:val="00F1201E"/>
    <w:rsid w:val="00F120F7"/>
    <w:rsid w:val="00F125E9"/>
    <w:rsid w:val="00F12E0F"/>
    <w:rsid w:val="00F12EA0"/>
    <w:rsid w:val="00F13262"/>
    <w:rsid w:val="00F137A1"/>
    <w:rsid w:val="00F13FBE"/>
    <w:rsid w:val="00F143BC"/>
    <w:rsid w:val="00F15451"/>
    <w:rsid w:val="00F157C4"/>
    <w:rsid w:val="00F1657A"/>
    <w:rsid w:val="00F17336"/>
    <w:rsid w:val="00F17CBA"/>
    <w:rsid w:val="00F17CED"/>
    <w:rsid w:val="00F2070F"/>
    <w:rsid w:val="00F20B0B"/>
    <w:rsid w:val="00F2119A"/>
    <w:rsid w:val="00F21C74"/>
    <w:rsid w:val="00F22193"/>
    <w:rsid w:val="00F22828"/>
    <w:rsid w:val="00F22909"/>
    <w:rsid w:val="00F229C8"/>
    <w:rsid w:val="00F22A1E"/>
    <w:rsid w:val="00F2327A"/>
    <w:rsid w:val="00F23822"/>
    <w:rsid w:val="00F238C1"/>
    <w:rsid w:val="00F23930"/>
    <w:rsid w:val="00F239CD"/>
    <w:rsid w:val="00F239EA"/>
    <w:rsid w:val="00F23A78"/>
    <w:rsid w:val="00F23B84"/>
    <w:rsid w:val="00F23EEC"/>
    <w:rsid w:val="00F25032"/>
    <w:rsid w:val="00F25123"/>
    <w:rsid w:val="00F256F9"/>
    <w:rsid w:val="00F258C9"/>
    <w:rsid w:val="00F25A84"/>
    <w:rsid w:val="00F25E5E"/>
    <w:rsid w:val="00F25EC4"/>
    <w:rsid w:val="00F27D13"/>
    <w:rsid w:val="00F27E29"/>
    <w:rsid w:val="00F27E44"/>
    <w:rsid w:val="00F30CBE"/>
    <w:rsid w:val="00F30DE9"/>
    <w:rsid w:val="00F30DF8"/>
    <w:rsid w:val="00F30E54"/>
    <w:rsid w:val="00F310CB"/>
    <w:rsid w:val="00F31151"/>
    <w:rsid w:val="00F314FF"/>
    <w:rsid w:val="00F32038"/>
    <w:rsid w:val="00F32ED7"/>
    <w:rsid w:val="00F32FAC"/>
    <w:rsid w:val="00F334CC"/>
    <w:rsid w:val="00F33EE3"/>
    <w:rsid w:val="00F33EEF"/>
    <w:rsid w:val="00F34050"/>
    <w:rsid w:val="00F34086"/>
    <w:rsid w:val="00F3468C"/>
    <w:rsid w:val="00F3490C"/>
    <w:rsid w:val="00F34BBF"/>
    <w:rsid w:val="00F34D07"/>
    <w:rsid w:val="00F34E7D"/>
    <w:rsid w:val="00F352D3"/>
    <w:rsid w:val="00F352EA"/>
    <w:rsid w:val="00F35331"/>
    <w:rsid w:val="00F35E6E"/>
    <w:rsid w:val="00F36494"/>
    <w:rsid w:val="00F36930"/>
    <w:rsid w:val="00F36B07"/>
    <w:rsid w:val="00F37161"/>
    <w:rsid w:val="00F37967"/>
    <w:rsid w:val="00F4179C"/>
    <w:rsid w:val="00F41810"/>
    <w:rsid w:val="00F42211"/>
    <w:rsid w:val="00F432AC"/>
    <w:rsid w:val="00F4393D"/>
    <w:rsid w:val="00F43F24"/>
    <w:rsid w:val="00F43F5A"/>
    <w:rsid w:val="00F442F8"/>
    <w:rsid w:val="00F443C5"/>
    <w:rsid w:val="00F4469F"/>
    <w:rsid w:val="00F446F1"/>
    <w:rsid w:val="00F4474D"/>
    <w:rsid w:val="00F44949"/>
    <w:rsid w:val="00F44B6F"/>
    <w:rsid w:val="00F45083"/>
    <w:rsid w:val="00F45E9B"/>
    <w:rsid w:val="00F45F43"/>
    <w:rsid w:val="00F46092"/>
    <w:rsid w:val="00F46D2F"/>
    <w:rsid w:val="00F475E4"/>
    <w:rsid w:val="00F478C1"/>
    <w:rsid w:val="00F50625"/>
    <w:rsid w:val="00F50A10"/>
    <w:rsid w:val="00F5111B"/>
    <w:rsid w:val="00F5127C"/>
    <w:rsid w:val="00F529DC"/>
    <w:rsid w:val="00F52D55"/>
    <w:rsid w:val="00F53522"/>
    <w:rsid w:val="00F53E79"/>
    <w:rsid w:val="00F54592"/>
    <w:rsid w:val="00F5492B"/>
    <w:rsid w:val="00F55073"/>
    <w:rsid w:val="00F551D3"/>
    <w:rsid w:val="00F551FC"/>
    <w:rsid w:val="00F55663"/>
    <w:rsid w:val="00F56052"/>
    <w:rsid w:val="00F56F5C"/>
    <w:rsid w:val="00F570CA"/>
    <w:rsid w:val="00F57304"/>
    <w:rsid w:val="00F579A3"/>
    <w:rsid w:val="00F57B48"/>
    <w:rsid w:val="00F57BB3"/>
    <w:rsid w:val="00F57CAF"/>
    <w:rsid w:val="00F600FB"/>
    <w:rsid w:val="00F60C2E"/>
    <w:rsid w:val="00F61BBA"/>
    <w:rsid w:val="00F6201A"/>
    <w:rsid w:val="00F62127"/>
    <w:rsid w:val="00F622DA"/>
    <w:rsid w:val="00F6291A"/>
    <w:rsid w:val="00F62A97"/>
    <w:rsid w:val="00F62DD0"/>
    <w:rsid w:val="00F6300F"/>
    <w:rsid w:val="00F63237"/>
    <w:rsid w:val="00F63D98"/>
    <w:rsid w:val="00F640B0"/>
    <w:rsid w:val="00F647BE"/>
    <w:rsid w:val="00F651E7"/>
    <w:rsid w:val="00F65837"/>
    <w:rsid w:val="00F65F91"/>
    <w:rsid w:val="00F65F9F"/>
    <w:rsid w:val="00F6606A"/>
    <w:rsid w:val="00F661C4"/>
    <w:rsid w:val="00F66355"/>
    <w:rsid w:val="00F663F6"/>
    <w:rsid w:val="00F66438"/>
    <w:rsid w:val="00F6716E"/>
    <w:rsid w:val="00F676FB"/>
    <w:rsid w:val="00F67E1A"/>
    <w:rsid w:val="00F70221"/>
    <w:rsid w:val="00F707F5"/>
    <w:rsid w:val="00F70A04"/>
    <w:rsid w:val="00F70BAB"/>
    <w:rsid w:val="00F70DC2"/>
    <w:rsid w:val="00F711EA"/>
    <w:rsid w:val="00F71437"/>
    <w:rsid w:val="00F718AB"/>
    <w:rsid w:val="00F723C5"/>
    <w:rsid w:val="00F729D4"/>
    <w:rsid w:val="00F72A23"/>
    <w:rsid w:val="00F72A95"/>
    <w:rsid w:val="00F73321"/>
    <w:rsid w:val="00F74198"/>
    <w:rsid w:val="00F74EF9"/>
    <w:rsid w:val="00F75482"/>
    <w:rsid w:val="00F75B29"/>
    <w:rsid w:val="00F75B3A"/>
    <w:rsid w:val="00F7656A"/>
    <w:rsid w:val="00F766BB"/>
    <w:rsid w:val="00F76C3D"/>
    <w:rsid w:val="00F76E65"/>
    <w:rsid w:val="00F776B0"/>
    <w:rsid w:val="00F777C6"/>
    <w:rsid w:val="00F80CCA"/>
    <w:rsid w:val="00F815B7"/>
    <w:rsid w:val="00F81EDE"/>
    <w:rsid w:val="00F826A1"/>
    <w:rsid w:val="00F8282A"/>
    <w:rsid w:val="00F82CE7"/>
    <w:rsid w:val="00F8307C"/>
    <w:rsid w:val="00F836AD"/>
    <w:rsid w:val="00F842C7"/>
    <w:rsid w:val="00F8462F"/>
    <w:rsid w:val="00F84963"/>
    <w:rsid w:val="00F849E6"/>
    <w:rsid w:val="00F84CAC"/>
    <w:rsid w:val="00F84E40"/>
    <w:rsid w:val="00F84E71"/>
    <w:rsid w:val="00F8504A"/>
    <w:rsid w:val="00F8527B"/>
    <w:rsid w:val="00F853B9"/>
    <w:rsid w:val="00F8597B"/>
    <w:rsid w:val="00F85AA2"/>
    <w:rsid w:val="00F85B38"/>
    <w:rsid w:val="00F861DB"/>
    <w:rsid w:val="00F86368"/>
    <w:rsid w:val="00F865C2"/>
    <w:rsid w:val="00F86CDC"/>
    <w:rsid w:val="00F8772A"/>
    <w:rsid w:val="00F8787A"/>
    <w:rsid w:val="00F87A60"/>
    <w:rsid w:val="00F9010D"/>
    <w:rsid w:val="00F9054F"/>
    <w:rsid w:val="00F90571"/>
    <w:rsid w:val="00F90A20"/>
    <w:rsid w:val="00F90AF4"/>
    <w:rsid w:val="00F90CAC"/>
    <w:rsid w:val="00F90D7D"/>
    <w:rsid w:val="00F91446"/>
    <w:rsid w:val="00F915CD"/>
    <w:rsid w:val="00F91999"/>
    <w:rsid w:val="00F91F12"/>
    <w:rsid w:val="00F92EF5"/>
    <w:rsid w:val="00F92F0C"/>
    <w:rsid w:val="00F931DD"/>
    <w:rsid w:val="00F93EA0"/>
    <w:rsid w:val="00F94268"/>
    <w:rsid w:val="00F948D3"/>
    <w:rsid w:val="00F94A58"/>
    <w:rsid w:val="00F95061"/>
    <w:rsid w:val="00F95126"/>
    <w:rsid w:val="00F95E3A"/>
    <w:rsid w:val="00F96102"/>
    <w:rsid w:val="00F965B8"/>
    <w:rsid w:val="00F966D2"/>
    <w:rsid w:val="00F96790"/>
    <w:rsid w:val="00F96E32"/>
    <w:rsid w:val="00F96F30"/>
    <w:rsid w:val="00F978A9"/>
    <w:rsid w:val="00F97BE6"/>
    <w:rsid w:val="00F97DD8"/>
    <w:rsid w:val="00FA04EB"/>
    <w:rsid w:val="00FA0652"/>
    <w:rsid w:val="00FA0889"/>
    <w:rsid w:val="00FA1626"/>
    <w:rsid w:val="00FA1F11"/>
    <w:rsid w:val="00FA2156"/>
    <w:rsid w:val="00FA21EA"/>
    <w:rsid w:val="00FA2A0D"/>
    <w:rsid w:val="00FA2AA1"/>
    <w:rsid w:val="00FA2C56"/>
    <w:rsid w:val="00FA2D1B"/>
    <w:rsid w:val="00FA2E18"/>
    <w:rsid w:val="00FA3718"/>
    <w:rsid w:val="00FA3810"/>
    <w:rsid w:val="00FA3A4E"/>
    <w:rsid w:val="00FA3E43"/>
    <w:rsid w:val="00FA47D8"/>
    <w:rsid w:val="00FA58A1"/>
    <w:rsid w:val="00FA5995"/>
    <w:rsid w:val="00FA5D75"/>
    <w:rsid w:val="00FA6083"/>
    <w:rsid w:val="00FA612A"/>
    <w:rsid w:val="00FA68BE"/>
    <w:rsid w:val="00FA6F07"/>
    <w:rsid w:val="00FA74E4"/>
    <w:rsid w:val="00FA76F6"/>
    <w:rsid w:val="00FA7747"/>
    <w:rsid w:val="00FA7D91"/>
    <w:rsid w:val="00FA7EC2"/>
    <w:rsid w:val="00FB0079"/>
    <w:rsid w:val="00FB017D"/>
    <w:rsid w:val="00FB1955"/>
    <w:rsid w:val="00FB21E2"/>
    <w:rsid w:val="00FB2438"/>
    <w:rsid w:val="00FB2962"/>
    <w:rsid w:val="00FB2B22"/>
    <w:rsid w:val="00FB2D1F"/>
    <w:rsid w:val="00FB3388"/>
    <w:rsid w:val="00FB34EE"/>
    <w:rsid w:val="00FB37CF"/>
    <w:rsid w:val="00FB3831"/>
    <w:rsid w:val="00FB3921"/>
    <w:rsid w:val="00FB3F8A"/>
    <w:rsid w:val="00FB4403"/>
    <w:rsid w:val="00FB45B1"/>
    <w:rsid w:val="00FB4601"/>
    <w:rsid w:val="00FB4731"/>
    <w:rsid w:val="00FB4F66"/>
    <w:rsid w:val="00FB569C"/>
    <w:rsid w:val="00FB5AC2"/>
    <w:rsid w:val="00FB5CCA"/>
    <w:rsid w:val="00FB5CF5"/>
    <w:rsid w:val="00FB5D89"/>
    <w:rsid w:val="00FB5D90"/>
    <w:rsid w:val="00FB6C4E"/>
    <w:rsid w:val="00FB6E68"/>
    <w:rsid w:val="00FB6F08"/>
    <w:rsid w:val="00FB7161"/>
    <w:rsid w:val="00FB71D7"/>
    <w:rsid w:val="00FB72D6"/>
    <w:rsid w:val="00FB75AA"/>
    <w:rsid w:val="00FB7DA6"/>
    <w:rsid w:val="00FC0078"/>
    <w:rsid w:val="00FC00BA"/>
    <w:rsid w:val="00FC0B8E"/>
    <w:rsid w:val="00FC0EF5"/>
    <w:rsid w:val="00FC1027"/>
    <w:rsid w:val="00FC11C9"/>
    <w:rsid w:val="00FC152F"/>
    <w:rsid w:val="00FC1749"/>
    <w:rsid w:val="00FC1B4B"/>
    <w:rsid w:val="00FC1BB3"/>
    <w:rsid w:val="00FC1E25"/>
    <w:rsid w:val="00FC251B"/>
    <w:rsid w:val="00FC2A2E"/>
    <w:rsid w:val="00FC30BF"/>
    <w:rsid w:val="00FC3311"/>
    <w:rsid w:val="00FC3ACD"/>
    <w:rsid w:val="00FC3CA0"/>
    <w:rsid w:val="00FC4E21"/>
    <w:rsid w:val="00FC5009"/>
    <w:rsid w:val="00FC5284"/>
    <w:rsid w:val="00FC598E"/>
    <w:rsid w:val="00FC5A25"/>
    <w:rsid w:val="00FC5B10"/>
    <w:rsid w:val="00FC60CD"/>
    <w:rsid w:val="00FC626E"/>
    <w:rsid w:val="00FC672C"/>
    <w:rsid w:val="00FC6AB7"/>
    <w:rsid w:val="00FC6D71"/>
    <w:rsid w:val="00FC6FC7"/>
    <w:rsid w:val="00FC74EF"/>
    <w:rsid w:val="00FC75BC"/>
    <w:rsid w:val="00FC7F59"/>
    <w:rsid w:val="00FD0190"/>
    <w:rsid w:val="00FD0408"/>
    <w:rsid w:val="00FD0A37"/>
    <w:rsid w:val="00FD0B55"/>
    <w:rsid w:val="00FD0C74"/>
    <w:rsid w:val="00FD0D0D"/>
    <w:rsid w:val="00FD0DAD"/>
    <w:rsid w:val="00FD0F51"/>
    <w:rsid w:val="00FD1598"/>
    <w:rsid w:val="00FD15D9"/>
    <w:rsid w:val="00FD1DE9"/>
    <w:rsid w:val="00FD1EF7"/>
    <w:rsid w:val="00FD2340"/>
    <w:rsid w:val="00FD2344"/>
    <w:rsid w:val="00FD33C0"/>
    <w:rsid w:val="00FD3D35"/>
    <w:rsid w:val="00FD3D90"/>
    <w:rsid w:val="00FD402C"/>
    <w:rsid w:val="00FD46E3"/>
    <w:rsid w:val="00FD4D3B"/>
    <w:rsid w:val="00FD519B"/>
    <w:rsid w:val="00FD598B"/>
    <w:rsid w:val="00FD5A2D"/>
    <w:rsid w:val="00FD5CCE"/>
    <w:rsid w:val="00FD5EA6"/>
    <w:rsid w:val="00FD6326"/>
    <w:rsid w:val="00FD6E84"/>
    <w:rsid w:val="00FD6FBF"/>
    <w:rsid w:val="00FD7248"/>
    <w:rsid w:val="00FD7B67"/>
    <w:rsid w:val="00FD7EE3"/>
    <w:rsid w:val="00FD7FE7"/>
    <w:rsid w:val="00FE09C8"/>
    <w:rsid w:val="00FE0CE0"/>
    <w:rsid w:val="00FE0E2C"/>
    <w:rsid w:val="00FE2C63"/>
    <w:rsid w:val="00FE3076"/>
    <w:rsid w:val="00FE3DBD"/>
    <w:rsid w:val="00FE3ED4"/>
    <w:rsid w:val="00FE3FD4"/>
    <w:rsid w:val="00FE4236"/>
    <w:rsid w:val="00FE43B8"/>
    <w:rsid w:val="00FE4B3B"/>
    <w:rsid w:val="00FE4DB9"/>
    <w:rsid w:val="00FE53D3"/>
    <w:rsid w:val="00FE5420"/>
    <w:rsid w:val="00FE54A4"/>
    <w:rsid w:val="00FE5F52"/>
    <w:rsid w:val="00FE686D"/>
    <w:rsid w:val="00FE6887"/>
    <w:rsid w:val="00FE6F63"/>
    <w:rsid w:val="00FE7D27"/>
    <w:rsid w:val="00FE7DDE"/>
    <w:rsid w:val="00FF0812"/>
    <w:rsid w:val="00FF09A5"/>
    <w:rsid w:val="00FF0B80"/>
    <w:rsid w:val="00FF1173"/>
    <w:rsid w:val="00FF18E4"/>
    <w:rsid w:val="00FF1CBF"/>
    <w:rsid w:val="00FF1D8F"/>
    <w:rsid w:val="00FF3100"/>
    <w:rsid w:val="00FF3AA2"/>
    <w:rsid w:val="00FF3EDE"/>
    <w:rsid w:val="00FF4055"/>
    <w:rsid w:val="00FF4195"/>
    <w:rsid w:val="00FF49AB"/>
    <w:rsid w:val="00FF4A76"/>
    <w:rsid w:val="00FF4F8F"/>
    <w:rsid w:val="00FF5A13"/>
    <w:rsid w:val="00FF5C79"/>
    <w:rsid w:val="00FF6411"/>
    <w:rsid w:val="00FF674C"/>
    <w:rsid w:val="00FF6C4F"/>
    <w:rsid w:val="00FF75E9"/>
    <w:rsid w:val="00FF7D7A"/>
    <w:rsid w:val="00FF7DDD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11CE080"/>
  <w15:docId w15:val="{54C5B637-2AA7-40E8-A380-39303C354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E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C4F7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C4F7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C4F72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1"/>
    <w:link w:val="Heading2"/>
    <w:locked/>
    <w:rsid w:val="00AC4F7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AC4F72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AC4F72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416E2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AC4F72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AC4F72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AC4F72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51CBA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lockChar">
    <w:name w:val="block Char"/>
    <w:aliases w:val="b Char"/>
    <w:link w:val="block"/>
    <w:locked/>
    <w:rsid w:val="00AF2A47"/>
    <w:rPr>
      <w:rFonts w:cs="Angsana New"/>
      <w:sz w:val="22"/>
      <w:lang w:val="en-GB" w:eastAsia="en-US" w:bidi="ar-SA"/>
    </w:rPr>
  </w:style>
  <w:style w:type="paragraph" w:customStyle="1" w:styleId="block">
    <w:name w:val="block"/>
    <w:aliases w:val="b,b + Angsana New,Bold,Left:  0....,Normal + Angsana New,Left:  1 cm,Rig..."/>
    <w:basedOn w:val="BodyText"/>
    <w:link w:val="block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styleId="BodyText">
    <w:name w:val="Body Text"/>
    <w:aliases w:val="bt,Body,body text"/>
    <w:basedOn w:val="Normal"/>
    <w:link w:val="BodyTextChar"/>
    <w:uiPriority w:val="99"/>
    <w:rsid w:val="00AC4F72"/>
    <w:pPr>
      <w:spacing w:after="120"/>
    </w:pPr>
    <w:rPr>
      <w:sz w:val="22"/>
      <w:szCs w:val="22"/>
    </w:rPr>
  </w:style>
  <w:style w:type="character" w:customStyle="1" w:styleId="BodyTextChar">
    <w:name w:val="Body Text Char"/>
    <w:aliases w:val="bt Char,Body Char,body text Char"/>
    <w:link w:val="BodyText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Header">
    <w:name w:val="header"/>
    <w:basedOn w:val="Normal"/>
    <w:link w:val="Head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Reference">
    <w:name w:val="AA Reference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AC4F72"/>
    <w:rPr>
      <w:rFonts w:cs="Times New Roman"/>
      <w:b/>
      <w:bCs/>
    </w:rPr>
  </w:style>
  <w:style w:type="paragraph" w:styleId="ListBullet">
    <w:name w:val="List Bullet"/>
    <w:basedOn w:val="Normal"/>
    <w:rsid w:val="00AC4F7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C4F7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C4F7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C4F7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C4F7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AC4F7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AC4F7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C4F7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AC4F7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C4F72"/>
    <w:pPr>
      <w:ind w:left="284" w:hanging="284"/>
    </w:pPr>
  </w:style>
  <w:style w:type="paragraph" w:styleId="Index2">
    <w:name w:val="index 2"/>
    <w:basedOn w:val="Normal"/>
    <w:next w:val="Normal"/>
    <w:autoRedefine/>
    <w:rsid w:val="00AC4F72"/>
    <w:pPr>
      <w:ind w:left="568" w:hanging="284"/>
    </w:pPr>
  </w:style>
  <w:style w:type="paragraph" w:styleId="Index3">
    <w:name w:val="index 3"/>
    <w:basedOn w:val="Normal"/>
    <w:next w:val="Normal"/>
    <w:autoRedefine/>
    <w:rsid w:val="00AC4F72"/>
    <w:pPr>
      <w:ind w:left="851" w:hanging="284"/>
    </w:pPr>
  </w:style>
  <w:style w:type="paragraph" w:styleId="Index4">
    <w:name w:val="index 4"/>
    <w:basedOn w:val="Normal"/>
    <w:next w:val="Normal"/>
    <w:rsid w:val="00AC4F72"/>
    <w:pPr>
      <w:ind w:left="1135" w:hanging="284"/>
    </w:pPr>
  </w:style>
  <w:style w:type="paragraph" w:styleId="Index6">
    <w:name w:val="index 6"/>
    <w:basedOn w:val="Normal"/>
    <w:next w:val="Normal"/>
    <w:rsid w:val="00AC4F72"/>
    <w:pPr>
      <w:ind w:left="1702" w:hanging="284"/>
    </w:pPr>
  </w:style>
  <w:style w:type="paragraph" w:styleId="Index5">
    <w:name w:val="index 5"/>
    <w:basedOn w:val="Normal"/>
    <w:next w:val="Normal"/>
    <w:rsid w:val="00AC4F72"/>
    <w:pPr>
      <w:ind w:left="1418" w:hanging="284"/>
    </w:pPr>
  </w:style>
  <w:style w:type="paragraph" w:styleId="Index7">
    <w:name w:val="index 7"/>
    <w:basedOn w:val="Normal"/>
    <w:next w:val="Normal"/>
    <w:rsid w:val="00AC4F72"/>
    <w:pPr>
      <w:ind w:left="1985" w:hanging="284"/>
    </w:pPr>
  </w:style>
  <w:style w:type="paragraph" w:styleId="Index8">
    <w:name w:val="index 8"/>
    <w:basedOn w:val="Normal"/>
    <w:next w:val="Normal"/>
    <w:rsid w:val="00AC4F72"/>
    <w:pPr>
      <w:ind w:left="2269" w:hanging="284"/>
    </w:pPr>
  </w:style>
  <w:style w:type="paragraph" w:styleId="Index9">
    <w:name w:val="index 9"/>
    <w:basedOn w:val="Normal"/>
    <w:next w:val="Normal"/>
    <w:rsid w:val="00AC4F72"/>
    <w:pPr>
      <w:ind w:left="2552" w:hanging="284"/>
    </w:pPr>
  </w:style>
  <w:style w:type="paragraph" w:styleId="TOC2">
    <w:name w:val="toc 2"/>
    <w:basedOn w:val="Normal"/>
    <w:next w:val="Normal"/>
    <w:semiHidden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AC4F72"/>
    <w:pPr>
      <w:ind w:left="851"/>
    </w:pPr>
  </w:style>
  <w:style w:type="paragraph" w:styleId="TOC5">
    <w:name w:val="toc 5"/>
    <w:basedOn w:val="Normal"/>
    <w:next w:val="Normal"/>
    <w:rsid w:val="00AC4F72"/>
    <w:pPr>
      <w:ind w:left="1134"/>
    </w:pPr>
  </w:style>
  <w:style w:type="paragraph" w:styleId="TOC6">
    <w:name w:val="toc 6"/>
    <w:basedOn w:val="Normal"/>
    <w:next w:val="Normal"/>
    <w:rsid w:val="00AC4F72"/>
    <w:pPr>
      <w:ind w:left="1418"/>
    </w:pPr>
  </w:style>
  <w:style w:type="paragraph" w:styleId="TOC7">
    <w:name w:val="toc 7"/>
    <w:basedOn w:val="Normal"/>
    <w:next w:val="Normal"/>
    <w:rsid w:val="00AC4F72"/>
    <w:pPr>
      <w:ind w:left="1701"/>
    </w:pPr>
  </w:style>
  <w:style w:type="paragraph" w:styleId="TOC8">
    <w:name w:val="toc 8"/>
    <w:basedOn w:val="Normal"/>
    <w:next w:val="Normal"/>
    <w:semiHidden/>
    <w:rsid w:val="00AC4F72"/>
    <w:pPr>
      <w:ind w:left="1985"/>
    </w:pPr>
  </w:style>
  <w:style w:type="paragraph" w:styleId="TOC9">
    <w:name w:val="toc 9"/>
    <w:basedOn w:val="Normal"/>
    <w:next w:val="Normal"/>
    <w:rsid w:val="00AC4F72"/>
    <w:pPr>
      <w:ind w:left="2268"/>
    </w:pPr>
  </w:style>
  <w:style w:type="paragraph" w:styleId="TableofFigures">
    <w:name w:val="table of figures"/>
    <w:basedOn w:val="Normal"/>
    <w:next w:val="Normal"/>
    <w:rsid w:val="00AC4F72"/>
    <w:pPr>
      <w:ind w:left="567" w:hanging="567"/>
    </w:pPr>
  </w:style>
  <w:style w:type="paragraph" w:styleId="ListBullet5">
    <w:name w:val="List Bullet 5"/>
    <w:basedOn w:val="Normal"/>
    <w:rsid w:val="00AC4F7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AC4F72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AC4F72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AC4F72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AC4F72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AC4F7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AC4F72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AC4F7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C4F7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C4F7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AC4F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C4F7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C4F72"/>
    <w:pPr>
      <w:framePr w:h="1054" w:wrap="around" w:y="5920"/>
    </w:pPr>
  </w:style>
  <w:style w:type="paragraph" w:customStyle="1" w:styleId="ReportHeading3">
    <w:name w:val="ReportHeading3"/>
    <w:basedOn w:val="ReportHeading2"/>
    <w:rsid w:val="00AC4F72"/>
    <w:pPr>
      <w:framePr w:h="443" w:wrap="around" w:y="8223"/>
    </w:pPr>
  </w:style>
  <w:style w:type="paragraph" w:customStyle="1" w:styleId="a">
    <w:name w:val="¢éÍ¤ÇÒ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C4F7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C4F7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C4F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C4F7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C4F7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24B9F"/>
    <w:rPr>
      <w:rFonts w:ascii="Book Antiqua" w:hAnsi="Book Antiqua" w:cs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DD7865"/>
    <w:pPr>
      <w:ind w:left="720"/>
      <w:contextualSpacing/>
    </w:pPr>
    <w:rPr>
      <w:szCs w:val="22"/>
    </w:rPr>
  </w:style>
  <w:style w:type="paragraph" w:customStyle="1" w:styleId="a1">
    <w:name w:val="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AC4F72"/>
    <w:rPr>
      <w:rFonts w:ascii="Arial" w:hAnsi="Arial" w:cs="Times New Roman"/>
      <w:sz w:val="20"/>
      <w:szCs w:val="20"/>
    </w:rPr>
  </w:style>
  <w:style w:type="character" w:styleId="PageNumber">
    <w:name w:val="page number"/>
    <w:rsid w:val="00AC4F72"/>
    <w:rPr>
      <w:rFonts w:cs="Times New Roman"/>
    </w:rPr>
  </w:style>
  <w:style w:type="paragraph" w:customStyle="1" w:styleId="ASSETS">
    <w:name w:val="ASSET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locked/>
    <w:rsid w:val="00AC4F72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AC4F72"/>
    <w:rPr>
      <w:rFonts w:ascii="Tahoma" w:hAnsi="Tahoma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C4F72"/>
    <w:rPr>
      <w:rFonts w:ascii="Tahoma" w:hAnsi="Tahoma" w:cs="Times New Roman"/>
      <w:sz w:val="20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42E60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2E6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AC4F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AC4F72"/>
  </w:style>
  <w:style w:type="character" w:customStyle="1" w:styleId="SignatureChar">
    <w:name w:val="Signature Char"/>
    <w:link w:val="Signature"/>
    <w:locked/>
    <w:rsid w:val="00DA619A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locked/>
    <w:rsid w:val="00AC4F72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rsid w:val="00AC4F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4F72"/>
    <w:pPr>
      <w:spacing w:after="0"/>
    </w:pPr>
  </w:style>
  <w:style w:type="paragraph" w:customStyle="1" w:styleId="acctdividends">
    <w:name w:val="acct dividends"/>
    <w:aliases w:val="a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4F72"/>
    <w:pPr>
      <w:spacing w:after="0"/>
    </w:pPr>
  </w:style>
  <w:style w:type="paragraph" w:customStyle="1" w:styleId="acctindent">
    <w:name w:val="acct indent"/>
    <w:aliases w:val="ai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4F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4F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C4F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4F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4F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4F7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4F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C4F7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4F72"/>
    <w:pPr>
      <w:spacing w:after="0"/>
    </w:pPr>
  </w:style>
  <w:style w:type="paragraph" w:customStyle="1" w:styleId="List1a">
    <w:name w:val="List 1a"/>
    <w:aliases w:val="1a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4F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AC4F72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AC4F7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4F72"/>
  </w:style>
  <w:style w:type="paragraph" w:customStyle="1" w:styleId="zreportaddinfo">
    <w:name w:val="zreport addinfo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4F7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4F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C4F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4F72"/>
    <w:rPr>
      <w:b/>
      <w:bCs/>
    </w:rPr>
  </w:style>
  <w:style w:type="paragraph" w:customStyle="1" w:styleId="nineptbodytext">
    <w:name w:val="nine pt body text"/>
    <w:aliases w:val="9bt"/>
    <w:basedOn w:val="nineptnormal"/>
    <w:rsid w:val="00AC4F72"/>
    <w:pPr>
      <w:spacing w:after="220"/>
    </w:pPr>
  </w:style>
  <w:style w:type="paragraph" w:customStyle="1" w:styleId="nineptnormal">
    <w:name w:val="nine pt normal"/>
    <w:aliases w:val="9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4F72"/>
    <w:pPr>
      <w:jc w:val="center"/>
    </w:pPr>
  </w:style>
  <w:style w:type="paragraph" w:customStyle="1" w:styleId="heading">
    <w:name w:val="heading"/>
    <w:aliases w:val="h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C4F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4F72"/>
  </w:style>
  <w:style w:type="paragraph" w:customStyle="1" w:styleId="nineptheadingcentredbold">
    <w:name w:val="nine pt heading centred bold"/>
    <w:aliases w:val="9hc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4F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4F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4F72"/>
    <w:rPr>
      <w:b/>
    </w:rPr>
  </w:style>
  <w:style w:type="paragraph" w:customStyle="1" w:styleId="nineptcolumntab1">
    <w:name w:val="nine pt column tab1"/>
    <w:aliases w:val="a91"/>
    <w:basedOn w:val="nineptnormal"/>
    <w:rsid w:val="00AC4F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4F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4F72"/>
    <w:pPr>
      <w:jc w:val="center"/>
    </w:pPr>
  </w:style>
  <w:style w:type="paragraph" w:customStyle="1" w:styleId="Normalheading">
    <w:name w:val="Normal heading"/>
    <w:aliases w:val="n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4F7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4F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4F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4F72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4F72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4F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styleId="IndexHeading">
    <w:name w:val="index heading"/>
    <w:aliases w:val="ixh,Index Heading1,index heading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C4F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4F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C4F7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4F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C4F7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4F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4F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4F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4F72"/>
    <w:pPr>
      <w:spacing w:after="0"/>
    </w:pPr>
  </w:style>
  <w:style w:type="paragraph" w:customStyle="1" w:styleId="smallreturn">
    <w:name w:val="small return"/>
    <w:aliases w:val="sr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4F72"/>
    <w:pPr>
      <w:spacing w:after="0"/>
    </w:pPr>
  </w:style>
  <w:style w:type="paragraph" w:customStyle="1" w:styleId="headingbolditalic">
    <w:name w:val="heading bold italic"/>
    <w:aliases w:val="hbi"/>
    <w:basedOn w:val="heading"/>
    <w:rsid w:val="00AC4F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4F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4F72"/>
    <w:pPr>
      <w:spacing w:after="0"/>
    </w:pPr>
  </w:style>
  <w:style w:type="paragraph" w:customStyle="1" w:styleId="blockbullet">
    <w:name w:val="block bullet"/>
    <w:aliases w:val="bb"/>
    <w:basedOn w:val="block"/>
    <w:rsid w:val="00AC4F7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4F7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4F72"/>
    <w:pPr>
      <w:spacing w:after="0"/>
    </w:pPr>
  </w:style>
  <w:style w:type="paragraph" w:customStyle="1" w:styleId="eightptnormal">
    <w:name w:val="eight pt normal"/>
    <w:aliases w:val="8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4F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4F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4F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4F72"/>
    <w:rPr>
      <w:b/>
      <w:bCs/>
    </w:rPr>
  </w:style>
  <w:style w:type="paragraph" w:customStyle="1" w:styleId="eightptbodytext">
    <w:name w:val="eight pt body text"/>
    <w:aliases w:val="8bt"/>
    <w:basedOn w:val="eightptnormal"/>
    <w:rsid w:val="00AC4F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4F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4F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4F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4F72"/>
    <w:pPr>
      <w:spacing w:after="0"/>
    </w:pPr>
  </w:style>
  <w:style w:type="paragraph" w:customStyle="1" w:styleId="eightptblock">
    <w:name w:val="eight pt block"/>
    <w:aliases w:val="8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4F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4F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4F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4F72"/>
    <w:pPr>
      <w:spacing w:after="0"/>
    </w:pPr>
  </w:style>
  <w:style w:type="paragraph" w:customStyle="1" w:styleId="blockindent">
    <w:name w:val="block indent"/>
    <w:aliases w:val="bi"/>
    <w:basedOn w:val="block"/>
    <w:rsid w:val="00AC4F7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4F72"/>
    <w:pPr>
      <w:jc w:val="center"/>
    </w:pPr>
  </w:style>
  <w:style w:type="paragraph" w:customStyle="1" w:styleId="nineptcol">
    <w:name w:val="nine pt %col"/>
    <w:aliases w:val="9%"/>
    <w:basedOn w:val="nineptnormal"/>
    <w:rsid w:val="00AC4F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4F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4F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4F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4F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4F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4F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4F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4F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4F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4F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4F72"/>
    <w:pPr>
      <w:spacing w:after="20"/>
    </w:pPr>
  </w:style>
  <w:style w:type="paragraph" w:customStyle="1" w:styleId="blockbulletnospaceafter">
    <w:name w:val="block bullet no space after"/>
    <w:aliases w:val="bbn,block bullet no sp"/>
    <w:rsid w:val="00AC4F72"/>
    <w:pPr>
      <w:tabs>
        <w:tab w:val="num" w:pos="907"/>
      </w:tabs>
      <w:spacing w:line="260" w:lineRule="atLeast"/>
      <w:ind w:left="907" w:hanging="340"/>
    </w:pPr>
    <w:rPr>
      <w:rFonts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AC4F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4F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4F72"/>
    <w:pPr>
      <w:spacing w:after="80"/>
    </w:pPr>
  </w:style>
  <w:style w:type="paragraph" w:customStyle="1" w:styleId="nineptratecol">
    <w:name w:val="nine pt rate col"/>
    <w:aliases w:val="a9r"/>
    <w:basedOn w:val="nineptnormal"/>
    <w:rsid w:val="00AC4F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4F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4F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4F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4F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4F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4F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4F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4F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4F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4F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4F72"/>
    <w:pPr>
      <w:ind w:left="907" w:hanging="340"/>
    </w:pPr>
  </w:style>
  <w:style w:type="paragraph" w:customStyle="1" w:styleId="List3i">
    <w:name w:val="List 3i"/>
    <w:aliases w:val="3i"/>
    <w:basedOn w:val="List2i"/>
    <w:rsid w:val="00AC4F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4F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4F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4F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4F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4F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4F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4F72"/>
    <w:pPr>
      <w:spacing w:after="80"/>
    </w:pPr>
  </w:style>
  <w:style w:type="paragraph" w:customStyle="1" w:styleId="blockbullet2">
    <w:name w:val="block bullet 2"/>
    <w:aliases w:val="bb2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4F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4F7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AC4F72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E25"/>
    <w:pPr>
      <w:ind w:left="540"/>
    </w:pPr>
    <w:rPr>
      <w:rFonts w:cs="Angsana New"/>
    </w:rPr>
  </w:style>
  <w:style w:type="character" w:customStyle="1" w:styleId="AccPolicyalternativeChar">
    <w:name w:val="Acc Policy alternative Char"/>
    <w:link w:val="AccPolicyalternative"/>
    <w:locked/>
    <w:rsid w:val="00B02E25"/>
    <w:rPr>
      <w:rFonts w:cs="Angsana New"/>
      <w:bCs/>
      <w:i/>
      <w:iCs/>
      <w:sz w:val="22"/>
      <w:szCs w:val="22"/>
      <w:lang w:eastAsia="en-GB" w:bidi="th-TH"/>
    </w:rPr>
  </w:style>
  <w:style w:type="paragraph" w:customStyle="1" w:styleId="CoverTitle">
    <w:name w:val="Cover Tit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AC4F7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AC4F72"/>
    <w:rPr>
      <w:rFonts w:ascii="Tahoma" w:hAnsi="Tahoma" w:cs="Times New Roman"/>
      <w:sz w:val="20"/>
      <w:szCs w:val="20"/>
    </w:rPr>
  </w:style>
  <w:style w:type="character" w:customStyle="1" w:styleId="AccPolicyHeadingCharChar">
    <w:name w:val="Acc Policy Heading Char Char"/>
    <w:rsid w:val="00AC4F72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rsid w:val="000F3E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1279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nsolas" w:hAnsi="Consolas"/>
      <w:sz w:val="26"/>
      <w:szCs w:val="26"/>
    </w:rPr>
  </w:style>
  <w:style w:type="character" w:customStyle="1" w:styleId="PlainTextChar">
    <w:name w:val="Plain Text Char"/>
    <w:link w:val="PlainText"/>
    <w:locked/>
    <w:rsid w:val="0012797B"/>
    <w:rPr>
      <w:rFonts w:ascii="Consolas" w:hAnsi="Consolas" w:cs="Angsana New"/>
      <w:sz w:val="26"/>
      <w:szCs w:val="26"/>
    </w:rPr>
  </w:style>
  <w:style w:type="paragraph" w:customStyle="1" w:styleId="Default">
    <w:name w:val="Default"/>
    <w:rsid w:val="005614C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Char1,body text Char1"/>
    <w:uiPriority w:val="99"/>
    <w:rsid w:val="00511895"/>
    <w:rPr>
      <w:rFonts w:ascii="Arial" w:hAnsi="Arial" w:cs="Times New Roman"/>
      <w:sz w:val="22"/>
      <w:szCs w:val="22"/>
    </w:rPr>
  </w:style>
  <w:style w:type="character" w:customStyle="1" w:styleId="Heading1Char1">
    <w:name w:val="Heading 1 Char1"/>
    <w:uiPriority w:val="99"/>
    <w:locked/>
    <w:rsid w:val="002435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aliases w:val="h2 Char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NormalIndent1">
    <w:name w:val="Normal Indent1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styleId="List">
    <w:name w:val="List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243549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43549"/>
    <w:rPr>
      <w:rFonts w:hAnsi="Tms Rmn" w:cs="Tms Rmn"/>
      <w:i/>
      <w:iCs/>
      <w:sz w:val="24"/>
      <w:szCs w:val="28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243549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43549"/>
    <w:rPr>
      <w:rFonts w:ascii="Arial" w:hAnsi="Arial" w:cs="Angsana New"/>
      <w:sz w:val="16"/>
      <w:szCs w:val="18"/>
      <w:lang w:val="en-GB" w:bidi="ar-SA"/>
    </w:rPr>
  </w:style>
  <w:style w:type="character" w:customStyle="1" w:styleId="CharChar22">
    <w:name w:val="Char Char22"/>
    <w:locked/>
    <w:rsid w:val="0024354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243549"/>
    <w:rPr>
      <w:rFonts w:cs="Times New Roman"/>
      <w:sz w:val="29"/>
      <w:szCs w:val="29"/>
    </w:rPr>
  </w:style>
  <w:style w:type="character" w:customStyle="1" w:styleId="hps">
    <w:name w:val="hps"/>
    <w:rsid w:val="00243549"/>
    <w:rPr>
      <w:rFonts w:cs="Times New Roman"/>
    </w:rPr>
  </w:style>
  <w:style w:type="character" w:customStyle="1" w:styleId="gt-icon-text1">
    <w:name w:val="gt-icon-text1"/>
    <w:rsid w:val="00243549"/>
    <w:rPr>
      <w:rFonts w:cs="Times New Roman"/>
    </w:rPr>
  </w:style>
  <w:style w:type="character" w:customStyle="1" w:styleId="shorttext">
    <w:name w:val="short_text"/>
    <w:rsid w:val="00243549"/>
    <w:rPr>
      <w:rFonts w:cs="Times New Roman"/>
    </w:rPr>
  </w:style>
  <w:style w:type="character" w:customStyle="1" w:styleId="longtext">
    <w:name w:val="long_text"/>
    <w:rsid w:val="00243549"/>
    <w:rPr>
      <w:rFonts w:cs="Times New Roman"/>
    </w:rPr>
  </w:style>
  <w:style w:type="character" w:styleId="CommentReference">
    <w:name w:val="annotation reference"/>
    <w:uiPriority w:val="99"/>
    <w:locked/>
    <w:rsid w:val="002435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243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549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243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43549"/>
    <w:rPr>
      <w:rFonts w:ascii="Arial" w:hAnsi="Arial" w:cs="Angsana New"/>
      <w:b/>
      <w:bCs/>
      <w:szCs w:val="25"/>
    </w:rPr>
  </w:style>
  <w:style w:type="paragraph" w:customStyle="1" w:styleId="KNormal">
    <w:name w:val="KNormal"/>
    <w:uiPriority w:val="99"/>
    <w:rsid w:val="00243549"/>
    <w:pPr>
      <w:spacing w:before="120" w:after="120"/>
    </w:pPr>
    <w:rPr>
      <w:rFonts w:ascii="Arial" w:hAnsi="Arial"/>
      <w:lang w:bidi="ar-SA"/>
    </w:rPr>
  </w:style>
  <w:style w:type="character" w:styleId="Emphasis">
    <w:name w:val="Emphasis"/>
    <w:uiPriority w:val="20"/>
    <w:qFormat/>
    <w:rsid w:val="00243549"/>
    <w:rPr>
      <w:rFonts w:cs="Times New Roman"/>
      <w:color w:val="auto"/>
    </w:rPr>
  </w:style>
  <w:style w:type="character" w:customStyle="1" w:styleId="st1">
    <w:name w:val="st1"/>
    <w:rsid w:val="0024354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3549"/>
    <w:rPr>
      <w:rFonts w:ascii="Tahoma" w:hAnsi="Tahoma" w:cs="Tahoma"/>
    </w:rPr>
  </w:style>
  <w:style w:type="character" w:customStyle="1" w:styleId="Heading8Char1">
    <w:name w:val="Heading 8 Char1"/>
    <w:rsid w:val="00243549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243549"/>
  </w:style>
  <w:style w:type="paragraph" w:customStyle="1" w:styleId="AccountingPolicy">
    <w:name w:val="Accounting Policy"/>
    <w:basedOn w:val="Normal"/>
    <w:link w:val="AccountingPolicyChar1"/>
    <w:rsid w:val="002435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54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4Char1">
    <w:name w:val="Heading 4 Char1"/>
    <w:rsid w:val="002435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4354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4354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43549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4354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243549"/>
  </w:style>
  <w:style w:type="character" w:customStyle="1" w:styleId="alt-edited1">
    <w:name w:val="alt-edited1"/>
    <w:rsid w:val="00243549"/>
    <w:rPr>
      <w:color w:val="4D90F0"/>
    </w:rPr>
  </w:style>
  <w:style w:type="table" w:customStyle="1" w:styleId="TableGridLight1">
    <w:name w:val="Table Grid Light1"/>
    <w:basedOn w:val="TableNormal"/>
    <w:uiPriority w:val="40"/>
    <w:rsid w:val="002435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2435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243549"/>
    <w:pPr>
      <w:spacing w:line="151" w:lineRule="atLeast"/>
    </w:pPr>
    <w:rPr>
      <w:rFonts w:ascii="Tesco" w:hAnsi="Tesco" w:cs="Angsana New"/>
      <w:color w:val="auto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10B03"/>
    <w:rPr>
      <w:rFonts w:cs="Angsana New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567C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unhideWhenUsed/>
    <w:locked/>
    <w:rsid w:val="002073F2"/>
    <w:rPr>
      <w:vertAlign w:val="superscript"/>
    </w:rPr>
  </w:style>
  <w:style w:type="paragraph" w:customStyle="1" w:styleId="CM2">
    <w:name w:val="CM2"/>
    <w:basedOn w:val="Normal"/>
    <w:next w:val="Normal"/>
    <w:uiPriority w:val="99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a6">
    <w:name w:val="เนื้อเรื่อง"/>
    <w:basedOn w:val="Normal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numbernegative">
    <w:name w:val="number negative"/>
    <w:basedOn w:val="Normal"/>
    <w:rsid w:val="007707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paragraph">
    <w:name w:val="paragraph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EC3371"/>
    <w:pPr>
      <w:spacing w:after="120"/>
      <w:ind w:left="720" w:hanging="360"/>
      <w:jc w:val="both"/>
    </w:pPr>
    <w:rPr>
      <w:rFonts w:ascii="TimesNewRomanPS" w:eastAsia="MS Mincho" w:hAnsi="TimesNewRomanPS" w:cs="Angsana New"/>
      <w:lang w:val="en-GB"/>
    </w:rPr>
  </w:style>
  <w:style w:type="paragraph" w:customStyle="1" w:styleId="StandardParagraph">
    <w:name w:val="Standard Paragraph"/>
    <w:basedOn w:val="paragraph"/>
    <w:rsid w:val="00EC3371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EC3371"/>
    <w:rPr>
      <w:rFonts w:cs="Cordia New"/>
      <w:b/>
      <w:bCs/>
      <w:i/>
      <w:iCs/>
    </w:rPr>
  </w:style>
  <w:style w:type="paragraph" w:customStyle="1" w:styleId="zfaxdetails">
    <w:name w:val="zfax details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numbertablehead">
    <w:name w:val="number table head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body1">
    <w:name w:val="body1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customStyle="1" w:styleId="E0">
    <w:name w:val="??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zDistnHeader">
    <w:name w:val="zDistnHeader"/>
    <w:basedOn w:val="Normal"/>
    <w:next w:val="Normal"/>
    <w:rsid w:val="00EC33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IndentedText">
    <w:name w:val="IndentedText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spacing w:after="260"/>
      <w:ind w:left="709"/>
      <w:jc w:val="both"/>
    </w:pPr>
    <w:rPr>
      <w:rFonts w:ascii="New York" w:eastAsia="MS Mincho" w:hAnsi="New York"/>
      <w:sz w:val="22"/>
      <w:szCs w:val="22"/>
    </w:rPr>
  </w:style>
  <w:style w:type="paragraph" w:customStyle="1" w:styleId="7I-7H-3">
    <w:name w:val="@7I-@#7H-3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S Mincho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locked/>
    <w:rsid w:val="00EC33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locked/>
    <w:rsid w:val="00EC3371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Revision">
    <w:name w:val="Revision"/>
    <w:hidden/>
    <w:uiPriority w:val="99"/>
    <w:semiHidden/>
    <w:rsid w:val="00C05B35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C05B35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C05B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05B3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05B3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05B3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05B3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05B3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05B3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05B3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5B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924CC4"/>
    <w:rPr>
      <w:rFonts w:ascii="Arial" w:hAnsi="Arial" w:cs="Angsana New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604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604CF4"/>
    <w:rPr>
      <w:rFonts w:ascii="Angsana New" w:hAnsi="Angsana New" w:cs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c.co.th/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cc.co.th/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2415F-352A-48CB-87D2-3F04F619E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66</Pages>
  <Words>12150</Words>
  <Characters>69257</Characters>
  <Application>Microsoft Office Word</Application>
  <DocSecurity>0</DocSecurity>
  <Lines>577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Quater 1 listed - Word</vt:lpstr>
      <vt:lpstr>Quater 1 listed - Word</vt:lpstr>
    </vt:vector>
  </TitlesOfParts>
  <Company>KPMG</Company>
  <LinksUpToDate>false</LinksUpToDate>
  <CharactersWithSpaces>81245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Orathai, Nuchprasert</dc:creator>
  <cp:keywords/>
  <dc:description/>
  <cp:lastModifiedBy>Klinsukon, Yendee</cp:lastModifiedBy>
  <cp:revision>2</cp:revision>
  <cp:lastPrinted>2022-02-23T11:42:00Z</cp:lastPrinted>
  <dcterms:created xsi:type="dcterms:W3CDTF">2022-02-24T10:27:00Z</dcterms:created>
  <dcterms:modified xsi:type="dcterms:W3CDTF">2022-02-24T10:27:00Z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EngagementID">
    <vt:lpwstr>6dc74f8d-33b7-41b4-a860-fd3d81d8c6cf</vt:lpwstr>
  </property>
  <property fmtid="{D5CDD505-2E9C-101B-9397-08002B2CF9AE}" pid="5" name="LibraryID">
    <vt:lpwstr>Audit Files</vt:lpwstr>
  </property>
  <property fmtid="{D5CDD505-2E9C-101B-9397-08002B2CF9AE}" pid="6" name="DocumentID">
    <vt:lpwstr>C911AF86-426B-4FB8-9056-A605EB304762</vt:lpwstr>
  </property>
  <property fmtid="{D5CDD505-2E9C-101B-9397-08002B2CF9AE}" pid="7" name="ComponentID">
    <vt:lpwstr>DD12B08B-93B5-4153-ACBC-66180BB2C697</vt:lpwstr>
  </property>
  <property fmtid="{D5CDD505-2E9C-101B-9397-08002B2CF9AE}" pid="8" name="ComponentName">
    <vt:lpwstr>TOA-PPIH Co.,Ltd.</vt:lpwstr>
  </property>
  <property fmtid="{D5CDD505-2E9C-101B-9397-08002B2CF9AE}" pid="9" name="Locale">
    <vt:lpwstr>en</vt:lpwstr>
  </property>
  <property fmtid="{D5CDD505-2E9C-101B-9397-08002B2CF9AE}" pid="10" name="FilePath">
    <vt:lpwstr>C:\ProgramData\eAudIT\DM\6dc74f8d-33b7-41b4-a860-fd3d81d8c6cf\ReadOnlyDocs\\4.7.0040PPIH FS TH.docx</vt:lpwstr>
  </property>
  <property fmtid="{D5CDD505-2E9C-101B-9397-08002B2CF9AE}" pid="11" name="SiteType">
    <vt:lpwstr>Engagement2017</vt:lpwstr>
  </property>
  <property fmtid="{D5CDD505-2E9C-101B-9397-08002B2CF9AE}" pid="12" name="ResourceDBName">
    <vt:lpwstr>eAudITAppDB2017_SEV1</vt:lpwstr>
  </property>
  <property fmtid="{D5CDD505-2E9C-101B-9397-08002B2CF9AE}" pid="13" name="Product">
    <vt:lpwstr>eAudIT2017</vt:lpwstr>
  </property>
  <property fmtid="{D5CDD505-2E9C-101B-9397-08002B2CF9AE}" pid="14" name="Version">
    <vt:lpwstr>V1</vt:lpwstr>
  </property>
  <property fmtid="{D5CDD505-2E9C-101B-9397-08002B2CF9AE}" pid="15" name="IsMembershipServiceImplemented">
    <vt:lpwstr>False</vt:lpwstr>
  </property>
  <property fmtid="{D5CDD505-2E9C-101B-9397-08002B2CF9AE}" pid="16" name="OnLine">
    <vt:lpwstr>False</vt:lpwstr>
  </property>
  <property fmtid="{D5CDD505-2E9C-101B-9397-08002B2CF9AE}" pid="17" name="SiteSource">
    <vt:lpwstr>Workgroup</vt:lpwstr>
  </property>
  <property fmtid="{D5CDD505-2E9C-101B-9397-08002B2CF9AE}" pid="18" name="RestrictedRibbons">
    <vt:lpwstr>AI-T|CT-T</vt:lpwstr>
  </property>
  <property fmtid="{D5CDD505-2E9C-101B-9397-08002B2CF9AE}" pid="19" name="_DocHome">
    <vt:i4>-2041131668</vt:i4>
  </property>
</Properties>
</file>