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6B07E9" w14:paraId="593643BE" w14:textId="77777777" w:rsidTr="006B7C8E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AFE47F" w14:textId="31592592" w:rsidR="001940B5" w:rsidRPr="006B07E9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D9AD9" w14:textId="77777777" w:rsidR="001940B5" w:rsidRPr="006B07E9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8A7850" w14:textId="77777777" w:rsidR="001940B5" w:rsidRPr="006B07E9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sz w:val="25"/>
                <w:szCs w:val="25"/>
                <w:cs/>
              </w:rPr>
              <w:t>สารบัญ</w:t>
            </w:r>
          </w:p>
        </w:tc>
      </w:tr>
      <w:tr w:rsidR="001940B5" w:rsidRPr="006B07E9" w14:paraId="6ADF35BE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D1B016" w14:textId="77777777" w:rsidR="001940B5" w:rsidRPr="006B07E9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5CEA39" w14:textId="77777777" w:rsidR="001940B5" w:rsidRPr="006B07E9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B926951" w14:textId="77777777" w:rsidR="001940B5" w:rsidRPr="006B07E9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</w:tr>
      <w:tr w:rsidR="00D900D9" w:rsidRPr="006B07E9" w14:paraId="01459A6A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E2B6DA8" w14:textId="6CE23F75" w:rsidR="00D900D9" w:rsidRPr="006B07E9" w:rsidRDefault="00C605FF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631AB825" w14:textId="77777777" w:rsidR="00D900D9" w:rsidRPr="006B07E9" w:rsidRDefault="00D900D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31755DC" w14:textId="3A131D89" w:rsidR="00D900D9" w:rsidRPr="006B07E9" w:rsidRDefault="00D900D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ข้อมูลทั่วไป</w:t>
            </w:r>
          </w:p>
        </w:tc>
      </w:tr>
      <w:tr w:rsidR="001940B5" w:rsidRPr="006B07E9" w14:paraId="16B6D1E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19B947" w14:textId="7A433C40" w:rsidR="001940B5" w:rsidRPr="006B07E9" w:rsidRDefault="00C605FF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34E5C331" w14:textId="77777777" w:rsidR="001940B5" w:rsidRPr="006B07E9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7E05F1" w14:textId="77777777" w:rsidR="001940B5" w:rsidRPr="006B07E9" w:rsidRDefault="002222E4" w:rsidP="00952B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เกณฑ์การจัดทำงบการเงิน</w:t>
            </w:r>
          </w:p>
        </w:tc>
      </w:tr>
      <w:tr w:rsidR="002E221D" w:rsidRPr="006B07E9" w14:paraId="602BAF6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438CC" w14:textId="28D963E4" w:rsidR="002E221D" w:rsidRPr="006B07E9" w:rsidRDefault="00C605FF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5413CAFE" w14:textId="77777777" w:rsidR="002E221D" w:rsidRPr="006B07E9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65F46CC" w14:textId="1790F2B0" w:rsidR="002E221D" w:rsidRPr="006B07E9" w:rsidRDefault="00374698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นโยบายการบัญชีที่สำคัญ</w:t>
            </w:r>
          </w:p>
        </w:tc>
      </w:tr>
      <w:tr w:rsidR="00374698" w:rsidRPr="006B07E9" w14:paraId="25175C5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9F85B9" w14:textId="4F7D29FC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48D9FF3F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E21E33C" w14:textId="591DAC5E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บุคคลหรือกิจการที่เกี่ยวข้องกัน</w:t>
            </w:r>
          </w:p>
        </w:tc>
      </w:tr>
      <w:tr w:rsidR="00374698" w:rsidRPr="006B07E9" w14:paraId="7A71AB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3E9D60" w14:textId="58866351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59281396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18445AB" w14:textId="626A6983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</w:tr>
      <w:tr w:rsidR="00374698" w:rsidRPr="006B07E9" w14:paraId="6E88A9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4F885" w14:textId="5003DEDB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064F0852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FEEAF6" w14:textId="782E0DB4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ลูกหนี้การค้า</w:t>
            </w:r>
            <w:r w:rsidR="007360B0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และลูกหนี้หมุนเวียนอื่น</w:t>
            </w:r>
          </w:p>
        </w:tc>
      </w:tr>
      <w:tr w:rsidR="00374698" w:rsidRPr="006B07E9" w14:paraId="1E8E6BBE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D32F5" w14:textId="7172BB0A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3FF8A56A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0EEA721" w14:textId="260D8026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ลูกหนี้ตามสัญญาเช่า</w:t>
            </w:r>
          </w:p>
        </w:tc>
      </w:tr>
      <w:tr w:rsidR="00374698" w:rsidRPr="006B07E9" w14:paraId="3A198D0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B933E0" w14:textId="2A769ECE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2B07CBDA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5243BDD" w14:textId="06FFC8C0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สินค้าคงเหลือ</w:t>
            </w:r>
          </w:p>
        </w:tc>
      </w:tr>
      <w:tr w:rsidR="00374698" w:rsidRPr="006B07E9" w14:paraId="33F61B2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C807D4" w14:textId="24AF0C0B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9</w:t>
            </w:r>
          </w:p>
        </w:tc>
        <w:tc>
          <w:tcPr>
            <w:tcW w:w="270" w:type="dxa"/>
          </w:tcPr>
          <w:p w14:paraId="0CE12583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468CFBB" w14:textId="2EB53E73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เงินลงทุนในบริษัทร่วมและการร่วมค้า</w:t>
            </w:r>
          </w:p>
        </w:tc>
      </w:tr>
      <w:tr w:rsidR="00374698" w:rsidRPr="006B07E9" w14:paraId="3FE585A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CF91F" w14:textId="158146B0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10</w:t>
            </w:r>
          </w:p>
        </w:tc>
        <w:tc>
          <w:tcPr>
            <w:tcW w:w="270" w:type="dxa"/>
          </w:tcPr>
          <w:p w14:paraId="6C6DCC16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602D" w14:textId="28C553C3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การดำเนินงานร่วมกัน</w:t>
            </w:r>
          </w:p>
        </w:tc>
      </w:tr>
      <w:tr w:rsidR="00374698" w:rsidRPr="006B07E9" w14:paraId="651E2C4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4603D4" w14:textId="6A8B3651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11</w:t>
            </w:r>
          </w:p>
        </w:tc>
        <w:tc>
          <w:tcPr>
            <w:tcW w:w="270" w:type="dxa"/>
          </w:tcPr>
          <w:p w14:paraId="100DCEE2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CC67908" w14:textId="54B2AC81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เงินลงทุนในบริษัทย่อย</w:t>
            </w:r>
          </w:p>
        </w:tc>
      </w:tr>
      <w:tr w:rsidR="00374698" w:rsidRPr="006B07E9" w14:paraId="7811BE6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9684AD" w14:textId="30F6005B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12</w:t>
            </w:r>
          </w:p>
        </w:tc>
        <w:tc>
          <w:tcPr>
            <w:tcW w:w="270" w:type="dxa"/>
          </w:tcPr>
          <w:p w14:paraId="166CC09C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525D964" w14:textId="7C922ECC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</w:tr>
      <w:tr w:rsidR="00374698" w:rsidRPr="006B07E9" w14:paraId="5B3DF98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3210E" w14:textId="5FBBCD48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13</w:t>
            </w:r>
          </w:p>
        </w:tc>
        <w:tc>
          <w:tcPr>
            <w:tcW w:w="270" w:type="dxa"/>
          </w:tcPr>
          <w:p w14:paraId="67D7FE9C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44F8F6B" w14:textId="7D7A80A2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ที่ดิน อาคารและอุปกรณ์</w:t>
            </w:r>
          </w:p>
        </w:tc>
      </w:tr>
      <w:tr w:rsidR="00374698" w:rsidRPr="006B07E9" w14:paraId="00E1048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9A7AF8" w14:textId="65D892D6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14</w:t>
            </w:r>
          </w:p>
        </w:tc>
        <w:tc>
          <w:tcPr>
            <w:tcW w:w="270" w:type="dxa"/>
          </w:tcPr>
          <w:p w14:paraId="086C6E83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2D85927" w14:textId="77BDBFCA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สัญญาเช่า</w:t>
            </w:r>
          </w:p>
        </w:tc>
      </w:tr>
      <w:tr w:rsidR="00374698" w:rsidRPr="006B07E9" w14:paraId="1A18DE5F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77CDAA" w14:textId="40C92A0E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15</w:t>
            </w:r>
          </w:p>
        </w:tc>
        <w:tc>
          <w:tcPr>
            <w:tcW w:w="270" w:type="dxa"/>
          </w:tcPr>
          <w:p w14:paraId="3619E10E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9DBA36A" w14:textId="00FD757B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ค่าความนิยม</w:t>
            </w:r>
          </w:p>
        </w:tc>
      </w:tr>
      <w:tr w:rsidR="00374698" w:rsidRPr="006B07E9" w14:paraId="28503A0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179337" w14:textId="119A2C84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16</w:t>
            </w:r>
          </w:p>
        </w:tc>
        <w:tc>
          <w:tcPr>
            <w:tcW w:w="270" w:type="dxa"/>
          </w:tcPr>
          <w:p w14:paraId="6E77815D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9AACB90" w14:textId="47A4B87D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สินทรัพย์ไม่มีตัวตนอื่น</w:t>
            </w:r>
          </w:p>
        </w:tc>
      </w:tr>
      <w:tr w:rsidR="00374698" w:rsidRPr="006B07E9" w14:paraId="23B0E03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F6CAC" w14:textId="5E21EAF2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17</w:t>
            </w:r>
          </w:p>
        </w:tc>
        <w:tc>
          <w:tcPr>
            <w:tcW w:w="270" w:type="dxa"/>
          </w:tcPr>
          <w:p w14:paraId="3888D08F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3B5E220" w14:textId="4893C090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หนี้สินที่มีภาระดอกเบี้ย</w:t>
            </w:r>
          </w:p>
        </w:tc>
      </w:tr>
      <w:tr w:rsidR="00374698" w:rsidRPr="006B07E9" w14:paraId="0399241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963163" w14:textId="40E49E41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18</w:t>
            </w:r>
          </w:p>
        </w:tc>
        <w:tc>
          <w:tcPr>
            <w:tcW w:w="270" w:type="dxa"/>
          </w:tcPr>
          <w:p w14:paraId="43F17E87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8FD989" w14:textId="642E99E4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74698" w:rsidRPr="006B07E9" w14:paraId="11B2DBE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0AD04A" w14:textId="0E44EFB8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19</w:t>
            </w:r>
          </w:p>
        </w:tc>
        <w:tc>
          <w:tcPr>
            <w:tcW w:w="270" w:type="dxa"/>
          </w:tcPr>
          <w:p w14:paraId="2AE56E5E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EC7CA90" w14:textId="2CA303B1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เจ้าหนี้หมุนเวียนอื่น</w:t>
            </w:r>
          </w:p>
        </w:tc>
      </w:tr>
      <w:tr w:rsidR="00374698" w:rsidRPr="006B07E9" w14:paraId="561404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AB858A" w14:textId="715F4099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20</w:t>
            </w:r>
          </w:p>
        </w:tc>
        <w:tc>
          <w:tcPr>
            <w:tcW w:w="270" w:type="dxa"/>
          </w:tcPr>
          <w:p w14:paraId="702EB754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F432" w14:textId="6F76188C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74698" w:rsidRPr="006B07E9" w14:paraId="7D495A9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F354A" w14:textId="5E339A98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21</w:t>
            </w:r>
          </w:p>
        </w:tc>
        <w:tc>
          <w:tcPr>
            <w:tcW w:w="270" w:type="dxa"/>
          </w:tcPr>
          <w:p w14:paraId="51AC4E32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A40A6BC" w14:textId="1896B28D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สำรอง</w:t>
            </w: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ตามกฎหมาย</w:t>
            </w:r>
          </w:p>
        </w:tc>
      </w:tr>
      <w:tr w:rsidR="00374698" w:rsidRPr="006B07E9" w14:paraId="01F4850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24C945" w14:textId="30252B0B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22</w:t>
            </w:r>
          </w:p>
        </w:tc>
        <w:tc>
          <w:tcPr>
            <w:tcW w:w="270" w:type="dxa"/>
          </w:tcPr>
          <w:p w14:paraId="584A05F3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AD329BA" w14:textId="5BADB34A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ส่วนงานดำเนินงานและการจำแนกรายได้</w:t>
            </w:r>
          </w:p>
        </w:tc>
      </w:tr>
      <w:tr w:rsidR="00374698" w:rsidRPr="006B07E9" w14:paraId="3ADB27A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9F7FA9" w14:textId="3871F830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23</w:t>
            </w:r>
          </w:p>
        </w:tc>
        <w:tc>
          <w:tcPr>
            <w:tcW w:w="270" w:type="dxa"/>
          </w:tcPr>
          <w:p w14:paraId="2DF13962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A333DEB" w14:textId="492541CC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ประมาณการหนี้สินไม่หมุนเวียนสำหรับ</w:t>
            </w: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ผลประโยชน์พนักงาน</w:t>
            </w:r>
          </w:p>
        </w:tc>
      </w:tr>
      <w:tr w:rsidR="00374698" w:rsidRPr="006B07E9" w14:paraId="67A9EB45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8C1B5E" w14:textId="6FC07490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24</w:t>
            </w:r>
          </w:p>
        </w:tc>
        <w:tc>
          <w:tcPr>
            <w:tcW w:w="270" w:type="dxa"/>
          </w:tcPr>
          <w:p w14:paraId="0E028A64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283DC5F" w14:textId="5A3002C9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ค่าใช้จ่ายตามลักษณะ</w:t>
            </w:r>
          </w:p>
        </w:tc>
      </w:tr>
      <w:tr w:rsidR="00374698" w:rsidRPr="006B07E9" w14:paraId="17D2326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B3B032" w14:textId="5C67BD55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</w:t>
            </w:r>
          </w:p>
        </w:tc>
        <w:tc>
          <w:tcPr>
            <w:tcW w:w="270" w:type="dxa"/>
          </w:tcPr>
          <w:p w14:paraId="147B7137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EB318FB" w14:textId="19E5122C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ต้นทุนทางการเงิน</w:t>
            </w:r>
          </w:p>
        </w:tc>
      </w:tr>
      <w:tr w:rsidR="00374698" w:rsidRPr="006B07E9" w14:paraId="41E3B7F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E42507" w14:textId="407DEB17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26</w:t>
            </w:r>
          </w:p>
        </w:tc>
        <w:tc>
          <w:tcPr>
            <w:tcW w:w="270" w:type="dxa"/>
          </w:tcPr>
          <w:p w14:paraId="4C6D83AA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60EFFE" w14:textId="340DEC00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ภาษีเงินได้</w:t>
            </w:r>
          </w:p>
        </w:tc>
      </w:tr>
      <w:tr w:rsidR="00374698" w:rsidRPr="006B07E9" w14:paraId="2D1E51E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147C21" w14:textId="4F72981F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27</w:t>
            </w:r>
          </w:p>
        </w:tc>
        <w:tc>
          <w:tcPr>
            <w:tcW w:w="270" w:type="dxa"/>
          </w:tcPr>
          <w:p w14:paraId="24EAE731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2B3F72D" w14:textId="2E07D934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กำไร </w:t>
            </w: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(</w:t>
            </w: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ขาดทุน</w:t>
            </w: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)</w:t>
            </w: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 xml:space="preserve"> </w:t>
            </w: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ต่อหุ้น</w:t>
            </w:r>
            <w:r w:rsidR="007D4301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ขั้นพื้นฐาน</w:t>
            </w:r>
          </w:p>
        </w:tc>
      </w:tr>
      <w:tr w:rsidR="00374698" w:rsidRPr="006B07E9" w14:paraId="36E03B9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94C4E" w14:textId="6CFCA4A0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28</w:t>
            </w:r>
          </w:p>
        </w:tc>
        <w:tc>
          <w:tcPr>
            <w:tcW w:w="270" w:type="dxa"/>
          </w:tcPr>
          <w:p w14:paraId="5431456B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01410818" w14:textId="6F366E83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เงินปันผล</w:t>
            </w:r>
          </w:p>
        </w:tc>
      </w:tr>
      <w:tr w:rsidR="00374698" w:rsidRPr="006B07E9" w14:paraId="69E79C52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BC708" w14:textId="5C2736AB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29</w:t>
            </w:r>
          </w:p>
        </w:tc>
        <w:tc>
          <w:tcPr>
            <w:tcW w:w="270" w:type="dxa"/>
          </w:tcPr>
          <w:p w14:paraId="02EF70C6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6C620DD" w14:textId="5D68C053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เครื่องมือทางการเงิน</w:t>
            </w:r>
          </w:p>
        </w:tc>
      </w:tr>
      <w:tr w:rsidR="00374698" w:rsidRPr="006B07E9" w14:paraId="404FABB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64E50E" w14:textId="69CB9E7F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30</w:t>
            </w:r>
          </w:p>
        </w:tc>
        <w:tc>
          <w:tcPr>
            <w:tcW w:w="270" w:type="dxa"/>
          </w:tcPr>
          <w:p w14:paraId="3AB4402C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00EBC04" w14:textId="22AFB601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การบริหารจัดการทุน</w:t>
            </w:r>
          </w:p>
        </w:tc>
      </w:tr>
      <w:tr w:rsidR="00374698" w:rsidRPr="006B07E9" w14:paraId="0C4B14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C33AC" w14:textId="79EB39E2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31</w:t>
            </w:r>
          </w:p>
        </w:tc>
        <w:tc>
          <w:tcPr>
            <w:tcW w:w="270" w:type="dxa"/>
          </w:tcPr>
          <w:p w14:paraId="76D7284B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731CB25" w14:textId="1BA5E820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74698" w:rsidRPr="006B07E9" w14:paraId="6F96E8B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65CABB" w14:textId="5839FBB4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32</w:t>
            </w:r>
          </w:p>
        </w:tc>
        <w:tc>
          <w:tcPr>
            <w:tcW w:w="270" w:type="dxa"/>
          </w:tcPr>
          <w:p w14:paraId="571F2825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15406D4" w14:textId="564EF9E5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คดีฟ้องร้อง</w:t>
            </w:r>
          </w:p>
        </w:tc>
      </w:tr>
      <w:tr w:rsidR="00374698" w:rsidRPr="006B07E9" w14:paraId="7603738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6B0F20" w14:textId="4A68D10F" w:rsidR="00374698" w:rsidRPr="006B07E9" w:rsidRDefault="00C605FF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C605FF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33</w:t>
            </w:r>
          </w:p>
        </w:tc>
        <w:tc>
          <w:tcPr>
            <w:tcW w:w="270" w:type="dxa"/>
          </w:tcPr>
          <w:p w14:paraId="252FF34D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B959F0C" w14:textId="57BEDE2B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เหตุการณ์ภายหลังรอบระยะเวลารายงาน</w:t>
            </w:r>
          </w:p>
        </w:tc>
      </w:tr>
      <w:tr w:rsidR="00374698" w:rsidRPr="006B07E9" w14:paraId="121300F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F75720" w14:textId="151BD17D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7D66F38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8759647" w14:textId="0B715022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</w:tr>
      <w:tr w:rsidR="00374698" w:rsidRPr="006B07E9" w14:paraId="50EDA727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185E56" w14:textId="2F36956B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7E8174F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D2F428" w14:textId="67407788" w:rsidR="00374698" w:rsidRPr="006B07E9" w:rsidRDefault="00374698" w:rsidP="003746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</w:tr>
      <w:tr w:rsidR="00374698" w:rsidRPr="006B07E9" w14:paraId="31FA115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2707D" w14:textId="4FB5FA45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21245C6" w14:textId="77777777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0B9905" w14:textId="134F14D1" w:rsidR="00374698" w:rsidRPr="006B07E9" w:rsidRDefault="00374698" w:rsidP="00374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</w:tr>
    </w:tbl>
    <w:p w14:paraId="7EBBDF27" w14:textId="77777777" w:rsidR="00145953" w:rsidRPr="006B07E9" w:rsidRDefault="00145953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4130430" w14:textId="086CC605" w:rsidR="003E7076" w:rsidRPr="006B07E9" w:rsidRDefault="003E7076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949934" w14:textId="77777777" w:rsidR="003E7076" w:rsidRPr="006B07E9" w:rsidRDefault="003E7076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7C62BCC" w14:textId="49CF8CE5" w:rsidR="00661CC0" w:rsidRPr="006B07E9" w:rsidRDefault="00661CC0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งบการเงิน</w:t>
      </w:r>
      <w:r w:rsidR="00E61283" w:rsidRPr="006B07E9">
        <w:rPr>
          <w:rFonts w:ascii="Angsana New" w:hAnsi="Angsana New"/>
          <w:sz w:val="30"/>
          <w:szCs w:val="30"/>
          <w:cs/>
        </w:rPr>
        <w:t>นี้</w:t>
      </w:r>
      <w:r w:rsidRPr="006B07E9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6B07E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6B07E9">
        <w:rPr>
          <w:rFonts w:ascii="Angsana New" w:hAnsi="Angsana New"/>
          <w:sz w:val="30"/>
          <w:szCs w:val="30"/>
          <w:cs/>
        </w:rPr>
        <w:t>จาก</w:t>
      </w:r>
      <w:r w:rsidR="006A5927" w:rsidRPr="006B07E9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6B07E9">
        <w:rPr>
          <w:rFonts w:ascii="Angsana New" w:hAnsi="Angsana New"/>
          <w:sz w:val="30"/>
          <w:szCs w:val="30"/>
          <w:cs/>
        </w:rPr>
        <w:t>เมื่อ</w:t>
      </w:r>
      <w:r w:rsidR="008704F5" w:rsidRPr="006B07E9">
        <w:rPr>
          <w:rFonts w:ascii="Angsana New" w:hAnsi="Angsana New"/>
          <w:sz w:val="30"/>
          <w:szCs w:val="30"/>
          <w:cs/>
        </w:rPr>
        <w:t>วันที่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24</w:t>
      </w:r>
      <w:r w:rsidR="003E7076" w:rsidRPr="006B07E9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0242CC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2565</w:t>
      </w:r>
    </w:p>
    <w:p w14:paraId="422C5ED2" w14:textId="3B3E6C37" w:rsidR="00D900D9" w:rsidRPr="006B07E9" w:rsidRDefault="00D900D9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DA0CE6" w14:textId="77777777" w:rsidR="00D900D9" w:rsidRPr="006B07E9" w:rsidRDefault="00D900D9" w:rsidP="00D900D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E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12DA288" w14:textId="77777777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0EC1001E" w14:textId="678264C8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บริษัท สแกน อินเตอร์ จำกัด (มหาชน) 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sz w:val="30"/>
          <w:szCs w:val="30"/>
          <w:cs/>
        </w:rPr>
        <w:t>บริษัท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    ตลาดหลักทรัพย์แห่งประเทศไทย เมื่อวันที่ </w:t>
      </w:r>
      <w:r w:rsidR="00C605FF" w:rsidRPr="00C605FF">
        <w:rPr>
          <w:rFonts w:ascii="Angsana New" w:hAnsi="Angsana New"/>
          <w:sz w:val="30"/>
          <w:szCs w:val="30"/>
        </w:rPr>
        <w:t>23</w:t>
      </w:r>
      <w:r w:rsidRPr="006B07E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C605FF" w:rsidRPr="00C605FF">
        <w:rPr>
          <w:rFonts w:ascii="Angsana New" w:hAnsi="Angsana New"/>
          <w:sz w:val="30"/>
          <w:szCs w:val="30"/>
        </w:rPr>
        <w:t>2558</w:t>
      </w:r>
      <w:r w:rsidRPr="006B07E9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 เลขที่ </w:t>
      </w:r>
      <w:r w:rsidR="00C605FF" w:rsidRPr="00C605FF">
        <w:rPr>
          <w:rFonts w:ascii="Angsana New" w:hAnsi="Angsana New"/>
          <w:sz w:val="30"/>
          <w:szCs w:val="30"/>
        </w:rPr>
        <w:t>355</w:t>
      </w:r>
      <w:r w:rsidRPr="006B07E9">
        <w:rPr>
          <w:rFonts w:ascii="Angsana New" w:hAnsi="Angsana New"/>
          <w:sz w:val="30"/>
          <w:szCs w:val="30"/>
          <w:cs/>
        </w:rPr>
        <w:t xml:space="preserve"> ถนนบอนด์สตรีท ตำบลบางพูด อำเภอปากเกร็ด จังหวัดนนทบุรี ประเทศไทย</w:t>
      </w:r>
    </w:p>
    <w:p w14:paraId="1D2E4808" w14:textId="77777777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24"/>
          <w:szCs w:val="24"/>
        </w:rPr>
      </w:pPr>
    </w:p>
    <w:p w14:paraId="138E192D" w14:textId="77777777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4D6884A6" w14:textId="77777777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B5C213" w14:textId="5B6C9B3D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93B5E">
        <w:rPr>
          <w:rFonts w:ascii="Angsana New" w:hAnsi="Angsana New"/>
          <w:sz w:val="30"/>
          <w:szCs w:val="30"/>
        </w:rPr>
        <w:t xml:space="preserve"> </w:t>
      </w:r>
      <w:r w:rsidR="00FA1675">
        <w:rPr>
          <w:rFonts w:ascii="Angsana New" w:hAnsi="Angsana New" w:hint="cs"/>
          <w:sz w:val="30"/>
          <w:szCs w:val="30"/>
          <w:cs/>
        </w:rPr>
        <w:t xml:space="preserve">การดำเนินงานร่วมกัน </w:t>
      </w:r>
      <w:r w:rsidRPr="006B07E9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>) ดำเนินธุรกิจหลักในธุรกิจการค้าก๊าซธรรมชาติสำหรับยานยนต์ (</w:t>
      </w:r>
      <w:r w:rsidRPr="006B07E9">
        <w:rPr>
          <w:rFonts w:ascii="Angsana New" w:hAnsi="Angsana New"/>
          <w:sz w:val="30"/>
          <w:szCs w:val="30"/>
        </w:rPr>
        <w:t>NGV)</w:t>
      </w:r>
      <w:r w:rsidRPr="006B07E9">
        <w:rPr>
          <w:rFonts w:ascii="Angsana New" w:hAnsi="Angsana New"/>
          <w:sz w:val="30"/>
          <w:szCs w:val="30"/>
          <w:cs/>
        </w:rPr>
        <w:t xml:space="preserve"> ธุรกิจโรงไฟฟ้าพลังงานแสงอาทิตย์ และ</w:t>
      </w:r>
      <w:r w:rsidRPr="006B07E9">
        <w:rPr>
          <w:rFonts w:ascii="Angsana New" w:hAnsi="Angsana New" w:hint="cs"/>
          <w:sz w:val="30"/>
          <w:szCs w:val="30"/>
          <w:cs/>
        </w:rPr>
        <w:t>อื่น ๆ</w:t>
      </w:r>
    </w:p>
    <w:p w14:paraId="00E330B7" w14:textId="77777777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D09FD8" w14:textId="478FA318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C90E043" w14:textId="77777777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720"/>
        <w:gridCol w:w="270"/>
        <w:gridCol w:w="720"/>
      </w:tblGrid>
      <w:tr w:rsidR="00D900D9" w:rsidRPr="006B07E9" w14:paraId="20EE361D" w14:textId="77777777" w:rsidTr="00DB3554">
        <w:tc>
          <w:tcPr>
            <w:tcW w:w="3132" w:type="dxa"/>
          </w:tcPr>
          <w:p w14:paraId="4CF8318F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68921A85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8104120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329F362D" w14:textId="77777777" w:rsidR="00D900D9" w:rsidRPr="006B07E9" w:rsidRDefault="00D900D9" w:rsidP="00DB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D900D9" w:rsidRPr="006B07E9" w14:paraId="7EB67C83" w14:textId="77777777" w:rsidTr="00DB3554">
        <w:trPr>
          <w:trHeight w:val="60"/>
        </w:trPr>
        <w:tc>
          <w:tcPr>
            <w:tcW w:w="3132" w:type="dxa"/>
          </w:tcPr>
          <w:p w14:paraId="6D9EC13C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7E681EAB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6D7A55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31FB0498" w14:textId="200E569F" w:rsidR="00D900D9" w:rsidRPr="006B07E9" w:rsidRDefault="00C605FF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5EBFC7C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41DC8A" w14:textId="4F9D15E4" w:rsidR="00D900D9" w:rsidRPr="006B07E9" w:rsidRDefault="00C605FF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00D9" w:rsidRPr="006B07E9" w14:paraId="7337F9DB" w14:textId="77777777" w:rsidTr="00DB3554">
        <w:trPr>
          <w:trHeight w:val="101"/>
        </w:trPr>
        <w:tc>
          <w:tcPr>
            <w:tcW w:w="3132" w:type="dxa"/>
          </w:tcPr>
          <w:p w14:paraId="39D39A63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05D697EB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8EBE95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4332140C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D900D9" w:rsidRPr="006B07E9" w14:paraId="637E906C" w14:textId="77777777" w:rsidTr="00DB3554">
        <w:tc>
          <w:tcPr>
            <w:tcW w:w="3132" w:type="dxa"/>
          </w:tcPr>
          <w:p w14:paraId="45793D2C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572C8924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9600D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FAB4559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9029DE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DA30EE1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900D9" w:rsidRPr="006B07E9" w14:paraId="7D21BF2D" w14:textId="77777777" w:rsidTr="00DB3554">
        <w:tc>
          <w:tcPr>
            <w:tcW w:w="3132" w:type="dxa"/>
          </w:tcPr>
          <w:p w14:paraId="09777267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14:paraId="466C93DD" w14:textId="77777777" w:rsidR="00D900D9" w:rsidRPr="006B07E9" w:rsidRDefault="00D900D9" w:rsidP="00DB3554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 และธุรกิจค้าปลีกคาร์บอนไดออกไซด์เหลว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4E7152D6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6C83B581" w14:textId="780EE54A" w:rsidR="00D900D9" w:rsidRPr="006B07E9" w:rsidRDefault="00C605FF" w:rsidP="00DB3554">
            <w:pPr>
              <w:tabs>
                <w:tab w:val="clear" w:pos="680"/>
                <w:tab w:val="left" w:pos="666"/>
              </w:tabs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100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3D706EF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B31B60C" w14:textId="224E1924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100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900D9" w:rsidRPr="006B07E9" w14:paraId="710D03A5" w14:textId="77777777" w:rsidTr="00DB3554">
        <w:tc>
          <w:tcPr>
            <w:tcW w:w="3132" w:type="dxa"/>
          </w:tcPr>
          <w:p w14:paraId="12B012DE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14:paraId="07D08952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6630CAE1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8E40D80" w14:textId="577C0AF8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5FE6D9B0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63A2E3F" w14:textId="3D3710C2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900D9" w:rsidRPr="006B07E9" w14:paraId="0209FD51" w14:textId="77777777" w:rsidTr="00DB3554">
        <w:tc>
          <w:tcPr>
            <w:tcW w:w="3132" w:type="dxa"/>
          </w:tcPr>
          <w:p w14:paraId="1B51CC33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3330" w:type="dxa"/>
          </w:tcPr>
          <w:p w14:paraId="2C1392BA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br/>
              <w:t>และกระจายสินค้าทางบก</w:t>
            </w:r>
          </w:p>
        </w:tc>
        <w:tc>
          <w:tcPr>
            <w:tcW w:w="900" w:type="dxa"/>
          </w:tcPr>
          <w:p w14:paraId="05F0A704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C43F5D4" w14:textId="7CC3AC08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563ABAC1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61B57F4" w14:textId="64B8ECD6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900D9" w:rsidRPr="006B07E9" w14:paraId="0A293B3D" w14:textId="77777777" w:rsidTr="00DB3554">
        <w:trPr>
          <w:trHeight w:val="362"/>
        </w:trPr>
        <w:tc>
          <w:tcPr>
            <w:tcW w:w="3132" w:type="dxa"/>
          </w:tcPr>
          <w:p w14:paraId="5447BF73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วี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โอ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เน็ต ไบโอดีเซล เอเซีย จำกัด</w:t>
            </w:r>
          </w:p>
        </w:tc>
        <w:tc>
          <w:tcPr>
            <w:tcW w:w="3330" w:type="dxa"/>
          </w:tcPr>
          <w:p w14:paraId="5F88935E" w14:textId="77777777" w:rsidR="00D900D9" w:rsidRPr="006B07E9" w:rsidRDefault="00D900D9" w:rsidP="00DB3554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ธุรกิจผลิตกระแสไฟฟ้าจากพลังงานแสงอาทิตย์</w:t>
            </w:r>
          </w:p>
        </w:tc>
        <w:tc>
          <w:tcPr>
            <w:tcW w:w="900" w:type="dxa"/>
          </w:tcPr>
          <w:p w14:paraId="158A5FE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88E0A30" w14:textId="6C7DCDC9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C29DB81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D6DEAB" w14:textId="630A9F3A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900D9" w:rsidRPr="006B07E9" w14:paraId="03CFE570" w14:textId="77777777" w:rsidTr="00DB3554">
        <w:trPr>
          <w:trHeight w:val="353"/>
        </w:trPr>
        <w:tc>
          <w:tcPr>
            <w:tcW w:w="3132" w:type="dxa"/>
          </w:tcPr>
          <w:p w14:paraId="6AD24309" w14:textId="77777777" w:rsidR="00D900D9" w:rsidRPr="006B07E9" w:rsidRDefault="00D900D9" w:rsidP="00DB3554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แพนเทอรา มอเตอร์ส จำกัด</w:t>
            </w:r>
          </w:p>
        </w:tc>
        <w:tc>
          <w:tcPr>
            <w:tcW w:w="3330" w:type="dxa"/>
          </w:tcPr>
          <w:p w14:paraId="1F62B319" w14:textId="77777777" w:rsidR="00D900D9" w:rsidRPr="006B07E9" w:rsidRDefault="00D900D9" w:rsidP="00DB3554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ธุรกิจผลิตและให้เช่ารถโดยสารขนาดเล็ก</w:t>
            </w:r>
          </w:p>
        </w:tc>
        <w:tc>
          <w:tcPr>
            <w:tcW w:w="900" w:type="dxa"/>
          </w:tcPr>
          <w:p w14:paraId="287D7F41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187AACA" w14:textId="4821C89C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CB000D7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1D22E2" w14:textId="2E0D40FE" w:rsidR="00D900D9" w:rsidRPr="006B07E9" w:rsidRDefault="00C605FF" w:rsidP="00DB35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7D4301" w:rsidRPr="006B07E9" w14:paraId="6105F1D9" w14:textId="77777777" w:rsidTr="00DB3554">
        <w:trPr>
          <w:trHeight w:val="353"/>
        </w:trPr>
        <w:tc>
          <w:tcPr>
            <w:tcW w:w="3132" w:type="dxa"/>
          </w:tcPr>
          <w:p w14:paraId="3A1847FF" w14:textId="547FC62A" w:rsidR="007D4301" w:rsidRPr="006B07E9" w:rsidRDefault="007D4301" w:rsidP="007D4301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แสกน เมดิเฮิร์บ จำกัด</w:t>
            </w:r>
          </w:p>
        </w:tc>
        <w:tc>
          <w:tcPr>
            <w:tcW w:w="3330" w:type="dxa"/>
          </w:tcPr>
          <w:p w14:paraId="508ECC57" w14:textId="44E20E87" w:rsidR="007D4301" w:rsidRPr="006B07E9" w:rsidRDefault="007D4301" w:rsidP="007D4301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</w:tcPr>
          <w:p w14:paraId="1142031F" w14:textId="2F541FA5" w:rsidR="007D4301" w:rsidRPr="006B07E9" w:rsidRDefault="007D4301" w:rsidP="007D4301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2C7E63C0" w14:textId="32FD5CC9" w:rsidR="007D4301" w:rsidRPr="006B07E9" w:rsidRDefault="00C605FF" w:rsidP="007D4301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7C58C07" w14:textId="77777777" w:rsidR="007D4301" w:rsidRPr="006B07E9" w:rsidRDefault="007D4301" w:rsidP="007D4301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099A2C3" w14:textId="6DEF06B8" w:rsidR="007D4301" w:rsidRPr="006B07E9" w:rsidRDefault="007D4301" w:rsidP="007D43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4301" w:rsidRPr="006B07E9" w14:paraId="610C980F" w14:textId="77777777" w:rsidTr="00DB3554">
        <w:trPr>
          <w:trHeight w:val="353"/>
        </w:trPr>
        <w:tc>
          <w:tcPr>
            <w:tcW w:w="3132" w:type="dxa"/>
          </w:tcPr>
          <w:p w14:paraId="3EF97A90" w14:textId="5DE8602B" w:rsidR="007D4301" w:rsidRPr="007D4301" w:rsidRDefault="007D4301" w:rsidP="007D4301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เครือข่ายก๊าซไทย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ญี่ปุ่น จำกัด</w:t>
            </w:r>
          </w:p>
        </w:tc>
        <w:tc>
          <w:tcPr>
            <w:tcW w:w="3330" w:type="dxa"/>
          </w:tcPr>
          <w:p w14:paraId="03DFAEB2" w14:textId="36BE3BCC" w:rsidR="007D4301" w:rsidRPr="007D4301" w:rsidRDefault="007D4301" w:rsidP="007D4301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</w:tcPr>
          <w:p w14:paraId="373DA7F9" w14:textId="3B08C359" w:rsidR="007D4301" w:rsidRPr="007D4301" w:rsidRDefault="007D4301" w:rsidP="007D4301">
            <w:pPr>
              <w:ind w:right="-1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5361D5F8" w14:textId="198704B5" w:rsidR="007D4301" w:rsidRPr="007D4301" w:rsidRDefault="00C605FF" w:rsidP="007D4301">
            <w:pPr>
              <w:ind w:left="-108" w:right="-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6B5A751D" w14:textId="77777777" w:rsidR="007D4301" w:rsidRPr="007D4301" w:rsidRDefault="007D4301" w:rsidP="007D4301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84BDA91" w14:textId="2316911C" w:rsidR="007D4301" w:rsidRPr="007D4301" w:rsidRDefault="007D4301" w:rsidP="007D43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4301" w:rsidRPr="006B07E9" w14:paraId="6DDD2720" w14:textId="77777777" w:rsidTr="00DB3554">
        <w:trPr>
          <w:trHeight w:val="353"/>
        </w:trPr>
        <w:tc>
          <w:tcPr>
            <w:tcW w:w="3132" w:type="dxa"/>
          </w:tcPr>
          <w:p w14:paraId="338D84F4" w14:textId="559B062F" w:rsidR="007D4301" w:rsidRPr="006B07E9" w:rsidRDefault="007D4301" w:rsidP="007D4301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สแกน เอิร์ธ พาวเวอร์ จำกัด</w:t>
            </w:r>
          </w:p>
        </w:tc>
        <w:tc>
          <w:tcPr>
            <w:tcW w:w="3330" w:type="dxa"/>
          </w:tcPr>
          <w:p w14:paraId="57325244" w14:textId="374925B9" w:rsidR="007D4301" w:rsidRPr="006B07E9" w:rsidRDefault="007D4301" w:rsidP="007D4301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 w:hint="cs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900" w:type="dxa"/>
          </w:tcPr>
          <w:p w14:paraId="408ADB70" w14:textId="0C38EC39" w:rsidR="007D4301" w:rsidRPr="006B07E9" w:rsidRDefault="007D4301" w:rsidP="007D4301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2A111E46" w14:textId="32680CDD" w:rsidR="007D4301" w:rsidRPr="006B07E9" w:rsidRDefault="00C605FF" w:rsidP="007D4301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6DC31AF3" w14:textId="77777777" w:rsidR="007D4301" w:rsidRPr="006B07E9" w:rsidRDefault="007D4301" w:rsidP="007D4301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0EDCCF8" w14:textId="3839401D" w:rsidR="007D4301" w:rsidRPr="006B07E9" w:rsidRDefault="00C605FF" w:rsidP="007D43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7D4301" w:rsidRPr="006B07E9" w14:paraId="09BC6B3A" w14:textId="77777777" w:rsidTr="00DB3554">
        <w:trPr>
          <w:trHeight w:val="353"/>
        </w:trPr>
        <w:tc>
          <w:tcPr>
            <w:tcW w:w="3132" w:type="dxa"/>
          </w:tcPr>
          <w:p w14:paraId="2B92E486" w14:textId="5E1E8E95" w:rsidR="007D4301" w:rsidRPr="006B07E9" w:rsidRDefault="007D4301" w:rsidP="007D4301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3D55B016" w14:textId="5550CE88" w:rsidR="007D4301" w:rsidRPr="006B07E9" w:rsidRDefault="007D4301" w:rsidP="007D4301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1B5119CE" w14:textId="18102089" w:rsidR="007D4301" w:rsidRPr="006B07E9" w:rsidRDefault="007D4301" w:rsidP="007D4301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1157B733" w14:textId="704DDE9F" w:rsidR="007D4301" w:rsidRPr="006B07E9" w:rsidRDefault="00C605FF" w:rsidP="007D4301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6D1BDE51" w14:textId="77777777" w:rsidR="007D4301" w:rsidRPr="006B07E9" w:rsidRDefault="007D4301" w:rsidP="007D4301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2CAB81" w14:textId="0219B580" w:rsidR="007D4301" w:rsidRPr="006B07E9" w:rsidRDefault="00C605FF" w:rsidP="007D43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7D4301" w:rsidRPr="006B07E9" w14:paraId="0983D789" w14:textId="77777777" w:rsidTr="00DB3554">
        <w:trPr>
          <w:trHeight w:val="353"/>
        </w:trPr>
        <w:tc>
          <w:tcPr>
            <w:tcW w:w="3132" w:type="dxa"/>
          </w:tcPr>
          <w:p w14:paraId="48B7023C" w14:textId="5934FC26" w:rsidR="007D4301" w:rsidRDefault="007D4301" w:rsidP="007D4301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สแกน ไอซีที จำกัด</w:t>
            </w:r>
          </w:p>
        </w:tc>
        <w:tc>
          <w:tcPr>
            <w:tcW w:w="3330" w:type="dxa"/>
          </w:tcPr>
          <w:p w14:paraId="2FDD8520" w14:textId="60BA2CC6" w:rsidR="007D4301" w:rsidRDefault="007D4301" w:rsidP="007D4301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ธุรกิจเทคโนโลยีสารสนเทศ</w:t>
            </w:r>
          </w:p>
        </w:tc>
        <w:tc>
          <w:tcPr>
            <w:tcW w:w="900" w:type="dxa"/>
          </w:tcPr>
          <w:p w14:paraId="6048E17C" w14:textId="61548224" w:rsidR="007D4301" w:rsidRDefault="007D4301" w:rsidP="007D4301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66FF291D" w14:textId="6444CB4E" w:rsidR="007D4301" w:rsidRDefault="00C605FF" w:rsidP="007D4301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51</w:t>
            </w:r>
            <w:r w:rsidR="007D4301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5D919EB" w14:textId="77777777" w:rsidR="007D4301" w:rsidRPr="006B07E9" w:rsidRDefault="007D4301" w:rsidP="007D4301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4C44B26" w14:textId="7757F300" w:rsidR="007D4301" w:rsidRDefault="007D4301" w:rsidP="007D43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9C33C47" w14:textId="77777777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2"/>
          <w:szCs w:val="12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88"/>
        <w:gridCol w:w="702"/>
      </w:tblGrid>
      <w:tr w:rsidR="00D900D9" w:rsidRPr="006B07E9" w14:paraId="02F6C655" w14:textId="77777777" w:rsidTr="00DB3554">
        <w:tc>
          <w:tcPr>
            <w:tcW w:w="3222" w:type="dxa"/>
          </w:tcPr>
          <w:p w14:paraId="31EC436A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4FE30842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3C0A225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20193AF0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900D9" w:rsidRPr="006B07E9" w14:paraId="59F18FC4" w14:textId="77777777" w:rsidTr="00DB3554">
        <w:tc>
          <w:tcPr>
            <w:tcW w:w="3222" w:type="dxa"/>
          </w:tcPr>
          <w:p w14:paraId="7616157F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48439303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36BA6E4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33EE59A3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บริษัทถือหุ้นร้อยละ</w:t>
            </w:r>
          </w:p>
        </w:tc>
      </w:tr>
      <w:tr w:rsidR="00D900D9" w:rsidRPr="006B07E9" w14:paraId="78DF852A" w14:textId="77777777" w:rsidTr="00DB3554">
        <w:tc>
          <w:tcPr>
            <w:tcW w:w="3222" w:type="dxa"/>
          </w:tcPr>
          <w:p w14:paraId="23252BF8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641493CC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476D6A0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5E145F9C" w14:textId="4DC4AB56" w:rsidR="00D900D9" w:rsidRPr="006B07E9" w:rsidRDefault="00C605FF" w:rsidP="00DB355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88" w:type="dxa"/>
          </w:tcPr>
          <w:p w14:paraId="4EA4D94F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25318C49" w14:textId="1C9C7DBE" w:rsidR="00D900D9" w:rsidRPr="006B07E9" w:rsidRDefault="00C605FF" w:rsidP="00DB3554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D900D9" w:rsidRPr="006B07E9" w14:paraId="2B78D092" w14:textId="77777777" w:rsidTr="00DB3554">
        <w:tc>
          <w:tcPr>
            <w:tcW w:w="3222" w:type="dxa"/>
          </w:tcPr>
          <w:p w14:paraId="32048263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720AD99E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4B7172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5A4BDD62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D900D9" w:rsidRPr="006B07E9" w14:paraId="327BA8C9" w14:textId="77777777" w:rsidTr="00DB3554">
        <w:tc>
          <w:tcPr>
            <w:tcW w:w="3222" w:type="dxa"/>
          </w:tcPr>
          <w:p w14:paraId="54E62DF4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1D7DDD55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0A0CABE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38E8BBA" w14:textId="77777777" w:rsidR="00D900D9" w:rsidRPr="006B07E9" w:rsidRDefault="00D900D9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7E933AF4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7149ACEB" w14:textId="77777777" w:rsidR="00D900D9" w:rsidRPr="006B07E9" w:rsidRDefault="00D900D9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900D9" w:rsidRPr="006B07E9" w14:paraId="4143C0B1" w14:textId="77777777" w:rsidTr="00DB3554">
        <w:tc>
          <w:tcPr>
            <w:tcW w:w="3222" w:type="dxa"/>
          </w:tcPr>
          <w:p w14:paraId="4D06F2C6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ถือหุ้นโดยบริษัท สยามวาสโก จำกัด</w:t>
            </w:r>
          </w:p>
        </w:tc>
        <w:tc>
          <w:tcPr>
            <w:tcW w:w="3060" w:type="dxa"/>
          </w:tcPr>
          <w:p w14:paraId="1E9C61E9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64E229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694539C6" w14:textId="77777777" w:rsidR="00D900D9" w:rsidRPr="006B07E9" w:rsidRDefault="00D900D9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1FC65CF0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17E82E45" w14:textId="77777777" w:rsidR="00D900D9" w:rsidRPr="006B07E9" w:rsidRDefault="00D900D9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900D9" w:rsidRPr="006B07E9" w14:paraId="3B8937A8" w14:textId="77777777" w:rsidTr="00DB3554">
        <w:tc>
          <w:tcPr>
            <w:tcW w:w="3222" w:type="dxa"/>
          </w:tcPr>
          <w:p w14:paraId="5F4425E8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546F2CCA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481636B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173E1BEB" w14:textId="5517CCFA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44C1CF80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5A424621" w14:textId="0AEB91CF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D900D9" w:rsidRPr="006B07E9" w14:paraId="4ED094CF" w14:textId="77777777" w:rsidTr="00DB3554">
        <w:tc>
          <w:tcPr>
            <w:tcW w:w="3222" w:type="dxa"/>
          </w:tcPr>
          <w:p w14:paraId="1A28EF71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(ยังไม่ได้ดำเนินธุรกิจ)</w:t>
            </w:r>
          </w:p>
        </w:tc>
        <w:tc>
          <w:tcPr>
            <w:tcW w:w="3060" w:type="dxa"/>
          </w:tcPr>
          <w:p w14:paraId="2F767980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F1FE6DC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5E86B13" w14:textId="77777777" w:rsidR="00D900D9" w:rsidRPr="006B07E9" w:rsidRDefault="00D900D9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30609A22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505E937" w14:textId="77777777" w:rsidR="00D900D9" w:rsidRPr="006B07E9" w:rsidRDefault="00D900D9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900D9" w:rsidRPr="006B07E9" w14:paraId="094C77AF" w14:textId="77777777" w:rsidTr="00DB3554">
        <w:tc>
          <w:tcPr>
            <w:tcW w:w="3222" w:type="dxa"/>
          </w:tcPr>
          <w:p w14:paraId="5FDD5C74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 ที เอนเนอจี ก๊าซ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4A30B158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ธุรกิจ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>สถานี</w:t>
            </w:r>
            <w:r w:rsidRPr="006B07E9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บริการก๊าซธรรมชาติ</w:t>
            </w:r>
          </w:p>
        </w:tc>
        <w:tc>
          <w:tcPr>
            <w:tcW w:w="1080" w:type="dxa"/>
          </w:tcPr>
          <w:p w14:paraId="491069B1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15B37449" w14:textId="25265AD4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2080C4DA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70C98BE" w14:textId="3A40806C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D900D9" w:rsidRPr="006B07E9" w14:paraId="7FE4D837" w14:textId="77777777" w:rsidTr="00DB3554">
        <w:tc>
          <w:tcPr>
            <w:tcW w:w="3222" w:type="dxa"/>
          </w:tcPr>
          <w:p w14:paraId="55983310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เอ็มมี่ เอ็นจีวี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4AEBD962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54FF6602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64F939A9" w14:textId="1EC5F333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4825E78E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71310049" w14:textId="114DFB4C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D900D9" w:rsidRPr="006B07E9" w14:paraId="62E164A2" w14:textId="77777777" w:rsidTr="00DB3554">
        <w:tc>
          <w:tcPr>
            <w:tcW w:w="3222" w:type="dxa"/>
          </w:tcPr>
          <w:p w14:paraId="0947C52C" w14:textId="5112148B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>น้ำพอง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เอ็นจีวี </w:t>
            </w:r>
            <w:r w:rsidR="00C605FF" w:rsidRPr="00C605F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2558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2163E0F5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0FB9E4C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698A94F6" w14:textId="74EE7E36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04818613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78013F2C" w14:textId="767E1EEE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</w:tbl>
    <w:p w14:paraId="7BDE792F" w14:textId="77777777" w:rsidR="00D900D9" w:rsidRPr="00B24354" w:rsidRDefault="00D900D9" w:rsidP="00D900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576"/>
        <w:jc w:val="thaiDistribute"/>
        <w:rPr>
          <w:rFonts w:ascii="Angsana New" w:hAnsi="Angsana New"/>
          <w:sz w:val="30"/>
          <w:szCs w:val="30"/>
          <w:cs/>
        </w:rPr>
      </w:pPr>
    </w:p>
    <w:p w14:paraId="20DBF437" w14:textId="18E49722" w:rsidR="00D900D9" w:rsidRPr="006B07E9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6"/>
          <w:sz w:val="30"/>
          <w:szCs w:val="30"/>
        </w:rPr>
      </w:pP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6B07E9">
        <w:rPr>
          <w:rFonts w:ascii="Angsana New" w:hAnsi="Angsana New"/>
          <w:spacing w:val="2"/>
          <w:sz w:val="30"/>
          <w:szCs w:val="30"/>
        </w:rPr>
        <w:t>(Joint</w:t>
      </w: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2"/>
          <w:sz w:val="30"/>
          <w:szCs w:val="30"/>
        </w:rPr>
        <w:t>operation)</w:t>
      </w: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 ระหว่างบริษัทและผู้ร่วมดำเนินงานอื่น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4"/>
          <w:sz w:val="30"/>
          <w:szCs w:val="30"/>
        </w:rPr>
        <w:t>(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หมายเหตุข้อ </w:t>
      </w:r>
      <w:r w:rsidR="00C605FF" w:rsidRPr="00C605FF">
        <w:rPr>
          <w:rFonts w:ascii="Angsana New" w:hAnsi="Angsana New"/>
          <w:spacing w:val="-4"/>
          <w:sz w:val="30"/>
          <w:szCs w:val="30"/>
        </w:rPr>
        <w:t>10</w:t>
      </w:r>
      <w:r w:rsidRPr="006B07E9">
        <w:rPr>
          <w:rFonts w:ascii="Angsana New" w:hAnsi="Angsana New"/>
          <w:spacing w:val="-4"/>
          <w:sz w:val="30"/>
          <w:szCs w:val="30"/>
        </w:rPr>
        <w:t>)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บริษัทรับรู้ส่วนได้เสียในสินทรัพย์ หนี้สิน รายได้และค่าใช้จ่าย แต่ละรายการ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ของการดำเนินงานร่วมกันตามส่วนของตนในงบการเงินรวมและงบการเงินเฉพาะกิจการ โดยมีรายละเอียด ณ </w:t>
      </w:r>
      <w:r w:rsidR="00C605FF" w:rsidRPr="00C605FF">
        <w:rPr>
          <w:rFonts w:ascii="Angsana New" w:hAnsi="Angsana New"/>
          <w:spacing w:val="6"/>
          <w:sz w:val="30"/>
          <w:szCs w:val="30"/>
        </w:rPr>
        <w:t>31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 ธันวาคม ดังนี้</w:t>
      </w:r>
    </w:p>
    <w:p w14:paraId="3134AA70" w14:textId="77777777" w:rsidR="00D900D9" w:rsidRPr="00B24354" w:rsidRDefault="00D900D9" w:rsidP="00D900D9">
      <w:pPr>
        <w:ind w:left="630" w:right="-297"/>
        <w:jc w:val="both"/>
        <w:rPr>
          <w:rFonts w:ascii="Angsana New" w:hAnsi="Angsana New"/>
          <w:sz w:val="30"/>
          <w:szCs w:val="30"/>
          <w:cs/>
        </w:rPr>
      </w:pPr>
      <w:r w:rsidRPr="00B24354">
        <w:rPr>
          <w:rFonts w:ascii="Angsana New" w:hAnsi="Angsana New"/>
          <w:sz w:val="30"/>
          <w:szCs w:val="30"/>
        </w:rPr>
        <w:tab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70"/>
        <w:gridCol w:w="720"/>
      </w:tblGrid>
      <w:tr w:rsidR="00D900D9" w:rsidRPr="006B07E9" w14:paraId="2E04AD7A" w14:textId="77777777" w:rsidTr="00DB3554">
        <w:tc>
          <w:tcPr>
            <w:tcW w:w="3222" w:type="dxa"/>
          </w:tcPr>
          <w:p w14:paraId="4C7B56F7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32C41820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7DE47A9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56FF58A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032B6C21" w14:textId="77777777" w:rsidR="00D900D9" w:rsidRPr="006B07E9" w:rsidRDefault="00D900D9" w:rsidP="00DB3554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ส่วนได้เสียในการ</w:t>
            </w:r>
          </w:p>
          <w:p w14:paraId="33DFDBEC" w14:textId="77777777" w:rsidR="00D900D9" w:rsidRPr="006B07E9" w:rsidRDefault="00D900D9" w:rsidP="00DB3554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ดำเนินงานร่วมกัน</w:t>
            </w:r>
          </w:p>
        </w:tc>
      </w:tr>
      <w:tr w:rsidR="00D900D9" w:rsidRPr="006B07E9" w14:paraId="3CC164AF" w14:textId="77777777" w:rsidTr="00DB3554">
        <w:tc>
          <w:tcPr>
            <w:tcW w:w="3222" w:type="dxa"/>
          </w:tcPr>
          <w:p w14:paraId="047FE968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A29E438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7424FCFA" w14:textId="77777777" w:rsidR="00D900D9" w:rsidRPr="006B07E9" w:rsidRDefault="00D900D9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4A09EB58" w14:textId="59E368BA" w:rsidR="00D900D9" w:rsidRPr="006B07E9" w:rsidRDefault="00C605FF" w:rsidP="00DB35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70" w:type="dxa"/>
          </w:tcPr>
          <w:p w14:paraId="799677CA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1C7E8502" w14:textId="17A35D6D" w:rsidR="00D900D9" w:rsidRPr="006B07E9" w:rsidRDefault="00C605FF" w:rsidP="00DB3554">
            <w:pPr>
              <w:tabs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D900D9" w:rsidRPr="006B07E9" w14:paraId="012A45D3" w14:textId="77777777" w:rsidTr="00DB3554">
        <w:tc>
          <w:tcPr>
            <w:tcW w:w="3222" w:type="dxa"/>
          </w:tcPr>
          <w:p w14:paraId="624067F0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5BE03E46" w14:textId="77777777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44C1E656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5DAE4217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D900D9" w:rsidRPr="006B07E9" w14:paraId="17E3B45A" w14:textId="77777777" w:rsidTr="00DB3554">
        <w:tc>
          <w:tcPr>
            <w:tcW w:w="3222" w:type="dxa"/>
          </w:tcPr>
          <w:p w14:paraId="4DC55E7B" w14:textId="77777777" w:rsidR="00D900D9" w:rsidRPr="006B07E9" w:rsidRDefault="00D900D9" w:rsidP="00DB3554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กิจการร่วมค้ากลุ่มร่วมทำงาน 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br/>
              <w:t xml:space="preserve">บริษัท สแกน อินเตอร์ จำกัด (มหาชน) และบริษัท ช ทวี จำกัด (มหาชน) (ซึ่งต่อไปนี้ เรียกว่า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</w:rPr>
              <w:t>“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กิจการร่วมค้ากลุ่มร่วมทำงาน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</w:rPr>
              <w:t>SCN-CHO”)</w:t>
            </w:r>
          </w:p>
        </w:tc>
        <w:tc>
          <w:tcPr>
            <w:tcW w:w="3060" w:type="dxa"/>
          </w:tcPr>
          <w:p w14:paraId="27C682AE" w14:textId="5B31372F" w:rsidR="00D900D9" w:rsidRPr="006B07E9" w:rsidRDefault="00D900D9" w:rsidP="00DB355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6B07E9">
              <w:rPr>
                <w:rFonts w:ascii="Angsana New" w:hAnsi="Angsana New"/>
                <w:sz w:val="27"/>
                <w:szCs w:val="27"/>
              </w:rPr>
              <w:t>(NGV)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 พร้อมซ่อมแซมและบำรุงรักษารถโดยสาร จำนวน </w:t>
            </w:r>
            <w:r w:rsidR="00C605FF" w:rsidRPr="00C605FF">
              <w:rPr>
                <w:rFonts w:ascii="Angsana New" w:hAnsi="Angsana New"/>
                <w:sz w:val="27"/>
                <w:szCs w:val="27"/>
              </w:rPr>
              <w:t>489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 คัน</w:t>
            </w:r>
          </w:p>
        </w:tc>
        <w:tc>
          <w:tcPr>
            <w:tcW w:w="1080" w:type="dxa"/>
          </w:tcPr>
          <w:p w14:paraId="0590250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05E952E4" w14:textId="093E5AE2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50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</w:tcPr>
          <w:p w14:paraId="631DA408" w14:textId="77777777" w:rsidR="00D900D9" w:rsidRPr="006B07E9" w:rsidRDefault="00D900D9" w:rsidP="00DB355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032AB162" w14:textId="55D1ECBD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50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</w:tbl>
    <w:p w14:paraId="158A9992" w14:textId="77777777" w:rsidR="00D900D9" w:rsidRPr="00B24354" w:rsidRDefault="00D900D9" w:rsidP="00D9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DDBF16" w14:textId="77777777" w:rsidR="00661CC0" w:rsidRPr="006B07E9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B07E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AF89054" w14:textId="77777777" w:rsidR="00661CC0" w:rsidRPr="00B24354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E12BE0" w14:textId="023AE70C" w:rsidR="001C55D2" w:rsidRDefault="000F017F" w:rsidP="000F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07E9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      </w:t>
      </w:r>
      <w:r w:rsidRPr="006B07E9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E7863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8E7863" w:rsidRPr="008E7863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493B5E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</w:t>
      </w:r>
      <w:r w:rsidR="00E24CBA">
        <w:rPr>
          <w:rFonts w:ascii="Angsana New" w:hAnsi="Angsana New" w:hint="cs"/>
          <w:sz w:val="30"/>
          <w:szCs w:val="30"/>
          <w:cs/>
        </w:rPr>
        <w:t>การเงินซึ่ง</w:t>
      </w:r>
      <w:r w:rsidR="008E7863" w:rsidRPr="008E7863">
        <w:rPr>
          <w:rFonts w:ascii="Angsana New" w:hAnsi="Angsana New"/>
          <w:sz w:val="30"/>
          <w:szCs w:val="30"/>
          <w:cs/>
        </w:rPr>
        <w:t>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="008E786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1D5A004" w14:textId="24C84284" w:rsidR="00B24354" w:rsidRDefault="00374698" w:rsidP="000F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</w:t>
      </w:r>
    </w:p>
    <w:p w14:paraId="31AC77C1" w14:textId="77777777" w:rsidR="00B24354" w:rsidRDefault="00B2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3ADE92" w14:textId="411E26DF" w:rsidR="00684AEF" w:rsidRDefault="0086491C" w:rsidP="001C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491C">
        <w:rPr>
          <w:rFonts w:ascii="Angsana New" w:hAnsi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</w:t>
      </w:r>
      <w:r w:rsidR="008E7863">
        <w:rPr>
          <w:rFonts w:ascii="Angsana New" w:hAnsi="Angsana New" w:hint="cs"/>
          <w:sz w:val="30"/>
          <w:szCs w:val="30"/>
          <w:cs/>
        </w:rPr>
        <w:t xml:space="preserve"> </w:t>
      </w:r>
      <w:r w:rsidRPr="0086491C">
        <w:rPr>
          <w:rFonts w:ascii="Angsana New" w:hAnsi="Angsana New"/>
          <w:sz w:val="30"/>
          <w:szCs w:val="30"/>
          <w:cs/>
        </w:rPr>
        <w:t>และการดำเนินงานร่วมกัน</w:t>
      </w:r>
      <w:r w:rsidRPr="0086491C">
        <w:rPr>
          <w:rFonts w:ascii="Angsana New" w:hAnsi="Angsana New"/>
          <w:sz w:val="30"/>
          <w:szCs w:val="30"/>
        </w:rPr>
        <w:t xml:space="preserve"> (</w:t>
      </w:r>
      <w:r w:rsidRPr="0086491C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="001C55D2">
        <w:rPr>
          <w:rFonts w:ascii="Angsana New" w:hAnsi="Angsana New"/>
          <w:sz w:val="30"/>
          <w:szCs w:val="30"/>
        </w:rPr>
        <w:t xml:space="preserve">            </w:t>
      </w:r>
      <w:r w:rsidRPr="0086491C">
        <w:rPr>
          <w:rFonts w:ascii="Angsana New" w:hAnsi="Angsana New"/>
          <w:sz w:val="30"/>
          <w:szCs w:val="30"/>
        </w:rPr>
        <w:t>"</w:t>
      </w:r>
      <w:r w:rsidRPr="0086491C">
        <w:rPr>
          <w:rFonts w:ascii="Angsana New" w:hAnsi="Angsana New"/>
          <w:sz w:val="30"/>
          <w:szCs w:val="30"/>
          <w:cs/>
        </w:rPr>
        <w:t>กลุ่มบริษัท</w:t>
      </w:r>
      <w:r w:rsidRPr="0086491C">
        <w:rPr>
          <w:rFonts w:ascii="Angsana New" w:hAnsi="Angsana New"/>
          <w:sz w:val="30"/>
          <w:szCs w:val="30"/>
        </w:rPr>
        <w:t xml:space="preserve">") </w:t>
      </w:r>
      <w:r w:rsidRPr="0086491C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1C55D2">
        <w:rPr>
          <w:rFonts w:ascii="Angsana New" w:hAnsi="Angsana New"/>
          <w:sz w:val="30"/>
          <w:szCs w:val="30"/>
        </w:rPr>
        <w:t xml:space="preserve"> </w:t>
      </w:r>
      <w:r w:rsidR="00FC76BE" w:rsidRPr="006B07E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6B07E9">
        <w:rPr>
          <w:rFonts w:ascii="Angsana New" w:hAnsi="Angsana New"/>
          <w:sz w:val="30"/>
          <w:szCs w:val="30"/>
          <w:cs/>
        </w:rPr>
        <w:t>ให้</w:t>
      </w:r>
      <w:r w:rsidR="00FC76BE" w:rsidRPr="006B07E9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ผู้บริหารใช้</w:t>
      </w:r>
      <w:r w:rsidR="00EE2525" w:rsidRPr="006B07E9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6B07E9">
        <w:rPr>
          <w:rFonts w:ascii="Angsana New" w:hAnsi="Angsana New"/>
          <w:spacing w:val="-2"/>
          <w:sz w:val="30"/>
          <w:szCs w:val="30"/>
          <w:cs/>
        </w:rPr>
        <w:t>การประมาณ</w:t>
      </w:r>
      <w:r w:rsidR="00532D6A" w:rsidRPr="006B07E9">
        <w:rPr>
          <w:rFonts w:ascii="Angsana New" w:hAnsi="Angsana New"/>
          <w:spacing w:val="-2"/>
          <w:sz w:val="30"/>
          <w:szCs w:val="30"/>
          <w:cs/>
        </w:rPr>
        <w:t>การ</w:t>
      </w:r>
      <w:r w:rsidR="002270A6" w:rsidRPr="006B07E9">
        <w:rPr>
          <w:rFonts w:ascii="Angsana New" w:hAnsi="Angsana New"/>
          <w:spacing w:val="-2"/>
          <w:sz w:val="30"/>
          <w:szCs w:val="30"/>
          <w:cs/>
        </w:rPr>
        <w:t>และข้อสมมติ</w:t>
      </w:r>
      <w:r w:rsidR="00FC76BE" w:rsidRPr="006B07E9">
        <w:rPr>
          <w:rFonts w:ascii="Angsana New" w:hAnsi="Angsana New"/>
          <w:spacing w:val="-2"/>
          <w:sz w:val="30"/>
          <w:szCs w:val="30"/>
          <w:cs/>
        </w:rPr>
        <w:t xml:space="preserve">หลายประการ </w:t>
      </w:r>
      <w:r w:rsidR="00D47D20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</w:t>
      </w:r>
      <w:r w:rsidR="00FC76BE" w:rsidRPr="006B07E9">
        <w:rPr>
          <w:rFonts w:ascii="Angsana New" w:hAnsi="Angsana New"/>
          <w:spacing w:val="-2"/>
          <w:sz w:val="30"/>
          <w:szCs w:val="30"/>
          <w:cs/>
        </w:rPr>
        <w:t>ซึ่งมีผลกระทบต่อการ</w:t>
      </w:r>
      <w:r w:rsidR="00E27755" w:rsidRPr="006B07E9">
        <w:rPr>
          <w:rFonts w:ascii="Angsana New" w:hAnsi="Angsana New"/>
          <w:spacing w:val="-2"/>
          <w:sz w:val="30"/>
          <w:szCs w:val="30"/>
          <w:cs/>
        </w:rPr>
        <w:t>ปฏิบัติตาม</w:t>
      </w:r>
      <w:r w:rsidR="00FC76BE" w:rsidRPr="006B07E9">
        <w:rPr>
          <w:rFonts w:ascii="Angsana New" w:hAnsi="Angsana New"/>
          <w:spacing w:val="-2"/>
          <w:sz w:val="30"/>
          <w:szCs w:val="30"/>
          <w:cs/>
        </w:rPr>
        <w:t>นโยบายการบัญชี</w:t>
      </w:r>
      <w:r w:rsidR="00EB06F2" w:rsidRPr="006B07E9">
        <w:rPr>
          <w:rFonts w:ascii="Angsana New" w:hAnsi="Angsana New"/>
          <w:spacing w:val="-2"/>
          <w:sz w:val="30"/>
          <w:szCs w:val="30"/>
          <w:cs/>
        </w:rPr>
        <w:t>ของ</w:t>
      </w:r>
      <w:r w:rsidR="006F291E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EB06F2" w:rsidRPr="006B07E9">
        <w:rPr>
          <w:rFonts w:ascii="Angsana New" w:hAnsi="Angsana New"/>
          <w:spacing w:val="-2"/>
          <w:sz w:val="30"/>
          <w:szCs w:val="30"/>
          <w:cs/>
        </w:rPr>
        <w:t xml:space="preserve"> ทั้งนี้</w:t>
      </w:r>
      <w:r w:rsidR="00B60682" w:rsidRPr="006B07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76BE" w:rsidRPr="006B07E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324C5A" w:rsidRPr="006B07E9">
        <w:rPr>
          <w:rFonts w:ascii="Angsana New" w:hAnsi="Angsana New"/>
          <w:sz w:val="30"/>
          <w:szCs w:val="30"/>
          <w:cs/>
        </w:rPr>
        <w:t xml:space="preserve"> </w:t>
      </w:r>
      <w:r w:rsidR="00684AEF" w:rsidRPr="006B07E9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02EB545" w14:textId="77777777" w:rsidR="00242CA9" w:rsidRPr="0082650B" w:rsidRDefault="00242CA9" w:rsidP="00242C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8CC3E5" w14:textId="186D3248" w:rsidR="001928D0" w:rsidRPr="006B07E9" w:rsidRDefault="001928D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E9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0441C8D" w14:textId="77777777" w:rsidR="00731749" w:rsidRPr="0082650B" w:rsidRDefault="00731749" w:rsidP="00731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0850CD" w14:textId="3D714511" w:rsidR="001928D0" w:rsidRPr="006B07E9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FC5192" w:rsidRPr="006B07E9">
        <w:rPr>
          <w:rFonts w:ascii="Angsana New" w:hAnsi="Angsana New"/>
          <w:sz w:val="30"/>
          <w:szCs w:val="30"/>
        </w:rPr>
        <w:t xml:space="preserve"> </w:t>
      </w:r>
    </w:p>
    <w:p w14:paraId="5A107A73" w14:textId="0523EBEB" w:rsidR="00731749" w:rsidRPr="0082650B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366D89" w14:textId="77777777" w:rsidR="00731749" w:rsidRPr="006B07E9" w:rsidRDefault="00731749" w:rsidP="00676384">
      <w:pPr>
        <w:pStyle w:val="Heading8"/>
        <w:numPr>
          <w:ilvl w:val="1"/>
          <w:numId w:val="21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4150D7D" w14:textId="3FA24D5E" w:rsidR="00731749" w:rsidRPr="0082650B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E476E84" w14:textId="7EA315A8" w:rsidR="00F12B6F" w:rsidRPr="00F12B6F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2B6F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การดำเนินงานร่วมกัน (รวมกันเรียกว่า </w:t>
      </w:r>
      <w:r w:rsidR="00E24CBA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F12B6F">
        <w:rPr>
          <w:rFonts w:ascii="Angsana New" w:hAnsi="Angsana New"/>
          <w:sz w:val="30"/>
          <w:szCs w:val="30"/>
          <w:cs/>
        </w:rPr>
        <w:t>“กลุ่มบริษัท”) และส่วนได้เสียของกลุ่มบริษัทในบริษัทร่วมและการร่วมค้า</w:t>
      </w:r>
    </w:p>
    <w:p w14:paraId="4567BFBB" w14:textId="77777777" w:rsidR="00F12B6F" w:rsidRPr="0082650B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33337D" w14:textId="246B6B2F" w:rsidR="00F12B6F" w:rsidRPr="00F12B6F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2B6F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F4B11FC" w14:textId="77777777" w:rsidR="00F12B6F" w:rsidRPr="0082650B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FDC6A4" w14:textId="370D2B33" w:rsidR="00F12B6F" w:rsidRPr="00F12B6F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2B6F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12B6F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F12B6F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</w:p>
    <w:p w14:paraId="2BBA501B" w14:textId="77777777" w:rsidR="00F12B6F" w:rsidRPr="0082650B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9FDD13" w14:textId="4F1EA804" w:rsidR="00F12B6F" w:rsidRPr="00F12B6F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2B6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0F0DD66" w14:textId="77777777" w:rsidR="00F12B6F" w:rsidRPr="0082650B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6A4E13" w14:textId="28436DF6" w:rsidR="00F12B6F" w:rsidRPr="00F12B6F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2B6F">
        <w:rPr>
          <w:rFonts w:ascii="Angsana New" w:hAnsi="Angsana New"/>
          <w:sz w:val="30"/>
          <w:szCs w:val="30"/>
          <w:cs/>
        </w:rPr>
        <w:lastRenderedPageBreak/>
        <w:t>บริษัทร่วม</w:t>
      </w:r>
      <w:r w:rsidR="002C396C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12B6F">
        <w:rPr>
          <w:rFonts w:ascii="Angsana New" w:hAnsi="Angsana New"/>
          <w:sz w:val="30"/>
          <w:szCs w:val="30"/>
          <w:cs/>
        </w:rPr>
        <w:t xml:space="preserve">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</w:p>
    <w:p w14:paraId="1041F557" w14:textId="77777777" w:rsidR="00F12B6F" w:rsidRPr="0082650B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DBFB1" w14:textId="2A27DAF7" w:rsidR="00F12B6F" w:rsidRPr="00F12B6F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2B6F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065FCA86" w14:textId="77777777" w:rsidR="00F12B6F" w:rsidRPr="0082650B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7EF640" w14:textId="43B57D4B" w:rsidR="00F12B6F" w:rsidRPr="00F12B6F" w:rsidRDefault="00F12B6F" w:rsidP="00F1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2B6F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FEE7B2B" w14:textId="3AF7E46F" w:rsidR="00F12B6F" w:rsidRPr="0082650B" w:rsidRDefault="00F12B6F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DBFB2A2" w14:textId="77777777" w:rsidR="0080348B" w:rsidRPr="006B07E9" w:rsidRDefault="0080348B" w:rsidP="0080348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30D6DE85" w14:textId="606BCF96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E236A56" w14:textId="77777777" w:rsidR="0080348B" w:rsidRPr="0082650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4F344A" w14:textId="76F8CA58" w:rsidR="00F12B6F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80348B">
        <w:rPr>
          <w:rFonts w:ascii="Angsana New" w:hAnsi="Angsana New"/>
          <w:sz w:val="30"/>
          <w:szCs w:val="30"/>
        </w:rPr>
        <w:t xml:space="preserve">concentration test) </w:t>
      </w:r>
      <w:r w:rsidRPr="0080348B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DA0A5C1" w14:textId="417789B4" w:rsidR="00F12B6F" w:rsidRPr="0082650B" w:rsidRDefault="00F12B6F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09AEA5" w14:textId="34B3E250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27DC369" w14:textId="77777777" w:rsidR="0080348B" w:rsidRPr="0082650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BE7A52" w14:textId="29A91469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lastRenderedPageBreak/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 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F677A45" w14:textId="77777777" w:rsidR="0080348B" w:rsidRPr="0082650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AAB24" w14:textId="48137687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หากมีการออกโครงการจ่ายโดยใช้หุ้นเป็นเกณฑ์ (โครงการทดแทน) เพื่อแลกเปลี่ยนกับโครงการที่พนักงานของผู้ถูกซื้อถืออยู่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ผู้ซื้อต้องวัดส่วนของโครงการทดแทนด้วยมูลค่าตามราคาตลาดซึ่งเป็นส่วนหนึ่งของสิ่งตอบแทนที่โอน หากมีข้อกำหนดเกี่ยวกับการทำงานในอนาคต ผลต่างระหว่างมูลค่าซึ่งรวมอยู่ในสิ่งตอบแทนที่โอนไป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0348B">
        <w:rPr>
          <w:rFonts w:ascii="Angsana New" w:hAnsi="Angsana New"/>
          <w:sz w:val="30"/>
          <w:szCs w:val="30"/>
          <w:cs/>
        </w:rPr>
        <w:t>และราคาตลาดของโครงการทดแทน รับรู้เป็นผลตอบแทนพนักงานภายหลังการรวมธุรกิจ</w:t>
      </w:r>
    </w:p>
    <w:p w14:paraId="4D146A81" w14:textId="77777777" w:rsidR="0080348B" w:rsidRPr="0082650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46BC65" w14:textId="606DC44E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B626E3" w14:textId="77777777" w:rsidR="0080348B" w:rsidRPr="0082650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FEB525" w14:textId="77777777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7782ED2" w14:textId="77777777" w:rsidR="0080348B" w:rsidRPr="0082650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A91B16" w14:textId="14428BAD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 </w:t>
      </w:r>
    </w:p>
    <w:p w14:paraId="4A80EAF1" w14:textId="77777777" w:rsidR="0080348B" w:rsidRPr="0082650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1F21F" w14:textId="7409EA70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1726F8C" w14:textId="65A9A66F" w:rsidR="0082650B" w:rsidRDefault="00826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1EAA26C" w14:textId="64A899A9" w:rsidR="0080348B" w:rsidRPr="0080348B" w:rsidRDefault="0080348B" w:rsidP="0080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4B9FF19" w14:textId="4E7C5133" w:rsidR="00A3262E" w:rsidRPr="0082650B" w:rsidRDefault="00A3262E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26AFF36D" w14:textId="77777777" w:rsidR="00015288" w:rsidRPr="006B07E9" w:rsidRDefault="00015288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B07E9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7DD9FF8" w14:textId="113DCF29" w:rsidR="008C54B4" w:rsidRDefault="008C54B4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B41157D" w14:textId="77411A45" w:rsidR="0080348B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E24CBA">
        <w:rPr>
          <w:rFonts w:ascii="Angsana New" w:hAnsi="Angsana New" w:hint="cs"/>
          <w:sz w:val="30"/>
          <w:szCs w:val="30"/>
          <w:cs/>
        </w:rPr>
        <w:t xml:space="preserve">        </w:t>
      </w:r>
      <w:r w:rsidRPr="0080348B">
        <w:rPr>
          <w:rFonts w:ascii="Angsana New" w:hAnsi="Angsana New"/>
          <w:sz w:val="30"/>
          <w:szCs w:val="30"/>
          <w:cs/>
        </w:rPr>
        <w:t xml:space="preserve">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 </w:t>
      </w:r>
    </w:p>
    <w:p w14:paraId="2F4E74B4" w14:textId="77777777" w:rsidR="0080348B" w:rsidRPr="00374698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94CD759" w14:textId="77777777" w:rsidR="00731749" w:rsidRPr="006B07E9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B07E9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3EE4C98" w14:textId="4D8E9E8E" w:rsidR="00AE4B4B" w:rsidRDefault="00AE4B4B" w:rsidP="003C1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EucrosiaUPCBold" w:hAnsi="Angsana New"/>
          <w:sz w:val="30"/>
          <w:szCs w:val="30"/>
        </w:rPr>
      </w:pPr>
    </w:p>
    <w:p w14:paraId="73658D57" w14:textId="2A158939" w:rsidR="0080348B" w:rsidRPr="0080348B" w:rsidRDefault="0080348B" w:rsidP="00E24CB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0348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0348B">
        <w:rPr>
          <w:rFonts w:ascii="Angsana New" w:hAnsi="Angsana New"/>
          <w:sz w:val="30"/>
          <w:szCs w:val="30"/>
          <w:cs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 </w:t>
      </w:r>
    </w:p>
    <w:p w14:paraId="58559884" w14:textId="77777777" w:rsidR="00E24CBA" w:rsidRDefault="00E24CBA" w:rsidP="00E2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EA5D8F0" w14:textId="053EE14A" w:rsidR="002E5CD6" w:rsidRPr="00E24CBA" w:rsidRDefault="002E5CD6" w:rsidP="00E2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EucrosiaUPCBold" w:hAnsi="Angsana New"/>
          <w:sz w:val="30"/>
          <w:szCs w:val="30"/>
        </w:rPr>
      </w:pP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01E217F1" w14:textId="1FAEE99F" w:rsidR="002E5CD6" w:rsidRPr="002E5CD6" w:rsidRDefault="002E5CD6" w:rsidP="002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5CD6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59BD3AB6" w14:textId="37009CB4" w:rsidR="000E3F43" w:rsidRDefault="000E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57D554" w14:textId="72C29EB7" w:rsidR="002E5CD6" w:rsidRPr="002E5CD6" w:rsidRDefault="002E5CD6" w:rsidP="002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5CD6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4F9FAB24" w14:textId="77777777" w:rsidR="002E5CD6" w:rsidRPr="002E5CD6" w:rsidRDefault="002E5CD6" w:rsidP="002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125B08" w14:textId="03696E95" w:rsidR="002E5CD6" w:rsidRDefault="002E5CD6" w:rsidP="002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5CD6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12B938B5" w14:textId="66C143BB" w:rsidR="002E5CD6" w:rsidRDefault="002E5CD6" w:rsidP="002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6FBC13" w14:textId="5F5CD5FD" w:rsidR="005C3D9A" w:rsidRPr="006B07E9" w:rsidRDefault="005C3D9A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078A3157" w14:textId="5B9395B2" w:rsidR="005E68FF" w:rsidRPr="0082650B" w:rsidRDefault="005E68FF" w:rsidP="005E68F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FA642E5" w14:textId="02CBE324" w:rsidR="00EA797A" w:rsidRPr="006B07E9" w:rsidRDefault="00EA797A" w:rsidP="00325103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E9">
        <w:rPr>
          <w:rFonts w:ascii="Angsana New" w:hAnsi="Angsana New"/>
          <w:i/>
          <w:iCs/>
          <w:sz w:val="30"/>
          <w:szCs w:val="30"/>
        </w:rPr>
        <w:t>(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ง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1</w:t>
      </w:r>
      <w:r w:rsidRPr="006B07E9">
        <w:rPr>
          <w:rFonts w:ascii="Angsana New" w:hAnsi="Angsana New"/>
          <w:i/>
          <w:iCs/>
          <w:sz w:val="30"/>
          <w:szCs w:val="30"/>
        </w:rPr>
        <w:t>)</w:t>
      </w:r>
      <w:r w:rsidR="00B60682"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43396D89" w14:textId="1C80A881" w:rsidR="00B60EE3" w:rsidRPr="00B60EE3" w:rsidRDefault="00B60EE3" w:rsidP="003A5670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60EE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3A5670">
        <w:rPr>
          <w:rFonts w:ascii="Angsana New" w:hAnsi="Angsana New" w:hint="cs"/>
          <w:sz w:val="30"/>
          <w:szCs w:val="30"/>
          <w:cs/>
        </w:rPr>
        <w:t xml:space="preserve"> (</w:t>
      </w:r>
      <w:r w:rsidRPr="00B60EE3">
        <w:rPr>
          <w:rFonts w:ascii="Angsana New" w:hAnsi="Angsana New"/>
          <w:sz w:val="30"/>
          <w:szCs w:val="30"/>
          <w:cs/>
        </w:rPr>
        <w:t>นอกเหนือจากลูกหนี้การค้า (ดูหมายเหตุข้อ</w:t>
      </w:r>
      <w:r w:rsidR="003A5670">
        <w:rPr>
          <w:rFonts w:ascii="Angsana New" w:hAnsi="Angsana New"/>
          <w:sz w:val="30"/>
          <w:szCs w:val="30"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6</w:t>
      </w:r>
      <w:r w:rsidRPr="00B60EE3">
        <w:rPr>
          <w:rFonts w:ascii="Angsana New" w:hAnsi="Angsana New"/>
          <w:sz w:val="30"/>
          <w:szCs w:val="30"/>
          <w:cs/>
        </w:rPr>
        <w:t>)) รับรู้รายการเมื่อเริ่มแรกเมื่อ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B60EE3">
        <w:rPr>
          <w:rFonts w:ascii="Angsana New" w:hAnsi="Angsana New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</w:t>
      </w:r>
      <w:r w:rsidR="00C750F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60EE3">
        <w:rPr>
          <w:rFonts w:ascii="Angsana New" w:hAnsi="Angsana New"/>
          <w:sz w:val="30"/>
          <w:szCs w:val="30"/>
          <w:cs/>
        </w:rPr>
        <w:t xml:space="preserve">ตราสารนั้นบันทึกในกำไรหรือขาดทุน </w:t>
      </w:r>
    </w:p>
    <w:p w14:paraId="0D2BFFEF" w14:textId="77777777" w:rsidR="00B60EE3" w:rsidRPr="0082650B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6C061B29" w14:textId="41CE2C3C" w:rsidR="00B60EE3" w:rsidRPr="00B60EE3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60EE3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15B3A">
        <w:rPr>
          <w:rFonts w:ascii="Angsana New" w:hAnsi="Angsana New" w:hint="cs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B60EE3">
        <w:rPr>
          <w:rFonts w:ascii="Angsana New" w:hAnsi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14CDB98" w14:textId="77777777" w:rsidR="00B60EE3" w:rsidRPr="0082650B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3C913F0B" w14:textId="4B297325" w:rsidR="00B60EE3" w:rsidRPr="00B60EE3" w:rsidRDefault="00B60EE3" w:rsidP="00815B3A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60EE3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F860CD">
        <w:rPr>
          <w:rFonts w:ascii="Angsana New" w:hAnsi="Angsana New"/>
          <w:sz w:val="30"/>
          <w:szCs w:val="30"/>
        </w:rPr>
        <w:t xml:space="preserve">                 </w:t>
      </w:r>
      <w:r w:rsidRPr="00B60EE3">
        <w:rPr>
          <w:rFonts w:ascii="Angsana New" w:hAnsi="Angsana New"/>
          <w:sz w:val="30"/>
          <w:szCs w:val="30"/>
          <w:cs/>
        </w:rPr>
        <w:t xml:space="preserve">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2B2C6742" w14:textId="77777777" w:rsidR="00B60EE3" w:rsidRPr="0082650B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618215C8" w14:textId="7A4A211A" w:rsidR="00B60EE3" w:rsidRPr="00B60EE3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60EE3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C287314" w14:textId="43595C82" w:rsidR="00B60EE3" w:rsidRPr="0082650B" w:rsidRDefault="00B60EE3" w:rsidP="00CD46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6D3C737" w14:textId="0158CB4B" w:rsidR="00B60EE3" w:rsidRDefault="0020117E" w:rsidP="0020117E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E9">
        <w:rPr>
          <w:rFonts w:ascii="Angsana New" w:hAnsi="Angsana New"/>
          <w:i/>
          <w:iCs/>
          <w:sz w:val="30"/>
          <w:szCs w:val="30"/>
        </w:rPr>
        <w:t>(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ง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</w:t>
      </w:r>
      <w:r w:rsidRPr="006B07E9">
        <w:rPr>
          <w:rFonts w:ascii="Angsana New" w:hAnsi="Angsana New"/>
          <w:i/>
          <w:iCs/>
          <w:sz w:val="30"/>
          <w:szCs w:val="30"/>
        </w:rPr>
        <w:t>)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0117E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58E7A0C" w14:textId="2CA92753" w:rsidR="00B60EE3" w:rsidRPr="00B60EE3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60EE3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C750F7"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60EE3">
        <w:rPr>
          <w:rFonts w:ascii="Angsana New" w:hAnsi="Angsana New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5ECFBDF" w14:textId="77777777" w:rsidR="00B60EE3" w:rsidRPr="0082650B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F8767DE" w14:textId="1301C4E3" w:rsidR="00B60EE3" w:rsidRPr="00B60EE3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60EE3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60EE3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8A8588F" w14:textId="77777777" w:rsidR="00B60EE3" w:rsidRPr="0082650B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D5A4688" w14:textId="6CE6F699" w:rsidR="00B60EE3" w:rsidRPr="00B60EE3" w:rsidRDefault="00B60EE3" w:rsidP="0020117E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60EE3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B50AE6B" w14:textId="77777777" w:rsidR="00B60EE3" w:rsidRPr="0082650B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424687A8" w14:textId="7B7CAECA" w:rsidR="00F40099" w:rsidRDefault="00B60EE3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60EE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B60EE3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F291E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F860CD">
        <w:rPr>
          <w:rFonts w:ascii="Angsana New" w:hAnsi="Angsana New"/>
          <w:spacing w:val="-2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13FFEA4" w14:textId="19B14F93" w:rsidR="00B60EE3" w:rsidRPr="0082650B" w:rsidRDefault="00B60EE3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82650B">
        <w:rPr>
          <w:rFonts w:ascii="Angsana New" w:hAnsi="Angsana New"/>
          <w:sz w:val="30"/>
          <w:szCs w:val="30"/>
          <w:cs/>
        </w:rPr>
        <w:t xml:space="preserve"> </w:t>
      </w:r>
    </w:p>
    <w:p w14:paraId="511A4DAC" w14:textId="741EFE33" w:rsidR="0020117E" w:rsidRDefault="0020117E" w:rsidP="0020117E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i/>
          <w:iCs/>
          <w:sz w:val="30"/>
          <w:szCs w:val="30"/>
        </w:rPr>
        <w:t>(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ง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3</w:t>
      </w:r>
      <w:r w:rsidRPr="006B07E9">
        <w:rPr>
          <w:rFonts w:ascii="Angsana New" w:hAnsi="Angsana New"/>
          <w:i/>
          <w:iCs/>
          <w:sz w:val="30"/>
          <w:szCs w:val="30"/>
        </w:rPr>
        <w:t>)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403D3120" w14:textId="77777777" w:rsidR="0020117E" w:rsidRPr="0020117E" w:rsidRDefault="0020117E" w:rsidP="0020117E">
      <w:pPr>
        <w:tabs>
          <w:tab w:val="clear" w:pos="907"/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28"/>
          <w:szCs w:val="28"/>
        </w:rPr>
      </w:pPr>
      <w:r w:rsidRPr="0020117E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A5E5EB1" w14:textId="3AC804AC" w:rsidR="001C55D2" w:rsidRDefault="001C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5209525" w14:textId="168907F7" w:rsidR="007C68B8" w:rsidRDefault="007C68B8" w:rsidP="007C68B8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ง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4</w:t>
      </w:r>
      <w:r w:rsidRPr="006B07E9">
        <w:rPr>
          <w:rFonts w:ascii="Angsana New" w:hAnsi="Angsana New"/>
          <w:i/>
          <w:iCs/>
          <w:sz w:val="30"/>
          <w:szCs w:val="30"/>
        </w:rPr>
        <w:t>)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  <w:r w:rsidR="00F40099">
        <w:rPr>
          <w:rFonts w:ascii="Angsana New" w:hAnsi="Angsana New" w:hint="cs"/>
          <w:i/>
          <w:iCs/>
          <w:sz w:val="30"/>
          <w:szCs w:val="30"/>
          <w:cs/>
        </w:rPr>
        <w:t>จากอ</w:t>
      </w:r>
      <w:r w:rsidR="003A4315">
        <w:rPr>
          <w:rFonts w:ascii="Angsana New" w:hAnsi="Angsana New" w:hint="cs"/>
          <w:i/>
          <w:iCs/>
          <w:sz w:val="30"/>
          <w:szCs w:val="30"/>
          <w:cs/>
        </w:rPr>
        <w:t>ัตราดอกเบี้ย</w:t>
      </w:r>
    </w:p>
    <w:p w14:paraId="4125D917" w14:textId="3AB62988" w:rsidR="009B10A5" w:rsidRPr="009B10A5" w:rsidRDefault="009B10A5" w:rsidP="009B10A5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9B10A5">
        <w:rPr>
          <w:rFonts w:ascii="Angsana New" w:hAnsi="Angsana New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 </w:t>
      </w:r>
    </w:p>
    <w:p w14:paraId="64061774" w14:textId="77777777" w:rsidR="009B10A5" w:rsidRPr="0082650B" w:rsidRDefault="009B10A5" w:rsidP="009B10A5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3872E13" w14:textId="729E6608" w:rsidR="007C68B8" w:rsidRDefault="007C68B8" w:rsidP="00E24CBA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i/>
          <w:iCs/>
          <w:sz w:val="30"/>
          <w:szCs w:val="30"/>
        </w:rPr>
        <w:t>(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ง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5</w:t>
      </w:r>
      <w:r w:rsidRPr="006B07E9">
        <w:rPr>
          <w:rFonts w:ascii="Angsana New" w:hAnsi="Angsana New"/>
          <w:i/>
          <w:iCs/>
          <w:sz w:val="30"/>
          <w:szCs w:val="30"/>
        </w:rPr>
        <w:t>)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C68B8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F79FD86" w14:textId="7FBCD2D4" w:rsidR="009D24A9" w:rsidRDefault="009D24A9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9D24A9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82BDF51" w14:textId="77777777" w:rsidR="009D24A9" w:rsidRPr="00337D63" w:rsidRDefault="009D24A9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EA15E1C" w14:textId="0D3D48F2" w:rsidR="003A5670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3A5670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605FF" w:rsidRPr="00C605FF">
        <w:rPr>
          <w:rFonts w:ascii="Angsana New" w:hAnsi="Angsana New"/>
          <w:sz w:val="30"/>
          <w:szCs w:val="30"/>
        </w:rPr>
        <w:t>12</w:t>
      </w:r>
      <w:r w:rsidR="003A5670" w:rsidRPr="003A5670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241594" w14:textId="77777777" w:rsidR="00E24CBA" w:rsidRPr="003A5670" w:rsidRDefault="00E24CBA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B7833BC" w14:textId="5D5F8B07" w:rsidR="003A5670" w:rsidRPr="003A5670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3A567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F860CD">
        <w:rPr>
          <w:rFonts w:ascii="Angsana New" w:hAnsi="Angsana New"/>
          <w:sz w:val="30"/>
          <w:szCs w:val="30"/>
        </w:rPr>
        <w:t xml:space="preserve">                    </w:t>
      </w:r>
      <w:r w:rsidRPr="003A5670">
        <w:rPr>
          <w:rFonts w:ascii="Angsana New" w:hAnsi="Angsana New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D657B61" w14:textId="77777777" w:rsidR="003A5670" w:rsidRPr="00337D63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93B0809" w14:textId="20EA7370" w:rsidR="003A5670" w:rsidRPr="003A5670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3A5670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พิจารณาว่าสินทรัพย์ทางการเงินมีความเสี่ยงด้านเครดิตต่ำเมื่อมีความน่าเชื่อถืออยู่ใน ‘ระดับที่น่าลงทุน’ ซึ่งเป็นการจัดอันดับที่เข้าใจในระดับสากล </w:t>
      </w:r>
      <w:r w:rsidR="00852C88" w:rsidRPr="00852C88">
        <w:rPr>
          <w:rFonts w:ascii="Angsana New" w:hAnsi="Angsana New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52C88">
        <w:rPr>
          <w:rFonts w:ascii="Angsana New" w:hAnsi="Angsana New"/>
          <w:sz w:val="30"/>
          <w:szCs w:val="30"/>
        </w:rPr>
        <w:t xml:space="preserve">     </w:t>
      </w:r>
      <w:r w:rsidR="00852C88" w:rsidRPr="00852C88">
        <w:rPr>
          <w:rFonts w:ascii="Angsana New" w:hAnsi="Angsana New"/>
          <w:sz w:val="30"/>
          <w:szCs w:val="30"/>
        </w:rPr>
        <w:t xml:space="preserve">12 </w:t>
      </w:r>
      <w:r w:rsidR="00852C88" w:rsidRPr="00852C88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68B02C44" w14:textId="77777777" w:rsidR="003A5670" w:rsidRPr="00337D63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6FE3AD1" w14:textId="3986C7A4" w:rsidR="003A5670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3A5670">
        <w:rPr>
          <w:rFonts w:ascii="Angsana New" w:hAnsi="Angsana New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605FF" w:rsidRPr="00C605FF">
        <w:rPr>
          <w:rFonts w:ascii="Angsana New" w:hAnsi="Angsana New"/>
          <w:sz w:val="30"/>
          <w:szCs w:val="30"/>
        </w:rPr>
        <w:t>30</w:t>
      </w:r>
      <w:r w:rsidR="003A5670" w:rsidRPr="003A5670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016B19">
        <w:rPr>
          <w:rFonts w:ascii="Angsana New" w:hAnsi="Angsana New" w:hint="cs"/>
          <w:sz w:val="30"/>
          <w:szCs w:val="30"/>
          <w:cs/>
        </w:rPr>
        <w:t xml:space="preserve"> </w:t>
      </w:r>
      <w:r w:rsidR="003A5670" w:rsidRPr="003A5670">
        <w:rPr>
          <w:rFonts w:ascii="Angsana New" w:hAnsi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>
        <w:rPr>
          <w:rFonts w:ascii="Angsana New" w:hAnsi="Angsana New"/>
          <w:sz w:val="30"/>
          <w:szCs w:val="30"/>
          <w:cs/>
        </w:rPr>
        <w:t>กลุ่มบริษัท</w:t>
      </w:r>
    </w:p>
    <w:p w14:paraId="325BA7C4" w14:textId="33967D30" w:rsidR="008F27D8" w:rsidRDefault="008F27D8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2236195" w14:textId="1E9309E0" w:rsidR="003A5670" w:rsidRPr="003A5670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3A5670" w:rsidRPr="003A5670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72635C21" w14:textId="296A4083" w:rsidR="003A5670" w:rsidRPr="003A5670" w:rsidRDefault="003A5670" w:rsidP="00AC25A4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3A5670">
        <w:rPr>
          <w:rFonts w:ascii="Angsana New" w:hAnsi="Angsana New"/>
          <w:sz w:val="30"/>
          <w:szCs w:val="30"/>
          <w:cs/>
        </w:rPr>
        <w:t>-</w:t>
      </w:r>
      <w:r w:rsidRPr="003A5670">
        <w:rPr>
          <w:rFonts w:ascii="Angsana New" w:hAnsi="Angsana New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3A5670">
        <w:rPr>
          <w:rFonts w:ascii="Angsana New" w:hAnsi="Angsana New"/>
          <w:sz w:val="30"/>
          <w:szCs w:val="30"/>
          <w:cs/>
        </w:rPr>
        <w:t>ได้เต็มจำนวน อีกทั้ง</w:t>
      </w:r>
      <w:r w:rsidR="008F27D8" w:rsidRPr="003A5670">
        <w:rPr>
          <w:rFonts w:ascii="Angsana New" w:hAnsi="Angsana New"/>
          <w:sz w:val="30"/>
          <w:szCs w:val="30"/>
          <w:cs/>
        </w:rPr>
        <w:t>กลุ่มบริษัท</w:t>
      </w:r>
      <w:r w:rsidRPr="003A5670">
        <w:rPr>
          <w:rFonts w:ascii="Angsana New" w:hAnsi="Angsana New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68D2575F" w14:textId="33A3B79E" w:rsidR="003A5670" w:rsidRDefault="003A5670" w:rsidP="001C55D2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3A5670">
        <w:rPr>
          <w:rFonts w:ascii="Angsana New" w:hAnsi="Angsana New"/>
          <w:sz w:val="30"/>
          <w:szCs w:val="30"/>
          <w:cs/>
        </w:rPr>
        <w:t>-</w:t>
      </w:r>
      <w:r w:rsidRPr="003A5670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605FF" w:rsidRPr="00C605FF">
        <w:rPr>
          <w:rFonts w:ascii="Angsana New" w:hAnsi="Angsana New"/>
          <w:sz w:val="30"/>
          <w:szCs w:val="30"/>
        </w:rPr>
        <w:t>90</w:t>
      </w:r>
      <w:r w:rsidRPr="003A5670">
        <w:rPr>
          <w:rFonts w:ascii="Angsana New" w:hAnsi="Angsana New"/>
          <w:sz w:val="30"/>
          <w:szCs w:val="30"/>
          <w:cs/>
        </w:rPr>
        <w:t xml:space="preserve"> วัน</w:t>
      </w:r>
    </w:p>
    <w:p w14:paraId="2AC7EA7D" w14:textId="77777777" w:rsidR="009D24A9" w:rsidRPr="00337D63" w:rsidRDefault="009D24A9" w:rsidP="001C55D2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28"/>
          <w:szCs w:val="28"/>
        </w:rPr>
      </w:pPr>
    </w:p>
    <w:p w14:paraId="178FFC04" w14:textId="70847B3E" w:rsidR="008F27D8" w:rsidRDefault="008F27D8" w:rsidP="008F27D8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i/>
          <w:iCs/>
          <w:sz w:val="30"/>
          <w:szCs w:val="30"/>
        </w:rPr>
        <w:t>(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ง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6</w:t>
      </w:r>
      <w:r w:rsidRPr="006B07E9">
        <w:rPr>
          <w:rFonts w:ascii="Angsana New" w:hAnsi="Angsana New"/>
          <w:i/>
          <w:iCs/>
          <w:sz w:val="30"/>
          <w:szCs w:val="30"/>
        </w:rPr>
        <w:t>)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F27D8">
        <w:rPr>
          <w:rFonts w:ascii="Angsana New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7E21D81A" w14:textId="2506B6BA" w:rsidR="003A5670" w:rsidRDefault="003A5670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3A5670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3A5670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9CD431" w14:textId="77777777" w:rsidR="007E2508" w:rsidRPr="003A5670" w:rsidRDefault="007E2508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F851B2C" w14:textId="4817532E" w:rsidR="008F27D8" w:rsidRDefault="008F27D8" w:rsidP="008F27D8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i/>
          <w:iCs/>
          <w:sz w:val="30"/>
          <w:szCs w:val="30"/>
        </w:rPr>
        <w:t>(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ง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7</w:t>
      </w:r>
      <w:r w:rsidRPr="006B07E9">
        <w:rPr>
          <w:rFonts w:ascii="Angsana New" w:hAnsi="Angsana New"/>
          <w:i/>
          <w:iCs/>
          <w:sz w:val="30"/>
          <w:szCs w:val="30"/>
        </w:rPr>
        <w:t>)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  <w:r w:rsidRPr="008F27D8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E4406CF" w14:textId="22660C31" w:rsidR="003A5670" w:rsidRPr="003A5670" w:rsidRDefault="003A5670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3A5670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860CD">
        <w:rPr>
          <w:rFonts w:ascii="Angsana New" w:hAnsi="Angsana New"/>
          <w:sz w:val="30"/>
          <w:szCs w:val="30"/>
        </w:rPr>
        <w:t xml:space="preserve">           </w:t>
      </w:r>
      <w:r w:rsidRPr="003A5670">
        <w:rPr>
          <w:rFonts w:ascii="Angsana New" w:hAnsi="Angsana New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12C62864" w14:textId="29BCA021" w:rsidR="003A5670" w:rsidRPr="00337D63" w:rsidRDefault="003A5670" w:rsidP="003A5670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B8AD1B4" w14:textId="77777777" w:rsidR="00731749" w:rsidRPr="006B07E9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79BADDF" w14:textId="77777777" w:rsidR="00731749" w:rsidRPr="00337D63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91BE914" w14:textId="1B0EDC35" w:rsidR="0063118D" w:rsidRDefault="0063118D" w:rsidP="0063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63118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CE9C947" w14:textId="7E923869" w:rsidR="005B4F3C" w:rsidRPr="00337D63" w:rsidRDefault="005B4F3C" w:rsidP="0063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6FE5314" w14:textId="77777777" w:rsidR="00731749" w:rsidRPr="006B07E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หมุนเวียน</w:t>
      </w: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35C5DE76" w14:textId="7D836345" w:rsidR="00731749" w:rsidRPr="00337D63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BEB086B" w14:textId="3F3E72EF" w:rsidR="005B4F3C" w:rsidRPr="005B4F3C" w:rsidRDefault="005B4F3C" w:rsidP="005B4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B4F3C">
        <w:rPr>
          <w:rFonts w:ascii="Angsana New" w:hAnsi="Angsana New"/>
          <w:sz w:val="30"/>
          <w:szCs w:val="30"/>
          <w:cs/>
        </w:rPr>
        <w:t>ลูกหนี้การค้ารับรู้เมื่อ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5B4F3C">
        <w:rPr>
          <w:rFonts w:ascii="Angsana New" w:hAnsi="Angsana New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C750F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B4F3C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2AED008" w14:textId="77777777" w:rsidR="005B4F3C" w:rsidRPr="00337D63" w:rsidRDefault="005B4F3C" w:rsidP="005B4F3C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48457B6" w14:textId="5E01790F" w:rsidR="005B4F3C" w:rsidRPr="005B4F3C" w:rsidRDefault="006F291E" w:rsidP="005B4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5B4F3C" w:rsidRPr="005B4F3C">
        <w:rPr>
          <w:rFonts w:ascii="Angsana New" w:hAnsi="Angsana New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9EDD39F" w14:textId="60041D33" w:rsidR="00E24CBA" w:rsidRDefault="00E24CBA" w:rsidP="00E24CBA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18E109B1" w14:textId="0C3D8ED1" w:rsidR="00E24CBA" w:rsidRDefault="00E24CBA" w:rsidP="00E24CBA">
      <w:pPr>
        <w:rPr>
          <w:lang w:val="th-TH"/>
        </w:rPr>
      </w:pPr>
    </w:p>
    <w:p w14:paraId="309C8E4A" w14:textId="77777777" w:rsidR="00E24CBA" w:rsidRPr="00E24CBA" w:rsidRDefault="00E24CBA" w:rsidP="00E24CBA">
      <w:pPr>
        <w:rPr>
          <w:lang w:val="th-TH"/>
        </w:rPr>
      </w:pPr>
    </w:p>
    <w:p w14:paraId="457D51A6" w14:textId="0ADFE200" w:rsidR="00731749" w:rsidRPr="006B07E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73B237DA" w14:textId="14CF223E" w:rsidR="00731749" w:rsidRPr="00337D6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52EA289" w14:textId="5DE0DA9E" w:rsidR="001C6370" w:rsidRDefault="001C6370" w:rsidP="00A5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70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C6370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C6370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B6D766A" w14:textId="77777777" w:rsidR="00E24CBA" w:rsidRDefault="00E24CBA" w:rsidP="00E2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81B719" w14:textId="5F57192B" w:rsidR="00731749" w:rsidRPr="00E24CBA" w:rsidRDefault="00731749" w:rsidP="00E24CBA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859FD37" w14:textId="116F49EA" w:rsidR="00731749" w:rsidRPr="00337D6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DD06EED" w14:textId="4EAFCDEF" w:rsidR="0045169F" w:rsidRPr="0045169F" w:rsidRDefault="0045169F" w:rsidP="0045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5169F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</w:t>
      </w:r>
    </w:p>
    <w:p w14:paraId="403C6F96" w14:textId="77777777" w:rsidR="0045169F" w:rsidRPr="00337D63" w:rsidRDefault="0045169F" w:rsidP="0045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1A023" w14:textId="5BDAC6A1" w:rsidR="0045169F" w:rsidRPr="0045169F" w:rsidRDefault="0045169F" w:rsidP="0045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5169F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และรับรู้ในกำไรหรือขาดทุน ทั้งนี้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45169F">
        <w:rPr>
          <w:rFonts w:ascii="Angsana New" w:hAnsi="Angsana New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12B945F8" w14:textId="77777777" w:rsidR="0045169F" w:rsidRPr="00337D63" w:rsidRDefault="0045169F" w:rsidP="0045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735EC3" w14:textId="7AEB67FF" w:rsidR="0045169F" w:rsidRDefault="0045169F" w:rsidP="0045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5169F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340194F4" w14:textId="77777777" w:rsidR="00337D63" w:rsidRPr="00337D63" w:rsidRDefault="00337D63" w:rsidP="0045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5B41D9" w14:textId="77777777" w:rsidR="00731749" w:rsidRPr="006B07E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7F9D335" w14:textId="77777777" w:rsidR="00731749" w:rsidRPr="00337D6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158BA7" w14:textId="2371886F" w:rsidR="00731749" w:rsidRPr="006B07E9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6B1C0D" w:rsidRPr="006B07E9">
        <w:rPr>
          <w:rFonts w:ascii="Angsana New" w:hAnsi="Angsana New"/>
          <w:sz w:val="30"/>
          <w:szCs w:val="30"/>
          <w:cs/>
        </w:rPr>
        <w:t>ขา</w:t>
      </w:r>
      <w:r w:rsidRPr="006B07E9">
        <w:rPr>
          <w:rFonts w:ascii="Angsana New" w:hAnsi="Angsana New"/>
          <w:sz w:val="30"/>
          <w:szCs w:val="30"/>
          <w:cs/>
        </w:rPr>
        <w:t>ดทุนจากการด้อย</w:t>
      </w:r>
      <w:r w:rsidR="005E1132" w:rsidRPr="006B07E9">
        <w:rPr>
          <w:rFonts w:ascii="Angsana New" w:hAnsi="Angsana New"/>
          <w:sz w:val="30"/>
          <w:szCs w:val="30"/>
          <w:cs/>
        </w:rPr>
        <w:t>ค่า</w:t>
      </w:r>
    </w:p>
    <w:p w14:paraId="44CFF918" w14:textId="371EAA6C" w:rsidR="00B7574A" w:rsidRPr="00337D63" w:rsidRDefault="00B7574A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8EB908" w14:textId="10023D63" w:rsidR="006F6C01" w:rsidRPr="006F6C01" w:rsidRDefault="006F6C01" w:rsidP="006F6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6C01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245D5B73" w14:textId="77777777" w:rsidR="006F6C01" w:rsidRPr="00337D63" w:rsidRDefault="006F6C01" w:rsidP="006F6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FDBF7" w14:textId="15CBBE82" w:rsidR="006F6C01" w:rsidRPr="00337D63" w:rsidRDefault="006F6C01" w:rsidP="00D4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6C01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5B8E8684" w14:textId="77777777" w:rsidR="0000365E" w:rsidRPr="006B07E9" w:rsidRDefault="0000365E" w:rsidP="0000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B07E9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3C51314" w14:textId="5244286D" w:rsidR="0000365E" w:rsidRPr="0000365E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0365E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="006F291E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00365E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0365E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0365E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979C80D" w14:textId="7FFE67CB" w:rsidR="00043A2B" w:rsidRPr="00FE0184" w:rsidRDefault="00043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C6021E" w14:textId="7AC62CFA" w:rsidR="0000365E" w:rsidRPr="00D47D20" w:rsidRDefault="0000365E" w:rsidP="00D4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0365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C7E9970" w14:textId="0DE1F127" w:rsidR="00D82483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0365E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="006F291E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00365E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 </w:t>
      </w:r>
    </w:p>
    <w:p w14:paraId="14172F80" w14:textId="2109328D" w:rsidR="0000365E" w:rsidRPr="00FE0184" w:rsidRDefault="0000365E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8E50284" w14:textId="3BCA62B7" w:rsidR="00D874F9" w:rsidRDefault="00D874F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874F9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6A77752" w14:textId="77777777" w:rsidR="001D5FCA" w:rsidRPr="00FE0184" w:rsidRDefault="001D5FCA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tbl>
      <w:tblPr>
        <w:tblW w:w="9170" w:type="dxa"/>
        <w:tblInd w:w="450" w:type="dxa"/>
        <w:tblLook w:val="0000" w:firstRow="0" w:lastRow="0" w:firstColumn="0" w:lastColumn="0" w:noHBand="0" w:noVBand="0"/>
      </w:tblPr>
      <w:tblGrid>
        <w:gridCol w:w="6809"/>
        <w:gridCol w:w="1509"/>
        <w:gridCol w:w="852"/>
      </w:tblGrid>
      <w:tr w:rsidR="00731749" w:rsidRPr="006B07E9" w14:paraId="14349DCA" w14:textId="77777777" w:rsidTr="003A4315">
        <w:trPr>
          <w:trHeight w:val="398"/>
        </w:trPr>
        <w:tc>
          <w:tcPr>
            <w:tcW w:w="6809" w:type="dxa"/>
            <w:vAlign w:val="bottom"/>
          </w:tcPr>
          <w:p w14:paraId="534F829F" w14:textId="77777777" w:rsidR="00731749" w:rsidRPr="006B07E9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</w:tcPr>
          <w:p w14:paraId="2C52E2CF" w14:textId="7B4C840B" w:rsidR="00731749" w:rsidRPr="006B07E9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52" w:type="dxa"/>
          </w:tcPr>
          <w:p w14:paraId="02D3D8E6" w14:textId="77777777" w:rsidR="00731749" w:rsidRPr="006B07E9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605BB8D5" w14:textId="77777777" w:rsidTr="003A4315">
        <w:trPr>
          <w:trHeight w:val="388"/>
        </w:trPr>
        <w:tc>
          <w:tcPr>
            <w:tcW w:w="6809" w:type="dxa"/>
            <w:vAlign w:val="bottom"/>
          </w:tcPr>
          <w:p w14:paraId="419604A2" w14:textId="77777777" w:rsidR="00731749" w:rsidRPr="006B07E9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09" w:type="dxa"/>
          </w:tcPr>
          <w:p w14:paraId="333C98D0" w14:textId="4928AEE0" w:rsidR="00731749" w:rsidRPr="006B07E9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52" w:type="dxa"/>
          </w:tcPr>
          <w:p w14:paraId="36BF34DC" w14:textId="77777777" w:rsidR="00731749" w:rsidRPr="006B07E9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6B07E9" w14:paraId="22F7A607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39CEA636" w14:textId="77777777" w:rsidR="00300784" w:rsidRPr="006B07E9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509" w:type="dxa"/>
          </w:tcPr>
          <w:p w14:paraId="47CB2F7F" w14:textId="28B95DFC" w:rsidR="00300784" w:rsidRPr="006B07E9" w:rsidRDefault="00B7595A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58E9F8B9" w14:textId="77777777" w:rsidR="00300784" w:rsidRPr="006B07E9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6B07E9" w14:paraId="1DC069C6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11A925B3" w14:textId="77777777" w:rsidR="00300784" w:rsidRPr="006B07E9" w:rsidRDefault="00300784" w:rsidP="0034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34079C" w:rsidRPr="006B07E9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09" w:type="dxa"/>
          </w:tcPr>
          <w:p w14:paraId="2117FEA0" w14:textId="32735E81" w:rsidR="00300784" w:rsidRPr="006B07E9" w:rsidRDefault="00300784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308FF540" w14:textId="77777777" w:rsidR="00300784" w:rsidRPr="006B07E9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6F011241" w14:textId="77777777" w:rsidTr="003A4315">
        <w:trPr>
          <w:trHeight w:val="398"/>
        </w:trPr>
        <w:tc>
          <w:tcPr>
            <w:tcW w:w="6809" w:type="dxa"/>
            <w:shd w:val="clear" w:color="auto" w:fill="auto"/>
            <w:vAlign w:val="bottom"/>
          </w:tcPr>
          <w:p w14:paraId="79A69C61" w14:textId="77777777" w:rsidR="00731749" w:rsidRPr="006B07E9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</w:tcPr>
          <w:p w14:paraId="07CA3213" w14:textId="27459376" w:rsidR="00731749" w:rsidRPr="006B07E9" w:rsidRDefault="00731749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14:paraId="72EFA7B0" w14:textId="77777777" w:rsidR="00731749" w:rsidRPr="006B07E9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0F34A87" w14:textId="77777777" w:rsidR="00337D63" w:rsidRPr="00FE0184" w:rsidRDefault="00337D63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68A037" w14:textId="7C7072DC" w:rsidR="00EE5C91" w:rsidRDefault="00EE5C91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 </w:t>
      </w:r>
    </w:p>
    <w:p w14:paraId="05755BA6" w14:textId="0249A7F4" w:rsidR="00233BBC" w:rsidRPr="00FE0184" w:rsidRDefault="00233BBC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721C8D" w14:textId="620F0756" w:rsidR="00233BBC" w:rsidRPr="006B07E9" w:rsidRDefault="00233BBC" w:rsidP="00233BBC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ค่าความนิยม</w:t>
      </w:r>
    </w:p>
    <w:p w14:paraId="5EBCFB67" w14:textId="13058E5E" w:rsidR="00233BBC" w:rsidRPr="00FE0184" w:rsidRDefault="00233BBC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335E80" w14:textId="4E63EB1D" w:rsidR="00233BBC" w:rsidRDefault="00233BBC" w:rsidP="00233B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33BBC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A3F86BB" w14:textId="452C7FBF" w:rsidR="00FE0184" w:rsidRDefault="00FE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0948CA8" w14:textId="77777777" w:rsidR="009D24A9" w:rsidRPr="009D24A9" w:rsidRDefault="009D24A9" w:rsidP="009D24A9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D24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รายจ่ายในการวิจัยและพัฒนา</w:t>
      </w:r>
    </w:p>
    <w:p w14:paraId="0C1A3663" w14:textId="4EFEA23B" w:rsidR="009D24A9" w:rsidRPr="00FE0184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2F429" w14:textId="55911ED7" w:rsidR="009D24A9" w:rsidRPr="009D24A9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24A9">
        <w:rPr>
          <w:rFonts w:ascii="Angsana New" w:hAnsi="Angsana New"/>
          <w:sz w:val="30"/>
          <w:szCs w:val="30"/>
          <w:cs/>
        </w:rPr>
        <w:t xml:space="preserve"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 </w:t>
      </w:r>
    </w:p>
    <w:p w14:paraId="708DA79A" w14:textId="77777777" w:rsidR="009D24A9" w:rsidRPr="00DE3D24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9A28548" w14:textId="5F357032" w:rsidR="009D24A9" w:rsidRPr="009D24A9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24A9">
        <w:rPr>
          <w:rFonts w:ascii="Angsana New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6B3B33D" w14:textId="06EFF0B3" w:rsidR="009D24A9" w:rsidRPr="00DE3D24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A8864" w14:textId="1174D5D5" w:rsidR="00731749" w:rsidRPr="006B07E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2FFBB5AA" w14:textId="6D494AC9" w:rsidR="007C0834" w:rsidRPr="00DE3D24" w:rsidRDefault="007C0834" w:rsidP="007D2DC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B1BF4D9" w14:textId="54850E60" w:rsidR="0082650B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650B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650B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650B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F856A05" w14:textId="77777777" w:rsidR="007E2508" w:rsidRPr="00DE3D24" w:rsidRDefault="007E2508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C6E7F9" w14:textId="0C40FFEF" w:rsidR="0082650B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650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4A73D8E" w14:textId="77777777" w:rsidR="007E2508" w:rsidRPr="00DE3D24" w:rsidRDefault="007E2508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1" w:type="dxa"/>
        <w:tblInd w:w="450" w:type="dxa"/>
        <w:tblLook w:val="01E0" w:firstRow="1" w:lastRow="1" w:firstColumn="1" w:lastColumn="1" w:noHBand="0" w:noVBand="0"/>
      </w:tblPr>
      <w:tblGrid>
        <w:gridCol w:w="6695"/>
        <w:gridCol w:w="1386"/>
        <w:gridCol w:w="1080"/>
      </w:tblGrid>
      <w:tr w:rsidR="00731749" w:rsidRPr="006B07E9" w14:paraId="044A789F" w14:textId="77777777" w:rsidTr="003A4315">
        <w:trPr>
          <w:trHeight w:val="404"/>
        </w:trPr>
        <w:tc>
          <w:tcPr>
            <w:tcW w:w="6695" w:type="dxa"/>
          </w:tcPr>
          <w:p w14:paraId="5B8CD118" w14:textId="77777777" w:rsidR="00731749" w:rsidRPr="006B07E9" w:rsidRDefault="009964E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386" w:type="dxa"/>
          </w:tcPr>
          <w:p w14:paraId="443E5BD0" w14:textId="5B85DC38" w:rsidR="00731749" w:rsidRPr="006B07E9" w:rsidRDefault="00C605FF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7550917" w14:textId="77777777" w:rsidR="00731749" w:rsidRPr="006B07E9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12CC057E" w14:textId="77777777" w:rsidTr="003A4315">
        <w:trPr>
          <w:trHeight w:val="395"/>
        </w:trPr>
        <w:tc>
          <w:tcPr>
            <w:tcW w:w="6695" w:type="dxa"/>
          </w:tcPr>
          <w:p w14:paraId="38022741" w14:textId="77777777" w:rsidR="00731749" w:rsidRPr="006B07E9" w:rsidRDefault="003F4336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386" w:type="dxa"/>
            <w:vAlign w:val="bottom"/>
          </w:tcPr>
          <w:p w14:paraId="45A8CAFE" w14:textId="24526E50" w:rsidR="00731749" w:rsidRPr="006B07E9" w:rsidRDefault="00C605FF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8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77805F11" w14:textId="77777777" w:rsidR="00731749" w:rsidRPr="006B07E9" w:rsidRDefault="00731749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6B07E9" w14:paraId="601A2762" w14:textId="77777777" w:rsidTr="003A4315">
        <w:trPr>
          <w:trHeight w:val="404"/>
        </w:trPr>
        <w:tc>
          <w:tcPr>
            <w:tcW w:w="6695" w:type="dxa"/>
          </w:tcPr>
          <w:p w14:paraId="37FB5F0F" w14:textId="77777777" w:rsidR="003F4336" w:rsidRPr="006B07E9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386" w:type="dxa"/>
          </w:tcPr>
          <w:p w14:paraId="417A8356" w14:textId="70DAACD3" w:rsidR="003F4336" w:rsidRPr="006B07E9" w:rsidRDefault="00C605FF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</w:tcPr>
          <w:p w14:paraId="140D5FA0" w14:textId="77777777" w:rsidR="003F4336" w:rsidRPr="006B07E9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6B07E9" w14:paraId="403C780A" w14:textId="77777777" w:rsidTr="003A4315">
        <w:trPr>
          <w:trHeight w:val="395"/>
        </w:trPr>
        <w:tc>
          <w:tcPr>
            <w:tcW w:w="6695" w:type="dxa"/>
          </w:tcPr>
          <w:p w14:paraId="6665C586" w14:textId="77777777" w:rsidR="003F4336" w:rsidRPr="006B07E9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386" w:type="dxa"/>
          </w:tcPr>
          <w:p w14:paraId="6957873C" w14:textId="65ED4748" w:rsidR="003F4336" w:rsidRPr="006B07E9" w:rsidRDefault="00C605FF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5DEBF5AB" w14:textId="77777777" w:rsidR="003F4336" w:rsidRPr="006B07E9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D4AB6F6" w14:textId="25B3BF1E" w:rsidR="00FE0184" w:rsidRDefault="00FE0184" w:rsidP="00A541FD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7BB79D3D" w14:textId="77777777" w:rsidR="00FE0184" w:rsidRDefault="00FE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5559971" w14:textId="796F8904" w:rsidR="002C3395" w:rsidRPr="006B07E9" w:rsidRDefault="002C3395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46E855AA" w14:textId="19D43B8A" w:rsidR="00676A04" w:rsidRPr="00143F12" w:rsidRDefault="00676A04" w:rsidP="00D92CDE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B958438" w14:textId="62838B67" w:rsidR="008820A5" w:rsidRPr="008820A5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8820A5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6F291E">
        <w:rPr>
          <w:rFonts w:ascii="Angsana New" w:hAnsi="Angsana New"/>
          <w:sz w:val="30"/>
          <w:szCs w:val="30"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A229CC">
        <w:rPr>
          <w:rFonts w:ascii="Angsana New" w:hAnsi="Angsana New" w:hint="cs"/>
          <w:sz w:val="30"/>
          <w:szCs w:val="30"/>
          <w:cs/>
        </w:rPr>
        <w:t xml:space="preserve"> </w:t>
      </w:r>
      <w:r w:rsidRPr="008820A5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FE3449" w14:textId="77777777" w:rsidR="008820A5" w:rsidRPr="00143F12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0288320" w14:textId="3B2A9215" w:rsidR="008820A5" w:rsidRPr="008820A5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8820A5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0D3B3BB8" w14:textId="77777777" w:rsidR="008820A5" w:rsidRPr="00143F12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6EB432" w14:textId="1DC30C01" w:rsidR="008820A5" w:rsidRPr="008820A5" w:rsidRDefault="006F291E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8820A5" w:rsidRPr="008820A5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03BE67" w14:textId="0A33B213" w:rsidR="008820A5" w:rsidRPr="00143F12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AC3FE6" w14:textId="597C274B" w:rsidR="008820A5" w:rsidRPr="008820A5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8820A5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>เมื่อสิ้นสุดสัญญาเช่า หรือ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731C2328" w14:textId="77777777" w:rsidR="008820A5" w:rsidRPr="00143F12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97DB61C" w14:textId="72B0C8CE" w:rsidR="008820A5" w:rsidRPr="008820A5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8820A5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 xml:space="preserve">ในการคิดลดเป็นมูลค่าปัจจุบัน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8820A5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8820A5">
        <w:rPr>
          <w:rFonts w:ascii="Angsana New" w:hAnsi="Angsana New"/>
          <w:sz w:val="30"/>
          <w:szCs w:val="30"/>
        </w:rPr>
        <w:t xml:space="preserve"> </w:t>
      </w:r>
    </w:p>
    <w:p w14:paraId="06C01E53" w14:textId="0357DD00" w:rsidR="00143F12" w:rsidRPr="00337D63" w:rsidRDefault="0014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93A90BC" w14:textId="471726A0" w:rsidR="009B71FE" w:rsidRDefault="008820A5" w:rsidP="0031161E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8820A5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E319347" w14:textId="77777777" w:rsidR="00143F12" w:rsidRPr="00337D63" w:rsidRDefault="00143F12" w:rsidP="0031161E">
      <w:pPr>
        <w:pStyle w:val="BodyText"/>
        <w:spacing w:after="0"/>
        <w:ind w:left="518"/>
        <w:jc w:val="thaiDistribute"/>
        <w:rPr>
          <w:rFonts w:ascii="Angsana New" w:hAnsi="Angsana New"/>
          <w:sz w:val="28"/>
          <w:szCs w:val="28"/>
          <w:cs/>
        </w:rPr>
      </w:pPr>
    </w:p>
    <w:p w14:paraId="7EE0AAAB" w14:textId="6B2302F8" w:rsidR="009B71FE" w:rsidRPr="006B07E9" w:rsidRDefault="002E2738" w:rsidP="009B71FE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5531C840" w14:textId="00702869" w:rsidR="00E20338" w:rsidRPr="00674BF6" w:rsidRDefault="00E20338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E7579" w14:textId="2EA3BD71" w:rsidR="009B71FE" w:rsidRDefault="009B71FE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B71F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9B71FE">
        <w:rPr>
          <w:rFonts w:ascii="Angsana New" w:hAnsi="Angsana New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5AA757E3" w14:textId="77777777" w:rsidR="00C2493F" w:rsidRPr="009B71FE" w:rsidRDefault="00C2493F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C4994" w14:textId="688C9E69" w:rsidR="009B71FE" w:rsidRPr="009B71FE" w:rsidRDefault="009B71FE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B71FE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B80023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9B71FE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</w:t>
      </w:r>
      <w:r w:rsidR="00B80023">
        <w:rPr>
          <w:rFonts w:ascii="Angsana New" w:hAnsi="Angsana New" w:hint="cs"/>
          <w:sz w:val="30"/>
          <w:szCs w:val="30"/>
          <w:cs/>
        </w:rPr>
        <w:t>พย์</w:t>
      </w:r>
      <w:r w:rsidRPr="009B71FE">
        <w:rPr>
          <w:rFonts w:ascii="Angsana New" w:hAnsi="Angsana New"/>
          <w:sz w:val="30"/>
          <w:szCs w:val="30"/>
          <w:cs/>
        </w:rPr>
        <w:t xml:space="preserve">ที่ก่อให้เกิดเงินสดสูงกว่ามูลค่าที่จะได้รับคืน </w:t>
      </w:r>
    </w:p>
    <w:p w14:paraId="5F0F748D" w14:textId="77777777" w:rsidR="009B71FE" w:rsidRPr="00674BF6" w:rsidRDefault="009B71FE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4818A" w14:textId="1D3192F9" w:rsidR="009B71FE" w:rsidRPr="009B71FE" w:rsidRDefault="009B71FE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B71FE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ด้วยต้นทุนในการขายแล้วแต่มูลค่าใดจะสูงกว่า ในการประเมินมูลค่าจากการใช้ของสินทรัพย์</w:t>
      </w:r>
      <w:r w:rsidR="00970336">
        <w:rPr>
          <w:rFonts w:ascii="Angsana New" w:hAnsi="Angsana New"/>
          <w:sz w:val="30"/>
          <w:szCs w:val="30"/>
        </w:rPr>
        <w:t xml:space="preserve"> </w:t>
      </w:r>
      <w:r w:rsidRPr="009B71FE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6CA68CC" w14:textId="77777777" w:rsidR="009B71FE" w:rsidRPr="00674BF6" w:rsidRDefault="009B71FE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AE243" w14:textId="688CBA9D" w:rsidR="00FC498F" w:rsidRDefault="009B71FE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B71FE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5F3482">
        <w:rPr>
          <w:rFonts w:ascii="Angsana New" w:hAnsi="Angsana New" w:hint="cs"/>
          <w:sz w:val="30"/>
          <w:szCs w:val="30"/>
          <w:cs/>
        </w:rPr>
        <w:t>ยกเว้น</w:t>
      </w:r>
      <w:r w:rsidR="005F3482" w:rsidRPr="00970336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5F3482" w:rsidRPr="009B71FE">
        <w:rPr>
          <w:rFonts w:ascii="Angsana New" w:hAnsi="Angsana New"/>
          <w:sz w:val="30"/>
          <w:szCs w:val="30"/>
          <w:cs/>
        </w:rPr>
        <w:t xml:space="preserve">ของค่าความนิยมจะไม่มีการปรับปรุงกลับรายการ </w:t>
      </w:r>
      <w:r w:rsidRPr="009B71FE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83A1ADB" w14:textId="77777777" w:rsidR="007E2508" w:rsidRPr="00674BF6" w:rsidRDefault="007E2508" w:rsidP="00970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E9DB631" w14:textId="77777777" w:rsidR="000D6896" w:rsidRPr="006B07E9" w:rsidRDefault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val="th-TH"/>
        </w:rPr>
      </w:pPr>
      <w:bookmarkStart w:id="0" w:name="OLE_LINK7"/>
      <w:bookmarkStart w:id="1" w:name="OLE_LINK8"/>
    </w:p>
    <w:bookmarkEnd w:id="0"/>
    <w:bookmarkEnd w:id="1"/>
    <w:p w14:paraId="455BB0C3" w14:textId="062C4D34" w:rsidR="00731749" w:rsidRPr="006B07E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6B07E9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6B07E9">
        <w:rPr>
          <w:rFonts w:ascii="Angsana New" w:hAnsi="Angsana New" w:cs="Angsana New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6999140F" w14:textId="77777777" w:rsidR="00731749" w:rsidRPr="00674BF6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0A380E1" w14:textId="77777777" w:rsidR="00731749" w:rsidRPr="006B07E9" w:rsidRDefault="00731749" w:rsidP="00551E4D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6B07E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BFB8BD" w14:textId="0375BA22" w:rsidR="006A14C0" w:rsidRPr="006A14C0" w:rsidRDefault="006A14C0" w:rsidP="006A1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4C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6A14C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6A14C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ED92CD5" w14:textId="2D2E866E" w:rsidR="00674BF6" w:rsidRDefault="0067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AEBDA63" w14:textId="4064A55F" w:rsidR="00052C43" w:rsidRPr="006B07E9" w:rsidRDefault="00052C43" w:rsidP="00607B38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6B07E9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C1E5C82" w14:textId="36F623EC" w:rsidR="009A6608" w:rsidRPr="009A6608" w:rsidRDefault="009A6608" w:rsidP="009A660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9A6608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9A6608">
        <w:rPr>
          <w:rFonts w:ascii="Angsana New" w:hAnsi="Angsana New"/>
          <w:sz w:val="30"/>
          <w:szCs w:val="30"/>
          <w:cs/>
        </w:rPr>
        <w:t>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9A6608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9A6608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3CFD7C6" w14:textId="77777777" w:rsidR="009A6608" w:rsidRPr="00121575" w:rsidRDefault="009A6608" w:rsidP="009A6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1EA0C03" w14:textId="4E5C04B5" w:rsidR="009A6608" w:rsidRDefault="009A6608" w:rsidP="009A6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A6608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A6608">
        <w:rPr>
          <w:rFonts w:ascii="Angsana New" w:hAnsi="Angsana New"/>
          <w:i/>
          <w:sz w:val="30"/>
          <w:szCs w:val="30"/>
        </w:rPr>
        <w:t xml:space="preserve"> </w:t>
      </w:r>
      <w:r w:rsidRPr="009A6608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9A6608">
        <w:rPr>
          <w:rFonts w:ascii="Angsana New" w:hAnsi="Angsana New"/>
          <w:sz w:val="30"/>
          <w:szCs w:val="30"/>
          <w:cs/>
        </w:rPr>
        <w:t>ทันทีกลุ่มบริษัท</w:t>
      </w:r>
      <w:r w:rsidRPr="009A6608">
        <w:rPr>
          <w:rFonts w:ascii="Angsana New" w:hAnsi="Angsana New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B2D753C" w14:textId="77777777" w:rsidR="00121575" w:rsidRPr="00121575" w:rsidRDefault="00121575" w:rsidP="009A6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330DE1" w14:textId="230E05CA" w:rsidR="009A6608" w:rsidRPr="009A6608" w:rsidRDefault="009A6608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A6608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กลุ่มบริษัทบริษัทรับรู้กำไรและขาดทุนจากการจ่ายชำระผลประโยชน์พนักงานเมื่อเกิดขึ้น</w:t>
      </w:r>
    </w:p>
    <w:p w14:paraId="1FA8572B" w14:textId="77777777" w:rsidR="009A6608" w:rsidRPr="00121575" w:rsidRDefault="009A6608" w:rsidP="009A6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824CBCA" w14:textId="3AF500E0" w:rsidR="009A6608" w:rsidRPr="009A6608" w:rsidRDefault="009A6608" w:rsidP="009A6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9A6608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6AABC94" w14:textId="77777777" w:rsidR="009A6608" w:rsidRPr="00121575" w:rsidRDefault="009A6608" w:rsidP="009A6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F115C72" w14:textId="48253453" w:rsidR="009A6608" w:rsidRDefault="009A6608" w:rsidP="009A66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A6608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016B19">
        <w:rPr>
          <w:rFonts w:ascii="Angsana New" w:hAnsi="Angsana New" w:hint="cs"/>
          <w:i/>
          <w:sz w:val="30"/>
          <w:szCs w:val="30"/>
          <w:cs/>
        </w:rPr>
        <w:t xml:space="preserve">              </w:t>
      </w:r>
      <w:r w:rsidRPr="009A6608">
        <w:rPr>
          <w:rFonts w:ascii="Angsana New" w:hAnsi="Angsana New"/>
          <w:i/>
          <w:sz w:val="30"/>
          <w:szCs w:val="30"/>
          <w:cs/>
        </w:rPr>
        <w:t xml:space="preserve"> หากระยะเวลาการจ่ายผลประโยชน์เกินกว่า </w:t>
      </w:r>
      <w:r w:rsidRPr="009A6608">
        <w:rPr>
          <w:rFonts w:ascii="Angsana New" w:hAnsi="Angsana New"/>
          <w:i/>
          <w:sz w:val="30"/>
          <w:szCs w:val="30"/>
        </w:rPr>
        <w:t xml:space="preserve">12 </w:t>
      </w:r>
      <w:r w:rsidRPr="009A6608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6553C27" w14:textId="77777777" w:rsidR="007E2508" w:rsidRPr="00121575" w:rsidRDefault="007E2508" w:rsidP="009A66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DAA88C1" w14:textId="5FC424B4" w:rsidR="009A6608" w:rsidRPr="009A6608" w:rsidRDefault="009A6608" w:rsidP="009A6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A660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A6608">
        <w:rPr>
          <w:rFonts w:ascii="Angsana New" w:hAnsi="Angsana New"/>
          <w:i/>
          <w:sz w:val="30"/>
          <w:szCs w:val="30"/>
        </w:rPr>
        <w:t xml:space="preserve"> </w:t>
      </w:r>
      <w:r w:rsidRPr="009A6608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DA82227" w14:textId="58E4F9A9" w:rsidR="00121575" w:rsidRDefault="0012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EDBE943" w14:textId="5A53E5CB" w:rsidR="0017037C" w:rsidRPr="006B07E9" w:rsidRDefault="0017037C" w:rsidP="00676384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14:paraId="5FA38678" w14:textId="77777777" w:rsidR="005B7630" w:rsidRPr="00FE0184" w:rsidRDefault="005B7630" w:rsidP="005B7630">
      <w:pPr>
        <w:rPr>
          <w:rFonts w:ascii="Angsana New" w:hAnsi="Angsana New"/>
          <w:sz w:val="30"/>
          <w:szCs w:val="30"/>
        </w:rPr>
      </w:pPr>
    </w:p>
    <w:p w14:paraId="14DC2E75" w14:textId="4121808E" w:rsidR="0017037C" w:rsidRPr="006B07E9" w:rsidRDefault="0017037C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6B07E9">
        <w:rPr>
          <w:rFonts w:ascii="Angsana New" w:hAnsi="Angsana New"/>
          <w:sz w:val="30"/>
          <w:szCs w:val="30"/>
        </w:rPr>
        <w:t>(</w:t>
      </w:r>
      <w:r w:rsidRPr="006B07E9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</w:t>
      </w:r>
      <w:r w:rsidR="002433CE">
        <w:rPr>
          <w:rFonts w:ascii="Angsana New" w:hAnsi="Angsana New"/>
          <w:sz w:val="30"/>
          <w:szCs w:val="30"/>
        </w:rPr>
        <w:t xml:space="preserve">             </w:t>
      </w:r>
      <w:r w:rsidRPr="006B07E9">
        <w:rPr>
          <w:rFonts w:ascii="Angsana New" w:hAnsi="Angsana New"/>
          <w:sz w:val="30"/>
          <w:szCs w:val="30"/>
          <w:cs/>
        </w:rPr>
        <w:t>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6B07E9">
        <w:rPr>
          <w:rFonts w:ascii="Angsana New" w:hAnsi="Angsana New"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901D80A" w14:textId="77777777" w:rsidR="00D901AB" w:rsidRDefault="00D901AB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5DEF09F5" w14:textId="075E5CEB" w:rsidR="0017037C" w:rsidRDefault="0017037C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 ๆ</w:t>
      </w:r>
      <w:r w:rsidRPr="006B07E9">
        <w:rPr>
          <w:rFonts w:ascii="Angsana New" w:hAnsi="Angsana New"/>
          <w:sz w:val="30"/>
          <w:szCs w:val="30"/>
          <w:cs/>
        </w:rPr>
        <w:br/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4A1F6A1A" w14:textId="77777777" w:rsidR="00FD2AD2" w:rsidRPr="006B07E9" w:rsidRDefault="00FD2AD2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BBE0F17" w14:textId="5BC15054" w:rsidR="00731749" w:rsidRPr="006B07E9" w:rsidRDefault="00731749" w:rsidP="00676384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555D080" w14:textId="77777777" w:rsidR="00731749" w:rsidRPr="00337D63" w:rsidRDefault="00731749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2CB4F6" w14:textId="113F2496" w:rsidR="008268E7" w:rsidRPr="006B07E9" w:rsidRDefault="00731749" w:rsidP="000D6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</w:t>
      </w:r>
      <w:r w:rsidR="00416FA3" w:rsidRPr="006B07E9">
        <w:rPr>
          <w:rFonts w:ascii="Angsana New" w:hAnsi="Angsana New"/>
          <w:sz w:val="30"/>
          <w:szCs w:val="30"/>
          <w:cs/>
        </w:rPr>
        <w:t>ดังกล่าว</w:t>
      </w:r>
      <w:r w:rsidRPr="006B07E9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611F86" w:rsidRPr="006B07E9">
        <w:rPr>
          <w:rFonts w:ascii="Angsana New" w:hAnsi="Angsana New"/>
          <w:sz w:val="30"/>
          <w:szCs w:val="30"/>
          <w:cs/>
        </w:rPr>
        <w:t xml:space="preserve">นได้ </w:t>
      </w:r>
      <w:r w:rsidRPr="006B07E9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611F8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0C1FF47" w14:textId="77777777" w:rsidR="006371F0" w:rsidRPr="00337D63" w:rsidRDefault="006371F0" w:rsidP="000D6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4B666A" w14:textId="0DCFF9FB" w:rsidR="007D5D83" w:rsidRPr="006B07E9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6B07E9">
        <w:rPr>
          <w:rFonts w:ascii="Angsana New" w:hAnsi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50690DAE" w14:textId="6F2FB35C" w:rsidR="007D5D83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802AF8" w:rsidRPr="006B07E9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6B07E9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 w:rsidRPr="006B07E9">
        <w:rPr>
          <w:rFonts w:ascii="Angsana New" w:hAnsi="Angsana New"/>
          <w:sz w:val="30"/>
          <w:szCs w:val="30"/>
          <w:cs/>
        </w:rPr>
        <w:t>ประกันความเสียหาย</w:t>
      </w:r>
      <w:r w:rsidRPr="006B07E9">
        <w:rPr>
          <w:rFonts w:ascii="Angsana New" w:hAnsi="Angsana New"/>
          <w:sz w:val="30"/>
          <w:szCs w:val="30"/>
          <w:cs/>
        </w:rPr>
        <w:t xml:space="preserve"> และปัจจัยต่างๆ ที่อาจเกี่ยวข้องกับความน่าจะเป็นที่จะเกิดความเสียหายดังกล่าว  </w:t>
      </w:r>
    </w:p>
    <w:p w14:paraId="1400C0D1" w14:textId="32365345" w:rsidR="00FD2AD2" w:rsidRDefault="00FD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CF5933F" w14:textId="28EA55EE" w:rsidR="00043A2B" w:rsidRPr="00043A2B" w:rsidRDefault="00043A2B" w:rsidP="00043A2B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43A2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การวัดมูลค่ายุติธรรม </w:t>
      </w:r>
    </w:p>
    <w:p w14:paraId="641E9E2B" w14:textId="77777777" w:rsidR="00043A2B" w:rsidRPr="005556B0" w:rsidRDefault="00043A2B" w:rsidP="00043A2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5A6C000" w14:textId="360D7EE7" w:rsidR="00043A2B" w:rsidRPr="001C789D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1C789D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9207473" w14:textId="77777777" w:rsidR="00043A2B" w:rsidRPr="005556B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D203F50" w14:textId="6CD5EDFF" w:rsidR="00043A2B" w:rsidRPr="001C789D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1C789D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929AA3D" w14:textId="77777777" w:rsidR="00043A2B" w:rsidRPr="001C789D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  <w:cs/>
        </w:rPr>
        <w:t>-</w:t>
      </w:r>
      <w:r w:rsidRPr="001C789D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1C789D">
        <w:rPr>
          <w:rFonts w:ascii="Angsana New" w:hAnsi="Angsana New"/>
          <w:sz w:val="30"/>
          <w:szCs w:val="30"/>
        </w:rPr>
        <w:t>1</w:t>
      </w:r>
      <w:r w:rsidRPr="001C789D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74DF9E" w14:textId="77777777" w:rsidR="00043A2B" w:rsidRPr="001C789D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  <w:cs/>
        </w:rPr>
        <w:t>-</w:t>
      </w:r>
      <w:r w:rsidRPr="001C789D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1C789D">
        <w:rPr>
          <w:rFonts w:ascii="Angsana New" w:hAnsi="Angsana New"/>
          <w:sz w:val="30"/>
          <w:szCs w:val="30"/>
        </w:rPr>
        <w:t>2</w:t>
      </w:r>
      <w:r w:rsidRPr="001C789D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1C789D">
        <w:rPr>
          <w:rFonts w:ascii="Angsana New" w:hAnsi="Angsana New"/>
          <w:sz w:val="30"/>
          <w:szCs w:val="30"/>
        </w:rPr>
        <w:t xml:space="preserve"> </w:t>
      </w:r>
    </w:p>
    <w:p w14:paraId="74B39B2B" w14:textId="77777777" w:rsidR="00043A2B" w:rsidRPr="001C789D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</w:rPr>
        <w:t xml:space="preserve">      </w:t>
      </w:r>
      <w:r w:rsidRPr="001C789D">
        <w:rPr>
          <w:rFonts w:ascii="Angsana New" w:hAnsi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Pr="001C789D">
        <w:rPr>
          <w:rFonts w:ascii="Angsana New" w:hAnsi="Angsana New"/>
          <w:sz w:val="30"/>
          <w:szCs w:val="30"/>
        </w:rPr>
        <w:t>1</w:t>
      </w:r>
    </w:p>
    <w:p w14:paraId="2954BA9B" w14:textId="669733FF" w:rsidR="00043A2B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  <w:cs/>
        </w:rPr>
        <w:t>-</w:t>
      </w:r>
      <w:r w:rsidRPr="001C789D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1C789D">
        <w:rPr>
          <w:rFonts w:ascii="Angsana New" w:hAnsi="Angsana New"/>
          <w:sz w:val="30"/>
          <w:szCs w:val="30"/>
        </w:rPr>
        <w:t>3</w:t>
      </w:r>
      <w:r w:rsidRPr="001C789D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1B2AA0F" w14:textId="77777777" w:rsidR="007D2DCB" w:rsidRPr="005556B0" w:rsidRDefault="007D2DC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754649F" w14:textId="498E6CF6" w:rsidR="00043A2B" w:rsidRPr="001C789D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1C789D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BA4D6E5" w14:textId="77777777" w:rsidR="00043A2B" w:rsidRPr="005556B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DD4CC56" w14:textId="589DA142" w:rsidR="00043A2B" w:rsidRPr="003A567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C789D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1C789D">
        <w:rPr>
          <w:rFonts w:ascii="Angsana New" w:hAnsi="Angsana New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C789D">
        <w:rPr>
          <w:rFonts w:ascii="Angsana New" w:hAnsi="Angsana New"/>
          <w:sz w:val="30"/>
          <w:szCs w:val="30"/>
        </w:rPr>
        <w:t>3</w:t>
      </w:r>
      <w:r w:rsidRPr="001C789D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7492AA3" w14:textId="18E2213E" w:rsidR="00363EEA" w:rsidRDefault="00363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7356EC6" w14:textId="20090A71" w:rsidR="00731749" w:rsidRPr="006B07E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  <w:r w:rsidR="00144AC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E77446" w14:textId="2FA48965" w:rsidR="00731749" w:rsidRPr="005556B0" w:rsidRDefault="00731749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0ABDC44" w14:textId="4FB0FFB5" w:rsidR="00D20DDB" w:rsidRDefault="00D20DDB" w:rsidP="00D20DDB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0DDB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  <w:r w:rsidRPr="008F27D8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2EB6E73" w14:textId="55304C6C" w:rsidR="00E92D64" w:rsidRDefault="00E92D64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2D64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E92D64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9A5C7C">
        <w:rPr>
          <w:rFonts w:ascii="Angsana New" w:hAnsi="Angsana New" w:hint="cs"/>
          <w:sz w:val="30"/>
          <w:szCs w:val="30"/>
          <w:cs/>
        </w:rPr>
        <w:t xml:space="preserve"> </w:t>
      </w:r>
      <w:r w:rsidRPr="00E92D64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38F0BBB4" w14:textId="77777777" w:rsidR="00363EEA" w:rsidRDefault="00363EEA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8DB37" w14:textId="00ABDC02" w:rsidR="00E92D64" w:rsidRDefault="00E92D64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2D64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E92D64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F741A0">
        <w:rPr>
          <w:rFonts w:ascii="Angsana New" w:hAnsi="Angsana New"/>
          <w:sz w:val="30"/>
          <w:szCs w:val="30"/>
        </w:rPr>
        <w:t xml:space="preserve">  </w:t>
      </w:r>
      <w:r w:rsidRPr="00E92D64">
        <w:rPr>
          <w:rFonts w:ascii="Angsana New" w:hAnsi="Angsana New"/>
          <w:sz w:val="30"/>
          <w:szCs w:val="30"/>
          <w:cs/>
        </w:rPr>
        <w:t>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724A683" w14:textId="77777777" w:rsidR="00001EA7" w:rsidRPr="00FE0184" w:rsidRDefault="00001EA7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68E99A3" w14:textId="1EC3C336" w:rsidR="00E92D64" w:rsidRPr="00E92D64" w:rsidRDefault="00E92D64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2D6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="00A94438">
        <w:rPr>
          <w:rFonts w:ascii="Angsana New" w:hAnsi="Angsana New" w:hint="cs"/>
          <w:sz w:val="30"/>
          <w:szCs w:val="30"/>
          <w:cs/>
        </w:rPr>
        <w:t xml:space="preserve"> </w:t>
      </w:r>
      <w:r w:rsidRPr="00E92D64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A94438">
        <w:rPr>
          <w:rFonts w:ascii="Angsana New" w:hAnsi="Angsana New" w:hint="cs"/>
          <w:sz w:val="30"/>
          <w:szCs w:val="30"/>
          <w:cs/>
        </w:rPr>
        <w:t xml:space="preserve"> </w:t>
      </w:r>
      <w:r w:rsidRPr="00E92D64">
        <w:rPr>
          <w:rFonts w:ascii="Angsana New" w:hAnsi="Angsana New"/>
          <w:sz w:val="30"/>
          <w:szCs w:val="30"/>
          <w:cs/>
        </w:rPr>
        <w:t xml:space="preserve">ต้นทุนที่เกี่ยวข้องรับรู้ในกำไรหรือขาดทุนเมื่อเกิดขึ้น </w:t>
      </w:r>
    </w:p>
    <w:p w14:paraId="77A8AEB8" w14:textId="77777777" w:rsidR="00E92D64" w:rsidRPr="00FE0184" w:rsidRDefault="00E92D64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D43C501" w14:textId="45394E83" w:rsidR="00E92D64" w:rsidRDefault="00E92D64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2D64">
        <w:rPr>
          <w:rFonts w:ascii="Angsana New" w:hAnsi="Angsana New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E92D64">
        <w:rPr>
          <w:rFonts w:ascii="Angsana New" w:hAnsi="Angsana New"/>
          <w:sz w:val="30"/>
          <w:szCs w:val="30"/>
          <w:cs/>
        </w:rPr>
        <w:t>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609B0">
        <w:rPr>
          <w:rFonts w:ascii="Angsana New" w:hAnsi="Angsana New" w:hint="cs"/>
          <w:sz w:val="30"/>
          <w:szCs w:val="30"/>
          <w:cs/>
        </w:rPr>
        <w:t xml:space="preserve"> </w:t>
      </w:r>
      <w:r w:rsidRPr="00E92D64">
        <w:rPr>
          <w:rFonts w:ascii="Angsana New" w:hAnsi="Angsana New"/>
          <w:sz w:val="30"/>
          <w:szCs w:val="30"/>
          <w:cs/>
        </w:rPr>
        <w:t>ๆ ประเภทในรอบระยะเวลารายงานที่แตกต่างกัน สิ่งตอบแทน</w:t>
      </w:r>
      <w:r w:rsidR="00F741A0">
        <w:rPr>
          <w:rFonts w:ascii="Angsana New" w:hAnsi="Angsana New"/>
          <w:sz w:val="30"/>
          <w:szCs w:val="30"/>
        </w:rPr>
        <w:t xml:space="preserve"> </w:t>
      </w:r>
      <w:r w:rsidRPr="00E92D64">
        <w:rPr>
          <w:rFonts w:ascii="Angsana New" w:hAnsi="Angsana New"/>
          <w:sz w:val="30"/>
          <w:szCs w:val="30"/>
          <w:cs/>
        </w:rPr>
        <w:t>ที่ได้รับจะถูกปันส่วนตามสัดส่วนของราคาขายที่เป็นเอกเทศของสินค้าและบริการ</w:t>
      </w:r>
      <w:r w:rsidR="00001EA7">
        <w:rPr>
          <w:rFonts w:ascii="Angsana New" w:hAnsi="Angsana New" w:hint="cs"/>
          <w:sz w:val="30"/>
          <w:szCs w:val="30"/>
          <w:cs/>
        </w:rPr>
        <w:t>นั้น</w:t>
      </w:r>
    </w:p>
    <w:p w14:paraId="1F65F145" w14:textId="77777777" w:rsidR="00001EA7" w:rsidRPr="00FE0184" w:rsidRDefault="00001EA7" w:rsidP="00E9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7F8D17B" w14:textId="77777777" w:rsidR="00731749" w:rsidRPr="006B07E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07E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1F89445C" w14:textId="51411603" w:rsidR="00731749" w:rsidRPr="00FE0184" w:rsidRDefault="00731749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17003A1" w14:textId="732EE408" w:rsidR="00A32FD6" w:rsidRDefault="00A32FD6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32FD6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 </w:t>
      </w:r>
    </w:p>
    <w:p w14:paraId="56E7B3B5" w14:textId="77777777" w:rsidR="006A33E3" w:rsidRDefault="006A33E3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52116" w14:textId="66228F7E" w:rsidR="00A32FD6" w:rsidRPr="00A32FD6" w:rsidRDefault="00A32FD6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32FD6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541FD">
        <w:rPr>
          <w:rFonts w:ascii="Angsana New" w:hAnsi="Angsana New"/>
          <w:sz w:val="30"/>
          <w:szCs w:val="30"/>
        </w:rPr>
        <w:t xml:space="preserve"> </w:t>
      </w:r>
      <w:r w:rsidR="008B0C06">
        <w:rPr>
          <w:rFonts w:ascii="Angsana New" w:hAnsi="Angsana New" w:hint="cs"/>
          <w:sz w:val="30"/>
          <w:szCs w:val="30"/>
          <w:cs/>
        </w:rPr>
        <w:t>ๆ</w:t>
      </w:r>
    </w:p>
    <w:p w14:paraId="7C931DE2" w14:textId="7586A56A" w:rsidR="007D2DCB" w:rsidRDefault="007D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EE6B0D" w14:textId="415D38D7" w:rsidR="00A32FD6" w:rsidRPr="00A32FD6" w:rsidRDefault="00A32FD6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32FD6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741A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A32FD6">
        <w:rPr>
          <w:rFonts w:ascii="Angsana New" w:hAnsi="Angsana New"/>
          <w:sz w:val="30"/>
          <w:szCs w:val="30"/>
          <w:cs/>
        </w:rPr>
        <w:t>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83DCD84" w14:textId="76187917" w:rsidR="00A32FD6" w:rsidRPr="00A32FD6" w:rsidRDefault="00A32FD6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32FD6">
        <w:rPr>
          <w:rFonts w:ascii="Angsana New" w:hAnsi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609B0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A32FD6">
        <w:rPr>
          <w:rFonts w:ascii="Angsana New" w:hAnsi="Angsana New"/>
          <w:sz w:val="30"/>
          <w:szCs w:val="30"/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6024426" w14:textId="77777777" w:rsidR="00A32FD6" w:rsidRPr="00AC6E86" w:rsidRDefault="00A32FD6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64E73" w14:textId="787D4405" w:rsidR="00A32FD6" w:rsidRPr="00A32FD6" w:rsidRDefault="00A32FD6" w:rsidP="00A32F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32FD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F741A0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A32FD6">
        <w:rPr>
          <w:rFonts w:ascii="Angsana New" w:hAnsi="Angsana New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06889A" w14:textId="0E5A620E" w:rsidR="00AC6E86" w:rsidRDefault="00AC6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1FF6F" w14:textId="27909C81" w:rsidR="00731749" w:rsidRPr="007B10D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10D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กำไร</w:t>
      </w:r>
      <w:r w:rsidR="00144AC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7B10D9" w:rsidRPr="007B10D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(ขาดทุน</w:t>
      </w:r>
      <w:r w:rsidR="007B10D9" w:rsidRPr="007B10D9">
        <w:rPr>
          <w:rFonts w:ascii="Angsana New" w:hAnsi="Angsana New" w:cs="Angsana New"/>
          <w:i/>
          <w:iCs/>
          <w:sz w:val="30"/>
          <w:szCs w:val="30"/>
        </w:rPr>
        <w:t>)</w:t>
      </w:r>
      <w:r w:rsidR="00144A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B10D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ต่อหุ้น </w:t>
      </w:r>
    </w:p>
    <w:p w14:paraId="2F01187F" w14:textId="1DDFA6AD" w:rsidR="00731749" w:rsidRPr="00AC6E86" w:rsidRDefault="00731749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09EB07" w14:textId="0BA8778C" w:rsidR="00A32FD6" w:rsidRDefault="00A32FD6" w:rsidP="00A3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32FD6">
        <w:rPr>
          <w:rFonts w:ascii="Angsana New" w:hAnsi="Angsana New"/>
          <w:b/>
          <w:sz w:val="30"/>
          <w:szCs w:val="30"/>
          <w:cs/>
        </w:rPr>
        <w:t>กำไร</w:t>
      </w:r>
      <w:r w:rsidR="00952856">
        <w:rPr>
          <w:rFonts w:ascii="Angsana New" w:hAnsi="Angsana New"/>
          <w:b/>
          <w:sz w:val="30"/>
          <w:szCs w:val="30"/>
        </w:rPr>
        <w:t xml:space="preserve"> </w:t>
      </w:r>
      <w:r w:rsidR="007B10D9">
        <w:rPr>
          <w:rFonts w:ascii="Angsana New" w:hAnsi="Angsana New" w:hint="cs"/>
          <w:b/>
          <w:sz w:val="30"/>
          <w:szCs w:val="30"/>
          <w:cs/>
        </w:rPr>
        <w:t>(ขาดทุน)</w:t>
      </w:r>
      <w:r w:rsidR="00952856">
        <w:rPr>
          <w:rFonts w:ascii="Angsana New" w:hAnsi="Angsana New"/>
          <w:b/>
          <w:sz w:val="30"/>
          <w:szCs w:val="30"/>
        </w:rPr>
        <w:t xml:space="preserve"> </w:t>
      </w:r>
      <w:r w:rsidRPr="00A32FD6">
        <w:rPr>
          <w:rFonts w:ascii="Angsana New" w:hAnsi="Angsana New"/>
          <w:b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</w:t>
      </w:r>
      <w:r w:rsidR="00144AC7">
        <w:rPr>
          <w:rFonts w:ascii="Angsana New" w:hAnsi="Angsana New" w:hint="cs"/>
          <w:b/>
          <w:sz w:val="30"/>
          <w:szCs w:val="30"/>
          <w:cs/>
        </w:rPr>
        <w:t xml:space="preserve">        </w:t>
      </w:r>
      <w:r w:rsidRPr="00A32FD6">
        <w:rPr>
          <w:rFonts w:ascii="Angsana New" w:hAnsi="Angsana New"/>
          <w:b/>
          <w:sz w:val="30"/>
          <w:szCs w:val="30"/>
          <w:cs/>
        </w:rPr>
        <w:t>หุ้นสามัญถัวเฉลี่ยถ่วงน้ำหนักที่ออกจำหน่ายระหว่างปี</w:t>
      </w:r>
    </w:p>
    <w:p w14:paraId="58FEED3B" w14:textId="77777777" w:rsidR="00AC6E86" w:rsidRPr="00A32FD6" w:rsidRDefault="00AC6E86" w:rsidP="00A3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43293B2" w14:textId="379488E8" w:rsidR="00C45EB9" w:rsidRPr="006B07E9" w:rsidRDefault="00C45EB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6358E9D4" w14:textId="6B87CE06" w:rsidR="00F62590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3F7B3B0" w14:textId="35F72A5E" w:rsidR="00A229CC" w:rsidRDefault="00A229CC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229CC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8A4B460" w14:textId="77777777" w:rsidR="00A229CC" w:rsidRPr="00DB17C2" w:rsidRDefault="00A229CC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C2E4D2F" w14:textId="3B483A0E" w:rsidR="008C02A6" w:rsidRPr="006B07E9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6B07E9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607B3" w:rsidRPr="006B07E9">
        <w:rPr>
          <w:rFonts w:ascii="Angsana New" w:hAnsi="Angsana New"/>
          <w:b/>
          <w:spacing w:val="2"/>
          <w:sz w:val="30"/>
          <w:szCs w:val="30"/>
          <w:cs/>
        </w:rPr>
        <w:t>บริษัทร่วม</w:t>
      </w:r>
      <w:r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F23" w:rsidRPr="006B07E9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การร่วมค้าได้เปิดเผยในหมายเหตุข้อ </w:t>
      </w:r>
      <w:r w:rsidR="00C605FF" w:rsidRPr="00C605FF">
        <w:rPr>
          <w:rFonts w:ascii="Angsana New" w:hAnsi="Angsana New"/>
          <w:bCs/>
          <w:spacing w:val="2"/>
          <w:sz w:val="30"/>
          <w:szCs w:val="30"/>
        </w:rPr>
        <w:t>9</w:t>
      </w:r>
      <w:r w:rsidR="0081408B" w:rsidRPr="006B07E9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4661FF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bCs/>
          <w:spacing w:val="2"/>
          <w:sz w:val="30"/>
          <w:szCs w:val="30"/>
        </w:rPr>
        <w:t>11</w:t>
      </w:r>
      <w:r w:rsidR="0081408B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</w:t>
      </w:r>
      <w:r w:rsidR="00BD2589" w:rsidRPr="006B07E9">
        <w:rPr>
          <w:rFonts w:ascii="Angsana New" w:hAnsi="Angsana New"/>
          <w:b/>
          <w:spacing w:val="2"/>
          <w:sz w:val="30"/>
          <w:szCs w:val="30"/>
          <w:cs/>
        </w:rPr>
        <w:t>ารที่เกี่ยวข้องกัน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>ที่มีรายการระหว่างกันที่มีนัยสำคัญกับ</w:t>
      </w:r>
      <w:r w:rsidR="006F291E">
        <w:rPr>
          <w:rFonts w:ascii="Angsana New" w:hAnsi="Angsana New"/>
          <w:b/>
          <w:spacing w:val="2"/>
          <w:sz w:val="30"/>
          <w:szCs w:val="30"/>
          <w:cs/>
        </w:rPr>
        <w:t>กลุ่มบริษัท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ในระหว่างปีมีดังต่อไปนี้</w:t>
      </w:r>
    </w:p>
    <w:p w14:paraId="64977BE9" w14:textId="76AB4F33" w:rsidR="00144AC7" w:rsidRDefault="00144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2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4770"/>
      </w:tblGrid>
      <w:tr w:rsidR="00FA6B9A" w:rsidRPr="006B07E9" w14:paraId="7F0C5E9A" w14:textId="77777777" w:rsidTr="00EC12F5">
        <w:trPr>
          <w:tblHeader/>
        </w:trPr>
        <w:tc>
          <w:tcPr>
            <w:tcW w:w="2250" w:type="dxa"/>
            <w:shd w:val="clear" w:color="auto" w:fill="auto"/>
          </w:tcPr>
          <w:p w14:paraId="7835C329" w14:textId="5E1872B6" w:rsidR="00FA6B9A" w:rsidRPr="006B07E9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sz w:val="29"/>
                <w:szCs w:val="29"/>
                <w:cs/>
              </w:rPr>
              <w:br w:type="page"/>
            </w:r>
            <w:r w:rsidR="005C5FDA" w:rsidRPr="006B07E9">
              <w:rPr>
                <w:rFonts w:ascii="Angsana New" w:hAnsi="Angsana New"/>
                <w:sz w:val="29"/>
                <w:szCs w:val="29"/>
              </w:rPr>
              <w:br w:type="page"/>
            </w:r>
            <w:r w:rsidR="00FA6B9A"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1980" w:type="dxa"/>
            <w:shd w:val="clear" w:color="auto" w:fill="auto"/>
          </w:tcPr>
          <w:p w14:paraId="418D0204" w14:textId="73F88AE4" w:rsidR="00FA6B9A" w:rsidRPr="006B07E9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ประเทศที่จัดตั้ง</w:t>
            </w:r>
            <w:r w:rsidR="00B60682"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EC12F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B60682"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EC12F5"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สัญชาติ</w:t>
            </w:r>
          </w:p>
        </w:tc>
        <w:tc>
          <w:tcPr>
            <w:tcW w:w="4770" w:type="dxa"/>
            <w:shd w:val="clear" w:color="auto" w:fill="auto"/>
          </w:tcPr>
          <w:p w14:paraId="599332B0" w14:textId="77777777" w:rsidR="00FA6B9A" w:rsidRPr="006B07E9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9D442B" w:rsidRPr="006B07E9" w14:paraId="7092944E" w14:textId="77777777" w:rsidTr="00EC12F5">
        <w:tc>
          <w:tcPr>
            <w:tcW w:w="2250" w:type="dxa"/>
            <w:shd w:val="clear" w:color="auto" w:fill="auto"/>
          </w:tcPr>
          <w:p w14:paraId="6D18BFE4" w14:textId="77777777" w:rsidR="009D442B" w:rsidRPr="006B07E9" w:rsidRDefault="00B316D5" w:rsidP="00854906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ครอบครัวกิจพิพิธ</w:t>
            </w:r>
          </w:p>
        </w:tc>
        <w:tc>
          <w:tcPr>
            <w:tcW w:w="1980" w:type="dxa"/>
            <w:shd w:val="clear" w:color="auto" w:fill="auto"/>
          </w:tcPr>
          <w:p w14:paraId="6986838A" w14:textId="77777777" w:rsidR="009D442B" w:rsidRPr="006B07E9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5F5F92E0" w14:textId="66211BA8" w:rsidR="00B316D5" w:rsidRPr="006B07E9" w:rsidRDefault="00B316D5" w:rsidP="00A229CC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ผู้ถือหุ้นรายใหญ่ของกลุ่มกิจการ</w:t>
            </w:r>
          </w:p>
        </w:tc>
      </w:tr>
    </w:tbl>
    <w:p w14:paraId="78112F82" w14:textId="268B354C" w:rsidR="00451E21" w:rsidRPr="00DB17C2" w:rsidRDefault="00451E21" w:rsidP="0013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7A480CCF" w14:textId="1A2C8E51" w:rsidR="00144AC7" w:rsidRDefault="00144AC7">
      <w:pPr>
        <w:rPr>
          <w:cs/>
        </w:rPr>
      </w:pPr>
    </w:p>
    <w:p w14:paraId="3A5C7957" w14:textId="77777777" w:rsidR="00144AC7" w:rsidRDefault="00144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5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59"/>
        <w:gridCol w:w="238"/>
        <w:gridCol w:w="1156"/>
        <w:gridCol w:w="236"/>
        <w:gridCol w:w="1148"/>
        <w:gridCol w:w="238"/>
        <w:gridCol w:w="1152"/>
      </w:tblGrid>
      <w:tr w:rsidR="00EF30A7" w:rsidRPr="006B07E9" w14:paraId="48067A3F" w14:textId="77777777" w:rsidTr="009365BF">
        <w:tc>
          <w:tcPr>
            <w:tcW w:w="4230" w:type="dxa"/>
          </w:tcPr>
          <w:p w14:paraId="4DE570ED" w14:textId="1088CF83" w:rsidR="00EF30A7" w:rsidRPr="00310B21" w:rsidRDefault="00310B21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0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3" w:type="dxa"/>
            <w:gridSpan w:val="3"/>
          </w:tcPr>
          <w:p w14:paraId="762A0578" w14:textId="77777777" w:rsidR="00EF30A7" w:rsidRPr="006B07E9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20B079" w14:textId="77777777" w:rsidR="00EF30A7" w:rsidRPr="006B07E9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21EF0BF" w14:textId="77777777" w:rsidR="00EF30A7" w:rsidRPr="006B07E9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D8C" w:rsidRPr="006B07E9" w14:paraId="158197EB" w14:textId="77777777" w:rsidTr="009365BF">
        <w:tc>
          <w:tcPr>
            <w:tcW w:w="4230" w:type="dxa"/>
          </w:tcPr>
          <w:p w14:paraId="3B8C98D4" w14:textId="47D23F69" w:rsidR="00A27D8C" w:rsidRPr="006B07E9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9" w:type="dxa"/>
          </w:tcPr>
          <w:p w14:paraId="1BCFE3F8" w14:textId="288D9A4F" w:rsidR="00A27D8C" w:rsidRPr="006B07E9" w:rsidRDefault="00C605FF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11696A9A" w14:textId="77777777" w:rsidR="00A27D8C" w:rsidRPr="006B07E9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42B50B1" w14:textId="6161E49C" w:rsidR="00A27D8C" w:rsidRPr="006B07E9" w:rsidRDefault="00C605FF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CC3595C" w14:textId="77777777" w:rsidR="00A27D8C" w:rsidRPr="006B07E9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D480E11" w14:textId="3237852E" w:rsidR="00A27D8C" w:rsidRPr="006B07E9" w:rsidRDefault="00C605FF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60506E60" w14:textId="77777777" w:rsidR="00A27D8C" w:rsidRPr="006B07E9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A74EAA" w14:textId="056444BC" w:rsidR="00A27D8C" w:rsidRPr="006B07E9" w:rsidRDefault="00C605FF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30A7" w:rsidRPr="006B07E9" w14:paraId="78F623BB" w14:textId="77777777" w:rsidTr="00310B21">
        <w:trPr>
          <w:trHeight w:val="290"/>
        </w:trPr>
        <w:tc>
          <w:tcPr>
            <w:tcW w:w="4230" w:type="dxa"/>
          </w:tcPr>
          <w:p w14:paraId="27ADC2C7" w14:textId="77777777" w:rsidR="00EF30A7" w:rsidRPr="006B07E9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7" w:type="dxa"/>
            <w:gridSpan w:val="7"/>
          </w:tcPr>
          <w:p w14:paraId="50160CCE" w14:textId="77777777" w:rsidR="00EF30A7" w:rsidRPr="006B07E9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6B07E9" w14:paraId="375F5DB4" w14:textId="77777777" w:rsidTr="009365BF">
        <w:trPr>
          <w:trHeight w:val="344"/>
        </w:trPr>
        <w:tc>
          <w:tcPr>
            <w:tcW w:w="4230" w:type="dxa"/>
          </w:tcPr>
          <w:p w14:paraId="15C5C887" w14:textId="77777777" w:rsidR="00BB60ED" w:rsidRPr="006B07E9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9" w:type="dxa"/>
          </w:tcPr>
          <w:p w14:paraId="5FAAA5CD" w14:textId="77777777" w:rsidR="00BB60ED" w:rsidRPr="006B07E9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0A7A39B" w14:textId="77777777" w:rsidR="00BB60ED" w:rsidRPr="006B07E9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2A3C4DFF" w14:textId="77777777" w:rsidR="00BB60ED" w:rsidRPr="006B07E9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88FD8F" w14:textId="77777777" w:rsidR="00BB60ED" w:rsidRPr="006B07E9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3074538E" w14:textId="77777777" w:rsidR="00BB60ED" w:rsidRPr="006B07E9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9B64B0B" w14:textId="77777777" w:rsidR="00BB60ED" w:rsidRPr="006B07E9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69EABE" w14:textId="77777777" w:rsidR="00BB60ED" w:rsidRPr="006B07E9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040D" w:rsidRPr="006B07E9" w14:paraId="41B565D4" w14:textId="77777777" w:rsidTr="009365BF">
        <w:tc>
          <w:tcPr>
            <w:tcW w:w="4230" w:type="dxa"/>
          </w:tcPr>
          <w:p w14:paraId="609AA4B2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59" w:type="dxa"/>
          </w:tcPr>
          <w:p w14:paraId="27AD267E" w14:textId="0B22CE0C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8AA83D8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090C7AB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48A890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777740D" w14:textId="4A02DA7E" w:rsidR="000F040D" w:rsidRPr="006B07E9" w:rsidRDefault="00C605FF" w:rsidP="000F040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38" w:type="dxa"/>
          </w:tcPr>
          <w:p w14:paraId="3CAC16ED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F853D8" w14:textId="12218B89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</w:tr>
      <w:tr w:rsidR="000F040D" w:rsidRPr="006B07E9" w14:paraId="1D9B26ED" w14:textId="77777777" w:rsidTr="009365BF">
        <w:tc>
          <w:tcPr>
            <w:tcW w:w="4230" w:type="dxa"/>
          </w:tcPr>
          <w:p w14:paraId="6710401E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59" w:type="dxa"/>
          </w:tcPr>
          <w:p w14:paraId="7578B163" w14:textId="52AD2C66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</w:tcPr>
          <w:p w14:paraId="323A11C9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8C9185E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B8D1DF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E583E71" w14:textId="1CDF5208" w:rsidR="000F040D" w:rsidRPr="006B07E9" w:rsidRDefault="00C605FF" w:rsidP="000F040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8" w:type="dxa"/>
          </w:tcPr>
          <w:p w14:paraId="0A603425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BD20AC" w14:textId="0BE3CBF3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</w:tr>
      <w:tr w:rsidR="000F040D" w:rsidRPr="006B07E9" w14:paraId="552B903E" w14:textId="77777777" w:rsidTr="009365BF">
        <w:tc>
          <w:tcPr>
            <w:tcW w:w="4230" w:type="dxa"/>
          </w:tcPr>
          <w:p w14:paraId="64310DAA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9" w:type="dxa"/>
          </w:tcPr>
          <w:p w14:paraId="48E61C1B" w14:textId="588D1F44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ED1207C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7D8055E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552DC90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6E44C11" w14:textId="39F0BCF8" w:rsidR="000F040D" w:rsidRPr="006B07E9" w:rsidRDefault="00C605FF" w:rsidP="000F040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437C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38" w:type="dxa"/>
          </w:tcPr>
          <w:p w14:paraId="3F46F427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115D0D" w14:textId="68492933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</w:tr>
      <w:tr w:rsidR="000F040D" w:rsidRPr="006B07E9" w14:paraId="2F106283" w14:textId="77777777" w:rsidTr="009365BF">
        <w:tc>
          <w:tcPr>
            <w:tcW w:w="4230" w:type="dxa"/>
          </w:tcPr>
          <w:p w14:paraId="0349702C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59" w:type="dxa"/>
          </w:tcPr>
          <w:p w14:paraId="3360ECB3" w14:textId="38F56838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8656905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57AB510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811541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61954C6" w14:textId="424D2294" w:rsidR="000F040D" w:rsidRPr="006B07E9" w:rsidRDefault="00C605FF" w:rsidP="000F040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05DF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38" w:type="dxa"/>
          </w:tcPr>
          <w:p w14:paraId="44D61AED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D3DE9F" w14:textId="0AF86D4F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040D" w:rsidRPr="006B07E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</w:p>
        </w:tc>
      </w:tr>
      <w:tr w:rsidR="000F040D" w:rsidRPr="006B07E9" w14:paraId="1EB36CCB" w14:textId="77777777" w:rsidTr="009365BF">
        <w:tc>
          <w:tcPr>
            <w:tcW w:w="4230" w:type="dxa"/>
          </w:tcPr>
          <w:p w14:paraId="22A012E2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9" w:type="dxa"/>
          </w:tcPr>
          <w:p w14:paraId="72013307" w14:textId="39ABF121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30F85F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592EFED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10B54D4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AC21B10" w14:textId="02469605" w:rsidR="000F040D" w:rsidRPr="006B07E9" w:rsidRDefault="00C605FF" w:rsidP="000F040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E05DF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38" w:type="dxa"/>
          </w:tcPr>
          <w:p w14:paraId="13950AAF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C79531" w14:textId="387FECDD" w:rsidR="000F040D" w:rsidRPr="006B07E9" w:rsidRDefault="00C605FF" w:rsidP="000F040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F040D" w:rsidRPr="006B07E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</w:tr>
      <w:tr w:rsidR="00B437C3" w:rsidRPr="006B07E9" w14:paraId="49681CF6" w14:textId="77777777" w:rsidTr="009365BF">
        <w:tc>
          <w:tcPr>
            <w:tcW w:w="4230" w:type="dxa"/>
          </w:tcPr>
          <w:p w14:paraId="3526879C" w14:textId="74242AA9" w:rsidR="00B437C3" w:rsidRPr="006B07E9" w:rsidRDefault="00B437C3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1159" w:type="dxa"/>
          </w:tcPr>
          <w:p w14:paraId="222D3507" w14:textId="5E77025B" w:rsidR="00B437C3" w:rsidRDefault="00B437C3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B5820B7" w14:textId="77777777" w:rsidR="00B437C3" w:rsidRPr="006B07E9" w:rsidRDefault="00B437C3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EEBD7C9" w14:textId="16A246A3" w:rsidR="00B437C3" w:rsidRPr="006B07E9" w:rsidRDefault="00B437C3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8C2028C" w14:textId="77777777" w:rsidR="00B437C3" w:rsidRPr="006B07E9" w:rsidRDefault="00B437C3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5E8AE78" w14:textId="11EF446B" w:rsidR="00B437C3" w:rsidRDefault="00C605FF" w:rsidP="000F040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  <w:r w:rsidR="00B437C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38" w:type="dxa"/>
          </w:tcPr>
          <w:p w14:paraId="0A7A03F2" w14:textId="77777777" w:rsidR="00B437C3" w:rsidRPr="006B07E9" w:rsidRDefault="00B437C3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F5FFEF" w14:textId="748BDCC4" w:rsidR="00B437C3" w:rsidRPr="006B07E9" w:rsidRDefault="00B437C3" w:rsidP="00B437C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F040D" w:rsidRPr="006B07E9" w14:paraId="6FFDA473" w14:textId="77777777" w:rsidTr="009365BF">
        <w:tc>
          <w:tcPr>
            <w:tcW w:w="4230" w:type="dxa"/>
          </w:tcPr>
          <w:p w14:paraId="6461621D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59" w:type="dxa"/>
          </w:tcPr>
          <w:p w14:paraId="06FDDF7C" w14:textId="144E4F17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4734F91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6C05E5E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CF11D2D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8F9502B" w14:textId="3BDB02E0" w:rsidR="000F040D" w:rsidRPr="006B07E9" w:rsidRDefault="00C605FF" w:rsidP="000F040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8" w:type="dxa"/>
          </w:tcPr>
          <w:p w14:paraId="1F854F2D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3B24BF" w14:textId="0B458C09" w:rsidR="000F040D" w:rsidRPr="006B07E9" w:rsidRDefault="00C605FF" w:rsidP="000F040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</w:tr>
      <w:tr w:rsidR="000F040D" w:rsidRPr="006B07E9" w14:paraId="7F69586E" w14:textId="77777777" w:rsidTr="009365BF">
        <w:tc>
          <w:tcPr>
            <w:tcW w:w="4230" w:type="dxa"/>
          </w:tcPr>
          <w:p w14:paraId="709AD3A6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1159" w:type="dxa"/>
          </w:tcPr>
          <w:p w14:paraId="7EB67B84" w14:textId="1B3CDF81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9AD6CAB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D2E9D62" w14:textId="3AB60DF8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0589A7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22A5CE3" w14:textId="2E40BAFB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38" w:type="dxa"/>
          </w:tcPr>
          <w:p w14:paraId="1E3A36E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58E581" w14:textId="66526D59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</w:tr>
      <w:tr w:rsidR="000F040D" w:rsidRPr="006B07E9" w14:paraId="21E82260" w14:textId="77777777" w:rsidTr="009365BF">
        <w:tc>
          <w:tcPr>
            <w:tcW w:w="4230" w:type="dxa"/>
          </w:tcPr>
          <w:p w14:paraId="07727A9C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9" w:type="dxa"/>
          </w:tcPr>
          <w:p w14:paraId="4DD675E2" w14:textId="0957098B" w:rsidR="000F040D" w:rsidRPr="006B07E9" w:rsidRDefault="00E05DF0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7753652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6B1ABC0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16B4ED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727A936" w14:textId="5C2C400A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38" w:type="dxa"/>
          </w:tcPr>
          <w:p w14:paraId="57935089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858264" w14:textId="5F6C0760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835</w:t>
            </w:r>
          </w:p>
        </w:tc>
      </w:tr>
      <w:tr w:rsidR="00A27D8C" w:rsidRPr="006B07E9" w14:paraId="74C3D958" w14:textId="77777777" w:rsidTr="009365BF">
        <w:tc>
          <w:tcPr>
            <w:tcW w:w="4230" w:type="dxa"/>
          </w:tcPr>
          <w:p w14:paraId="617B93DD" w14:textId="77777777" w:rsidR="00A27D8C" w:rsidRPr="006B07E9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5CE48111" w14:textId="77777777" w:rsidR="00A27D8C" w:rsidRPr="006B07E9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453845B6" w14:textId="77777777" w:rsidR="00A27D8C" w:rsidRPr="006B07E9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AD73D79" w14:textId="77777777" w:rsidR="00A27D8C" w:rsidRPr="006B07E9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5E0314" w14:textId="77777777" w:rsidR="00A27D8C" w:rsidRPr="006B07E9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7A8F1FB" w14:textId="77777777" w:rsidR="00A27D8C" w:rsidRPr="006B07E9" w:rsidRDefault="00A27D8C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7757EA3F" w14:textId="77777777" w:rsidR="00A27D8C" w:rsidRPr="006B07E9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C25858" w14:textId="77777777" w:rsidR="00A27D8C" w:rsidRPr="006B07E9" w:rsidRDefault="00A27D8C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497D" w:rsidRPr="006B07E9" w14:paraId="3CE23CC0" w14:textId="77777777" w:rsidTr="009365BF">
        <w:tc>
          <w:tcPr>
            <w:tcW w:w="4230" w:type="dxa"/>
          </w:tcPr>
          <w:p w14:paraId="6BDADCB7" w14:textId="0BD9163B" w:rsidR="00C4497D" w:rsidRPr="006B07E9" w:rsidRDefault="00C4497D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9" w:type="dxa"/>
          </w:tcPr>
          <w:p w14:paraId="46523A7D" w14:textId="77777777" w:rsidR="00C4497D" w:rsidRPr="006B07E9" w:rsidRDefault="00C4497D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5B9A975D" w14:textId="77777777" w:rsidR="00C4497D" w:rsidRPr="006B07E9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4ADAF57" w14:textId="77777777" w:rsidR="00C4497D" w:rsidRPr="006B07E9" w:rsidRDefault="00C4497D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2C6D4E" w14:textId="77777777" w:rsidR="00C4497D" w:rsidRPr="006B07E9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16A14DE" w14:textId="77777777" w:rsidR="00C4497D" w:rsidRPr="006B07E9" w:rsidRDefault="00C4497D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2DAF3FB9" w14:textId="77777777" w:rsidR="00C4497D" w:rsidRPr="006B07E9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2C6317" w14:textId="77777777" w:rsidR="00C4497D" w:rsidRPr="006B07E9" w:rsidRDefault="00C4497D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040D" w:rsidRPr="006B07E9" w14:paraId="4C459BEE" w14:textId="77777777" w:rsidTr="009365BF">
        <w:tc>
          <w:tcPr>
            <w:tcW w:w="4230" w:type="dxa"/>
          </w:tcPr>
          <w:p w14:paraId="5DD13567" w14:textId="77552191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9" w:type="dxa"/>
          </w:tcPr>
          <w:p w14:paraId="3DFAA54E" w14:textId="654FCD27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38" w:type="dxa"/>
          </w:tcPr>
          <w:p w14:paraId="53A488F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A272739" w14:textId="56208295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36" w:type="dxa"/>
          </w:tcPr>
          <w:p w14:paraId="7B18981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8F70C9" w14:textId="19D27F1A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38" w:type="dxa"/>
          </w:tcPr>
          <w:p w14:paraId="0EE6C55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2D2086" w14:textId="4E9FF5D3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</w:tr>
      <w:tr w:rsidR="000F040D" w:rsidRPr="006B07E9" w14:paraId="1876457F" w14:textId="77777777" w:rsidTr="009365BF">
        <w:tc>
          <w:tcPr>
            <w:tcW w:w="4230" w:type="dxa"/>
          </w:tcPr>
          <w:p w14:paraId="076A28D8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0EADA377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3664BA2A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469DFF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281715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60A3322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70586329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E10480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040D" w:rsidRPr="006B07E9" w14:paraId="47A6408A" w14:textId="77777777" w:rsidTr="009365BF">
        <w:tc>
          <w:tcPr>
            <w:tcW w:w="4230" w:type="dxa"/>
          </w:tcPr>
          <w:p w14:paraId="1875F9B6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9" w:type="dxa"/>
          </w:tcPr>
          <w:p w14:paraId="00F9858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7F842750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BE52CC4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1F30E3A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475BBA9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3AD0E27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0493C9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040D" w:rsidRPr="006B07E9" w14:paraId="65DBA41E" w14:textId="77777777" w:rsidTr="009365BF">
        <w:tc>
          <w:tcPr>
            <w:tcW w:w="4230" w:type="dxa"/>
          </w:tcPr>
          <w:p w14:paraId="5006C2A7" w14:textId="6D6B1EC6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59" w:type="dxa"/>
          </w:tcPr>
          <w:p w14:paraId="2E665650" w14:textId="50D49BF6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38" w:type="dxa"/>
          </w:tcPr>
          <w:p w14:paraId="270A0624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69A6D11" w14:textId="65140799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2D5704C9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E5F642A" w14:textId="6FB95047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38" w:type="dxa"/>
          </w:tcPr>
          <w:p w14:paraId="2C929499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5B7672" w14:textId="298FDC9C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</w:tr>
      <w:tr w:rsidR="000F040D" w:rsidRPr="006B07E9" w14:paraId="176595F6" w14:textId="77777777" w:rsidTr="009365BF">
        <w:tc>
          <w:tcPr>
            <w:tcW w:w="4230" w:type="dxa"/>
          </w:tcPr>
          <w:p w14:paraId="1CC2D051" w14:textId="63485AFF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9" w:type="dxa"/>
          </w:tcPr>
          <w:p w14:paraId="78BE75CF" w14:textId="14C1B6E7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38" w:type="dxa"/>
          </w:tcPr>
          <w:p w14:paraId="3DBA83DB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7613390" w14:textId="5093604D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36" w:type="dxa"/>
          </w:tcPr>
          <w:p w14:paraId="2703EE5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DB169B" w14:textId="196FFDE8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05D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38" w:type="dxa"/>
          </w:tcPr>
          <w:p w14:paraId="5BFF2F71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CBFAE8" w14:textId="41FD237F" w:rsidR="000F040D" w:rsidRPr="006B07E9" w:rsidRDefault="00C605FF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F040D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</w:tr>
      <w:tr w:rsidR="0003023B" w:rsidRPr="006B07E9" w14:paraId="60357EED" w14:textId="77777777" w:rsidTr="009365BF">
        <w:tc>
          <w:tcPr>
            <w:tcW w:w="4230" w:type="dxa"/>
          </w:tcPr>
          <w:p w14:paraId="69CE677B" w14:textId="0E56D5EB" w:rsidR="0003023B" w:rsidRPr="006B07E9" w:rsidRDefault="0003023B" w:rsidP="0003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9" w:type="dxa"/>
          </w:tcPr>
          <w:p w14:paraId="2E64CAC0" w14:textId="2A6353CD" w:rsidR="0003023B" w:rsidRDefault="00C605FF" w:rsidP="000302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302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38" w:type="dxa"/>
          </w:tcPr>
          <w:p w14:paraId="6BC30542" w14:textId="77777777" w:rsidR="0003023B" w:rsidRPr="006B07E9" w:rsidRDefault="0003023B" w:rsidP="0003023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3ADA931" w14:textId="170EB49A" w:rsidR="0003023B" w:rsidRPr="006B07E9" w:rsidRDefault="0003023B" w:rsidP="0003023B">
            <w:pPr>
              <w:pStyle w:val="acctfourfigures"/>
              <w:tabs>
                <w:tab w:val="clear" w:pos="765"/>
              </w:tabs>
              <w:spacing w:line="240" w:lineRule="auto"/>
              <w:ind w:right="-430" w:firstLine="5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408C27" w14:textId="77777777" w:rsidR="0003023B" w:rsidRPr="0003023B" w:rsidRDefault="0003023B" w:rsidP="0003023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4F4D755B" w14:textId="7832C262" w:rsidR="0003023B" w:rsidRDefault="00C605FF" w:rsidP="000302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302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38" w:type="dxa"/>
          </w:tcPr>
          <w:p w14:paraId="699BFEF2" w14:textId="77777777" w:rsidR="0003023B" w:rsidRPr="0003023B" w:rsidRDefault="0003023B" w:rsidP="0003023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090706B" w14:textId="062F6573" w:rsidR="0003023B" w:rsidRPr="006B07E9" w:rsidRDefault="0003023B" w:rsidP="0003023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040D" w:rsidRPr="006B07E9" w14:paraId="22265130" w14:textId="77777777" w:rsidTr="009365BF">
        <w:tc>
          <w:tcPr>
            <w:tcW w:w="4230" w:type="dxa"/>
          </w:tcPr>
          <w:p w14:paraId="1B81F96A" w14:textId="58142BF9" w:rsidR="00C53181" w:rsidRPr="006B07E9" w:rsidRDefault="00C53181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644A1E3D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A76F5FC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0C786A3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84D6A2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2AE043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37EA5B42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BBC2A0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47B01" w:rsidRPr="006B07E9" w14:paraId="4380064A" w14:textId="77777777" w:rsidTr="009365BF">
        <w:tc>
          <w:tcPr>
            <w:tcW w:w="4230" w:type="dxa"/>
          </w:tcPr>
          <w:p w14:paraId="032EE418" w14:textId="29158A2F" w:rsidR="00D47B01" w:rsidRPr="00D47B01" w:rsidRDefault="00D47B01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B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59" w:type="dxa"/>
          </w:tcPr>
          <w:p w14:paraId="38F118C7" w14:textId="77777777" w:rsidR="00D47B01" w:rsidRPr="006B07E9" w:rsidRDefault="00D47B01" w:rsidP="000F040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14505CA5" w14:textId="77777777" w:rsidR="00D47B01" w:rsidRPr="006B07E9" w:rsidRDefault="00D47B01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9FEE1F5" w14:textId="77777777" w:rsidR="00D47B01" w:rsidRPr="006B07E9" w:rsidRDefault="00D47B01" w:rsidP="000F040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22F60CC" w14:textId="77777777" w:rsidR="00D47B01" w:rsidRPr="006B07E9" w:rsidRDefault="00D47B01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A1686C" w14:textId="77777777" w:rsidR="00D47B01" w:rsidRPr="006B07E9" w:rsidRDefault="00D47B01" w:rsidP="000F0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312FC9E2" w14:textId="77777777" w:rsidR="00D47B01" w:rsidRPr="006B07E9" w:rsidRDefault="00D47B01" w:rsidP="000F040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160A3FE" w14:textId="77777777" w:rsidR="00D47B01" w:rsidRPr="006B07E9" w:rsidRDefault="00D47B01" w:rsidP="000F040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47B01" w:rsidRPr="006B07E9" w14:paraId="785DDEB1" w14:textId="77777777" w:rsidTr="009365BF">
        <w:tc>
          <w:tcPr>
            <w:tcW w:w="4230" w:type="dxa"/>
          </w:tcPr>
          <w:p w14:paraId="01CB535F" w14:textId="01B3EFBD" w:rsidR="00D47B01" w:rsidRPr="00D47B01" w:rsidRDefault="00D47B01" w:rsidP="00D4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59" w:type="dxa"/>
          </w:tcPr>
          <w:p w14:paraId="704A12A4" w14:textId="71948E75" w:rsidR="00D47B01" w:rsidRPr="00D47B01" w:rsidRDefault="00D47B01" w:rsidP="00D47B0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38" w:type="dxa"/>
          </w:tcPr>
          <w:p w14:paraId="64BA0115" w14:textId="77777777" w:rsidR="00D47B01" w:rsidRPr="00D47B01" w:rsidRDefault="00D47B01" w:rsidP="00D47B0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EC87BF0" w14:textId="6B2A22AD" w:rsidR="00D47B01" w:rsidRPr="00D47B01" w:rsidRDefault="00D47B01" w:rsidP="00D47B0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4782F2" w14:textId="77777777" w:rsidR="00D47B01" w:rsidRPr="00D47B01" w:rsidRDefault="00D47B01" w:rsidP="00D47B0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5E77792B" w14:textId="4A813092" w:rsidR="00D47B01" w:rsidRPr="00D47B01" w:rsidRDefault="00D47B01" w:rsidP="00D47B0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38" w:type="dxa"/>
          </w:tcPr>
          <w:p w14:paraId="28705F2F" w14:textId="77777777" w:rsidR="00D47B01" w:rsidRPr="00D47B01" w:rsidRDefault="00D47B01" w:rsidP="00D47B0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004B83" w14:textId="59313644" w:rsidR="00D47B01" w:rsidRPr="00D47B01" w:rsidRDefault="00D47B01" w:rsidP="00D47B0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7B01" w:rsidRPr="006B07E9" w14:paraId="11796D0D" w14:textId="77777777" w:rsidTr="009365BF">
        <w:tc>
          <w:tcPr>
            <w:tcW w:w="4230" w:type="dxa"/>
          </w:tcPr>
          <w:p w14:paraId="508244CD" w14:textId="77777777" w:rsidR="00D47B01" w:rsidRPr="006B07E9" w:rsidRDefault="00D47B01" w:rsidP="00D4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30964D0E" w14:textId="77777777" w:rsidR="00D47B01" w:rsidRDefault="00D47B01" w:rsidP="00D47B0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1116F119" w14:textId="77777777" w:rsidR="00D47B01" w:rsidRPr="00D47B01" w:rsidRDefault="00D47B01" w:rsidP="00D47B0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382C0BD9" w14:textId="77777777" w:rsidR="00D47B01" w:rsidRDefault="00D47B01" w:rsidP="00D47B0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CF4D6A" w14:textId="77777777" w:rsidR="00D47B01" w:rsidRPr="00D47B01" w:rsidRDefault="00D47B01" w:rsidP="00D47B0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07D99D39" w14:textId="77777777" w:rsidR="00D47B01" w:rsidRDefault="00D47B01" w:rsidP="00D47B0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427152A6" w14:textId="77777777" w:rsidR="00D47B01" w:rsidRPr="00D47B01" w:rsidRDefault="00D47B01" w:rsidP="00D47B0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7C73F6" w14:textId="77777777" w:rsidR="00D47B01" w:rsidRDefault="00D47B01" w:rsidP="00D47B0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3181" w:rsidRPr="006B07E9" w14:paraId="2ACFB510" w14:textId="77777777" w:rsidTr="009365BF">
        <w:tc>
          <w:tcPr>
            <w:tcW w:w="4230" w:type="dxa"/>
          </w:tcPr>
          <w:p w14:paraId="064E3611" w14:textId="2E537350" w:rsidR="00C53181" w:rsidRPr="006B07E9" w:rsidRDefault="00C53181" w:rsidP="00C5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9" w:type="dxa"/>
          </w:tcPr>
          <w:p w14:paraId="017CCB39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2B8D0128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B721EE4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418017C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7FDBC60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308FE9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0D99BD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3181" w:rsidRPr="006B07E9" w14:paraId="47FBC6EF" w14:textId="77777777" w:rsidTr="009365BF">
        <w:tc>
          <w:tcPr>
            <w:tcW w:w="4230" w:type="dxa"/>
          </w:tcPr>
          <w:p w14:paraId="3EA0A30A" w14:textId="48A22538" w:rsidR="00C53181" w:rsidRPr="00BA79B4" w:rsidRDefault="00C53181" w:rsidP="00C5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79B4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ค่าตอบแทนกรรมการและผู้บริหารสำคัญ  </w:t>
            </w:r>
          </w:p>
        </w:tc>
        <w:tc>
          <w:tcPr>
            <w:tcW w:w="1159" w:type="dxa"/>
          </w:tcPr>
          <w:p w14:paraId="339B9AF6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7394B185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A6B3992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8C726C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0E9804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53EA91D1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E8D9E3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3181" w:rsidRPr="006B07E9" w14:paraId="5A0DA6F5" w14:textId="77777777" w:rsidTr="009365BF">
        <w:tc>
          <w:tcPr>
            <w:tcW w:w="4230" w:type="dxa"/>
          </w:tcPr>
          <w:p w14:paraId="23472269" w14:textId="1A3FAD28" w:rsidR="00C53181" w:rsidRPr="006B07E9" w:rsidRDefault="00C53181" w:rsidP="00C5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59" w:type="dxa"/>
          </w:tcPr>
          <w:p w14:paraId="7AFFE065" w14:textId="7ED616BC" w:rsidR="00C53181" w:rsidRPr="006B07E9" w:rsidRDefault="00C605FF" w:rsidP="004359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C531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38" w:type="dxa"/>
          </w:tcPr>
          <w:p w14:paraId="4550831E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C2FCA0" w14:textId="5A426B31" w:rsidR="00C53181" w:rsidRPr="006B07E9" w:rsidRDefault="00C605FF" w:rsidP="004359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C53181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36" w:type="dxa"/>
          </w:tcPr>
          <w:p w14:paraId="1F626117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C337677" w14:textId="0E805B87" w:rsidR="00C53181" w:rsidRPr="006B07E9" w:rsidRDefault="00C605FF" w:rsidP="00C531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C531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38" w:type="dxa"/>
          </w:tcPr>
          <w:p w14:paraId="7D54752A" w14:textId="38F59993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1FC678" w14:textId="5D8077B1" w:rsidR="00C53181" w:rsidRPr="006B07E9" w:rsidRDefault="00C605FF" w:rsidP="00C531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C53181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</w:p>
        </w:tc>
      </w:tr>
      <w:tr w:rsidR="00C53181" w:rsidRPr="006B07E9" w14:paraId="389825CB" w14:textId="77777777" w:rsidTr="009365BF">
        <w:tc>
          <w:tcPr>
            <w:tcW w:w="4230" w:type="dxa"/>
          </w:tcPr>
          <w:p w14:paraId="2A2A489C" w14:textId="3EB84955" w:rsidR="00C53181" w:rsidRPr="006B07E9" w:rsidRDefault="00C53181" w:rsidP="00C5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33064AF" w14:textId="241B1A1C" w:rsidR="00C53181" w:rsidRPr="006B07E9" w:rsidRDefault="00C605FF" w:rsidP="00C53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31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38" w:type="dxa"/>
          </w:tcPr>
          <w:p w14:paraId="62936982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C439B8F" w14:textId="35FC533E" w:rsidR="00C53181" w:rsidRPr="006B07E9" w:rsidRDefault="00C605FF" w:rsidP="00C53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3181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36" w:type="dxa"/>
          </w:tcPr>
          <w:p w14:paraId="58B3960A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C8FD658" w14:textId="52A5FA31" w:rsidR="00C53181" w:rsidRPr="006B07E9" w:rsidRDefault="00C605FF" w:rsidP="00C531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31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38" w:type="dxa"/>
          </w:tcPr>
          <w:p w14:paraId="351EF092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FFDB97" w14:textId="66BE0410" w:rsidR="00C53181" w:rsidRPr="006B07E9" w:rsidRDefault="00C605FF" w:rsidP="00C531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3181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</w:tr>
      <w:tr w:rsidR="00C53181" w:rsidRPr="006B07E9" w14:paraId="6B129550" w14:textId="77777777" w:rsidTr="009365BF">
        <w:tc>
          <w:tcPr>
            <w:tcW w:w="4230" w:type="dxa"/>
          </w:tcPr>
          <w:p w14:paraId="746A6835" w14:textId="5BB3FB3B" w:rsidR="00C53181" w:rsidRPr="006B07E9" w:rsidRDefault="00C53181" w:rsidP="00C5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12CBF27" w14:textId="1AE1A35D" w:rsidR="00C53181" w:rsidRPr="006B07E9" w:rsidRDefault="00695B24" w:rsidP="00C53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26,160</w:t>
            </w:r>
          </w:p>
        </w:tc>
        <w:tc>
          <w:tcPr>
            <w:tcW w:w="238" w:type="dxa"/>
          </w:tcPr>
          <w:p w14:paraId="1CAE056D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B12DA4C" w14:textId="285C03B9" w:rsidR="00C53181" w:rsidRPr="006B07E9" w:rsidRDefault="00C605FF" w:rsidP="00C53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C53181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36" w:type="dxa"/>
          </w:tcPr>
          <w:p w14:paraId="7D4D7C2F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0A20A77" w14:textId="622A1BDE" w:rsidR="00C53181" w:rsidRPr="006B07E9" w:rsidRDefault="00C605FF" w:rsidP="0043593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C531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95B24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38" w:type="dxa"/>
          </w:tcPr>
          <w:p w14:paraId="03784695" w14:textId="77777777" w:rsidR="00C53181" w:rsidRPr="006B07E9" w:rsidRDefault="00C53181" w:rsidP="00C531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388351" w14:textId="5700F1F4" w:rsidR="00C53181" w:rsidRPr="006B07E9" w:rsidRDefault="00C605FF" w:rsidP="00C531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C53181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</w:p>
        </w:tc>
      </w:tr>
    </w:tbl>
    <w:p w14:paraId="6E0E52B6" w14:textId="7DA6FADD" w:rsidR="00695B24" w:rsidRDefault="00695B24" w:rsidP="003C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</w:p>
    <w:p w14:paraId="09F2E6C0" w14:textId="77777777" w:rsidR="00695B24" w:rsidRDefault="00695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6F9BF0" w14:textId="225F111A" w:rsidR="002E297C" w:rsidRPr="006B07E9" w:rsidRDefault="004872C7" w:rsidP="00373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164FB" w:rsidRPr="006B07E9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sz w:val="30"/>
          <w:szCs w:val="30"/>
          <w:cs/>
        </w:rPr>
        <w:t>ณ วันที่</w:t>
      </w:r>
      <w:r w:rsidR="00F83350" w:rsidRPr="006B07E9">
        <w:rPr>
          <w:rFonts w:ascii="Angsana New" w:hAnsi="Angsana New"/>
          <w:b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bCs/>
          <w:sz w:val="30"/>
          <w:szCs w:val="30"/>
        </w:rPr>
        <w:t>31</w:t>
      </w:r>
      <w:r w:rsidRPr="006B07E9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="00F83350" w:rsidRPr="006B07E9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มีดังนี้</w:t>
      </w:r>
    </w:p>
    <w:p w14:paraId="31BE068D" w14:textId="38762377" w:rsidR="000E6F18" w:rsidRPr="006B07E9" w:rsidRDefault="000E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9"/>
        <w:gridCol w:w="1271"/>
        <w:gridCol w:w="270"/>
        <w:gridCol w:w="1080"/>
        <w:gridCol w:w="270"/>
        <w:gridCol w:w="1170"/>
        <w:gridCol w:w="270"/>
        <w:gridCol w:w="1080"/>
      </w:tblGrid>
      <w:tr w:rsidR="00347B6D" w:rsidRPr="006B07E9" w14:paraId="5F3B2F5D" w14:textId="77777777" w:rsidTr="00435933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20E2A2F" w14:textId="64933223" w:rsidR="00347B6D" w:rsidRPr="006B07E9" w:rsidRDefault="00347B6D" w:rsidP="002B1B12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6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5460C" w14:textId="77777777" w:rsidR="00347B6D" w:rsidRPr="006B07E9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0D0AFC" w14:textId="77777777" w:rsidR="00347B6D" w:rsidRPr="006B07E9" w:rsidRDefault="00347B6D" w:rsidP="002B1B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B2A1B" w14:textId="77777777" w:rsidR="00347B6D" w:rsidRPr="006B07E9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2CA" w:rsidRPr="006B07E9" w14:paraId="6A02C89A" w14:textId="77777777" w:rsidTr="00435933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7C94EFA7" w14:textId="77777777" w:rsidR="002572CA" w:rsidRPr="006B07E9" w:rsidRDefault="002572CA" w:rsidP="002572CA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8BAD6F2" w14:textId="77F7FE91" w:rsidR="002572CA" w:rsidRPr="006B07E9" w:rsidRDefault="00C605FF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4F6BA" w14:textId="77777777" w:rsidR="002572CA" w:rsidRPr="006B07E9" w:rsidRDefault="002572C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0A1E4E" w14:textId="64D33574" w:rsidR="002572CA" w:rsidRPr="006B07E9" w:rsidRDefault="00C605FF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95CEB" w14:textId="77777777" w:rsidR="002572CA" w:rsidRPr="006B07E9" w:rsidRDefault="002572CA" w:rsidP="002572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AE8141" w14:textId="18E4CCD1" w:rsidR="002572CA" w:rsidRPr="006B07E9" w:rsidRDefault="00C605FF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18B4F" w14:textId="77777777" w:rsidR="002572CA" w:rsidRPr="006B07E9" w:rsidRDefault="002572C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A105E" w14:textId="31624CB0" w:rsidR="002572CA" w:rsidRPr="006B07E9" w:rsidRDefault="00C605FF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47B6D" w:rsidRPr="006B07E9" w14:paraId="7F947EA3" w14:textId="77777777" w:rsidTr="00435933">
        <w:trPr>
          <w:trHeight w:val="434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07D6AFDD" w14:textId="77777777" w:rsidR="00347B6D" w:rsidRPr="006B07E9" w:rsidRDefault="00347B6D" w:rsidP="002B1B12">
            <w:pPr>
              <w:ind w:right="-16"/>
              <w:jc w:val="both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4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2564AF" w14:textId="77777777" w:rsidR="00347B6D" w:rsidRPr="006B07E9" w:rsidRDefault="00347B6D" w:rsidP="002B1B12">
            <w:pPr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6B07E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572CA" w:rsidRPr="006B07E9" w14:paraId="4BC0EA4E" w14:textId="77777777" w:rsidTr="00435933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2F9431B3" w14:textId="43C7D5BA" w:rsidR="002572CA" w:rsidRPr="006B07E9" w:rsidRDefault="002572CA" w:rsidP="002572CA">
            <w:pPr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1" w:type="dxa"/>
            <w:tcBorders>
              <w:left w:val="nil"/>
              <w:bottom w:val="double" w:sz="4" w:space="0" w:color="auto"/>
              <w:right w:val="nil"/>
            </w:tcBorders>
          </w:tcPr>
          <w:p w14:paraId="63437359" w14:textId="77777777" w:rsidR="002572CA" w:rsidRPr="006B07E9" w:rsidRDefault="002572CA" w:rsidP="0054151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ACF693" w14:textId="77777777" w:rsidR="002572CA" w:rsidRPr="006B07E9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F7C25B0" w14:textId="77777777" w:rsidR="002572CA" w:rsidRPr="006B07E9" w:rsidRDefault="002572CA" w:rsidP="009A0B5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BECB4C" w14:textId="77777777" w:rsidR="002572CA" w:rsidRPr="006B07E9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A89EDD7" w14:textId="20DEA5AF" w:rsidR="002572CA" w:rsidRPr="006B07E9" w:rsidRDefault="00C605FF" w:rsidP="0043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  <w:r w:rsidR="00E05DF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7612AA" w14:textId="77777777" w:rsidR="002572CA" w:rsidRPr="006B07E9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B7017E" w14:textId="0C7C824F" w:rsidR="002572CA" w:rsidRPr="006B07E9" w:rsidRDefault="00C605FF" w:rsidP="0043593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  <w:r w:rsidR="000F040D"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457</w:t>
            </w:r>
          </w:p>
        </w:tc>
      </w:tr>
      <w:tr w:rsidR="00EE4DB3" w:rsidRPr="006B07E9" w14:paraId="1E0B862D" w14:textId="77777777" w:rsidTr="00435933">
        <w:trPr>
          <w:trHeight w:val="179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42E9A0A1" w14:textId="602C7EB9" w:rsidR="00EE4DB3" w:rsidRPr="006B07E9" w:rsidRDefault="00EE4DB3" w:rsidP="00EE4DB3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21" w:type="dxa"/>
            <w:gridSpan w:val="3"/>
            <w:tcBorders>
              <w:left w:val="nil"/>
              <w:right w:val="nil"/>
            </w:tcBorders>
          </w:tcPr>
          <w:p w14:paraId="17C428B7" w14:textId="2C089A48" w:rsidR="00EE4DB3" w:rsidRPr="006B07E9" w:rsidRDefault="00EE4DB3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5AC15B" w14:textId="77777777" w:rsidR="00EE4DB3" w:rsidRPr="006B07E9" w:rsidRDefault="00EE4DB3" w:rsidP="00EE4D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43B8A7D6" w14:textId="5C791432" w:rsidR="00EE4DB3" w:rsidRPr="006B07E9" w:rsidRDefault="00EE4DB3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F1D" w:rsidRPr="006B07E9" w14:paraId="7B2C180F" w14:textId="77777777" w:rsidTr="00435933">
        <w:trPr>
          <w:trHeight w:val="353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1C49B403" w14:textId="25105C1D" w:rsidR="00B24F1D" w:rsidRPr="006B07E9" w:rsidRDefault="00B24F1D" w:rsidP="00EE4DB3">
            <w:pPr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621" w:type="dxa"/>
            <w:gridSpan w:val="3"/>
            <w:tcBorders>
              <w:left w:val="nil"/>
              <w:right w:val="nil"/>
            </w:tcBorders>
          </w:tcPr>
          <w:p w14:paraId="528B9641" w14:textId="77777777" w:rsidR="00B24F1D" w:rsidRPr="006B07E9" w:rsidRDefault="00B24F1D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101A2C" w14:textId="77777777" w:rsidR="00B24F1D" w:rsidRPr="006B07E9" w:rsidRDefault="00B24F1D" w:rsidP="00EE4D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14C8ECAB" w14:textId="77777777" w:rsidR="00B24F1D" w:rsidRPr="006B07E9" w:rsidRDefault="00B24F1D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F040D" w:rsidRPr="006B07E9" w14:paraId="317148D8" w14:textId="77777777" w:rsidTr="00435933">
        <w:trPr>
          <w:trHeight w:val="353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55E26ADC" w14:textId="7ECA4BD2" w:rsidR="000F040D" w:rsidRPr="006B07E9" w:rsidRDefault="000F040D" w:rsidP="000F040D">
            <w:pPr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6A2A4FF0" w14:textId="101A692D" w:rsidR="000F040D" w:rsidRPr="006B07E9" w:rsidRDefault="000F040D" w:rsidP="000F040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49981B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5D2F8E" w14:textId="33DF144C" w:rsidR="000F040D" w:rsidRPr="006B07E9" w:rsidRDefault="000F040D" w:rsidP="000F040D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F63C37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70FDD2" w14:textId="4D69D8B6" w:rsidR="000F040D" w:rsidRPr="006B07E9" w:rsidRDefault="00C605FF" w:rsidP="0043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7</w:t>
            </w:r>
            <w:r w:rsidR="00E05DF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C6343D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CEBE8F" w14:textId="02F4180A" w:rsidR="000F040D" w:rsidRPr="006B07E9" w:rsidRDefault="00C605FF" w:rsidP="0043593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F040D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035</w:t>
            </w:r>
          </w:p>
        </w:tc>
      </w:tr>
      <w:tr w:rsidR="00DF40FA" w:rsidRPr="006B07E9" w14:paraId="278CD042" w14:textId="77777777" w:rsidTr="00435933">
        <w:trPr>
          <w:trHeight w:val="353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237A60BD" w14:textId="5D36E7B0" w:rsidR="00DF40FA" w:rsidRPr="006B07E9" w:rsidRDefault="00DF40FA" w:rsidP="000F040D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28DE0442" w14:textId="2F7B5782" w:rsidR="00DF40FA" w:rsidRPr="006B07E9" w:rsidRDefault="00C605FF" w:rsidP="0043593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F40F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562A65" w14:textId="77777777" w:rsidR="00DF40FA" w:rsidRPr="006B07E9" w:rsidRDefault="00DF40FA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A55D67" w14:textId="56E50811" w:rsidR="00DF40FA" w:rsidRPr="006B07E9" w:rsidRDefault="00C605FF" w:rsidP="001626F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62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FD03CB" w14:textId="77777777" w:rsidR="00DF40FA" w:rsidRPr="006B07E9" w:rsidRDefault="00DF40FA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87789C" w14:textId="7E5CBD70" w:rsidR="00DF40FA" w:rsidRDefault="00C605FF" w:rsidP="0043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DF40FA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2AC7DF" w14:textId="77777777" w:rsidR="00DF40FA" w:rsidRPr="006B07E9" w:rsidRDefault="00DF40FA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428FA1" w14:textId="04C65BA0" w:rsidR="00DF40FA" w:rsidRPr="006B07E9" w:rsidRDefault="00C605FF" w:rsidP="001626F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62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565</w:t>
            </w:r>
          </w:p>
        </w:tc>
      </w:tr>
      <w:tr w:rsidR="000F040D" w:rsidRPr="006B07E9" w14:paraId="032488F0" w14:textId="77777777" w:rsidTr="00435933">
        <w:trPr>
          <w:trHeight w:val="353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2045897" w14:textId="6CB60C43" w:rsidR="000F040D" w:rsidRPr="006B07E9" w:rsidRDefault="000F040D" w:rsidP="000F040D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5BC775B1" w14:textId="7C01CDA2" w:rsidR="000F040D" w:rsidRPr="006B07E9" w:rsidRDefault="00C605FF" w:rsidP="00A2122A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FAE32B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E99041" w14:textId="2ED580B1" w:rsidR="000F040D" w:rsidRPr="001626F9" w:rsidRDefault="00C605FF" w:rsidP="001626F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501130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B036C7" w14:textId="24BB8CB3" w:rsidR="000F040D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2500D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35E1CE" w14:textId="319FC658" w:rsidR="000F040D" w:rsidRPr="006B07E9" w:rsidRDefault="00C605FF" w:rsidP="000F04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335</w:t>
            </w:r>
          </w:p>
        </w:tc>
      </w:tr>
      <w:tr w:rsidR="000F040D" w:rsidRPr="006B07E9" w14:paraId="0025FD32" w14:textId="77777777" w:rsidTr="00435933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1C5C046" w14:textId="1A1DECCD" w:rsidR="000F040D" w:rsidRPr="006B07E9" w:rsidRDefault="000F040D" w:rsidP="000F040D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E2414" w14:textId="4AA6F789" w:rsidR="000F040D" w:rsidRPr="006B07E9" w:rsidRDefault="00C605FF" w:rsidP="00A2122A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DF40F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6B0D9F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67E6E" w14:textId="0F46E964" w:rsidR="000F040D" w:rsidRPr="006B07E9" w:rsidRDefault="00C605FF" w:rsidP="001626F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1626F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5D0A91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B36E4" w14:textId="7E1FBC7A" w:rsidR="000F040D" w:rsidRPr="006B07E9" w:rsidRDefault="00C605FF" w:rsidP="0043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0E604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96FB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DDFF7" w14:textId="1C696178" w:rsidR="000F040D" w:rsidRPr="006B07E9" w:rsidRDefault="00C605FF" w:rsidP="000F04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1626F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935</w:t>
            </w:r>
          </w:p>
        </w:tc>
      </w:tr>
    </w:tbl>
    <w:p w14:paraId="4C6F214F" w14:textId="20DD5A84" w:rsidR="0070393D" w:rsidRPr="006B07E9" w:rsidRDefault="0070393D" w:rsidP="002B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42"/>
        <w:gridCol w:w="1296"/>
        <w:gridCol w:w="269"/>
        <w:gridCol w:w="1059"/>
        <w:gridCol w:w="236"/>
        <w:gridCol w:w="1293"/>
        <w:gridCol w:w="270"/>
        <w:gridCol w:w="1080"/>
      </w:tblGrid>
      <w:tr w:rsidR="00D87420" w:rsidRPr="006B07E9" w14:paraId="5AB520E8" w14:textId="77777777" w:rsidTr="00DB17C2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9BB1A49" w14:textId="77777777" w:rsidR="00D87420" w:rsidRPr="006B07E9" w:rsidRDefault="00D87420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EC6845" w14:textId="77777777" w:rsidR="00D87420" w:rsidRPr="006B07E9" w:rsidRDefault="00D87420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503" w:type="dxa"/>
            <w:gridSpan w:val="7"/>
            <w:shd w:val="clear" w:color="auto" w:fill="auto"/>
            <w:vAlign w:val="bottom"/>
          </w:tcPr>
          <w:p w14:paraId="1D68DB63" w14:textId="77777777" w:rsidR="00D87420" w:rsidRPr="006B07E9" w:rsidRDefault="00D87420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420" w:rsidRPr="006B07E9" w14:paraId="5BCC38C6" w14:textId="77777777" w:rsidTr="00DB17C2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1BC4A1B" w14:textId="0BBF2593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7360F2" w14:textId="77777777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4DA6CE2" w14:textId="02490887" w:rsidR="00D87420" w:rsidRPr="006B07E9" w:rsidRDefault="00C605FF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31</w:t>
            </w:r>
            <w:r w:rsidR="00D87420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3D09B" w14:textId="5E15851F" w:rsidR="00D87420" w:rsidRPr="006B07E9" w:rsidRDefault="00C605FF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D87420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A6A067" w14:textId="77777777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C645DF2" w14:textId="2CA2A7EB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4CE2D" w14:textId="77777777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9167635" w14:textId="7710AAF9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18B6B" w14:textId="77777777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B53C03" w14:textId="0A3420C4" w:rsidR="00D87420" w:rsidRPr="006B07E9" w:rsidRDefault="00C605FF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31</w:t>
            </w:r>
            <w:r w:rsidR="00D87420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7420" w:rsidRPr="006B07E9" w14:paraId="3C532B6D" w14:textId="77777777" w:rsidTr="00DB17C2">
        <w:trPr>
          <w:tblHeader/>
        </w:trPr>
        <w:tc>
          <w:tcPr>
            <w:tcW w:w="2880" w:type="dxa"/>
            <w:shd w:val="clear" w:color="auto" w:fill="auto"/>
          </w:tcPr>
          <w:p w14:paraId="4D058F97" w14:textId="52F5E9A6" w:rsidR="00D87420" w:rsidRPr="006B07E9" w:rsidRDefault="00C605FF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42" w:type="dxa"/>
            <w:shd w:val="clear" w:color="auto" w:fill="auto"/>
          </w:tcPr>
          <w:p w14:paraId="696269B9" w14:textId="77777777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503" w:type="dxa"/>
            <w:gridSpan w:val="7"/>
            <w:shd w:val="clear" w:color="auto" w:fill="auto"/>
          </w:tcPr>
          <w:p w14:paraId="7F7EBE30" w14:textId="77777777" w:rsidR="00D87420" w:rsidRPr="006B07E9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03FC" w:rsidRPr="006B07E9" w14:paraId="43614DC7" w14:textId="77777777" w:rsidTr="00DB17C2">
        <w:tc>
          <w:tcPr>
            <w:tcW w:w="2880" w:type="dxa"/>
            <w:shd w:val="clear" w:color="auto" w:fill="auto"/>
          </w:tcPr>
          <w:p w14:paraId="37F7611B" w14:textId="5354D98E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28551670" w14:textId="31B4EBD9" w:rsidR="00D503FC" w:rsidRPr="00373FB3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10</w:t>
            </w:r>
            <w:r w:rsidR="000E6043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6043" w:rsidRPr="00373FB3">
              <w:rPr>
                <w:rFonts w:ascii="Angsana New" w:hAnsi="Angsana New"/>
                <w:sz w:val="28"/>
                <w:szCs w:val="28"/>
              </w:rPr>
              <w:t>-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14</w:t>
            </w:r>
            <w:r w:rsidR="000E6043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14:paraId="634A810E" w14:textId="012F762F" w:rsidR="00D503FC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spacing w:line="240" w:lineRule="auto"/>
              <w:ind w:right="-2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197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3C45E308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02387CA" w14:textId="225275FB" w:rsidR="00D503FC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134</w:t>
            </w:r>
            <w:r w:rsidR="000E6043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4E1D411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5656EF" w14:textId="6EEC909F" w:rsidR="00D503FC" w:rsidRPr="006B07E9" w:rsidRDefault="000E6043" w:rsidP="00DB17C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35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51F148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A22490" w14:textId="39E5B637" w:rsidR="00D503FC" w:rsidRPr="006B07E9" w:rsidRDefault="00C605FF" w:rsidP="00DB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331</w:t>
            </w:r>
            <w:r w:rsidR="000E6043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D503FC" w:rsidRPr="006B07E9" w14:paraId="454C0B5B" w14:textId="77777777" w:rsidTr="00DB17C2">
        <w:tc>
          <w:tcPr>
            <w:tcW w:w="2880" w:type="dxa"/>
            <w:shd w:val="clear" w:color="auto" w:fill="auto"/>
          </w:tcPr>
          <w:p w14:paraId="4074366D" w14:textId="0F6D554C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42" w:type="dxa"/>
            <w:shd w:val="clear" w:color="auto" w:fill="auto"/>
          </w:tcPr>
          <w:p w14:paraId="4558B8FC" w14:textId="1B7218B5" w:rsidR="00D503FC" w:rsidRPr="00373FB3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7</w:t>
            </w:r>
            <w:r w:rsidR="000E6043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72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6043" w:rsidRPr="00373FB3">
              <w:rPr>
                <w:rFonts w:ascii="Angsana New" w:hAnsi="Angsana New"/>
                <w:sz w:val="28"/>
                <w:szCs w:val="28"/>
              </w:rPr>
              <w:t>-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10</w:t>
            </w:r>
            <w:r w:rsidR="000E6043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77BD6DAA" w14:textId="419019BD" w:rsidR="00D503FC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  <w:tab w:val="left" w:pos="1021"/>
              </w:tabs>
              <w:spacing w:line="240" w:lineRule="auto"/>
              <w:ind w:right="-3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269" w:type="dxa"/>
            <w:shd w:val="clear" w:color="auto" w:fill="auto"/>
          </w:tcPr>
          <w:p w14:paraId="392515F5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5EC833F0" w14:textId="6253B9DA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52</w:t>
            </w:r>
            <w:r w:rsidR="000E6043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236" w:type="dxa"/>
            <w:shd w:val="clear" w:color="auto" w:fill="auto"/>
          </w:tcPr>
          <w:p w14:paraId="417D7985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5ABBC69" w14:textId="17B74E60" w:rsidR="00D503FC" w:rsidRPr="006B07E9" w:rsidRDefault="000E6043" w:rsidP="00A2122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026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67BA80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6A7660" w14:textId="24B08730" w:rsidR="00D503FC" w:rsidRPr="006B07E9" w:rsidDel="00D240AD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47</w:t>
            </w:r>
            <w:r w:rsidR="000E6043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D503FC" w:rsidRPr="006B07E9" w14:paraId="5D6149ED" w14:textId="77777777" w:rsidTr="00DB17C2">
        <w:tc>
          <w:tcPr>
            <w:tcW w:w="2880" w:type="dxa"/>
            <w:shd w:val="clear" w:color="auto" w:fill="auto"/>
          </w:tcPr>
          <w:p w14:paraId="13E1758A" w14:textId="530ABBEB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4B66F32B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8B8FC3" w14:textId="0EEB8657" w:rsidR="00D503FC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spacing w:line="240" w:lineRule="auto"/>
              <w:ind w:right="-2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69" w:type="dxa"/>
            <w:shd w:val="clear" w:color="auto" w:fill="auto"/>
          </w:tcPr>
          <w:p w14:paraId="50170F3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FAEC576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DA009C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C5611C0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F3CB9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D73035" w14:textId="582F57DA" w:rsidR="00D503FC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378</w:t>
            </w:r>
            <w:r w:rsidR="000E604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223</w:t>
            </w:r>
          </w:p>
        </w:tc>
      </w:tr>
      <w:tr w:rsidR="00D503FC" w:rsidRPr="006B07E9" w14:paraId="53EFAC9F" w14:textId="77777777" w:rsidTr="00DB17C2">
        <w:tc>
          <w:tcPr>
            <w:tcW w:w="2880" w:type="dxa"/>
            <w:shd w:val="clear" w:color="auto" w:fill="auto"/>
          </w:tcPr>
          <w:p w14:paraId="302AC803" w14:textId="62693343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42" w:type="dxa"/>
            <w:shd w:val="clear" w:color="auto" w:fill="auto"/>
          </w:tcPr>
          <w:p w14:paraId="7447E6D7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6FB873" w14:textId="5C4E3804" w:rsidR="00D503FC" w:rsidRPr="006B07E9" w:rsidRDefault="00D503FC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spacing w:line="240" w:lineRule="auto"/>
              <w:ind w:right="-2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A03CE7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F13CDDE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CDB169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F1BFB6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88C510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FCA918" w14:textId="14EACD36" w:rsidR="00D503FC" w:rsidRPr="00144AC7" w:rsidRDefault="000E6043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A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2025B01E" w14:textId="77777777" w:rsidTr="00DB17C2">
        <w:tc>
          <w:tcPr>
            <w:tcW w:w="2880" w:type="dxa"/>
            <w:shd w:val="clear" w:color="auto" w:fill="auto"/>
          </w:tcPr>
          <w:p w14:paraId="70F9C456" w14:textId="450E1B89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38EE071C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1E939E5B" w14:textId="2925DBDE" w:rsidR="00D503FC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spacing w:line="240" w:lineRule="auto"/>
              <w:ind w:right="-2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69" w:type="dxa"/>
            <w:shd w:val="clear" w:color="auto" w:fill="auto"/>
          </w:tcPr>
          <w:p w14:paraId="202ED317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F64DE84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B93A88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C073F4F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14939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6FC6AE" w14:textId="7538DA11" w:rsidR="00D503FC" w:rsidRPr="006B07E9" w:rsidRDefault="00C605FF" w:rsidP="00A2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378</w:t>
            </w:r>
            <w:r w:rsidR="000E604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223</w:t>
            </w:r>
          </w:p>
        </w:tc>
      </w:tr>
      <w:tr w:rsidR="0029429D" w:rsidRPr="006B07E9" w14:paraId="3E88F566" w14:textId="77777777" w:rsidTr="00DB17C2">
        <w:trPr>
          <w:trHeight w:val="215"/>
        </w:trPr>
        <w:tc>
          <w:tcPr>
            <w:tcW w:w="2880" w:type="dxa"/>
            <w:shd w:val="clear" w:color="auto" w:fill="auto"/>
          </w:tcPr>
          <w:p w14:paraId="304FABEA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B82FDC8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B4ED053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99AE4EE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564D6423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077F35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4A8150F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C9D37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682CBC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29D" w:rsidRPr="006B07E9" w14:paraId="37E0DE6B" w14:textId="77777777" w:rsidTr="00DB17C2">
        <w:tc>
          <w:tcPr>
            <w:tcW w:w="2880" w:type="dxa"/>
            <w:shd w:val="clear" w:color="auto" w:fill="auto"/>
          </w:tcPr>
          <w:p w14:paraId="61177909" w14:textId="428845DE" w:rsidR="0029429D" w:rsidRPr="006B07E9" w:rsidRDefault="00C605FF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42" w:type="dxa"/>
            <w:shd w:val="clear" w:color="auto" w:fill="auto"/>
          </w:tcPr>
          <w:p w14:paraId="5C8B3D9D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4C786BA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5886D7A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DDCCE57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E4C475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4551A93A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D5DF0C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DACC69" w14:textId="77777777" w:rsidR="0029429D" w:rsidRPr="006B07E9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040D" w:rsidRPr="006B07E9" w14:paraId="28BF58C0" w14:textId="77777777" w:rsidTr="00DB17C2">
        <w:tc>
          <w:tcPr>
            <w:tcW w:w="2880" w:type="dxa"/>
            <w:shd w:val="clear" w:color="auto" w:fill="auto"/>
          </w:tcPr>
          <w:p w14:paraId="649E9F51" w14:textId="001B6CAB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3452DD57" w14:textId="28A5918D" w:rsidR="000F040D" w:rsidRPr="006B07E9" w:rsidRDefault="00C605FF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10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14:paraId="6A021032" w14:textId="11BF6596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C3433D7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29B5AB9A" w14:textId="4737E65F" w:rsidR="000F040D" w:rsidRPr="006B07E9" w:rsidRDefault="00C605FF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197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9850D62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405F4BA8" w14:textId="468D2CA1" w:rsidR="000F040D" w:rsidRPr="006B07E9" w:rsidRDefault="000F040D" w:rsidP="00DB17C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35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E64AD1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D10525" w14:textId="459E8312" w:rsidR="000F040D" w:rsidRPr="006B07E9" w:rsidRDefault="00C605FF" w:rsidP="00DB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197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F040D" w:rsidRPr="006B07E9" w14:paraId="71F933B9" w14:textId="77777777" w:rsidTr="00DB17C2">
        <w:tc>
          <w:tcPr>
            <w:tcW w:w="2880" w:type="dxa"/>
            <w:shd w:val="clear" w:color="auto" w:fill="auto"/>
          </w:tcPr>
          <w:p w14:paraId="2CAB79A8" w14:textId="670EC52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42" w:type="dxa"/>
            <w:shd w:val="clear" w:color="auto" w:fill="auto"/>
          </w:tcPr>
          <w:p w14:paraId="4966DC40" w14:textId="2BA9926E" w:rsidR="000F040D" w:rsidRPr="006B07E9" w:rsidRDefault="00C605FF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  <w:r w:rsidR="000F040D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-</w:t>
            </w:r>
            <w:r w:rsidR="000F040D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9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1C6243" w14:textId="050B2CDE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F2641A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56F72963" w14:textId="330C336D" w:rsidR="000F040D" w:rsidRPr="006B07E9" w:rsidRDefault="00C605FF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139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236" w:type="dxa"/>
            <w:shd w:val="clear" w:color="auto" w:fill="auto"/>
          </w:tcPr>
          <w:p w14:paraId="62FBA330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AB05BAD" w14:textId="26BBB73B" w:rsidR="000F040D" w:rsidRPr="006B07E9" w:rsidRDefault="000F040D" w:rsidP="00DB17C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B9E3A0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5E3A8F" w14:textId="398B5495" w:rsidR="000F040D" w:rsidRPr="006B07E9" w:rsidRDefault="00C605FF" w:rsidP="00DB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81</w:t>
            </w:r>
            <w:r w:rsidR="000F040D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0F040D" w:rsidRPr="006B07E9" w14:paraId="64969889" w14:textId="77777777" w:rsidTr="00DB17C2">
        <w:tc>
          <w:tcPr>
            <w:tcW w:w="2880" w:type="dxa"/>
            <w:shd w:val="clear" w:color="auto" w:fill="auto"/>
          </w:tcPr>
          <w:p w14:paraId="4B5CAD2C" w14:textId="3B9EB5AF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3D6C4DE5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F52D05" w14:textId="52ACBDA2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ECD0910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E1622F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8087D4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4E7B94B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C2DA9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30AE2C" w14:textId="79E30708" w:rsidR="000F040D" w:rsidRPr="006B07E9" w:rsidRDefault="00C605FF" w:rsidP="00DB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  <w:r w:rsidR="000F040D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188</w:t>
            </w:r>
          </w:p>
        </w:tc>
      </w:tr>
      <w:tr w:rsidR="000F040D" w:rsidRPr="006B07E9" w14:paraId="142D2025" w14:textId="77777777" w:rsidTr="00DB17C2">
        <w:tc>
          <w:tcPr>
            <w:tcW w:w="2880" w:type="dxa"/>
            <w:shd w:val="clear" w:color="auto" w:fill="auto"/>
          </w:tcPr>
          <w:p w14:paraId="376EB888" w14:textId="71D1D756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42" w:type="dxa"/>
            <w:shd w:val="clear" w:color="auto" w:fill="auto"/>
          </w:tcPr>
          <w:p w14:paraId="2DAA1738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4982B4" w14:textId="1A3EF408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C28188C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9426EBB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9EB46E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77CB826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B181FE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D4AE3C" w14:textId="7C249F0F" w:rsidR="000F040D" w:rsidRPr="006B07E9" w:rsidRDefault="000F040D" w:rsidP="00DB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040D" w:rsidRPr="006B07E9" w14:paraId="6DACCEA4" w14:textId="77777777" w:rsidTr="00DB17C2">
        <w:tc>
          <w:tcPr>
            <w:tcW w:w="2880" w:type="dxa"/>
            <w:shd w:val="clear" w:color="auto" w:fill="auto"/>
          </w:tcPr>
          <w:p w14:paraId="39F019C9" w14:textId="23F6FF95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4B19FDF9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11E03" w14:textId="55B7B7CB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A5929C9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29A4F5EA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7AC915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980F183" w14:textId="77777777" w:rsidR="000F040D" w:rsidRPr="006B07E9" w:rsidRDefault="000F040D" w:rsidP="000F040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E01FC" w14:textId="77777777" w:rsidR="000F040D" w:rsidRPr="006B07E9" w:rsidRDefault="000F040D" w:rsidP="000F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F00C2" w14:textId="790490F5" w:rsidR="000F040D" w:rsidRPr="006B07E9" w:rsidRDefault="00C605FF" w:rsidP="00DB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  <w:r w:rsidR="000F040D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188</w:t>
            </w:r>
          </w:p>
        </w:tc>
      </w:tr>
      <w:tr w:rsidR="000F040D" w:rsidRPr="006B07E9" w14:paraId="2D365C5A" w14:textId="77777777" w:rsidTr="00DB17C2">
        <w:tc>
          <w:tcPr>
            <w:tcW w:w="2880" w:type="dxa"/>
            <w:shd w:val="clear" w:color="auto" w:fill="auto"/>
          </w:tcPr>
          <w:p w14:paraId="2CDBA172" w14:textId="77777777" w:rsidR="000F040D" w:rsidRPr="006B07E9" w:rsidRDefault="000F040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0CD57E0" w14:textId="77777777" w:rsidR="000F040D" w:rsidRPr="006B07E9" w:rsidRDefault="000F040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0B0EE76" w14:textId="77777777" w:rsidR="000F040D" w:rsidRPr="006B07E9" w:rsidRDefault="000F040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EB906A5" w14:textId="77777777" w:rsidR="000F040D" w:rsidRPr="006B07E9" w:rsidRDefault="000F040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B40F52F" w14:textId="77777777" w:rsidR="000F040D" w:rsidRPr="006B07E9" w:rsidRDefault="000F040D" w:rsidP="0029429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0ACEB0" w14:textId="77777777" w:rsidR="000F040D" w:rsidRPr="006B07E9" w:rsidRDefault="000F040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7A7FBC6" w14:textId="77777777" w:rsidR="000F040D" w:rsidRPr="006B07E9" w:rsidRDefault="000F040D" w:rsidP="0029429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72997E" w14:textId="77777777" w:rsidR="000F040D" w:rsidRPr="006B07E9" w:rsidRDefault="000F040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776A51" w14:textId="77777777" w:rsidR="000F040D" w:rsidRPr="006B07E9" w:rsidRDefault="000F040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7BF7669A" w14:textId="7A1B85A5" w:rsidR="003C58A4" w:rsidRPr="006B07E9" w:rsidRDefault="003C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60"/>
        <w:gridCol w:w="1044"/>
        <w:gridCol w:w="236"/>
        <w:gridCol w:w="1104"/>
        <w:gridCol w:w="234"/>
        <w:gridCol w:w="1146"/>
        <w:gridCol w:w="242"/>
        <w:gridCol w:w="1180"/>
      </w:tblGrid>
      <w:tr w:rsidR="00A401F6" w:rsidRPr="006B07E9" w14:paraId="2BAB62DC" w14:textId="77777777" w:rsidTr="00293C5F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87C224D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3CBE0A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186" w:type="dxa"/>
            <w:gridSpan w:val="7"/>
            <w:shd w:val="clear" w:color="auto" w:fill="auto"/>
            <w:vAlign w:val="bottom"/>
          </w:tcPr>
          <w:p w14:paraId="0E5345DA" w14:textId="4E7791E0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</w:t>
            </w:r>
            <w:r w:rsidR="00384513"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249EB" w:rsidRPr="006B07E9" w14:paraId="772BC9D3" w14:textId="77777777" w:rsidTr="00293C5F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8FC6145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C7B9E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68F374A" w14:textId="3BD5995B" w:rsidR="00A401F6" w:rsidRPr="006B07E9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31</w:t>
            </w:r>
            <w:r w:rsidR="00A401F6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F48D206" w14:textId="42AE07EE" w:rsidR="00A401F6" w:rsidRPr="006B07E9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A401F6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DF63C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7CC55A2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4FDE8AB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BD3A02A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B4665E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3C7E869" w14:textId="3342B45C" w:rsidR="00A401F6" w:rsidRPr="006B07E9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31</w:t>
            </w:r>
            <w:r w:rsidR="00A401F6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401F6" w:rsidRPr="006B07E9" w14:paraId="66390910" w14:textId="77777777" w:rsidTr="00293C5F">
        <w:trPr>
          <w:tblHeader/>
        </w:trPr>
        <w:tc>
          <w:tcPr>
            <w:tcW w:w="2880" w:type="dxa"/>
            <w:shd w:val="clear" w:color="auto" w:fill="auto"/>
          </w:tcPr>
          <w:p w14:paraId="65EAA101" w14:textId="41B22642" w:rsidR="00A401F6" w:rsidRPr="006B07E9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52F9F38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186" w:type="dxa"/>
            <w:gridSpan w:val="7"/>
            <w:shd w:val="clear" w:color="auto" w:fill="auto"/>
          </w:tcPr>
          <w:p w14:paraId="3EFC0AD9" w14:textId="77777777" w:rsidR="00A401F6" w:rsidRPr="006B07E9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03FC" w:rsidRPr="006B07E9" w14:paraId="3548C04B" w14:textId="77777777" w:rsidTr="00293C5F">
        <w:tc>
          <w:tcPr>
            <w:tcW w:w="2880" w:type="dxa"/>
            <w:shd w:val="clear" w:color="auto" w:fill="auto"/>
          </w:tcPr>
          <w:p w14:paraId="351D89AC" w14:textId="132018BD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93274502"/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93763AD" w14:textId="469D1BCF" w:rsidR="00D503FC" w:rsidRPr="00373FB3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4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-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6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44" w:type="dxa"/>
            <w:shd w:val="clear" w:color="auto" w:fill="auto"/>
          </w:tcPr>
          <w:p w14:paraId="6CF7B5AB" w14:textId="6BB08695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79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179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7601487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A4529D6" w14:textId="0ECED590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45</w:t>
            </w:r>
            <w:r w:rsidR="00AB7E3F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234" w:type="dxa"/>
            <w:shd w:val="clear" w:color="auto" w:fill="auto"/>
          </w:tcPr>
          <w:p w14:paraId="3A62CA4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7AF740A9" w14:textId="6542C5FF" w:rsidR="00D503FC" w:rsidRPr="006B07E9" w:rsidRDefault="00AB7E3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87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A78940B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ED4658D" w14:textId="4B50A4BF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209</w:t>
            </w:r>
            <w:r w:rsidR="00AB7E3F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D503FC" w:rsidRPr="006B07E9" w14:paraId="52D7C2D3" w14:textId="77777777" w:rsidTr="00293C5F">
        <w:tc>
          <w:tcPr>
            <w:tcW w:w="2880" w:type="dxa"/>
            <w:shd w:val="clear" w:color="auto" w:fill="auto"/>
          </w:tcPr>
          <w:p w14:paraId="5ACD2FCB" w14:textId="763C9969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0CAF6B19" w14:textId="33377B8B" w:rsidR="00D503FC" w:rsidRPr="00373FB3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10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-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14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44" w:type="dxa"/>
            <w:shd w:val="clear" w:color="auto" w:fill="auto"/>
          </w:tcPr>
          <w:p w14:paraId="40AC4439" w14:textId="26DD8EA0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79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197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BC203A5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D12889D" w14:textId="67ED1963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134</w:t>
            </w:r>
            <w:r w:rsidR="00AB7E3F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4" w:type="dxa"/>
            <w:shd w:val="clear" w:color="auto" w:fill="auto"/>
          </w:tcPr>
          <w:p w14:paraId="5B0FC74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75DADC4" w14:textId="6685304E" w:rsidR="00D503FC" w:rsidRPr="006B07E9" w:rsidRDefault="00AB7E3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87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FDFF50C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DC893B8" w14:textId="64618735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331</w:t>
            </w:r>
            <w:r w:rsidR="00AB7E3F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D503FC" w:rsidRPr="006B07E9" w14:paraId="319AF834" w14:textId="77777777" w:rsidTr="00293C5F">
        <w:tc>
          <w:tcPr>
            <w:tcW w:w="2880" w:type="dxa"/>
            <w:shd w:val="clear" w:color="auto" w:fill="auto"/>
          </w:tcPr>
          <w:p w14:paraId="705EF30D" w14:textId="5161D55D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059F1B95" w14:textId="30A928A0" w:rsidR="00D503FC" w:rsidRPr="00373FB3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7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72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-</w:t>
            </w:r>
            <w:r w:rsidR="00144A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10</w:t>
            </w:r>
            <w:r w:rsidR="00AB7E3F" w:rsidRPr="00373FB3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4" w:type="dxa"/>
            <w:shd w:val="clear" w:color="auto" w:fill="auto"/>
          </w:tcPr>
          <w:p w14:paraId="43F1DF4C" w14:textId="0EEED1C1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236" w:type="dxa"/>
            <w:shd w:val="clear" w:color="auto" w:fill="auto"/>
          </w:tcPr>
          <w:p w14:paraId="31103AFB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6B376E4" w14:textId="74CC1020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52</w:t>
            </w:r>
            <w:r w:rsidR="00AB7E3F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234" w:type="dxa"/>
            <w:shd w:val="clear" w:color="auto" w:fill="auto"/>
          </w:tcPr>
          <w:p w14:paraId="3DE4DC26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FDE770C" w14:textId="2082E4D5" w:rsidR="00D503FC" w:rsidRPr="006B07E9" w:rsidRDefault="00AB7E3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026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6489C7A5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4BCFF4D" w14:textId="42DA6384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47</w:t>
            </w:r>
            <w:r w:rsidR="00AB7E3F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D503FC" w:rsidRPr="006B07E9" w14:paraId="2154DED7" w14:textId="77777777" w:rsidTr="00293C5F">
        <w:tc>
          <w:tcPr>
            <w:tcW w:w="2880" w:type="dxa"/>
            <w:shd w:val="clear" w:color="auto" w:fill="auto"/>
          </w:tcPr>
          <w:p w14:paraId="503406FF" w14:textId="31432E4C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6FD39C1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B9D8823" w14:textId="627D97CD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457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36" w:type="dxa"/>
            <w:shd w:val="clear" w:color="auto" w:fill="auto"/>
          </w:tcPr>
          <w:p w14:paraId="157C9DA1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68B7E727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22BAFD0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1104A6F1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A85201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602C5F67" w14:textId="311DEAFC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340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587</w:t>
            </w:r>
            <w:r w:rsidR="00AB7E3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386</w:t>
            </w:r>
          </w:p>
        </w:tc>
      </w:tr>
      <w:tr w:rsidR="00D503FC" w:rsidRPr="006B07E9" w14:paraId="29982848" w14:textId="77777777" w:rsidTr="00293C5F">
        <w:tc>
          <w:tcPr>
            <w:tcW w:w="2880" w:type="dxa"/>
            <w:shd w:val="clear" w:color="auto" w:fill="auto"/>
          </w:tcPr>
          <w:p w14:paraId="14DA27B5" w14:textId="1577FEFD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0320E31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B57338F" w14:textId="6DD9BF99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1D2E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2E50617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278B3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7314247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6C84D4F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2D4ACC9B" w14:textId="207DEDDF" w:rsidR="00D503FC" w:rsidRPr="00A437AB" w:rsidRDefault="00AB7E3F" w:rsidP="0045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31"/>
              <w:rPr>
                <w:rFonts w:ascii="Angsana New" w:hAnsi="Angsana New"/>
                <w:sz w:val="28"/>
                <w:szCs w:val="28"/>
                <w:cs/>
              </w:rPr>
            </w:pPr>
            <w:r w:rsidRPr="00A437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20AB6E2F" w14:textId="77777777" w:rsidTr="00293C5F">
        <w:tc>
          <w:tcPr>
            <w:tcW w:w="2880" w:type="dxa"/>
            <w:shd w:val="clear" w:color="auto" w:fill="auto"/>
          </w:tcPr>
          <w:p w14:paraId="15619DD6" w14:textId="7F7BE7C0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CF0EA3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21571BA6" w14:textId="6ADBC373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457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36" w:type="dxa"/>
            <w:shd w:val="clear" w:color="auto" w:fill="auto"/>
          </w:tcPr>
          <w:p w14:paraId="25CC81F4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1A22E88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5DFD66C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6731BDDB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A4D657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063B013E" w14:textId="08BB36FD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587</w:t>
            </w:r>
            <w:r w:rsidR="00AB7E3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386</w:t>
            </w:r>
          </w:p>
        </w:tc>
      </w:tr>
      <w:bookmarkEnd w:id="2"/>
      <w:tr w:rsidR="00E72C6A" w:rsidRPr="006B07E9" w14:paraId="088FF29E" w14:textId="77777777" w:rsidTr="00293C5F">
        <w:trPr>
          <w:trHeight w:val="179"/>
        </w:trPr>
        <w:tc>
          <w:tcPr>
            <w:tcW w:w="2880" w:type="dxa"/>
            <w:shd w:val="clear" w:color="auto" w:fill="auto"/>
          </w:tcPr>
          <w:p w14:paraId="75337EC4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9311C6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4C1DBA69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85340C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02A8B66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B329621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EB6542C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3C7C9EB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2299FD1C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2C6A" w:rsidRPr="006B07E9" w14:paraId="60ED20E9" w14:textId="77777777" w:rsidTr="00D503FC">
        <w:tc>
          <w:tcPr>
            <w:tcW w:w="2880" w:type="dxa"/>
            <w:shd w:val="clear" w:color="auto" w:fill="auto"/>
          </w:tcPr>
          <w:p w14:paraId="4832DC76" w14:textId="5B33B66E" w:rsidR="00E72C6A" w:rsidRPr="006B07E9" w:rsidRDefault="00C605FF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24079A6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E87CCE4" w14:textId="4ACF2B13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CC1CC6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3789885" w14:textId="1C06C563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47FEFD2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1B202C66" w14:textId="3CEAF005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C54081E" w14:textId="77777777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EC8302D" w14:textId="2FA3E091" w:rsidR="00E72C6A" w:rsidRPr="006B07E9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503FC" w:rsidRPr="006B07E9" w14:paraId="4BE83384" w14:textId="77777777" w:rsidTr="00180B21">
        <w:tc>
          <w:tcPr>
            <w:tcW w:w="2880" w:type="dxa"/>
            <w:shd w:val="clear" w:color="auto" w:fill="auto"/>
          </w:tcPr>
          <w:p w14:paraId="5566C9AA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35350F4" w14:textId="63C241A0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4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="00D503FC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-</w:t>
            </w:r>
            <w:r w:rsidR="00D503FC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6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44" w:type="dxa"/>
            <w:shd w:val="clear" w:color="auto" w:fill="auto"/>
          </w:tcPr>
          <w:p w14:paraId="0E558473" w14:textId="2FFD4C1E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79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188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01C6E129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5B889E8" w14:textId="7EA4479E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29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538F62F9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ED4C532" w14:textId="18D945B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87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37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927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39DE7BC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BCFBF3B" w14:textId="51EFC3CC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179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D503FC" w:rsidRPr="006B07E9" w14:paraId="17F1BF12" w14:textId="77777777" w:rsidTr="00180B21">
        <w:tc>
          <w:tcPr>
            <w:tcW w:w="2880" w:type="dxa"/>
            <w:shd w:val="clear" w:color="auto" w:fill="auto"/>
          </w:tcPr>
          <w:p w14:paraId="260D3D2D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64F0A23D" w14:textId="1F1A5702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10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44" w:type="dxa"/>
            <w:shd w:val="clear" w:color="auto" w:fill="auto"/>
          </w:tcPr>
          <w:p w14:paraId="7E8CF584" w14:textId="77777777" w:rsidR="00D503FC" w:rsidRPr="006B07E9" w:rsidRDefault="00D503FC" w:rsidP="0045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B3D6B9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0E411DCC" w14:textId="425DA6F3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197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7320E37D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4FC42995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87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37C2267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C40AB20" w14:textId="6272799B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197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503FC" w:rsidRPr="006B07E9" w14:paraId="60CD1C67" w14:textId="77777777" w:rsidTr="00180B21">
        <w:tc>
          <w:tcPr>
            <w:tcW w:w="2880" w:type="dxa"/>
            <w:shd w:val="clear" w:color="auto" w:fill="auto"/>
          </w:tcPr>
          <w:p w14:paraId="303BE437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04AEE12F" w14:textId="6CC85585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  <w:r w:rsidR="00D503FC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-</w:t>
            </w:r>
            <w:r w:rsidR="00D503FC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9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44" w:type="dxa"/>
            <w:shd w:val="clear" w:color="auto" w:fill="auto"/>
          </w:tcPr>
          <w:p w14:paraId="44017B53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E50249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79569E8" w14:textId="1288894F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139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234" w:type="dxa"/>
            <w:shd w:val="clear" w:color="auto" w:fill="auto"/>
          </w:tcPr>
          <w:p w14:paraId="3A0CDCBF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1A7D61C8" w14:textId="7E679481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58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546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71CF9B1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DA3D272" w14:textId="7657E8B9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D503FC" w:rsidRPr="006B07E9" w14:paraId="5A9C5E49" w14:textId="77777777" w:rsidTr="00180B21">
        <w:tc>
          <w:tcPr>
            <w:tcW w:w="2880" w:type="dxa"/>
            <w:shd w:val="clear" w:color="auto" w:fill="auto"/>
          </w:tcPr>
          <w:p w14:paraId="37C79614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ED53E00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55B883CE" w14:textId="1B8E49B5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188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22A54EC7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ACBF312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D38DE05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49AA2F8C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0EEDD83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06B4A14B" w14:textId="635E6201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340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457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434</w:t>
            </w:r>
          </w:p>
        </w:tc>
      </w:tr>
      <w:tr w:rsidR="00D503FC" w:rsidRPr="006B07E9" w14:paraId="617ED3D6" w14:textId="77777777" w:rsidTr="00180B21">
        <w:tc>
          <w:tcPr>
            <w:tcW w:w="2880" w:type="dxa"/>
            <w:shd w:val="clear" w:color="auto" w:fill="auto"/>
          </w:tcPr>
          <w:p w14:paraId="3BD9FE85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350612A7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45065E72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6203B9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6B358E8C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0AA6F7F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25841E80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892D34A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3C0AB78" w14:textId="77777777" w:rsidR="00D503FC" w:rsidRPr="006B07E9" w:rsidRDefault="00D503FC" w:rsidP="0045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3A62ABB1" w14:textId="77777777" w:rsidTr="00180B21">
        <w:tc>
          <w:tcPr>
            <w:tcW w:w="2880" w:type="dxa"/>
            <w:shd w:val="clear" w:color="auto" w:fill="auto"/>
          </w:tcPr>
          <w:p w14:paraId="5991B040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5237C96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7D6F7190" w14:textId="4EAF3D6A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188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376490CF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8141377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53B93E6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79A5A5F5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2DCAC2D" w14:textId="77777777" w:rsidR="00D503FC" w:rsidRPr="006B07E9" w:rsidRDefault="00D503F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46C62412" w14:textId="48762B93" w:rsidR="00D503FC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457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434</w:t>
            </w:r>
          </w:p>
        </w:tc>
      </w:tr>
    </w:tbl>
    <w:p w14:paraId="0534CFEF" w14:textId="77777777" w:rsidR="008F45E1" w:rsidRPr="006B07E9" w:rsidRDefault="008F45E1" w:rsidP="003D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51"/>
        <w:gridCol w:w="240"/>
        <w:gridCol w:w="1086"/>
        <w:gridCol w:w="245"/>
        <w:gridCol w:w="1131"/>
        <w:gridCol w:w="262"/>
        <w:gridCol w:w="1200"/>
        <w:gridCol w:w="6"/>
      </w:tblGrid>
      <w:tr w:rsidR="00E1307C" w:rsidRPr="006B07E9" w14:paraId="65BC7834" w14:textId="77777777" w:rsidTr="009424EF">
        <w:trPr>
          <w:gridAfter w:val="1"/>
          <w:wAfter w:w="3" w:type="pct"/>
          <w:tblHeader/>
        </w:trPr>
        <w:tc>
          <w:tcPr>
            <w:tcW w:w="2212" w:type="pct"/>
          </w:tcPr>
          <w:p w14:paraId="15176E9B" w14:textId="77777777" w:rsidR="00EC6027" w:rsidRPr="006B07E9" w:rsidRDefault="00EC6027" w:rsidP="0055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9" w:type="pct"/>
            <w:gridSpan w:val="3"/>
          </w:tcPr>
          <w:p w14:paraId="3EFAF624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CC1A802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pct"/>
            <w:gridSpan w:val="3"/>
          </w:tcPr>
          <w:p w14:paraId="6C5721E6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C5F" w:rsidRPr="006B07E9" w14:paraId="12282B12" w14:textId="77777777" w:rsidTr="009424EF">
        <w:tc>
          <w:tcPr>
            <w:tcW w:w="2212" w:type="pct"/>
          </w:tcPr>
          <w:p w14:paraId="0A5C4247" w14:textId="2856AAFE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10675A0A" w14:textId="4EC0FEFE" w:rsidR="00EC6027" w:rsidRPr="006B07E9" w:rsidRDefault="00C605F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" w:type="pct"/>
          </w:tcPr>
          <w:p w14:paraId="67F5E69B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5F9CB241" w14:textId="61F170D2" w:rsidR="00EC6027" w:rsidRPr="006B07E9" w:rsidRDefault="00C605F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1" w:type="pct"/>
          </w:tcPr>
          <w:p w14:paraId="196F61AD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6102D933" w14:textId="481F150D" w:rsidR="00EC6027" w:rsidRPr="006B07E9" w:rsidRDefault="00C605F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455371F0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gridSpan w:val="2"/>
          </w:tcPr>
          <w:p w14:paraId="2D46DA0F" w14:textId="612E6DE9" w:rsidR="00EC6027" w:rsidRPr="006B07E9" w:rsidRDefault="00C605F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6027" w:rsidRPr="006B07E9" w14:paraId="2797CCDC" w14:textId="77777777" w:rsidTr="009424EF">
        <w:trPr>
          <w:gridAfter w:val="1"/>
          <w:wAfter w:w="3" w:type="pct"/>
        </w:trPr>
        <w:tc>
          <w:tcPr>
            <w:tcW w:w="2212" w:type="pct"/>
          </w:tcPr>
          <w:p w14:paraId="2A091F2B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5" w:type="pct"/>
            <w:gridSpan w:val="7"/>
          </w:tcPr>
          <w:p w14:paraId="3AFD6EFE" w14:textId="77777777" w:rsidR="00EC6027" w:rsidRPr="006B07E9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24EF" w:rsidRPr="006B07E9" w14:paraId="4D8995EF" w14:textId="77777777" w:rsidTr="009424EF">
        <w:tc>
          <w:tcPr>
            <w:tcW w:w="2212" w:type="pct"/>
          </w:tcPr>
          <w:p w14:paraId="34846648" w14:textId="06B5C9F1" w:rsidR="009424EF" w:rsidRPr="006B07E9" w:rsidRDefault="009424EF" w:rsidP="005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1" w:type="pct"/>
          </w:tcPr>
          <w:p w14:paraId="5654A4CF" w14:textId="77777777" w:rsidR="009424EF" w:rsidRPr="006B07E9" w:rsidRDefault="009424EF" w:rsidP="007C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08436C13" w14:textId="77777777" w:rsidR="009424EF" w:rsidRPr="006B07E9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</w:tcPr>
          <w:p w14:paraId="1D95C456" w14:textId="77777777" w:rsidR="009424EF" w:rsidRPr="006B07E9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1599C9E6" w14:textId="77777777" w:rsidR="009424EF" w:rsidRPr="006B07E9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7E327F0" w14:textId="77777777" w:rsidR="009424EF" w:rsidRPr="006B07E9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50"/>
              </w:tabs>
              <w:spacing w:after="0" w:line="240" w:lineRule="auto"/>
              <w:ind w:left="-95" w:right="-2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080028B" w14:textId="77777777" w:rsidR="009424EF" w:rsidRPr="006B07E9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</w:tcPr>
          <w:p w14:paraId="79EE7EF6" w14:textId="77777777" w:rsidR="009424EF" w:rsidRPr="006B07E9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4EF" w:rsidRPr="006B07E9" w14:paraId="2C5AF894" w14:textId="77777777" w:rsidTr="009424EF">
        <w:tc>
          <w:tcPr>
            <w:tcW w:w="2212" w:type="pct"/>
          </w:tcPr>
          <w:p w14:paraId="0ACA326F" w14:textId="0621605E" w:rsidR="009424EF" w:rsidRPr="006B07E9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9FD8533" w14:textId="5AA43F9C" w:rsidR="009424EF" w:rsidRPr="006B07E9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5DEBA3D5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3F905F6" w14:textId="6A2928E6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73667133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C11B2A1" w14:textId="625BE101" w:rsidR="009424EF" w:rsidRPr="006B07E9" w:rsidRDefault="00C605FF" w:rsidP="00F3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10"/>
                <w:tab w:val="left" w:pos="840"/>
              </w:tabs>
              <w:spacing w:after="0" w:line="240" w:lineRule="auto"/>
              <w:ind w:left="-95" w:right="-4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="002C5D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140" w:type="pct"/>
          </w:tcPr>
          <w:p w14:paraId="0DFEA322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double" w:sz="4" w:space="0" w:color="auto"/>
            </w:tcBorders>
          </w:tcPr>
          <w:p w14:paraId="7CC4FE41" w14:textId="4FBA0FC3" w:rsidR="009424EF" w:rsidRPr="006B07E9" w:rsidRDefault="00C605F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503</w:t>
            </w:r>
          </w:p>
        </w:tc>
      </w:tr>
      <w:tr w:rsidR="009424EF" w:rsidRPr="006B07E9" w14:paraId="7F260AB0" w14:textId="77777777" w:rsidTr="009424EF">
        <w:tc>
          <w:tcPr>
            <w:tcW w:w="2212" w:type="pct"/>
          </w:tcPr>
          <w:p w14:paraId="21220F62" w14:textId="77777777" w:rsidR="009424EF" w:rsidRPr="006B07E9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2B4EE35" w14:textId="77777777" w:rsidR="009424EF" w:rsidRPr="006B07E9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6223254B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95A975E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236DEB49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AE805FE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50"/>
              </w:tabs>
              <w:spacing w:after="0" w:line="240" w:lineRule="auto"/>
              <w:ind w:left="-95" w:right="-2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23ABD23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double" w:sz="4" w:space="0" w:color="auto"/>
            </w:tcBorders>
          </w:tcPr>
          <w:p w14:paraId="6276B5B7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4EF" w:rsidRPr="006B07E9" w14:paraId="19B57B60" w14:textId="77777777" w:rsidTr="009424EF">
        <w:tc>
          <w:tcPr>
            <w:tcW w:w="2212" w:type="pct"/>
          </w:tcPr>
          <w:p w14:paraId="358E36FC" w14:textId="1288BE36" w:rsidR="009424EF" w:rsidRPr="006B07E9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61" w:type="pct"/>
          </w:tcPr>
          <w:p w14:paraId="2BE034B8" w14:textId="77777777" w:rsidR="009424EF" w:rsidRPr="006B07E9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53534225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</w:tcPr>
          <w:p w14:paraId="3C1D7456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5104DA7D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23EBFAE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50"/>
              </w:tabs>
              <w:spacing w:after="0" w:line="240" w:lineRule="auto"/>
              <w:ind w:left="-95" w:right="-2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C4C60FB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</w:tcPr>
          <w:p w14:paraId="1931772B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4EF" w:rsidRPr="006B07E9" w14:paraId="7405B0C8" w14:textId="77777777" w:rsidTr="006D5C3B">
        <w:tc>
          <w:tcPr>
            <w:tcW w:w="2212" w:type="pct"/>
          </w:tcPr>
          <w:p w14:paraId="0866952C" w14:textId="06A97A8A" w:rsidR="009424EF" w:rsidRPr="006B07E9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62757C58" w14:textId="2ECEA260" w:rsidR="009424EF" w:rsidRPr="006D5C3B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C3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5030211F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1738457" w14:textId="48381717" w:rsidR="009424EF" w:rsidRPr="006D5C3B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C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</w:tcPr>
          <w:p w14:paraId="27A8F4E5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17C7AF43" w14:textId="0849F1D7" w:rsidR="009424EF" w:rsidRPr="006D5C3B" w:rsidRDefault="00C605FF" w:rsidP="0042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10"/>
                <w:tab w:val="left" w:pos="840"/>
              </w:tabs>
              <w:spacing w:after="0" w:line="240" w:lineRule="auto"/>
              <w:ind w:left="-95" w:right="-6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140" w:type="pct"/>
          </w:tcPr>
          <w:p w14:paraId="629B6E69" w14:textId="77777777" w:rsidR="009424EF" w:rsidRPr="006B07E9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double" w:sz="4" w:space="0" w:color="auto"/>
            </w:tcBorders>
          </w:tcPr>
          <w:p w14:paraId="7FE7A083" w14:textId="5BBCFB8C" w:rsidR="009424EF" w:rsidRPr="006D5C3B" w:rsidRDefault="00C605F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</w:tr>
    </w:tbl>
    <w:p w14:paraId="34CB1B84" w14:textId="77777777" w:rsidR="00EC6027" w:rsidRPr="006B07E9" w:rsidRDefault="00EC6027" w:rsidP="003D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08D953C" w14:textId="1C952A89" w:rsidR="00AB61E9" w:rsidRPr="006B07E9" w:rsidRDefault="00AB61E9" w:rsidP="00707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66"/>
        <w:gridCol w:w="1170"/>
        <w:gridCol w:w="234"/>
        <w:gridCol w:w="1104"/>
        <w:gridCol w:w="234"/>
        <w:gridCol w:w="1146"/>
        <w:gridCol w:w="242"/>
        <w:gridCol w:w="1180"/>
      </w:tblGrid>
      <w:tr w:rsidR="00167107" w:rsidRPr="00E82F0D" w14:paraId="7E4A2941" w14:textId="77777777" w:rsidTr="00CF657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C6AB81F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5265A8D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58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2B6C8C2B" w14:textId="1AD3E02F" w:rsidR="00167107" w:rsidRPr="007B5805" w:rsidRDefault="00E82F0D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58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7107" w:rsidRPr="00E82F0D" w14:paraId="2791E7A4" w14:textId="77777777" w:rsidTr="00CF657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7E1DA86F" w14:textId="06D663F8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8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2D3940C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8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9E37597" w14:textId="7849F7D8" w:rsidR="00167107" w:rsidRPr="007B5805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31</w:t>
            </w:r>
            <w:r w:rsidR="00167107" w:rsidRPr="007B580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2E48B" w14:textId="483C5DEA" w:rsidR="00167107" w:rsidRPr="007B5805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167107" w:rsidRPr="007B580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A6754C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3EEC56A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8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A18676C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54473FF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80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22EEB4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D2C4CF9" w14:textId="0AF2C508" w:rsidR="00167107" w:rsidRPr="007B5805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31</w:t>
            </w:r>
            <w:r w:rsidR="00167107" w:rsidRPr="007B580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7107" w:rsidRPr="00E82F0D" w14:paraId="2A3625F3" w14:textId="77777777" w:rsidTr="00CF6574">
        <w:trPr>
          <w:tblHeader/>
        </w:trPr>
        <w:tc>
          <w:tcPr>
            <w:tcW w:w="2340" w:type="dxa"/>
            <w:shd w:val="clear" w:color="auto" w:fill="auto"/>
          </w:tcPr>
          <w:p w14:paraId="237049BC" w14:textId="7E29F9EA" w:rsidR="00167107" w:rsidRPr="007B5805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66" w:type="dxa"/>
            <w:shd w:val="clear" w:color="auto" w:fill="auto"/>
          </w:tcPr>
          <w:p w14:paraId="25C96BE5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58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B3CE551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58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8C8" w:rsidRPr="00E82F0D" w14:paraId="5D883FAF" w14:textId="77777777" w:rsidTr="003F68C8">
        <w:tc>
          <w:tcPr>
            <w:tcW w:w="2340" w:type="dxa"/>
            <w:shd w:val="clear" w:color="auto" w:fill="auto"/>
          </w:tcPr>
          <w:p w14:paraId="741EA509" w14:textId="63970FCD" w:rsidR="003F68C8" w:rsidRPr="007B5805" w:rsidRDefault="003F68C8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805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66" w:type="dxa"/>
            <w:shd w:val="clear" w:color="auto" w:fill="auto"/>
          </w:tcPr>
          <w:p w14:paraId="56AE47C6" w14:textId="1F71A7A2" w:rsidR="003F68C8" w:rsidRPr="007B5805" w:rsidRDefault="00C605FF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 w:rsidR="003F68C8" w:rsidRPr="007B5805">
              <w:rPr>
                <w:rFonts w:ascii="Angsana New" w:hAnsi="Angsana New"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045A5B" w14:textId="617B6E67" w:rsidR="003F68C8" w:rsidRPr="007B5805" w:rsidRDefault="003F68C8" w:rsidP="009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58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D0B56AE" w14:textId="77777777" w:rsidR="003F68C8" w:rsidRPr="007B5805" w:rsidRDefault="003F68C8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7095AB5" w14:textId="6880F2A9" w:rsidR="003F68C8" w:rsidRPr="007B5805" w:rsidRDefault="00C605FF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134</w:t>
            </w:r>
            <w:r w:rsidR="003F68C8" w:rsidRPr="007B5805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4" w:type="dxa"/>
            <w:shd w:val="clear" w:color="auto" w:fill="auto"/>
          </w:tcPr>
          <w:p w14:paraId="7CE99137" w14:textId="77777777" w:rsidR="003F68C8" w:rsidRPr="007B5805" w:rsidRDefault="003F68C8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774E56A" w14:textId="70B6450C" w:rsidR="003F68C8" w:rsidRPr="007B5805" w:rsidRDefault="003F68C8" w:rsidP="0037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spacing w:line="240" w:lineRule="auto"/>
              <w:ind w:left="-370" w:right="310" w:hanging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8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A91E5DB" w14:textId="77777777" w:rsidR="003F68C8" w:rsidRPr="007B5805" w:rsidRDefault="003F68C8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5A2BCDEF" w14:textId="73CEA4D5" w:rsidR="003F68C8" w:rsidRPr="007B5805" w:rsidRDefault="00C605FF" w:rsidP="009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  <w:r w:rsidR="003F68C8" w:rsidRPr="007B58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  <w:tr w:rsidR="00167107" w:rsidRPr="00E82F0D" w14:paraId="68BBF2BE" w14:textId="77777777" w:rsidTr="00CF6574">
        <w:tc>
          <w:tcPr>
            <w:tcW w:w="2340" w:type="dxa"/>
            <w:shd w:val="clear" w:color="auto" w:fill="auto"/>
          </w:tcPr>
          <w:p w14:paraId="0CF58C43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312903A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A33C927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FB8ACF7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AD06ABB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89B4A18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8766379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0D2C9E3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7197D464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7107" w:rsidRPr="00E82F0D" w14:paraId="45F46DF7" w14:textId="77777777" w:rsidTr="00CF6574">
        <w:tc>
          <w:tcPr>
            <w:tcW w:w="2340" w:type="dxa"/>
            <w:shd w:val="clear" w:color="auto" w:fill="auto"/>
          </w:tcPr>
          <w:p w14:paraId="0D5C4AF4" w14:textId="72954372" w:rsidR="00167107" w:rsidRPr="007B5805" w:rsidRDefault="00C605FF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66" w:type="dxa"/>
            <w:shd w:val="clear" w:color="auto" w:fill="auto"/>
          </w:tcPr>
          <w:p w14:paraId="28B423A5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C842D7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AB8FA0A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55D137F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EC1BC04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956A6DF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C4C5C14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8754567" w14:textId="77777777" w:rsidR="00167107" w:rsidRPr="007B5805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5805" w:rsidRPr="006B07E9" w14:paraId="58D1D6D7" w14:textId="77777777" w:rsidTr="00CF6574">
        <w:tc>
          <w:tcPr>
            <w:tcW w:w="2340" w:type="dxa"/>
            <w:shd w:val="clear" w:color="auto" w:fill="auto"/>
          </w:tcPr>
          <w:p w14:paraId="4D2B65C9" w14:textId="3DA9DB82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5805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66" w:type="dxa"/>
            <w:shd w:val="clear" w:color="auto" w:fill="auto"/>
          </w:tcPr>
          <w:p w14:paraId="14ECADAF" w14:textId="77A93B28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CFC7FF" w14:textId="2A996969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C386F07" w14:textId="77777777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1C08673E" w14:textId="2F3CE5F5" w:rsidR="007B5805" w:rsidRPr="007B5805" w:rsidRDefault="007B5805" w:rsidP="007B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8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096D6734" w14:textId="77777777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451CF9C7" w14:textId="3B5B2D5F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spacing w:line="240" w:lineRule="auto"/>
              <w:ind w:left="-370" w:right="310" w:hanging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3A71080" w14:textId="77777777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3B30C3BC" w14:textId="752A56B4" w:rsidR="007B5805" w:rsidRPr="007B5805" w:rsidRDefault="007B5805" w:rsidP="007B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472C556" w14:textId="1BC773A5" w:rsidR="00EB2D3B" w:rsidRDefault="00EB2D3B" w:rsidP="0045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66"/>
        <w:gridCol w:w="1170"/>
        <w:gridCol w:w="234"/>
        <w:gridCol w:w="1104"/>
        <w:gridCol w:w="234"/>
        <w:gridCol w:w="1146"/>
        <w:gridCol w:w="242"/>
        <w:gridCol w:w="1180"/>
      </w:tblGrid>
      <w:tr w:rsidR="00E82F0D" w:rsidRPr="006B07E9" w14:paraId="4B3DDC43" w14:textId="77777777" w:rsidTr="00F52419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28206136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D3E2B75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55161559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F0D" w:rsidRPr="006B07E9" w14:paraId="3CA255D2" w14:textId="77777777" w:rsidTr="00F52419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F37C385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9547C3D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92F0F77" w14:textId="480FCBEE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31</w:t>
            </w:r>
            <w:r w:rsidR="00E82F0D" w:rsidRPr="006B07E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4A3C" w14:textId="47A7BA51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E82F0D"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E3998F8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AE2C46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E54C87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DB59B62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16A4E5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EC091B2" w14:textId="5F372DEE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31</w:t>
            </w:r>
            <w:r w:rsidR="00E82F0D" w:rsidRPr="006B07E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2F0D" w:rsidRPr="006B07E9" w14:paraId="0B26E14C" w14:textId="77777777" w:rsidTr="00F52419">
        <w:trPr>
          <w:tblHeader/>
        </w:trPr>
        <w:tc>
          <w:tcPr>
            <w:tcW w:w="2340" w:type="dxa"/>
            <w:shd w:val="clear" w:color="auto" w:fill="auto"/>
          </w:tcPr>
          <w:p w14:paraId="3AC33261" w14:textId="10B3B3C6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66" w:type="dxa"/>
            <w:shd w:val="clear" w:color="auto" w:fill="auto"/>
          </w:tcPr>
          <w:p w14:paraId="6D708BF3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1B5EBE1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F0D" w:rsidRPr="006B07E9" w14:paraId="17FD3336" w14:textId="77777777" w:rsidTr="00F52419">
        <w:tc>
          <w:tcPr>
            <w:tcW w:w="2340" w:type="dxa"/>
            <w:shd w:val="clear" w:color="auto" w:fill="auto"/>
          </w:tcPr>
          <w:p w14:paraId="6D9DC9D1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66" w:type="dxa"/>
            <w:shd w:val="clear" w:color="auto" w:fill="auto"/>
          </w:tcPr>
          <w:p w14:paraId="59545361" w14:textId="449E9952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="00E82F0D" w:rsidRPr="006B07E9">
              <w:rPr>
                <w:rFonts w:ascii="Angsana New" w:hAnsi="Angsana New"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30FA534" w14:textId="2C89B837" w:rsidR="00E82F0D" w:rsidRPr="003F68C8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27</w:t>
            </w:r>
            <w:r w:rsidR="00E82F0D" w:rsidRPr="003F68C8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34" w:type="dxa"/>
            <w:shd w:val="clear" w:color="auto" w:fill="auto"/>
          </w:tcPr>
          <w:p w14:paraId="5A41841F" w14:textId="77777777" w:rsidR="00E82F0D" w:rsidRPr="003F68C8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E767700" w14:textId="77777777" w:rsidR="00E82F0D" w:rsidRPr="003F68C8" w:rsidRDefault="00E82F0D" w:rsidP="00F52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8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41BFF764" w14:textId="77777777" w:rsidR="00E82F0D" w:rsidRPr="003F68C8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C82A099" w14:textId="0329957B" w:rsidR="00E82F0D" w:rsidRPr="003F68C8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8C8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Pr="003F68C8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040</w:t>
            </w:r>
            <w:r w:rsidRPr="003F68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A5815A7" w14:textId="77777777" w:rsidR="00E82F0D" w:rsidRPr="003F68C8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0437C1C" w14:textId="7CF4A297" w:rsidR="00E82F0D" w:rsidRPr="00E82F0D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</w:t>
            </w:r>
            <w:r w:rsidR="00E82F0D" w:rsidRPr="00E82F0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E82F0D" w:rsidRPr="006B07E9" w14:paraId="6DD4324B" w14:textId="77777777" w:rsidTr="00F52419">
        <w:tc>
          <w:tcPr>
            <w:tcW w:w="2340" w:type="dxa"/>
            <w:shd w:val="clear" w:color="auto" w:fill="auto"/>
          </w:tcPr>
          <w:p w14:paraId="67A26DD0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66" w:type="dxa"/>
            <w:shd w:val="clear" w:color="auto" w:fill="auto"/>
          </w:tcPr>
          <w:p w14:paraId="5D5BC48A" w14:textId="667D8754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 w:rsidR="00E82F0D">
              <w:rPr>
                <w:rFonts w:ascii="Angsana New" w:hAnsi="Angsana New"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8FC544" w14:textId="77777777" w:rsidR="00E82F0D" w:rsidRPr="003F68C8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8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A8F8118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E5842D2" w14:textId="1D0F669C" w:rsidR="00E82F0D" w:rsidRDefault="00C605FF" w:rsidP="00F52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134</w:t>
            </w:r>
            <w:r w:rsidR="00E82F0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4" w:type="dxa"/>
            <w:shd w:val="clear" w:color="auto" w:fill="auto"/>
          </w:tcPr>
          <w:p w14:paraId="0B08489C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D645BD" w14:textId="77777777" w:rsidR="00E82F0D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spacing w:line="240" w:lineRule="auto"/>
              <w:ind w:left="-370" w:right="310" w:hanging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23E3EEC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900C6B7" w14:textId="1D178BA2" w:rsidR="00E82F0D" w:rsidRPr="00DC2766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134</w:t>
            </w:r>
            <w:r w:rsidR="00E82F0D" w:rsidRPr="00DC2766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E82F0D" w:rsidRPr="006B07E9" w14:paraId="0A65B07A" w14:textId="77777777" w:rsidTr="00F52419">
        <w:tc>
          <w:tcPr>
            <w:tcW w:w="2340" w:type="dxa"/>
            <w:shd w:val="clear" w:color="auto" w:fill="auto"/>
          </w:tcPr>
          <w:p w14:paraId="009A62F5" w14:textId="77777777" w:rsidR="00E82F0D" w:rsidRPr="003F68C8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3DD30049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EBB99" w14:textId="5800CFD8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E82F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34" w:type="dxa"/>
            <w:shd w:val="clear" w:color="auto" w:fill="auto"/>
          </w:tcPr>
          <w:p w14:paraId="4A2FC209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533AADD" w14:textId="77777777" w:rsidR="00E82F0D" w:rsidRDefault="00E82F0D" w:rsidP="00F52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A2EA0B9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9D8BB23" w14:textId="77777777" w:rsidR="00E82F0D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A901711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1A9A3" w14:textId="2131A026" w:rsidR="00E82F0D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E82F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</w:p>
        </w:tc>
      </w:tr>
      <w:tr w:rsidR="00E82F0D" w:rsidRPr="006B07E9" w14:paraId="55CDA9F1" w14:textId="77777777" w:rsidTr="00F52419">
        <w:tc>
          <w:tcPr>
            <w:tcW w:w="2340" w:type="dxa"/>
            <w:shd w:val="clear" w:color="auto" w:fill="auto"/>
          </w:tcPr>
          <w:p w14:paraId="7A2FFF20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E5B616B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2B503D7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5610AE5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6EBF172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49A7EBA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5FC7705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616EBF4D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70ADC78F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2F0D" w:rsidRPr="006B07E9" w14:paraId="0F34AC97" w14:textId="77777777" w:rsidTr="00F52419">
        <w:tc>
          <w:tcPr>
            <w:tcW w:w="2340" w:type="dxa"/>
            <w:shd w:val="clear" w:color="auto" w:fill="auto"/>
          </w:tcPr>
          <w:p w14:paraId="4DFD5918" w14:textId="43CBB3ED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66" w:type="dxa"/>
            <w:shd w:val="clear" w:color="auto" w:fill="auto"/>
          </w:tcPr>
          <w:p w14:paraId="0B4FBFB2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79B834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19C60A2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733F41A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F286DB3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D054737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E89E4FE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22C036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2F0D" w:rsidRPr="006B07E9" w14:paraId="30C160CC" w14:textId="77777777" w:rsidTr="00F52419">
        <w:tc>
          <w:tcPr>
            <w:tcW w:w="2340" w:type="dxa"/>
            <w:shd w:val="clear" w:color="auto" w:fill="auto"/>
          </w:tcPr>
          <w:p w14:paraId="72CDCF94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66" w:type="dxa"/>
            <w:shd w:val="clear" w:color="auto" w:fill="auto"/>
          </w:tcPr>
          <w:p w14:paraId="5CA15FD8" w14:textId="6364AE89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="00E82F0D" w:rsidRPr="006B07E9">
              <w:rPr>
                <w:rFonts w:ascii="Angsana New" w:hAnsi="Angsana New"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5E6BDB5" w14:textId="087CF411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E82F0D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34" w:type="dxa"/>
            <w:shd w:val="clear" w:color="auto" w:fill="auto"/>
          </w:tcPr>
          <w:p w14:paraId="7008933B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14052D68" w14:textId="77777777" w:rsidR="00E82F0D" w:rsidRPr="006B07E9" w:rsidRDefault="00E82F0D" w:rsidP="00F52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5ABA2B5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448DCEDF" w14:textId="28F31339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46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765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F46280B" w14:textId="77777777" w:rsidR="00E82F0D" w:rsidRPr="006B07E9" w:rsidRDefault="00E82F0D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17AD81C" w14:textId="575EF86D" w:rsidR="00E82F0D" w:rsidRPr="006B07E9" w:rsidRDefault="00C605FF" w:rsidP="00F5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E82F0D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</w:tr>
    </w:tbl>
    <w:p w14:paraId="636617A7" w14:textId="77777777" w:rsidR="00E82F0D" w:rsidRPr="006B07E9" w:rsidRDefault="00E82F0D" w:rsidP="0045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0DFD408C" w14:textId="34FA544C" w:rsidR="002B1B12" w:rsidRPr="006B07E9" w:rsidRDefault="002B1B12" w:rsidP="002B1B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47A1EFC2" w14:textId="77777777" w:rsidR="002B1B12" w:rsidRPr="006B07E9" w:rsidRDefault="002B1B12" w:rsidP="00AF6B4E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608C547" w14:textId="77777777" w:rsidR="00C132CB" w:rsidRPr="009433A9" w:rsidRDefault="00C132CB" w:rsidP="00C132CB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9433A9">
        <w:rPr>
          <w:rFonts w:ascii="Angsana New" w:hAnsi="Angsana New"/>
          <w:b/>
          <w:sz w:val="30"/>
          <w:szCs w:val="30"/>
          <w:cs/>
        </w:rPr>
        <w:t>เพื่อ</w:t>
      </w:r>
      <w:r w:rsidRPr="009433A9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9433A9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9433A9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9433A9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9433A9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0984FAEE" w14:textId="77777777" w:rsidR="00C132CB" w:rsidRPr="00200B54" w:rsidRDefault="00C132CB" w:rsidP="00C132CB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</w:p>
    <w:p w14:paraId="4D9B3089" w14:textId="17F15C9E" w:rsidR="00C132CB" w:rsidRDefault="006F291E" w:rsidP="00C132CB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>
        <w:rPr>
          <w:rFonts w:ascii="Angsana New" w:hAnsi="Angsana New"/>
          <w:b/>
          <w:spacing w:val="6"/>
          <w:sz w:val="30"/>
          <w:szCs w:val="30"/>
          <w:cs/>
        </w:rPr>
        <w:t>กลุ่มบริษัท</w:t>
      </w:r>
      <w:r w:rsidR="00C132CB" w:rsidRPr="009433A9">
        <w:rPr>
          <w:rFonts w:ascii="Angsana New" w:hAnsi="Angsana New"/>
          <w:b/>
          <w:spacing w:val="6"/>
          <w:sz w:val="30"/>
          <w:szCs w:val="30"/>
          <w:cs/>
        </w:rPr>
        <w:t>ได้ทำสัญญากับบริษัทที่เกี่ยวข้องกันหลายแห่งเพื่อ</w:t>
      </w:r>
      <w:r w:rsidR="00C132CB" w:rsidRPr="009433A9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="00C132CB" w:rsidRPr="009433A9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</w:t>
      </w:r>
      <w:r w:rsidR="00C132CB" w:rsidRPr="009433A9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="00C132CB" w:rsidRPr="009433A9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="00C132CB"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2D806F37" w14:textId="77777777" w:rsidR="00DC2766" w:rsidRPr="009433A9" w:rsidRDefault="00DC2766" w:rsidP="00C132CB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</w:p>
    <w:p w14:paraId="3D54AF70" w14:textId="77777777" w:rsidR="00C132CB" w:rsidRDefault="00C132CB" w:rsidP="00C132CB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และได้ทำสัญญากู้ยืมเงินจากบริษัทที่เกี่ยวข้องกัน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1756BC97" w14:textId="0851C5C0" w:rsidR="00C132CB" w:rsidRPr="009433A9" w:rsidRDefault="00C132CB" w:rsidP="00C132CB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บริษัทได้ทำสัญญาให้กู้ยืมเงินหลายฉบับแก่บริษัทที่เกี่ยวข้องกันแห่งหนึ่ง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="00C605FF" w:rsidRPr="00C605FF">
        <w:rPr>
          <w:rFonts w:ascii="Angsana New" w:hAnsi="Angsana New"/>
          <w:spacing w:val="-2"/>
          <w:sz w:val="30"/>
          <w:szCs w:val="30"/>
        </w:rPr>
        <w:t>1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C605FF" w:rsidRPr="00C605FF">
        <w:rPr>
          <w:rFonts w:ascii="Angsana New" w:hAnsi="Angsana New"/>
          <w:spacing w:val="-2"/>
          <w:sz w:val="30"/>
          <w:szCs w:val="30"/>
        </w:rPr>
        <w:t>8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C605FF" w:rsidRPr="00C605FF">
        <w:rPr>
          <w:rFonts w:ascii="Angsana New" w:hAnsi="Angsana New"/>
          <w:spacing w:val="-2"/>
          <w:sz w:val="30"/>
          <w:szCs w:val="30"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ตามแต่ละสัญญาพร้อมทั้งค้ำประกันโดยสินทรัพย์ของแต่ละโครงการ โดยสัญญาดังกล่าวจะทยอยสิ้นสุดใน</w:t>
      </w:r>
      <w:r w:rsidRPr="007B1010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7628DE">
        <w:rPr>
          <w:rFonts w:ascii="Angsana New" w:hAnsi="Angsana New" w:hint="cs"/>
          <w:spacing w:val="-2"/>
          <w:sz w:val="30"/>
          <w:szCs w:val="30"/>
          <w:cs/>
        </w:rPr>
        <w:t>กุมภาพันธ์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pacing w:val="-2"/>
          <w:sz w:val="30"/>
          <w:szCs w:val="30"/>
        </w:rPr>
        <w:t>2565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จนถึงเดือ</w:t>
      </w:r>
      <w:r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7628DE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pacing w:val="-2"/>
          <w:sz w:val="30"/>
          <w:szCs w:val="30"/>
        </w:rPr>
        <w:t>2573</w:t>
      </w:r>
    </w:p>
    <w:p w14:paraId="4A11FBE3" w14:textId="2EF8FE05" w:rsidR="00F56376" w:rsidRPr="006B07E9" w:rsidRDefault="00F56376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35D564" w14:textId="68AE7795" w:rsidR="00F56376" w:rsidRPr="006B07E9" w:rsidRDefault="00F56376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B07E9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บริษัทได้ทำสัญญาเงินให้กู้ยืมแก่บริษัท</w:t>
      </w:r>
      <w:r w:rsidR="00DA56E6" w:rsidRPr="006B07E9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 xml:space="preserve">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="00C605FF" w:rsidRPr="00C605FF">
        <w:rPr>
          <w:rFonts w:ascii="Angsana New" w:hAnsi="Angsana New"/>
          <w:spacing w:val="-2"/>
          <w:sz w:val="30"/>
          <w:szCs w:val="30"/>
        </w:rPr>
        <w:t>10</w:t>
      </w:r>
      <w:r w:rsidR="00B25545">
        <w:rPr>
          <w:rFonts w:ascii="Angsana New" w:hAnsi="Angsana New" w:hint="cs"/>
          <w:spacing w:val="-2"/>
          <w:sz w:val="30"/>
          <w:szCs w:val="30"/>
          <w:cs/>
        </w:rPr>
        <w:t xml:space="preserve"> และร้อยละ </w:t>
      </w:r>
      <w:r w:rsidR="00B25545">
        <w:rPr>
          <w:rFonts w:ascii="Angsana New" w:hAnsi="Angsana New"/>
          <w:spacing w:val="-2"/>
          <w:sz w:val="30"/>
          <w:szCs w:val="30"/>
        </w:rPr>
        <w:t>14</w:t>
      </w:r>
      <w:r w:rsidRPr="006B07E9">
        <w:rPr>
          <w:rFonts w:ascii="Angsana New" w:hAnsi="Angsana New"/>
          <w:spacing w:val="-2"/>
          <w:sz w:val="30"/>
          <w:szCs w:val="30"/>
        </w:rPr>
        <w:t xml:space="preserve"> 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7CBAE93E" w14:textId="48F85392" w:rsidR="001026DF" w:rsidRDefault="001026DF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AAD344" w14:textId="2D7C18E1" w:rsidR="009A08B5" w:rsidRDefault="009A08B5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A08B5">
        <w:rPr>
          <w:rFonts w:ascii="Angsana New" w:hAnsi="Angsana New"/>
          <w:spacing w:val="-2"/>
          <w:sz w:val="30"/>
          <w:szCs w:val="30"/>
          <w:cs/>
        </w:rPr>
        <w:t>บริษัทได้ทำสัญญากู้ยืมเงินจากกรรมการ</w:t>
      </w:r>
      <w:r w:rsidR="00E33477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9A08B5">
        <w:rPr>
          <w:rFonts w:ascii="Angsana New" w:hAnsi="Angsana New"/>
          <w:spacing w:val="-2"/>
          <w:sz w:val="30"/>
          <w:szCs w:val="30"/>
          <w:cs/>
        </w:rPr>
        <w:t>วงเงินกู้ยืม</w:t>
      </w:r>
      <w:r w:rsidR="00E33477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250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ซึ่งมีอัตราดอกเบี้ยร้อยละ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4.5 </w:t>
      </w:r>
      <w:r w:rsidRPr="009A08B5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E33477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ซึ่งสัญญาดังกล่าวจะสิ้นสุด</w:t>
      </w:r>
      <w:r w:rsidR="00E33477">
        <w:rPr>
          <w:rFonts w:ascii="Angsana New" w:hAnsi="Angsana New" w:hint="cs"/>
          <w:spacing w:val="-2"/>
          <w:sz w:val="30"/>
          <w:szCs w:val="30"/>
          <w:cs/>
        </w:rPr>
        <w:t xml:space="preserve">ภายใน </w:t>
      </w:r>
      <w:r w:rsidR="00E33477">
        <w:rPr>
          <w:rFonts w:ascii="Angsana New" w:hAnsi="Angsana New"/>
          <w:spacing w:val="-2"/>
          <w:sz w:val="30"/>
          <w:szCs w:val="30"/>
        </w:rPr>
        <w:t xml:space="preserve">1 </w:t>
      </w:r>
      <w:r w:rsidR="00E33477">
        <w:rPr>
          <w:rFonts w:ascii="Angsana New" w:hAnsi="Angsana New" w:hint="cs"/>
          <w:spacing w:val="-2"/>
          <w:sz w:val="30"/>
          <w:szCs w:val="30"/>
          <w:cs/>
        </w:rPr>
        <w:t>ปี หรือเมื่อได้รับชำระคืนเต็มจำนวน</w:t>
      </w:r>
    </w:p>
    <w:p w14:paraId="4E7C3581" w14:textId="77777777" w:rsidR="00E82F0D" w:rsidRPr="005054AE" w:rsidRDefault="00E82F0D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0CAAE0" w14:textId="3829382B" w:rsidR="00C132CB" w:rsidRPr="00B672F2" w:rsidRDefault="00C132CB" w:rsidP="00C13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28DE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Pr="007628DE">
        <w:rPr>
          <w:rFonts w:ascii="Angsana New" w:hAnsi="Angsana New"/>
          <w:b/>
          <w:sz w:val="30"/>
          <w:szCs w:val="30"/>
          <w:cs/>
        </w:rPr>
        <w:t>ปี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="00C605FF" w:rsidRPr="00C605FF">
        <w:rPr>
          <w:rFonts w:ascii="Angsana New" w:hAnsi="Angsana New"/>
          <w:bCs/>
          <w:sz w:val="30"/>
          <w:szCs w:val="30"/>
        </w:rPr>
        <w:t>2564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Pr="007628DE">
        <w:rPr>
          <w:rFonts w:ascii="Angsana New" w:hAnsi="Angsana New"/>
          <w:b/>
          <w:sz w:val="30"/>
          <w:szCs w:val="30"/>
          <w:cs/>
        </w:rPr>
        <w:t>บริษัทได้จำหน่ายสินทรัพย์ที่เกี่ยวข้องกับธุรกิจก๊าซธรรมชาติอัดสำหรับอุตสาหกรรม (</w:t>
      </w:r>
      <w:proofErr w:type="spellStart"/>
      <w:r w:rsidRPr="007628DE">
        <w:rPr>
          <w:rFonts w:ascii="Angsana New" w:hAnsi="Angsana New"/>
          <w:bCs/>
          <w:sz w:val="30"/>
          <w:szCs w:val="30"/>
        </w:rPr>
        <w:t>iCNG</w:t>
      </w:r>
      <w:proofErr w:type="spellEnd"/>
      <w:r w:rsidRPr="007628DE">
        <w:rPr>
          <w:rFonts w:ascii="Angsana New" w:hAnsi="Angsana New"/>
          <w:bCs/>
          <w:sz w:val="30"/>
          <w:szCs w:val="30"/>
        </w:rPr>
        <w:t>)</w:t>
      </w:r>
      <w:r w:rsidRPr="007628DE">
        <w:rPr>
          <w:rFonts w:ascii="Angsana New" w:hAnsi="Angsana New"/>
          <w:b/>
          <w:sz w:val="30"/>
          <w:szCs w:val="30"/>
        </w:rPr>
        <w:t xml:space="preserve"> </w:t>
      </w:r>
      <w:r w:rsidRPr="007628DE">
        <w:rPr>
          <w:rFonts w:ascii="Angsana New" w:hAnsi="Angsana New"/>
          <w:b/>
          <w:sz w:val="30"/>
          <w:szCs w:val="30"/>
          <w:cs/>
        </w:rPr>
        <w:t>ให้แก่บริษัท เครือข่ายก๊าซไทย-ญี่ปุ่น จำกัด</w:t>
      </w:r>
      <w:r w:rsidRPr="007628DE">
        <w:rPr>
          <w:rFonts w:ascii="Angsana New" w:hAnsi="Angsana New"/>
          <w:b/>
          <w:sz w:val="30"/>
          <w:szCs w:val="30"/>
        </w:rPr>
        <w:t xml:space="preserve"> </w:t>
      </w:r>
      <w:r w:rsidRPr="007628DE">
        <w:rPr>
          <w:rFonts w:ascii="Angsana New" w:hAnsi="Angsana New" w:hint="cs"/>
          <w:b/>
          <w:sz w:val="30"/>
          <w:szCs w:val="30"/>
          <w:cs/>
        </w:rPr>
        <w:t>ซึ่งเป็น</w:t>
      </w:r>
      <w:r w:rsidRPr="007628DE">
        <w:rPr>
          <w:rFonts w:ascii="Angsana New" w:hAnsi="Angsana New"/>
          <w:b/>
          <w:sz w:val="30"/>
          <w:szCs w:val="30"/>
          <w:cs/>
        </w:rPr>
        <w:t>บริษัทย่อย โดยมีมูลค่าสิ่งตอบแทนเป็นจำนวนเงิน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="00C605FF" w:rsidRPr="00C605FF">
        <w:rPr>
          <w:rFonts w:ascii="Angsana New" w:hAnsi="Angsana New"/>
          <w:bCs/>
          <w:sz w:val="30"/>
          <w:szCs w:val="30"/>
        </w:rPr>
        <w:t>454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Pr="007628DE">
        <w:rPr>
          <w:rFonts w:ascii="Angsana New" w:hAnsi="Angsana New"/>
          <w:b/>
          <w:sz w:val="30"/>
          <w:szCs w:val="30"/>
          <w:cs/>
        </w:rPr>
        <w:t>ล้านบาท บริษัทรับรู้กำไรจากการจำหน่ายสินทรัพย์เป็นจำนวนเงิน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="00C605FF" w:rsidRPr="00C605FF">
        <w:rPr>
          <w:rFonts w:ascii="Angsana New" w:hAnsi="Angsana New"/>
          <w:bCs/>
          <w:sz w:val="30"/>
          <w:szCs w:val="30"/>
        </w:rPr>
        <w:t>11</w:t>
      </w:r>
      <w:r w:rsidRPr="007628DE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34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Pr="007628DE">
        <w:rPr>
          <w:rFonts w:ascii="Angsana New" w:hAnsi="Angsana New"/>
          <w:b/>
          <w:sz w:val="30"/>
          <w:szCs w:val="30"/>
          <w:cs/>
        </w:rPr>
        <w:t>ล้านบาท ในงบการเงินเฉพาะกิจการสำหรับ</w:t>
      </w:r>
      <w:r w:rsidR="00E82F0D">
        <w:rPr>
          <w:rFonts w:ascii="Angsana New" w:hAnsi="Angsana New" w:hint="cs"/>
          <w:b/>
          <w:sz w:val="30"/>
          <w:szCs w:val="30"/>
          <w:cs/>
        </w:rPr>
        <w:t>ปี</w:t>
      </w:r>
      <w:r w:rsidRPr="007628DE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="00C605FF" w:rsidRPr="00C605FF">
        <w:rPr>
          <w:rFonts w:ascii="Angsana New" w:hAnsi="Angsana New"/>
          <w:bCs/>
          <w:sz w:val="30"/>
          <w:szCs w:val="30"/>
        </w:rPr>
        <w:t>31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="007628DE" w:rsidRPr="007628DE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7628DE">
        <w:rPr>
          <w:rFonts w:ascii="Angsana New" w:hAnsi="Angsana New"/>
          <w:bCs/>
          <w:sz w:val="30"/>
          <w:szCs w:val="30"/>
        </w:rPr>
        <w:t xml:space="preserve"> </w:t>
      </w:r>
      <w:r w:rsidR="00C605FF" w:rsidRPr="00C605FF">
        <w:rPr>
          <w:rFonts w:ascii="Angsana New" w:hAnsi="Angsana New"/>
          <w:bCs/>
          <w:sz w:val="30"/>
          <w:szCs w:val="30"/>
        </w:rPr>
        <w:t>2564</w:t>
      </w:r>
    </w:p>
    <w:p w14:paraId="03B5A37F" w14:textId="77777777" w:rsidR="00675B93" w:rsidRPr="005054AE" w:rsidRDefault="00675B93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5DE713" w14:textId="77777777" w:rsidR="00723E80" w:rsidRPr="006B07E9" w:rsidRDefault="00723E80" w:rsidP="00142E9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14:paraId="2876A071" w14:textId="77777777" w:rsidR="00723E80" w:rsidRPr="005054AE" w:rsidRDefault="00723E80" w:rsidP="00723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5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04"/>
        <w:gridCol w:w="270"/>
        <w:gridCol w:w="1089"/>
        <w:gridCol w:w="270"/>
        <w:gridCol w:w="1171"/>
      </w:tblGrid>
      <w:tr w:rsidR="00723E80" w:rsidRPr="006B07E9" w14:paraId="1288EE8A" w14:textId="77777777" w:rsidTr="00053A5F">
        <w:trPr>
          <w:tblHeader/>
        </w:trPr>
        <w:tc>
          <w:tcPr>
            <w:tcW w:w="4050" w:type="dxa"/>
          </w:tcPr>
          <w:p w14:paraId="69F5CF0A" w14:textId="77777777" w:rsidR="00723E80" w:rsidRPr="006B07E9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614911F" w14:textId="77777777" w:rsidR="00723E80" w:rsidRPr="006B07E9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0079D" w14:textId="77777777" w:rsidR="00723E80" w:rsidRPr="006B07E9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3800D21A" w14:textId="77777777" w:rsidR="00723E80" w:rsidRPr="006B07E9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BD6" w:rsidRPr="006B07E9" w14:paraId="34EA0F9A" w14:textId="77777777" w:rsidTr="00053A5F">
        <w:trPr>
          <w:tblHeader/>
        </w:trPr>
        <w:tc>
          <w:tcPr>
            <w:tcW w:w="4050" w:type="dxa"/>
          </w:tcPr>
          <w:p w14:paraId="2A33D55D" w14:textId="77777777" w:rsidR="00543BD6" w:rsidRPr="006B07E9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8D113A" w14:textId="1CDAF8D6" w:rsidR="00543BD6" w:rsidRPr="006B07E9" w:rsidRDefault="00C605FF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BDA99A4" w14:textId="77777777" w:rsidR="00543BD6" w:rsidRPr="00053A5F" w:rsidRDefault="00543BD6" w:rsidP="00053A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4C44EB90" w14:textId="78F77AE0" w:rsidR="00543BD6" w:rsidRPr="006B07E9" w:rsidRDefault="00C605FF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0DDBFE" w14:textId="77777777" w:rsidR="00543BD6" w:rsidRPr="006B07E9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DBD493C" w14:textId="175F5443" w:rsidR="00543BD6" w:rsidRPr="006B07E9" w:rsidRDefault="00C605FF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1AF51D8" w14:textId="77777777" w:rsidR="00543BD6" w:rsidRPr="006B07E9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E3BD82" w14:textId="38A4A8BF" w:rsidR="00543BD6" w:rsidRPr="006B07E9" w:rsidRDefault="00C605FF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3E80" w:rsidRPr="006B07E9" w14:paraId="6500C961" w14:textId="77777777" w:rsidTr="00053A5F">
        <w:trPr>
          <w:tblHeader/>
        </w:trPr>
        <w:tc>
          <w:tcPr>
            <w:tcW w:w="4050" w:type="dxa"/>
          </w:tcPr>
          <w:p w14:paraId="12654597" w14:textId="77777777" w:rsidR="00723E80" w:rsidRPr="006B07E9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522B5FA3" w14:textId="77777777" w:rsidR="00723E80" w:rsidRPr="006B07E9" w:rsidRDefault="00723E80" w:rsidP="0072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03FC" w:rsidRPr="006B07E9" w14:paraId="04750C43" w14:textId="77777777" w:rsidTr="00053A5F">
        <w:tc>
          <w:tcPr>
            <w:tcW w:w="4050" w:type="dxa"/>
          </w:tcPr>
          <w:p w14:paraId="6A3A6DEB" w14:textId="77777777" w:rsidR="00D503FC" w:rsidRPr="006B07E9" w:rsidRDefault="00D503FC" w:rsidP="00D503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E97CED9" w14:textId="25F41F6A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A55C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36" w:type="dxa"/>
          </w:tcPr>
          <w:p w14:paraId="00E74C0E" w14:textId="77777777" w:rsidR="00D503FC" w:rsidRPr="00053A5F" w:rsidRDefault="00D503FC" w:rsidP="00053A5F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</w:tcPr>
          <w:p w14:paraId="445D53CE" w14:textId="112105D7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503FC" w:rsidRPr="006B07E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4B64F1CF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9D6DAF" w14:textId="1FC72B90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0" w:type="dxa"/>
          </w:tcPr>
          <w:p w14:paraId="0485CA77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4DC53" w14:textId="213FD9EF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</w:tr>
      <w:tr w:rsidR="00D503FC" w:rsidRPr="006B07E9" w14:paraId="4C997CC4" w14:textId="77777777" w:rsidTr="00053A5F">
        <w:tc>
          <w:tcPr>
            <w:tcW w:w="4050" w:type="dxa"/>
          </w:tcPr>
          <w:p w14:paraId="19640AFC" w14:textId="757906D1" w:rsidR="00D503FC" w:rsidRPr="006B07E9" w:rsidRDefault="00D503FC" w:rsidP="00D503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2E061235" w14:textId="5791509B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7A55C8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36" w:type="dxa"/>
          </w:tcPr>
          <w:p w14:paraId="39F5389F" w14:textId="77777777" w:rsidR="00D503FC" w:rsidRPr="00053A5F" w:rsidRDefault="00D503FC" w:rsidP="00053A5F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</w:tcPr>
          <w:p w14:paraId="0F89FC8A" w14:textId="58F67EFB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310B21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  <w:tc>
          <w:tcPr>
            <w:tcW w:w="270" w:type="dxa"/>
          </w:tcPr>
          <w:p w14:paraId="3BA9E644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F39804" w14:textId="54DA6FF7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7A55C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270" w:type="dxa"/>
          </w:tcPr>
          <w:p w14:paraId="3F1BBF1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67E0BDA" w14:textId="0E3B2C67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</w:tr>
      <w:tr w:rsidR="00D503FC" w:rsidRPr="006B07E9" w14:paraId="480A3E76" w14:textId="77777777" w:rsidTr="00053A5F">
        <w:tc>
          <w:tcPr>
            <w:tcW w:w="4050" w:type="dxa"/>
          </w:tcPr>
          <w:p w14:paraId="7DF09EC3" w14:textId="77777777" w:rsidR="00D503FC" w:rsidRPr="006B07E9" w:rsidRDefault="00D503FC" w:rsidP="00D503FC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B26" w14:textId="31495DD5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7A55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36" w:type="dxa"/>
            <w:vAlign w:val="bottom"/>
          </w:tcPr>
          <w:p w14:paraId="25D7C178" w14:textId="77777777" w:rsidR="00D503FC" w:rsidRPr="00053A5F" w:rsidRDefault="00D503FC" w:rsidP="00053A5F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E911" w14:textId="5D6F9C4F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vAlign w:val="bottom"/>
          </w:tcPr>
          <w:p w14:paraId="066B0E2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B24B1" w14:textId="5DE2AEF4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7A55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vAlign w:val="bottom"/>
          </w:tcPr>
          <w:p w14:paraId="4A8B866C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BB31" w14:textId="048D100E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913</w:t>
            </w:r>
          </w:p>
        </w:tc>
      </w:tr>
    </w:tbl>
    <w:p w14:paraId="47A3E00A" w14:textId="09DC37C1" w:rsidR="005054AE" w:rsidRDefault="00505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60538ED3" w14:textId="77777777" w:rsidR="005054AE" w:rsidRDefault="00505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p w14:paraId="3457752F" w14:textId="4C5FA2E1" w:rsidR="002A536A" w:rsidRPr="006B07E9" w:rsidRDefault="00BF0A24" w:rsidP="00235D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lastRenderedPageBreak/>
        <w:t>ลูกหนี้</w:t>
      </w:r>
      <w:r w:rsidR="002B4831" w:rsidRPr="006B07E9">
        <w:rPr>
          <w:rFonts w:ascii="Angsana New" w:hAnsi="Angsana New" w:hint="cs"/>
          <w:bCs/>
          <w:sz w:val="30"/>
          <w:szCs w:val="30"/>
          <w:cs/>
        </w:rPr>
        <w:t>การค้า</w:t>
      </w:r>
      <w:r w:rsidR="007360B0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C5A3465" w14:textId="2C744EE9" w:rsidR="002B4831" w:rsidRPr="005054AE" w:rsidRDefault="002B4831" w:rsidP="002B4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1267"/>
        <w:gridCol w:w="181"/>
        <w:gridCol w:w="1268"/>
        <w:gridCol w:w="183"/>
        <w:gridCol w:w="1170"/>
        <w:gridCol w:w="183"/>
        <w:gridCol w:w="1253"/>
        <w:gridCol w:w="9"/>
      </w:tblGrid>
      <w:tr w:rsidR="00C350CB" w:rsidRPr="009433A9" w14:paraId="3EA26A21" w14:textId="77777777" w:rsidTr="008C3672">
        <w:trPr>
          <w:cantSplit/>
        </w:trPr>
        <w:tc>
          <w:tcPr>
            <w:tcW w:w="3060" w:type="dxa"/>
            <w:vAlign w:val="bottom"/>
            <w:hideMark/>
          </w:tcPr>
          <w:p w14:paraId="074851F1" w14:textId="77777777" w:rsidR="00C350CB" w:rsidRPr="009433A9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C3B8D" w14:textId="77777777" w:rsidR="00C350CB" w:rsidRPr="009433A9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4505887C" w14:textId="77777777" w:rsidR="00C350CB" w:rsidRPr="009433A9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3" w:type="dxa"/>
          </w:tcPr>
          <w:p w14:paraId="0051C50F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4"/>
            <w:vAlign w:val="bottom"/>
          </w:tcPr>
          <w:p w14:paraId="5C0172EA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50CB" w:rsidRPr="009433A9" w14:paraId="28D3218A" w14:textId="77777777" w:rsidTr="008C3672">
        <w:trPr>
          <w:cantSplit/>
        </w:trPr>
        <w:tc>
          <w:tcPr>
            <w:tcW w:w="3060" w:type="dxa"/>
            <w:vAlign w:val="bottom"/>
          </w:tcPr>
          <w:p w14:paraId="77CE4429" w14:textId="77777777" w:rsidR="00C350CB" w:rsidRPr="009433A9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5D081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7" w:type="dxa"/>
            <w:vAlign w:val="bottom"/>
          </w:tcPr>
          <w:p w14:paraId="0CCC0812" w14:textId="56DAF2BB" w:rsidR="00C350CB" w:rsidRPr="009433A9" w:rsidRDefault="00C605FF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2564</w:t>
            </w:r>
          </w:p>
        </w:tc>
        <w:tc>
          <w:tcPr>
            <w:tcW w:w="181" w:type="dxa"/>
            <w:vAlign w:val="bottom"/>
          </w:tcPr>
          <w:p w14:paraId="0A5E4B8C" w14:textId="77777777" w:rsidR="00C350CB" w:rsidRPr="009433A9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E84E564" w14:textId="01A5538F" w:rsidR="00C350CB" w:rsidRPr="009433A9" w:rsidRDefault="00C605FF" w:rsidP="00C92A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3" w:type="dxa"/>
          </w:tcPr>
          <w:p w14:paraId="2B611BA0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D8AFD" w14:textId="3E37C52B" w:rsidR="00C350CB" w:rsidRPr="009433A9" w:rsidRDefault="00C605FF" w:rsidP="00C350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5FF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2564</w:t>
            </w:r>
          </w:p>
        </w:tc>
        <w:tc>
          <w:tcPr>
            <w:tcW w:w="183" w:type="dxa"/>
            <w:vAlign w:val="bottom"/>
          </w:tcPr>
          <w:p w14:paraId="5079D8C9" w14:textId="77777777" w:rsidR="00C350CB" w:rsidRPr="009433A9" w:rsidRDefault="00C350CB" w:rsidP="00C92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D7E7ECB" w14:textId="7C93C89A" w:rsidR="00C350CB" w:rsidRPr="009433A9" w:rsidRDefault="00C605FF" w:rsidP="00C92A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C350CB" w:rsidRPr="009433A9" w14:paraId="42209D59" w14:textId="77777777" w:rsidTr="00C92AEA">
        <w:trPr>
          <w:gridAfter w:val="1"/>
          <w:wAfter w:w="9" w:type="dxa"/>
          <w:cantSplit/>
          <w:trHeight w:val="335"/>
        </w:trPr>
        <w:tc>
          <w:tcPr>
            <w:tcW w:w="3060" w:type="dxa"/>
            <w:vAlign w:val="bottom"/>
            <w:hideMark/>
          </w:tcPr>
          <w:p w14:paraId="46BA8545" w14:textId="77777777" w:rsidR="00C350CB" w:rsidRPr="009433A9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C97959C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05" w:type="dxa"/>
            <w:gridSpan w:val="7"/>
            <w:vAlign w:val="bottom"/>
            <w:hideMark/>
          </w:tcPr>
          <w:p w14:paraId="5E5370F0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50CB" w:rsidRPr="009433A9" w14:paraId="1B8FB542" w14:textId="77777777" w:rsidTr="008C3672">
        <w:trPr>
          <w:cantSplit/>
        </w:trPr>
        <w:tc>
          <w:tcPr>
            <w:tcW w:w="3060" w:type="dxa"/>
            <w:hideMark/>
          </w:tcPr>
          <w:p w14:paraId="78414A54" w14:textId="77777777" w:rsidR="00C350CB" w:rsidRPr="009433A9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</w:tcPr>
          <w:p w14:paraId="7BCD610A" w14:textId="76EE9B68" w:rsidR="00C350CB" w:rsidRPr="009433A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7" w:type="dxa"/>
          </w:tcPr>
          <w:p w14:paraId="1110A576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6A857D7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433EA0E2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4AEC668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E687C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DFB3BAE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5A2D6BDC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50CB" w:rsidRPr="009433A9" w14:paraId="69D50D83" w14:textId="77777777" w:rsidTr="008C3672">
        <w:trPr>
          <w:cantSplit/>
        </w:trPr>
        <w:tc>
          <w:tcPr>
            <w:tcW w:w="3060" w:type="dxa"/>
          </w:tcPr>
          <w:p w14:paraId="732972C0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18241E6C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3CAFD3A6" w14:textId="77777777" w:rsidR="00C350CB" w:rsidRPr="009433A9" w:rsidRDefault="00C350CB" w:rsidP="00C92AEA">
            <w:pPr>
              <w:pStyle w:val="acctfourfigures"/>
              <w:tabs>
                <w:tab w:val="clear" w:pos="765"/>
              </w:tabs>
              <w:spacing w:line="240" w:lineRule="auto"/>
              <w:ind w:left="-350" w:right="38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0576CE8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4F9E5CE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1F214C3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3394F" w14:textId="47094925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C35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83" w:type="dxa"/>
          </w:tcPr>
          <w:p w14:paraId="0F8A5595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901EC5A" w14:textId="4518D0A3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="00C350CB" w:rsidRPr="009433A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</w:tr>
      <w:tr w:rsidR="00C350CB" w:rsidRPr="009433A9" w14:paraId="3A287BFC" w14:textId="77777777" w:rsidTr="008C3672">
        <w:trPr>
          <w:cantSplit/>
        </w:trPr>
        <w:tc>
          <w:tcPr>
            <w:tcW w:w="3060" w:type="dxa"/>
          </w:tcPr>
          <w:p w14:paraId="2D744C1C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19888C4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C3A2B1" w14:textId="1CC361E8" w:rsidR="00C350CB" w:rsidRPr="009433A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35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81" w:type="dxa"/>
          </w:tcPr>
          <w:p w14:paraId="734531D2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095371B" w14:textId="54D6D26D" w:rsidR="00C350CB" w:rsidRPr="009433A9" w:rsidRDefault="00E0646D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1,900</w:t>
            </w:r>
          </w:p>
        </w:tc>
        <w:tc>
          <w:tcPr>
            <w:tcW w:w="183" w:type="dxa"/>
          </w:tcPr>
          <w:p w14:paraId="376FDD5A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8B97AA" w14:textId="53A0674E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35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183" w:type="dxa"/>
          </w:tcPr>
          <w:p w14:paraId="5B464A05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329285EC" w14:textId="676C0956" w:rsidR="00C350CB" w:rsidRPr="009433A9" w:rsidRDefault="00E0646D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9,935</w:t>
            </w:r>
          </w:p>
        </w:tc>
      </w:tr>
      <w:tr w:rsidR="00C350CB" w:rsidRPr="009433A9" w14:paraId="6BE2B201" w14:textId="77777777" w:rsidTr="008C3672">
        <w:trPr>
          <w:cantSplit/>
        </w:trPr>
        <w:tc>
          <w:tcPr>
            <w:tcW w:w="3060" w:type="dxa"/>
          </w:tcPr>
          <w:p w14:paraId="3E2956CD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F3D1A9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EBF1C67" w14:textId="0DEACD7C" w:rsidR="00C350CB" w:rsidRPr="009433A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3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181" w:type="dxa"/>
          </w:tcPr>
          <w:p w14:paraId="34B19DB8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CFC70E4" w14:textId="5B198EAD" w:rsidR="00C350CB" w:rsidRPr="009433A9" w:rsidRDefault="00E0646D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1,900</w:t>
            </w:r>
          </w:p>
        </w:tc>
        <w:tc>
          <w:tcPr>
            <w:tcW w:w="183" w:type="dxa"/>
          </w:tcPr>
          <w:p w14:paraId="1B839487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E5AD47" w14:textId="4836DF2D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  <w:r w:rsidR="00C3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</w:p>
        </w:tc>
        <w:tc>
          <w:tcPr>
            <w:tcW w:w="183" w:type="dxa"/>
          </w:tcPr>
          <w:p w14:paraId="0335330C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3F3F4" w14:textId="76D0A2C3" w:rsidR="00C350CB" w:rsidRPr="009433A9" w:rsidRDefault="00E0646D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297,392</w:t>
            </w:r>
          </w:p>
        </w:tc>
      </w:tr>
      <w:tr w:rsidR="00C350CB" w:rsidRPr="009433A9" w14:paraId="03DFEE3F" w14:textId="77777777" w:rsidTr="008C3672">
        <w:trPr>
          <w:cantSplit/>
        </w:trPr>
        <w:tc>
          <w:tcPr>
            <w:tcW w:w="3060" w:type="dxa"/>
          </w:tcPr>
          <w:p w14:paraId="72D3C373" w14:textId="77777777" w:rsidR="00C350CB" w:rsidRPr="005C4D66" w:rsidRDefault="00C350CB" w:rsidP="00C92A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E12FB" w14:textId="77777777" w:rsidR="00C350CB" w:rsidRPr="005C4D66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E2AF8EE" w14:textId="77777777" w:rsidR="00C350CB" w:rsidRPr="005C4D66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19CA2D3" w14:textId="77777777" w:rsidR="00C350CB" w:rsidRPr="005C4D66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11F1C8A" w14:textId="77777777" w:rsidR="00C350CB" w:rsidRPr="005C4D66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196DA8F" w14:textId="77777777" w:rsidR="00C350CB" w:rsidRPr="005C4D66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B9211" w14:textId="77777777" w:rsidR="00C350CB" w:rsidRPr="005C4D66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52F6228" w14:textId="77777777" w:rsidR="00C350CB" w:rsidRPr="005C4D66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25D5530D" w14:textId="77777777" w:rsidR="00C350CB" w:rsidRPr="005C4D66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50CB" w:rsidRPr="009433A9" w14:paraId="3C8AD1DE" w14:textId="77777777" w:rsidTr="008C3672">
        <w:trPr>
          <w:cantSplit/>
        </w:trPr>
        <w:tc>
          <w:tcPr>
            <w:tcW w:w="3060" w:type="dxa"/>
            <w:hideMark/>
          </w:tcPr>
          <w:p w14:paraId="40C3962B" w14:textId="77777777" w:rsidR="00C350CB" w:rsidRPr="009433A9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2A64BAB3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55B3F03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488D5C10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211A2F5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9A58658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FA2D4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EB67615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8DCE004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0CB" w:rsidRPr="009433A9" w14:paraId="1241D68E" w14:textId="77777777" w:rsidTr="008C3672">
        <w:trPr>
          <w:cantSplit/>
        </w:trPr>
        <w:tc>
          <w:tcPr>
            <w:tcW w:w="3060" w:type="dxa"/>
          </w:tcPr>
          <w:p w14:paraId="34A21860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98DF5D6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61D0036" w14:textId="37618378" w:rsidR="00C350CB" w:rsidRPr="00B8104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="00C350CB" w:rsidRPr="00D9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181" w:type="dxa"/>
          </w:tcPr>
          <w:p w14:paraId="019DFFEC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56FAE38" w14:textId="23488BD5" w:rsidR="00C350CB" w:rsidRPr="009433A9" w:rsidRDefault="00C605FF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="00C350CB"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83" w:type="dxa"/>
          </w:tcPr>
          <w:p w14:paraId="487B57A3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DDDD85" w14:textId="12C13CD8" w:rsidR="00C350CB" w:rsidRPr="000C7B6E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 w:rsidR="00C350CB"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183" w:type="dxa"/>
          </w:tcPr>
          <w:p w14:paraId="60881C9E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0BEC96A" w14:textId="6836BDAD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 w:rsidR="00C350CB" w:rsidRPr="009433A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</w:tr>
      <w:tr w:rsidR="00C350CB" w:rsidRPr="009433A9" w14:paraId="18DD1CD1" w14:textId="77777777" w:rsidTr="008C3672">
        <w:trPr>
          <w:cantSplit/>
        </w:trPr>
        <w:tc>
          <w:tcPr>
            <w:tcW w:w="3060" w:type="dxa"/>
          </w:tcPr>
          <w:p w14:paraId="02D0C069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</w:tcPr>
          <w:p w14:paraId="1D721FD0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E3B33B9" w14:textId="1FBC869F" w:rsidR="00C350CB" w:rsidRPr="00D9323E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C350CB" w:rsidRPr="00C400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  <w:tc>
          <w:tcPr>
            <w:tcW w:w="181" w:type="dxa"/>
          </w:tcPr>
          <w:p w14:paraId="003C23CA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E35BF39" w14:textId="3F07B211" w:rsidR="00C350CB" w:rsidRPr="009433A9" w:rsidRDefault="00C605FF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350CB"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183" w:type="dxa"/>
          </w:tcPr>
          <w:p w14:paraId="0EF5A216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57E696" w14:textId="33C0FD56" w:rsidR="00C350CB" w:rsidRPr="000C7B6E" w:rsidRDefault="00C605FF" w:rsidP="00C350CB">
            <w:pPr>
              <w:pStyle w:val="acctfourfigures"/>
              <w:tabs>
                <w:tab w:val="clear" w:pos="765"/>
              </w:tabs>
              <w:spacing w:line="240" w:lineRule="auto"/>
              <w:ind w:left="-79" w:right="-6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  <w:tc>
          <w:tcPr>
            <w:tcW w:w="183" w:type="dxa"/>
          </w:tcPr>
          <w:p w14:paraId="4735ABA2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10646F5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766" w:rsidRPr="009433A9" w14:paraId="0F6E4655" w14:textId="77777777" w:rsidTr="008C3672">
        <w:trPr>
          <w:cantSplit/>
        </w:trPr>
        <w:tc>
          <w:tcPr>
            <w:tcW w:w="3060" w:type="dxa"/>
          </w:tcPr>
          <w:p w14:paraId="7FCEC5BD" w14:textId="3BE55111" w:rsidR="00DC2766" w:rsidRPr="009433A9" w:rsidRDefault="00DC2766" w:rsidP="00DC27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80" w:type="dxa"/>
          </w:tcPr>
          <w:p w14:paraId="3A84EA4F" w14:textId="77777777" w:rsidR="00DC2766" w:rsidRPr="009433A9" w:rsidRDefault="00DC2766" w:rsidP="00DC276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81D9BEA" w14:textId="09A8AD44" w:rsidR="00DC2766" w:rsidRDefault="00C605FF" w:rsidP="00DC2766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C2766"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181" w:type="dxa"/>
          </w:tcPr>
          <w:p w14:paraId="42F310DC" w14:textId="77777777" w:rsidR="00DC2766" w:rsidRPr="009433A9" w:rsidRDefault="00DC2766" w:rsidP="00DC27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1DAB240" w14:textId="0ABB447D" w:rsidR="00DC2766" w:rsidRPr="009433A9" w:rsidRDefault="00C605FF" w:rsidP="00DC276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C2766"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183" w:type="dxa"/>
          </w:tcPr>
          <w:p w14:paraId="3DF4EB0F" w14:textId="77777777" w:rsidR="00DC2766" w:rsidRPr="009433A9" w:rsidRDefault="00DC2766" w:rsidP="00DC27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A85ED" w14:textId="6DA73977" w:rsidR="00DC2766" w:rsidRDefault="00C605FF" w:rsidP="008C36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C2766"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183" w:type="dxa"/>
          </w:tcPr>
          <w:p w14:paraId="7B20C004" w14:textId="77777777" w:rsidR="00DC2766" w:rsidRPr="009433A9" w:rsidRDefault="00DC2766" w:rsidP="00DC2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2736173" w14:textId="38823D22" w:rsidR="00DC2766" w:rsidRPr="009433A9" w:rsidRDefault="00C605FF" w:rsidP="002E27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C2766" w:rsidRPr="009433A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</w:p>
        </w:tc>
      </w:tr>
      <w:tr w:rsidR="00C350CB" w:rsidRPr="009433A9" w14:paraId="07AAD1F4" w14:textId="77777777" w:rsidTr="008C3672">
        <w:trPr>
          <w:cantSplit/>
        </w:trPr>
        <w:tc>
          <w:tcPr>
            <w:tcW w:w="3060" w:type="dxa"/>
          </w:tcPr>
          <w:p w14:paraId="75A7427B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80" w:type="dxa"/>
          </w:tcPr>
          <w:p w14:paraId="2CAE709B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B22B0F7" w14:textId="1F046430" w:rsidR="00C350CB" w:rsidRPr="00B8104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350CB" w:rsidRPr="00D9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1" w:type="dxa"/>
          </w:tcPr>
          <w:p w14:paraId="3CEBD896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EE0B8B3" w14:textId="7A1E995B" w:rsidR="00C350CB" w:rsidRPr="009433A9" w:rsidRDefault="00C605FF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350CB"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183" w:type="dxa"/>
          </w:tcPr>
          <w:p w14:paraId="4E1A8C6F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A5D42" w14:textId="1966C6FE" w:rsidR="00C350CB" w:rsidRPr="000C7B6E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350CB"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  <w:tc>
          <w:tcPr>
            <w:tcW w:w="183" w:type="dxa"/>
          </w:tcPr>
          <w:p w14:paraId="36288C23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C94E891" w14:textId="1C3D950C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350CB" w:rsidRPr="009433A9">
              <w:rPr>
                <w:rFonts w:ascii="Angsana New" w:hAnsi="Angsana New"/>
                <w:sz w:val="30"/>
                <w:szCs w:val="30"/>
              </w:rPr>
              <w:t>,</w:t>
            </w:r>
            <w:r w:rsidR="00676A1A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</w:tr>
      <w:tr w:rsidR="00C350CB" w:rsidRPr="009433A9" w14:paraId="7A9055BD" w14:textId="77777777" w:rsidTr="008C3672">
        <w:trPr>
          <w:cantSplit/>
        </w:trPr>
        <w:tc>
          <w:tcPr>
            <w:tcW w:w="3060" w:type="dxa"/>
          </w:tcPr>
          <w:p w14:paraId="618134B1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80" w:type="dxa"/>
          </w:tcPr>
          <w:p w14:paraId="34CF5D3E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238DF6E" w14:textId="143C1918" w:rsidR="00C350CB" w:rsidRPr="00C40008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350CB"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81" w:type="dxa"/>
          </w:tcPr>
          <w:p w14:paraId="2AE03283" w14:textId="77777777" w:rsidR="00C350CB" w:rsidRPr="00D9323E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8" w:type="dxa"/>
          </w:tcPr>
          <w:p w14:paraId="75FEA43A" w14:textId="43F80C52" w:rsidR="00C350CB" w:rsidRPr="009433A9" w:rsidRDefault="00C605FF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350CB"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83" w:type="dxa"/>
          </w:tcPr>
          <w:p w14:paraId="44EF40B4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20824" w14:textId="30A7BAEA" w:rsidR="00C350CB" w:rsidRPr="000C7B6E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183" w:type="dxa"/>
          </w:tcPr>
          <w:p w14:paraId="624F233E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107FD62" w14:textId="38D7FF29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350CB" w:rsidRPr="009433A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C350CB" w:rsidRPr="009433A9" w14:paraId="6B263AA1" w14:textId="77777777" w:rsidTr="008C3672">
        <w:trPr>
          <w:cantSplit/>
        </w:trPr>
        <w:tc>
          <w:tcPr>
            <w:tcW w:w="3060" w:type="dxa"/>
          </w:tcPr>
          <w:p w14:paraId="0E363C42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51B2688C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461A205" w14:textId="64887732" w:rsidR="00C350CB" w:rsidRPr="00C40008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350CB"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81" w:type="dxa"/>
          </w:tcPr>
          <w:p w14:paraId="70916784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53D1AA8" w14:textId="2972234D" w:rsidR="00C350CB" w:rsidRPr="009433A9" w:rsidRDefault="00E0646D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2,533</w:t>
            </w:r>
          </w:p>
        </w:tc>
        <w:tc>
          <w:tcPr>
            <w:tcW w:w="183" w:type="dxa"/>
          </w:tcPr>
          <w:p w14:paraId="6434617E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8CFD08" w14:textId="5B4514F1" w:rsidR="00C350CB" w:rsidRPr="000C7B6E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350CB"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  <w:tc>
          <w:tcPr>
            <w:tcW w:w="183" w:type="dxa"/>
          </w:tcPr>
          <w:p w14:paraId="63D40913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586D10B1" w14:textId="2D0C111A" w:rsidR="00C350CB" w:rsidRPr="009433A9" w:rsidRDefault="00E0646D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676A1A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</w:tr>
      <w:tr w:rsidR="00C350CB" w:rsidRPr="009433A9" w14:paraId="5034C855" w14:textId="77777777" w:rsidTr="008C3672">
        <w:trPr>
          <w:cantSplit/>
        </w:trPr>
        <w:tc>
          <w:tcPr>
            <w:tcW w:w="3060" w:type="dxa"/>
          </w:tcPr>
          <w:p w14:paraId="34A414A5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B8D5FC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EF5E86E" w14:textId="58BDB866" w:rsidR="00C350CB" w:rsidRPr="00C40008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C350CB" w:rsidRPr="00C400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181" w:type="dxa"/>
          </w:tcPr>
          <w:p w14:paraId="6AE2B387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60E2DB8" w14:textId="41A81545" w:rsidR="00C350CB" w:rsidRPr="00164E37" w:rsidRDefault="00C605FF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E06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350CB"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6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83" w:type="dxa"/>
          </w:tcPr>
          <w:p w14:paraId="38FCA012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959D2B" w14:textId="35544624" w:rsidR="00C350CB" w:rsidRPr="000C7B6E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="00C350CB" w:rsidRPr="000C7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183" w:type="dxa"/>
          </w:tcPr>
          <w:p w14:paraId="5CBB5129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58A3B" w14:textId="74A38FD0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7E25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C350CB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2508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</w:tr>
      <w:tr w:rsidR="00C350CB" w:rsidRPr="009433A9" w14:paraId="0A6CF1EF" w14:textId="77777777" w:rsidTr="008C3672">
        <w:trPr>
          <w:cantSplit/>
        </w:trPr>
        <w:tc>
          <w:tcPr>
            <w:tcW w:w="3060" w:type="dxa"/>
          </w:tcPr>
          <w:p w14:paraId="13F648FC" w14:textId="77777777" w:rsidR="00C350CB" w:rsidRPr="009433A9" w:rsidRDefault="00C350CB" w:rsidP="00C92A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5AB8CC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5704E5D" w14:textId="77777777" w:rsidR="00C350CB" w:rsidRPr="00D82712" w:rsidRDefault="00C350CB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07B20F9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EACCC77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62CF388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77D73" w14:textId="77777777" w:rsidR="00C350CB" w:rsidRPr="00900EE6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9E484D5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4EC8DA56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50CB" w:rsidRPr="009433A9" w14:paraId="53597FAF" w14:textId="77777777" w:rsidTr="008C3672">
        <w:trPr>
          <w:cantSplit/>
        </w:trPr>
        <w:tc>
          <w:tcPr>
            <w:tcW w:w="3060" w:type="dxa"/>
            <w:hideMark/>
          </w:tcPr>
          <w:p w14:paraId="108A0564" w14:textId="77777777" w:rsidR="00C350CB" w:rsidRPr="009433A9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9FD7D36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CB936B8" w14:textId="31A8F79A" w:rsidR="00C350CB" w:rsidRPr="009433A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</w:t>
            </w:r>
            <w:r w:rsidR="00C350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81" w:type="dxa"/>
          </w:tcPr>
          <w:p w14:paraId="5874E9DD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183CA5E5" w14:textId="768D08A9" w:rsidR="00C350CB" w:rsidRPr="009433A9" w:rsidRDefault="00C605FF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  <w:r w:rsidR="00C350CB"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183" w:type="dxa"/>
          </w:tcPr>
          <w:p w14:paraId="69B4F72A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AF034" w14:textId="0061629C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 w:rsidR="00C3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183" w:type="dxa"/>
          </w:tcPr>
          <w:p w14:paraId="2D5DF4F3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88AE400" w14:textId="77BC3FEB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</w:t>
            </w:r>
            <w:r w:rsidR="00C350CB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</w:p>
        </w:tc>
      </w:tr>
      <w:tr w:rsidR="00C350CB" w:rsidRPr="009433A9" w14:paraId="1087648D" w14:textId="77777777" w:rsidTr="008C3672">
        <w:trPr>
          <w:cantSplit/>
        </w:trPr>
        <w:tc>
          <w:tcPr>
            <w:tcW w:w="3060" w:type="dxa"/>
          </w:tcPr>
          <w:p w14:paraId="2B843272" w14:textId="77777777" w:rsidR="00C350CB" w:rsidRPr="009433A9" w:rsidRDefault="00C350CB" w:rsidP="00DC2766">
            <w:pPr>
              <w:tabs>
                <w:tab w:val="left" w:pos="2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80" w:type="dxa"/>
          </w:tcPr>
          <w:p w14:paraId="098FF90A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519BE4" w14:textId="77777777" w:rsidR="00C350CB" w:rsidRPr="009433A9" w:rsidRDefault="00C350CB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CD680ED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6C1CCAC1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79B32F8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FF1A75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0A69D1E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2E684F3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50CB" w:rsidRPr="009433A9" w14:paraId="16B79644" w14:textId="77777777" w:rsidTr="008C3672">
        <w:trPr>
          <w:cantSplit/>
        </w:trPr>
        <w:tc>
          <w:tcPr>
            <w:tcW w:w="3060" w:type="dxa"/>
            <w:hideMark/>
          </w:tcPr>
          <w:p w14:paraId="35293BE2" w14:textId="1F73AD03" w:rsidR="00C350CB" w:rsidRPr="009433A9" w:rsidRDefault="00C350CB" w:rsidP="00C92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C276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คาดว่าจะเกิดขึ้น</w:t>
            </w:r>
          </w:p>
        </w:tc>
        <w:tc>
          <w:tcPr>
            <w:tcW w:w="1080" w:type="dxa"/>
          </w:tcPr>
          <w:p w14:paraId="09EB0B98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288C6E" w14:textId="54052E54" w:rsidR="00C350CB" w:rsidRPr="009433A9" w:rsidRDefault="00C350CB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3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3A01301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F05EC4B" w14:textId="242A9011" w:rsidR="00C350CB" w:rsidRPr="009433A9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4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5146FEC5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A8996B" w14:textId="791BC95A" w:rsidR="00C350CB" w:rsidRPr="009433A9" w:rsidRDefault="00C350CB" w:rsidP="00C92AEA">
            <w:pPr>
              <w:pStyle w:val="acctfourfigures"/>
              <w:tabs>
                <w:tab w:val="clear" w:pos="765"/>
              </w:tabs>
              <w:spacing w:line="240" w:lineRule="auto"/>
              <w:ind w:left="-79"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7E126D24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23F20507" w14:textId="57F9577A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433A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  <w:r w:rsidRPr="009433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50CB" w:rsidRPr="009433A9" w14:paraId="5297DB51" w14:textId="77777777" w:rsidTr="008C3672">
        <w:trPr>
          <w:cantSplit/>
        </w:trPr>
        <w:tc>
          <w:tcPr>
            <w:tcW w:w="3060" w:type="dxa"/>
            <w:hideMark/>
          </w:tcPr>
          <w:p w14:paraId="1C0C7570" w14:textId="77777777" w:rsidR="00C350CB" w:rsidRPr="009433A9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25020F26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B0BE6E4" w14:textId="29205505" w:rsidR="00C350CB" w:rsidRPr="009433A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  <w:r w:rsidR="00C3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81" w:type="dxa"/>
          </w:tcPr>
          <w:p w14:paraId="72A59A9B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56292E15" w14:textId="6CF8AB61" w:rsidR="00C350CB" w:rsidRPr="009433A9" w:rsidRDefault="00C605FF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  <w:r w:rsidR="00C350CB"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  <w:tc>
          <w:tcPr>
            <w:tcW w:w="183" w:type="dxa"/>
          </w:tcPr>
          <w:p w14:paraId="04D9CC8D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88E66F" w14:textId="05E8081D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 w:rsidR="00C3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</w:t>
            </w:r>
          </w:p>
        </w:tc>
        <w:tc>
          <w:tcPr>
            <w:tcW w:w="183" w:type="dxa"/>
          </w:tcPr>
          <w:p w14:paraId="48FD066B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EC0566" w14:textId="63982C2E" w:rsidR="00C350CB" w:rsidRPr="009433A9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  <w:r w:rsidR="00C350CB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970</w:t>
            </w:r>
          </w:p>
        </w:tc>
      </w:tr>
    </w:tbl>
    <w:p w14:paraId="05040BE0" w14:textId="4E7CE37D" w:rsidR="00C350CB" w:rsidRDefault="00C350CB" w:rsidP="002B4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28300A14" w14:textId="55FF68AC" w:rsidR="00590C2D" w:rsidRDefault="00590C2D" w:rsidP="002B4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425F6C4B" w14:textId="61CA62F8" w:rsidR="00590C2D" w:rsidRDefault="00590C2D" w:rsidP="002B4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2C43A940" w14:textId="3AC0B7F8" w:rsidR="00590C2D" w:rsidRDefault="00590C2D" w:rsidP="002B4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0E5E7605" w14:textId="58E257E2" w:rsidR="00590C2D" w:rsidRDefault="00590C2D" w:rsidP="002B4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7E527089" w14:textId="3BB42624" w:rsidR="00590C2D" w:rsidRDefault="00590C2D" w:rsidP="002B4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0927FBFD" w14:textId="4C83AECF" w:rsidR="00A926A6" w:rsidRDefault="00A9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  <w:szCs w:val="22"/>
          <w:cs/>
        </w:rPr>
      </w:pPr>
      <w:r>
        <w:rPr>
          <w:rFonts w:ascii="Angsana New" w:hAnsi="Angsana New"/>
          <w:bCs/>
          <w:sz w:val="22"/>
          <w:cs/>
        </w:rPr>
        <w:br w:type="page"/>
      </w:r>
    </w:p>
    <w:tbl>
      <w:tblPr>
        <w:tblW w:w="95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59"/>
        <w:gridCol w:w="7"/>
        <w:gridCol w:w="174"/>
        <w:gridCol w:w="7"/>
        <w:gridCol w:w="1260"/>
        <w:gridCol w:w="7"/>
        <w:gridCol w:w="171"/>
        <w:gridCol w:w="7"/>
        <w:gridCol w:w="1167"/>
        <w:gridCol w:w="7"/>
        <w:gridCol w:w="173"/>
        <w:gridCol w:w="7"/>
        <w:gridCol w:w="1163"/>
        <w:gridCol w:w="7"/>
      </w:tblGrid>
      <w:tr w:rsidR="002B4831" w:rsidRPr="00617640" w14:paraId="338B1574" w14:textId="77777777" w:rsidTr="001626F9">
        <w:trPr>
          <w:cantSplit/>
        </w:trPr>
        <w:tc>
          <w:tcPr>
            <w:tcW w:w="4140" w:type="dxa"/>
            <w:vAlign w:val="bottom"/>
            <w:hideMark/>
          </w:tcPr>
          <w:p w14:paraId="1E1DB855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7640">
              <w:rPr>
                <w:sz w:val="28"/>
                <w:szCs w:val="28"/>
              </w:rPr>
              <w:lastRenderedPageBreak/>
              <w:br w:type="column"/>
            </w:r>
          </w:p>
        </w:tc>
        <w:tc>
          <w:tcPr>
            <w:tcW w:w="2714" w:type="dxa"/>
            <w:gridSpan w:val="6"/>
            <w:vAlign w:val="bottom"/>
          </w:tcPr>
          <w:p w14:paraId="75355158" w14:textId="77777777" w:rsidR="002B4831" w:rsidRPr="00617640" w:rsidRDefault="002B4831" w:rsidP="003746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176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78" w:type="dxa"/>
            <w:gridSpan w:val="2"/>
          </w:tcPr>
          <w:p w14:paraId="197E8D37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4" w:type="dxa"/>
            <w:gridSpan w:val="6"/>
            <w:vAlign w:val="bottom"/>
          </w:tcPr>
          <w:p w14:paraId="26FC2E5B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B4831" w:rsidRPr="00617640" w14:paraId="16C7D9D6" w14:textId="77777777" w:rsidTr="001626F9">
        <w:trPr>
          <w:cantSplit/>
        </w:trPr>
        <w:tc>
          <w:tcPr>
            <w:tcW w:w="4140" w:type="dxa"/>
            <w:vAlign w:val="bottom"/>
          </w:tcPr>
          <w:p w14:paraId="79C2C60C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6176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266" w:type="dxa"/>
            <w:gridSpan w:val="2"/>
            <w:vAlign w:val="bottom"/>
          </w:tcPr>
          <w:p w14:paraId="4313CA68" w14:textId="1C92940B" w:rsidR="002B4831" w:rsidRPr="00617640" w:rsidRDefault="00C605FF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1" w:type="dxa"/>
            <w:gridSpan w:val="2"/>
            <w:vAlign w:val="bottom"/>
          </w:tcPr>
          <w:p w14:paraId="6948C674" w14:textId="77777777" w:rsidR="002B4831" w:rsidRPr="00617640" w:rsidRDefault="002B4831" w:rsidP="003746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7F245B4" w14:textId="3E463E24" w:rsidR="002B4831" w:rsidRPr="00617640" w:rsidRDefault="00C605FF" w:rsidP="0037469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  <w:gridSpan w:val="2"/>
          </w:tcPr>
          <w:p w14:paraId="1468E402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6FFDD7F" w14:textId="27CAC43F" w:rsidR="002B4831" w:rsidRPr="00617640" w:rsidRDefault="00C605FF" w:rsidP="0037469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605FF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70E11086" w14:textId="77777777" w:rsidR="002B4831" w:rsidRPr="00617640" w:rsidRDefault="002B4831" w:rsidP="0037469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43D826" w14:textId="28D75E35" w:rsidR="002B4831" w:rsidRPr="00617640" w:rsidRDefault="00C605FF" w:rsidP="003746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2B4831" w:rsidRPr="00617640" w14:paraId="179664AF" w14:textId="77777777" w:rsidTr="001626F9">
        <w:trPr>
          <w:cantSplit/>
        </w:trPr>
        <w:tc>
          <w:tcPr>
            <w:tcW w:w="4140" w:type="dxa"/>
            <w:vAlign w:val="bottom"/>
            <w:hideMark/>
          </w:tcPr>
          <w:p w14:paraId="0BFCAAC8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416" w:type="dxa"/>
            <w:gridSpan w:val="14"/>
            <w:vAlign w:val="bottom"/>
            <w:hideMark/>
          </w:tcPr>
          <w:p w14:paraId="77306B6E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176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B4831" w:rsidRPr="00617640" w14:paraId="5E5C711A" w14:textId="77777777" w:rsidTr="001626F9">
        <w:trPr>
          <w:cantSplit/>
        </w:trPr>
        <w:tc>
          <w:tcPr>
            <w:tcW w:w="4140" w:type="dxa"/>
            <w:vAlign w:val="bottom"/>
          </w:tcPr>
          <w:p w14:paraId="7FA13BA7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61764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16" w:type="dxa"/>
            <w:gridSpan w:val="14"/>
            <w:vAlign w:val="bottom"/>
          </w:tcPr>
          <w:p w14:paraId="677A6AB4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B4831" w:rsidRPr="00617640" w14:paraId="67FD1B56" w14:textId="77777777" w:rsidTr="001626F9">
        <w:trPr>
          <w:cantSplit/>
        </w:trPr>
        <w:tc>
          <w:tcPr>
            <w:tcW w:w="4140" w:type="dxa"/>
            <w:hideMark/>
          </w:tcPr>
          <w:p w14:paraId="1B6BDA00" w14:textId="77777777" w:rsidR="002B4831" w:rsidRPr="00617640" w:rsidRDefault="002B4831" w:rsidP="003746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6" w:type="dxa"/>
            <w:gridSpan w:val="2"/>
          </w:tcPr>
          <w:p w14:paraId="1396E687" w14:textId="0DD3DA34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1F16892F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3E999622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252169D3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0DE58478" w14:textId="3A69CEE5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05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68</w:t>
            </w:r>
            <w:r w:rsidR="00223264" w:rsidRPr="006176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180" w:type="dxa"/>
            <w:gridSpan w:val="2"/>
          </w:tcPr>
          <w:p w14:paraId="3917A7A4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871352" w14:textId="3FE59478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2B4831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</w:tr>
      <w:tr w:rsidR="002B4831" w:rsidRPr="00617640" w14:paraId="7E847E49" w14:textId="77777777" w:rsidTr="001626F9">
        <w:trPr>
          <w:cantSplit/>
        </w:trPr>
        <w:tc>
          <w:tcPr>
            <w:tcW w:w="4140" w:type="dxa"/>
            <w:hideMark/>
          </w:tcPr>
          <w:p w14:paraId="740E9751" w14:textId="77777777" w:rsidR="002B4831" w:rsidRPr="00617640" w:rsidRDefault="002B4831" w:rsidP="003746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6" w:type="dxa"/>
            <w:gridSpan w:val="2"/>
          </w:tcPr>
          <w:p w14:paraId="6ECFFFE6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C9915F6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57EC5E80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21F23011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632AAE4D" w14:textId="7BE06AEC" w:rsidR="002B4831" w:rsidRPr="00617640" w:rsidRDefault="002B4831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76DADAA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AC4FF7" w14:textId="77777777" w:rsidR="002B4831" w:rsidRPr="00617640" w:rsidRDefault="002B4831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831" w:rsidRPr="00617640" w14:paraId="391BD18E" w14:textId="77777777" w:rsidTr="001626F9">
        <w:trPr>
          <w:cantSplit/>
        </w:trPr>
        <w:tc>
          <w:tcPr>
            <w:tcW w:w="4140" w:type="dxa"/>
            <w:hideMark/>
          </w:tcPr>
          <w:p w14:paraId="3BEDA244" w14:textId="4042E5D6" w:rsidR="002B4831" w:rsidRPr="00617640" w:rsidRDefault="002B4831" w:rsidP="0037469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3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6" w:type="dxa"/>
            <w:gridSpan w:val="2"/>
          </w:tcPr>
          <w:p w14:paraId="2676EC56" w14:textId="1366BDDB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3B556CB8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5738A1A3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329DDF67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6D904F8D" w14:textId="539EABB1" w:rsidR="002B4831" w:rsidRPr="00617640" w:rsidRDefault="00C605FF" w:rsidP="0022326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23264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" w:type="dxa"/>
            <w:gridSpan w:val="2"/>
          </w:tcPr>
          <w:p w14:paraId="5448CBF5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C55A09" w14:textId="28147D92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4831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386</w:t>
            </w:r>
          </w:p>
        </w:tc>
      </w:tr>
      <w:tr w:rsidR="002B4831" w:rsidRPr="00617640" w14:paraId="7AE25B43" w14:textId="77777777" w:rsidTr="001626F9">
        <w:trPr>
          <w:cantSplit/>
        </w:trPr>
        <w:tc>
          <w:tcPr>
            <w:tcW w:w="4140" w:type="dxa"/>
            <w:hideMark/>
          </w:tcPr>
          <w:p w14:paraId="7B42F698" w14:textId="0586F18B" w:rsidR="002B4831" w:rsidRPr="00617640" w:rsidRDefault="002B4831" w:rsidP="0037469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605FF" w:rsidRPr="00C605F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C605FF" w:rsidRPr="00C605F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6" w:type="dxa"/>
            <w:gridSpan w:val="2"/>
          </w:tcPr>
          <w:p w14:paraId="52FB2665" w14:textId="678E408A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7FCD03B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08CD0B41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3D356959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45173FAB" w14:textId="3519B3D7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80" w:type="dxa"/>
            <w:gridSpan w:val="2"/>
          </w:tcPr>
          <w:p w14:paraId="27F24FC6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EB31CE" w14:textId="02D97719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230</w:t>
            </w:r>
          </w:p>
        </w:tc>
      </w:tr>
      <w:tr w:rsidR="002B4831" w:rsidRPr="00617640" w14:paraId="6B513D24" w14:textId="77777777" w:rsidTr="001626F9">
        <w:trPr>
          <w:cantSplit/>
        </w:trPr>
        <w:tc>
          <w:tcPr>
            <w:tcW w:w="4140" w:type="dxa"/>
            <w:hideMark/>
          </w:tcPr>
          <w:p w14:paraId="58D418B7" w14:textId="5ED2F6F8" w:rsidR="002B4831" w:rsidRPr="00617640" w:rsidRDefault="002B4831" w:rsidP="0037469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6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7640">
              <w:rPr>
                <w:rFonts w:ascii="Angsana New" w:hAnsi="Angsana New"/>
                <w:sz w:val="28"/>
                <w:szCs w:val="28"/>
              </w:rPr>
              <w:t>-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12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6" w:type="dxa"/>
            <w:gridSpan w:val="2"/>
          </w:tcPr>
          <w:p w14:paraId="5BC51C97" w14:textId="574EE0FF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33E6AD37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338FE116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31BAD51F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678ECEB7" w14:textId="28258771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80" w:type="dxa"/>
            <w:gridSpan w:val="2"/>
          </w:tcPr>
          <w:p w14:paraId="6C9D351E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0BBCA7" w14:textId="77D0370A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B4831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08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2B4831" w:rsidRPr="00617640" w14:paraId="23806911" w14:textId="77777777" w:rsidTr="001626F9">
        <w:trPr>
          <w:cantSplit/>
        </w:trPr>
        <w:tc>
          <w:tcPr>
            <w:tcW w:w="4140" w:type="dxa"/>
            <w:hideMark/>
          </w:tcPr>
          <w:p w14:paraId="26A36C31" w14:textId="156D65E4" w:rsidR="002B4831" w:rsidRPr="00617640" w:rsidRDefault="002B4831" w:rsidP="0037469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C605FF" w:rsidRPr="00C605F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A4CAB" w14:textId="081A81F0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7CDC3726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B6C0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5F3BA6A9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5831B" w14:textId="02E37F77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223264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  <w:tc>
          <w:tcPr>
            <w:tcW w:w="180" w:type="dxa"/>
            <w:gridSpan w:val="2"/>
          </w:tcPr>
          <w:p w14:paraId="4D3350E4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30981" w14:textId="75DA070F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213</w:t>
            </w:r>
            <w:r w:rsidR="002B4831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835</w:t>
            </w:r>
          </w:p>
        </w:tc>
      </w:tr>
      <w:tr w:rsidR="002B4831" w:rsidRPr="00617640" w14:paraId="385A4822" w14:textId="77777777" w:rsidTr="001626F9">
        <w:trPr>
          <w:cantSplit/>
        </w:trPr>
        <w:tc>
          <w:tcPr>
            <w:tcW w:w="4140" w:type="dxa"/>
            <w:hideMark/>
          </w:tcPr>
          <w:p w14:paraId="104B646E" w14:textId="77777777" w:rsidR="002B4831" w:rsidRPr="00617640" w:rsidRDefault="002B4831" w:rsidP="003746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88CBB" w14:textId="7BF78BDB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5B1BA152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8BA41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3FDE25EE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1FEE4" w14:textId="67DDA305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283</w:t>
            </w:r>
            <w:r w:rsidR="00223264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180" w:type="dxa"/>
            <w:gridSpan w:val="2"/>
          </w:tcPr>
          <w:p w14:paraId="727C4C17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7FF156" w14:textId="4455B315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287</w:t>
            </w:r>
            <w:r w:rsidR="002B4831" w:rsidRPr="006176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</w:tr>
      <w:tr w:rsidR="002B4831" w:rsidRPr="00617640" w14:paraId="1099F4BA" w14:textId="77777777" w:rsidTr="001626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7A8E1CA9" w14:textId="77777777" w:rsidR="002B4831" w:rsidRPr="00617640" w:rsidRDefault="002B4831" w:rsidP="00374698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E7735" w14:textId="62BD4F30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2F5FF0D1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A63D1F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A8394C6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F207C" w14:textId="54726C57" w:rsidR="002B4831" w:rsidRPr="00617640" w:rsidRDefault="00223264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3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4BE0380" w14:textId="77777777" w:rsidR="002B4831" w:rsidRPr="00617640" w:rsidRDefault="002B4831" w:rsidP="003746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2898FFCC" w14:textId="77777777" w:rsidR="002B4831" w:rsidRPr="00617640" w:rsidRDefault="002B4831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3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4831" w:rsidRPr="00617640" w14:paraId="2C7C1B17" w14:textId="77777777" w:rsidTr="001626F9">
        <w:trPr>
          <w:cantSplit/>
        </w:trPr>
        <w:tc>
          <w:tcPr>
            <w:tcW w:w="4140" w:type="dxa"/>
            <w:hideMark/>
          </w:tcPr>
          <w:p w14:paraId="7D4E3F36" w14:textId="77777777" w:rsidR="002B4831" w:rsidRPr="00617640" w:rsidRDefault="002B4831" w:rsidP="003746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BEAEF" w14:textId="1393BD61" w:rsidR="002B4831" w:rsidRPr="00617640" w:rsidRDefault="00223264" w:rsidP="0037469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38D0B774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AB4CF" w14:textId="77777777" w:rsidR="002B4831" w:rsidRPr="00617640" w:rsidRDefault="002B4831" w:rsidP="00374698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2D97309B" w14:textId="77777777" w:rsidR="002B4831" w:rsidRPr="00617640" w:rsidRDefault="002B4831" w:rsidP="003746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881F" w14:textId="4BE7FC5B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  <w:r w:rsidR="00223264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180" w:type="dxa"/>
            <w:gridSpan w:val="2"/>
          </w:tcPr>
          <w:p w14:paraId="0CE2D0A0" w14:textId="77777777" w:rsidR="002B4831" w:rsidRPr="00617640" w:rsidRDefault="002B4831" w:rsidP="0037469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46A48E9" w14:textId="4635FC68" w:rsidR="002B4831" w:rsidRPr="00617640" w:rsidRDefault="00C605FF" w:rsidP="003746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287</w:t>
            </w:r>
            <w:r w:rsidR="002B4831" w:rsidRPr="006176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</w:tr>
      <w:tr w:rsidR="002B4831" w:rsidRPr="00617640" w14:paraId="313F0209" w14:textId="77777777" w:rsidTr="001626F9">
        <w:trPr>
          <w:gridAfter w:val="1"/>
          <w:wAfter w:w="7" w:type="dxa"/>
          <w:cantSplit/>
        </w:trPr>
        <w:tc>
          <w:tcPr>
            <w:tcW w:w="4140" w:type="dxa"/>
            <w:vAlign w:val="bottom"/>
          </w:tcPr>
          <w:p w14:paraId="3028125B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5409" w:type="dxa"/>
            <w:gridSpan w:val="13"/>
            <w:vAlign w:val="bottom"/>
          </w:tcPr>
          <w:p w14:paraId="0C54EE1A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  <w:lang w:bidi="th-TH"/>
              </w:rPr>
            </w:pPr>
          </w:p>
        </w:tc>
      </w:tr>
      <w:tr w:rsidR="00C92AEA" w:rsidRPr="00617640" w14:paraId="1853971C" w14:textId="77777777" w:rsidTr="001626F9">
        <w:trPr>
          <w:gridAfter w:val="1"/>
          <w:wAfter w:w="7" w:type="dxa"/>
          <w:cantSplit/>
        </w:trPr>
        <w:tc>
          <w:tcPr>
            <w:tcW w:w="4140" w:type="dxa"/>
            <w:vAlign w:val="bottom"/>
          </w:tcPr>
          <w:p w14:paraId="271EE81C" w14:textId="77777777" w:rsidR="00C92AEA" w:rsidRPr="00617640" w:rsidRDefault="00C92AEA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76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5409" w:type="dxa"/>
            <w:gridSpan w:val="13"/>
            <w:vAlign w:val="bottom"/>
          </w:tcPr>
          <w:p w14:paraId="67BB525D" w14:textId="77777777" w:rsidR="00C92AEA" w:rsidRPr="00617640" w:rsidRDefault="00C92AEA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92AEA" w:rsidRPr="00617640" w14:paraId="15B29B03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59D8DCBF" w14:textId="77777777" w:rsidR="00C92AEA" w:rsidRPr="00617640" w:rsidRDefault="00C92AEA" w:rsidP="00C92AE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6F99617A" w14:textId="74619AB5" w:rsidR="00C92AEA" w:rsidRPr="00617640" w:rsidRDefault="00C605FF" w:rsidP="001626F9">
            <w:pPr>
              <w:pStyle w:val="acctfourfigures"/>
              <w:tabs>
                <w:tab w:val="decimal" w:pos="465"/>
                <w:tab w:val="left" w:pos="1000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181" w:type="dxa"/>
            <w:gridSpan w:val="2"/>
          </w:tcPr>
          <w:p w14:paraId="6A3D7A35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53862AE1" w14:textId="5E817D57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178" w:type="dxa"/>
            <w:gridSpan w:val="2"/>
          </w:tcPr>
          <w:p w14:paraId="5D27DB98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5D203899" w14:textId="3F209EE0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180" w:type="dxa"/>
            <w:gridSpan w:val="2"/>
          </w:tcPr>
          <w:p w14:paraId="38283261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921832F" w14:textId="2A9E88BD" w:rsidR="00C92AEA" w:rsidRPr="00617640" w:rsidRDefault="00C605FF" w:rsidP="001626F9">
            <w:pPr>
              <w:pStyle w:val="acctfourfigures"/>
              <w:tabs>
                <w:tab w:val="decimal" w:pos="701"/>
                <w:tab w:val="left" w:pos="930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  <w:r w:rsidR="00C92AEA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</w:p>
        </w:tc>
      </w:tr>
      <w:tr w:rsidR="00C92AEA" w:rsidRPr="00617640" w14:paraId="2183FC4B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7FF17C28" w14:textId="77777777" w:rsidR="00C92AEA" w:rsidRPr="00617640" w:rsidRDefault="00C92AEA" w:rsidP="00C92AE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59" w:type="dxa"/>
          </w:tcPr>
          <w:p w14:paraId="6E3501F7" w14:textId="77777777" w:rsidR="00C92AEA" w:rsidRPr="00617640" w:rsidRDefault="00C92AEA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gridSpan w:val="2"/>
          </w:tcPr>
          <w:p w14:paraId="02994F41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4E822117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713C5D33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33D0694F" w14:textId="77777777" w:rsidR="00C92AEA" w:rsidRPr="00617640" w:rsidRDefault="00C92AEA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D64D83C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0C85C27" w14:textId="77777777" w:rsidR="00C92AEA" w:rsidRPr="00617640" w:rsidRDefault="00C92AEA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AEA" w:rsidRPr="00617640" w14:paraId="2061B762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5F727E98" w14:textId="388DAB72" w:rsidR="00C92AEA" w:rsidRPr="00617640" w:rsidRDefault="00C92AEA" w:rsidP="00C92AEA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3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466F7F26" w14:textId="2070D21C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81" w:type="dxa"/>
            <w:gridSpan w:val="2"/>
          </w:tcPr>
          <w:p w14:paraId="3E6DA295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0F02F670" w14:textId="33294077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</w:p>
        </w:tc>
        <w:tc>
          <w:tcPr>
            <w:tcW w:w="178" w:type="dxa"/>
            <w:gridSpan w:val="2"/>
          </w:tcPr>
          <w:p w14:paraId="7FB4E506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59C31C2D" w14:textId="5E600A6C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gridSpan w:val="2"/>
          </w:tcPr>
          <w:p w14:paraId="2D1CD413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6009BB1" w14:textId="63C066A8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C92AEA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923</w:t>
            </w:r>
          </w:p>
        </w:tc>
      </w:tr>
      <w:tr w:rsidR="00C92AEA" w:rsidRPr="00617640" w14:paraId="4BCC158C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5FC4FB86" w14:textId="0085341E" w:rsidR="00C92AEA" w:rsidRPr="00617640" w:rsidRDefault="00C92AEA" w:rsidP="00C92AEA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605FF" w:rsidRPr="00C605F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C605FF" w:rsidRPr="00C605F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2F2241D" w14:textId="3DC3E6A8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181" w:type="dxa"/>
            <w:gridSpan w:val="2"/>
          </w:tcPr>
          <w:p w14:paraId="3E603D9C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0D2851AE" w14:textId="5D28C31E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178" w:type="dxa"/>
            <w:gridSpan w:val="2"/>
          </w:tcPr>
          <w:p w14:paraId="5ED2490A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4448F3C0" w14:textId="1E1BA3EE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180" w:type="dxa"/>
            <w:gridSpan w:val="2"/>
          </w:tcPr>
          <w:p w14:paraId="3DBBF4E7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EAF07D3" w14:textId="5308A2E4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92AEA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217</w:t>
            </w:r>
          </w:p>
        </w:tc>
      </w:tr>
      <w:tr w:rsidR="00C92AEA" w:rsidRPr="00617640" w14:paraId="5DD0B7F4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6F638B46" w14:textId="1F3C5D07" w:rsidR="00C92AEA" w:rsidRPr="00617640" w:rsidRDefault="00C92AEA" w:rsidP="00C92AE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6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7640">
              <w:rPr>
                <w:rFonts w:ascii="Angsana New" w:hAnsi="Angsana New"/>
                <w:sz w:val="28"/>
                <w:szCs w:val="28"/>
              </w:rPr>
              <w:t>-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12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58E30074" w14:textId="61DDEF85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  <w:tc>
          <w:tcPr>
            <w:tcW w:w="181" w:type="dxa"/>
            <w:gridSpan w:val="2"/>
          </w:tcPr>
          <w:p w14:paraId="17953E15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537B5A3C" w14:textId="1676C736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178" w:type="dxa"/>
            <w:gridSpan w:val="2"/>
          </w:tcPr>
          <w:p w14:paraId="3E4188E3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732D452D" w14:textId="34494028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80" w:type="dxa"/>
            <w:gridSpan w:val="2"/>
          </w:tcPr>
          <w:p w14:paraId="2AC3D1F3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55A21D5" w14:textId="1DE97025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92AEA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</w:p>
        </w:tc>
      </w:tr>
      <w:tr w:rsidR="00C92AEA" w:rsidRPr="00617640" w14:paraId="3BDF3900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2B2DE1BC" w14:textId="2CCF8BF8" w:rsidR="00C92AEA" w:rsidRPr="00617640" w:rsidRDefault="00C92AEA" w:rsidP="00C92AEA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C605FF" w:rsidRPr="00C605F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9B7D3" w14:textId="0B7EADB8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181" w:type="dxa"/>
            <w:gridSpan w:val="2"/>
          </w:tcPr>
          <w:p w14:paraId="334DDAEA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424DD" w14:textId="5DFEAA2A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178" w:type="dxa"/>
            <w:gridSpan w:val="2"/>
          </w:tcPr>
          <w:p w14:paraId="019714AC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AA8E" w14:textId="255BD9FC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92AEA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180" w:type="dxa"/>
            <w:gridSpan w:val="2"/>
          </w:tcPr>
          <w:p w14:paraId="609BD989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53AD7" w14:textId="0FF7795D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C92AEA" w:rsidRPr="00617640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</w:tr>
      <w:tr w:rsidR="00C92AEA" w:rsidRPr="00617640" w14:paraId="2A021259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7D9A883E" w14:textId="77777777" w:rsidR="00C92AEA" w:rsidRPr="00617640" w:rsidRDefault="00C92AEA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9AB29" w14:textId="6E81BE06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387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701</w:t>
            </w:r>
          </w:p>
        </w:tc>
        <w:tc>
          <w:tcPr>
            <w:tcW w:w="181" w:type="dxa"/>
            <w:gridSpan w:val="2"/>
          </w:tcPr>
          <w:p w14:paraId="6CD80874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92BB3" w14:textId="3C9AFBE7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277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162</w:t>
            </w:r>
          </w:p>
        </w:tc>
        <w:tc>
          <w:tcPr>
            <w:tcW w:w="178" w:type="dxa"/>
            <w:gridSpan w:val="2"/>
          </w:tcPr>
          <w:p w14:paraId="5E9E38AF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1766D" w14:textId="4E43C44F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352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180" w:type="dxa"/>
            <w:gridSpan w:val="2"/>
          </w:tcPr>
          <w:p w14:paraId="2859202C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E33F319" w14:textId="53ED93E6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</w:t>
            </w:r>
            <w:r w:rsidR="00C92AEA" w:rsidRPr="006176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</w:tr>
      <w:tr w:rsidR="00C92AEA" w:rsidRPr="00617640" w14:paraId="2EF556DD" w14:textId="77777777" w:rsidTr="001626F9">
        <w:trPr>
          <w:gridAfter w:val="1"/>
          <w:wAfter w:w="7" w:type="dxa"/>
          <w:cantSplit/>
          <w:trHeight w:val="71"/>
        </w:trPr>
        <w:tc>
          <w:tcPr>
            <w:tcW w:w="4140" w:type="dxa"/>
            <w:vAlign w:val="bottom"/>
            <w:hideMark/>
          </w:tcPr>
          <w:p w14:paraId="2C86BB5F" w14:textId="77777777" w:rsidR="00C92AEA" w:rsidRPr="00617640" w:rsidRDefault="00C92AEA" w:rsidP="00C92AEA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EF996" w14:textId="7C898805" w:rsidR="00C92AEA" w:rsidRPr="00617640" w:rsidRDefault="00C92AEA" w:rsidP="00003905">
            <w:pPr>
              <w:pStyle w:val="acctfourfigures"/>
              <w:tabs>
                <w:tab w:val="clear" w:pos="765"/>
              </w:tabs>
              <w:spacing w:line="240" w:lineRule="auto"/>
              <w:ind w:left="-83" w:right="1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6A49D3AB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A41B5" w14:textId="4CDDCF74" w:rsidR="00C92AEA" w:rsidRPr="00617640" w:rsidRDefault="00C92AEA" w:rsidP="00003905">
            <w:pPr>
              <w:pStyle w:val="acctfourfigures"/>
              <w:tabs>
                <w:tab w:val="clear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14C77687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ACE3E" w14:textId="001E0E06" w:rsidR="00C92AEA" w:rsidRPr="00617640" w:rsidRDefault="00C92AEA" w:rsidP="00C92AEA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666F903" w14:textId="77777777" w:rsidR="00C92AEA" w:rsidRPr="00617640" w:rsidRDefault="00C92AEA" w:rsidP="00C92AE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676BD5C8" w14:textId="41CDC6B3" w:rsidR="00C92AEA" w:rsidRPr="00617640" w:rsidRDefault="00C92AEA" w:rsidP="00003905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2AEA" w:rsidRPr="00617640" w14:paraId="72FA827C" w14:textId="77777777" w:rsidTr="001626F9">
        <w:trPr>
          <w:gridAfter w:val="1"/>
          <w:wAfter w:w="7" w:type="dxa"/>
          <w:cantSplit/>
        </w:trPr>
        <w:tc>
          <w:tcPr>
            <w:tcW w:w="4140" w:type="dxa"/>
            <w:hideMark/>
          </w:tcPr>
          <w:p w14:paraId="151223C5" w14:textId="77777777" w:rsidR="00C92AEA" w:rsidRPr="00617640" w:rsidRDefault="00C92AEA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2FAFB" w14:textId="2D061B00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181" w:type="dxa"/>
            <w:gridSpan w:val="2"/>
          </w:tcPr>
          <w:p w14:paraId="4B9354C9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8888B" w14:textId="5757F6D2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879</w:t>
            </w:r>
          </w:p>
        </w:tc>
        <w:tc>
          <w:tcPr>
            <w:tcW w:w="178" w:type="dxa"/>
            <w:gridSpan w:val="2"/>
          </w:tcPr>
          <w:p w14:paraId="240B416C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988B3" w14:textId="09C9408B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670</w:t>
            </w:r>
          </w:p>
        </w:tc>
        <w:tc>
          <w:tcPr>
            <w:tcW w:w="180" w:type="dxa"/>
            <w:gridSpan w:val="2"/>
          </w:tcPr>
          <w:p w14:paraId="5A5E2B45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9AED3A6" w14:textId="1E0B47E5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231</w:t>
            </w:r>
            <w:r w:rsidR="00C92AEA" w:rsidRPr="006176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922</w:t>
            </w:r>
          </w:p>
        </w:tc>
      </w:tr>
      <w:tr w:rsidR="00C92AEA" w:rsidRPr="00617640" w14:paraId="4FCD421D" w14:textId="77777777" w:rsidTr="001626F9">
        <w:trPr>
          <w:gridAfter w:val="1"/>
          <w:wAfter w:w="7" w:type="dxa"/>
          <w:cantSplit/>
        </w:trPr>
        <w:tc>
          <w:tcPr>
            <w:tcW w:w="4140" w:type="dxa"/>
          </w:tcPr>
          <w:p w14:paraId="0F6CC091" w14:textId="77777777" w:rsidR="00C92AEA" w:rsidRPr="00617640" w:rsidRDefault="00C92AEA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5A243558" w14:textId="77777777" w:rsidR="00C92AEA" w:rsidRPr="00617640" w:rsidRDefault="00C92AEA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1" w:type="dxa"/>
            <w:gridSpan w:val="2"/>
          </w:tcPr>
          <w:p w14:paraId="3A1F536D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ED049FF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8" w:type="dxa"/>
            <w:gridSpan w:val="2"/>
          </w:tcPr>
          <w:p w14:paraId="77B3ADD3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32070F6" w14:textId="77777777" w:rsidR="00C92AEA" w:rsidRPr="00617640" w:rsidRDefault="00C92AEA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gridSpan w:val="2"/>
          </w:tcPr>
          <w:p w14:paraId="4E9A6A34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14E928C1" w14:textId="77777777" w:rsidR="00C92AEA" w:rsidRPr="00617640" w:rsidRDefault="00C92AEA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92AEA" w:rsidRPr="00617640" w14:paraId="25E76EE3" w14:textId="77777777" w:rsidTr="001626F9">
        <w:trPr>
          <w:gridAfter w:val="1"/>
          <w:wAfter w:w="7" w:type="dxa"/>
          <w:cantSplit/>
        </w:trPr>
        <w:tc>
          <w:tcPr>
            <w:tcW w:w="4140" w:type="dxa"/>
          </w:tcPr>
          <w:p w14:paraId="106E2FC0" w14:textId="77777777" w:rsidR="00C92AEA" w:rsidRPr="00617640" w:rsidRDefault="00C92AEA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76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</w:tcPr>
          <w:p w14:paraId="6E2A8ABA" w14:textId="5A51F6B2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338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669</w:t>
            </w:r>
          </w:p>
        </w:tc>
        <w:tc>
          <w:tcPr>
            <w:tcW w:w="181" w:type="dxa"/>
            <w:gridSpan w:val="2"/>
          </w:tcPr>
          <w:p w14:paraId="7118E153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28932BF" w14:textId="4EF3080A" w:rsidR="00C92AEA" w:rsidRPr="00617640" w:rsidRDefault="00C605FF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265</w:t>
            </w:r>
            <w:r w:rsidR="00C92AEA" w:rsidRPr="006176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879</w:t>
            </w:r>
          </w:p>
        </w:tc>
        <w:tc>
          <w:tcPr>
            <w:tcW w:w="178" w:type="dxa"/>
            <w:gridSpan w:val="2"/>
          </w:tcPr>
          <w:p w14:paraId="446CC47E" w14:textId="77777777" w:rsidR="00C92AEA" w:rsidRPr="00617640" w:rsidRDefault="00C92AEA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BBB0053" w14:textId="75DF471D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589</w:t>
            </w:r>
            <w:r w:rsidR="00C92AEA"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180" w:type="dxa"/>
            <w:gridSpan w:val="2"/>
          </w:tcPr>
          <w:p w14:paraId="70082EDD" w14:textId="77777777" w:rsidR="00C92AEA" w:rsidRPr="00617640" w:rsidRDefault="00C92AEA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4FAD5C4" w14:textId="759A26C5" w:rsidR="00C92AEA" w:rsidRPr="00617640" w:rsidRDefault="00C605FF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519</w:t>
            </w:r>
            <w:r w:rsidR="00C92AEA" w:rsidRPr="0061764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379</w:t>
            </w:r>
          </w:p>
        </w:tc>
      </w:tr>
      <w:tr w:rsidR="00AB6443" w:rsidRPr="00617640" w14:paraId="02A9D4DD" w14:textId="77777777" w:rsidTr="001626F9">
        <w:trPr>
          <w:gridAfter w:val="1"/>
          <w:wAfter w:w="7" w:type="dxa"/>
          <w:cantSplit/>
        </w:trPr>
        <w:tc>
          <w:tcPr>
            <w:tcW w:w="4140" w:type="dxa"/>
          </w:tcPr>
          <w:p w14:paraId="72CAC775" w14:textId="77777777" w:rsidR="00AB6443" w:rsidRPr="00617640" w:rsidRDefault="00AB6443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6852C4F1" w14:textId="77777777" w:rsidR="00AB6443" w:rsidRPr="00617640" w:rsidRDefault="00AB6443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gridSpan w:val="2"/>
          </w:tcPr>
          <w:p w14:paraId="4A5A520D" w14:textId="77777777" w:rsidR="00AB6443" w:rsidRPr="00617640" w:rsidRDefault="00AB6443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60AAA46" w14:textId="77777777" w:rsidR="00AB6443" w:rsidRPr="00617640" w:rsidRDefault="00AB6443" w:rsidP="00C92AE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14:paraId="6232E1F8" w14:textId="77777777" w:rsidR="00AB6443" w:rsidRPr="00617640" w:rsidRDefault="00AB6443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513DD2E" w14:textId="77777777" w:rsidR="00AB6443" w:rsidRPr="00617640" w:rsidRDefault="00AB6443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61911BD" w14:textId="77777777" w:rsidR="00AB6443" w:rsidRPr="00617640" w:rsidRDefault="00AB6443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ACA6C4F" w14:textId="77777777" w:rsidR="00AB6443" w:rsidRPr="00617640" w:rsidRDefault="00AB6443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C7D85" w:rsidRPr="00617640" w14:paraId="6A15FC6B" w14:textId="77777777" w:rsidTr="001626F9">
        <w:trPr>
          <w:gridAfter w:val="1"/>
          <w:wAfter w:w="7" w:type="dxa"/>
          <w:cantSplit/>
        </w:trPr>
        <w:tc>
          <w:tcPr>
            <w:tcW w:w="4140" w:type="dxa"/>
            <w:vAlign w:val="bottom"/>
          </w:tcPr>
          <w:p w14:paraId="4602238D" w14:textId="4DC06D72" w:rsidR="007C7D85" w:rsidRPr="00617640" w:rsidRDefault="004947DA" w:rsidP="00F242D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7" w:type="dxa"/>
            <w:gridSpan w:val="5"/>
            <w:vAlign w:val="bottom"/>
          </w:tcPr>
          <w:p w14:paraId="5B1ABA61" w14:textId="77777777" w:rsidR="007C7D85" w:rsidRPr="00617640" w:rsidRDefault="007C7D85" w:rsidP="00F242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1764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2B6CF321" w14:textId="77777777" w:rsidR="007C7D85" w:rsidRPr="00617640" w:rsidRDefault="007C7D85" w:rsidP="00F242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4" w:type="dxa"/>
            <w:gridSpan w:val="6"/>
            <w:vAlign w:val="bottom"/>
          </w:tcPr>
          <w:p w14:paraId="0DB8154E" w14:textId="77777777" w:rsidR="007C7D85" w:rsidRPr="00617640" w:rsidRDefault="007C7D85" w:rsidP="00F242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C7D85" w:rsidRPr="00617640" w14:paraId="7E80B8FD" w14:textId="77777777" w:rsidTr="001626F9">
        <w:trPr>
          <w:gridAfter w:val="1"/>
          <w:wAfter w:w="7" w:type="dxa"/>
          <w:cantSplit/>
        </w:trPr>
        <w:tc>
          <w:tcPr>
            <w:tcW w:w="4140" w:type="dxa"/>
            <w:vAlign w:val="bottom"/>
          </w:tcPr>
          <w:p w14:paraId="68817FB7" w14:textId="1A313C65" w:rsidR="007C7D85" w:rsidRPr="00617640" w:rsidRDefault="007C7D85" w:rsidP="00F242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4B0D906F" w14:textId="54E406C6" w:rsidR="007C7D85" w:rsidRPr="00617640" w:rsidRDefault="00C605FF" w:rsidP="00F242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1" w:type="dxa"/>
            <w:gridSpan w:val="2"/>
            <w:vAlign w:val="bottom"/>
          </w:tcPr>
          <w:p w14:paraId="626ABCF3" w14:textId="77777777" w:rsidR="007C7D85" w:rsidRPr="00617640" w:rsidRDefault="007C7D85" w:rsidP="00F242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3DFB32F" w14:textId="42922115" w:rsidR="007C7D85" w:rsidRPr="00617640" w:rsidRDefault="00C605FF" w:rsidP="00F242D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gridSpan w:val="2"/>
          </w:tcPr>
          <w:p w14:paraId="27E9E40C" w14:textId="77777777" w:rsidR="007C7D85" w:rsidRPr="00617640" w:rsidRDefault="007C7D85" w:rsidP="00F242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2DE6F42" w14:textId="17E6C1FD" w:rsidR="007C7D85" w:rsidRPr="00617640" w:rsidRDefault="00C605FF" w:rsidP="00F242D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605FF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3A5F1B15" w14:textId="77777777" w:rsidR="007C7D85" w:rsidRPr="00617640" w:rsidRDefault="007C7D85" w:rsidP="00F242D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9EC1E1" w14:textId="233D0E2F" w:rsidR="007C7D85" w:rsidRPr="00617640" w:rsidRDefault="00C605FF" w:rsidP="00F242D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7C7D85" w:rsidRPr="00617640" w14:paraId="520F8454" w14:textId="77777777" w:rsidTr="001626F9">
        <w:trPr>
          <w:gridAfter w:val="1"/>
          <w:wAfter w:w="7" w:type="dxa"/>
          <w:cantSplit/>
        </w:trPr>
        <w:tc>
          <w:tcPr>
            <w:tcW w:w="4140" w:type="dxa"/>
            <w:vAlign w:val="bottom"/>
            <w:hideMark/>
          </w:tcPr>
          <w:p w14:paraId="2B45C39D" w14:textId="77777777" w:rsidR="007C7D85" w:rsidRPr="00617640" w:rsidRDefault="007C7D85" w:rsidP="00F242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409" w:type="dxa"/>
            <w:gridSpan w:val="13"/>
            <w:vAlign w:val="bottom"/>
            <w:hideMark/>
          </w:tcPr>
          <w:p w14:paraId="2E6E21B2" w14:textId="77777777" w:rsidR="007C7D85" w:rsidRPr="00617640" w:rsidRDefault="007C7D85" w:rsidP="00F242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7D85" w:rsidRPr="00617640" w14:paraId="7215A5FD" w14:textId="77777777" w:rsidTr="004C08B3">
        <w:trPr>
          <w:gridAfter w:val="1"/>
          <w:wAfter w:w="7" w:type="dxa"/>
          <w:cantSplit/>
        </w:trPr>
        <w:tc>
          <w:tcPr>
            <w:tcW w:w="4140" w:type="dxa"/>
          </w:tcPr>
          <w:p w14:paraId="38545C1D" w14:textId="64D7D239" w:rsidR="007C7D85" w:rsidRPr="004C08B3" w:rsidRDefault="007C7D85" w:rsidP="005054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8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C605FF" w:rsidRPr="004C08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08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59" w:type="dxa"/>
          </w:tcPr>
          <w:p w14:paraId="175E96F6" w14:textId="27A129CB" w:rsidR="007C7D85" w:rsidRPr="00617640" w:rsidRDefault="00C605FF" w:rsidP="00F242D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C7D85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81" w:type="dxa"/>
            <w:gridSpan w:val="2"/>
          </w:tcPr>
          <w:p w14:paraId="22D2075A" w14:textId="77777777" w:rsidR="007C7D85" w:rsidRPr="00617640" w:rsidRDefault="007C7D85" w:rsidP="00F242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6E70D312" w14:textId="46BB6663" w:rsidR="007C7D85" w:rsidRPr="00617640" w:rsidRDefault="00C605FF" w:rsidP="00F242DA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C7D85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78" w:type="dxa"/>
            <w:gridSpan w:val="2"/>
          </w:tcPr>
          <w:p w14:paraId="795E4F66" w14:textId="77777777" w:rsidR="007C7D85" w:rsidRPr="00617640" w:rsidRDefault="007C7D85" w:rsidP="00F242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3218F19E" w14:textId="0C3E09AD" w:rsidR="007C7D85" w:rsidRPr="00617640" w:rsidRDefault="00C605FF" w:rsidP="00F242D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C7D85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180" w:type="dxa"/>
            <w:gridSpan w:val="2"/>
          </w:tcPr>
          <w:p w14:paraId="01FA1417" w14:textId="77777777" w:rsidR="007C7D85" w:rsidRPr="00617640" w:rsidRDefault="007C7D85" w:rsidP="00F242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1E17A17" w14:textId="19E9D334" w:rsidR="007C7D85" w:rsidRPr="00617640" w:rsidRDefault="00C605FF" w:rsidP="00F242D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53A0C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</w:tr>
      <w:tr w:rsidR="007C7D85" w:rsidRPr="00617640" w14:paraId="3471E0F7" w14:textId="77777777" w:rsidTr="004C08B3">
        <w:trPr>
          <w:gridAfter w:val="1"/>
          <w:wAfter w:w="7" w:type="dxa"/>
          <w:cantSplit/>
        </w:trPr>
        <w:tc>
          <w:tcPr>
            <w:tcW w:w="4140" w:type="dxa"/>
          </w:tcPr>
          <w:p w14:paraId="161B2D56" w14:textId="163EC11A" w:rsidR="007C7D85" w:rsidRPr="00617640" w:rsidRDefault="007C7D85" w:rsidP="005054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BA6EE4C" w14:textId="569FB747" w:rsidR="007C7D85" w:rsidRPr="00617640" w:rsidRDefault="00C605FF" w:rsidP="007C7D85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153A0C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181" w:type="dxa"/>
            <w:gridSpan w:val="2"/>
          </w:tcPr>
          <w:p w14:paraId="3E1099F9" w14:textId="77777777" w:rsidR="007C7D85" w:rsidRPr="00617640" w:rsidRDefault="007C7D85" w:rsidP="007C7D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1DEFC06C" w14:textId="154C6C27" w:rsidR="007C7D85" w:rsidRPr="00617640" w:rsidRDefault="00C605FF" w:rsidP="007C7D85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53A0C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178" w:type="dxa"/>
            <w:gridSpan w:val="2"/>
          </w:tcPr>
          <w:p w14:paraId="11B5B658" w14:textId="77777777" w:rsidR="007C7D85" w:rsidRPr="00617640" w:rsidRDefault="007C7D85" w:rsidP="007C7D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03210FE9" w14:textId="6CB9E1EA" w:rsidR="007C7D85" w:rsidRPr="00617640" w:rsidRDefault="00C605FF" w:rsidP="007C7D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7C7D85"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180" w:type="dxa"/>
            <w:gridSpan w:val="2"/>
          </w:tcPr>
          <w:p w14:paraId="266C0B21" w14:textId="77777777" w:rsidR="007C7D85" w:rsidRPr="00617640" w:rsidRDefault="007C7D85" w:rsidP="007C7D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9F3AE49" w14:textId="6D7131E2" w:rsidR="007C7D85" w:rsidRPr="00617640" w:rsidRDefault="00C605FF" w:rsidP="007C7D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054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</w:tr>
      <w:tr w:rsidR="00153A0C" w:rsidRPr="00617640" w14:paraId="606DDF43" w14:textId="77777777" w:rsidTr="004C08B3">
        <w:trPr>
          <w:gridAfter w:val="1"/>
          <w:wAfter w:w="7" w:type="dxa"/>
          <w:cantSplit/>
        </w:trPr>
        <w:tc>
          <w:tcPr>
            <w:tcW w:w="4140" w:type="dxa"/>
          </w:tcPr>
          <w:p w14:paraId="664D1AD9" w14:textId="444633F7" w:rsidR="00153A0C" w:rsidRPr="00617640" w:rsidRDefault="00153A0C" w:rsidP="005054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8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6176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054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6176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605FF" w:rsidRPr="004C08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C08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70BE80D" w14:textId="13BB7AFD" w:rsidR="00153A0C" w:rsidRPr="004C08B3" w:rsidRDefault="00C605FF" w:rsidP="00153A0C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153A0C"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181" w:type="dxa"/>
            <w:gridSpan w:val="2"/>
          </w:tcPr>
          <w:p w14:paraId="5ED1FFCE" w14:textId="77777777" w:rsidR="00153A0C" w:rsidRPr="00617640" w:rsidRDefault="00153A0C" w:rsidP="00153A0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4F6DCF" w14:textId="7B23037B" w:rsidR="00153A0C" w:rsidRPr="004C08B3" w:rsidRDefault="00C605FF" w:rsidP="00153A0C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153A0C" w:rsidRPr="004C08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</w:p>
        </w:tc>
        <w:tc>
          <w:tcPr>
            <w:tcW w:w="178" w:type="dxa"/>
            <w:gridSpan w:val="2"/>
          </w:tcPr>
          <w:p w14:paraId="37346E39" w14:textId="77777777" w:rsidR="00153A0C" w:rsidRPr="00617640" w:rsidRDefault="00153A0C" w:rsidP="00153A0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755A3E" w14:textId="63299814" w:rsidR="00153A0C" w:rsidRPr="004C08B3" w:rsidRDefault="00C605FF" w:rsidP="00153A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153A0C" w:rsidRPr="004C08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787</w:t>
            </w:r>
          </w:p>
        </w:tc>
        <w:tc>
          <w:tcPr>
            <w:tcW w:w="180" w:type="dxa"/>
            <w:gridSpan w:val="2"/>
          </w:tcPr>
          <w:p w14:paraId="3E13FF0D" w14:textId="77777777" w:rsidR="00153A0C" w:rsidRPr="00617640" w:rsidRDefault="00153A0C" w:rsidP="00153A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2C5963" w14:textId="6E678B3F" w:rsidR="00153A0C" w:rsidRPr="004C08B3" w:rsidRDefault="00C605FF" w:rsidP="00153A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153A0C" w:rsidRPr="004C08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493</w:t>
            </w:r>
          </w:p>
        </w:tc>
      </w:tr>
    </w:tbl>
    <w:p w14:paraId="64F47D69" w14:textId="77777777" w:rsidR="00617640" w:rsidRPr="00123235" w:rsidRDefault="00617640" w:rsidP="00497A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002708A" w14:textId="58A43FEA" w:rsidR="00CD3DF4" w:rsidRDefault="005468F9" w:rsidP="00CD3D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theme="majorBidi" w:hint="cs"/>
          <w:sz w:val="29"/>
          <w:szCs w:val="29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C605FF" w:rsidRPr="00C605FF">
        <w:rPr>
          <w:rFonts w:asciiTheme="majorBidi" w:hAnsiTheme="majorBidi" w:cstheme="majorBidi"/>
          <w:sz w:val="29"/>
          <w:szCs w:val="29"/>
        </w:rPr>
        <w:t>29</w:t>
      </w:r>
      <w:r w:rsidR="00CD3DF4">
        <w:rPr>
          <w:rFonts w:asciiTheme="majorBidi" w:hAnsiTheme="majorBidi" w:cstheme="majorBidi"/>
          <w:sz w:val="29"/>
          <w:szCs w:val="29"/>
        </w:rPr>
        <w:br w:type="page"/>
      </w:r>
    </w:p>
    <w:p w14:paraId="1E78E216" w14:textId="1BBD08CA" w:rsidR="002B4831" w:rsidRPr="006B07E9" w:rsidRDefault="002B4831" w:rsidP="002B483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lastRenderedPageBreak/>
        <w:t>ลูกหนี้ตามสัญญาเช่า</w:t>
      </w:r>
    </w:p>
    <w:p w14:paraId="28A144E4" w14:textId="77777777" w:rsidR="000769A3" w:rsidRPr="006B07E9" w:rsidRDefault="000769A3" w:rsidP="00076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11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6B07E9" w14:paraId="4A59C341" w14:textId="77777777" w:rsidTr="00D503FC">
        <w:trPr>
          <w:trHeight w:val="381"/>
        </w:trPr>
        <w:tc>
          <w:tcPr>
            <w:tcW w:w="1944" w:type="dxa"/>
          </w:tcPr>
          <w:p w14:paraId="13B836BB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40" w:type="dxa"/>
            <w:gridSpan w:val="12"/>
          </w:tcPr>
          <w:p w14:paraId="1D185AA2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69A3" w:rsidRPr="006B07E9" w14:paraId="0023166B" w14:textId="77777777" w:rsidTr="00D503FC">
        <w:trPr>
          <w:trHeight w:val="381"/>
        </w:trPr>
        <w:tc>
          <w:tcPr>
            <w:tcW w:w="1944" w:type="dxa"/>
          </w:tcPr>
          <w:p w14:paraId="70A47C9C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4D715E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6B07E9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4303175D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8A41A22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07E9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7A8B71E6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29D85CE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0769A3" w:rsidRPr="006B07E9" w14:paraId="507D00E5" w14:textId="77777777" w:rsidTr="00D503FC">
        <w:trPr>
          <w:trHeight w:val="381"/>
        </w:trPr>
        <w:tc>
          <w:tcPr>
            <w:tcW w:w="1944" w:type="dxa"/>
          </w:tcPr>
          <w:p w14:paraId="3A807BA8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4AF33" w14:textId="18B2FAC4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2A922932" w14:textId="77777777" w:rsidR="000769A3" w:rsidRPr="006B07E9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44432BC5" w14:textId="4963E8A5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5FF2FEC7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08250CCF" w14:textId="04E67EA2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106925FD" w14:textId="77777777" w:rsidR="000769A3" w:rsidRPr="006B07E9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2CE304A6" w14:textId="7CE4EE31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1C360E74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0D529D1" w14:textId="187D9626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9" w:type="dxa"/>
          </w:tcPr>
          <w:p w14:paraId="6CB2212C" w14:textId="77777777" w:rsidR="000769A3" w:rsidRPr="006B07E9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8AF848E" w14:textId="0B41EE9F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69A3" w:rsidRPr="006B07E9" w14:paraId="5E84F72B" w14:textId="77777777" w:rsidTr="00D503FC">
        <w:trPr>
          <w:trHeight w:val="420"/>
        </w:trPr>
        <w:tc>
          <w:tcPr>
            <w:tcW w:w="1944" w:type="dxa"/>
            <w:vAlign w:val="bottom"/>
          </w:tcPr>
          <w:p w14:paraId="66982BB4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2"/>
            <w:shd w:val="clear" w:color="auto" w:fill="auto"/>
            <w:vAlign w:val="bottom"/>
          </w:tcPr>
          <w:p w14:paraId="76D18269" w14:textId="77777777" w:rsidR="000769A3" w:rsidRPr="006B07E9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769A3" w:rsidRPr="006B07E9" w14:paraId="2BCFF9F0" w14:textId="77777777" w:rsidTr="00D503FC">
        <w:trPr>
          <w:trHeight w:val="403"/>
        </w:trPr>
        <w:tc>
          <w:tcPr>
            <w:tcW w:w="1944" w:type="dxa"/>
          </w:tcPr>
          <w:p w14:paraId="2E0B24BC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CFA4A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6AD95A" w14:textId="77777777" w:rsidR="000769A3" w:rsidRPr="006B07E9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9211DE5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684CFFB" w14:textId="77777777" w:rsidR="000769A3" w:rsidRPr="006B07E9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2B9858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380185F" w14:textId="77777777" w:rsidR="000769A3" w:rsidRPr="006B07E9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433DB64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4744DDD" w14:textId="77777777" w:rsidR="000769A3" w:rsidRPr="006B07E9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CDBFC84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E7316B8" w14:textId="77777777" w:rsidR="000769A3" w:rsidRPr="006B07E9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3B3E3F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D503FC" w:rsidRPr="006B07E9" w14:paraId="789112BB" w14:textId="77777777" w:rsidTr="00D503FC">
        <w:trPr>
          <w:trHeight w:val="403"/>
        </w:trPr>
        <w:tc>
          <w:tcPr>
            <w:tcW w:w="1944" w:type="dxa"/>
          </w:tcPr>
          <w:p w14:paraId="64B43A30" w14:textId="4EC12C32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  ภายใน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920A5" w14:textId="1D0E6187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32201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D658A5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71391C7" w14:textId="0BB55F6B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CC3EFC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990C29" w14:textId="2649BF61" w:rsidR="00D503FC" w:rsidRPr="006B07E9" w:rsidRDefault="0032201A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394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C7446B9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3CA3280" w14:textId="30C3B91A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307</w:t>
            </w: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F0025C0" w14:textId="77777777" w:rsidR="00D503FC" w:rsidRPr="006B07E9" w:rsidRDefault="00D503FC" w:rsidP="00D503FC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3B51B01" w14:textId="3B0ADA3D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32201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5D9D08D" w14:textId="77777777" w:rsidR="00D503FC" w:rsidRPr="006B07E9" w:rsidRDefault="00D503FC" w:rsidP="00D503FC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228D3B" w14:textId="76AA96AB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</w:tr>
      <w:tr w:rsidR="00D503FC" w:rsidRPr="006B07E9" w14:paraId="27B6AD24" w14:textId="77777777" w:rsidTr="00D503FC">
        <w:trPr>
          <w:trHeight w:val="403"/>
        </w:trPr>
        <w:tc>
          <w:tcPr>
            <w:tcW w:w="1944" w:type="dxa"/>
            <w:vAlign w:val="bottom"/>
          </w:tcPr>
          <w:p w14:paraId="7A126FAE" w14:textId="501D4565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03FC" w:rsidRPr="006B07E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365D1" w14:textId="3D27EECE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  <w:r w:rsidR="0032201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75C34B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2D1C8D8" w14:textId="03A80C98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319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512F3F1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25267C" w14:textId="38217999" w:rsidR="00D503FC" w:rsidRPr="006B07E9" w:rsidRDefault="0032201A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3425D42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006A45" w14:textId="55773616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872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EF9A2DF" w14:textId="77777777" w:rsidR="00D503FC" w:rsidRPr="006B07E9" w:rsidRDefault="00D503FC" w:rsidP="00D503FC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EA1BA1" w14:textId="1E70024A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32201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532C86E" w14:textId="77777777" w:rsidR="00D503FC" w:rsidRPr="006B07E9" w:rsidRDefault="00D503FC" w:rsidP="00D503FC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83FEEBD" w14:textId="34DB76D6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740</w:t>
            </w:r>
          </w:p>
        </w:tc>
      </w:tr>
      <w:tr w:rsidR="00D503FC" w:rsidRPr="006B07E9" w14:paraId="095D0E16" w14:textId="77777777" w:rsidTr="00D503FC">
        <w:trPr>
          <w:trHeight w:val="403"/>
        </w:trPr>
        <w:tc>
          <w:tcPr>
            <w:tcW w:w="1944" w:type="dxa"/>
          </w:tcPr>
          <w:p w14:paraId="261D07CF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15FD9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86E4E5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507EF98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5C7F8238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B37CAE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AC2ECFC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30A6E38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23318AF" w14:textId="77777777" w:rsidR="00D503FC" w:rsidRPr="006B07E9" w:rsidRDefault="00D503FC" w:rsidP="00D503FC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D46D036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0AE81E7" w14:textId="77777777" w:rsidR="00D503FC" w:rsidRPr="006B07E9" w:rsidRDefault="00D503FC" w:rsidP="00D503FC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1BA7667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503FC" w:rsidRPr="006B07E9" w14:paraId="760F3CE4" w14:textId="77777777" w:rsidTr="00D503FC">
        <w:trPr>
          <w:trHeight w:val="403"/>
        </w:trPr>
        <w:tc>
          <w:tcPr>
            <w:tcW w:w="1944" w:type="dxa"/>
          </w:tcPr>
          <w:p w14:paraId="51F20C1A" w14:textId="1882C1A9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   เกินกว่า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1E6E" w14:textId="6DA35F94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661</w:t>
            </w:r>
            <w:r w:rsidR="0032201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E74BC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23D99" w14:textId="41146A19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801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C11F49E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29AA" w14:textId="40276D43" w:rsidR="00D503FC" w:rsidRPr="006B07E9" w:rsidRDefault="0032201A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A65378B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D911" w14:textId="27B4A58C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490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370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9642788" w14:textId="77777777" w:rsidR="00D503FC" w:rsidRPr="006B07E9" w:rsidRDefault="00D503FC" w:rsidP="00D503FC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7BBF" w14:textId="71D5D1E8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  <w:r w:rsidR="0032201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1914B7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0E08" w14:textId="1E431BB9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="00D503FC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619</w:t>
            </w:r>
          </w:p>
        </w:tc>
      </w:tr>
      <w:tr w:rsidR="00D503FC" w:rsidRPr="006B07E9" w14:paraId="619992D1" w14:textId="77777777" w:rsidTr="00D503FC">
        <w:trPr>
          <w:trHeight w:val="70"/>
        </w:trPr>
        <w:tc>
          <w:tcPr>
            <w:tcW w:w="1944" w:type="dxa"/>
            <w:vAlign w:val="bottom"/>
          </w:tcPr>
          <w:p w14:paraId="419FFDE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D33C2" w14:textId="3CABC036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6203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  <w:r w:rsidR="00A6203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1757F8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68B4E" w14:textId="20B36288" w:rsidR="00D503FC" w:rsidRPr="001111F3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D503FC" w:rsidRPr="001111F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206</w:t>
            </w:r>
            <w:r w:rsidR="00D503FC" w:rsidRPr="001111F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6AEA6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E6A2D" w14:textId="1D6D76F6" w:rsidR="00D503FC" w:rsidRPr="001111F3" w:rsidRDefault="00073D8E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111F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653</w:t>
            </w:r>
            <w:r w:rsidRPr="001111F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015</w:t>
            </w:r>
            <w:r w:rsidRPr="001111F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82BF925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1CE24" w14:textId="12CE994E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759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549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24E22C8" w14:textId="77777777" w:rsidR="00D503FC" w:rsidRPr="006B07E9" w:rsidRDefault="00D503FC" w:rsidP="00D503FC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9151E" w14:textId="03F37497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347</w:t>
            </w:r>
            <w:r w:rsidR="0032201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DCBFE29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231B3" w14:textId="290E1EA4" w:rsidR="00D503FC" w:rsidRPr="001111F3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446</w:t>
            </w:r>
            <w:r w:rsidR="00D503FC" w:rsidRPr="001111F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702</w:t>
            </w:r>
          </w:p>
        </w:tc>
      </w:tr>
    </w:tbl>
    <w:p w14:paraId="1A374CBD" w14:textId="22E1C9C7" w:rsidR="00476AC5" w:rsidRPr="006B07E9" w:rsidRDefault="00476AC5" w:rsidP="00076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11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6B07E9" w14:paraId="5C630BFA" w14:textId="77777777" w:rsidTr="008703C5">
        <w:trPr>
          <w:trHeight w:val="381"/>
        </w:trPr>
        <w:tc>
          <w:tcPr>
            <w:tcW w:w="1944" w:type="dxa"/>
          </w:tcPr>
          <w:p w14:paraId="3E286302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40" w:type="dxa"/>
            <w:gridSpan w:val="12"/>
          </w:tcPr>
          <w:p w14:paraId="2E6B1074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9A3" w:rsidRPr="006B07E9" w14:paraId="2F485DBD" w14:textId="77777777" w:rsidTr="008703C5">
        <w:trPr>
          <w:trHeight w:val="381"/>
        </w:trPr>
        <w:tc>
          <w:tcPr>
            <w:tcW w:w="1944" w:type="dxa"/>
          </w:tcPr>
          <w:p w14:paraId="5ECF6DDB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6B643F2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6B07E9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29598F81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BE3139D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07E9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01746061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8A223E8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0769A3" w:rsidRPr="006B07E9" w14:paraId="7C8D44A5" w14:textId="77777777" w:rsidTr="008703C5">
        <w:trPr>
          <w:trHeight w:val="381"/>
        </w:trPr>
        <w:tc>
          <w:tcPr>
            <w:tcW w:w="1944" w:type="dxa"/>
          </w:tcPr>
          <w:p w14:paraId="689D2B26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D476A" w14:textId="15AD705E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76F99BF3" w14:textId="77777777" w:rsidR="000769A3" w:rsidRPr="006B07E9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0E0AF96" w14:textId="0DC3CA1D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26BD0681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3CAF43C0" w14:textId="074A0D21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2AC70221" w14:textId="77777777" w:rsidR="000769A3" w:rsidRPr="006B07E9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2FA97C9D" w14:textId="28273CDE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141E5799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B1343C6" w14:textId="1385E512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9" w:type="dxa"/>
          </w:tcPr>
          <w:p w14:paraId="5D1BEFCD" w14:textId="77777777" w:rsidR="000769A3" w:rsidRPr="006B07E9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3CB6278" w14:textId="436B3592" w:rsidR="000769A3" w:rsidRPr="006B07E9" w:rsidRDefault="00C605FF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69A3" w:rsidRPr="006B07E9" w14:paraId="75481CDB" w14:textId="77777777" w:rsidTr="008703C5">
        <w:trPr>
          <w:trHeight w:val="420"/>
        </w:trPr>
        <w:tc>
          <w:tcPr>
            <w:tcW w:w="1944" w:type="dxa"/>
            <w:vAlign w:val="bottom"/>
          </w:tcPr>
          <w:p w14:paraId="528F70D7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2"/>
            <w:shd w:val="clear" w:color="auto" w:fill="auto"/>
            <w:vAlign w:val="bottom"/>
          </w:tcPr>
          <w:p w14:paraId="63E8CE88" w14:textId="77777777" w:rsidR="000769A3" w:rsidRPr="006B07E9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769A3" w:rsidRPr="006B07E9" w14:paraId="45374222" w14:textId="77777777" w:rsidTr="008703C5">
        <w:trPr>
          <w:trHeight w:val="403"/>
        </w:trPr>
        <w:tc>
          <w:tcPr>
            <w:tcW w:w="1944" w:type="dxa"/>
          </w:tcPr>
          <w:p w14:paraId="6A87FB83" w14:textId="77777777" w:rsidR="000769A3" w:rsidRPr="006B07E9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C8B777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333922" w14:textId="77777777" w:rsidR="000769A3" w:rsidRPr="006B07E9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0238C38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EC70307" w14:textId="77777777" w:rsidR="000769A3" w:rsidRPr="006B07E9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CC16B5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7900D06" w14:textId="77777777" w:rsidR="000769A3" w:rsidRPr="006B07E9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C506EE7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4BB77F3" w14:textId="77777777" w:rsidR="000769A3" w:rsidRPr="006B07E9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6F56B8F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02C3553" w14:textId="77777777" w:rsidR="000769A3" w:rsidRPr="006B07E9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B068C09" w14:textId="77777777" w:rsidR="000769A3" w:rsidRPr="006B07E9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D503FC" w:rsidRPr="006B07E9" w14:paraId="0A182E31" w14:textId="77777777" w:rsidTr="008703C5">
        <w:trPr>
          <w:trHeight w:val="403"/>
        </w:trPr>
        <w:tc>
          <w:tcPr>
            <w:tcW w:w="1944" w:type="dxa"/>
          </w:tcPr>
          <w:p w14:paraId="73F0FEC5" w14:textId="48A9B852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  ภายใน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6AC565" w14:textId="1AC928AE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A6203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23C162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CBE92A8" w14:textId="6A84C80F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D503FC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60D30DE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18759D" w14:textId="1D195C1A" w:rsidR="00D503FC" w:rsidRPr="006B07E9" w:rsidRDefault="00A62039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394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C64CE05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2406251" w14:textId="1F122716" w:rsidR="00D503FC" w:rsidRPr="006B07E9" w:rsidRDefault="00D503FC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469</w:t>
            </w: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B08A8BA" w14:textId="77777777" w:rsidR="00D503FC" w:rsidRPr="006B07E9" w:rsidRDefault="00D503FC" w:rsidP="00D503FC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3D9F3D" w14:textId="110A7059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A6203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512E5C9" w14:textId="77777777" w:rsidR="00D503FC" w:rsidRPr="006B07E9" w:rsidRDefault="00D503FC" w:rsidP="00D503FC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1064F2D" w14:textId="4576D4A2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D503FC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</w:p>
        </w:tc>
      </w:tr>
      <w:tr w:rsidR="00D503FC" w:rsidRPr="006B07E9" w14:paraId="71CC2999" w14:textId="77777777" w:rsidTr="008703C5">
        <w:trPr>
          <w:trHeight w:val="403"/>
        </w:trPr>
        <w:tc>
          <w:tcPr>
            <w:tcW w:w="1944" w:type="dxa"/>
            <w:vAlign w:val="bottom"/>
          </w:tcPr>
          <w:p w14:paraId="391980FA" w14:textId="33357E93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03FC" w:rsidRPr="006B07E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75BDA2" w14:textId="10CFF55A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  <w:r w:rsidR="00A6203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F8ACEC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40E8EA2" w14:textId="3780307D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82BFD4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062645" w14:textId="78FB4A4D" w:rsidR="00D503FC" w:rsidRPr="006B07E9" w:rsidRDefault="00A62039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2F70175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8FF978E" w14:textId="28FB74F3" w:rsidR="00D503FC" w:rsidRPr="006B07E9" w:rsidRDefault="00D503FC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0660951" w14:textId="77777777" w:rsidR="00D503FC" w:rsidRPr="006B07E9" w:rsidRDefault="00D503FC" w:rsidP="00D503FC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5801D19" w14:textId="28946A6B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A6203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EE93C85" w14:textId="77777777" w:rsidR="00D503FC" w:rsidRPr="006B07E9" w:rsidRDefault="00D503FC" w:rsidP="00D503FC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4C3ACE1" w14:textId="5A4E793B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563</w:t>
            </w:r>
          </w:p>
        </w:tc>
      </w:tr>
      <w:tr w:rsidR="00D503FC" w:rsidRPr="006B07E9" w14:paraId="2C27D8F1" w14:textId="77777777" w:rsidTr="008703C5">
        <w:trPr>
          <w:trHeight w:val="403"/>
        </w:trPr>
        <w:tc>
          <w:tcPr>
            <w:tcW w:w="1944" w:type="dxa"/>
          </w:tcPr>
          <w:p w14:paraId="4064C81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C2D2F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C3E4B53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CDC94AF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540B5D9" w14:textId="77777777" w:rsidR="00D503FC" w:rsidRPr="006B07E9" w:rsidRDefault="00D503FC" w:rsidP="00D503F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8D091E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3A3A215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78DE5D4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9B6ECEE" w14:textId="77777777" w:rsidR="00D503FC" w:rsidRPr="006B07E9" w:rsidRDefault="00D503FC" w:rsidP="00D503FC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9AC2421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BF2CC45" w14:textId="77777777" w:rsidR="00D503FC" w:rsidRPr="006B07E9" w:rsidRDefault="00D503FC" w:rsidP="00D503FC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C935B71" w14:textId="77777777" w:rsidR="00D503FC" w:rsidRPr="006B07E9" w:rsidRDefault="00D503FC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503FC" w:rsidRPr="006B07E9" w14:paraId="3B9766D2" w14:textId="77777777" w:rsidTr="008703C5">
        <w:trPr>
          <w:trHeight w:val="403"/>
        </w:trPr>
        <w:tc>
          <w:tcPr>
            <w:tcW w:w="1944" w:type="dxa"/>
          </w:tcPr>
          <w:p w14:paraId="0FBA55B1" w14:textId="2BE66E98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   เกินกว่า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62D5B" w14:textId="4C440E28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661</w:t>
            </w:r>
            <w:r w:rsidR="0032201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2B6F5E5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1327" w14:textId="7D70C1EE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728</w:t>
            </w:r>
            <w:r w:rsidR="00D503FC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75FAB84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3B374" w14:textId="1F189E3D" w:rsidR="00D503FC" w:rsidRPr="006B07E9" w:rsidRDefault="00A62039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C485470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2AB9" w14:textId="41E77834" w:rsidR="00D503FC" w:rsidRPr="006B07E9" w:rsidRDefault="00D503FC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539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25FD379" w14:textId="77777777" w:rsidR="00D503FC" w:rsidRPr="006B07E9" w:rsidRDefault="00D503FC" w:rsidP="00D503FC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0A1C0" w14:textId="6E17CD78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  <w:r w:rsidR="00A6203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789FF97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3095" w14:textId="6D37E577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  <w:r w:rsidR="00D503FC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</w:p>
        </w:tc>
      </w:tr>
      <w:tr w:rsidR="00D503FC" w:rsidRPr="006B07E9" w14:paraId="0985524F" w14:textId="77777777" w:rsidTr="008703C5">
        <w:trPr>
          <w:trHeight w:val="70"/>
        </w:trPr>
        <w:tc>
          <w:tcPr>
            <w:tcW w:w="1944" w:type="dxa"/>
            <w:vAlign w:val="bottom"/>
          </w:tcPr>
          <w:p w14:paraId="3A5063F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73D11" w14:textId="67A7E031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6203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  <w:r w:rsidR="00A6203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8E7C35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FDE96" w14:textId="2E104FB1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066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14AF876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83CA" w14:textId="0F45190C" w:rsidR="00D503FC" w:rsidRPr="006B07E9" w:rsidRDefault="00A62039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E0E8358" w14:textId="77777777" w:rsidR="00D503FC" w:rsidRPr="006B07E9" w:rsidRDefault="00D503FC" w:rsidP="00D503FC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1B231" w14:textId="1A0C0BD7" w:rsidR="00D503FC" w:rsidRPr="006B07E9" w:rsidRDefault="00D503FC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704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0ADD8F2" w14:textId="77777777" w:rsidR="00D503FC" w:rsidRPr="006B07E9" w:rsidRDefault="00D503FC" w:rsidP="00D503FC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78E9" w14:textId="7390C27A" w:rsidR="00D503FC" w:rsidRPr="006B07E9" w:rsidRDefault="00C605FF" w:rsidP="001111F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347</w:t>
            </w:r>
            <w:r w:rsidR="00A6203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AF3309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5E81" w14:textId="772F3B31" w:rsidR="00D503FC" w:rsidRPr="006B07E9" w:rsidRDefault="00C605FF" w:rsidP="00D503F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361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822</w:t>
            </w:r>
          </w:p>
        </w:tc>
      </w:tr>
    </w:tbl>
    <w:p w14:paraId="4EE304B5" w14:textId="7C3C9810" w:rsidR="000769A3" w:rsidRPr="006B07E9" w:rsidRDefault="0007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56945EC9" w14:textId="6E89DEA8" w:rsidR="000769A3" w:rsidRPr="006B07E9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2552</w:t>
      </w:r>
      <w:r w:rsidRPr="006B07E9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="00C605FF" w:rsidRPr="00C605FF">
        <w:rPr>
          <w:rFonts w:ascii="Angsana New" w:hAnsi="Angsana New"/>
          <w:sz w:val="30"/>
          <w:szCs w:val="30"/>
        </w:rPr>
        <w:t>20</w:t>
      </w:r>
      <w:r w:rsidRPr="006B07E9">
        <w:rPr>
          <w:rFonts w:ascii="Angsana New" w:hAnsi="Angsana New"/>
          <w:sz w:val="30"/>
          <w:szCs w:val="30"/>
          <w:cs/>
        </w:rPr>
        <w:t xml:space="preserve"> ปี และจะสิ้นสุดอายุสัญญาในปี </w:t>
      </w:r>
      <w:r w:rsidR="00C605FF" w:rsidRPr="00C605FF">
        <w:rPr>
          <w:rFonts w:ascii="Angsana New" w:hAnsi="Angsana New"/>
          <w:sz w:val="30"/>
          <w:szCs w:val="30"/>
        </w:rPr>
        <w:t>2572</w:t>
      </w:r>
      <w:r w:rsidRPr="006B07E9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="00C605FF" w:rsidRPr="00C605FF">
        <w:rPr>
          <w:rFonts w:ascii="Angsana New" w:hAnsi="Angsana New"/>
          <w:sz w:val="30"/>
          <w:szCs w:val="30"/>
        </w:rPr>
        <w:t>2558</w:t>
      </w:r>
      <w:r w:rsidRPr="006B07E9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เกี่ยวกับบริการอัดก๊าซธรรมชาติ โดยสัญญาเพิ่มเติมดังกล่าวมีระยะเวลา </w:t>
      </w:r>
      <w:r w:rsidR="00C605FF" w:rsidRPr="00C605FF">
        <w:rPr>
          <w:rFonts w:ascii="Angsana New" w:hAnsi="Angsana New"/>
          <w:sz w:val="30"/>
          <w:szCs w:val="30"/>
        </w:rPr>
        <w:t>14</w:t>
      </w:r>
      <w:r w:rsidRPr="006B07E9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="00C605FF" w:rsidRPr="00C605FF">
        <w:rPr>
          <w:rFonts w:ascii="Angsana New" w:hAnsi="Angsana New"/>
          <w:sz w:val="30"/>
          <w:szCs w:val="30"/>
        </w:rPr>
        <w:t>2572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</w:p>
    <w:p w14:paraId="7AC51C5A" w14:textId="75B3F4E2" w:rsidR="000769A3" w:rsidRPr="006B07E9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48FCF04B" w14:textId="1B7331EC" w:rsidR="00EA6641" w:rsidRDefault="00EA6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0101E9" w14:textId="77777777" w:rsidR="000F32B1" w:rsidRPr="006B07E9" w:rsidRDefault="000F32B1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lastRenderedPageBreak/>
        <w:t>สินค้าคงเหลือ</w:t>
      </w:r>
    </w:p>
    <w:p w14:paraId="27B30A2F" w14:textId="77777777" w:rsidR="000F32B1" w:rsidRPr="006B07E9" w:rsidRDefault="000F32B1" w:rsidP="000F32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62"/>
        <w:gridCol w:w="1350"/>
        <w:gridCol w:w="270"/>
        <w:gridCol w:w="1350"/>
        <w:gridCol w:w="249"/>
        <w:gridCol w:w="1262"/>
        <w:gridCol w:w="247"/>
        <w:gridCol w:w="1392"/>
      </w:tblGrid>
      <w:tr w:rsidR="00C577F4" w:rsidRPr="006B07E9" w14:paraId="74D5BCE5" w14:textId="77777777" w:rsidTr="00D944C2">
        <w:trPr>
          <w:tblHeader/>
        </w:trPr>
        <w:tc>
          <w:tcPr>
            <w:tcW w:w="2862" w:type="dxa"/>
          </w:tcPr>
          <w:p w14:paraId="1A9A6BF1" w14:textId="77777777" w:rsidR="00DC2AC8" w:rsidRPr="006B07E9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312BBF3D" w14:textId="77777777" w:rsidR="00DC2AC8" w:rsidRPr="006B07E9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65453F5" w14:textId="77777777" w:rsidR="00DC2AC8" w:rsidRPr="006B07E9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1" w:type="dxa"/>
            <w:gridSpan w:val="3"/>
            <w:hideMark/>
          </w:tcPr>
          <w:p w14:paraId="1C25E52D" w14:textId="77777777" w:rsidR="00DC2AC8" w:rsidRPr="006B07E9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7F4" w:rsidRPr="006B07E9" w14:paraId="00566CFF" w14:textId="77777777" w:rsidTr="00D944C2">
        <w:trPr>
          <w:tblHeader/>
        </w:trPr>
        <w:tc>
          <w:tcPr>
            <w:tcW w:w="2862" w:type="dxa"/>
          </w:tcPr>
          <w:p w14:paraId="46BC9D52" w14:textId="77777777" w:rsidR="000769A3" w:rsidRPr="006B07E9" w:rsidRDefault="000769A3" w:rsidP="000769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CEC1DA4" w14:textId="6CBDA327" w:rsidR="000769A3" w:rsidRPr="006B07E9" w:rsidRDefault="00C605FF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93A0807" w14:textId="77777777" w:rsidR="000769A3" w:rsidRPr="006B07E9" w:rsidRDefault="000769A3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252BA26" w14:textId="376B78DF" w:rsidR="000769A3" w:rsidRPr="006B07E9" w:rsidRDefault="00C605FF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1ABC3A32" w14:textId="77777777" w:rsidR="000769A3" w:rsidRPr="006B07E9" w:rsidRDefault="000769A3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42114357" w14:textId="38617328" w:rsidR="000769A3" w:rsidRPr="006B07E9" w:rsidRDefault="00C605FF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7" w:type="dxa"/>
          </w:tcPr>
          <w:p w14:paraId="2B513CC5" w14:textId="77777777" w:rsidR="000769A3" w:rsidRPr="006B07E9" w:rsidRDefault="000769A3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hideMark/>
          </w:tcPr>
          <w:p w14:paraId="66951513" w14:textId="4117698E" w:rsidR="000769A3" w:rsidRPr="006B07E9" w:rsidRDefault="00C605FF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C2AC8" w:rsidRPr="006B07E9" w14:paraId="0E58F104" w14:textId="77777777" w:rsidTr="00D944C2">
        <w:trPr>
          <w:tblHeader/>
        </w:trPr>
        <w:tc>
          <w:tcPr>
            <w:tcW w:w="2862" w:type="dxa"/>
          </w:tcPr>
          <w:p w14:paraId="0EA0261E" w14:textId="77777777" w:rsidR="00DC2AC8" w:rsidRPr="006B07E9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20" w:type="dxa"/>
            <w:gridSpan w:val="7"/>
            <w:hideMark/>
          </w:tcPr>
          <w:p w14:paraId="30E2F836" w14:textId="77777777" w:rsidR="00DC2AC8" w:rsidRPr="006B07E9" w:rsidRDefault="001F774B" w:rsidP="001F7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DC2AC8"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503FC" w:rsidRPr="006B07E9" w14:paraId="50829E5B" w14:textId="77777777" w:rsidTr="00D944C2">
        <w:tc>
          <w:tcPr>
            <w:tcW w:w="2862" w:type="dxa"/>
            <w:hideMark/>
          </w:tcPr>
          <w:p w14:paraId="0522D164" w14:textId="77777777" w:rsidR="00D503FC" w:rsidRPr="006B07E9" w:rsidRDefault="00D503FC" w:rsidP="00D503FC">
            <w:p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23C79FE1" w14:textId="6BD6952C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0C43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70" w:type="dxa"/>
          </w:tcPr>
          <w:p w14:paraId="3C4D3735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4BB621" w14:textId="712AC1CA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49" w:type="dxa"/>
          </w:tcPr>
          <w:p w14:paraId="689713EF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E4B316" w14:textId="4F7E4DCB" w:rsidR="00D503FC" w:rsidRPr="006B07E9" w:rsidRDefault="00C605FF" w:rsidP="00D503F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0C43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47" w:type="dxa"/>
          </w:tcPr>
          <w:p w14:paraId="0EB6FEC1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1D57E897" w14:textId="0CE4F665" w:rsidR="00D503FC" w:rsidRPr="006B07E9" w:rsidRDefault="00C605FF" w:rsidP="00D503FC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069</w:t>
            </w:r>
          </w:p>
        </w:tc>
      </w:tr>
      <w:tr w:rsidR="00D503FC" w:rsidRPr="006B07E9" w14:paraId="374CB32B" w14:textId="77777777" w:rsidTr="00D944C2">
        <w:tc>
          <w:tcPr>
            <w:tcW w:w="2862" w:type="dxa"/>
            <w:hideMark/>
          </w:tcPr>
          <w:p w14:paraId="3E01D70F" w14:textId="77777777" w:rsidR="00D503FC" w:rsidRPr="006B07E9" w:rsidRDefault="00D503FC" w:rsidP="00D503FC">
            <w:p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14:paraId="67A437A8" w14:textId="4B14B33F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0C43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21F826B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F2DA0E" w14:textId="11CBAF70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49" w:type="dxa"/>
          </w:tcPr>
          <w:p w14:paraId="4AA42A2B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F2A0B8" w14:textId="0B9667DF" w:rsidR="00D503FC" w:rsidRPr="006B07E9" w:rsidRDefault="00C605FF" w:rsidP="00D503F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0C43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47" w:type="dxa"/>
          </w:tcPr>
          <w:p w14:paraId="750C784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7A700A6B" w14:textId="6A28BD37" w:rsidR="00D503FC" w:rsidRPr="006B07E9" w:rsidRDefault="00C605FF" w:rsidP="00D503FC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</w:tr>
      <w:tr w:rsidR="00D503FC" w:rsidRPr="006B07E9" w14:paraId="50494E18" w14:textId="77777777" w:rsidTr="00D944C2">
        <w:tc>
          <w:tcPr>
            <w:tcW w:w="2862" w:type="dxa"/>
            <w:hideMark/>
          </w:tcPr>
          <w:p w14:paraId="14823BAF" w14:textId="77777777" w:rsidR="00D503FC" w:rsidRPr="006B07E9" w:rsidRDefault="00D503FC" w:rsidP="00D503FC">
            <w:p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14:paraId="633871DA" w14:textId="06DE6645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  <w:r w:rsidR="000C43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0" w:type="dxa"/>
          </w:tcPr>
          <w:p w14:paraId="0774AAC4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C7CA44" w14:textId="0FDC87AB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393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49" w:type="dxa"/>
          </w:tcPr>
          <w:p w14:paraId="08A75AD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75580B1" w14:textId="65023B68" w:rsidR="00D503FC" w:rsidRPr="006B07E9" w:rsidRDefault="00C605FF" w:rsidP="00D503F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  <w:r w:rsidR="000C43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47" w:type="dxa"/>
          </w:tcPr>
          <w:p w14:paraId="4636C6D0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3E760276" w14:textId="2A2A9E6E" w:rsidR="00D503FC" w:rsidRPr="006B07E9" w:rsidRDefault="00C605FF" w:rsidP="00D503FC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391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</w:p>
        </w:tc>
      </w:tr>
      <w:tr w:rsidR="00D503FC" w:rsidRPr="006B07E9" w14:paraId="5E87D2EE" w14:textId="77777777" w:rsidTr="00D944C2">
        <w:tc>
          <w:tcPr>
            <w:tcW w:w="2862" w:type="dxa"/>
            <w:hideMark/>
          </w:tcPr>
          <w:p w14:paraId="2745D7C5" w14:textId="77777777" w:rsidR="00D503FC" w:rsidRPr="006B07E9" w:rsidRDefault="00D503FC" w:rsidP="00D503FC">
            <w:p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50" w:type="dxa"/>
          </w:tcPr>
          <w:p w14:paraId="3D736D5E" w14:textId="2F4169F3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10378FF6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9A778E" w14:textId="45DC9539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249" w:type="dxa"/>
          </w:tcPr>
          <w:p w14:paraId="46E95C5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188B367" w14:textId="4148D345" w:rsidR="00D503FC" w:rsidRPr="006B07E9" w:rsidRDefault="00C605FF" w:rsidP="00D503F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47" w:type="dxa"/>
          </w:tcPr>
          <w:p w14:paraId="74572D90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4F7BE187" w14:textId="54E4C5A5" w:rsidR="00D503FC" w:rsidRPr="006B07E9" w:rsidRDefault="00C605FF" w:rsidP="00D503FC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</w:tr>
      <w:tr w:rsidR="00D503FC" w:rsidRPr="006B07E9" w14:paraId="15C4B970" w14:textId="77777777" w:rsidTr="00D944C2">
        <w:trPr>
          <w:trHeight w:val="416"/>
        </w:trPr>
        <w:tc>
          <w:tcPr>
            <w:tcW w:w="2862" w:type="dxa"/>
          </w:tcPr>
          <w:p w14:paraId="30263640" w14:textId="77777777" w:rsidR="00D503FC" w:rsidRPr="006B07E9" w:rsidRDefault="00D503FC" w:rsidP="00D503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4FBF1B8" w14:textId="7DB4C03E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</w:t>
            </w:r>
            <w:r w:rsidR="000C43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1074E9B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0373BCA" w14:textId="69D3F0D1" w:rsidR="00D503FC" w:rsidRPr="006B07E9" w:rsidRDefault="00C605FF" w:rsidP="00D503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450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49" w:type="dxa"/>
          </w:tcPr>
          <w:p w14:paraId="11FDAF91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4C4518D4" w14:textId="274FA314" w:rsidR="00D503FC" w:rsidRPr="006B07E9" w:rsidRDefault="00C605FF" w:rsidP="00D503F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</w:t>
            </w:r>
            <w:r w:rsidR="000C43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47" w:type="dxa"/>
          </w:tcPr>
          <w:p w14:paraId="11D65DF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</w:tcPr>
          <w:p w14:paraId="67DFF4F1" w14:textId="1DD02C47" w:rsidR="00D503FC" w:rsidRPr="006B07E9" w:rsidRDefault="00C605FF" w:rsidP="00D503FC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435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521</w:t>
            </w:r>
          </w:p>
        </w:tc>
      </w:tr>
      <w:tr w:rsidR="00C577F4" w:rsidRPr="006B07E9" w14:paraId="42B38567" w14:textId="77777777" w:rsidTr="00D944C2">
        <w:trPr>
          <w:trHeight w:val="416"/>
        </w:trPr>
        <w:tc>
          <w:tcPr>
            <w:tcW w:w="2862" w:type="dxa"/>
          </w:tcPr>
          <w:p w14:paraId="370AC924" w14:textId="77777777" w:rsidR="00773CCE" w:rsidRPr="006B07E9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ค่าเผื่อมูลค่าสินค้าลดลงและ</w:t>
            </w:r>
          </w:p>
          <w:p w14:paraId="33D3408C" w14:textId="77777777" w:rsidR="00773CCE" w:rsidRPr="006B07E9" w:rsidRDefault="00773CCE" w:rsidP="00773C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   สินค้าล้าสมัย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17DD0C4" w14:textId="77777777" w:rsidR="00773CCE" w:rsidRPr="006B07E9" w:rsidRDefault="00773CCE" w:rsidP="00D944C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CDC24E" w14:textId="0A1165C2" w:rsidR="00773CCE" w:rsidRPr="006B07E9" w:rsidRDefault="000C439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A40E11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8E150A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1892A6C7" w14:textId="10E12682" w:rsidR="00773CCE" w:rsidRPr="006B07E9" w:rsidRDefault="00D503FC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4D14D33E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56D1983A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955E51" w14:textId="20027711" w:rsidR="00773CCE" w:rsidRPr="006B07E9" w:rsidRDefault="000C439F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</w:tcPr>
          <w:p w14:paraId="4D501507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</w:tcPr>
          <w:p w14:paraId="3D56B8B1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7F42DA09" w14:textId="714139EA" w:rsidR="00773CCE" w:rsidRPr="006B07E9" w:rsidRDefault="00D503FC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305</w:t>
            </w: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577F4" w:rsidRPr="006B07E9" w14:paraId="32E3E028" w14:textId="77777777" w:rsidTr="00D944C2">
        <w:trPr>
          <w:trHeight w:val="416"/>
        </w:trPr>
        <w:tc>
          <w:tcPr>
            <w:tcW w:w="2862" w:type="dxa"/>
            <w:hideMark/>
          </w:tcPr>
          <w:p w14:paraId="7C119D40" w14:textId="77777777" w:rsidR="00773CCE" w:rsidRPr="006B07E9" w:rsidRDefault="00773CCE" w:rsidP="00773C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A27A" w14:textId="1227E40E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378</w:t>
            </w:r>
            <w:r w:rsidR="000C43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</w:tcPr>
          <w:p w14:paraId="5AC7F078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16BE" w14:textId="55187391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49" w:type="dxa"/>
          </w:tcPr>
          <w:p w14:paraId="7EB2471E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50C6" w14:textId="48F767BE" w:rsidR="00773CCE" w:rsidRPr="006B07E9" w:rsidRDefault="00C605FF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369</w:t>
            </w:r>
            <w:r w:rsidR="000C43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47" w:type="dxa"/>
          </w:tcPr>
          <w:p w14:paraId="1BAA6D9C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BD8E" w14:textId="6614A6C2" w:rsidR="00773CCE" w:rsidRPr="006B07E9" w:rsidRDefault="00C605FF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402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  <w:tr w:rsidR="00C577F4" w:rsidRPr="006B07E9" w14:paraId="48554B70" w14:textId="77777777" w:rsidTr="00D944C2">
        <w:trPr>
          <w:trHeight w:val="377"/>
        </w:trPr>
        <w:tc>
          <w:tcPr>
            <w:tcW w:w="2862" w:type="dxa"/>
          </w:tcPr>
          <w:p w14:paraId="6B1B23D6" w14:textId="77777777" w:rsidR="00773CCE" w:rsidRPr="006B07E9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3AC99F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59C6B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5EB5E7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10750A28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34C96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006E0F35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4A0959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7F4" w:rsidRPr="006B07E9" w14:paraId="729AB6FC" w14:textId="77777777" w:rsidTr="00D944C2">
        <w:tc>
          <w:tcPr>
            <w:tcW w:w="2862" w:type="dxa"/>
            <w:hideMark/>
          </w:tcPr>
          <w:p w14:paraId="0B3BDE32" w14:textId="20F90CC1" w:rsidR="00773CCE" w:rsidRPr="006B07E9" w:rsidRDefault="00773CCE" w:rsidP="00773CCE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</w:t>
            </w:r>
            <w:r w:rsidR="00212722" w:rsidRPr="006B07E9">
              <w:rPr>
                <w:rFonts w:ascii="Angsana New" w:hAnsi="Angsana New" w:hint="cs"/>
                <w:b/>
                <w:sz w:val="30"/>
                <w:szCs w:val="30"/>
                <w:cs/>
              </w:rPr>
              <w:t>บันทึก</w:t>
            </w:r>
            <w:r w:rsidRPr="006B07E9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350" w:type="dxa"/>
          </w:tcPr>
          <w:p w14:paraId="30379A6C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2C7DF83" w14:textId="73C99F7F" w:rsidR="00773CCE" w:rsidRPr="006B07E9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652AC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E5F28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</w:tcPr>
          <w:p w14:paraId="1B057719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969F72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BB6AD69" w14:textId="18F8BC0E" w:rsidR="00773CCE" w:rsidRPr="006B07E9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6A2758E1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899160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577F4" w:rsidRPr="006B07E9" w14:paraId="576112CC" w14:textId="77777777" w:rsidTr="00D944C2">
        <w:tc>
          <w:tcPr>
            <w:tcW w:w="2862" w:type="dxa"/>
            <w:hideMark/>
          </w:tcPr>
          <w:p w14:paraId="346ADAB6" w14:textId="77777777" w:rsidR="00773CCE" w:rsidRPr="006B07E9" w:rsidRDefault="00773CCE" w:rsidP="00676384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02553796" w14:textId="7392D8EB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09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  <w:r w:rsidR="000F09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70" w:type="dxa"/>
          </w:tcPr>
          <w:p w14:paraId="1A422333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4D2DB9" w14:textId="3C8E8961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49" w:type="dxa"/>
          </w:tcPr>
          <w:p w14:paraId="09E00D05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3602133" w14:textId="02E7ED20" w:rsidR="00773CCE" w:rsidRPr="006B07E9" w:rsidRDefault="00C605FF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739</w:t>
            </w:r>
            <w:r w:rsidR="000F09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47" w:type="dxa"/>
          </w:tcPr>
          <w:p w14:paraId="49E69E0F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2F4A7B18" w14:textId="3C31F525" w:rsidR="00773CCE" w:rsidRPr="006B07E9" w:rsidRDefault="00C605FF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666</w:t>
            </w:r>
            <w:r w:rsidR="00D503FC"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C577F4" w:rsidRPr="006B07E9" w14:paraId="4EFAFCE4" w14:textId="77777777" w:rsidTr="00D944C2">
        <w:tc>
          <w:tcPr>
            <w:tcW w:w="2862" w:type="dxa"/>
            <w:hideMark/>
          </w:tcPr>
          <w:p w14:paraId="421AF619" w14:textId="77777777" w:rsidR="00773CCE" w:rsidRPr="006B07E9" w:rsidRDefault="00773CCE" w:rsidP="00676384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350" w:type="dxa"/>
          </w:tcPr>
          <w:p w14:paraId="566178F0" w14:textId="0B847C7E" w:rsidR="00211E6E" w:rsidRPr="006B07E9" w:rsidRDefault="00211E6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6DE373" w14:textId="1B0FB324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0F097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70" w:type="dxa"/>
          </w:tcPr>
          <w:p w14:paraId="52BB81C0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6D8DD2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4BE6A0C8" w14:textId="72E2B465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503FC" w:rsidRPr="006B07E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49" w:type="dxa"/>
          </w:tcPr>
          <w:p w14:paraId="69B2FD48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ABB130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FB945D8" w14:textId="1D8D4E11" w:rsidR="00773CCE" w:rsidRPr="006B07E9" w:rsidRDefault="00C605FF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DF5B4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47" w:type="dxa"/>
          </w:tcPr>
          <w:p w14:paraId="61B94D47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1CD68685" w14:textId="77777777" w:rsidR="00773CCE" w:rsidRPr="006B07E9" w:rsidRDefault="00773CCE" w:rsidP="00773C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6CF35B1B" w14:textId="16D8CD71" w:rsidR="00773CCE" w:rsidRPr="006B07E9" w:rsidRDefault="00C605FF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503FC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436</w:t>
            </w:r>
          </w:p>
        </w:tc>
      </w:tr>
      <w:tr w:rsidR="00C577F4" w:rsidRPr="006B07E9" w14:paraId="365B1BF9" w14:textId="77777777" w:rsidTr="00D944C2">
        <w:tc>
          <w:tcPr>
            <w:tcW w:w="2862" w:type="dxa"/>
            <w:hideMark/>
          </w:tcPr>
          <w:p w14:paraId="0DC487D4" w14:textId="77777777" w:rsidR="00773CCE" w:rsidRPr="006B07E9" w:rsidRDefault="00773CCE" w:rsidP="00773C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910E" w14:textId="5B3E92D0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F09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149</w:t>
            </w:r>
            <w:r w:rsidR="000F09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</w:tcPr>
          <w:p w14:paraId="3618930A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DAF03" w14:textId="4DC54EEF" w:rsidR="00773CCE" w:rsidRPr="006B07E9" w:rsidRDefault="00C605FF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010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49" w:type="dxa"/>
          </w:tcPr>
          <w:p w14:paraId="58BFF1C3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AA05A" w14:textId="22090600" w:rsidR="00773CCE" w:rsidRPr="006B07E9" w:rsidRDefault="00C605FF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  <w:r w:rsidR="000F09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47" w:type="dxa"/>
          </w:tcPr>
          <w:p w14:paraId="6AD686B7" w14:textId="77777777" w:rsidR="00773CCE" w:rsidRPr="006B07E9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B1B82" w14:textId="3EB66475" w:rsidR="00773CCE" w:rsidRPr="006B07E9" w:rsidRDefault="00C605FF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672</w:t>
            </w:r>
            <w:r w:rsidR="00D503FC" w:rsidRPr="006B07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</w:tr>
    </w:tbl>
    <w:p w14:paraId="604CFFD0" w14:textId="77777777" w:rsidR="00DC2AC8" w:rsidRPr="006B07E9" w:rsidRDefault="00DC2AC8" w:rsidP="00DC2AC8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14:paraId="4A7090D1" w14:textId="4B1D6CAB" w:rsidR="00F97903" w:rsidRPr="006B07E9" w:rsidRDefault="00F9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</w:rPr>
        <w:br w:type="page"/>
      </w:r>
    </w:p>
    <w:p w14:paraId="3BF36209" w14:textId="345C0D22" w:rsidR="00B607B3" w:rsidRPr="006B07E9" w:rsidRDefault="00DE5AC1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52714027" w14:textId="77777777" w:rsidR="00CB441A" w:rsidRPr="006B07E9" w:rsidRDefault="00CB441A" w:rsidP="00CB44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5"/>
        <w:gridCol w:w="270"/>
        <w:gridCol w:w="1266"/>
        <w:gridCol w:w="272"/>
        <w:gridCol w:w="1175"/>
        <w:gridCol w:w="268"/>
        <w:gridCol w:w="1261"/>
      </w:tblGrid>
      <w:tr w:rsidR="003579E5" w:rsidRPr="006B07E9" w14:paraId="386F8E68" w14:textId="77777777" w:rsidTr="00D944C2">
        <w:trPr>
          <w:tblHeader/>
        </w:trPr>
        <w:tc>
          <w:tcPr>
            <w:tcW w:w="1970" w:type="pct"/>
          </w:tcPr>
          <w:p w14:paraId="7F80759D" w14:textId="77777777" w:rsidR="003579E5" w:rsidRPr="006B07E9" w:rsidRDefault="003579E5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</w:tcPr>
          <w:p w14:paraId="200C64A2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67D6B67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pct"/>
            <w:gridSpan w:val="3"/>
          </w:tcPr>
          <w:p w14:paraId="648E0C02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579E5" w:rsidRPr="006B07E9" w14:paraId="5E564F9D" w14:textId="77777777" w:rsidTr="00FC5192">
        <w:trPr>
          <w:tblHeader/>
        </w:trPr>
        <w:tc>
          <w:tcPr>
            <w:tcW w:w="1970" w:type="pct"/>
          </w:tcPr>
          <w:p w14:paraId="28C6207E" w14:textId="59D2DB59" w:rsidR="003579E5" w:rsidRPr="006B07E9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4661FF"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2" w:type="pct"/>
          </w:tcPr>
          <w:p w14:paraId="476B7872" w14:textId="0C718CCC" w:rsidR="003579E5" w:rsidRPr="006B07E9" w:rsidRDefault="00C605FF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00F89079" w14:textId="77777777" w:rsidR="003579E5" w:rsidRPr="006B07E9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5ACB2A60" w14:textId="7251B809" w:rsidR="003579E5" w:rsidRPr="006B07E9" w:rsidRDefault="00C605FF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3F259C76" w14:textId="77777777" w:rsidR="003579E5" w:rsidRPr="006B07E9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20F03C47" w14:textId="6BC6EC28" w:rsidR="003579E5" w:rsidRPr="006B07E9" w:rsidRDefault="00C605FF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pct"/>
          </w:tcPr>
          <w:p w14:paraId="3B45285D" w14:textId="77777777" w:rsidR="003579E5" w:rsidRPr="006B07E9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672A56F1" w14:textId="4DF2E0E0" w:rsidR="003579E5" w:rsidRPr="006B07E9" w:rsidRDefault="00C605FF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579E5" w:rsidRPr="006B07E9" w14:paraId="2297947D" w14:textId="77777777" w:rsidTr="00D944C2">
        <w:trPr>
          <w:tblHeader/>
        </w:trPr>
        <w:tc>
          <w:tcPr>
            <w:tcW w:w="1970" w:type="pct"/>
          </w:tcPr>
          <w:p w14:paraId="303921BD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0" w:type="pct"/>
            <w:gridSpan w:val="7"/>
          </w:tcPr>
          <w:p w14:paraId="3B540D86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79E5" w:rsidRPr="006B07E9" w14:paraId="25DFEFD4" w14:textId="77777777" w:rsidTr="00FC5192">
        <w:tc>
          <w:tcPr>
            <w:tcW w:w="1970" w:type="pct"/>
          </w:tcPr>
          <w:p w14:paraId="2C284BD7" w14:textId="77777777" w:rsidR="003579E5" w:rsidRPr="006B07E9" w:rsidRDefault="003579E5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22" w:type="pct"/>
          </w:tcPr>
          <w:p w14:paraId="06EAD5B3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A14E58D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0EB754E7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40CD01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130563DA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0D4566B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D0437DC" w14:textId="77777777" w:rsidR="003579E5" w:rsidRPr="006B07E9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3FC" w:rsidRPr="006B07E9" w14:paraId="1662A353" w14:textId="77777777" w:rsidTr="00FC5192">
        <w:tc>
          <w:tcPr>
            <w:tcW w:w="1970" w:type="pct"/>
          </w:tcPr>
          <w:p w14:paraId="1B006A11" w14:textId="1E28E65A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22" w:type="pct"/>
          </w:tcPr>
          <w:p w14:paraId="4A069C32" w14:textId="481E8471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978</w:t>
            </w:r>
            <w:r w:rsidR="00FD3C2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4" w:type="pct"/>
          </w:tcPr>
          <w:p w14:paraId="7AA2F7DD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590BC0FC" w14:textId="28BE7BDB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350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45" w:type="pct"/>
          </w:tcPr>
          <w:p w14:paraId="32F76C5F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590556C5" w14:textId="7E287B09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 w:hint="cs"/>
                <w:sz w:val="28"/>
                <w:szCs w:val="28"/>
              </w:rPr>
              <w:t>958</w:t>
            </w:r>
            <w:r w:rsidR="00FD3C2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43" w:type="pct"/>
          </w:tcPr>
          <w:p w14:paraId="3CDEB0BD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62F0F16" w14:textId="2975E9D6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346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788</w:t>
            </w:r>
          </w:p>
        </w:tc>
      </w:tr>
      <w:tr w:rsidR="00D503FC" w:rsidRPr="006B07E9" w14:paraId="13B2D636" w14:textId="77777777" w:rsidTr="00FC5192">
        <w:tc>
          <w:tcPr>
            <w:tcW w:w="1970" w:type="pct"/>
          </w:tcPr>
          <w:p w14:paraId="612062F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ส่วนแบ่งกำไรตามวิธีส่วนได้เสีย</w:t>
            </w:r>
          </w:p>
        </w:tc>
        <w:tc>
          <w:tcPr>
            <w:tcW w:w="622" w:type="pct"/>
          </w:tcPr>
          <w:p w14:paraId="0ECB7C27" w14:textId="029B7E98" w:rsidR="00D503FC" w:rsidRPr="00B253A3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3A3">
              <w:rPr>
                <w:rFonts w:ascii="Angsana New" w:hAnsi="Angsana New"/>
                <w:sz w:val="28"/>
                <w:szCs w:val="28"/>
              </w:rPr>
              <w:t>5</w:t>
            </w:r>
            <w:r w:rsidR="00F90F96">
              <w:rPr>
                <w:rFonts w:ascii="Angsana New" w:hAnsi="Angsana New"/>
                <w:sz w:val="28"/>
                <w:szCs w:val="28"/>
              </w:rPr>
              <w:t>8</w:t>
            </w:r>
            <w:r w:rsidR="002F4C64" w:rsidRPr="00B253A3">
              <w:rPr>
                <w:rFonts w:ascii="Angsana New" w:hAnsi="Angsana New"/>
                <w:sz w:val="28"/>
                <w:szCs w:val="28"/>
              </w:rPr>
              <w:t>,</w:t>
            </w:r>
            <w:r w:rsidR="00F90F96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44" w:type="pct"/>
          </w:tcPr>
          <w:p w14:paraId="2F668F41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0C92751A" w14:textId="129707DA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68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45" w:type="pct"/>
          </w:tcPr>
          <w:p w14:paraId="69A31AAB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3143031D" w14:textId="03ACCEDE" w:rsidR="00D503FC" w:rsidRPr="006B07E9" w:rsidRDefault="00FD3C24" w:rsidP="00727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2DB4613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611C3F3C" w14:textId="212A1F8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2C0D" w:rsidRPr="006B07E9" w14:paraId="6E04DC9C" w14:textId="77777777" w:rsidTr="00FC5192">
        <w:tc>
          <w:tcPr>
            <w:tcW w:w="1970" w:type="pct"/>
          </w:tcPr>
          <w:p w14:paraId="1F3AC132" w14:textId="2E1B1936" w:rsidR="00D52C0D" w:rsidRPr="006B07E9" w:rsidRDefault="00D52C0D" w:rsidP="00D5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ส่วนแบ่งกำไรขาดทุนเบ็ดเสร็จอื่นตามวิธี</w:t>
            </w:r>
          </w:p>
        </w:tc>
        <w:tc>
          <w:tcPr>
            <w:tcW w:w="622" w:type="pct"/>
          </w:tcPr>
          <w:p w14:paraId="2C1269EA" w14:textId="77777777" w:rsidR="00D52C0D" w:rsidRPr="00B253A3" w:rsidRDefault="00D52C0D" w:rsidP="00D5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9760C2D" w14:textId="77777777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0BDEFD8" w14:textId="77777777" w:rsidR="00D52C0D" w:rsidRPr="00C605FF" w:rsidRDefault="00D52C0D" w:rsidP="00D5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1A6EE9D" w14:textId="77777777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6C1CB8E7" w14:textId="77777777" w:rsidR="00D52C0D" w:rsidRDefault="00D52C0D" w:rsidP="00D5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24EE54C7" w14:textId="77777777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66372EA2" w14:textId="77777777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2C0D" w:rsidRPr="006B07E9" w14:paraId="71156311" w14:textId="77777777" w:rsidTr="00FC5192">
        <w:tc>
          <w:tcPr>
            <w:tcW w:w="1970" w:type="pct"/>
          </w:tcPr>
          <w:p w14:paraId="7AAC74BB" w14:textId="60A2EBC8" w:rsidR="00D52C0D" w:rsidRPr="006B07E9" w:rsidRDefault="00D52C0D" w:rsidP="00D5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622" w:type="pct"/>
          </w:tcPr>
          <w:p w14:paraId="4507287D" w14:textId="077C27FB" w:rsidR="00D52C0D" w:rsidRPr="00B253A3" w:rsidRDefault="00D52C0D" w:rsidP="00D5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44" w:type="pct"/>
          </w:tcPr>
          <w:p w14:paraId="3EA9154F" w14:textId="77777777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77A33FA1" w14:textId="41168B65" w:rsidR="00D52C0D" w:rsidRPr="00C605FF" w:rsidRDefault="00D52C0D" w:rsidP="00727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CCCEBB7" w14:textId="77777777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6C7B986E" w14:textId="18EE78E9" w:rsidR="00D52C0D" w:rsidRDefault="00D52C0D" w:rsidP="00D5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C93A2B4" w14:textId="77777777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26D5BF37" w14:textId="0FA1469C" w:rsidR="00D52C0D" w:rsidRPr="006B07E9" w:rsidRDefault="00D52C0D" w:rsidP="00D52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47B562D3" w14:textId="77777777" w:rsidTr="00FC5192">
        <w:tc>
          <w:tcPr>
            <w:tcW w:w="1970" w:type="pct"/>
          </w:tcPr>
          <w:p w14:paraId="4ED0A14B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10868368" w14:textId="6DE99F1E" w:rsidR="00D503FC" w:rsidRPr="00B253A3" w:rsidRDefault="00FD3C24" w:rsidP="0071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20" w:firstLine="635"/>
              <w:rPr>
                <w:rFonts w:ascii="Angsana New" w:hAnsi="Angsana New"/>
                <w:sz w:val="28"/>
                <w:szCs w:val="28"/>
              </w:rPr>
            </w:pPr>
            <w:r w:rsidRPr="00B253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36BDA91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BAC9F7B" w14:textId="6B76162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22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788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186EEB02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723A5D7A" w14:textId="75F3D7D2" w:rsidR="00D503FC" w:rsidRPr="006B07E9" w:rsidRDefault="00FD3C24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4210289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16B2D4B" w14:textId="3B2F21B0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649A6B3E" w14:textId="77777777" w:rsidTr="00575789">
        <w:tc>
          <w:tcPr>
            <w:tcW w:w="1970" w:type="pct"/>
          </w:tcPr>
          <w:p w14:paraId="220EF57C" w14:textId="791E1869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จ่ายเพิ่มทุน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622" w:type="pct"/>
          </w:tcPr>
          <w:p w14:paraId="32EC567D" w14:textId="49052716" w:rsidR="00D503FC" w:rsidRPr="00B253A3" w:rsidRDefault="002F4C64" w:rsidP="0071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B253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FBEB4FB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4231C42B" w14:textId="46A9F5B3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611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45" w:type="pct"/>
          </w:tcPr>
          <w:p w14:paraId="0A3F8E4D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342C9EF" w14:textId="26AB89D4" w:rsidR="00D503FC" w:rsidRPr="006B07E9" w:rsidRDefault="00FD3C24" w:rsidP="0012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449A4DF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846F10D" w14:textId="1E325B26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611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891</w:t>
            </w:r>
          </w:p>
        </w:tc>
      </w:tr>
      <w:tr w:rsidR="00D503FC" w:rsidRPr="006B07E9" w14:paraId="3E66D283" w14:textId="77777777" w:rsidTr="00FC5192">
        <w:tc>
          <w:tcPr>
            <w:tcW w:w="1970" w:type="pct"/>
          </w:tcPr>
          <w:p w14:paraId="6F41E09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ผลต่างของอัตราแลกเปลี่ยนจากการ</w:t>
            </w:r>
          </w:p>
        </w:tc>
        <w:tc>
          <w:tcPr>
            <w:tcW w:w="622" w:type="pct"/>
          </w:tcPr>
          <w:p w14:paraId="7EE2D352" w14:textId="77777777" w:rsidR="00D503FC" w:rsidRPr="00B253A3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ED1FE67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39199AF2" w14:textId="50E6650A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65A147A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68D048A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97F7786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A190F25" w14:textId="327A72E5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3FC" w:rsidRPr="006B07E9" w14:paraId="2C6C92E5" w14:textId="77777777" w:rsidTr="00FC5192">
        <w:tc>
          <w:tcPr>
            <w:tcW w:w="1970" w:type="pct"/>
          </w:tcPr>
          <w:p w14:paraId="09A6BDC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22" w:type="pct"/>
            <w:shd w:val="clear" w:color="auto" w:fill="auto"/>
          </w:tcPr>
          <w:p w14:paraId="0C8B9566" w14:textId="5802F75D" w:rsidR="00D503FC" w:rsidRPr="00B253A3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53A3">
              <w:rPr>
                <w:rFonts w:ascii="Angsana New" w:hAnsi="Angsana New"/>
                <w:sz w:val="28"/>
                <w:szCs w:val="28"/>
              </w:rPr>
              <w:t>8</w:t>
            </w:r>
            <w:r w:rsidR="00DA2F59">
              <w:rPr>
                <w:rFonts w:ascii="Angsana New" w:hAnsi="Angsana New"/>
                <w:sz w:val="28"/>
                <w:szCs w:val="28"/>
              </w:rPr>
              <w:t>8</w:t>
            </w:r>
            <w:r w:rsidR="002F4C64" w:rsidRPr="00B253A3">
              <w:rPr>
                <w:rFonts w:ascii="Angsana New" w:hAnsi="Angsana New"/>
                <w:sz w:val="28"/>
                <w:szCs w:val="28"/>
              </w:rPr>
              <w:t>,</w:t>
            </w:r>
            <w:r w:rsidR="00DA2F59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44" w:type="pct"/>
          </w:tcPr>
          <w:p w14:paraId="61EF1211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B94EFDE" w14:textId="74CFFC11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29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617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0BC2DB63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D67203C" w14:textId="1DD34B48" w:rsidR="00D503FC" w:rsidRPr="006B07E9" w:rsidRDefault="00FD3C24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84C6B47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6BC2F39" w14:textId="5B59E5DB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7904DEA7" w14:textId="77777777" w:rsidTr="00FC5192">
        <w:tc>
          <w:tcPr>
            <w:tcW w:w="1970" w:type="pct"/>
          </w:tcPr>
          <w:p w14:paraId="5C4C3853" w14:textId="373FB343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DE34B58" w14:textId="05203744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F4C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  <w:r w:rsidR="002F4C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144" w:type="pct"/>
          </w:tcPr>
          <w:p w14:paraId="53CE4DC1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2C89B656" w14:textId="308D1499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978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145" w:type="pct"/>
          </w:tcPr>
          <w:p w14:paraId="3A24D730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2600D07" w14:textId="3D000621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958</w:t>
            </w:r>
            <w:r w:rsidR="00FD3C2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143" w:type="pct"/>
          </w:tcPr>
          <w:p w14:paraId="29E08F0D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6DCA078" w14:textId="33712BBA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958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679</w:t>
            </w:r>
          </w:p>
        </w:tc>
      </w:tr>
      <w:tr w:rsidR="003579E5" w:rsidRPr="006B07E9" w14:paraId="6B4C6C17" w14:textId="77777777" w:rsidTr="00FC5192">
        <w:trPr>
          <w:trHeight w:val="161"/>
        </w:trPr>
        <w:tc>
          <w:tcPr>
            <w:tcW w:w="1970" w:type="pct"/>
          </w:tcPr>
          <w:p w14:paraId="4ADE9C50" w14:textId="77777777" w:rsidR="003579E5" w:rsidRPr="006B07E9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6E840DF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70D6AED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18CBDD9E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6001AFDE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BC4BDB4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5AE6501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0E659D33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79E5" w:rsidRPr="006B07E9" w14:paraId="46FE3AF5" w14:textId="77777777" w:rsidTr="00FC5192">
        <w:tc>
          <w:tcPr>
            <w:tcW w:w="1970" w:type="pct"/>
          </w:tcPr>
          <w:p w14:paraId="6DDBA1E4" w14:textId="77777777" w:rsidR="003579E5" w:rsidRPr="006B07E9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22" w:type="pct"/>
          </w:tcPr>
          <w:p w14:paraId="026B0673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EE31DC7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49FA3762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1F2B7E26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62933F96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5FB37C8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5197C8C6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503FC" w:rsidRPr="006B07E9" w14:paraId="42962BA4" w14:textId="77777777" w:rsidTr="00FC5192">
        <w:tc>
          <w:tcPr>
            <w:tcW w:w="1970" w:type="pct"/>
          </w:tcPr>
          <w:p w14:paraId="2228997B" w14:textId="4CFF4D18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22" w:type="pct"/>
          </w:tcPr>
          <w:p w14:paraId="06BC2C23" w14:textId="0A817F9D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79</w:t>
            </w:r>
            <w:r w:rsidR="00961C3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44" w:type="pct"/>
          </w:tcPr>
          <w:p w14:paraId="7BF60078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277CFFEB" w14:textId="4E55ACA2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45" w:type="pct"/>
          </w:tcPr>
          <w:p w14:paraId="0172ABD3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7365BC6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B6B9584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1953E573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03CB57B7" w14:textId="77777777" w:rsidTr="00FC5192">
        <w:tc>
          <w:tcPr>
            <w:tcW w:w="1970" w:type="pct"/>
          </w:tcPr>
          <w:p w14:paraId="16151BA1" w14:textId="71599834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ส่วนแบ่งกำไรตามวิธีส่วนได้เสีย</w:t>
            </w:r>
          </w:p>
        </w:tc>
        <w:tc>
          <w:tcPr>
            <w:tcW w:w="622" w:type="pct"/>
          </w:tcPr>
          <w:p w14:paraId="033143B2" w14:textId="7BC075CB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12</w:t>
            </w:r>
            <w:r w:rsidR="00961C3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44" w:type="pct"/>
          </w:tcPr>
          <w:p w14:paraId="13FEAADB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BED46F7" w14:textId="75A9AB5E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7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45" w:type="pct"/>
          </w:tcPr>
          <w:p w14:paraId="48C82D13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2760659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4DE5302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202342EE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03D0C9BF" w14:textId="77777777" w:rsidTr="00FC5192">
        <w:tc>
          <w:tcPr>
            <w:tcW w:w="1970" w:type="pct"/>
          </w:tcPr>
          <w:p w14:paraId="52082C5D" w14:textId="63EA750E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จ่ายเพิ่มทุน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30F57A0" w14:textId="67CB9EE2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</w:t>
            </w:r>
            <w:r w:rsidR="00961C3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44" w:type="pct"/>
          </w:tcPr>
          <w:p w14:paraId="6EA1631F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40649FD6" w14:textId="2042A7EE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46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5" w:type="pct"/>
          </w:tcPr>
          <w:p w14:paraId="6F54AD15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E80DE64" w14:textId="74971B02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0E05B33" w14:textId="269E2E1C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A178832" w14:textId="1D5BAD42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0C871546" w14:textId="77777777" w:rsidTr="00FC5192">
        <w:tc>
          <w:tcPr>
            <w:tcW w:w="1970" w:type="pct"/>
          </w:tcPr>
          <w:p w14:paraId="2AB85512" w14:textId="704CD3D3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B1BF2E0" w14:textId="2FF9DA11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95</w:t>
            </w:r>
            <w:r w:rsidR="00961C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144" w:type="pct"/>
          </w:tcPr>
          <w:p w14:paraId="0A415A50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83267DD" w14:textId="7E24576D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145" w:type="pct"/>
          </w:tcPr>
          <w:p w14:paraId="10C730A0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4A12B76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60D36B0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8028F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579E5" w:rsidRPr="006B07E9" w14:paraId="1748D999" w14:textId="77777777" w:rsidTr="00FC5192">
        <w:trPr>
          <w:trHeight w:val="71"/>
        </w:trPr>
        <w:tc>
          <w:tcPr>
            <w:tcW w:w="1970" w:type="pct"/>
          </w:tcPr>
          <w:p w14:paraId="3547D281" w14:textId="77777777" w:rsidR="003579E5" w:rsidRPr="006B07E9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477BF328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92C16C0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2B71C00F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45E1C01D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093E903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455ECEB6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612D05EA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79E5" w:rsidRPr="006B07E9" w14:paraId="496E046E" w14:textId="77777777" w:rsidTr="00FC5192">
        <w:tc>
          <w:tcPr>
            <w:tcW w:w="1970" w:type="pct"/>
          </w:tcPr>
          <w:p w14:paraId="60D07229" w14:textId="77777777" w:rsidR="003579E5" w:rsidRPr="006B07E9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</w:tcPr>
          <w:p w14:paraId="3A8DCF56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D57F759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62B8FAC1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6D78ADD4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49B1978D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3D0FC7AD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216C0E51" w14:textId="77777777" w:rsidR="003579E5" w:rsidRPr="006B07E9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503FC" w:rsidRPr="006B07E9" w14:paraId="31BBE683" w14:textId="77777777" w:rsidTr="00FC5192">
        <w:tc>
          <w:tcPr>
            <w:tcW w:w="1970" w:type="pct"/>
          </w:tcPr>
          <w:p w14:paraId="1CACC2FC" w14:textId="07710D3D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22" w:type="pct"/>
          </w:tcPr>
          <w:p w14:paraId="4866B3C8" w14:textId="165D23D9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961C3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057</w:t>
            </w:r>
            <w:r w:rsidR="00961C3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44" w:type="pct"/>
          </w:tcPr>
          <w:p w14:paraId="270BD227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0B89FB7C" w14:textId="200F9866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375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45" w:type="pct"/>
          </w:tcPr>
          <w:p w14:paraId="47818B4E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4FC9FF35" w14:textId="1BFD87FE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 w:hint="cs"/>
                <w:sz w:val="28"/>
                <w:szCs w:val="28"/>
              </w:rPr>
              <w:t>958</w:t>
            </w:r>
            <w:r w:rsidR="00961C3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43" w:type="pct"/>
          </w:tcPr>
          <w:p w14:paraId="13508639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1339F6C0" w14:textId="6C25A0D7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346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788</w:t>
            </w:r>
          </w:p>
        </w:tc>
      </w:tr>
      <w:tr w:rsidR="00D503FC" w:rsidRPr="006B07E9" w14:paraId="0D558D08" w14:textId="77777777" w:rsidTr="00FC5192">
        <w:tc>
          <w:tcPr>
            <w:tcW w:w="1970" w:type="pct"/>
          </w:tcPr>
          <w:p w14:paraId="1087035D" w14:textId="026B706C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ส่วนแบ่งกำไรตามวิธีส่วนได้เสีย</w:t>
            </w:r>
          </w:p>
        </w:tc>
        <w:tc>
          <w:tcPr>
            <w:tcW w:w="622" w:type="pct"/>
          </w:tcPr>
          <w:p w14:paraId="4C9BA919" w14:textId="767B9D23" w:rsidR="00D503FC" w:rsidRPr="00CA32A5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7</w:t>
            </w:r>
            <w:r w:rsidR="00F90F96">
              <w:rPr>
                <w:rFonts w:ascii="Angsana New" w:hAnsi="Angsana New"/>
                <w:sz w:val="28"/>
                <w:szCs w:val="28"/>
              </w:rPr>
              <w:t>1</w:t>
            </w:r>
            <w:r w:rsidR="00961C34" w:rsidRPr="00CA32A5">
              <w:rPr>
                <w:rFonts w:ascii="Angsana New" w:hAnsi="Angsana New"/>
                <w:sz w:val="28"/>
                <w:szCs w:val="28"/>
              </w:rPr>
              <w:t>,</w:t>
            </w:r>
            <w:r w:rsidR="00F90F96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44" w:type="pct"/>
          </w:tcPr>
          <w:p w14:paraId="0AB2FA54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0F3A1E9E" w14:textId="3F7857EE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75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45" w:type="pct"/>
          </w:tcPr>
          <w:p w14:paraId="43B54C6B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D41877B" w14:textId="778C289F" w:rsidR="00D503FC" w:rsidRPr="006B07E9" w:rsidRDefault="00961C34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5F72EA8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26C5CCFB" w14:textId="30A81F8A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F6A" w:rsidRPr="006B07E9" w14:paraId="53B4226D" w14:textId="77777777" w:rsidTr="00FC5192">
        <w:tc>
          <w:tcPr>
            <w:tcW w:w="1970" w:type="pct"/>
          </w:tcPr>
          <w:p w14:paraId="2665FDD3" w14:textId="520CB7BD" w:rsidR="00FA6F6A" w:rsidRPr="006B07E9" w:rsidRDefault="00FA6F6A" w:rsidP="00FA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ส่วนแบ่งกำไรขาดทุนเบ็ดเสร็จอื่นตามวิธี</w:t>
            </w:r>
          </w:p>
        </w:tc>
        <w:tc>
          <w:tcPr>
            <w:tcW w:w="622" w:type="pct"/>
          </w:tcPr>
          <w:p w14:paraId="31C74E50" w14:textId="77777777" w:rsidR="00FA6F6A" w:rsidRPr="00C605FF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614118D" w14:textId="77777777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0AF23ACC" w14:textId="77777777" w:rsidR="00FA6F6A" w:rsidRPr="00C605FF" w:rsidRDefault="00FA6F6A" w:rsidP="00FA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09C65F28" w14:textId="77777777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A3D3A1B" w14:textId="77777777" w:rsidR="00FA6F6A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39EAD69B" w14:textId="77777777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0137C603" w14:textId="77777777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6F6A" w:rsidRPr="006B07E9" w14:paraId="6665C511" w14:textId="77777777" w:rsidTr="00FC5192">
        <w:tc>
          <w:tcPr>
            <w:tcW w:w="1970" w:type="pct"/>
          </w:tcPr>
          <w:p w14:paraId="27D05714" w14:textId="4CF1B9EE" w:rsidR="00FA6F6A" w:rsidRPr="006B07E9" w:rsidRDefault="00FA6F6A" w:rsidP="00FA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622" w:type="pct"/>
          </w:tcPr>
          <w:p w14:paraId="7EA9662A" w14:textId="5A4672AF" w:rsidR="00FA6F6A" w:rsidRPr="00C605FF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44" w:type="pct"/>
          </w:tcPr>
          <w:p w14:paraId="43C15989" w14:textId="77777777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6B94B568" w14:textId="5BAA868E" w:rsidR="00FA6F6A" w:rsidRPr="00C605FF" w:rsidRDefault="00FA6F6A" w:rsidP="00727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300526A" w14:textId="77777777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E667B41" w14:textId="37F8CD67" w:rsidR="00FA6F6A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C936925" w14:textId="77777777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7E358615" w14:textId="5EECBDC2" w:rsidR="00FA6F6A" w:rsidRPr="006B07E9" w:rsidRDefault="00FA6F6A" w:rsidP="00FA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64CF79CE" w14:textId="77777777" w:rsidTr="00FC5192">
        <w:tc>
          <w:tcPr>
            <w:tcW w:w="1970" w:type="pct"/>
          </w:tcPr>
          <w:p w14:paraId="26102933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61CEBA7F" w14:textId="1D5D9E40" w:rsidR="00D503FC" w:rsidRPr="00CA32A5" w:rsidRDefault="00961C34" w:rsidP="0071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2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2D57313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61AC910B" w14:textId="32326B04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22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788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3445377A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E6E0D0C" w14:textId="1E525AA7" w:rsidR="00D503FC" w:rsidRPr="006B07E9" w:rsidRDefault="00961C34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EF77B5F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3744C893" w14:textId="4CBA8EB4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21974A6F" w14:textId="77777777" w:rsidTr="00FC5192">
        <w:tc>
          <w:tcPr>
            <w:tcW w:w="1970" w:type="pct"/>
          </w:tcPr>
          <w:p w14:paraId="66E673F4" w14:textId="76EC0B3A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จ่ายเพิ่มทุน</w:t>
            </w:r>
            <w:r w:rsidRPr="006B07E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622" w:type="pct"/>
          </w:tcPr>
          <w:p w14:paraId="0E71F8AB" w14:textId="4B9CE673" w:rsidR="00D503FC" w:rsidRPr="00CA32A5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3</w:t>
            </w:r>
            <w:r w:rsidR="00961C34" w:rsidRPr="00CA32A5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44" w:type="pct"/>
          </w:tcPr>
          <w:p w14:paraId="455D63F4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2AD06B72" w14:textId="66AA4D05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658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45" w:type="pct"/>
          </w:tcPr>
          <w:p w14:paraId="18B6CC28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37C2E8E8" w14:textId="586C6C5E" w:rsidR="00D503FC" w:rsidRPr="006B07E9" w:rsidRDefault="00961C34" w:rsidP="0071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B6DE5F8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521C4531" w14:textId="6709B91E" w:rsidR="00D503FC" w:rsidRPr="006B07E9" w:rsidRDefault="00C605FF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611</w:t>
            </w:r>
            <w:r w:rsidR="00D503FC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</w:rPr>
              <w:t>891</w:t>
            </w:r>
          </w:p>
        </w:tc>
      </w:tr>
      <w:tr w:rsidR="00D503FC" w:rsidRPr="006B07E9" w14:paraId="722B74BD" w14:textId="77777777" w:rsidTr="00FC5192">
        <w:tc>
          <w:tcPr>
            <w:tcW w:w="1970" w:type="pct"/>
          </w:tcPr>
          <w:p w14:paraId="440F51CD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ผลต่างของอัตราแลกเปลี่ยนจากการ</w:t>
            </w:r>
          </w:p>
        </w:tc>
        <w:tc>
          <w:tcPr>
            <w:tcW w:w="622" w:type="pct"/>
          </w:tcPr>
          <w:p w14:paraId="1E5E3DE5" w14:textId="77777777" w:rsidR="00D503FC" w:rsidRPr="00CA32A5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07930F7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6458451A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95FDA54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D4780DC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B27688B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51E25032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3FC" w:rsidRPr="006B07E9" w14:paraId="2C414433" w14:textId="77777777" w:rsidTr="00DA2F59">
        <w:tc>
          <w:tcPr>
            <w:tcW w:w="1970" w:type="pct"/>
          </w:tcPr>
          <w:p w14:paraId="082A6A0E" w14:textId="77777777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22" w:type="pct"/>
          </w:tcPr>
          <w:p w14:paraId="6FC74E16" w14:textId="58987EEE" w:rsidR="00D503FC" w:rsidRPr="00CA32A5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8</w:t>
            </w:r>
            <w:r w:rsidR="00DA2F59">
              <w:rPr>
                <w:rFonts w:ascii="Angsana New" w:hAnsi="Angsana New"/>
                <w:sz w:val="28"/>
                <w:szCs w:val="28"/>
              </w:rPr>
              <w:t>8</w:t>
            </w:r>
            <w:r w:rsidR="00961C34" w:rsidRPr="00CA32A5">
              <w:rPr>
                <w:rFonts w:ascii="Angsana New" w:hAnsi="Angsana New"/>
                <w:sz w:val="28"/>
                <w:szCs w:val="28"/>
              </w:rPr>
              <w:t>,</w:t>
            </w:r>
            <w:r w:rsidR="00DA2F59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44" w:type="pct"/>
          </w:tcPr>
          <w:p w14:paraId="4C0BA33E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75826819" w14:textId="1F727530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29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617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26E07A79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0CC7434F" w14:textId="528638B9" w:rsidR="00D503FC" w:rsidRPr="006B07E9" w:rsidRDefault="00961C34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36DEEE3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3B72555A" w14:textId="037C7D4C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3FC" w:rsidRPr="006B07E9" w14:paraId="3AF8B66F" w14:textId="77777777" w:rsidTr="00FC5192">
        <w:tc>
          <w:tcPr>
            <w:tcW w:w="1970" w:type="pct"/>
          </w:tcPr>
          <w:p w14:paraId="5EE21E95" w14:textId="05F3FABC" w:rsidR="00D503FC" w:rsidRPr="006B07E9" w:rsidRDefault="00D503FC" w:rsidP="00D5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224B8C" w14:textId="63762098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61C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  <w:r w:rsidR="00961C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144" w:type="pct"/>
          </w:tcPr>
          <w:p w14:paraId="6CB8F1E7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E252607" w14:textId="62C844EF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057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529</w:t>
            </w:r>
          </w:p>
        </w:tc>
        <w:tc>
          <w:tcPr>
            <w:tcW w:w="145" w:type="pct"/>
          </w:tcPr>
          <w:p w14:paraId="42309ECE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E490A85" w14:textId="23B5F1F9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958</w:t>
            </w:r>
            <w:r w:rsidR="00961C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143" w:type="pct"/>
          </w:tcPr>
          <w:p w14:paraId="3325674F" w14:textId="77777777" w:rsidR="00D503FC" w:rsidRPr="006B07E9" w:rsidRDefault="00D503FC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CF9171E" w14:textId="51301621" w:rsidR="00D503FC" w:rsidRPr="006B07E9" w:rsidRDefault="00C605FF" w:rsidP="00D5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958</w:t>
            </w:r>
            <w:r w:rsidR="00D503FC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679</w:t>
            </w:r>
          </w:p>
        </w:tc>
      </w:tr>
    </w:tbl>
    <w:p w14:paraId="6B7CBF9E" w14:textId="5E058F8A" w:rsidR="00575789" w:rsidRPr="006B07E9" w:rsidRDefault="00575789" w:rsidP="00906A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725D2631" w14:textId="77777777" w:rsidR="00E23D4F" w:rsidRPr="002C58FF" w:rsidRDefault="00E23D4F" w:rsidP="00E23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2C58FF">
        <w:rPr>
          <w:rFonts w:ascii="Angsana New" w:hAnsi="Angsana New"/>
          <w:i/>
          <w:iCs/>
          <w:spacing w:val="6"/>
          <w:sz w:val="30"/>
          <w:szCs w:val="30"/>
          <w:cs/>
        </w:rPr>
        <w:lastRenderedPageBreak/>
        <w:t xml:space="preserve">บริษัทร่วม </w:t>
      </w:r>
    </w:p>
    <w:p w14:paraId="7A8F233A" w14:textId="77777777" w:rsidR="00E23D4F" w:rsidRPr="002C58FF" w:rsidRDefault="00E23D4F" w:rsidP="00E23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60476AF8" w14:textId="7C815E04" w:rsidR="00E23D4F" w:rsidRPr="00F61C23" w:rsidRDefault="00E23D4F" w:rsidP="00E23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2C58FF">
        <w:rPr>
          <w:rFonts w:ascii="Angsana New" w:hAnsi="Angsana New"/>
          <w:b/>
          <w:sz w:val="30"/>
          <w:szCs w:val="30"/>
          <w:cs/>
        </w:rPr>
        <w:t>บริษัทและผู้ถือหุ้นรายอื่น ๆ ได้นำหุ้นทั้งหมดของบริษัท กรีนเอิร์ธพาวเวอร์ (ไทยแลนด์) จำกัด</w:t>
      </w:r>
      <w:r w:rsidRPr="002C58FF">
        <w:rPr>
          <w:rFonts w:ascii="Angsana New" w:hAnsi="Angsana New"/>
          <w:bCs/>
          <w:sz w:val="30"/>
          <w:szCs w:val="30"/>
          <w:cs/>
        </w:rPr>
        <w:t xml:space="preserve"> </w:t>
      </w:r>
      <w:r w:rsidRPr="002C58FF">
        <w:rPr>
          <w:rFonts w:ascii="Angsana New" w:hAnsi="Angsana New"/>
          <w:bCs/>
          <w:sz w:val="30"/>
          <w:szCs w:val="30"/>
        </w:rPr>
        <w:t>(“GEPT”)</w:t>
      </w:r>
      <w:r w:rsidRPr="002C58FF">
        <w:rPr>
          <w:rFonts w:ascii="Angsana New" w:hAnsi="Angsana New"/>
          <w:b/>
          <w:sz w:val="30"/>
          <w:szCs w:val="30"/>
          <w:cs/>
        </w:rPr>
        <w:t xml:space="preserve"> 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2EDF9286" w14:textId="77777777" w:rsidR="00E23D4F" w:rsidRPr="00F61C23" w:rsidRDefault="00E23D4F" w:rsidP="00E23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663322D" w14:textId="245D7A49" w:rsidR="00906AA1" w:rsidRPr="006B07E9" w:rsidRDefault="00906AA1" w:rsidP="00906A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E9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16AC2DBC" w14:textId="77777777" w:rsidR="00906AA1" w:rsidRPr="006B07E9" w:rsidRDefault="00906AA1" w:rsidP="00906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DB6F980" w14:textId="6D56D886" w:rsidR="00CB441A" w:rsidRPr="002472F5" w:rsidRDefault="002472F5" w:rsidP="00247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2472F5">
        <w:rPr>
          <w:rFonts w:ascii="Angsana New" w:hAnsi="Angsana New"/>
          <w:b/>
          <w:spacing w:val="-4"/>
          <w:sz w:val="30"/>
          <w:szCs w:val="30"/>
          <w:cs/>
        </w:rPr>
        <w:t>ในระหว่างไตรมาส</w:t>
      </w:r>
      <w:r w:rsidRPr="002472F5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3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และไตรมาส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4</w:t>
      </w:r>
      <w:r w:rsidRPr="002472F5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ปี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2564</w:t>
      </w:r>
      <w:r w:rsidRPr="002472F5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>บริษัท สแกน แอดวานซ์ เพาเวอร์ จำกัด ได้เรียกชำระทุนเพิ่มเติมจาก</w:t>
      </w:r>
      <w:r>
        <w:rPr>
          <w:rFonts w:ascii="Angsana New" w:hAnsi="Angsana New"/>
          <w:b/>
          <w:spacing w:val="-4"/>
          <w:sz w:val="30"/>
          <w:szCs w:val="30"/>
        </w:rPr>
        <w:t xml:space="preserve">       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ผู้ถือหุ้น ร้อยละ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2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และร้อยละ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1</w:t>
      </w:r>
      <w:r w:rsidRPr="002472F5">
        <w:rPr>
          <w:rFonts w:ascii="Angsana New" w:hAnsi="Angsana New"/>
          <w:bCs/>
          <w:spacing w:val="-4"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5</w:t>
      </w:r>
      <w:r w:rsidRPr="002472F5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ตามลำดับสำหรับหุ้นสามัญจำนวน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2</w:t>
      </w:r>
      <w:r w:rsidRPr="002472F5">
        <w:rPr>
          <w:rFonts w:ascii="Angsana New" w:hAnsi="Angsana New"/>
          <w:bCs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000</w:t>
      </w:r>
      <w:r w:rsidRPr="002472F5">
        <w:rPr>
          <w:rFonts w:ascii="Angsana New" w:hAnsi="Angsana New"/>
          <w:bCs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000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หุ้น มูลค่าหุ้นละ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100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>บาท โดยบริษัท</w:t>
      </w:r>
      <w:r>
        <w:rPr>
          <w:rFonts w:ascii="Angsana New" w:hAnsi="Angsana New"/>
          <w:b/>
          <w:spacing w:val="-4"/>
          <w:sz w:val="30"/>
          <w:szCs w:val="30"/>
        </w:rPr>
        <w:t xml:space="preserve">   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 คอนโทร์โน จำกัด ซึ่งเป็นบริษัทย่อยในกลุ่มบริษัทได้จ่ายชำระเงินค่าหุ้นเพิ่มทุนดังกล่าวแล้วเป็นจำนวน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2</w:t>
      </w:r>
      <w:r w:rsidRPr="002472F5">
        <w:rPr>
          <w:rFonts w:ascii="Angsana New" w:hAnsi="Angsana New"/>
          <w:bCs/>
          <w:spacing w:val="-4"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04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ล้านบาท เมื่อวันที่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5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สิงหาคม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2564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และ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1</w:t>
      </w:r>
      <w:r w:rsidRPr="002472F5">
        <w:rPr>
          <w:rFonts w:ascii="Angsana New" w:hAnsi="Angsana New"/>
          <w:bCs/>
          <w:spacing w:val="-4"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53</w:t>
      </w:r>
      <w:r w:rsidRPr="002472F5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>ล้านบาท เมื่อวันที่</w:t>
      </w:r>
      <w:r w:rsidRPr="002472F5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1</w:t>
      </w:r>
      <w:r w:rsidRPr="002472F5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ธันวาคม </w:t>
      </w:r>
      <w:r w:rsidR="00C605FF" w:rsidRPr="00C605FF">
        <w:rPr>
          <w:rFonts w:ascii="Angsana New" w:hAnsi="Angsana New"/>
          <w:bCs/>
          <w:spacing w:val="-4"/>
          <w:sz w:val="30"/>
          <w:szCs w:val="30"/>
        </w:rPr>
        <w:t>2564</w:t>
      </w:r>
      <w:r w:rsidRPr="002472F5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>ตามลำดับ เพื่อรักษาสัดส่วนการถือหุ้นเดิม</w:t>
      </w:r>
    </w:p>
    <w:p w14:paraId="134692DB" w14:textId="77777777" w:rsidR="005363FE" w:rsidRPr="006B07E9" w:rsidRDefault="005363FE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</w:rPr>
        <w:sectPr w:rsidR="005363FE" w:rsidRPr="006B07E9" w:rsidSect="004568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157C9A34" w14:textId="1EF1BFAF" w:rsidR="009210CB" w:rsidRPr="006B07E9" w:rsidRDefault="00DE5AC1" w:rsidP="007114D5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bidi="th-TH"/>
        </w:rPr>
      </w:pPr>
      <w:r w:rsidRPr="006B07E9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เงินลงทุนในบริษัทร่วมและการร่วมค้า</w:t>
      </w:r>
      <w:r w:rsidR="009210CB" w:rsidRPr="006B07E9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ณ</w:t>
      </w:r>
      <w:r w:rsidR="009210CB" w:rsidRPr="006B07E9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4B0F5F" w:rsidRPr="006B07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605FF" w:rsidRPr="00C605FF">
        <w:rPr>
          <w:rFonts w:ascii="Angsana New" w:hAnsi="Angsana New"/>
          <w:sz w:val="30"/>
          <w:szCs w:val="30"/>
          <w:lang w:val="en-US" w:bidi="th-TH"/>
        </w:rPr>
        <w:t>31</w:t>
      </w:r>
      <w:r w:rsidR="00D13189" w:rsidRPr="006B07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ธันวาคม และเงินปันผลรับสำหรับ</w:t>
      </w:r>
      <w:r w:rsidR="003132D8" w:rsidRPr="006B07E9">
        <w:rPr>
          <w:rFonts w:ascii="Angsana New" w:hAnsi="Angsana New"/>
          <w:sz w:val="30"/>
          <w:szCs w:val="30"/>
          <w:cs/>
          <w:lang w:bidi="th-TH"/>
        </w:rPr>
        <w:t>แต่ละ</w:t>
      </w:r>
      <w:r w:rsidR="00E82C2E" w:rsidRPr="006B07E9">
        <w:rPr>
          <w:rFonts w:ascii="Angsana New" w:hAnsi="Angsana New"/>
          <w:sz w:val="30"/>
          <w:szCs w:val="30"/>
          <w:cs/>
          <w:lang w:bidi="th-TH"/>
        </w:rPr>
        <w:t>ปี</w:t>
      </w:r>
      <w:r w:rsidR="009210CB" w:rsidRPr="006B07E9">
        <w:rPr>
          <w:rFonts w:ascii="Angsana New" w:hAnsi="Angsana New"/>
          <w:sz w:val="30"/>
          <w:szCs w:val="30"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 w:rsidR="009210CB" w:rsidRPr="006B07E9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22DD254" w14:textId="77777777" w:rsidR="00171168" w:rsidRPr="006B07E9" w:rsidRDefault="00113091" w:rsidP="00113091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  <w:r w:rsidRPr="006B07E9">
        <w:rPr>
          <w:rFonts w:ascii="Angsana New" w:hAnsi="Angsana New"/>
          <w:sz w:val="18"/>
          <w:szCs w:val="18"/>
          <w:cs/>
          <w:lang w:val="en-US" w:bidi="th-TH"/>
        </w:rPr>
        <w:t xml:space="preserve">  </w:t>
      </w: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990"/>
        <w:gridCol w:w="810"/>
        <w:gridCol w:w="180"/>
        <w:gridCol w:w="900"/>
        <w:gridCol w:w="215"/>
        <w:gridCol w:w="86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3"/>
        <w:gridCol w:w="807"/>
        <w:gridCol w:w="180"/>
        <w:gridCol w:w="829"/>
        <w:gridCol w:w="71"/>
      </w:tblGrid>
      <w:tr w:rsidR="00171168" w:rsidRPr="006B07E9" w14:paraId="18DE3175" w14:textId="77777777" w:rsidTr="00ED467F">
        <w:trPr>
          <w:cantSplit/>
          <w:tblHeader/>
        </w:trPr>
        <w:tc>
          <w:tcPr>
            <w:tcW w:w="1980" w:type="dxa"/>
          </w:tcPr>
          <w:p w14:paraId="52EAA872" w14:textId="77777777" w:rsidR="00171168" w:rsidRPr="006B07E9" w:rsidRDefault="00171168" w:rsidP="0017116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0" w:type="dxa"/>
            <w:gridSpan w:val="22"/>
            <w:vAlign w:val="bottom"/>
          </w:tcPr>
          <w:p w14:paraId="0F4D05A5" w14:textId="77777777" w:rsidR="00171168" w:rsidRPr="006B07E9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71168" w:rsidRPr="006B07E9" w14:paraId="57325284" w14:textId="77777777" w:rsidTr="00171168">
        <w:trPr>
          <w:gridAfter w:val="1"/>
          <w:wAfter w:w="71" w:type="dxa"/>
          <w:cantSplit/>
          <w:tblHeader/>
        </w:trPr>
        <w:tc>
          <w:tcPr>
            <w:tcW w:w="1980" w:type="dxa"/>
          </w:tcPr>
          <w:p w14:paraId="1F1C16EB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A7FECE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EE6D89D" w14:textId="77777777" w:rsidR="00171168" w:rsidRPr="006B07E9" w:rsidRDefault="00171168" w:rsidP="003D648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  <w:gridSpan w:val="3"/>
          </w:tcPr>
          <w:p w14:paraId="6910C637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911B40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0CF35FA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45" w:type="dxa"/>
            <w:gridSpan w:val="3"/>
          </w:tcPr>
          <w:p w14:paraId="1856757D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7E602B1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6B07E9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E0228AD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1980" w:type="dxa"/>
            <w:gridSpan w:val="3"/>
          </w:tcPr>
          <w:p w14:paraId="13DF4FAA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8FFE5ED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C24A5A5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4F357D2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367D0BED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  <w:r w:rsidRPr="006B07E9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763F47A7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1816" w:type="dxa"/>
            <w:gridSpan w:val="3"/>
          </w:tcPr>
          <w:p w14:paraId="00419A42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6243C84" w14:textId="6FC79956" w:rsidR="00171168" w:rsidRPr="006B07E9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171168" w:rsidRPr="006B07E9" w14:paraId="5E054B30" w14:textId="77777777" w:rsidTr="00171168">
        <w:trPr>
          <w:gridAfter w:val="1"/>
          <w:wAfter w:w="71" w:type="dxa"/>
          <w:cantSplit/>
          <w:tblHeader/>
        </w:trPr>
        <w:tc>
          <w:tcPr>
            <w:tcW w:w="1980" w:type="dxa"/>
          </w:tcPr>
          <w:p w14:paraId="4094857E" w14:textId="77777777" w:rsidR="00171168" w:rsidRPr="006B07E9" w:rsidRDefault="00171168" w:rsidP="003D64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</w:tcPr>
          <w:p w14:paraId="1CD21010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1BEEEC2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DA641D" w14:textId="7B5A284C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593F8BFE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2AF40D" w14:textId="51E90972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15" w:type="dxa"/>
            <w:vAlign w:val="bottom"/>
          </w:tcPr>
          <w:p w14:paraId="6DE15AAE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960BBBF" w14:textId="7A3585F6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F0F7604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C5302B" w14:textId="14D72DB4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7D5A3EF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FED825" w14:textId="29C09682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40B6F8DB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B98A0B" w14:textId="2382834C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64F18283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28D679" w14:textId="036F655F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59B8B599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6E02C" w14:textId="3BCAFA9F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3" w:type="dxa"/>
            <w:vAlign w:val="bottom"/>
          </w:tcPr>
          <w:p w14:paraId="6262B13A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7F35F594" w14:textId="3AC1D7E1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541B241A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044E4AB" w14:textId="099211AF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</w:tr>
      <w:tr w:rsidR="00171168" w:rsidRPr="006B07E9" w14:paraId="3B2A7E6E" w14:textId="77777777" w:rsidTr="00171168">
        <w:trPr>
          <w:gridAfter w:val="1"/>
          <w:wAfter w:w="71" w:type="dxa"/>
          <w:cantSplit/>
          <w:trHeight w:val="270"/>
        </w:trPr>
        <w:tc>
          <w:tcPr>
            <w:tcW w:w="1980" w:type="dxa"/>
          </w:tcPr>
          <w:p w14:paraId="0C224CD4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EA1312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0EA59E8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5987CDE1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6B07E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15" w:type="dxa"/>
          </w:tcPr>
          <w:p w14:paraId="49F21E35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264" w:type="dxa"/>
            <w:gridSpan w:val="15"/>
          </w:tcPr>
          <w:p w14:paraId="687DBF8D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71168" w:rsidRPr="006B07E9" w14:paraId="3328A457" w14:textId="77777777" w:rsidTr="00171168">
        <w:trPr>
          <w:gridAfter w:val="1"/>
          <w:wAfter w:w="71" w:type="dxa"/>
          <w:cantSplit/>
          <w:trHeight w:val="270"/>
        </w:trPr>
        <w:tc>
          <w:tcPr>
            <w:tcW w:w="1980" w:type="dxa"/>
          </w:tcPr>
          <w:p w14:paraId="6841259D" w14:textId="77777777" w:rsidR="00171168" w:rsidRPr="006B07E9" w:rsidRDefault="00171168" w:rsidP="003D6482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64CE834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74E981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32EF92A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C19B179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0BA5A7B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15" w:type="dxa"/>
          </w:tcPr>
          <w:p w14:paraId="782DED55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65" w:type="dxa"/>
          </w:tcPr>
          <w:p w14:paraId="14F6CF1E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B74617A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1ACC6C46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F6282F0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145EBEE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278F2E3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150AB7D3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73AC675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4DC682D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6952885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3402332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3" w:type="dxa"/>
          </w:tcPr>
          <w:p w14:paraId="7E932DCC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</w:tcPr>
          <w:p w14:paraId="6F50D608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B2FD28B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</w:tcPr>
          <w:p w14:paraId="44ACC5AF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180B21" w:rsidRPr="006B07E9" w14:paraId="30616FBB" w14:textId="77777777" w:rsidTr="00171168">
        <w:trPr>
          <w:gridAfter w:val="1"/>
          <w:wAfter w:w="71" w:type="dxa"/>
          <w:cantSplit/>
          <w:trHeight w:val="270"/>
        </w:trPr>
        <w:tc>
          <w:tcPr>
            <w:tcW w:w="1980" w:type="dxa"/>
          </w:tcPr>
          <w:p w14:paraId="3935684F" w14:textId="77777777" w:rsidR="00180B21" w:rsidRPr="006B07E9" w:rsidRDefault="00180B21" w:rsidP="00180B21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 xml:space="preserve">บริษัท กรีนเอิร์ธพาวเวอร์ </w:t>
            </w:r>
          </w:p>
          <w:p w14:paraId="50EF7C36" w14:textId="0EF307FB" w:rsidR="00180B21" w:rsidRPr="006B07E9" w:rsidRDefault="00180B21" w:rsidP="00180B21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6B07E9">
              <w:rPr>
                <w:rFonts w:ascii="Angsana New" w:hAnsi="Angsana New"/>
                <w:sz w:val="22"/>
                <w:szCs w:val="22"/>
              </w:rPr>
              <w:t>(</w:t>
            </w:r>
            <w:r w:rsidRPr="006B07E9">
              <w:rPr>
                <w:rFonts w:ascii="Angsana New" w:hAnsi="Angsana New"/>
                <w:sz w:val="22"/>
                <w:szCs w:val="22"/>
                <w:cs/>
              </w:rPr>
              <w:t>ไทยแลนด์</w:t>
            </w:r>
            <w:r w:rsidRPr="006B07E9">
              <w:rPr>
                <w:rFonts w:ascii="Angsana New" w:hAnsi="Angsana New"/>
                <w:sz w:val="22"/>
                <w:szCs w:val="22"/>
              </w:rPr>
              <w:t>)</w:t>
            </w:r>
            <w:r w:rsidRPr="006B07E9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6F3BB935" w14:textId="77777777" w:rsidR="00180B21" w:rsidRPr="006B07E9" w:rsidRDefault="00180B21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B07E9">
              <w:rPr>
                <w:rFonts w:ascii="Angsana New" w:hAnsi="Angsana New" w:hint="cs"/>
                <w:szCs w:val="22"/>
                <w:cs/>
                <w:lang w:bidi="th-TH"/>
              </w:rPr>
              <w:t>ธุรกิจ</w:t>
            </w: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เกี่ยวกับ</w:t>
            </w:r>
          </w:p>
          <w:p w14:paraId="0E7CF179" w14:textId="5B588D90" w:rsidR="00180B21" w:rsidRPr="006B07E9" w:rsidRDefault="00180B21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6A4857DE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745FC03A" w14:textId="6AF81C76" w:rsidR="00180B21" w:rsidRPr="006B07E9" w:rsidRDefault="00C605FF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85E7672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F2B32D" w14:textId="0DA995BF" w:rsidR="00180B21" w:rsidRPr="006B07E9" w:rsidRDefault="00C605FF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15" w:type="dxa"/>
            <w:vAlign w:val="bottom"/>
          </w:tcPr>
          <w:p w14:paraId="4BD0B54A" w14:textId="77777777" w:rsidR="00180B21" w:rsidRPr="006B07E9" w:rsidRDefault="00180B21" w:rsidP="00180B2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0C7C01C" w14:textId="3FF80257" w:rsidR="00180B21" w:rsidRPr="006B07E9" w:rsidRDefault="00C605FF" w:rsidP="00180B21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9272C9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658</w:t>
            </w:r>
            <w:r w:rsidR="009272C9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2A21BF0D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AB1722" w14:textId="1C09347C" w:rsidR="00180B21" w:rsidRPr="006B07E9" w:rsidRDefault="00C605FF" w:rsidP="00180B2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658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1DA36326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1F5C95" w14:textId="2E1A8CBA" w:rsidR="00180B21" w:rsidRPr="006B07E9" w:rsidRDefault="00C605FF" w:rsidP="00180B21">
            <w:pPr>
              <w:pStyle w:val="acctfourfigures"/>
              <w:tabs>
                <w:tab w:val="clear" w:pos="765"/>
                <w:tab w:val="left" w:pos="636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958</w:t>
            </w:r>
            <w:r w:rsidR="00F4722B">
              <w:rPr>
                <w:rFonts w:ascii="Angsana New" w:hAnsi="Angsana New"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6E2F874F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66D0F8" w14:textId="19A1BD2E" w:rsidR="00180B21" w:rsidRPr="006B07E9" w:rsidRDefault="00C605FF" w:rsidP="00180B2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958</w:t>
            </w:r>
            <w:r w:rsidR="00180B21" w:rsidRPr="006B07E9">
              <w:rPr>
                <w:rFonts w:ascii="Angsana New" w:hAnsi="Angsana New"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36B89E4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5DAD2" w14:textId="65769E0A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F4722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126</w:t>
            </w:r>
            <w:r w:rsidR="00F4722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359</w:t>
            </w:r>
          </w:p>
        </w:tc>
        <w:tc>
          <w:tcPr>
            <w:tcW w:w="180" w:type="dxa"/>
            <w:vAlign w:val="bottom"/>
          </w:tcPr>
          <w:p w14:paraId="32F8B92E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E4DC2D" w14:textId="30E5C486" w:rsidR="00180B21" w:rsidRPr="006B07E9" w:rsidRDefault="00C605FF" w:rsidP="00180B2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978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355</w:t>
            </w:r>
          </w:p>
        </w:tc>
        <w:tc>
          <w:tcPr>
            <w:tcW w:w="183" w:type="dxa"/>
            <w:vAlign w:val="bottom"/>
          </w:tcPr>
          <w:p w14:paraId="08DF623F" w14:textId="77777777" w:rsidR="00180B21" w:rsidRPr="006B07E9" w:rsidRDefault="00180B21" w:rsidP="00180B2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CC8D1B1" w14:textId="7D6B5202" w:rsidR="00180B21" w:rsidRPr="006B07E9" w:rsidRDefault="00F4722B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216617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7F5664AE" w14:textId="2252F234" w:rsidR="00180B21" w:rsidRPr="006B07E9" w:rsidRDefault="00C605FF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22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788</w:t>
            </w:r>
          </w:p>
        </w:tc>
      </w:tr>
      <w:tr w:rsidR="00180B21" w:rsidRPr="006B07E9" w14:paraId="166CB254" w14:textId="77777777" w:rsidTr="00171168">
        <w:trPr>
          <w:gridAfter w:val="1"/>
          <w:wAfter w:w="71" w:type="dxa"/>
          <w:cantSplit/>
        </w:trPr>
        <w:tc>
          <w:tcPr>
            <w:tcW w:w="1980" w:type="dxa"/>
          </w:tcPr>
          <w:p w14:paraId="250830FA" w14:textId="77777777" w:rsidR="00180B21" w:rsidRPr="006B07E9" w:rsidRDefault="00180B21" w:rsidP="00180B2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64BAAB5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E0AAF5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B649A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51F3B7D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3A188E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11CCD9E1" w14:textId="77777777" w:rsidR="00180B21" w:rsidRPr="006B07E9" w:rsidRDefault="00180B21" w:rsidP="00180B2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ACF3B7E" w14:textId="77777777" w:rsidR="00180B21" w:rsidRPr="006B07E9" w:rsidRDefault="00180B21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A37CC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AB8406" w14:textId="77777777" w:rsidR="00180B21" w:rsidRPr="006B07E9" w:rsidRDefault="00180B21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497D8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72261D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2D0EE8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A1DB74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6CF70A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4E04E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1E5287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50EB9F" w14:textId="77777777" w:rsidR="00180B21" w:rsidRPr="006B07E9" w:rsidRDefault="00180B21" w:rsidP="00180B21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26BFFCA" w14:textId="77777777" w:rsidR="00180B21" w:rsidRPr="006B07E9" w:rsidRDefault="00180B21" w:rsidP="00180B2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440B7BC" w14:textId="77777777" w:rsidR="00180B21" w:rsidRPr="006B07E9" w:rsidRDefault="00180B21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5687C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531637EF" w14:textId="77777777" w:rsidR="00180B21" w:rsidRPr="006B07E9" w:rsidRDefault="00180B21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80B21" w:rsidRPr="006B07E9" w14:paraId="465942EE" w14:textId="77777777" w:rsidTr="00171168">
        <w:trPr>
          <w:gridAfter w:val="1"/>
          <w:wAfter w:w="71" w:type="dxa"/>
          <w:cantSplit/>
        </w:trPr>
        <w:tc>
          <w:tcPr>
            <w:tcW w:w="1980" w:type="dxa"/>
          </w:tcPr>
          <w:p w14:paraId="63020692" w14:textId="77777777" w:rsidR="00180B21" w:rsidRPr="006B07E9" w:rsidRDefault="00180B21" w:rsidP="00180B21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 xml:space="preserve">บริษัท สแกน แอดวานซ์ เพาเวอร์ จำกัด </w:t>
            </w:r>
          </w:p>
        </w:tc>
        <w:tc>
          <w:tcPr>
            <w:tcW w:w="1350" w:type="dxa"/>
            <w:vAlign w:val="bottom"/>
          </w:tcPr>
          <w:p w14:paraId="5FC308DF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90" w:type="dxa"/>
            <w:vAlign w:val="bottom"/>
          </w:tcPr>
          <w:p w14:paraId="58383A30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001D21DA" w14:textId="14F9EEA9" w:rsidR="00180B21" w:rsidRPr="006B07E9" w:rsidRDefault="00C605FF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53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78A8569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0E2FF3" w14:textId="2D1BF9F1" w:rsidR="00180B21" w:rsidRPr="006B07E9" w:rsidRDefault="00C605FF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53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47</w:t>
            </w:r>
          </w:p>
        </w:tc>
        <w:tc>
          <w:tcPr>
            <w:tcW w:w="215" w:type="dxa"/>
            <w:vAlign w:val="bottom"/>
          </w:tcPr>
          <w:p w14:paraId="545270BE" w14:textId="77777777" w:rsidR="00180B21" w:rsidRPr="006B07E9" w:rsidRDefault="00180B21" w:rsidP="00180B2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9BBFF6A" w14:textId="3EDEB836" w:rsidR="00180B21" w:rsidRPr="006B07E9" w:rsidRDefault="00C605FF" w:rsidP="00180B21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138</w:t>
            </w:r>
            <w:r w:rsidR="009272C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C426FE8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CBEE6C" w14:textId="0A2BF1E6" w:rsidR="00180B21" w:rsidRPr="006B07E9" w:rsidRDefault="00C605FF" w:rsidP="00180B21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131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9868897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32DD26" w14:textId="1F0B6CA1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75</w:t>
            </w:r>
            <w:r w:rsidR="00F4722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2F5AE1E8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9958B9" w14:textId="38801ECA" w:rsidR="00180B21" w:rsidRPr="006B07E9" w:rsidRDefault="00C605FF" w:rsidP="00180B2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72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265</w:t>
            </w:r>
          </w:p>
        </w:tc>
        <w:tc>
          <w:tcPr>
            <w:tcW w:w="180" w:type="dxa"/>
            <w:vAlign w:val="bottom"/>
          </w:tcPr>
          <w:p w14:paraId="31ED8A1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6BEB7" w14:textId="1B3B5D5A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95</w:t>
            </w:r>
            <w:r w:rsidR="00F4722B">
              <w:rPr>
                <w:rFonts w:ascii="Angsana New" w:hAnsi="Angsana New"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742</w:t>
            </w:r>
          </w:p>
        </w:tc>
        <w:tc>
          <w:tcPr>
            <w:tcW w:w="180" w:type="dxa"/>
            <w:vAlign w:val="bottom"/>
          </w:tcPr>
          <w:p w14:paraId="495F34B8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764033" w14:textId="7379AAEC" w:rsidR="00180B21" w:rsidRPr="006B07E9" w:rsidRDefault="00C605FF" w:rsidP="00180B2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79</w:t>
            </w:r>
            <w:r w:rsidR="00180B21" w:rsidRPr="006B07E9">
              <w:rPr>
                <w:rFonts w:ascii="Angsana New" w:hAnsi="Angsana New"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174</w:t>
            </w:r>
          </w:p>
        </w:tc>
        <w:tc>
          <w:tcPr>
            <w:tcW w:w="183" w:type="dxa"/>
            <w:vAlign w:val="bottom"/>
          </w:tcPr>
          <w:p w14:paraId="2789C32A" w14:textId="77777777" w:rsidR="00180B21" w:rsidRPr="006B07E9" w:rsidRDefault="00180B21" w:rsidP="00180B2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B10E58B" w14:textId="19360F5D" w:rsidR="00180B21" w:rsidRPr="006B07E9" w:rsidRDefault="00F4722B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42E3AF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5B25707D" w14:textId="2FF347D3" w:rsidR="00180B21" w:rsidRPr="006B07E9" w:rsidRDefault="00180B21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B07E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80B21" w:rsidRPr="006B07E9" w14:paraId="632A32F4" w14:textId="77777777" w:rsidTr="00171168">
        <w:trPr>
          <w:gridAfter w:val="1"/>
          <w:wAfter w:w="71" w:type="dxa"/>
          <w:cantSplit/>
        </w:trPr>
        <w:tc>
          <w:tcPr>
            <w:tcW w:w="1980" w:type="dxa"/>
          </w:tcPr>
          <w:p w14:paraId="696974EF" w14:textId="77777777" w:rsidR="00180B21" w:rsidRPr="006B07E9" w:rsidRDefault="00180B21" w:rsidP="00180B21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DB7D1D0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F8DBFF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91CB1C2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DC3D71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2DC2FB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E9E1A76" w14:textId="77777777" w:rsidR="00180B21" w:rsidRPr="006B07E9" w:rsidRDefault="00180B21" w:rsidP="00180B2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269DD55" w14:textId="77777777" w:rsidR="00180B21" w:rsidRPr="006B07E9" w:rsidRDefault="00180B21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5CF620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5AE0DA" w14:textId="77777777" w:rsidR="00180B21" w:rsidRPr="006B07E9" w:rsidRDefault="00180B21" w:rsidP="00180B2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70B9A7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F06D3" w14:textId="0A08241E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F4722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034</w:t>
            </w:r>
            <w:r w:rsidR="00F4722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514</w:t>
            </w:r>
          </w:p>
        </w:tc>
        <w:tc>
          <w:tcPr>
            <w:tcW w:w="180" w:type="dxa"/>
            <w:vAlign w:val="bottom"/>
          </w:tcPr>
          <w:p w14:paraId="4D05873F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2575F" w14:textId="7CB5CAA3" w:rsidR="00180B21" w:rsidRPr="006B07E9" w:rsidRDefault="00C605FF" w:rsidP="00180B21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030</w:t>
            </w:r>
            <w:r w:rsidR="00180B21" w:rsidRPr="006B07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944</w:t>
            </w:r>
          </w:p>
        </w:tc>
        <w:tc>
          <w:tcPr>
            <w:tcW w:w="180" w:type="dxa"/>
            <w:vAlign w:val="bottom"/>
          </w:tcPr>
          <w:p w14:paraId="087ECF67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74783" w14:textId="15DD32A9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F4722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222</w:t>
            </w:r>
            <w:r w:rsidR="00F4722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101</w:t>
            </w:r>
          </w:p>
        </w:tc>
        <w:tc>
          <w:tcPr>
            <w:tcW w:w="180" w:type="dxa"/>
            <w:vAlign w:val="bottom"/>
          </w:tcPr>
          <w:p w14:paraId="5AAF1CB1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CA3AC" w14:textId="5D4DE734" w:rsidR="00180B21" w:rsidRPr="006B07E9" w:rsidRDefault="00C605FF" w:rsidP="00180B2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057</w:t>
            </w:r>
            <w:r w:rsidR="00180B21" w:rsidRPr="006B07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529</w:t>
            </w:r>
          </w:p>
        </w:tc>
        <w:tc>
          <w:tcPr>
            <w:tcW w:w="183" w:type="dxa"/>
            <w:vAlign w:val="bottom"/>
          </w:tcPr>
          <w:p w14:paraId="334FAA25" w14:textId="77777777" w:rsidR="00180B21" w:rsidRPr="006B07E9" w:rsidRDefault="00180B21" w:rsidP="00180B2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0AD0" w14:textId="49F82758" w:rsidR="00180B21" w:rsidRPr="006B07E9" w:rsidRDefault="00F4722B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8E77FA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D5DF4" w14:textId="0A84B24F" w:rsidR="00180B21" w:rsidRPr="006B07E9" w:rsidRDefault="00C605FF" w:rsidP="00180B21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22</w:t>
            </w:r>
            <w:r w:rsidR="00180B21" w:rsidRPr="006B07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788</w:t>
            </w:r>
          </w:p>
        </w:tc>
      </w:tr>
    </w:tbl>
    <w:p w14:paraId="62D0E868" w14:textId="77777777" w:rsidR="00171168" w:rsidRPr="006B07E9" w:rsidRDefault="00171168">
      <w:pPr>
        <w:rPr>
          <w:rFonts w:ascii="Angsana New" w:hAnsi="Angsana New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1620"/>
        <w:gridCol w:w="1170"/>
        <w:gridCol w:w="270"/>
        <w:gridCol w:w="1260"/>
        <w:gridCol w:w="2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4"/>
        <w:gridCol w:w="86"/>
      </w:tblGrid>
      <w:tr w:rsidR="00171168" w:rsidRPr="006B07E9" w14:paraId="69C99D28" w14:textId="77777777" w:rsidTr="00ED467F">
        <w:trPr>
          <w:cantSplit/>
          <w:tblHeader/>
        </w:trPr>
        <w:tc>
          <w:tcPr>
            <w:tcW w:w="1980" w:type="dxa"/>
          </w:tcPr>
          <w:p w14:paraId="65173ABE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0" w:type="dxa"/>
            <w:gridSpan w:val="18"/>
            <w:vAlign w:val="bottom"/>
          </w:tcPr>
          <w:p w14:paraId="47357B57" w14:textId="77777777" w:rsidR="00171168" w:rsidRPr="006B07E9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71168" w:rsidRPr="006B07E9" w14:paraId="475AEC29" w14:textId="77777777" w:rsidTr="00171168">
        <w:trPr>
          <w:gridAfter w:val="1"/>
          <w:wAfter w:w="86" w:type="dxa"/>
          <w:cantSplit/>
          <w:tblHeader/>
        </w:trPr>
        <w:tc>
          <w:tcPr>
            <w:tcW w:w="1980" w:type="dxa"/>
          </w:tcPr>
          <w:p w14:paraId="769EFE97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99D8BF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</w:tcPr>
          <w:p w14:paraId="451CF4D3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</w:p>
          <w:p w14:paraId="02E9098A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700" w:type="dxa"/>
            <w:gridSpan w:val="3"/>
          </w:tcPr>
          <w:p w14:paraId="411FA02A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504B77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46C0DC4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3"/>
          </w:tcPr>
          <w:p w14:paraId="6058E3A7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D227A7F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6B07E9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EC24B81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2160" w:type="dxa"/>
            <w:gridSpan w:val="3"/>
          </w:tcPr>
          <w:p w14:paraId="3ED766E2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892CFD4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3BEF26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074" w:type="dxa"/>
            <w:gridSpan w:val="3"/>
          </w:tcPr>
          <w:p w14:paraId="250AF7A3" w14:textId="77777777" w:rsidR="00171168" w:rsidRPr="006B07E9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0ABBC13" w14:textId="30CAF47E" w:rsidR="00171168" w:rsidRPr="006B07E9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Cs w:val="22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171168" w:rsidRPr="006B07E9" w14:paraId="07FB3820" w14:textId="77777777" w:rsidTr="00171168">
        <w:trPr>
          <w:gridAfter w:val="1"/>
          <w:wAfter w:w="86" w:type="dxa"/>
          <w:cantSplit/>
          <w:tblHeader/>
        </w:trPr>
        <w:tc>
          <w:tcPr>
            <w:tcW w:w="1980" w:type="dxa"/>
          </w:tcPr>
          <w:p w14:paraId="0622B0C6" w14:textId="77777777" w:rsidR="00171168" w:rsidRPr="006B07E9" w:rsidRDefault="00171168" w:rsidP="003D64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</w:tcPr>
          <w:p w14:paraId="7BE4412A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</w:tcPr>
          <w:p w14:paraId="7EA4F306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C0822D" w14:textId="7045E125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270" w:type="dxa"/>
            <w:vAlign w:val="bottom"/>
          </w:tcPr>
          <w:p w14:paraId="174F025E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096BC01" w14:textId="4B5F97A4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1B71CB4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D4CA8E" w14:textId="6F9CE058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466B8706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3F8981" w14:textId="65719149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008AFAE6" w14:textId="77777777" w:rsidR="00171168" w:rsidRPr="006B07E9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C805A5" w14:textId="2A76B920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A8D7EB6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42BD31" w14:textId="13649DD2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28610008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4AF6DE" w14:textId="2DE79038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52ED72D2" w14:textId="77777777" w:rsidR="00171168" w:rsidRPr="006B07E9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7A5AC9C3" w14:textId="09D1AABB" w:rsidR="00171168" w:rsidRPr="006B07E9" w:rsidRDefault="00C605FF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C605FF">
              <w:rPr>
                <w:rFonts w:ascii="Angsana New" w:hAnsi="Angsana New"/>
                <w:szCs w:val="22"/>
                <w:lang w:val="en-US"/>
              </w:rPr>
              <w:t>56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</w:tr>
      <w:tr w:rsidR="00171168" w:rsidRPr="006B07E9" w14:paraId="285E2C41" w14:textId="77777777" w:rsidTr="00171168">
        <w:trPr>
          <w:gridAfter w:val="1"/>
          <w:wAfter w:w="86" w:type="dxa"/>
          <w:cantSplit/>
          <w:trHeight w:val="270"/>
        </w:trPr>
        <w:tc>
          <w:tcPr>
            <w:tcW w:w="1980" w:type="dxa"/>
          </w:tcPr>
          <w:p w14:paraId="4BA4E7E2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1060B527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91249CB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</w:tcPr>
          <w:p w14:paraId="7DA5EC86" w14:textId="77777777" w:rsidR="00171168" w:rsidRPr="006B07E9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6B07E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616FD394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6664" w:type="dxa"/>
            <w:gridSpan w:val="11"/>
          </w:tcPr>
          <w:p w14:paraId="1A14BB32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71168" w:rsidRPr="006B07E9" w14:paraId="619590D7" w14:textId="77777777" w:rsidTr="00171168">
        <w:trPr>
          <w:gridAfter w:val="1"/>
          <w:wAfter w:w="86" w:type="dxa"/>
          <w:cantSplit/>
          <w:trHeight w:val="270"/>
        </w:trPr>
        <w:tc>
          <w:tcPr>
            <w:tcW w:w="1980" w:type="dxa"/>
          </w:tcPr>
          <w:p w14:paraId="3FD49134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8D35EB1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E48E3B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3156C9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5DB1F56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4DD034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E3929F1" w14:textId="77777777" w:rsidR="00171168" w:rsidRPr="006B07E9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20ACE3B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3967271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DB13E0E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33A6733B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39F779A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7BC0843" w14:textId="77777777" w:rsidR="00171168" w:rsidRPr="006B07E9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395F0D2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A447325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F021786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E4D5BA7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</w:tcPr>
          <w:p w14:paraId="18C1E5B2" w14:textId="77777777" w:rsidR="00171168" w:rsidRPr="006B07E9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180B21" w:rsidRPr="006B07E9" w14:paraId="62A38954" w14:textId="77777777" w:rsidTr="00171168">
        <w:trPr>
          <w:gridAfter w:val="1"/>
          <w:wAfter w:w="86" w:type="dxa"/>
          <w:cantSplit/>
          <w:trHeight w:val="270"/>
        </w:trPr>
        <w:tc>
          <w:tcPr>
            <w:tcW w:w="1980" w:type="dxa"/>
          </w:tcPr>
          <w:p w14:paraId="41E26444" w14:textId="77777777" w:rsidR="00180B21" w:rsidRPr="006B07E9" w:rsidRDefault="00180B21" w:rsidP="00180B21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 xml:space="preserve">บริษัท กรีนเอิร์ธพาวเวอร์ </w:t>
            </w:r>
          </w:p>
          <w:p w14:paraId="252D6E94" w14:textId="5F7ED781" w:rsidR="00180B21" w:rsidRPr="006B07E9" w:rsidRDefault="00180B21" w:rsidP="00180B21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6B07E9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6B07E9">
              <w:rPr>
                <w:rFonts w:ascii="Angsana New" w:hAnsi="Angsana New"/>
                <w:sz w:val="22"/>
                <w:szCs w:val="22"/>
              </w:rPr>
              <w:t>(</w:t>
            </w:r>
            <w:r w:rsidRPr="006B07E9">
              <w:rPr>
                <w:rFonts w:ascii="Angsana New" w:hAnsi="Angsana New"/>
                <w:sz w:val="22"/>
                <w:szCs w:val="22"/>
                <w:cs/>
              </w:rPr>
              <w:t>ไทยแลนด์</w:t>
            </w:r>
            <w:r w:rsidRPr="006B07E9">
              <w:rPr>
                <w:rFonts w:ascii="Angsana New" w:hAnsi="Angsana New"/>
                <w:sz w:val="22"/>
                <w:szCs w:val="22"/>
              </w:rPr>
              <w:t>)</w:t>
            </w:r>
            <w:r w:rsidRPr="006B07E9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440" w:type="dxa"/>
            <w:vAlign w:val="bottom"/>
          </w:tcPr>
          <w:p w14:paraId="5AF7F07E" w14:textId="6F579C65" w:rsidR="00180B21" w:rsidRPr="006B07E9" w:rsidRDefault="00DD14BA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ธุรกิจ</w:t>
            </w:r>
            <w:r w:rsidR="00180B21" w:rsidRPr="006B07E9">
              <w:rPr>
                <w:rFonts w:ascii="Angsana New" w:hAnsi="Angsana New"/>
                <w:szCs w:val="22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620" w:type="dxa"/>
            <w:vAlign w:val="bottom"/>
          </w:tcPr>
          <w:p w14:paraId="74D1EB9C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B07E9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3448B7B5" w14:textId="5343F3E3" w:rsidR="00180B21" w:rsidRPr="006B07E9" w:rsidRDefault="00C605FF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64BC744B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C63D69" w14:textId="4A57D60A" w:rsidR="00180B21" w:rsidRPr="006B07E9" w:rsidRDefault="00C605FF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4C2EA8A8" w14:textId="77777777" w:rsidR="00180B21" w:rsidRPr="006B07E9" w:rsidRDefault="00180B21" w:rsidP="00180B2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0901C2" w14:textId="24E03AA1" w:rsidR="00180B21" w:rsidRPr="006B07E9" w:rsidRDefault="00C605FF" w:rsidP="00180B2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F4722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658</w:t>
            </w:r>
            <w:r w:rsidR="00F4722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35954951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2A7A19" w14:textId="348A5D7B" w:rsidR="00180B21" w:rsidRPr="006B07E9" w:rsidRDefault="00C605FF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658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679AEA78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21F22F" w14:textId="41954738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958</w:t>
            </w:r>
            <w:r w:rsidR="00F4722B">
              <w:rPr>
                <w:rFonts w:ascii="Angsana New" w:hAnsi="Angsana New"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5A54C0D3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7650FF" w14:textId="72156315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958</w:t>
            </w:r>
            <w:r w:rsidR="00180B21" w:rsidRPr="006B07E9">
              <w:rPr>
                <w:rFonts w:ascii="Angsana New" w:hAnsi="Angsana New"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560E0128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4F300C" w14:textId="57A9BBB1" w:rsidR="00180B21" w:rsidRPr="006B07E9" w:rsidRDefault="00F4722B" w:rsidP="002013B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F343D4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297E0571" w14:textId="4D7F2E65" w:rsidR="00180B21" w:rsidRPr="006B07E9" w:rsidRDefault="00C605FF" w:rsidP="00180B2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22</w:t>
            </w:r>
            <w:r w:rsidR="00180B21" w:rsidRPr="006B07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 w:bidi="th-TH"/>
              </w:rPr>
              <w:t>788</w:t>
            </w:r>
          </w:p>
        </w:tc>
      </w:tr>
      <w:tr w:rsidR="00180B21" w:rsidRPr="006B07E9" w14:paraId="33FA3083" w14:textId="77777777" w:rsidTr="00171168">
        <w:trPr>
          <w:gridAfter w:val="1"/>
          <w:wAfter w:w="86" w:type="dxa"/>
          <w:cantSplit/>
        </w:trPr>
        <w:tc>
          <w:tcPr>
            <w:tcW w:w="1980" w:type="dxa"/>
          </w:tcPr>
          <w:p w14:paraId="36D84E15" w14:textId="77777777" w:rsidR="00180B21" w:rsidRPr="006B07E9" w:rsidRDefault="00180B21" w:rsidP="00180B21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B07E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23384B0E" w14:textId="77777777" w:rsidR="00180B21" w:rsidRPr="006B07E9" w:rsidRDefault="00180B21" w:rsidP="00180B2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41A4203E" w14:textId="77777777" w:rsidR="00180B21" w:rsidRPr="006B07E9" w:rsidRDefault="00180B21" w:rsidP="00180B2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75C14A" w14:textId="77777777" w:rsidR="00180B21" w:rsidRPr="006B07E9" w:rsidRDefault="00180B21" w:rsidP="00180B2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851AC2" w14:textId="77777777" w:rsidR="00180B21" w:rsidRPr="006B07E9" w:rsidRDefault="00180B21" w:rsidP="00180B2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606D61" w14:textId="77777777" w:rsidR="00180B21" w:rsidRPr="006B07E9" w:rsidRDefault="00180B21" w:rsidP="00180B2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750E11B" w14:textId="77777777" w:rsidR="00180B21" w:rsidRPr="006B07E9" w:rsidRDefault="00180B21" w:rsidP="00180B2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4D88B7F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6C53F0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20DCFEFF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2F4A30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3DED35" w14:textId="58AF93A7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958</w:t>
            </w:r>
            <w:r w:rsidR="00F4722B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679</w:t>
            </w:r>
          </w:p>
        </w:tc>
        <w:tc>
          <w:tcPr>
            <w:tcW w:w="180" w:type="dxa"/>
          </w:tcPr>
          <w:p w14:paraId="10C1AE99" w14:textId="77777777" w:rsidR="00180B21" w:rsidRPr="006B07E9" w:rsidRDefault="00180B21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53DABA" w14:textId="5BBE36CC" w:rsidR="00180B21" w:rsidRPr="006B07E9" w:rsidRDefault="00C605FF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958</w:t>
            </w:r>
            <w:r w:rsidR="00DB6D62" w:rsidRPr="00DB6D6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679</w:t>
            </w:r>
          </w:p>
        </w:tc>
        <w:tc>
          <w:tcPr>
            <w:tcW w:w="180" w:type="dxa"/>
          </w:tcPr>
          <w:p w14:paraId="38FB05C9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19BF5F" w14:textId="25924AB9" w:rsidR="00180B21" w:rsidRPr="006B07E9" w:rsidRDefault="00F4722B" w:rsidP="002013B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F60B4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65BD8DEA" w14:textId="001F86E0" w:rsidR="00180B21" w:rsidRPr="006B07E9" w:rsidRDefault="00C605FF" w:rsidP="00180B2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22</w:t>
            </w:r>
            <w:r w:rsidR="00180B21" w:rsidRPr="006B07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788</w:t>
            </w:r>
          </w:p>
        </w:tc>
      </w:tr>
    </w:tbl>
    <w:p w14:paraId="71BC0A0B" w14:textId="77777777" w:rsidR="00BF7689" w:rsidRPr="006B07E9" w:rsidRDefault="00BF7689">
      <w:pPr>
        <w:rPr>
          <w:rFonts w:ascii="Angsana New" w:hAnsi="Angsana New"/>
        </w:rPr>
      </w:pPr>
    </w:p>
    <w:p w14:paraId="0C5277DB" w14:textId="1590B831" w:rsidR="00321C9D" w:rsidRPr="006B07E9" w:rsidRDefault="00321C9D" w:rsidP="003B25C5">
      <w:pPr>
        <w:jc w:val="thaiDistribute"/>
        <w:rPr>
          <w:rFonts w:ascii="Angsana New" w:hAnsi="Angsana New"/>
          <w:sz w:val="14"/>
          <w:szCs w:val="14"/>
        </w:rPr>
      </w:pPr>
    </w:p>
    <w:p w14:paraId="027DE0DC" w14:textId="3A3E3FD9" w:rsidR="00321C9D" w:rsidRPr="006B07E9" w:rsidRDefault="00321C9D" w:rsidP="00113091">
      <w:pPr>
        <w:ind w:left="540" w:right="-314"/>
        <w:jc w:val="thaiDistribute"/>
        <w:rPr>
          <w:rFonts w:ascii="Angsana New" w:hAnsi="Angsana New"/>
          <w:sz w:val="25"/>
          <w:szCs w:val="25"/>
        </w:rPr>
        <w:sectPr w:rsidR="00321C9D" w:rsidRPr="006B07E9" w:rsidSect="00553C2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80E3F" w14:textId="618AE750" w:rsidR="00327B98" w:rsidRPr="006B07E9" w:rsidRDefault="00327B98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lang w:val="en-US" w:bidi="th-TH"/>
        </w:rPr>
      </w:pPr>
      <w:r w:rsidRPr="006B07E9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  <w:r w:rsidR="0004188C" w:rsidRPr="006B07E9">
        <w:rPr>
          <w:rFonts w:ascii="Angsana New" w:hAnsi="Angsana New"/>
          <w:i/>
          <w:iCs/>
          <w:sz w:val="30"/>
          <w:szCs w:val="30"/>
          <w:cs/>
          <w:lang w:bidi="th-TH"/>
        </w:rPr>
        <w:t>และการร่วมค้า</w:t>
      </w:r>
      <w:r w:rsidR="00280B7B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45B754D1" w14:textId="77777777" w:rsidR="00327B98" w:rsidRPr="006B07E9" w:rsidRDefault="00327B98" w:rsidP="005D310F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28"/>
          <w:szCs w:val="28"/>
          <w:shd w:val="clear" w:color="auto" w:fill="E6E6E6"/>
          <w:lang w:val="en-US" w:bidi="th-TH"/>
        </w:rPr>
      </w:pPr>
    </w:p>
    <w:p w14:paraId="253D9CCF" w14:textId="1C389DAB" w:rsidR="00327B98" w:rsidRPr="006B07E9" w:rsidRDefault="00327B98" w:rsidP="00327B9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pacing w:val="-2"/>
          <w:sz w:val="30"/>
          <w:szCs w:val="30"/>
          <w:lang w:val="en-US"/>
        </w:rPr>
      </w:pP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ตารางต่อไปนี้สรุป</w:t>
      </w:r>
      <w:r w:rsidR="008E6603"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ข้อมูลทางการเงินของบริษัทร่วม</w:t>
      </w:r>
      <w:r w:rsidR="0004188C"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และการร่วมค้า</w:t>
      </w: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ที่</w:t>
      </w:r>
      <w:r w:rsidR="00280B7B">
        <w:rPr>
          <w:rFonts w:ascii="Angsana New" w:hAnsi="Angsana New" w:hint="cs"/>
          <w:spacing w:val="-2"/>
          <w:sz w:val="30"/>
          <w:szCs w:val="30"/>
          <w:cs/>
          <w:lang w:bidi="th-TH"/>
        </w:rPr>
        <w:t>มีสาระสำคัญซึ่งนำเสนอ</w:t>
      </w: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อยู่ในงบการเงินของบริษัทร่วม</w:t>
      </w:r>
      <w:r w:rsidR="0004188C"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และการร่วมค้า </w:t>
      </w: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7B58498" w14:textId="77777777" w:rsidR="00327B98" w:rsidRPr="006B07E9" w:rsidRDefault="00327B98" w:rsidP="00327B98">
      <w:pPr>
        <w:pStyle w:val="block"/>
        <w:spacing w:after="0" w:line="240" w:lineRule="auto"/>
        <w:ind w:left="720"/>
        <w:jc w:val="thaiDistribute"/>
        <w:rPr>
          <w:rFonts w:ascii="Angsana New" w:hAnsi="Angsana New"/>
          <w:color w:val="0000FF"/>
          <w:sz w:val="28"/>
          <w:szCs w:val="28"/>
          <w:lang w:val="en-US" w:bidi="th-TH"/>
        </w:rPr>
      </w:pPr>
    </w:p>
    <w:tbl>
      <w:tblPr>
        <w:tblStyle w:val="TableGridLight1"/>
        <w:tblW w:w="95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990"/>
        <w:gridCol w:w="253"/>
        <w:gridCol w:w="1097"/>
        <w:gridCol w:w="238"/>
        <w:gridCol w:w="32"/>
        <w:gridCol w:w="1081"/>
        <w:gridCol w:w="270"/>
        <w:gridCol w:w="1081"/>
      </w:tblGrid>
      <w:tr w:rsidR="008E0170" w:rsidRPr="006B07E9" w14:paraId="08BF2EF1" w14:textId="459E8C91" w:rsidTr="00046F7E">
        <w:trPr>
          <w:trHeight w:val="587"/>
          <w:tblHeader/>
        </w:trPr>
        <w:tc>
          <w:tcPr>
            <w:tcW w:w="4230" w:type="dxa"/>
          </w:tcPr>
          <w:p w14:paraId="19AC9B6E" w14:textId="77777777" w:rsidR="008E0170" w:rsidRPr="006B07E9" w:rsidRDefault="008E0170" w:rsidP="008E0170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2D156F9F" w14:textId="55D5E0B1" w:rsidR="008E0170" w:rsidRPr="006B07E9" w:rsidRDefault="00DD14BA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D14B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 กรีนเอิร์ธพาวเวอร์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DD14B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(ไทยแลนด์) จำกัด</w:t>
            </w:r>
          </w:p>
        </w:tc>
        <w:tc>
          <w:tcPr>
            <w:tcW w:w="270" w:type="dxa"/>
            <w:gridSpan w:val="2"/>
            <w:vAlign w:val="center"/>
          </w:tcPr>
          <w:p w14:paraId="4AFA8B4F" w14:textId="79D64B58" w:rsidR="008E0170" w:rsidRPr="006B07E9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2" w:type="dxa"/>
            <w:gridSpan w:val="3"/>
          </w:tcPr>
          <w:p w14:paraId="1F3A851C" w14:textId="77777777" w:rsidR="008E0170" w:rsidRPr="006B07E9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สแกน </w:t>
            </w:r>
          </w:p>
          <w:p w14:paraId="6E835F81" w14:textId="231152D3" w:rsidR="008E0170" w:rsidRPr="006B07E9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แอดวานซ์ เพาเวอร์ จำกัด</w:t>
            </w:r>
          </w:p>
        </w:tc>
      </w:tr>
      <w:tr w:rsidR="008E0170" w:rsidRPr="006B07E9" w14:paraId="2F2DAB5C" w14:textId="40F3C6FB" w:rsidTr="00046F7E">
        <w:trPr>
          <w:tblHeader/>
        </w:trPr>
        <w:tc>
          <w:tcPr>
            <w:tcW w:w="4230" w:type="dxa"/>
          </w:tcPr>
          <w:p w14:paraId="297893D7" w14:textId="26F90A6D" w:rsidR="008E0170" w:rsidRPr="009F37CE" w:rsidRDefault="009F37CE" w:rsidP="009F37CE">
            <w:pPr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cs/>
                <w:lang w:val="en-US"/>
              </w:rPr>
            </w:pPr>
            <w:r w:rsidRPr="009F37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F37C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F37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gridSpan w:val="2"/>
          </w:tcPr>
          <w:p w14:paraId="44E6352F" w14:textId="0E179C10" w:rsidR="008E0170" w:rsidRPr="006B07E9" w:rsidRDefault="00C605FF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53" w:type="dxa"/>
          </w:tcPr>
          <w:p w14:paraId="6BEE2537" w14:textId="4520BD4A" w:rsidR="008E0170" w:rsidRPr="006B07E9" w:rsidRDefault="008E0170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7" w:type="dxa"/>
          </w:tcPr>
          <w:p w14:paraId="2F1519B7" w14:textId="10E56F36" w:rsidR="008E0170" w:rsidRPr="006B07E9" w:rsidRDefault="00C605FF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3DE3895" w14:textId="06828FCE" w:rsidR="008E0170" w:rsidRPr="006B07E9" w:rsidRDefault="008E0170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0C418404" w14:textId="021BF645" w:rsidR="008E0170" w:rsidRPr="006B07E9" w:rsidRDefault="00C605FF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458CF69" w14:textId="77777777" w:rsidR="008E0170" w:rsidRPr="006B07E9" w:rsidRDefault="008E0170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63257368" w14:textId="3637DB08" w:rsidR="008E0170" w:rsidRPr="006B07E9" w:rsidRDefault="00C605FF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8E0170" w:rsidRPr="006B07E9" w14:paraId="7835B059" w14:textId="2EC95006" w:rsidTr="00046F7E">
        <w:trPr>
          <w:trHeight w:val="263"/>
          <w:tblHeader/>
        </w:trPr>
        <w:tc>
          <w:tcPr>
            <w:tcW w:w="4230" w:type="dxa"/>
          </w:tcPr>
          <w:p w14:paraId="0613AC63" w14:textId="77777777" w:rsidR="008E0170" w:rsidRPr="006B07E9" w:rsidRDefault="008E0170" w:rsidP="008E017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2" w:type="dxa"/>
            <w:gridSpan w:val="9"/>
          </w:tcPr>
          <w:p w14:paraId="7C0FB797" w14:textId="323CDE1C" w:rsidR="008E0170" w:rsidRPr="006B07E9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0B21" w:rsidRPr="006B07E9" w14:paraId="565252B8" w14:textId="02030BA7" w:rsidTr="000E15F6">
        <w:trPr>
          <w:trHeight w:val="344"/>
        </w:trPr>
        <w:tc>
          <w:tcPr>
            <w:tcW w:w="4230" w:type="dxa"/>
          </w:tcPr>
          <w:p w14:paraId="3EBB43B0" w14:textId="77777777" w:rsidR="00180B21" w:rsidRPr="006B07E9" w:rsidRDefault="00180B21" w:rsidP="00180B2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</w:tcPr>
          <w:p w14:paraId="317C4EFB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A65BBA" w14:textId="305B1709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380</w:t>
            </w:r>
            <w:r w:rsidR="00F72F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253" w:type="dxa"/>
          </w:tcPr>
          <w:p w14:paraId="7A19C6C2" w14:textId="67D83938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54ACEA2" w14:textId="6A1807AE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318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238" w:type="dxa"/>
          </w:tcPr>
          <w:p w14:paraId="49EAF8A9" w14:textId="5A6F3ED5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6E6B6358" w14:textId="052F5C74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175</w:t>
            </w:r>
            <w:r w:rsidR="005350B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270" w:type="dxa"/>
          </w:tcPr>
          <w:p w14:paraId="0399D8B1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9E2B971" w14:textId="1BE91DF1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27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785</w:t>
            </w:r>
          </w:p>
        </w:tc>
      </w:tr>
      <w:tr w:rsidR="00180B21" w:rsidRPr="006B07E9" w14:paraId="1CACD2F9" w14:textId="19F1119A" w:rsidTr="000E15F6">
        <w:trPr>
          <w:trHeight w:val="92"/>
        </w:trPr>
        <w:tc>
          <w:tcPr>
            <w:tcW w:w="4230" w:type="dxa"/>
          </w:tcPr>
          <w:p w14:paraId="2F3C4931" w14:textId="77777777" w:rsidR="00180B21" w:rsidRPr="006B07E9" w:rsidRDefault="00180B21" w:rsidP="00180B2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3A4C4A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0D28C9" w14:textId="14BFC020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44E286C7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A5ABB32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1595F61" w14:textId="71B2906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2B3EB5D7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50DFD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03CFA7D" w14:textId="401AB380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0B21" w:rsidRPr="006B07E9" w14:paraId="7D53708D" w14:textId="4E627A6E" w:rsidTr="000E15F6">
        <w:tc>
          <w:tcPr>
            <w:tcW w:w="4230" w:type="dxa"/>
          </w:tcPr>
          <w:p w14:paraId="2D265FEB" w14:textId="4EBB34CE" w:rsidR="00180B21" w:rsidRPr="006B07E9" w:rsidRDefault="00180B21" w:rsidP="00180B21">
            <w:pPr>
              <w:rPr>
                <w:rFonts w:ascii="Angsana New" w:hAnsi="Angsana New" w:cs="Angsana New"/>
                <w:sz w:val="26"/>
                <w:szCs w:val="26"/>
                <w:vertAlign w:val="superscript"/>
              </w:rPr>
            </w:pPr>
            <w:r w:rsidRPr="006B07E9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จากการดำเนินงานอย่างต่อเนื่อง</w:t>
            </w:r>
            <w:r w:rsidRPr="006B07E9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 xml:space="preserve"> ก</w:t>
            </w:r>
          </w:p>
        </w:tc>
        <w:tc>
          <w:tcPr>
            <w:tcW w:w="270" w:type="dxa"/>
          </w:tcPr>
          <w:p w14:paraId="468E6CF8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F0061" w14:textId="3010660E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0E3F4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72F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E3F43">
              <w:rPr>
                <w:rFonts w:ascii="Angsana New" w:hAnsi="Angsana New" w:cs="Angsana New"/>
                <w:sz w:val="26"/>
                <w:szCs w:val="26"/>
              </w:rPr>
              <w:t>169</w:t>
            </w:r>
          </w:p>
        </w:tc>
        <w:tc>
          <w:tcPr>
            <w:tcW w:w="253" w:type="dxa"/>
          </w:tcPr>
          <w:p w14:paraId="525E58D0" w14:textId="6D180DC8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B77FE5F" w14:textId="11C2B2E9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179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238" w:type="dxa"/>
          </w:tcPr>
          <w:p w14:paraId="0881F9A9" w14:textId="78CA497E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40D9570" w14:textId="0A5BBBF6" w:rsidR="00180B21" w:rsidRPr="006B07E9" w:rsidRDefault="00C605FF" w:rsidP="0020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535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295</w:t>
            </w:r>
          </w:p>
        </w:tc>
        <w:tc>
          <w:tcPr>
            <w:tcW w:w="270" w:type="dxa"/>
          </w:tcPr>
          <w:p w14:paraId="18766127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2FFB2D1" w14:textId="3A9FF0BE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559</w:t>
            </w:r>
          </w:p>
        </w:tc>
      </w:tr>
      <w:tr w:rsidR="00180B21" w:rsidRPr="006B07E9" w14:paraId="5DE0085A" w14:textId="167BC223" w:rsidTr="000E15F6">
        <w:tc>
          <w:tcPr>
            <w:tcW w:w="4230" w:type="dxa"/>
          </w:tcPr>
          <w:p w14:paraId="0511DF37" w14:textId="61874779" w:rsidR="00180B21" w:rsidRPr="006B07E9" w:rsidRDefault="00EA3953" w:rsidP="00180B2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  <w:cs/>
              </w:rPr>
              <w:t>เบ็ดเสร็จอื่นสำหรับ</w:t>
            </w:r>
            <w:r w:rsidR="00180B21" w:rsidRPr="006B07E9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108606E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2A3FC9" w14:textId="42F27CD7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="000E3F4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F72F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E3F43">
              <w:rPr>
                <w:rFonts w:ascii="Angsana New" w:hAnsi="Angsana New" w:cs="Angsana New"/>
                <w:sz w:val="26"/>
                <w:szCs w:val="26"/>
              </w:rPr>
              <w:t>557</w:t>
            </w:r>
          </w:p>
        </w:tc>
        <w:tc>
          <w:tcPr>
            <w:tcW w:w="253" w:type="dxa"/>
          </w:tcPr>
          <w:p w14:paraId="39DDD112" w14:textId="4ED595D6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4F56E77" w14:textId="43C1D0C1" w:rsidR="00180B21" w:rsidRPr="006B07E9" w:rsidRDefault="00180B21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770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DAA6B38" w14:textId="037257FE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322D780F" w14:textId="2448B376" w:rsidR="00180B21" w:rsidRPr="006B07E9" w:rsidRDefault="005350BD" w:rsidP="004C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12B116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4D373C3" w14:textId="0FE4C3B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0B21" w:rsidRPr="006B07E9" w14:paraId="446B6568" w14:textId="5F0CB869" w:rsidTr="000E15F6">
        <w:tc>
          <w:tcPr>
            <w:tcW w:w="4230" w:type="dxa"/>
          </w:tcPr>
          <w:p w14:paraId="76AD49B2" w14:textId="23EC8A8B" w:rsidR="00180B21" w:rsidRPr="006B07E9" w:rsidRDefault="00180B21" w:rsidP="00180B2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6B07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เบ็ดเสร็จรวม (ร้อยละ 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E2D2A5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741F5C" w14:textId="42D517CE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383</w:t>
            </w:r>
            <w:r w:rsidR="00F72F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0E3F43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53" w:type="dxa"/>
          </w:tcPr>
          <w:p w14:paraId="54E400DC" w14:textId="72E20709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D17E628" w14:textId="27947517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110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238" w:type="dxa"/>
          </w:tcPr>
          <w:p w14:paraId="4A01DC40" w14:textId="54A6706E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CCBDB" w14:textId="4F75FFAB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535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295</w:t>
            </w:r>
          </w:p>
        </w:tc>
        <w:tc>
          <w:tcPr>
            <w:tcW w:w="270" w:type="dxa"/>
          </w:tcPr>
          <w:p w14:paraId="59E5B4F6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60B734F" w14:textId="731D779A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559</w:t>
            </w:r>
          </w:p>
        </w:tc>
      </w:tr>
      <w:tr w:rsidR="00A063A7" w:rsidRPr="006B07E9" w14:paraId="689B5DDA" w14:textId="77777777" w:rsidTr="003E6648">
        <w:tc>
          <w:tcPr>
            <w:tcW w:w="4230" w:type="dxa"/>
          </w:tcPr>
          <w:p w14:paraId="0692C7F8" w14:textId="77777777" w:rsidR="004C6BDE" w:rsidRDefault="00A063A7" w:rsidP="004C6BD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6B07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เบ็ดเสร็จรวม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ตามส่วนได้เสีย</w:t>
            </w:r>
          </w:p>
          <w:p w14:paraId="04D0CC32" w14:textId="668B0D7B" w:rsidR="00A063A7" w:rsidRPr="006B07E9" w:rsidRDefault="004C6BDE" w:rsidP="004C6BD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A063A7">
              <w:rPr>
                <w:rFonts w:ascii="Angsana New" w:hAnsi="Angsana New" w:cs="Angsana New" w:hint="cs"/>
                <w:sz w:val="26"/>
                <w:szCs w:val="26"/>
                <w:cs/>
              </w:rPr>
              <w:t>ของกลุ่มบริษัท</w:t>
            </w:r>
            <w:r w:rsidR="00A063A7" w:rsidRPr="006B07E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59364519" w14:textId="77777777" w:rsidR="00A063A7" w:rsidRPr="006B07E9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4389EF" w14:textId="77777777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1205ACFF" w14:textId="6B46A9A8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153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  <w:r w:rsidR="000E3F43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53" w:type="dxa"/>
          </w:tcPr>
          <w:p w14:paraId="7ECA6F1A" w14:textId="77777777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554E89B0" w14:textId="77777777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71528B0" w14:textId="23F7DCCB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,076</w:t>
            </w:r>
          </w:p>
        </w:tc>
        <w:tc>
          <w:tcPr>
            <w:tcW w:w="238" w:type="dxa"/>
          </w:tcPr>
          <w:p w14:paraId="41C6C5AC" w14:textId="77777777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4D707906" w14:textId="77777777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  <w:p w14:paraId="019A3A3E" w14:textId="0734D683" w:rsidR="00A063A7" w:rsidRPr="0016712C" w:rsidRDefault="00875C0B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/>
                <w:sz w:val="26"/>
                <w:szCs w:val="26"/>
              </w:rPr>
              <w:t>12,99</w:t>
            </w:r>
            <w:r w:rsidR="0016712C" w:rsidRPr="0016712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4B91F70" w14:textId="77777777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610DF6C" w14:textId="77777777" w:rsidR="00A063A7" w:rsidRPr="0016712C" w:rsidRDefault="00A063A7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F7C709" w14:textId="50646422" w:rsidR="00A063A7" w:rsidRPr="0016712C" w:rsidRDefault="00875C0B" w:rsidP="00A0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/>
                <w:sz w:val="26"/>
                <w:szCs w:val="26"/>
              </w:rPr>
              <w:t>7,250</w:t>
            </w:r>
          </w:p>
        </w:tc>
      </w:tr>
      <w:tr w:rsidR="00A063A7" w:rsidRPr="006B07E9" w14:paraId="3BEA32AD" w14:textId="77777777" w:rsidTr="003E6648">
        <w:tc>
          <w:tcPr>
            <w:tcW w:w="4230" w:type="dxa"/>
          </w:tcPr>
          <w:p w14:paraId="70EE09BF" w14:textId="1F268D19" w:rsidR="00A063A7" w:rsidRPr="006B07E9" w:rsidRDefault="00A063A7" w:rsidP="00180B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63A7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76F8D753" w14:textId="77777777" w:rsidR="00A063A7" w:rsidRPr="006B07E9" w:rsidRDefault="00A063A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697D91" w14:textId="7398C9EC" w:rsidR="00A063A7" w:rsidRPr="0016712C" w:rsidRDefault="00A063A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5,486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3" w:type="dxa"/>
          </w:tcPr>
          <w:p w14:paraId="41030B9A" w14:textId="77777777" w:rsidR="00A063A7" w:rsidRPr="0016712C" w:rsidRDefault="00A063A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CE0EA50" w14:textId="593C1DFC" w:rsidR="00A063A7" w:rsidRPr="0016712C" w:rsidRDefault="00A063A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,114</w:t>
            </w: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4B89D0F5" w14:textId="77777777" w:rsidR="00A063A7" w:rsidRPr="0016712C" w:rsidRDefault="00A063A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0122354D" w14:textId="12E67D1E" w:rsidR="00A063A7" w:rsidRPr="0016712C" w:rsidRDefault="00875C0B" w:rsidP="0087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638CD6" w14:textId="77777777" w:rsidR="00A063A7" w:rsidRPr="0016712C" w:rsidRDefault="00A063A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E1EBA9F" w14:textId="76F714A4" w:rsidR="00A063A7" w:rsidRPr="0016712C" w:rsidRDefault="00875C0B" w:rsidP="0087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0B21" w:rsidRPr="006B07E9" w14:paraId="5EC4E3C1" w14:textId="0053450A" w:rsidTr="0024799D">
        <w:tc>
          <w:tcPr>
            <w:tcW w:w="4230" w:type="dxa"/>
          </w:tcPr>
          <w:p w14:paraId="4D4E53FA" w14:textId="1A64754E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 w:firstLine="1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07E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 (</w:t>
            </w:r>
            <w:r w:rsidRPr="006B07E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  <w:r w:rsidRPr="006B07E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Pr="006B07E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เบ็ดเสร็จรวมส่วน</w:t>
            </w:r>
            <w:r w:rsidR="00A063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ที่เป็นของ</w:t>
            </w:r>
            <w:r w:rsidRPr="006B07E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70" w:type="dxa"/>
          </w:tcPr>
          <w:p w14:paraId="17BBE30B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8CF16F" w14:textId="1B94BF91" w:rsidR="00180B21" w:rsidRPr="0016712C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A063A7"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48</w:t>
            </w:r>
            <w:r w:rsidR="00F72F33" w:rsidRPr="0016712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A063A7" w:rsidRPr="0016712C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</w:t>
            </w:r>
            <w:r w:rsidR="000E3F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3" w:type="dxa"/>
          </w:tcPr>
          <w:p w14:paraId="0E1709EA" w14:textId="6434CB5E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CDC8C72" w14:textId="25DAD6B4" w:rsidR="00180B21" w:rsidRPr="0016712C" w:rsidRDefault="00A063A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39</w:t>
            </w:r>
            <w:r w:rsidR="00180B21" w:rsidRPr="0016712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38" w:type="dxa"/>
          </w:tcPr>
          <w:p w14:paraId="24E420A3" w14:textId="10341EE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FB0141" w14:textId="146261D2" w:rsidR="00180B21" w:rsidRPr="0016712C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6712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="008551CE"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99</w:t>
            </w:r>
            <w:r w:rsidR="0016712C"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541A9C7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58C51F9" w14:textId="6362ACB6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</w:t>
            </w:r>
            <w:r w:rsidR="00180B21" w:rsidRPr="0016712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250</w:t>
            </w:r>
          </w:p>
        </w:tc>
      </w:tr>
      <w:tr w:rsidR="0024799D" w:rsidRPr="006B07E9" w14:paraId="7C9180F3" w14:textId="77777777" w:rsidTr="0024799D">
        <w:tc>
          <w:tcPr>
            <w:tcW w:w="4230" w:type="dxa"/>
          </w:tcPr>
          <w:p w14:paraId="7144FF3A" w14:textId="083E9129" w:rsidR="0024799D" w:rsidRPr="0024799D" w:rsidRDefault="0024799D" w:rsidP="0024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 w:firstLine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799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เงินปันผลรับจากบริษัทร่วม</w:t>
            </w:r>
            <w:r w:rsidRPr="0024799D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24799D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การร่วมค้าสำหรับปี</w:t>
            </w:r>
          </w:p>
        </w:tc>
        <w:tc>
          <w:tcPr>
            <w:tcW w:w="270" w:type="dxa"/>
          </w:tcPr>
          <w:p w14:paraId="7F00449C" w14:textId="77777777" w:rsidR="0024799D" w:rsidRPr="006B07E9" w:rsidRDefault="0024799D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550E48" w14:textId="7CA6F0FD" w:rsidR="0024799D" w:rsidRPr="0016712C" w:rsidRDefault="0024799D" w:rsidP="0024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15" w:right="-2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1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</w:tcPr>
          <w:p w14:paraId="0211B282" w14:textId="77777777" w:rsidR="0024799D" w:rsidRPr="0016712C" w:rsidRDefault="0024799D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BF9CA3D" w14:textId="66DCF451" w:rsidR="0024799D" w:rsidRPr="0016712C" w:rsidRDefault="0024799D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/>
                <w:sz w:val="26"/>
                <w:szCs w:val="26"/>
              </w:rPr>
              <w:t>22,788</w:t>
            </w:r>
          </w:p>
        </w:tc>
        <w:tc>
          <w:tcPr>
            <w:tcW w:w="238" w:type="dxa"/>
          </w:tcPr>
          <w:p w14:paraId="38D07C07" w14:textId="77777777" w:rsidR="0024799D" w:rsidRPr="0016712C" w:rsidRDefault="0024799D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3132D84F" w14:textId="2B780D87" w:rsidR="0024799D" w:rsidRPr="0016712C" w:rsidRDefault="0024799D" w:rsidP="0024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A11848" w14:textId="77777777" w:rsidR="0024799D" w:rsidRPr="0016712C" w:rsidRDefault="0024799D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D2D43DE" w14:textId="37ABB202" w:rsidR="0024799D" w:rsidRPr="0016712C" w:rsidRDefault="0024799D" w:rsidP="0024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0B21" w:rsidRPr="006B07E9" w14:paraId="28AAE7AD" w14:textId="77777777" w:rsidTr="0024799D">
        <w:trPr>
          <w:trHeight w:hRule="exact" w:val="308"/>
        </w:trPr>
        <w:tc>
          <w:tcPr>
            <w:tcW w:w="4230" w:type="dxa"/>
          </w:tcPr>
          <w:p w14:paraId="7858E933" w14:textId="77777777" w:rsidR="00180B21" w:rsidRPr="006B07E9" w:rsidRDefault="00180B21" w:rsidP="00180B2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F73175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310694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2ED65AFF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06DAC98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A8339C2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574B88BD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99C85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865655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B21" w:rsidRPr="006B07E9" w14:paraId="0034765D" w14:textId="6C0B31B4" w:rsidTr="000E15F6">
        <w:trPr>
          <w:trHeight w:hRule="exact" w:val="308"/>
        </w:trPr>
        <w:tc>
          <w:tcPr>
            <w:tcW w:w="4230" w:type="dxa"/>
          </w:tcPr>
          <w:p w14:paraId="522F840E" w14:textId="77777777" w:rsidR="00180B21" w:rsidRPr="006B07E9" w:rsidRDefault="00180B21" w:rsidP="00180B2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vertAlign w:val="superscript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สินทรัพย์หมุนเวียน </w:t>
            </w:r>
            <w:r w:rsidRPr="006B07E9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0A484888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EA2987" w14:textId="212C2336" w:rsidR="00180B21" w:rsidRPr="0016712C" w:rsidRDefault="00C605FF" w:rsidP="00F7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188</w:t>
            </w:r>
            <w:r w:rsidR="00F72F33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253" w:type="dxa"/>
          </w:tcPr>
          <w:p w14:paraId="0748099F" w14:textId="75D6C3E9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FCFF40D" w14:textId="58674D38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182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602</w:t>
            </w:r>
          </w:p>
        </w:tc>
        <w:tc>
          <w:tcPr>
            <w:tcW w:w="238" w:type="dxa"/>
          </w:tcPr>
          <w:p w14:paraId="71A5C99D" w14:textId="7660E4C4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3854E3D8" w14:textId="3387A283" w:rsidR="00180B21" w:rsidRPr="0016712C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="00973B8F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270" w:type="dxa"/>
          </w:tcPr>
          <w:p w14:paraId="46CC882D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47EA8DA" w14:textId="1770A2BA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141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781</w:t>
            </w:r>
          </w:p>
        </w:tc>
      </w:tr>
      <w:tr w:rsidR="00180B21" w:rsidRPr="006B07E9" w14:paraId="15DC2938" w14:textId="0A205A63" w:rsidTr="000E15F6">
        <w:tc>
          <w:tcPr>
            <w:tcW w:w="4230" w:type="dxa"/>
          </w:tcPr>
          <w:p w14:paraId="77AD77AB" w14:textId="421C4AA3" w:rsidR="00180B21" w:rsidRPr="006B07E9" w:rsidRDefault="00180B21" w:rsidP="00180B2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สินทรัพย์ไม่หมุนเวียน </w:t>
            </w:r>
            <w:r w:rsidRPr="006B07E9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ค</w:t>
            </w:r>
          </w:p>
        </w:tc>
        <w:tc>
          <w:tcPr>
            <w:tcW w:w="270" w:type="dxa"/>
          </w:tcPr>
          <w:p w14:paraId="59F073DF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40872E" w14:textId="3E698CF4" w:rsidR="00180B21" w:rsidRPr="0016712C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F72F33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932</w:t>
            </w:r>
            <w:r w:rsidR="00F72F33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557</w:t>
            </w:r>
          </w:p>
        </w:tc>
        <w:tc>
          <w:tcPr>
            <w:tcW w:w="253" w:type="dxa"/>
          </w:tcPr>
          <w:p w14:paraId="388E9DF1" w14:textId="4B26BBED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9A8CAA6" w14:textId="30B3C942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451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238" w:type="dxa"/>
          </w:tcPr>
          <w:p w14:paraId="524E0329" w14:textId="7E35336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03387FC" w14:textId="387E8C7C" w:rsidR="00180B21" w:rsidRPr="0016712C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292</w:t>
            </w:r>
            <w:r w:rsidR="00973B8F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908</w:t>
            </w:r>
          </w:p>
        </w:tc>
        <w:tc>
          <w:tcPr>
            <w:tcW w:w="270" w:type="dxa"/>
          </w:tcPr>
          <w:p w14:paraId="6A3F51E8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383B5E" w14:textId="0C1037DF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150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023</w:t>
            </w:r>
          </w:p>
        </w:tc>
      </w:tr>
      <w:tr w:rsidR="00180B21" w:rsidRPr="006B07E9" w14:paraId="4D0D46E0" w14:textId="064A4FDB" w:rsidTr="000E15F6">
        <w:tc>
          <w:tcPr>
            <w:tcW w:w="4230" w:type="dxa"/>
          </w:tcPr>
          <w:p w14:paraId="3A25FD58" w14:textId="493216B2" w:rsidR="00180B21" w:rsidRPr="006B07E9" w:rsidRDefault="00180B21" w:rsidP="00180B2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หนี้สินหมุนเวียน </w:t>
            </w:r>
            <w:r w:rsidRPr="006B07E9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ง</w:t>
            </w:r>
          </w:p>
        </w:tc>
        <w:tc>
          <w:tcPr>
            <w:tcW w:w="270" w:type="dxa"/>
          </w:tcPr>
          <w:p w14:paraId="79F8469E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B617BA" w14:textId="5A8390B5" w:rsidR="00180B21" w:rsidRPr="0016712C" w:rsidRDefault="00F72F3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839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3" w:type="dxa"/>
          </w:tcPr>
          <w:p w14:paraId="3BB90FEA" w14:textId="28045DB9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C388CBC" w14:textId="0C858383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765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539</w:t>
            </w: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45A45993" w14:textId="5A01EE8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61F44A30" w14:textId="49E3B9E8" w:rsidR="00180B21" w:rsidRPr="0016712C" w:rsidRDefault="00973B8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786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A5D6782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BE63BB4" w14:textId="430971B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5" w:right="-20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0B21" w:rsidRPr="006B07E9" w14:paraId="073B788A" w14:textId="7A8D5C9A" w:rsidTr="003E6648">
        <w:tc>
          <w:tcPr>
            <w:tcW w:w="4230" w:type="dxa"/>
          </w:tcPr>
          <w:p w14:paraId="1164DD7D" w14:textId="33343741" w:rsidR="00180B21" w:rsidRPr="006B07E9" w:rsidRDefault="00180B21" w:rsidP="00180B2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หนี้สินไม่หมุนเวียน </w:t>
            </w:r>
            <w:r w:rsidRPr="006B07E9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จ</w:t>
            </w:r>
          </w:p>
        </w:tc>
        <w:tc>
          <w:tcPr>
            <w:tcW w:w="270" w:type="dxa"/>
          </w:tcPr>
          <w:p w14:paraId="653C37D0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3EB9A2" w14:textId="666454EE" w:rsidR="00180B21" w:rsidRPr="0016712C" w:rsidRDefault="00F72F3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695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3" w:type="dxa"/>
          </w:tcPr>
          <w:p w14:paraId="40645697" w14:textId="4A8C47E4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38A9603" w14:textId="575007A3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594</w:t>
            </w: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645AB76B" w14:textId="1728917A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662F1A6B" w14:textId="5CF8EB30" w:rsidR="00180B21" w:rsidRPr="0016712C" w:rsidRDefault="00973B8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141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392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07D2400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C2675A9" w14:textId="052A74E2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5" w:right="-20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107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496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0B21" w:rsidRPr="006B07E9" w14:paraId="41A19FA8" w14:textId="0A7C95A9" w:rsidTr="003E6648">
        <w:tc>
          <w:tcPr>
            <w:tcW w:w="4230" w:type="dxa"/>
          </w:tcPr>
          <w:p w14:paraId="0F8BF27E" w14:textId="68F10F3D" w:rsidR="00180B21" w:rsidRPr="006B07E9" w:rsidRDefault="00180B21" w:rsidP="00180B2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163697C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D8EF01" w14:textId="329BEA0B" w:rsidR="00180B21" w:rsidRPr="0016712C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F72F33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253</w:t>
            </w:r>
            <w:r w:rsidR="00F72F33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253" w:type="dxa"/>
          </w:tcPr>
          <w:p w14:paraId="7355C650" w14:textId="02AECCD3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3BE8FB8" w14:textId="1D024640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836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238" w:type="dxa"/>
          </w:tcPr>
          <w:p w14:paraId="3CA5D9CF" w14:textId="0A61C665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3C54A" w14:textId="55A10B0B" w:rsidR="00180B21" w:rsidRPr="0016712C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175</w:t>
            </w:r>
            <w:r w:rsidR="00973B8F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270" w:type="dxa"/>
          </w:tcPr>
          <w:p w14:paraId="4708D81E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8862FE3" w14:textId="6AB0B6DD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952</w:t>
            </w:r>
          </w:p>
        </w:tc>
      </w:tr>
      <w:tr w:rsidR="00180B21" w:rsidRPr="006B07E9" w14:paraId="57D1889C" w14:textId="7EE7F9D8" w:rsidTr="003E6648">
        <w:tc>
          <w:tcPr>
            <w:tcW w:w="4230" w:type="dxa"/>
          </w:tcPr>
          <w:p w14:paraId="7076D87B" w14:textId="73363C7D" w:rsidR="00180B21" w:rsidRPr="004C6BDE" w:rsidRDefault="00180B21" w:rsidP="004C6BDE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  <w:r w:rsidR="00893C4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0C6A8E57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B24D9A" w14:textId="01F997F1" w:rsidR="00180B21" w:rsidRPr="0016712C" w:rsidRDefault="00893C4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901</w:t>
            </w:r>
            <w:r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cs/>
              </w:rPr>
              <w:t>464</w:t>
            </w:r>
          </w:p>
        </w:tc>
        <w:tc>
          <w:tcPr>
            <w:tcW w:w="253" w:type="dxa"/>
            <w:vAlign w:val="bottom"/>
          </w:tcPr>
          <w:p w14:paraId="3557E36A" w14:textId="06F469B6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D6BAC7A" w14:textId="32A1B87B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734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238" w:type="dxa"/>
            <w:vAlign w:val="bottom"/>
          </w:tcPr>
          <w:p w14:paraId="07BC2484" w14:textId="6404D8B2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30A69670" w14:textId="0ABDB584" w:rsidR="00180B21" w:rsidRPr="0016712C" w:rsidRDefault="00875C0B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93,74</w:t>
            </w:r>
            <w:r w:rsidR="0016712C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74C0736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468C044" w14:textId="246AAE07" w:rsidR="00180B21" w:rsidRPr="0016712C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  <w:r w:rsidR="00180B21" w:rsidRPr="00167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97</w:t>
            </w:r>
            <w:r w:rsidR="0016712C" w:rsidRPr="0016712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893C43" w:rsidRPr="006B07E9" w14:paraId="6B5B808E" w14:textId="77777777" w:rsidTr="003E6648">
        <w:tc>
          <w:tcPr>
            <w:tcW w:w="4230" w:type="dxa"/>
          </w:tcPr>
          <w:p w14:paraId="178E54A1" w14:textId="58DE3ADF" w:rsidR="00893C43" w:rsidRPr="006B07E9" w:rsidRDefault="00893C43" w:rsidP="00180B21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/>
                <w:sz w:val="26"/>
                <w:szCs w:val="26"/>
                <w:cs/>
              </w:rPr>
            </w:pPr>
            <w:r w:rsidRPr="00A063A7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4A51515F" w14:textId="77777777" w:rsidR="00893C43" w:rsidRPr="006B07E9" w:rsidRDefault="00893C4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AB7BC9" w14:textId="2CDAB66D" w:rsidR="00893C43" w:rsidRDefault="00893C4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/>
                <w:sz w:val="26"/>
                <w:szCs w:val="26"/>
              </w:rPr>
            </w:pPr>
            <w:r w:rsidRPr="00893C43">
              <w:rPr>
                <w:rFonts w:ascii="Angsana New" w:hAnsi="Angsana New" w:cs="Angsana New"/>
                <w:sz w:val="26"/>
                <w:szCs w:val="26"/>
                <w:cs/>
              </w:rPr>
              <w:t>154</w:t>
            </w:r>
            <w:r w:rsidRPr="00893C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3C43">
              <w:rPr>
                <w:rFonts w:ascii="Angsana New" w:hAnsi="Angsana New" w:cs="Angsana New"/>
                <w:sz w:val="26"/>
                <w:szCs w:val="26"/>
                <w:cs/>
              </w:rPr>
              <w:t>968</w:t>
            </w:r>
          </w:p>
        </w:tc>
        <w:tc>
          <w:tcPr>
            <w:tcW w:w="253" w:type="dxa"/>
            <w:vAlign w:val="bottom"/>
          </w:tcPr>
          <w:p w14:paraId="49B8926E" w14:textId="77777777" w:rsidR="00893C43" w:rsidRPr="006B07E9" w:rsidRDefault="00893C4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8D65995" w14:textId="27BFD14B" w:rsidR="00893C43" w:rsidRPr="00893C43" w:rsidRDefault="00893C43" w:rsidP="0089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893C43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893C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3C4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454</w:t>
            </w:r>
          </w:p>
        </w:tc>
        <w:tc>
          <w:tcPr>
            <w:tcW w:w="238" w:type="dxa"/>
            <w:vAlign w:val="bottom"/>
          </w:tcPr>
          <w:p w14:paraId="623777E0" w14:textId="77777777" w:rsidR="00893C43" w:rsidRPr="006B07E9" w:rsidRDefault="00893C4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04FEC8E9" w14:textId="05E7D09A" w:rsidR="00893C43" w:rsidRDefault="00875C0B" w:rsidP="0087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6E41C6" w14:textId="77777777" w:rsidR="00893C43" w:rsidRPr="006B07E9" w:rsidRDefault="00893C4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9DE2C6F" w14:textId="293A66DC" w:rsidR="00893C43" w:rsidRDefault="00875C0B" w:rsidP="0087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0B21" w:rsidRPr="006B07E9" w14:paraId="15E93129" w14:textId="20FFAB6F" w:rsidTr="00915466">
        <w:tc>
          <w:tcPr>
            <w:tcW w:w="4230" w:type="dxa"/>
          </w:tcPr>
          <w:p w14:paraId="18C42E09" w14:textId="79439605" w:rsidR="00180B21" w:rsidRPr="006B07E9" w:rsidRDefault="00180B21" w:rsidP="00180B2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3C3CACB6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D971EC" w14:textId="608CDB0F" w:rsidR="00180B21" w:rsidRPr="006B07E9" w:rsidRDefault="00893C43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3C4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</w:t>
            </w:r>
            <w:r w:rsidRPr="00893C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93C4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056</w:t>
            </w:r>
            <w:r w:rsidRPr="00893C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93C4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432</w:t>
            </w:r>
          </w:p>
        </w:tc>
        <w:tc>
          <w:tcPr>
            <w:tcW w:w="253" w:type="dxa"/>
          </w:tcPr>
          <w:p w14:paraId="08F43597" w14:textId="3C66F71D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62C778C8" w14:textId="60926DF0" w:rsidR="00180B21" w:rsidRPr="001A5511" w:rsidRDefault="00C418C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895,016</w:t>
            </w:r>
          </w:p>
        </w:tc>
        <w:tc>
          <w:tcPr>
            <w:tcW w:w="238" w:type="dxa"/>
          </w:tcPr>
          <w:p w14:paraId="1BB8A6F1" w14:textId="6E2C45E8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953F24" w14:textId="51DF8CB3" w:rsidR="00180B21" w:rsidRPr="0016712C" w:rsidRDefault="00875C0B" w:rsidP="0087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93,74</w:t>
            </w:r>
            <w:r w:rsidR="0016712C"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48B7B93" w14:textId="77777777" w:rsidR="00180B21" w:rsidRPr="0016712C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B6085F6" w14:textId="285FD17D" w:rsidR="00180B21" w:rsidRPr="0016712C" w:rsidRDefault="00875C0B" w:rsidP="0087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76,97</w:t>
            </w:r>
            <w:r w:rsidR="0016712C" w:rsidRPr="0016712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</w:tr>
      <w:tr w:rsidR="00180B21" w:rsidRPr="006B07E9" w14:paraId="0636B530" w14:textId="10FFF088" w:rsidTr="00915466">
        <w:trPr>
          <w:trHeight w:val="154"/>
        </w:trPr>
        <w:tc>
          <w:tcPr>
            <w:tcW w:w="4230" w:type="dxa"/>
          </w:tcPr>
          <w:p w14:paraId="5AB2EE24" w14:textId="1E629B0D" w:rsidR="00180B21" w:rsidRPr="006B07E9" w:rsidRDefault="00180B21" w:rsidP="00180B2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93570A1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4CCDDE2" w14:textId="405B4A12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7269231B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4674B45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170"/>
              </w:tabs>
              <w:spacing w:line="240" w:lineRule="auto"/>
              <w:ind w:right="-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0254116F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</w:tcBorders>
          </w:tcPr>
          <w:p w14:paraId="5356D34A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C9E396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5BB53CB" w14:textId="2610BA5A" w:rsidR="00180B21" w:rsidRPr="006B07E9" w:rsidRDefault="00180B21" w:rsidP="00180B21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180B21" w:rsidRPr="006B07E9" w14:paraId="7E02758F" w14:textId="3E8A6A0A" w:rsidTr="000E15F6">
        <w:tc>
          <w:tcPr>
            <w:tcW w:w="4230" w:type="dxa"/>
          </w:tcPr>
          <w:p w14:paraId="50ABA9C3" w14:textId="47E31199" w:rsidR="00180B21" w:rsidRPr="006B07E9" w:rsidRDefault="00180B21" w:rsidP="00180B21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</w:tcPr>
          <w:p w14:paraId="7D304886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69D586" w14:textId="00D8187E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74312BB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D6670CF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  <w:tab w:val="decimal" w:pos="1170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04ACF0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8CBEA97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8F8A7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12CC8F" w14:textId="5E2CE9FA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0B21" w:rsidRPr="006B07E9" w14:paraId="23C6F0AB" w14:textId="6F3E7C5D" w:rsidTr="000E15F6">
        <w:tc>
          <w:tcPr>
            <w:tcW w:w="4230" w:type="dxa"/>
          </w:tcPr>
          <w:p w14:paraId="7BD1AE87" w14:textId="0AD2115E" w:rsidR="00180B21" w:rsidRPr="006B07E9" w:rsidRDefault="00180B21" w:rsidP="0067638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รวมรายการดอกเบี้ยรับ</w:t>
            </w:r>
          </w:p>
        </w:tc>
        <w:tc>
          <w:tcPr>
            <w:tcW w:w="270" w:type="dxa"/>
          </w:tcPr>
          <w:p w14:paraId="14078DD0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51211" w14:textId="11B2F3AC" w:rsidR="00180B21" w:rsidRPr="002D0C04" w:rsidRDefault="002D0C04" w:rsidP="002D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28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53" w:type="dxa"/>
            <w:vAlign w:val="bottom"/>
          </w:tcPr>
          <w:p w14:paraId="2C92C515" w14:textId="541B6D20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59F853B" w14:textId="7008126F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238" w:type="dxa"/>
          </w:tcPr>
          <w:p w14:paraId="5D83969D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36DDD4FF" w14:textId="2348DB77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270" w:type="dxa"/>
          </w:tcPr>
          <w:p w14:paraId="03E2BF58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35E3A3" w14:textId="107E4DD1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</w:p>
        </w:tc>
      </w:tr>
      <w:tr w:rsidR="00180B21" w:rsidRPr="006B07E9" w14:paraId="3F330FB3" w14:textId="6D6AB4C3" w:rsidTr="000E15F6">
        <w:tc>
          <w:tcPr>
            <w:tcW w:w="4230" w:type="dxa"/>
          </w:tcPr>
          <w:p w14:paraId="220B877F" w14:textId="77777777" w:rsidR="00180B21" w:rsidRPr="006B07E9" w:rsidRDefault="00180B21" w:rsidP="0067638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</w:tcPr>
          <w:p w14:paraId="0A762EDE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F90CCB" w14:textId="0DDC06DB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F72F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378</w:t>
            </w:r>
          </w:p>
        </w:tc>
        <w:tc>
          <w:tcPr>
            <w:tcW w:w="253" w:type="dxa"/>
            <w:vAlign w:val="bottom"/>
          </w:tcPr>
          <w:p w14:paraId="566CBCC8" w14:textId="3B363540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4933A5F" w14:textId="4667EFBE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238" w:type="dxa"/>
          </w:tcPr>
          <w:p w14:paraId="13E50FE7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183F6C89" w14:textId="49408C30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973B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270" w:type="dxa"/>
          </w:tcPr>
          <w:p w14:paraId="42DA5736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1A580CC" w14:textId="35827DED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59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</w:p>
        </w:tc>
      </w:tr>
      <w:tr w:rsidR="004C6BDE" w:rsidRPr="006B07E9" w14:paraId="61DED2E2" w14:textId="77777777" w:rsidTr="000E15F6">
        <w:tc>
          <w:tcPr>
            <w:tcW w:w="4230" w:type="dxa"/>
          </w:tcPr>
          <w:p w14:paraId="578DCB96" w14:textId="77777777" w:rsidR="004C6BDE" w:rsidRPr="006B07E9" w:rsidRDefault="004C6BDE" w:rsidP="004C6B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C81739" w14:textId="77777777" w:rsidR="004C6BDE" w:rsidRPr="006B07E9" w:rsidRDefault="004C6BDE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2FEED4" w14:textId="77777777" w:rsidR="004C6BDE" w:rsidRPr="00C605FF" w:rsidRDefault="004C6BDE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01E9FE15" w14:textId="77777777" w:rsidR="004C6BDE" w:rsidRPr="006B07E9" w:rsidRDefault="004C6BDE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8C50E8D" w14:textId="77777777" w:rsidR="004C6BDE" w:rsidRPr="00C605FF" w:rsidRDefault="004C6BDE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ACBDD11" w14:textId="77777777" w:rsidR="004C6BDE" w:rsidRPr="006B07E9" w:rsidRDefault="004C6BDE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49EC953B" w14:textId="77777777" w:rsidR="004C6BDE" w:rsidRPr="00C605FF" w:rsidRDefault="004C6BDE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5CEA2" w14:textId="77777777" w:rsidR="004C6BDE" w:rsidRPr="006B07E9" w:rsidRDefault="004C6BDE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974D367" w14:textId="77777777" w:rsidR="004C6BDE" w:rsidRPr="00C605FF" w:rsidRDefault="004C6BDE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477" w:rsidRPr="006B07E9" w14:paraId="08F4DD01" w14:textId="77777777" w:rsidTr="000E15F6">
        <w:tc>
          <w:tcPr>
            <w:tcW w:w="4230" w:type="dxa"/>
          </w:tcPr>
          <w:p w14:paraId="361A19C5" w14:textId="77777777" w:rsidR="00E33477" w:rsidRPr="006B07E9" w:rsidRDefault="00E33477" w:rsidP="004C6B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5B72D6" w14:textId="77777777" w:rsidR="00E33477" w:rsidRPr="006B07E9" w:rsidRDefault="00E3347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512E2C" w14:textId="77777777" w:rsidR="00E33477" w:rsidRPr="00C605FF" w:rsidRDefault="00E3347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2A650AD4" w14:textId="77777777" w:rsidR="00E33477" w:rsidRPr="006B07E9" w:rsidRDefault="00E3347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15D2D61" w14:textId="77777777" w:rsidR="00E33477" w:rsidRPr="00C605FF" w:rsidRDefault="00E33477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A284DA" w14:textId="77777777" w:rsidR="00E33477" w:rsidRPr="006B07E9" w:rsidRDefault="00E3347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6BCF9C40" w14:textId="77777777" w:rsidR="00E33477" w:rsidRPr="00C605FF" w:rsidRDefault="00E3347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AA2EC6" w14:textId="77777777" w:rsidR="00E33477" w:rsidRPr="006B07E9" w:rsidRDefault="00E33477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9D12E96" w14:textId="77777777" w:rsidR="00E33477" w:rsidRPr="00C605FF" w:rsidRDefault="00E33477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B21" w:rsidRPr="006B07E9" w14:paraId="2D11B025" w14:textId="354AD193" w:rsidTr="000E15F6">
        <w:tc>
          <w:tcPr>
            <w:tcW w:w="4230" w:type="dxa"/>
          </w:tcPr>
          <w:p w14:paraId="5E5C5243" w14:textId="7261A181" w:rsidR="00180B21" w:rsidRPr="006B07E9" w:rsidRDefault="00180B21" w:rsidP="0067638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รวมรายการต่อไปนี้</w:t>
            </w:r>
          </w:p>
        </w:tc>
        <w:tc>
          <w:tcPr>
            <w:tcW w:w="270" w:type="dxa"/>
          </w:tcPr>
          <w:p w14:paraId="16CCB0CE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787DB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4713BF2A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B998998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C40762B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40022351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290AAB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56C87A" w14:textId="4D509320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0B21" w:rsidRPr="006B07E9" w14:paraId="5F484855" w14:textId="26559C28" w:rsidTr="000E15F6">
        <w:tc>
          <w:tcPr>
            <w:tcW w:w="4230" w:type="dxa"/>
          </w:tcPr>
          <w:p w14:paraId="2212AF7E" w14:textId="3DA1B5D8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41E330DE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D6820D" w14:textId="0FC0F4FB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F72F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253" w:type="dxa"/>
            <w:vAlign w:val="bottom"/>
          </w:tcPr>
          <w:p w14:paraId="1747F88E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F170C2B" w14:textId="472558A0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89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238" w:type="dxa"/>
          </w:tcPr>
          <w:p w14:paraId="723AAA61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4FA7467F" w14:textId="303E2F06" w:rsidR="00180B21" w:rsidRPr="006B07E9" w:rsidRDefault="00973B8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C7243EF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D5467F9" w14:textId="31BB985E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0B21" w:rsidRPr="006B07E9" w14:paraId="5CA13D60" w14:textId="6A259332" w:rsidTr="000E15F6">
        <w:tc>
          <w:tcPr>
            <w:tcW w:w="4230" w:type="dxa"/>
          </w:tcPr>
          <w:p w14:paraId="269B4F56" w14:textId="3B9ABEA1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ลูกหนี้จากข้อตกลงสัมปทานบริการ</w:t>
            </w:r>
          </w:p>
        </w:tc>
        <w:tc>
          <w:tcPr>
            <w:tcW w:w="270" w:type="dxa"/>
          </w:tcPr>
          <w:p w14:paraId="2F3F4AC5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427B5" w14:textId="039666C5" w:rsidR="00180B21" w:rsidRPr="006B07E9" w:rsidRDefault="00C605FF" w:rsidP="00DF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DF43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469</w:t>
            </w:r>
            <w:r w:rsidR="00DF43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253" w:type="dxa"/>
            <w:vAlign w:val="bottom"/>
          </w:tcPr>
          <w:p w14:paraId="481410D0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4D5CF08" w14:textId="6C9D5E93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238" w:type="dxa"/>
          </w:tcPr>
          <w:p w14:paraId="59744D15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5DBDFD09" w14:textId="37816AB0" w:rsidR="00180B21" w:rsidRPr="006B07E9" w:rsidRDefault="00B3660C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02A0BDD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E8CD9E7" w14:textId="670925CE" w:rsidR="00180B21" w:rsidRPr="006B07E9" w:rsidRDefault="00180B21" w:rsidP="00D9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3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0B21" w:rsidRPr="006B07E9" w14:paraId="7F539513" w14:textId="3C904C9C" w:rsidTr="000E15F6">
        <w:tc>
          <w:tcPr>
            <w:tcW w:w="4230" w:type="dxa"/>
          </w:tcPr>
          <w:p w14:paraId="48BAE70C" w14:textId="6A5BE6F5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453E88CE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331B0" w14:textId="2F996645" w:rsidR="00180B21" w:rsidRPr="006B07E9" w:rsidRDefault="00C605FF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DF43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417</w:t>
            </w:r>
          </w:p>
        </w:tc>
        <w:tc>
          <w:tcPr>
            <w:tcW w:w="253" w:type="dxa"/>
            <w:vAlign w:val="bottom"/>
          </w:tcPr>
          <w:p w14:paraId="7A65E129" w14:textId="3D3DFF70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17BD2E3" w14:textId="1964CB08" w:rsidR="00180B21" w:rsidRPr="006B07E9" w:rsidRDefault="00C605FF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180B21"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238" w:type="dxa"/>
          </w:tcPr>
          <w:p w14:paraId="76562501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61D68FB2" w14:textId="6DAF1987" w:rsidR="00180B21" w:rsidRPr="006B07E9" w:rsidRDefault="00D90AFA" w:rsidP="00D9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0233C71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6D7C069" w14:textId="71733D36" w:rsidR="00180B21" w:rsidRPr="006B07E9" w:rsidRDefault="00D90AFA" w:rsidP="00D9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40" w:firstLine="63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6B07E9" w14:paraId="490299F8" w14:textId="56E8A6E2" w:rsidTr="000E15F6">
        <w:tc>
          <w:tcPr>
            <w:tcW w:w="4230" w:type="dxa"/>
          </w:tcPr>
          <w:p w14:paraId="556E6092" w14:textId="77777777" w:rsidR="008E0170" w:rsidRPr="006B07E9" w:rsidRDefault="008E0170" w:rsidP="0067638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รวมรายการหนี้สินทางการเงินหมุนเวียน </w:t>
            </w:r>
          </w:p>
          <w:p w14:paraId="5E719782" w14:textId="14167F79" w:rsidR="008E0170" w:rsidRPr="006B07E9" w:rsidRDefault="008E0170" w:rsidP="008E01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(ไม่รวมเจ้าหนี้การค้าและเจ้าหนี้หมุนเวียนอื่น</w:t>
            </w:r>
          </w:p>
          <w:p w14:paraId="46CE42A6" w14:textId="79D13C63" w:rsidR="008E0170" w:rsidRPr="006B07E9" w:rsidRDefault="008E0170" w:rsidP="008E01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3CFB2B7D" w14:textId="77777777" w:rsidR="008E0170" w:rsidRPr="006B07E9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94B1E0" w14:textId="77777777" w:rsid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22B67064" w14:textId="77777777" w:rsidR="00DF4396" w:rsidRDefault="00DF4396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7273E6F5" w14:textId="33A3B2A2" w:rsidR="00DF4396" w:rsidRPr="006B07E9" w:rsidRDefault="00DF4396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391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3" w:type="dxa"/>
            <w:vAlign w:val="bottom"/>
          </w:tcPr>
          <w:p w14:paraId="63702B6E" w14:textId="29A59CD0" w:rsidR="008E0170" w:rsidRPr="006B07E9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3D5359A" w14:textId="77777777" w:rsidR="008E0170" w:rsidRPr="006B07E9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  <w:p w14:paraId="157628B8" w14:textId="77777777" w:rsidR="008E0170" w:rsidRPr="006B07E9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  <w:p w14:paraId="613F007D" w14:textId="31E93697" w:rsidR="008E0170" w:rsidRPr="006B07E9" w:rsidRDefault="00180B21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199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805</w:t>
            </w: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58411D3A" w14:textId="77777777" w:rsidR="008E0170" w:rsidRPr="006B07E9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12221560" w14:textId="77777777" w:rsidR="00032546" w:rsidRDefault="00032546" w:rsidP="0060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09C0D1A6" w14:textId="77777777" w:rsidR="00D90AFA" w:rsidRDefault="00D90AFA" w:rsidP="0060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27C4455A" w14:textId="5DBF28C6" w:rsidR="00D90AFA" w:rsidRPr="006B07E9" w:rsidRDefault="00D90AFA" w:rsidP="00D9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800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B624E9" w14:textId="77777777" w:rsidR="008E0170" w:rsidRPr="006B07E9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56DC8DF" w14:textId="02D26D42" w:rsidR="008E0170" w:rsidRPr="006B07E9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FC0140B" w14:textId="77777777" w:rsidR="008E0170" w:rsidRPr="006B07E9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656FD79" w14:textId="0F275247" w:rsidR="008E0170" w:rsidRPr="006B07E9" w:rsidRDefault="00180B21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530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16CD7" w:rsidRPr="006B07E9" w14:paraId="11C765C0" w14:textId="4246EED6" w:rsidTr="000E15F6">
        <w:tc>
          <w:tcPr>
            <w:tcW w:w="4230" w:type="dxa"/>
          </w:tcPr>
          <w:p w14:paraId="757A408B" w14:textId="3CAF7762" w:rsidR="00716CD7" w:rsidRPr="006B07E9" w:rsidRDefault="00716CD7" w:rsidP="0067638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รวมรายการหนี้สินทางการเงิน</w:t>
            </w:r>
            <w:r w:rsidR="00DF439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ไม่</w:t>
            </w: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หมุนเวียน </w:t>
            </w:r>
          </w:p>
          <w:p w14:paraId="4EF1D347" w14:textId="6E0AFD51" w:rsidR="00716CD7" w:rsidRPr="006B07E9" w:rsidRDefault="00716CD7" w:rsidP="00716C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(ไม่รวมเจ้าหนี้การค้าและเจ้าหนี้หมุนเวียนอื่น</w:t>
            </w:r>
          </w:p>
          <w:p w14:paraId="376C03A9" w14:textId="46D5A4A0" w:rsidR="00716CD7" w:rsidRPr="006B07E9" w:rsidRDefault="00716CD7" w:rsidP="00716C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B07E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45D53E3D" w14:textId="77777777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C9F215" w14:textId="77777777" w:rsid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799FE22B" w14:textId="77777777" w:rsidR="00DF4396" w:rsidRDefault="00DF4396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20C18DD1" w14:textId="7E95B19A" w:rsidR="00DF4396" w:rsidRPr="006B07E9" w:rsidRDefault="00DF4396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430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3" w:type="dxa"/>
            <w:vAlign w:val="bottom"/>
          </w:tcPr>
          <w:p w14:paraId="3C6A54BB" w14:textId="77777777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4F0709A" w14:textId="77777777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571CAB6C" w14:textId="77777777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5641608D" w14:textId="5D087005" w:rsidR="00716CD7" w:rsidRPr="006B07E9" w:rsidRDefault="00180B21" w:rsidP="001A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848</w:t>
            </w:r>
            <w:r w:rsidRPr="006B07E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2521DA2A" w14:textId="77777777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0AA8101E" w14:textId="77777777" w:rsid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60EF5E82" w14:textId="77777777" w:rsidR="00D90AFA" w:rsidRDefault="00D90AFA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1EBB480A" w14:textId="74E26FD7" w:rsidR="00D90AFA" w:rsidRPr="006B07E9" w:rsidRDefault="00D90AFA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130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467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BFF715" w14:textId="77777777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7664F8A" w14:textId="67BD06EF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79507148" w14:textId="77777777" w:rsidR="00716CD7" w:rsidRPr="006B07E9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36456674" w14:textId="5C4C97FF" w:rsidR="00716CD7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6B07E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605FF" w:rsidRPr="00C605FF">
              <w:rPr>
                <w:rFonts w:ascii="Angsana New" w:hAnsi="Angsana New" w:cs="Angsana New"/>
                <w:sz w:val="26"/>
                <w:szCs w:val="26"/>
                <w:lang w:val="en-US"/>
              </w:rPr>
              <w:t>109</w:t>
            </w:r>
            <w:r w:rsidRPr="006B07E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397F365B" w14:textId="77777777" w:rsidR="00862747" w:rsidRPr="006B07E9" w:rsidRDefault="00862747" w:rsidP="0086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3D9A1C7" w14:textId="169DA993" w:rsidR="002879EE" w:rsidRPr="006B07E9" w:rsidRDefault="002879EE" w:rsidP="00327B9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การดำเนินงานร่วมกัน</w:t>
      </w:r>
    </w:p>
    <w:p w14:paraId="4F200B3C" w14:textId="6F86ABD7" w:rsidR="002879EE" w:rsidRPr="006B07E9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F0E4EB2" w14:textId="40279C48" w:rsidR="003F3E8E" w:rsidRPr="006B07E9" w:rsidRDefault="003F3E8E" w:rsidP="003F3E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2560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B07E9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6B07E9">
        <w:rPr>
          <w:rFonts w:ascii="Angsana New" w:hAnsi="Angsana New"/>
          <w:sz w:val="30"/>
          <w:szCs w:val="30"/>
        </w:rPr>
        <w:t>(Other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</w:rPr>
        <w:t>joint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</w:rPr>
        <w:t>operator)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6B07E9">
        <w:rPr>
          <w:rFonts w:ascii="Angsana New" w:hAnsi="Angsana New"/>
          <w:sz w:val="30"/>
          <w:szCs w:val="30"/>
          <w:lang w:val="en-GB"/>
        </w:rPr>
        <w:t>“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(NGV)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C605FF" w:rsidRPr="00C605FF">
        <w:rPr>
          <w:rFonts w:ascii="Angsana New" w:hAnsi="Angsana New"/>
          <w:sz w:val="30"/>
          <w:szCs w:val="30"/>
        </w:rPr>
        <w:t>489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คัน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="00C605FF" w:rsidRPr="00C605FF">
        <w:rPr>
          <w:rFonts w:ascii="Angsana New" w:hAnsi="Angsana New"/>
          <w:sz w:val="30"/>
          <w:szCs w:val="30"/>
        </w:rPr>
        <w:t>10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กับองค์การขนส่งมวลชนกรุงเทพ     </w:t>
      </w:r>
      <w:r w:rsidR="007A744D" w:rsidRPr="006B07E9">
        <w:rPr>
          <w:rFonts w:ascii="Angsana New" w:hAnsi="Angsana New"/>
          <w:sz w:val="30"/>
          <w:szCs w:val="30"/>
          <w:lang w:val="en-GB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6B07E9">
        <w:rPr>
          <w:rFonts w:ascii="Angsana New" w:hAnsi="Angsana New"/>
          <w:sz w:val="30"/>
          <w:szCs w:val="30"/>
          <w:lang w:val="en-GB"/>
        </w:rPr>
        <w:t>“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6B07E9">
        <w:rPr>
          <w:rFonts w:ascii="Angsana New" w:hAnsi="Angsana New"/>
          <w:sz w:val="30"/>
          <w:szCs w:val="30"/>
          <w:lang w:val="en-GB"/>
        </w:rPr>
        <w:t>.”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="00C605FF" w:rsidRPr="00C605FF">
        <w:rPr>
          <w:rFonts w:ascii="Angsana New" w:hAnsi="Angsana New"/>
          <w:sz w:val="30"/>
          <w:szCs w:val="30"/>
        </w:rPr>
        <w:t>50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6B07E9">
        <w:rPr>
          <w:rFonts w:ascii="Angsana New" w:hAnsi="Angsana New" w:hint="cs"/>
          <w:sz w:val="30"/>
          <w:szCs w:val="30"/>
          <w:cs/>
        </w:rPr>
        <w:t xml:space="preserve">วางเงินมัดจำในนาม </w:t>
      </w:r>
      <w:r w:rsidRPr="006B07E9">
        <w:rPr>
          <w:rFonts w:ascii="Angsana New" w:hAnsi="Angsana New"/>
          <w:sz w:val="30"/>
          <w:szCs w:val="30"/>
        </w:rPr>
        <w:t>SCN-CHO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ให้แก่ขสมก. จำนวน </w:t>
      </w:r>
      <w:r w:rsidR="00C605FF" w:rsidRPr="00C605FF">
        <w:rPr>
          <w:rFonts w:ascii="Angsana New" w:hAnsi="Angsana New"/>
          <w:sz w:val="30"/>
          <w:szCs w:val="30"/>
        </w:rPr>
        <w:t>426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ซึ่งเงินมัดจำดังกล่าวถูกจัดประเภทเป็นลูกหนี้ไม่หมุนเวียนอื่น </w:t>
      </w:r>
    </w:p>
    <w:p w14:paraId="112F4E39" w14:textId="5ED8A03F" w:rsidR="000C77EC" w:rsidRPr="006B07E9" w:rsidRDefault="000C77EC" w:rsidP="003F3E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DFFE41" w14:textId="30B167EC" w:rsidR="00DF60F2" w:rsidRPr="006B07E9" w:rsidRDefault="000C77EC" w:rsidP="000C77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Pr="006B07E9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บริษัทมีเงินให้กู้ยืมระยะยาวแก่ผู้ดำเนินงานอื่น </w:t>
      </w:r>
      <w:r w:rsidRPr="006B07E9">
        <w:rPr>
          <w:rFonts w:ascii="Angsana New" w:hAnsi="Angsana New"/>
          <w:sz w:val="30"/>
          <w:szCs w:val="30"/>
        </w:rPr>
        <w:t>(Other joint operator)</w:t>
      </w:r>
      <w:r w:rsidRPr="006B07E9">
        <w:rPr>
          <w:rFonts w:ascii="Angsana New" w:hAnsi="Angsana New" w:hint="cs"/>
          <w:sz w:val="30"/>
          <w:szCs w:val="30"/>
          <w:cs/>
        </w:rPr>
        <w:t xml:space="preserve"> ทั้งสิ้นจำนวน </w:t>
      </w:r>
      <w:r w:rsidR="00C605FF" w:rsidRPr="00C605FF">
        <w:rPr>
          <w:rFonts w:ascii="Angsana New" w:hAnsi="Angsana New"/>
          <w:sz w:val="30"/>
          <w:szCs w:val="30"/>
        </w:rPr>
        <w:t>5</w:t>
      </w:r>
      <w:r w:rsidR="006F1C70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83</w:t>
      </w:r>
      <w:r w:rsidRPr="006B07E9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ล้านบาท โดยคิดอัตราดอกเบี้ยร้อยละ </w:t>
      </w:r>
      <w:r w:rsidR="00C605FF" w:rsidRPr="00C605FF">
        <w:rPr>
          <w:rFonts w:ascii="Angsana New" w:hAnsi="Angsana New"/>
          <w:sz w:val="30"/>
          <w:szCs w:val="30"/>
        </w:rPr>
        <w:t>12</w:t>
      </w:r>
      <w:r w:rsidRPr="006B07E9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ต่อปี ซึ่งเงินให้กู้ยืมดังกล่าว</w:t>
      </w:r>
      <w:r w:rsidR="002239B2" w:rsidRPr="006B07E9">
        <w:rPr>
          <w:rFonts w:ascii="Angsana New" w:hAnsi="Angsana New" w:hint="cs"/>
          <w:sz w:val="30"/>
          <w:szCs w:val="30"/>
          <w:cs/>
        </w:rPr>
        <w:t>จะสิ้นสุดใน</w:t>
      </w:r>
      <w:r w:rsidRPr="006B07E9">
        <w:rPr>
          <w:rFonts w:ascii="Angsana New" w:hAnsi="Angsana New" w:hint="cs"/>
          <w:sz w:val="30"/>
          <w:szCs w:val="30"/>
          <w:cs/>
        </w:rPr>
        <w:t xml:space="preserve">เดือนสิงหาคม </w:t>
      </w:r>
      <w:r w:rsidR="00C605FF" w:rsidRPr="00C605FF">
        <w:rPr>
          <w:rFonts w:ascii="Angsana New" w:hAnsi="Angsana New"/>
          <w:sz w:val="30"/>
          <w:szCs w:val="30"/>
        </w:rPr>
        <w:t>2565</w:t>
      </w:r>
    </w:p>
    <w:p w14:paraId="19BC334D" w14:textId="77777777" w:rsidR="00DF60F2" w:rsidRPr="006B07E9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</w:rPr>
      </w:pPr>
    </w:p>
    <w:p w14:paraId="1576146A" w14:textId="77777777" w:rsidR="00DF60F2" w:rsidRPr="006B07E9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  <w:cs/>
        </w:rPr>
      </w:pPr>
    </w:p>
    <w:p w14:paraId="625DF83C" w14:textId="77777777" w:rsidR="00DF60F2" w:rsidRPr="006B07E9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</w:rPr>
      </w:pPr>
    </w:p>
    <w:p w14:paraId="1C7B3E36" w14:textId="1720DA28" w:rsidR="00DF60F2" w:rsidRPr="006B07E9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  <w:szCs w:val="22"/>
        </w:rPr>
      </w:pPr>
      <w:r w:rsidRPr="006B07E9">
        <w:rPr>
          <w:rFonts w:ascii="Angsana New" w:hAnsi="Angsana New"/>
          <w:bCs/>
          <w:sz w:val="22"/>
        </w:rPr>
        <w:br w:type="page"/>
      </w:r>
    </w:p>
    <w:p w14:paraId="49D68707" w14:textId="04FADB7B" w:rsidR="00B40951" w:rsidRPr="006B07E9" w:rsidRDefault="0065639D" w:rsidP="0065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ธันวาคม สำหรับแต่ละปีมีดังนี้</w:t>
      </w:r>
    </w:p>
    <w:p w14:paraId="22C172E6" w14:textId="6317EBD8" w:rsidR="00B40951" w:rsidRPr="006B07E9" w:rsidRDefault="00B40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65639D" w:rsidRPr="006B07E9" w14:paraId="452C5C6A" w14:textId="77777777" w:rsidTr="00CF2ED7">
        <w:tc>
          <w:tcPr>
            <w:tcW w:w="5580" w:type="dxa"/>
          </w:tcPr>
          <w:p w14:paraId="122DBC5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FA056BC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639D" w:rsidRPr="006B07E9" w14:paraId="44384276" w14:textId="77777777" w:rsidTr="00CF2ED7">
        <w:tc>
          <w:tcPr>
            <w:tcW w:w="5580" w:type="dxa"/>
          </w:tcPr>
          <w:p w14:paraId="51E21A8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1C7CC" w14:textId="00D73F05" w:rsidR="0065639D" w:rsidRPr="006B07E9" w:rsidRDefault="00C605F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FAD3D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EE808" w14:textId="7EC76CFD" w:rsidR="0065639D" w:rsidRPr="006B07E9" w:rsidRDefault="00C605F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5639D" w:rsidRPr="006B07E9" w14:paraId="562CA9DB" w14:textId="77777777" w:rsidTr="00CF2ED7">
        <w:tc>
          <w:tcPr>
            <w:tcW w:w="5580" w:type="dxa"/>
          </w:tcPr>
          <w:p w14:paraId="3D5A949D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042C84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B21" w:rsidRPr="006B07E9" w14:paraId="3BD811BF" w14:textId="77777777" w:rsidTr="00CF2ED7">
        <w:tc>
          <w:tcPr>
            <w:tcW w:w="5580" w:type="dxa"/>
          </w:tcPr>
          <w:p w14:paraId="0A7D119A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7B18E8A7" w14:textId="416257BA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21</w:t>
            </w:r>
            <w:r w:rsidR="009C6B74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05A25937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4540E9" w14:textId="5D9E3403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</w:t>
            </w:r>
            <w:r w:rsidR="00180B21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180B21" w:rsidRPr="006B07E9" w14:paraId="5B2C4206" w14:textId="77777777" w:rsidTr="00CF2ED7">
        <w:tc>
          <w:tcPr>
            <w:tcW w:w="5580" w:type="dxa"/>
          </w:tcPr>
          <w:p w14:paraId="6B2DA3D3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0F2D4E1" w14:textId="770FBD75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214</w:t>
            </w:r>
            <w:r w:rsidR="009C6B74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70" w:type="dxa"/>
          </w:tcPr>
          <w:p w14:paraId="0EDDA611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3883FC" w14:textId="4A18BB30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213</w:t>
            </w:r>
            <w:r w:rsidR="00180B21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180B21" w:rsidRPr="006B07E9" w14:paraId="72C4795E" w14:textId="77777777" w:rsidTr="00CF2ED7">
        <w:tc>
          <w:tcPr>
            <w:tcW w:w="5580" w:type="dxa"/>
          </w:tcPr>
          <w:p w14:paraId="4BEDB419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30DB4" w14:textId="64319D24" w:rsidR="00180B21" w:rsidRPr="006B07E9" w:rsidRDefault="009C6B74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D19E70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B805D5" w14:textId="49631501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13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552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0B21" w:rsidRPr="006B07E9" w14:paraId="5D8441F6" w14:textId="77777777" w:rsidTr="00CF2ED7">
        <w:tc>
          <w:tcPr>
            <w:tcW w:w="5580" w:type="dxa"/>
          </w:tcPr>
          <w:p w14:paraId="767105CE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F89703" w14:textId="1A95DB9B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  <w:r w:rsidR="009C6B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23C62C94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A8DF1E" w14:textId="41BBFCC9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  <w:r w:rsidR="00180B2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</w:tr>
    </w:tbl>
    <w:p w14:paraId="4866EAF1" w14:textId="38EC5BD3" w:rsidR="00E51D3C" w:rsidRPr="006B07E9" w:rsidRDefault="00E5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32975C5" w14:textId="57F82A7C" w:rsidR="00DD34A4" w:rsidRPr="006B07E9" w:rsidRDefault="00DD34A4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รายการรายได้และค่าใช้จ่ายของการดำเนินงานร่วมกันซึ่งรวมอยู่ในงบกำไรขาดทุนเบ็ดเสร็จสำหรับ</w:t>
      </w:r>
      <w:r w:rsidR="00AF0B8B" w:rsidRPr="006B07E9">
        <w:rPr>
          <w:rFonts w:ascii="Angsana New" w:hAnsi="Angsana New"/>
          <w:sz w:val="30"/>
          <w:szCs w:val="30"/>
          <w:cs/>
        </w:rPr>
        <w:t>ปี</w:t>
      </w:r>
      <w:r w:rsidR="002D1B8A" w:rsidRPr="006B07E9">
        <w:rPr>
          <w:rFonts w:ascii="Angsana New" w:hAnsi="Angsana New"/>
          <w:sz w:val="30"/>
          <w:szCs w:val="30"/>
          <w:cs/>
        </w:rPr>
        <w:t>สิ้น</w:t>
      </w:r>
      <w:r w:rsidRPr="006B07E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="002D1B8A" w:rsidRPr="006B07E9">
        <w:rPr>
          <w:rFonts w:ascii="Angsana New" w:hAnsi="Angsana New"/>
          <w:sz w:val="30"/>
          <w:szCs w:val="30"/>
          <w:cs/>
        </w:rPr>
        <w:t>ธันวาคม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0C4F24F" w14:textId="6E907AEB" w:rsidR="002D1B8A" w:rsidRPr="006B07E9" w:rsidRDefault="002D1B8A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2D1B8A" w:rsidRPr="006B07E9" w14:paraId="4535E283" w14:textId="77777777" w:rsidTr="002D1B8A">
        <w:tc>
          <w:tcPr>
            <w:tcW w:w="5580" w:type="dxa"/>
          </w:tcPr>
          <w:p w14:paraId="55F2AD36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EBC6C9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B5C49" w:rsidRPr="006B07E9" w14:paraId="6429161A" w14:textId="77777777" w:rsidTr="002D1B8A">
        <w:tc>
          <w:tcPr>
            <w:tcW w:w="5580" w:type="dxa"/>
          </w:tcPr>
          <w:p w14:paraId="3F3F9F18" w14:textId="77777777" w:rsidR="001B5C49" w:rsidRPr="006B07E9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C73DF4" w14:textId="07D58D0E" w:rsidR="001B5C49" w:rsidRPr="006B07E9" w:rsidRDefault="00C605FF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4A07223" w14:textId="77777777" w:rsidR="001B5C49" w:rsidRPr="006B07E9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4780E8" w14:textId="264CC2F1" w:rsidR="001B5C49" w:rsidRPr="006B07E9" w:rsidRDefault="00C605FF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1B8A" w:rsidRPr="006B07E9" w14:paraId="512A8482" w14:textId="77777777" w:rsidTr="002D1B8A">
        <w:tc>
          <w:tcPr>
            <w:tcW w:w="5580" w:type="dxa"/>
          </w:tcPr>
          <w:p w14:paraId="1741CAC6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0CD3E9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B21" w:rsidRPr="006B07E9" w14:paraId="2843D18E" w14:textId="77777777" w:rsidTr="002D1B8A">
        <w:tc>
          <w:tcPr>
            <w:tcW w:w="5580" w:type="dxa"/>
          </w:tcPr>
          <w:p w14:paraId="672A5A86" w14:textId="253A77A6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5EDFA4B7" w14:textId="111A0B7F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75</w:t>
            </w:r>
            <w:r w:rsidR="009C6B74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44BED8BF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8DF02D" w14:textId="065E1D77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76</w:t>
            </w:r>
            <w:r w:rsidR="00180B21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180B21" w:rsidRPr="006B07E9" w14:paraId="05AE34C0" w14:textId="77777777" w:rsidTr="002D1B8A">
        <w:tc>
          <w:tcPr>
            <w:tcW w:w="5580" w:type="dxa"/>
          </w:tcPr>
          <w:p w14:paraId="4CCAFAF1" w14:textId="3C14A16B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209DEE5" w14:textId="330EA495" w:rsidR="00180B21" w:rsidRPr="006B07E9" w:rsidRDefault="009C6B74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097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B8CDE1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BF3703" w14:textId="2C998774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63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678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0B21" w:rsidRPr="006B07E9" w14:paraId="087AB0A5" w14:textId="77777777" w:rsidTr="002D1B8A">
        <w:tc>
          <w:tcPr>
            <w:tcW w:w="5580" w:type="dxa"/>
          </w:tcPr>
          <w:p w14:paraId="47E71329" w14:textId="20310FE2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D6E2E4" w14:textId="062E9040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9C6B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7CCAF3E1" w14:textId="77777777" w:rsidR="00180B21" w:rsidRPr="006B07E9" w:rsidRDefault="00180B21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FB01A4" w14:textId="6C4AA12C" w:rsidR="00180B21" w:rsidRPr="006B07E9" w:rsidRDefault="00C605FF" w:rsidP="00180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180B2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</w:tr>
    </w:tbl>
    <w:p w14:paraId="3EB1CAE8" w14:textId="53133504" w:rsidR="00E961F3" w:rsidRPr="006B07E9" w:rsidRDefault="00E9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BA9E88B" w14:textId="3D853D54" w:rsidR="006E7C82" w:rsidRPr="006B07E9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3B8E8546" w14:textId="77777777" w:rsidR="009A0AE7" w:rsidRPr="006B07E9" w:rsidRDefault="009A0AE7" w:rsidP="00ED46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0"/>
        <w:gridCol w:w="1673"/>
        <w:gridCol w:w="244"/>
        <w:gridCol w:w="1643"/>
      </w:tblGrid>
      <w:tr w:rsidR="00BA1315" w:rsidRPr="006B07E9" w14:paraId="12BB946C" w14:textId="77777777" w:rsidTr="00AF0B8B">
        <w:trPr>
          <w:tblHeader/>
        </w:trPr>
        <w:tc>
          <w:tcPr>
            <w:tcW w:w="2402" w:type="pct"/>
          </w:tcPr>
          <w:p w14:paraId="324FC72A" w14:textId="77777777" w:rsidR="00BA1315" w:rsidRPr="006B07E9" w:rsidRDefault="00BA1315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48AA95D" w14:textId="4E788E39" w:rsidR="00BA1315" w:rsidRPr="006B07E9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69023D5" w14:textId="77777777" w:rsidR="00BA1315" w:rsidRPr="006B07E9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C49" w:rsidRPr="006B07E9" w14:paraId="7D97549E" w14:textId="77777777" w:rsidTr="00AF0B8B">
        <w:trPr>
          <w:tblHeader/>
        </w:trPr>
        <w:tc>
          <w:tcPr>
            <w:tcW w:w="2402" w:type="pct"/>
          </w:tcPr>
          <w:p w14:paraId="4139B865" w14:textId="77777777" w:rsidR="001B5C49" w:rsidRPr="006B07E9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</w:tcPr>
          <w:p w14:paraId="34E06DF8" w14:textId="77777777" w:rsidR="001B5C49" w:rsidRPr="006B07E9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0E79D03" w14:textId="1404948E" w:rsidR="001B5C49" w:rsidRPr="006B07E9" w:rsidRDefault="00C605FF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707F2E5D" w14:textId="77777777" w:rsidR="001B5C49" w:rsidRPr="006B07E9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A22A16A" w14:textId="08826399" w:rsidR="001B5C49" w:rsidRPr="006B07E9" w:rsidRDefault="00C605FF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1315" w:rsidRPr="006B07E9" w14:paraId="3BF72AC0" w14:textId="77777777" w:rsidTr="00AF0B8B">
        <w:trPr>
          <w:tblHeader/>
        </w:trPr>
        <w:tc>
          <w:tcPr>
            <w:tcW w:w="2402" w:type="pct"/>
          </w:tcPr>
          <w:p w14:paraId="31962DEE" w14:textId="77777777" w:rsidR="00BA1315" w:rsidRPr="006B07E9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D1ABE4" w14:textId="77777777" w:rsidR="00BA1315" w:rsidRPr="006B07E9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9BBFD73" w14:textId="77777777" w:rsidR="00BA1315" w:rsidRPr="006B07E9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B21" w:rsidRPr="006B07E9" w14:paraId="4DD6AE13" w14:textId="77777777" w:rsidTr="00AF0B8B">
        <w:trPr>
          <w:tblHeader/>
        </w:trPr>
        <w:tc>
          <w:tcPr>
            <w:tcW w:w="2402" w:type="pct"/>
          </w:tcPr>
          <w:p w14:paraId="142FD8E6" w14:textId="1880E07A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</w:tcPr>
          <w:p w14:paraId="53BA2C1D" w14:textId="77777777" w:rsidR="00180B21" w:rsidRPr="006B07E9" w:rsidRDefault="00180B21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83B4408" w14:textId="28384E9C" w:rsidR="00180B21" w:rsidRPr="006B07E9" w:rsidRDefault="00C605FF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682</w:t>
            </w:r>
            <w:r w:rsidR="008D77D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33" w:type="pct"/>
          </w:tcPr>
          <w:p w14:paraId="04ADA52D" w14:textId="77777777" w:rsidR="00180B21" w:rsidRPr="006B07E9" w:rsidRDefault="00180B21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4A660A7" w14:textId="4D1C0174" w:rsidR="00180B21" w:rsidRPr="006B07E9" w:rsidRDefault="00C605FF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681</w:t>
            </w:r>
            <w:r w:rsidR="00180B21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180B21" w:rsidRPr="006B07E9" w14:paraId="73E5EAFC" w14:textId="77777777" w:rsidTr="00AF0B8B">
        <w:trPr>
          <w:tblHeader/>
        </w:trPr>
        <w:tc>
          <w:tcPr>
            <w:tcW w:w="2402" w:type="pct"/>
          </w:tcPr>
          <w:p w14:paraId="3FE0ECB7" w14:textId="77777777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</w:tcPr>
          <w:p w14:paraId="39957C42" w14:textId="01F4FDEC" w:rsidR="00180B21" w:rsidRPr="006B07E9" w:rsidRDefault="00180B21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pct"/>
          </w:tcPr>
          <w:p w14:paraId="36CCD20F" w14:textId="7321DA66" w:rsidR="00180B21" w:rsidRPr="006B07E9" w:rsidRDefault="00C605FF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417</w:t>
            </w:r>
            <w:r w:rsidR="00DF49D6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33" w:type="pct"/>
          </w:tcPr>
          <w:p w14:paraId="6AA35A5F" w14:textId="77777777" w:rsidR="00180B21" w:rsidRPr="006B07E9" w:rsidRDefault="00180B21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7CECEF2" w14:textId="1569DFF7" w:rsidR="00180B21" w:rsidRPr="006B07E9" w:rsidRDefault="00C605FF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180B21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80B21" w:rsidRPr="006B07E9" w14:paraId="4919A723" w14:textId="77777777" w:rsidTr="00AF0B8B">
        <w:trPr>
          <w:tblHeader/>
        </w:trPr>
        <w:tc>
          <w:tcPr>
            <w:tcW w:w="2402" w:type="pct"/>
          </w:tcPr>
          <w:p w14:paraId="4D0CA29C" w14:textId="556B938D" w:rsidR="00180B21" w:rsidRPr="006B07E9" w:rsidRDefault="00180B21" w:rsidP="0018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59" w:type="pct"/>
          </w:tcPr>
          <w:p w14:paraId="0BD1B014" w14:textId="77777777" w:rsidR="00180B21" w:rsidRPr="006B07E9" w:rsidRDefault="00180B21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</w:tcPr>
          <w:p w14:paraId="065CB3AE" w14:textId="7F1CE525" w:rsidR="00180B21" w:rsidRPr="006B07E9" w:rsidRDefault="00C605FF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DF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33" w:type="pct"/>
          </w:tcPr>
          <w:p w14:paraId="2D65C778" w14:textId="77777777" w:rsidR="00180B21" w:rsidRPr="006B07E9" w:rsidRDefault="00180B21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pct"/>
            <w:tcBorders>
              <w:top w:val="single" w:sz="4" w:space="0" w:color="auto"/>
              <w:bottom w:val="double" w:sz="4" w:space="0" w:color="auto"/>
            </w:tcBorders>
          </w:tcPr>
          <w:p w14:paraId="34A21558" w14:textId="5B208ADF" w:rsidR="00180B21" w:rsidRPr="006B07E9" w:rsidRDefault="00C605FF" w:rsidP="00180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  <w:r w:rsidR="00180B2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782DBF34" w14:textId="77777777" w:rsidR="00283B03" w:rsidRPr="006B07E9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B07E9" w:rsidSect="00553C2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E0D37C3" w14:textId="77777777" w:rsidR="00BF3DAB" w:rsidRPr="006B07E9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2C20EFB6" w14:textId="2A64DFF8" w:rsidR="0065124E" w:rsidRPr="006B07E9" w:rsidRDefault="0065124E" w:rsidP="00727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6B07E9">
        <w:rPr>
          <w:rFonts w:ascii="Angsana New" w:hAnsi="Angsana New"/>
          <w:sz w:val="30"/>
          <w:szCs w:val="30"/>
          <w:cs/>
        </w:rPr>
        <w:t>ปี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มีดังนี้</w:t>
      </w:r>
    </w:p>
    <w:p w14:paraId="0698D19E" w14:textId="0EF722B3" w:rsidR="00BF3DAB" w:rsidRPr="006B07E9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664BF1" w:rsidRPr="006B07E9" w14:paraId="5C95CCEC" w14:textId="77777777" w:rsidTr="00664BF1">
        <w:trPr>
          <w:cantSplit/>
          <w:tblHeader/>
        </w:trPr>
        <w:tc>
          <w:tcPr>
            <w:tcW w:w="4476" w:type="dxa"/>
          </w:tcPr>
          <w:p w14:paraId="6C408FB9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03D6A573" w14:textId="77777777" w:rsidR="00664BF1" w:rsidRPr="006B07E9" w:rsidRDefault="00664BF1" w:rsidP="00664BF1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664BF1" w:rsidRPr="006B07E9" w14:paraId="048F19EB" w14:textId="77777777" w:rsidTr="003C5297">
        <w:trPr>
          <w:cantSplit/>
          <w:tblHeader/>
        </w:trPr>
        <w:tc>
          <w:tcPr>
            <w:tcW w:w="4476" w:type="dxa"/>
          </w:tcPr>
          <w:p w14:paraId="79E350A6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099E51F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4AF790A1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16745D70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4937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2D266F2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C432F3" w14:textId="77777777" w:rsidR="00664BF1" w:rsidRPr="006B07E9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2DE3505F" w14:textId="59304880" w:rsidR="00664BF1" w:rsidRPr="006B07E9" w:rsidRDefault="00664BF1" w:rsidP="003C5297">
            <w:pPr>
              <w:pStyle w:val="acctfourfigures"/>
              <w:tabs>
                <w:tab w:val="clear" w:pos="765"/>
                <w:tab w:val="left" w:pos="21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664BF1" w:rsidRPr="006B07E9" w14:paraId="2DC5FEAA" w14:textId="77777777" w:rsidTr="003C5297">
        <w:trPr>
          <w:cantSplit/>
          <w:tblHeader/>
        </w:trPr>
        <w:tc>
          <w:tcPr>
            <w:tcW w:w="4476" w:type="dxa"/>
          </w:tcPr>
          <w:p w14:paraId="00E1F1D7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0771AF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โดยตรง</w:t>
            </w:r>
            <w:r w:rsidRPr="006B07E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และโดย</w:t>
            </w: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73A149B2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0D953877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A3D804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8A2E06E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B88A0AC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0388AF9E" w14:textId="0CA9AE0E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664BF1" w:rsidRPr="006B07E9" w14:paraId="11DA12B9" w14:textId="77777777" w:rsidTr="003C5297">
        <w:trPr>
          <w:cantSplit/>
          <w:tblHeader/>
        </w:trPr>
        <w:tc>
          <w:tcPr>
            <w:tcW w:w="4476" w:type="dxa"/>
          </w:tcPr>
          <w:p w14:paraId="22868C41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BF6CA3" w14:textId="1200C69F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0B76695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732E8" w14:textId="51961DAF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E989A69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68ADD2" w14:textId="4E51930B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DE13EE9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74097" w14:textId="7DBB706F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3B5D9CB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0FAAA" w14:textId="0278D17D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34D3543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0F53A" w14:textId="33617645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CC7A27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710F9" w14:textId="34F8DEA6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0D2DC07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44FBB87" w14:textId="073EF6A7" w:rsidR="00664BF1" w:rsidRPr="006B07E9" w:rsidRDefault="00C605FF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664BF1" w:rsidRPr="006B07E9" w14:paraId="7205AE98" w14:textId="77777777" w:rsidTr="003C5297">
        <w:trPr>
          <w:cantSplit/>
        </w:trPr>
        <w:tc>
          <w:tcPr>
            <w:tcW w:w="4476" w:type="dxa"/>
          </w:tcPr>
          <w:p w14:paraId="760CED2A" w14:textId="77777777" w:rsidR="00664BF1" w:rsidRPr="006B07E9" w:rsidRDefault="00664BF1" w:rsidP="00664BF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40" w:type="dxa"/>
            <w:gridSpan w:val="3"/>
          </w:tcPr>
          <w:p w14:paraId="68F359AB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AC3E73C" w14:textId="77777777" w:rsidR="00664BF1" w:rsidRPr="006B07E9" w:rsidRDefault="00664BF1" w:rsidP="00664BF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288ADB24" w14:textId="77777777" w:rsidR="00664BF1" w:rsidRPr="006B07E9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64BF1" w:rsidRPr="006B07E9" w14:paraId="1AC27B6D" w14:textId="77777777" w:rsidTr="003C5297">
        <w:trPr>
          <w:cantSplit/>
        </w:trPr>
        <w:tc>
          <w:tcPr>
            <w:tcW w:w="4476" w:type="dxa"/>
          </w:tcPr>
          <w:p w14:paraId="5F07F819" w14:textId="77777777" w:rsidR="00664BF1" w:rsidRPr="006B07E9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4FC5D316" w14:textId="0BFE80F2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3FE46E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52B504F" w14:textId="10A2A057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9B4ECC0" w14:textId="77777777" w:rsidR="00664BF1" w:rsidRPr="006B07E9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CEB3394" w14:textId="79787CC4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268696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60FD2" w14:textId="190E39FC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699B158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576CE" w14:textId="2E804604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B1B7DA6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8B027B8" w14:textId="5B894D69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8F06C3A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74B140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C0EFB0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9B8347D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93494" w:rsidRPr="006B07E9" w14:paraId="32D91294" w14:textId="77777777" w:rsidTr="003C5297">
        <w:trPr>
          <w:cantSplit/>
        </w:trPr>
        <w:tc>
          <w:tcPr>
            <w:tcW w:w="4476" w:type="dxa"/>
          </w:tcPr>
          <w:p w14:paraId="1FA5B700" w14:textId="3F914725" w:rsidR="00393494" w:rsidRPr="006B07E9" w:rsidRDefault="00393494" w:rsidP="003934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เครือข่ายก๊าซไทย-ญี่ปุ่น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(*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36A3884" w14:textId="4413AE24" w:rsidR="00393494" w:rsidRPr="006B07E9" w:rsidRDefault="00C605FF" w:rsidP="003934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39349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D06FEAA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648A03" w14:textId="5087BD16" w:rsidR="00393494" w:rsidRPr="006B07E9" w:rsidRDefault="00393494" w:rsidP="003934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0F6F28" w14:textId="77777777" w:rsidR="00393494" w:rsidRPr="006B07E9" w:rsidRDefault="00393494" w:rsidP="0039349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72811BF" w14:textId="0A36ECC3" w:rsidR="00393494" w:rsidRPr="006B07E9" w:rsidRDefault="00C605FF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 w:rsidR="0039349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673D9969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3346DB" w14:textId="4829241F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32271C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133810" w14:textId="0FA1519A" w:rsidR="00393494" w:rsidRPr="006B07E9" w:rsidRDefault="00C605FF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 w:rsidR="0039349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1E5A7DF4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09EBFB4" w14:textId="6E1E69FF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2D0980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23451" w14:textId="1FD54942" w:rsidR="00393494" w:rsidRPr="006B07E9" w:rsidRDefault="00393494" w:rsidP="003934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2DBF78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81759B3" w14:textId="546838ED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6B07E9" w14:paraId="65837D4F" w14:textId="77777777" w:rsidTr="003C5297">
        <w:trPr>
          <w:cantSplit/>
        </w:trPr>
        <w:tc>
          <w:tcPr>
            <w:tcW w:w="4476" w:type="dxa"/>
          </w:tcPr>
          <w:p w14:paraId="3205BA2C" w14:textId="77777777" w:rsidR="00664BF1" w:rsidRPr="006B07E9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20C3FEF5" w14:textId="60F4B00E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A18AFBC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01A71A6" w14:textId="465D15DA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186C98A" w14:textId="77777777" w:rsidR="00664BF1" w:rsidRPr="006B07E9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AEEA3FA" w14:textId="5AFF942A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015766C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D0DD1" w14:textId="5A46A38C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2CB7B2B7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FDB45" w14:textId="2545AF32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89BA6CD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5B0448" w14:textId="39D2806C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CBFF0BB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832714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7EE888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3AB8114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6B07E9" w14:paraId="05CE0E8B" w14:textId="77777777" w:rsidTr="003C5297">
        <w:trPr>
          <w:cantSplit/>
        </w:trPr>
        <w:tc>
          <w:tcPr>
            <w:tcW w:w="4476" w:type="dxa"/>
          </w:tcPr>
          <w:p w14:paraId="006B1D83" w14:textId="77777777" w:rsidR="00664BF1" w:rsidRPr="006B07E9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2857EDF4" w14:textId="78857225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050686E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7C3318B" w14:textId="4B6E1F19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650811B" w14:textId="77777777" w:rsidR="00664BF1" w:rsidRPr="006B07E9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975B9F4" w14:textId="453CAE76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46BBAFA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0F3E5" w14:textId="78C93494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DC96153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76B6B" w14:textId="62689867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1ED0BF8A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50D88A" w14:textId="240B8DDF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3D9003F2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41E46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83A4896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EFF5E35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6B07E9" w14:paraId="52A5D776" w14:textId="77777777" w:rsidTr="003C5297">
        <w:trPr>
          <w:cantSplit/>
        </w:trPr>
        <w:tc>
          <w:tcPr>
            <w:tcW w:w="4476" w:type="dxa"/>
          </w:tcPr>
          <w:p w14:paraId="4D10A491" w14:textId="77777777" w:rsidR="00664BF1" w:rsidRPr="006B07E9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2861FC0" w14:textId="0CED3070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E7CD0C2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616B4E" w14:textId="33E682FC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55E7E75" w14:textId="77777777" w:rsidR="00664BF1" w:rsidRPr="006B07E9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26104A" w14:textId="27AD3F05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04BD329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06B10" w14:textId="011A0471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48343B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08A78E" w14:textId="5FAFBF9D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0510D08D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D5C27" w14:textId="417F84B5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0E654772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29CE1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F953FA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117A1C6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6B07E9" w14:paraId="5BD8550E" w14:textId="77777777" w:rsidTr="003C5297">
        <w:trPr>
          <w:cantSplit/>
        </w:trPr>
        <w:tc>
          <w:tcPr>
            <w:tcW w:w="4476" w:type="dxa"/>
          </w:tcPr>
          <w:p w14:paraId="3F479BFD" w14:textId="77777777" w:rsidR="00664BF1" w:rsidRPr="006B07E9" w:rsidRDefault="00664BF1" w:rsidP="00664BF1">
            <w:pPr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393815BF" w14:textId="13E4F7FD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7A71C40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F39141" w14:textId="399941E5" w:rsidR="00664BF1" w:rsidRPr="006B07E9" w:rsidRDefault="00C605FF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B182176" w14:textId="77777777" w:rsidR="00664BF1" w:rsidRPr="006B07E9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C88436" w14:textId="2F63540A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5284C503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6E32C" w14:textId="453ECBA1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33C5FC15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47716" w14:textId="2665BF72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2396F72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523D6" w14:textId="273488E1" w:rsidR="00664BF1" w:rsidRPr="006B07E9" w:rsidRDefault="00C605FF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78EC7DCA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29F4D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C61C9F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B44DCD3" w14:textId="77777777" w:rsidR="00664BF1" w:rsidRPr="006B07E9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93494" w:rsidRPr="006B07E9" w14:paraId="7B41C838" w14:textId="77777777" w:rsidTr="003C5297">
        <w:trPr>
          <w:cantSplit/>
        </w:trPr>
        <w:tc>
          <w:tcPr>
            <w:tcW w:w="4476" w:type="dxa"/>
          </w:tcPr>
          <w:p w14:paraId="286B9AEB" w14:textId="34451725" w:rsidR="00393494" w:rsidRPr="006B07E9" w:rsidRDefault="00393494" w:rsidP="003934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เมดิเฮิร์บ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(*</w:t>
            </w:r>
            <w:r>
              <w:rPr>
                <w:rFonts w:ascii="Angsana New" w:hAnsi="Angsana New"/>
                <w:sz w:val="28"/>
                <w:szCs w:val="28"/>
              </w:rPr>
              <w:t>**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322E5C3" w14:textId="3EE28611" w:rsidR="00393494" w:rsidRPr="006B07E9" w:rsidRDefault="00C605FF" w:rsidP="003934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9349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CD5531E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EE2613F" w14:textId="5D5545FD" w:rsidR="00393494" w:rsidRPr="006B07E9" w:rsidRDefault="00393494" w:rsidP="003934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B95BF8" w14:textId="77777777" w:rsidR="00393494" w:rsidRPr="006B07E9" w:rsidRDefault="00393494" w:rsidP="0039349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B0A07C4" w14:textId="0BF430D9" w:rsidR="00393494" w:rsidRPr="006B07E9" w:rsidRDefault="00C605FF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9349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AD8DFC3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0D3BE4" w14:textId="3C7C1AE8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BF8401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7DCAC" w14:textId="29FCFC03" w:rsidR="00393494" w:rsidRPr="006B07E9" w:rsidRDefault="00C605FF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9349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719A92C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BCC08" w14:textId="0CEAA42A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4F40F3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B6F6F" w14:textId="20A89CED" w:rsidR="00393494" w:rsidRPr="006B07E9" w:rsidRDefault="00393494" w:rsidP="003934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76EE843" w14:textId="77777777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4D1449B" w14:textId="7F9904C1" w:rsidR="00393494" w:rsidRPr="006B07E9" w:rsidRDefault="00393494" w:rsidP="003934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80B21" w:rsidRPr="006B07E9" w14:paraId="05265959" w14:textId="77777777" w:rsidTr="00280B7B">
        <w:trPr>
          <w:cantSplit/>
        </w:trPr>
        <w:tc>
          <w:tcPr>
            <w:tcW w:w="4476" w:type="dxa"/>
          </w:tcPr>
          <w:p w14:paraId="1543E217" w14:textId="61F3F918" w:rsidR="00180B21" w:rsidRPr="006B07E9" w:rsidRDefault="00180B21" w:rsidP="00180B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080" w:type="dxa"/>
          </w:tcPr>
          <w:p w14:paraId="68454453" w14:textId="562F4D61" w:rsidR="00180B21" w:rsidRPr="006B07E9" w:rsidRDefault="00C605FF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445B184B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5BFBD8D" w14:textId="40CB76DD" w:rsidR="00180B21" w:rsidRPr="006B07E9" w:rsidRDefault="00C605FF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57D7AEED" w14:textId="77777777" w:rsidR="00180B21" w:rsidRPr="006B07E9" w:rsidRDefault="00180B21" w:rsidP="00180B2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85E98BC" w14:textId="66CA66E8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0162795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95D50" w14:textId="4A62E36A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57DAC4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67D41" w14:textId="7F432846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83FE435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28492" w14:textId="49CE0EF5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80B21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5449B2C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1C16D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662F4B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453108AB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80B21" w:rsidRPr="006B07E9" w14:paraId="7A907A2A" w14:textId="77777777" w:rsidTr="00280B7B">
        <w:trPr>
          <w:cantSplit/>
        </w:trPr>
        <w:tc>
          <w:tcPr>
            <w:tcW w:w="4476" w:type="dxa"/>
          </w:tcPr>
          <w:p w14:paraId="2B3E5AEA" w14:textId="77777777" w:rsidR="00180B21" w:rsidRPr="006B07E9" w:rsidRDefault="00180B21" w:rsidP="00180B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12328399" w14:textId="4EF23201" w:rsidR="00180B21" w:rsidRPr="006B07E9" w:rsidRDefault="00C605FF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36EF4E16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93831A" w14:textId="0D8F4F31" w:rsidR="00180B21" w:rsidRPr="006B07E9" w:rsidRDefault="00C605FF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57193F81" w14:textId="77777777" w:rsidR="00180B21" w:rsidRPr="006B07E9" w:rsidRDefault="00180B21" w:rsidP="00180B2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EA62781" w14:textId="1E2A4490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746726E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0B575" w14:textId="1FB88877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45E3EFE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368EB" w14:textId="595C27C7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1DFCE6A0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284725" w14:textId="1A00C7DF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  <w:r w:rsidR="00180B2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463E00B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BDF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5CF4D5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48297C40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80B7B" w:rsidRPr="006B07E9" w14:paraId="7D7E3888" w14:textId="77777777" w:rsidTr="00280B7B">
        <w:trPr>
          <w:cantSplit/>
        </w:trPr>
        <w:tc>
          <w:tcPr>
            <w:tcW w:w="4476" w:type="dxa"/>
          </w:tcPr>
          <w:p w14:paraId="12A85CD8" w14:textId="487E02E5" w:rsidR="00280B7B" w:rsidRPr="006B07E9" w:rsidRDefault="007407A5" w:rsidP="00180B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สแกน ไอซีที จำกัด </w:t>
            </w:r>
            <w:r w:rsidR="00B377CA" w:rsidRPr="006B07E9">
              <w:rPr>
                <w:rFonts w:ascii="Angsana New" w:hAnsi="Angsana New"/>
                <w:sz w:val="28"/>
                <w:szCs w:val="28"/>
                <w:cs/>
              </w:rPr>
              <w:t>(*)</w:t>
            </w:r>
          </w:p>
        </w:tc>
        <w:tc>
          <w:tcPr>
            <w:tcW w:w="1080" w:type="dxa"/>
          </w:tcPr>
          <w:p w14:paraId="5FFE8FC7" w14:textId="2469E660" w:rsidR="00280B7B" w:rsidRPr="006B07E9" w:rsidRDefault="00C605FF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D9322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3DE9FCE" w14:textId="77777777" w:rsidR="00280B7B" w:rsidRPr="006B07E9" w:rsidRDefault="00280B7B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EA58BDC" w14:textId="1A66362A" w:rsidR="00280B7B" w:rsidRPr="006B07E9" w:rsidRDefault="00DE5F48" w:rsidP="00180B2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F35196" w14:textId="77777777" w:rsidR="00280B7B" w:rsidRPr="006B07E9" w:rsidRDefault="00280B7B" w:rsidP="00180B2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48DB916" w14:textId="644E4AAA" w:rsidR="00280B7B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7C0279C6" w14:textId="77777777" w:rsidR="00280B7B" w:rsidRPr="006B07E9" w:rsidRDefault="00280B7B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699A5" w14:textId="72E9F39C" w:rsidR="00280B7B" w:rsidRPr="006B07E9" w:rsidRDefault="007407A5" w:rsidP="007407A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40F408" w14:textId="77777777" w:rsidR="00280B7B" w:rsidRPr="006B07E9" w:rsidRDefault="00280B7B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DEAD60" w14:textId="6DDD9058" w:rsidR="00280B7B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2DAE06E1" w14:textId="77777777" w:rsidR="00280B7B" w:rsidRPr="006B07E9" w:rsidRDefault="00280B7B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4AB8C3" w14:textId="4FCCCB72" w:rsidR="00280B7B" w:rsidRPr="006B07E9" w:rsidRDefault="007407A5" w:rsidP="007407A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9ECE35" w14:textId="77777777" w:rsidR="00280B7B" w:rsidRPr="006B07E9" w:rsidRDefault="00280B7B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599807" w14:textId="185B62A8" w:rsidR="00280B7B" w:rsidRPr="006B07E9" w:rsidRDefault="00DE5F48" w:rsidP="00180B2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02A170B" w14:textId="77777777" w:rsidR="00280B7B" w:rsidRPr="006B07E9" w:rsidRDefault="00280B7B" w:rsidP="00180B2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9C2B3F3" w14:textId="7325ED5D" w:rsidR="00280B7B" w:rsidRPr="006B07E9" w:rsidRDefault="007407A5" w:rsidP="00180B2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80B21" w:rsidRPr="006B07E9" w14:paraId="5A4A95CF" w14:textId="77777777" w:rsidTr="003C5297">
        <w:trPr>
          <w:cantSplit/>
        </w:trPr>
        <w:tc>
          <w:tcPr>
            <w:tcW w:w="4476" w:type="dxa"/>
          </w:tcPr>
          <w:p w14:paraId="13AB9213" w14:textId="77777777" w:rsidR="00180B21" w:rsidRPr="006B07E9" w:rsidRDefault="00180B21" w:rsidP="00180B2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80F9D46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114D0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C449FA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6C626" w14:textId="77777777" w:rsidR="00180B21" w:rsidRPr="006B07E9" w:rsidRDefault="00180B21" w:rsidP="00180B2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0FC80D7" w14:textId="2395DF80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845</w:t>
            </w:r>
            <w:r w:rsidR="00135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180" w:type="dxa"/>
          </w:tcPr>
          <w:p w14:paraId="11E7743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6195ED" w14:textId="2BC096DC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428</w:t>
            </w:r>
            <w:r w:rsidR="00180B21" w:rsidRPr="006B07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250</w:t>
            </w:r>
          </w:p>
        </w:tc>
        <w:tc>
          <w:tcPr>
            <w:tcW w:w="180" w:type="dxa"/>
          </w:tcPr>
          <w:p w14:paraId="75C19749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D5C4D5" w14:textId="5B33AD58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DE5F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  <w:r w:rsidR="00DE5F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0" w:type="dxa"/>
          </w:tcPr>
          <w:p w14:paraId="09ECD5DB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D4E80E" w14:textId="2084AC8A" w:rsidR="00180B21" w:rsidRPr="006B07E9" w:rsidRDefault="00C605FF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682</w:t>
            </w:r>
            <w:r w:rsidR="00180B21"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4BD75573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F5F9FE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843740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4487202" w14:textId="77777777" w:rsidR="00180B21" w:rsidRPr="006B07E9" w:rsidRDefault="00180B21" w:rsidP="00180B2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4F444B4" w14:textId="656CA55E" w:rsidR="00664BF1" w:rsidRDefault="00664BF1">
      <w:pPr>
        <w:rPr>
          <w:rFonts w:ascii="Angsana New" w:hAnsi="Angsana New"/>
          <w:sz w:val="24"/>
          <w:szCs w:val="24"/>
        </w:rPr>
      </w:pPr>
    </w:p>
    <w:p w14:paraId="1410FEE3" w14:textId="6B0F07FB" w:rsidR="00445CC6" w:rsidRDefault="00445CC6">
      <w:pPr>
        <w:rPr>
          <w:rFonts w:ascii="Angsana New" w:hAnsi="Angsana New"/>
          <w:sz w:val="24"/>
          <w:szCs w:val="24"/>
        </w:rPr>
      </w:pPr>
    </w:p>
    <w:p w14:paraId="646B24EA" w14:textId="77777777" w:rsidR="007471F5" w:rsidRDefault="00747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  <w:sectPr w:rsidR="007471F5" w:rsidSect="00A5139C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/>
          <w:sz w:val="24"/>
          <w:szCs w:val="24"/>
        </w:rPr>
        <w:br w:type="page"/>
      </w:r>
    </w:p>
    <w:p w14:paraId="4B6D47CE" w14:textId="43FE5903" w:rsidR="00023AD3" w:rsidRPr="005133C9" w:rsidRDefault="00664BF1" w:rsidP="0039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560"/>
        <w:jc w:val="thaiDistribute"/>
        <w:rPr>
          <w:rFonts w:ascii="Angsana New" w:hAnsi="Angsana New"/>
          <w:sz w:val="30"/>
          <w:szCs w:val="30"/>
        </w:rPr>
      </w:pPr>
      <w:r w:rsidRPr="00393494">
        <w:rPr>
          <w:rFonts w:ascii="Angsana New" w:hAnsi="Angsana New"/>
          <w:sz w:val="30"/>
          <w:szCs w:val="30"/>
        </w:rPr>
        <w:t>(*)</w:t>
      </w:r>
      <w:r w:rsidR="004661FF" w:rsidRPr="00393494">
        <w:rPr>
          <w:rFonts w:ascii="Angsana New" w:hAnsi="Angsana New"/>
          <w:sz w:val="30"/>
          <w:szCs w:val="30"/>
          <w:cs/>
        </w:rPr>
        <w:t xml:space="preserve"> </w:t>
      </w:r>
      <w:r w:rsidR="00023AD3">
        <w:rPr>
          <w:rFonts w:ascii="Angsana New" w:hAnsi="Angsana New" w:hint="cs"/>
          <w:sz w:val="30"/>
          <w:szCs w:val="30"/>
          <w:cs/>
        </w:rPr>
        <w:t>ในระหว่าง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ไตรมาส </w:t>
      </w:r>
      <w:r w:rsidR="00C605FF" w:rsidRPr="00C605FF">
        <w:rPr>
          <w:rFonts w:ascii="Angsana New" w:hAnsi="Angsana New"/>
          <w:sz w:val="30"/>
          <w:szCs w:val="30"/>
        </w:rPr>
        <w:t>4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ปี </w:t>
      </w:r>
      <w:r w:rsidR="00C605FF" w:rsidRPr="00C605FF">
        <w:rPr>
          <w:rFonts w:ascii="Angsana New" w:hAnsi="Angsana New"/>
          <w:sz w:val="30"/>
          <w:szCs w:val="30"/>
        </w:rPr>
        <w:t>2563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>ที่ประชุมคณะกรรมการของบริษัทมีมติให้ลงทุนในบริษัท สแกน ไอซีที จำกัด</w:t>
      </w:r>
      <w:r w:rsidR="00B6132E">
        <w:rPr>
          <w:rFonts w:ascii="Angsana New" w:hAnsi="Angsana New"/>
          <w:sz w:val="30"/>
          <w:szCs w:val="30"/>
        </w:rPr>
        <w:t xml:space="preserve">           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 โดยบริษัทถือหุ้นสามัญเป็นจำนวน </w:t>
      </w:r>
      <w:r w:rsidR="00C605FF" w:rsidRPr="00C605FF">
        <w:rPr>
          <w:rFonts w:ascii="Angsana New" w:hAnsi="Angsana New"/>
          <w:sz w:val="30"/>
          <w:szCs w:val="30"/>
        </w:rPr>
        <w:t>25</w:t>
      </w:r>
      <w:r w:rsidR="00023AD3" w:rsidRPr="005133C9">
        <w:rPr>
          <w:rFonts w:ascii="Angsana New" w:hAnsi="Angsana New"/>
          <w:sz w:val="30"/>
          <w:szCs w:val="30"/>
        </w:rPr>
        <w:t>,</w:t>
      </w:r>
      <w:r w:rsidR="00C605FF" w:rsidRPr="00C605FF">
        <w:rPr>
          <w:rFonts w:ascii="Angsana New" w:hAnsi="Angsana New"/>
          <w:sz w:val="30"/>
          <w:szCs w:val="30"/>
        </w:rPr>
        <w:t>500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C605FF" w:rsidRPr="00C605FF">
        <w:rPr>
          <w:rFonts w:ascii="Angsana New" w:hAnsi="Angsana New"/>
          <w:sz w:val="30"/>
          <w:szCs w:val="30"/>
        </w:rPr>
        <w:t>100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บาท (เรียกชำระค่าหุ้นร้อยละ </w:t>
      </w:r>
      <w:r w:rsidR="00C605FF" w:rsidRPr="00C605FF">
        <w:rPr>
          <w:rFonts w:ascii="Angsana New" w:hAnsi="Angsana New"/>
          <w:sz w:val="30"/>
          <w:szCs w:val="30"/>
        </w:rPr>
        <w:t>25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ของทุนที่ออกจำหน่ายคิดเป็นจำนวนเงิน </w:t>
      </w:r>
      <w:r w:rsidR="00C605FF" w:rsidRPr="00C605FF">
        <w:rPr>
          <w:rFonts w:ascii="Angsana New" w:hAnsi="Angsana New"/>
          <w:sz w:val="30"/>
          <w:szCs w:val="30"/>
        </w:rPr>
        <w:t>637</w:t>
      </w:r>
      <w:r w:rsidR="00023AD3" w:rsidRPr="005133C9">
        <w:rPr>
          <w:rFonts w:ascii="Angsana New" w:hAnsi="Angsana New"/>
          <w:sz w:val="30"/>
          <w:szCs w:val="30"/>
        </w:rPr>
        <w:t>,</w:t>
      </w:r>
      <w:r w:rsidR="00C605FF" w:rsidRPr="00C605FF">
        <w:rPr>
          <w:rFonts w:ascii="Angsana New" w:hAnsi="Angsana New"/>
          <w:sz w:val="30"/>
          <w:szCs w:val="30"/>
        </w:rPr>
        <w:t>500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บาท) บริษัทได้จดทะเบียนจัดตั้งกับกระทรวงพาณิชย์เมื่อ วันที่ </w:t>
      </w:r>
      <w:r w:rsidR="00C605FF" w:rsidRPr="00C605FF">
        <w:rPr>
          <w:rFonts w:ascii="Angsana New" w:hAnsi="Angsana New"/>
          <w:sz w:val="30"/>
          <w:szCs w:val="30"/>
        </w:rPr>
        <w:t>18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มกราคม </w:t>
      </w:r>
      <w:r w:rsidR="00C605FF" w:rsidRPr="00C605FF">
        <w:rPr>
          <w:rFonts w:ascii="Angsana New" w:hAnsi="Angsana New"/>
          <w:sz w:val="30"/>
          <w:szCs w:val="30"/>
        </w:rPr>
        <w:t>2564</w:t>
      </w:r>
    </w:p>
    <w:p w14:paraId="38FC2140" w14:textId="77777777" w:rsidR="008532C7" w:rsidRDefault="008532C7" w:rsidP="00023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BBB9A8" w14:textId="2B441F8F" w:rsidR="00023AD3" w:rsidRPr="008B4372" w:rsidRDefault="00393494" w:rsidP="00B6132E">
      <w:pPr>
        <w:ind w:left="540" w:right="560"/>
        <w:jc w:val="thaiDistribute"/>
        <w:rPr>
          <w:rFonts w:ascii="Angsana New" w:hAnsi="Angsana New"/>
          <w:spacing w:val="-4"/>
          <w:sz w:val="30"/>
          <w:szCs w:val="30"/>
        </w:rPr>
      </w:pPr>
      <w:r w:rsidRPr="00280B7B">
        <w:rPr>
          <w:rFonts w:ascii="Angsana New" w:hAnsi="Angsana New"/>
          <w:sz w:val="28"/>
          <w:szCs w:val="28"/>
        </w:rPr>
        <w:t>(**)</w:t>
      </w:r>
      <w:r w:rsidRPr="00280B7B">
        <w:rPr>
          <w:rFonts w:ascii="Angsana New" w:hAnsi="Angsana New"/>
          <w:sz w:val="28"/>
          <w:szCs w:val="28"/>
          <w:cs/>
        </w:rPr>
        <w:t xml:space="preserve"> </w:t>
      </w:r>
      <w:r w:rsidR="00023AD3" w:rsidRPr="008B4372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ไตรมาส </w:t>
      </w:r>
      <w:r w:rsidR="00C605FF" w:rsidRPr="00C605FF">
        <w:rPr>
          <w:rFonts w:ascii="Angsana New" w:hAnsi="Angsana New"/>
          <w:spacing w:val="-4"/>
          <w:sz w:val="30"/>
          <w:szCs w:val="30"/>
        </w:rPr>
        <w:t>1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2564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ที่ประชุมคณะกรรมการของบริษัทมีมติให้ลงทุนในบริษัท เครือข่ายก๊าซไทย-ญี่ปุ่น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(“TJN”)</w:t>
      </w:r>
      <w:r w:rsidR="00B6132E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โดยบริษัทถือหุ้นสามัญเป็นจำนวน </w:t>
      </w:r>
      <w:r w:rsidR="00C605FF" w:rsidRPr="00C605FF">
        <w:rPr>
          <w:rFonts w:ascii="Angsana New" w:hAnsi="Angsana New"/>
          <w:spacing w:val="-4"/>
          <w:sz w:val="30"/>
          <w:szCs w:val="30"/>
        </w:rPr>
        <w:t>9</w:t>
      </w:r>
      <w:r w:rsidR="00023AD3" w:rsidRPr="008B4372">
        <w:rPr>
          <w:rFonts w:ascii="Angsana New" w:hAnsi="Angsana New"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spacing w:val="-4"/>
          <w:sz w:val="30"/>
          <w:szCs w:val="30"/>
        </w:rPr>
        <w:t>998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มูลค่าหุ้นละ </w:t>
      </w:r>
      <w:r w:rsidR="00C605FF" w:rsidRPr="00C605FF">
        <w:rPr>
          <w:rFonts w:ascii="Angsana New" w:hAnsi="Angsana New"/>
          <w:spacing w:val="-4"/>
          <w:sz w:val="30"/>
          <w:szCs w:val="30"/>
        </w:rPr>
        <w:t>100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TJN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ได้จดทะเบียนจัดตั้งกับกระทรวงพาณิชย์เมื่อวันที่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2564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 w:hint="cs"/>
          <w:spacing w:val="-4"/>
          <w:sz w:val="30"/>
          <w:szCs w:val="30"/>
          <w:cs/>
        </w:rPr>
        <w:t>ต่อมาใน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ไตรมาส </w:t>
      </w:r>
      <w:r w:rsidR="00C605FF" w:rsidRPr="00C605FF">
        <w:rPr>
          <w:rFonts w:ascii="Angsana New" w:hAnsi="Angsana New"/>
          <w:spacing w:val="-4"/>
          <w:sz w:val="30"/>
          <w:szCs w:val="30"/>
        </w:rPr>
        <w:t>3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2564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ที่ประชุมคณะกรรมการของ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TJN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 ได้มีมติให้เพิ่มทุนจดทะเบียน</w:t>
      </w:r>
      <w:r w:rsidR="00B6132E">
        <w:rPr>
          <w:rFonts w:ascii="Angsana New" w:hAnsi="Angsana New"/>
          <w:spacing w:val="-4"/>
          <w:sz w:val="30"/>
          <w:szCs w:val="30"/>
        </w:rPr>
        <w:t xml:space="preserve">                 </w:t>
      </w:r>
      <w:r w:rsidR="00023AD3" w:rsidRPr="008B4372">
        <w:rPr>
          <w:rFonts w:ascii="Angsana New" w:hAnsi="Angsana New" w:hint="cs"/>
          <w:spacing w:val="-4"/>
          <w:sz w:val="30"/>
          <w:szCs w:val="30"/>
          <w:cs/>
        </w:rPr>
        <w:t xml:space="preserve">ของบริษัทโดยการออกหุ้นจำนวน </w:t>
      </w:r>
      <w:r w:rsidR="00C605FF" w:rsidRPr="00C605FF">
        <w:rPr>
          <w:rFonts w:ascii="Angsana New" w:hAnsi="Angsana New"/>
          <w:spacing w:val="-4"/>
          <w:sz w:val="30"/>
          <w:szCs w:val="30"/>
        </w:rPr>
        <w:t>4</w:t>
      </w:r>
      <w:r w:rsidR="00023AD3" w:rsidRPr="008B4372">
        <w:rPr>
          <w:rFonts w:ascii="Angsana New" w:hAnsi="Angsana New"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spacing w:val="-4"/>
          <w:sz w:val="30"/>
          <w:szCs w:val="30"/>
        </w:rPr>
        <w:t>110</w:t>
      </w:r>
      <w:r w:rsidR="00023AD3" w:rsidRPr="008B4372">
        <w:rPr>
          <w:rFonts w:ascii="Angsana New" w:hAnsi="Angsana New"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spacing w:val="-4"/>
          <w:sz w:val="30"/>
          <w:szCs w:val="30"/>
        </w:rPr>
        <w:t>000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 w:hint="cs"/>
          <w:spacing w:val="-4"/>
          <w:sz w:val="30"/>
          <w:szCs w:val="30"/>
          <w:cs/>
        </w:rPr>
        <w:t>หุ้น ซึ่งประกอบด้วยหุ้นสามัญจำนวน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</w:t>
      </w:r>
      <w:r w:rsidR="00023AD3" w:rsidRPr="008B4372">
        <w:rPr>
          <w:rFonts w:ascii="Angsana New" w:hAnsi="Angsana New"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spacing w:val="-4"/>
          <w:sz w:val="30"/>
          <w:szCs w:val="30"/>
        </w:rPr>
        <w:t>091</w:t>
      </w:r>
      <w:r w:rsidR="00023AD3" w:rsidRPr="008B4372">
        <w:rPr>
          <w:rFonts w:ascii="Angsana New" w:hAnsi="Angsana New"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spacing w:val="-4"/>
          <w:sz w:val="30"/>
          <w:szCs w:val="30"/>
        </w:rPr>
        <w:t>200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หุ้น และหุ้นบุริมสิทธิจำนวน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</w:t>
      </w:r>
      <w:r w:rsidR="00023AD3" w:rsidRPr="008B4372">
        <w:rPr>
          <w:rFonts w:ascii="Angsana New" w:hAnsi="Angsana New"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spacing w:val="-4"/>
          <w:sz w:val="30"/>
          <w:szCs w:val="30"/>
        </w:rPr>
        <w:t>018</w:t>
      </w:r>
      <w:r w:rsidR="00023AD3" w:rsidRPr="008B4372">
        <w:rPr>
          <w:rFonts w:ascii="Angsana New" w:hAnsi="Angsana New"/>
          <w:spacing w:val="-4"/>
          <w:sz w:val="30"/>
          <w:szCs w:val="30"/>
        </w:rPr>
        <w:t>,</w:t>
      </w:r>
      <w:r w:rsidR="00C605FF" w:rsidRPr="00C605FF">
        <w:rPr>
          <w:rFonts w:ascii="Angsana New" w:hAnsi="Angsana New"/>
          <w:spacing w:val="-4"/>
          <w:sz w:val="30"/>
          <w:szCs w:val="30"/>
        </w:rPr>
        <w:t>800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มูลค่าหุ้นละ </w:t>
      </w:r>
      <w:r w:rsidR="00C605FF" w:rsidRPr="00C605FF">
        <w:rPr>
          <w:rFonts w:ascii="Angsana New" w:hAnsi="Angsana New"/>
          <w:spacing w:val="-4"/>
          <w:sz w:val="30"/>
          <w:szCs w:val="30"/>
        </w:rPr>
        <w:t>100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>บาท</w:t>
      </w:r>
      <w:r w:rsidR="00B6132E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รวมเป็นจำนวน </w:t>
      </w:r>
      <w:r w:rsidR="00C605FF" w:rsidRPr="00C605FF">
        <w:rPr>
          <w:rFonts w:ascii="Angsana New" w:hAnsi="Angsana New"/>
          <w:spacing w:val="-4"/>
          <w:sz w:val="30"/>
          <w:szCs w:val="30"/>
        </w:rPr>
        <w:t>412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ล้านบาท และเรียกชำระเต็มจำนวนจากบริษัทเมื่อวันที่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24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2564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TJN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ได้จดทะเบียนเพิ่มทุนกับกระทรวงพาณิชย์เมื่อวันที่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</w:t>
      </w:r>
      <w:r w:rsidR="00023AD3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023AD3" w:rsidRPr="008B4372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2564</w:t>
      </w:r>
    </w:p>
    <w:p w14:paraId="50BE2CD9" w14:textId="77777777" w:rsidR="00023AD3" w:rsidRDefault="00023AD3" w:rsidP="00023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AE07AB" w14:textId="52D66A79" w:rsidR="00023AD3" w:rsidRDefault="00393494" w:rsidP="00B6132E">
      <w:pPr>
        <w:ind w:left="540" w:right="560"/>
        <w:jc w:val="thaiDistribute"/>
        <w:rPr>
          <w:rFonts w:ascii="Angsana New" w:hAnsi="Angsana New"/>
          <w:sz w:val="30"/>
          <w:szCs w:val="30"/>
        </w:rPr>
      </w:pPr>
      <w:r w:rsidRPr="00280B7B">
        <w:rPr>
          <w:rFonts w:ascii="Angsana New" w:hAnsi="Angsana New"/>
          <w:sz w:val="28"/>
          <w:szCs w:val="28"/>
        </w:rPr>
        <w:t>(***)</w:t>
      </w:r>
      <w:r w:rsidRPr="00280B7B">
        <w:rPr>
          <w:rFonts w:ascii="Angsana New" w:hAnsi="Angsana New"/>
          <w:sz w:val="28"/>
          <w:szCs w:val="28"/>
          <w:cs/>
        </w:rPr>
        <w:t xml:space="preserve"> </w:t>
      </w:r>
      <w:r w:rsidR="00023AD3">
        <w:rPr>
          <w:rFonts w:ascii="Angsana New" w:hAnsi="Angsana New" w:hint="cs"/>
          <w:sz w:val="30"/>
          <w:szCs w:val="30"/>
          <w:cs/>
        </w:rPr>
        <w:t>ในระหว่าง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ไตรมาส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ปี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="00023AD3" w:rsidRPr="005133C9">
        <w:rPr>
          <w:rFonts w:ascii="Angsana New" w:hAnsi="Angsana New"/>
          <w:sz w:val="30"/>
          <w:szCs w:val="30"/>
        </w:rPr>
        <w:t xml:space="preserve"> </w:t>
      </w:r>
      <w:r w:rsidR="00023AD3" w:rsidRPr="005133C9">
        <w:rPr>
          <w:rFonts w:ascii="Angsana New" w:hAnsi="Angsana New"/>
          <w:sz w:val="30"/>
          <w:szCs w:val="30"/>
          <w:cs/>
        </w:rPr>
        <w:t>ที่ประชุมคณะกรรมการของบริษัทมีมติให้ลงทุนในบริษัท สแกน เมดิเฮิร์บ จำกัด</w:t>
      </w:r>
      <w:r w:rsidR="00B6132E">
        <w:rPr>
          <w:rFonts w:ascii="Angsana New" w:hAnsi="Angsana New"/>
          <w:sz w:val="30"/>
          <w:szCs w:val="30"/>
        </w:rPr>
        <w:t xml:space="preserve">          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 โดยบริษัทถือหุ้นสามัญเป็นจำนวน </w:t>
      </w:r>
      <w:r w:rsidR="00C605FF" w:rsidRPr="00C605FF">
        <w:rPr>
          <w:rFonts w:ascii="Angsana New" w:hAnsi="Angsana New"/>
          <w:sz w:val="30"/>
          <w:szCs w:val="30"/>
        </w:rPr>
        <w:t>49</w:t>
      </w:r>
      <w:r w:rsidR="00023AD3" w:rsidRPr="005133C9">
        <w:rPr>
          <w:rFonts w:ascii="Angsana New" w:hAnsi="Angsana New"/>
          <w:sz w:val="30"/>
          <w:szCs w:val="30"/>
          <w:cs/>
        </w:rPr>
        <w:t>,</w:t>
      </w:r>
      <w:r w:rsidR="00C605FF" w:rsidRPr="00C605FF">
        <w:rPr>
          <w:rFonts w:ascii="Angsana New" w:hAnsi="Angsana New"/>
          <w:sz w:val="30"/>
          <w:szCs w:val="30"/>
        </w:rPr>
        <w:t>997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="00C605FF" w:rsidRPr="00C605FF">
        <w:rPr>
          <w:rFonts w:ascii="Angsana New" w:hAnsi="Angsana New"/>
          <w:sz w:val="30"/>
          <w:szCs w:val="30"/>
        </w:rPr>
        <w:t>100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 บาท</w:t>
      </w:r>
      <w:r w:rsidR="00023AD3">
        <w:rPr>
          <w:rFonts w:ascii="Angsana New" w:hAnsi="Angsana New"/>
          <w:sz w:val="30"/>
          <w:szCs w:val="30"/>
        </w:rPr>
        <w:t xml:space="preserve"> </w:t>
      </w:r>
      <w:r w:rsidR="00023AD3">
        <w:rPr>
          <w:rFonts w:ascii="Angsana New" w:hAnsi="Angsana New" w:hint="cs"/>
          <w:sz w:val="30"/>
          <w:szCs w:val="30"/>
          <w:cs/>
        </w:rPr>
        <w:t xml:space="preserve">รวมเป็นจำนวน </w:t>
      </w:r>
      <w:r w:rsidR="00C605FF" w:rsidRPr="00C605FF">
        <w:rPr>
          <w:rFonts w:ascii="Angsana New" w:hAnsi="Angsana New"/>
          <w:sz w:val="30"/>
          <w:szCs w:val="30"/>
        </w:rPr>
        <w:t>5</w:t>
      </w:r>
      <w:r w:rsidR="00023AD3">
        <w:rPr>
          <w:rFonts w:ascii="Angsana New" w:hAnsi="Angsana New"/>
          <w:sz w:val="30"/>
          <w:szCs w:val="30"/>
        </w:rPr>
        <w:t xml:space="preserve"> </w:t>
      </w:r>
      <w:r w:rsidR="00023AD3">
        <w:rPr>
          <w:rFonts w:ascii="Angsana New" w:hAnsi="Angsana New" w:hint="cs"/>
          <w:sz w:val="30"/>
          <w:szCs w:val="30"/>
          <w:cs/>
        </w:rPr>
        <w:t>ล้านบาท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 บริษัท</w:t>
      </w:r>
      <w:r w:rsidR="00023AD3" w:rsidRPr="005133C9">
        <w:rPr>
          <w:rFonts w:ascii="Angsana New" w:hAnsi="Angsana New" w:hint="cs"/>
          <w:sz w:val="30"/>
          <w:szCs w:val="30"/>
          <w:cs/>
        </w:rPr>
        <w:t>ได้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จดทะเบียนจัดตั้งบริษัทกับกระทรวงพาณิชย์เมื่อวันที่ </w:t>
      </w:r>
      <w:r w:rsidR="00C605FF" w:rsidRPr="00C605FF">
        <w:rPr>
          <w:rFonts w:ascii="Angsana New" w:hAnsi="Angsana New"/>
          <w:sz w:val="30"/>
          <w:szCs w:val="30"/>
        </w:rPr>
        <w:t>28</w:t>
      </w:r>
      <w:r w:rsidR="00023AD3" w:rsidRPr="005133C9">
        <w:rPr>
          <w:rFonts w:ascii="Angsana New" w:hAnsi="Angsana New"/>
          <w:sz w:val="30"/>
          <w:szCs w:val="30"/>
          <w:cs/>
        </w:rPr>
        <w:t xml:space="preserve"> เมษายน </w:t>
      </w:r>
      <w:r w:rsidR="00C605FF" w:rsidRPr="00C605FF">
        <w:rPr>
          <w:rFonts w:ascii="Angsana New" w:hAnsi="Angsana New"/>
          <w:sz w:val="30"/>
          <w:szCs w:val="30"/>
        </w:rPr>
        <w:t>2564</w:t>
      </w:r>
    </w:p>
    <w:p w14:paraId="436C9E5E" w14:textId="74328250" w:rsidR="00023AD3" w:rsidRPr="006B07E9" w:rsidRDefault="00023AD3" w:rsidP="00023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023AD3" w:rsidRPr="006B07E9" w:rsidSect="007471F5">
          <w:pgSz w:w="11907" w:h="16840" w:code="9"/>
          <w:pgMar w:top="1152" w:right="576" w:bottom="1152" w:left="691" w:header="720" w:footer="720" w:gutter="0"/>
          <w:cols w:space="708"/>
          <w:docGrid w:linePitch="360"/>
        </w:sectPr>
      </w:pPr>
    </w:p>
    <w:p w14:paraId="017ECF64" w14:textId="620C6974" w:rsidR="00DC2AC8" w:rsidRPr="006B07E9" w:rsidRDefault="00DC2AC8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OLE_LINK1"/>
      <w:r w:rsidRPr="006B07E9">
        <w:rPr>
          <w:rFonts w:ascii="Angsana New" w:hAnsi="Angsana New"/>
          <w:bCs/>
          <w:sz w:val="30"/>
          <w:szCs w:val="30"/>
          <w:cs/>
        </w:rPr>
        <w:t>อสังหาริมทรัพย์การลงทุน</w:t>
      </w:r>
    </w:p>
    <w:p w14:paraId="78E6EEDD" w14:textId="77777777" w:rsidR="00DC2AC8" w:rsidRPr="002D3AB4" w:rsidRDefault="00DC2AC8" w:rsidP="00DC2A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50"/>
        <w:rPr>
          <w:rFonts w:ascii="Angsana New" w:hAnsi="Angsana New"/>
          <w:b/>
          <w:bCs/>
          <w:i/>
          <w:iCs/>
          <w:color w:val="0000FF"/>
          <w:sz w:val="17"/>
          <w:szCs w:val="17"/>
        </w:rPr>
      </w:pPr>
    </w:p>
    <w:tbl>
      <w:tblPr>
        <w:tblW w:w="938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170"/>
        <w:gridCol w:w="1890"/>
        <w:gridCol w:w="540"/>
        <w:gridCol w:w="1980"/>
      </w:tblGrid>
      <w:tr w:rsidR="00DF2DB9" w:rsidRPr="002D3AB4" w14:paraId="1E099B8F" w14:textId="77777777" w:rsidTr="008C4B40">
        <w:trPr>
          <w:tblHeader/>
        </w:trPr>
        <w:tc>
          <w:tcPr>
            <w:tcW w:w="3804" w:type="dxa"/>
          </w:tcPr>
          <w:p w14:paraId="241E357A" w14:textId="77777777" w:rsidR="00DF2DB9" w:rsidRPr="002D3AB4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F63C0C" w14:textId="77777777" w:rsidR="00DF2DB9" w:rsidRPr="002D3AB4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426A7113" w14:textId="4E6DA68E" w:rsidR="00DF2DB9" w:rsidRPr="002D3AB4" w:rsidDel="00DF2DB9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0" w:type="dxa"/>
          </w:tcPr>
          <w:p w14:paraId="0880C225" w14:textId="77777777" w:rsidR="00DF2DB9" w:rsidRPr="002D3AB4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14:paraId="4EA4A98E" w14:textId="39434C0B" w:rsidR="00DF2DB9" w:rsidRPr="002D3AB4" w:rsidDel="00DF2DB9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255" w:rsidRPr="002D3AB4" w14:paraId="7AD282CA" w14:textId="77777777" w:rsidTr="008C4B40">
        <w:trPr>
          <w:tblHeader/>
        </w:trPr>
        <w:tc>
          <w:tcPr>
            <w:tcW w:w="3804" w:type="dxa"/>
          </w:tcPr>
          <w:p w14:paraId="7B1BCD6C" w14:textId="77777777" w:rsidR="00E83255" w:rsidRPr="002D3AB4" w:rsidRDefault="00E83255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B8CA25" w14:textId="31A31644" w:rsidR="00E83255" w:rsidRPr="002D3AB4" w:rsidRDefault="00E83255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center"/>
          </w:tcPr>
          <w:p w14:paraId="5081812C" w14:textId="0571000A" w:rsidR="00E83255" w:rsidRPr="002D3AB4" w:rsidRDefault="00E83255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3AB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</w:tr>
      <w:tr w:rsidR="00E83255" w:rsidRPr="002D3AB4" w14:paraId="76239511" w14:textId="77777777" w:rsidTr="008C4B40">
        <w:trPr>
          <w:tblHeader/>
        </w:trPr>
        <w:tc>
          <w:tcPr>
            <w:tcW w:w="3804" w:type="dxa"/>
          </w:tcPr>
          <w:p w14:paraId="3647499F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1493D5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3"/>
          </w:tcPr>
          <w:p w14:paraId="73C61802" w14:textId="390A289E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3AB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83255" w:rsidRPr="002D3AB4" w14:paraId="61B72DB5" w14:textId="77777777" w:rsidTr="00322C6B">
        <w:tc>
          <w:tcPr>
            <w:tcW w:w="3804" w:type="dxa"/>
          </w:tcPr>
          <w:p w14:paraId="10157FA9" w14:textId="77777777" w:rsidR="00E83255" w:rsidRPr="002D3AB4" w:rsidRDefault="00E83255" w:rsidP="00E83255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</w:tcPr>
          <w:p w14:paraId="5F75FFB3" w14:textId="77777777" w:rsidR="00E83255" w:rsidRPr="002D3AB4" w:rsidRDefault="00E83255" w:rsidP="00E832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3CF35B6" w14:textId="246C07DA" w:rsidR="00E83255" w:rsidRPr="002D3AB4" w:rsidRDefault="00E83255" w:rsidP="00E832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61D5C4FE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980" w:type="dxa"/>
          </w:tcPr>
          <w:p w14:paraId="68BCE76D" w14:textId="77777777" w:rsidR="00E83255" w:rsidRPr="002D3AB4" w:rsidRDefault="00E83255" w:rsidP="00E832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03BE" w:rsidRPr="002D3AB4" w14:paraId="1E00D42E" w14:textId="77777777" w:rsidTr="00322C6B">
        <w:tc>
          <w:tcPr>
            <w:tcW w:w="3804" w:type="dxa"/>
          </w:tcPr>
          <w:p w14:paraId="397FDC8B" w14:textId="3DB213E4" w:rsidR="00A903BE" w:rsidRPr="002D3AB4" w:rsidRDefault="00A903BE" w:rsidP="00A903B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793C8DD2" w14:textId="77777777" w:rsidR="00A903BE" w:rsidRPr="002D3AB4" w:rsidRDefault="00A903BE" w:rsidP="00A903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3199C83" w14:textId="36FC6F6D" w:rsidR="00A903BE" w:rsidRPr="002D3AB4" w:rsidRDefault="00C605FF" w:rsidP="00A903BE">
            <w:pPr>
              <w:pStyle w:val="acctfourfigures"/>
              <w:tabs>
                <w:tab w:val="clear" w:pos="765"/>
                <w:tab w:val="decimal" w:pos="684"/>
                <w:tab w:val="left" w:pos="1240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A903BE" w:rsidRPr="002D3AB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843</w:t>
            </w:r>
          </w:p>
        </w:tc>
        <w:tc>
          <w:tcPr>
            <w:tcW w:w="540" w:type="dxa"/>
          </w:tcPr>
          <w:p w14:paraId="289624BC" w14:textId="77777777" w:rsidR="00A903BE" w:rsidRPr="002D3AB4" w:rsidRDefault="00A903BE" w:rsidP="00A9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980" w:type="dxa"/>
          </w:tcPr>
          <w:p w14:paraId="230BFD4A" w14:textId="0EF86300" w:rsidR="00A903BE" w:rsidRPr="002D3AB4" w:rsidRDefault="00C605FF" w:rsidP="00A903BE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A903BE"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001</w:t>
            </w:r>
          </w:p>
        </w:tc>
      </w:tr>
      <w:tr w:rsidR="00A903BE" w:rsidRPr="002D3AB4" w14:paraId="1C94B5E5" w14:textId="77777777" w:rsidTr="00A903BE">
        <w:tc>
          <w:tcPr>
            <w:tcW w:w="3804" w:type="dxa"/>
          </w:tcPr>
          <w:p w14:paraId="35EE677C" w14:textId="0548C62A" w:rsidR="00A903BE" w:rsidRPr="002D3AB4" w:rsidRDefault="00A903BE" w:rsidP="00A9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170" w:type="dxa"/>
          </w:tcPr>
          <w:p w14:paraId="1604C8CE" w14:textId="77777777" w:rsidR="00A903BE" w:rsidRPr="002D3AB4" w:rsidRDefault="00A903BE" w:rsidP="00A903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98489F" w14:textId="513CB28D" w:rsidR="00A903BE" w:rsidRPr="002D3AB4" w:rsidRDefault="00C605FF" w:rsidP="00A903BE">
            <w:pPr>
              <w:pStyle w:val="acctfourfigures"/>
              <w:tabs>
                <w:tab w:val="clear" w:pos="765"/>
                <w:tab w:val="decimal" w:pos="684"/>
                <w:tab w:val="left" w:pos="1240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A903BE" w:rsidRPr="002D3AB4">
              <w:rPr>
                <w:rFonts w:ascii="Angsana New" w:hAnsi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40" w:type="dxa"/>
          </w:tcPr>
          <w:p w14:paraId="7D26E808" w14:textId="77777777" w:rsidR="00A903BE" w:rsidRPr="002D3AB4" w:rsidRDefault="00A903BE" w:rsidP="00A9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8A066CD" w14:textId="3AB04ABF" w:rsidR="00A903BE" w:rsidRPr="002D3AB4" w:rsidRDefault="00A903BE" w:rsidP="00A903BE">
            <w:pPr>
              <w:pStyle w:val="acctfourfigures"/>
              <w:tabs>
                <w:tab w:val="clear" w:pos="765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3AB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C0CAE" w:rsidRPr="002D3AB4" w14:paraId="1A77BA05" w14:textId="77777777" w:rsidTr="00A903BE">
        <w:trPr>
          <w:trHeight w:val="388"/>
        </w:trPr>
        <w:tc>
          <w:tcPr>
            <w:tcW w:w="3804" w:type="dxa"/>
          </w:tcPr>
          <w:p w14:paraId="0C1255F4" w14:textId="02EC4828" w:rsidR="004C0CAE" w:rsidRPr="002D3AB4" w:rsidRDefault="004C0CAE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1C634775" w14:textId="77777777" w:rsidR="004C0CAE" w:rsidRPr="002D3AB4" w:rsidRDefault="004C0CAE" w:rsidP="004C0C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A62BF80" w14:textId="453F9F3C" w:rsidR="004C0CAE" w:rsidRPr="002D3AB4" w:rsidRDefault="00C605FF" w:rsidP="007471F5">
            <w:pPr>
              <w:pStyle w:val="acctfourfigures"/>
              <w:tabs>
                <w:tab w:val="clear" w:pos="765"/>
                <w:tab w:val="decimal" w:pos="684"/>
                <w:tab w:val="left" w:pos="1240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="004C0CAE" w:rsidRPr="002D3AB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843</w:t>
            </w:r>
          </w:p>
        </w:tc>
        <w:tc>
          <w:tcPr>
            <w:tcW w:w="540" w:type="dxa"/>
          </w:tcPr>
          <w:p w14:paraId="64A0885B" w14:textId="77777777" w:rsidR="004C0CAE" w:rsidRPr="002D3AB4" w:rsidRDefault="004C0CAE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4D83B09" w14:textId="14941ECE" w:rsidR="004C0CAE" w:rsidRPr="002D3AB4" w:rsidRDefault="00C605FF" w:rsidP="004C0CAE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4C0CAE"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001</w:t>
            </w:r>
          </w:p>
        </w:tc>
      </w:tr>
      <w:tr w:rsidR="00E83255" w:rsidRPr="002D3AB4" w14:paraId="4E0073FB" w14:textId="77777777" w:rsidTr="00322C6B">
        <w:trPr>
          <w:trHeight w:val="352"/>
        </w:trPr>
        <w:tc>
          <w:tcPr>
            <w:tcW w:w="3804" w:type="dxa"/>
          </w:tcPr>
          <w:p w14:paraId="5CDCB515" w14:textId="12952EFC" w:rsidR="00E83255" w:rsidRPr="002D3AB4" w:rsidRDefault="000C2E71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D3AB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7FDAA206" w14:textId="0038424E" w:rsidR="00E83255" w:rsidRPr="002D3AB4" w:rsidRDefault="00E83255" w:rsidP="008C4B40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</w:tcPr>
          <w:p w14:paraId="1A1BC484" w14:textId="2849B168" w:rsidR="00E83255" w:rsidRPr="002D3AB4" w:rsidRDefault="000C2E71" w:rsidP="007471F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38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3AB4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6"/>
                <w:szCs w:val="26"/>
                <w:lang w:val="en-US"/>
              </w:rPr>
              <w:t>738</w:t>
            </w:r>
            <w:r w:rsidRPr="002D3AB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0" w:type="dxa"/>
          </w:tcPr>
          <w:p w14:paraId="7C16A8E4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9A5BC2D" w14:textId="03F4BB35" w:rsidR="00E83255" w:rsidRPr="002D3AB4" w:rsidRDefault="00F56EAC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3AB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83255" w:rsidRPr="002D3AB4" w14:paraId="7D35EE32" w14:textId="77777777" w:rsidTr="008C4B40">
        <w:tc>
          <w:tcPr>
            <w:tcW w:w="3804" w:type="dxa"/>
          </w:tcPr>
          <w:p w14:paraId="7F057EA4" w14:textId="2B0A5AC0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2B32EE78" w14:textId="77777777" w:rsidR="00E83255" w:rsidRPr="002D3AB4" w:rsidDel="00994F9A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D85F07" w14:textId="422357F9" w:rsidR="00E83255" w:rsidRPr="002D3AB4" w:rsidRDefault="00C605FF" w:rsidP="008662A0">
            <w:pPr>
              <w:pStyle w:val="acctfourfigures"/>
              <w:tabs>
                <w:tab w:val="clear" w:pos="765"/>
                <w:tab w:val="decimal" w:pos="684"/>
                <w:tab w:val="left" w:pos="1220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="00F56EAC" w:rsidRPr="002D3AB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105</w:t>
            </w:r>
          </w:p>
        </w:tc>
        <w:tc>
          <w:tcPr>
            <w:tcW w:w="540" w:type="dxa"/>
          </w:tcPr>
          <w:p w14:paraId="65879497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EE11A80" w14:textId="60B75524" w:rsidR="00E83255" w:rsidRPr="002D3AB4" w:rsidRDefault="00C605FF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F56EAC"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001</w:t>
            </w:r>
          </w:p>
        </w:tc>
      </w:tr>
      <w:tr w:rsidR="00E83255" w:rsidRPr="002D3AB4" w14:paraId="5C592616" w14:textId="77777777" w:rsidTr="008C4B40">
        <w:tc>
          <w:tcPr>
            <w:tcW w:w="3804" w:type="dxa"/>
          </w:tcPr>
          <w:p w14:paraId="18FFF019" w14:textId="676CDD8E" w:rsidR="00E83255" w:rsidRPr="002D3AB4" w:rsidRDefault="00E83255" w:rsidP="00E83255">
            <w:pPr>
              <w:rPr>
                <w:rFonts w:ascii="Angsana New" w:hAnsi="Angsana New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170" w:type="dxa"/>
          </w:tcPr>
          <w:p w14:paraId="1CADC083" w14:textId="77777777" w:rsidR="00E83255" w:rsidRPr="002D3AB4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1890" w:type="dxa"/>
          </w:tcPr>
          <w:p w14:paraId="2DAAB358" w14:textId="5BF337BA" w:rsidR="00E83255" w:rsidRPr="002D3AB4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540" w:type="dxa"/>
          </w:tcPr>
          <w:p w14:paraId="1C254DD1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7"/>
                <w:szCs w:val="17"/>
              </w:rPr>
            </w:pPr>
          </w:p>
        </w:tc>
        <w:tc>
          <w:tcPr>
            <w:tcW w:w="1980" w:type="dxa"/>
          </w:tcPr>
          <w:p w14:paraId="60043ACF" w14:textId="77777777" w:rsidR="00E83255" w:rsidRPr="002D3AB4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</w:tr>
      <w:tr w:rsidR="00E83255" w:rsidRPr="002D3AB4" w14:paraId="419343B8" w14:textId="77777777" w:rsidTr="008C4B40">
        <w:tc>
          <w:tcPr>
            <w:tcW w:w="3804" w:type="dxa"/>
          </w:tcPr>
          <w:p w14:paraId="3C977E2C" w14:textId="3C749F10" w:rsidR="00E83255" w:rsidRPr="002D3AB4" w:rsidRDefault="00E83255" w:rsidP="00E83255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512CF598" w14:textId="77777777" w:rsidR="00E83255" w:rsidRPr="002D3AB4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AD02997" w14:textId="50BF2CF8" w:rsidR="00E83255" w:rsidRPr="002D3AB4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C20A431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980" w:type="dxa"/>
          </w:tcPr>
          <w:p w14:paraId="42BF2E60" w14:textId="77777777" w:rsidR="00E83255" w:rsidRPr="002D3AB4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D3AB4" w:rsidRPr="002D3AB4" w14:paraId="797C2C50" w14:textId="77777777" w:rsidTr="002D3AB4">
        <w:tc>
          <w:tcPr>
            <w:tcW w:w="3804" w:type="dxa"/>
          </w:tcPr>
          <w:p w14:paraId="709B5C34" w14:textId="37BA75B7" w:rsidR="002D3AB4" w:rsidRPr="002D3AB4" w:rsidRDefault="002D3AB4" w:rsidP="002D3AB4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132D269D" w14:textId="77777777" w:rsidR="002D3AB4" w:rsidRPr="002D3AB4" w:rsidRDefault="002D3AB4" w:rsidP="002D3A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2F01EB" w14:textId="240120C4" w:rsidR="002D3AB4" w:rsidRPr="002D3AB4" w:rsidRDefault="002D3AB4" w:rsidP="002D3AB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146966A5" w14:textId="77777777" w:rsidR="002D3AB4" w:rsidRPr="002D3AB4" w:rsidRDefault="002D3AB4" w:rsidP="002D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A938C5A" w14:textId="5A52BDC4" w:rsidR="002D3AB4" w:rsidRPr="002D3AB4" w:rsidRDefault="002D3AB4" w:rsidP="002D3AB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E83255" w:rsidRPr="002D3AB4" w14:paraId="3AF33424" w14:textId="77777777" w:rsidTr="002D3AB4">
        <w:tc>
          <w:tcPr>
            <w:tcW w:w="3804" w:type="dxa"/>
          </w:tcPr>
          <w:p w14:paraId="07394BE2" w14:textId="437CE000" w:rsidR="00E83255" w:rsidRPr="002D3AB4" w:rsidRDefault="00E8325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4BB6510C" w14:textId="77777777" w:rsidR="00E83255" w:rsidRPr="002D3AB4" w:rsidRDefault="00E83255" w:rsidP="00E8325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2BD8620" w14:textId="77777777" w:rsidR="00E83255" w:rsidRPr="002D3AB4" w:rsidRDefault="00E83255" w:rsidP="00D944C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56448F5C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ECC9EE4" w14:textId="77777777" w:rsidR="00E83255" w:rsidRPr="002D3AB4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E83255" w:rsidRPr="002D3AB4" w14:paraId="34717FAB" w14:textId="77777777" w:rsidTr="008C4B40">
        <w:tc>
          <w:tcPr>
            <w:tcW w:w="3804" w:type="dxa"/>
          </w:tcPr>
          <w:p w14:paraId="42F09592" w14:textId="23E47104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17B554ED" w14:textId="77777777" w:rsidR="00E83255" w:rsidRPr="002D3AB4" w:rsidRDefault="00E83255" w:rsidP="00E8325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2A6DE0E" w14:textId="2C5017FF" w:rsidR="00E83255" w:rsidRPr="002D3AB4" w:rsidRDefault="00E83255" w:rsidP="00D944C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054F6507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09CB61B" w14:textId="77777777" w:rsidR="00E83255" w:rsidRPr="002D3AB4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E83255" w:rsidRPr="002D3AB4" w14:paraId="02F39FF9" w14:textId="77777777" w:rsidTr="008C4B40">
        <w:tc>
          <w:tcPr>
            <w:tcW w:w="3804" w:type="dxa"/>
          </w:tcPr>
          <w:p w14:paraId="111909DB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1170" w:type="dxa"/>
          </w:tcPr>
          <w:p w14:paraId="4CDA8093" w14:textId="77777777" w:rsidR="00E83255" w:rsidRPr="002D3AB4" w:rsidRDefault="00E83255" w:rsidP="00E8325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1890" w:type="dxa"/>
          </w:tcPr>
          <w:p w14:paraId="089BDFEB" w14:textId="2287BFEC" w:rsidR="00E83255" w:rsidRPr="002D3AB4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540" w:type="dxa"/>
          </w:tcPr>
          <w:p w14:paraId="6B85B0FB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7"/>
                <w:szCs w:val="17"/>
              </w:rPr>
            </w:pPr>
          </w:p>
        </w:tc>
        <w:tc>
          <w:tcPr>
            <w:tcW w:w="1980" w:type="dxa"/>
          </w:tcPr>
          <w:p w14:paraId="1D8C201A" w14:textId="77777777" w:rsidR="00E83255" w:rsidRPr="002D3AB4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</w:tr>
      <w:tr w:rsidR="00E83255" w:rsidRPr="002D3AB4" w14:paraId="435E5366" w14:textId="77777777" w:rsidTr="008C4B40">
        <w:tc>
          <w:tcPr>
            <w:tcW w:w="3804" w:type="dxa"/>
          </w:tcPr>
          <w:p w14:paraId="3858510B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4AD1E93B" w14:textId="77777777" w:rsidR="00E83255" w:rsidRPr="002D3AB4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F29D815" w14:textId="758357F3" w:rsidR="00E83255" w:rsidRPr="002D3AB4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DD5439D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3D131E5C" w14:textId="77777777" w:rsidR="00E83255" w:rsidRPr="002D3AB4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C0CAE" w:rsidRPr="002D3AB4" w14:paraId="0E25762E" w14:textId="77777777" w:rsidTr="008C4B40">
        <w:tc>
          <w:tcPr>
            <w:tcW w:w="3804" w:type="dxa"/>
          </w:tcPr>
          <w:p w14:paraId="14B23C09" w14:textId="0DDD2836" w:rsidR="004C0CAE" w:rsidRPr="002D3AB4" w:rsidRDefault="004C0CAE" w:rsidP="004C0CA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3ADF7869" w14:textId="77777777" w:rsidR="004C0CAE" w:rsidRPr="002D3AB4" w:rsidRDefault="004C0CAE" w:rsidP="004C0C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4B5DFCB" w14:textId="5C87C648" w:rsidR="004C0CAE" w:rsidRPr="002D3AB4" w:rsidRDefault="00C605FF" w:rsidP="004C0C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4C0CAE" w:rsidRPr="002D3AB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843</w:t>
            </w:r>
          </w:p>
        </w:tc>
        <w:tc>
          <w:tcPr>
            <w:tcW w:w="540" w:type="dxa"/>
          </w:tcPr>
          <w:p w14:paraId="1E822265" w14:textId="77777777" w:rsidR="004C0CAE" w:rsidRPr="002D3AB4" w:rsidRDefault="004C0CAE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7289F16A" w14:textId="48E63C8B" w:rsidR="004C0CAE" w:rsidRPr="002D3AB4" w:rsidRDefault="00C605FF" w:rsidP="004C0CAE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4C0CAE"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001</w:t>
            </w:r>
          </w:p>
        </w:tc>
      </w:tr>
      <w:tr w:rsidR="004C0CAE" w:rsidRPr="002D3AB4" w14:paraId="627ABCFC" w14:textId="77777777" w:rsidTr="008C4B40">
        <w:tc>
          <w:tcPr>
            <w:tcW w:w="3804" w:type="dxa"/>
            <w:vAlign w:val="bottom"/>
          </w:tcPr>
          <w:p w14:paraId="284C9579" w14:textId="3AA0E6C2" w:rsidR="004C0CAE" w:rsidRPr="002D3AB4" w:rsidRDefault="004C0CAE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90" w:hanging="1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6EA07B26" w14:textId="77777777" w:rsidR="004C0CAE" w:rsidRPr="002D3AB4" w:rsidRDefault="004C0CAE" w:rsidP="004C0C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63E83CC9" w14:textId="4CA86C5D" w:rsidR="004C0CAE" w:rsidRPr="002D3AB4" w:rsidRDefault="00C605FF" w:rsidP="004C0C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="004C0CAE" w:rsidRPr="002D3AB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843</w:t>
            </w:r>
          </w:p>
        </w:tc>
        <w:tc>
          <w:tcPr>
            <w:tcW w:w="540" w:type="dxa"/>
          </w:tcPr>
          <w:p w14:paraId="51247A6C" w14:textId="77777777" w:rsidR="004C0CAE" w:rsidRPr="002D3AB4" w:rsidRDefault="004C0CAE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4381A03E" w14:textId="56EBD8F1" w:rsidR="004C0CAE" w:rsidRPr="002D3AB4" w:rsidRDefault="00C605FF" w:rsidP="004C0CAE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4C0CAE"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001</w:t>
            </w:r>
          </w:p>
        </w:tc>
      </w:tr>
      <w:tr w:rsidR="00E83255" w:rsidRPr="002D3AB4" w14:paraId="78F11213" w14:textId="77777777" w:rsidTr="008C4B40">
        <w:tc>
          <w:tcPr>
            <w:tcW w:w="3804" w:type="dxa"/>
            <w:vAlign w:val="bottom"/>
          </w:tcPr>
          <w:p w14:paraId="19B10231" w14:textId="1B4DEBD4" w:rsidR="00E83255" w:rsidRPr="002D3AB4" w:rsidRDefault="00E83255" w:rsidP="00E8325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5186AD52" w14:textId="77777777" w:rsidR="00E83255" w:rsidRPr="002D3AB4" w:rsidDel="00224E95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36ADC1D5" w14:textId="0ABCD0A5" w:rsidR="00E83255" w:rsidRPr="002D3AB4" w:rsidRDefault="00C605FF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="00FD610C" w:rsidRPr="002D3AB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105</w:t>
            </w:r>
          </w:p>
        </w:tc>
        <w:tc>
          <w:tcPr>
            <w:tcW w:w="540" w:type="dxa"/>
          </w:tcPr>
          <w:p w14:paraId="7F8024A8" w14:textId="77777777" w:rsidR="00E83255" w:rsidRPr="002D3AB4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27405506" w14:textId="0556B790" w:rsidR="00E83255" w:rsidRPr="002D3AB4" w:rsidRDefault="00C605FF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FD610C" w:rsidRPr="002D3A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001</w:t>
            </w:r>
          </w:p>
        </w:tc>
      </w:tr>
    </w:tbl>
    <w:p w14:paraId="534F6B32" w14:textId="0C109B6F" w:rsidR="00697690" w:rsidRPr="002D3AB4" w:rsidRDefault="00697690" w:rsidP="003744E0">
      <w:pPr>
        <w:rPr>
          <w:rFonts w:ascii="Angsana New" w:hAnsi="Angsana New"/>
          <w:sz w:val="17"/>
          <w:szCs w:val="17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36"/>
        <w:gridCol w:w="1114"/>
        <w:gridCol w:w="270"/>
        <w:gridCol w:w="1080"/>
        <w:gridCol w:w="270"/>
        <w:gridCol w:w="1170"/>
      </w:tblGrid>
      <w:tr w:rsidR="00A61EAE" w:rsidRPr="002D3AB4" w14:paraId="449E92CD" w14:textId="7167B70F" w:rsidTr="0021730B">
        <w:trPr>
          <w:trHeight w:val="20"/>
          <w:tblHeader/>
        </w:trPr>
        <w:tc>
          <w:tcPr>
            <w:tcW w:w="3960" w:type="dxa"/>
          </w:tcPr>
          <w:p w14:paraId="0C99DF2D" w14:textId="09E41161" w:rsidR="00A61EAE" w:rsidRPr="002D3AB4" w:rsidRDefault="00A61EAE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CADDA5A" w14:textId="157159DD" w:rsidR="00A61EAE" w:rsidRPr="002D3AB4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03991" w14:textId="77777777" w:rsidR="00A61EAE" w:rsidRPr="002D3AB4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32E6A05A" w14:textId="712E2CDC" w:rsidR="00A61EAE" w:rsidRPr="002D3AB4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1EAE" w:rsidRPr="002D3AB4" w14:paraId="6BF8FDE1" w14:textId="287A95B9" w:rsidTr="0021730B">
        <w:trPr>
          <w:trHeight w:val="20"/>
          <w:tblHeader/>
        </w:trPr>
        <w:tc>
          <w:tcPr>
            <w:tcW w:w="3960" w:type="dxa"/>
          </w:tcPr>
          <w:p w14:paraId="4D320AFB" w14:textId="6CE65BCF" w:rsidR="00A61EAE" w:rsidRPr="002D3AB4" w:rsidRDefault="00E9276C" w:rsidP="00A6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B60682"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13DC20D1" w14:textId="629DED98" w:rsidR="00A61EAE" w:rsidRPr="002D3AB4" w:rsidRDefault="00C605FF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center"/>
          </w:tcPr>
          <w:p w14:paraId="7EE3BF66" w14:textId="77777777" w:rsidR="00A61EAE" w:rsidRPr="002D3A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0232A538" w14:textId="1DE97491" w:rsidR="00A61EAE" w:rsidRPr="002D3AB4" w:rsidRDefault="00C605FF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11039B7" w14:textId="77777777" w:rsidR="00A61EAE" w:rsidRPr="002D3A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8E99F1F" w14:textId="77AA5EE3" w:rsidR="00A61EAE" w:rsidRPr="002D3AB4" w:rsidRDefault="00C605FF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DB1F366" w14:textId="77777777" w:rsidR="00A61EAE" w:rsidRPr="002D3A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1CEAA89" w14:textId="519B4F49" w:rsidR="00A61EAE" w:rsidRPr="002D3AB4" w:rsidRDefault="00C605FF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E70CA" w:rsidRPr="002D3AB4" w14:paraId="40B2DA0E" w14:textId="3C8461B1" w:rsidTr="003C6954">
        <w:trPr>
          <w:trHeight w:val="20"/>
          <w:tblHeader/>
        </w:trPr>
        <w:tc>
          <w:tcPr>
            <w:tcW w:w="3960" w:type="dxa"/>
          </w:tcPr>
          <w:p w14:paraId="12728FBA" w14:textId="77777777" w:rsidR="000E70CA" w:rsidRPr="002D3AB4" w:rsidRDefault="000E70CA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3DA49798" w14:textId="00FE367C" w:rsidR="000E70CA" w:rsidRPr="002D3AB4" w:rsidRDefault="000E70CA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2D3AB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C1FB4" w:rsidRPr="002D3AB4" w14:paraId="278582C9" w14:textId="6E588951" w:rsidTr="0021730B">
        <w:trPr>
          <w:trHeight w:val="20"/>
          <w:tblHeader/>
        </w:trPr>
        <w:tc>
          <w:tcPr>
            <w:tcW w:w="3960" w:type="dxa"/>
          </w:tcPr>
          <w:p w14:paraId="2864271A" w14:textId="3E992D1B" w:rsidR="00EC1FB4" w:rsidRPr="002D3AB4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400" w:type="dxa"/>
            <w:gridSpan w:val="7"/>
          </w:tcPr>
          <w:p w14:paraId="74FE0CB0" w14:textId="7C58E5E8" w:rsidR="00EC1FB4" w:rsidRPr="002D3A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EC1FB4" w:rsidRPr="002D3AB4" w14:paraId="7CAC0646" w14:textId="65C53E5F" w:rsidTr="0021730B">
        <w:trPr>
          <w:trHeight w:val="20"/>
          <w:tblHeader/>
        </w:trPr>
        <w:tc>
          <w:tcPr>
            <w:tcW w:w="3960" w:type="dxa"/>
          </w:tcPr>
          <w:p w14:paraId="1CB91819" w14:textId="113A5998" w:rsidR="00EC1FB4" w:rsidRPr="002D3AB4" w:rsidRDefault="00B60682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 </w:t>
            </w:r>
            <w:r w:rsidR="00EC1FB4" w:rsidRPr="002D3A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ที่เกี่ยวกับอสังหาริมทรัพย์เพื่อการลงทุน</w:t>
            </w:r>
          </w:p>
        </w:tc>
        <w:tc>
          <w:tcPr>
            <w:tcW w:w="5400" w:type="dxa"/>
            <w:gridSpan w:val="7"/>
          </w:tcPr>
          <w:p w14:paraId="2B786AEB" w14:textId="2E68FF13" w:rsidR="00EC1FB4" w:rsidRPr="002D3A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EC1FB4" w:rsidRPr="002D3AB4" w14:paraId="7DD5CE7C" w14:textId="4556F226" w:rsidTr="0021730B">
        <w:trPr>
          <w:trHeight w:val="20"/>
        </w:trPr>
        <w:tc>
          <w:tcPr>
            <w:tcW w:w="3960" w:type="dxa"/>
          </w:tcPr>
          <w:p w14:paraId="47F7321C" w14:textId="77777777" w:rsidR="00EC1FB4" w:rsidRPr="002D3AB4" w:rsidRDefault="00EC1FB4" w:rsidP="00EC1FB4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3AB4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14A34E2" w14:textId="0911CACA" w:rsidR="00EC1FB4" w:rsidRPr="002D3AB4" w:rsidRDefault="00C605FF" w:rsidP="00D944C2">
            <w:pPr>
              <w:pStyle w:val="acctfourfigures"/>
              <w:tabs>
                <w:tab w:val="clear" w:pos="765"/>
              </w:tabs>
              <w:spacing w:line="240" w:lineRule="auto"/>
              <w:ind w:left="-104" w:right="-468" w:firstLine="27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05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874546" w:rsidRPr="002D3A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605FF">
              <w:rPr>
                <w:rFonts w:ascii="Angsana New" w:hAnsi="Angsana New"/>
                <w:sz w:val="26"/>
                <w:szCs w:val="26"/>
                <w:lang w:val="en-US"/>
              </w:rPr>
              <w:t>581</w:t>
            </w:r>
          </w:p>
        </w:tc>
        <w:tc>
          <w:tcPr>
            <w:tcW w:w="236" w:type="dxa"/>
          </w:tcPr>
          <w:p w14:paraId="46DBC4B4" w14:textId="77777777" w:rsidR="00EC1FB4" w:rsidRPr="002D3AB4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15F7F1" w14:textId="4FEFBF7C" w:rsidR="00EC1FB4" w:rsidRPr="002D3AB4" w:rsidRDefault="00C605FF" w:rsidP="004D1E2F">
            <w:pPr>
              <w:pStyle w:val="acctfourfigures"/>
              <w:tabs>
                <w:tab w:val="clear" w:pos="765"/>
              </w:tabs>
              <w:spacing w:line="240" w:lineRule="auto"/>
              <w:ind w:left="-104" w:right="-468" w:firstLine="2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4C0CAE" w:rsidRPr="002D3AB4">
              <w:rPr>
                <w:rFonts w:ascii="Angsana New" w:hAnsi="Angsana New"/>
                <w:sz w:val="26"/>
                <w:szCs w:val="26"/>
              </w:rPr>
              <w:t>,</w:t>
            </w:r>
            <w:r w:rsidRPr="00C605FF">
              <w:rPr>
                <w:rFonts w:ascii="Angsana New" w:hAnsi="Angsana New"/>
                <w:sz w:val="26"/>
                <w:szCs w:val="26"/>
                <w:lang w:val="en-US"/>
              </w:rPr>
              <w:t>355</w:t>
            </w:r>
          </w:p>
        </w:tc>
        <w:tc>
          <w:tcPr>
            <w:tcW w:w="270" w:type="dxa"/>
          </w:tcPr>
          <w:p w14:paraId="00997431" w14:textId="77777777" w:rsidR="00EC1FB4" w:rsidRPr="002D3A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19305C" w14:textId="3E529F4E" w:rsidR="00EC1FB4" w:rsidRPr="002D3AB4" w:rsidRDefault="005C0685" w:rsidP="00E927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D3A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4E89B" w14:textId="77777777" w:rsidR="00EC1FB4" w:rsidRPr="002D3A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35356" w14:textId="42FE40A1" w:rsidR="00EC1FB4" w:rsidRPr="002D3AB4" w:rsidRDefault="004C0CAE" w:rsidP="004C0C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3AB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2BD4CD6" w14:textId="77777777" w:rsidR="00C97083" w:rsidRPr="002D3AB4" w:rsidRDefault="00C97083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7"/>
          <w:szCs w:val="17"/>
        </w:rPr>
      </w:pPr>
    </w:p>
    <w:p w14:paraId="234869DC" w14:textId="050686B7" w:rsidR="00697690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สัญญาเช่า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    </w:t>
      </w:r>
      <w:r w:rsidRPr="006B07E9">
        <w:rPr>
          <w:rFonts w:ascii="Angsana New" w:hAnsi="Angsana New"/>
          <w:sz w:val="30"/>
          <w:szCs w:val="30"/>
          <w:cs/>
        </w:rPr>
        <w:t xml:space="preserve">แต่ละสัญญานี้ไม่สามารถยกเลิกได้เป็นระยะเวลา </w:t>
      </w:r>
      <w:r w:rsidR="00C605FF" w:rsidRPr="00C605FF">
        <w:rPr>
          <w:rFonts w:ascii="Angsana New" w:hAnsi="Angsana New"/>
          <w:sz w:val="30"/>
          <w:szCs w:val="30"/>
        </w:rPr>
        <w:t>3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ปี 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66ADD8A" w14:textId="77777777" w:rsidR="009030FD" w:rsidRPr="009030FD" w:rsidRDefault="009030FD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7"/>
          <w:szCs w:val="17"/>
        </w:rPr>
      </w:pPr>
    </w:p>
    <w:p w14:paraId="43A32B67" w14:textId="492617A8" w:rsidR="009030FD" w:rsidRPr="00F61C23" w:rsidRDefault="009030FD" w:rsidP="0090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7D7510">
        <w:rPr>
          <w:rFonts w:ascii="Angsana New" w:hAnsi="Angsana New" w:hint="cs"/>
          <w:sz w:val="30"/>
          <w:szCs w:val="30"/>
          <w:cs/>
        </w:rPr>
        <w:t>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1C2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0447B2">
        <w:rPr>
          <w:rFonts w:ascii="Angsana New" w:hAnsi="Angsana New" w:hint="cs"/>
          <w:sz w:val="30"/>
          <w:szCs w:val="30"/>
          <w:cs/>
        </w:rPr>
        <w:t>จำนวน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33</w:t>
      </w:r>
      <w:r w:rsidRPr="00F61C23">
        <w:rPr>
          <w:rFonts w:ascii="Angsana New" w:hAnsi="Angsana New"/>
          <w:sz w:val="30"/>
          <w:szCs w:val="30"/>
        </w:rPr>
        <w:t>.9</w:t>
      </w:r>
      <w:r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F61C23">
        <w:rPr>
          <w:rFonts w:ascii="Angsana New" w:hAnsi="Angsana New"/>
          <w:sz w:val="30"/>
          <w:szCs w:val="30"/>
        </w:rPr>
        <w:t>27.84</w:t>
      </w:r>
      <w:r w:rsidRPr="00F61C23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(</w:t>
      </w:r>
      <w:r w:rsidRPr="00F61C23">
        <w:rPr>
          <w:rFonts w:ascii="Angsana New" w:hAnsi="Angsana New"/>
          <w:i/>
          <w:iCs/>
          <w:sz w:val="30"/>
          <w:szCs w:val="30"/>
        </w:rPr>
        <w:t>256</w:t>
      </w:r>
      <w:r w:rsidR="009F37CE">
        <w:rPr>
          <w:rFonts w:ascii="Angsana New" w:hAnsi="Angsana New"/>
          <w:i/>
          <w:iCs/>
          <w:sz w:val="30"/>
          <w:szCs w:val="30"/>
        </w:rPr>
        <w:t>3</w:t>
      </w:r>
      <w:r w:rsidRPr="00F61C23">
        <w:rPr>
          <w:rFonts w:ascii="Angsana New" w:hAnsi="Angsana New"/>
          <w:i/>
          <w:iCs/>
          <w:sz w:val="30"/>
          <w:szCs w:val="30"/>
        </w:rPr>
        <w:t>: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30FD">
        <w:rPr>
          <w:rFonts w:ascii="Angsana New" w:hAnsi="Angsana New"/>
          <w:i/>
          <w:iCs/>
          <w:sz w:val="30"/>
          <w:szCs w:val="30"/>
        </w:rPr>
        <w:t xml:space="preserve">33.94 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F61C23">
        <w:rPr>
          <w:rFonts w:ascii="Angsana New" w:hAnsi="Angsana New"/>
          <w:i/>
          <w:iCs/>
          <w:sz w:val="30"/>
          <w:szCs w:val="30"/>
        </w:rPr>
        <w:t>27.84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F61C23">
        <w:rPr>
          <w:rFonts w:ascii="Angsana New" w:hAnsi="Angsana New"/>
          <w:sz w:val="30"/>
          <w:szCs w:val="30"/>
          <w:cs/>
        </w:rPr>
        <w:t xml:space="preserve"> ประเมินราคาโดย</w:t>
      </w:r>
      <w:r w:rsidRPr="00F61C23">
        <w:rPr>
          <w:rFonts w:ascii="Angsana New" w:hAnsi="Angsana New"/>
          <w:sz w:val="30"/>
          <w:szCs w:val="30"/>
          <w:cs/>
        </w:rPr>
        <w:br/>
        <w:t>ผู้ประเมินราคาอิสระ</w:t>
      </w:r>
      <w:r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โดยพิจารณาราคาตามวิธีเปรียบเทียบราคาตลาด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F61C23">
        <w:rPr>
          <w:rFonts w:ascii="Angsana New" w:hAnsi="Angsana New"/>
          <w:sz w:val="30"/>
          <w:szCs w:val="30"/>
        </w:rPr>
        <w:t>3</w:t>
      </w:r>
    </w:p>
    <w:p w14:paraId="5229951A" w14:textId="78C63076" w:rsidR="00697690" w:rsidRPr="006B07E9" w:rsidRDefault="00697690" w:rsidP="0090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697690" w:rsidRPr="006B07E9" w:rsidSect="00A5139C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5D0B40CB" w14:textId="77777777" w:rsidR="00297A37" w:rsidRPr="006B07E9" w:rsidRDefault="00297A37" w:rsidP="00DC2A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6B07E9">
        <w:rPr>
          <w:rFonts w:ascii="Angsana New" w:hAnsi="Angsana New"/>
          <w:bCs/>
          <w:sz w:val="30"/>
          <w:szCs w:val="30"/>
          <w:cs/>
        </w:rPr>
        <w:t xml:space="preserve">ที่ดิน อาคารและอุปกรณ์ </w:t>
      </w:r>
    </w:p>
    <w:p w14:paraId="13C19A45" w14:textId="77777777" w:rsidR="00297A37" w:rsidRPr="00513B0A" w:rsidRDefault="00297A37" w:rsidP="00AD6D2E">
      <w:pPr>
        <w:spacing w:line="240" w:lineRule="auto"/>
        <w:rPr>
          <w:rFonts w:ascii="Angsana New" w:hAnsi="Angsana New"/>
          <w:sz w:val="25"/>
          <w:szCs w:val="25"/>
          <w:cs/>
        </w:rPr>
      </w:pPr>
    </w:p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080"/>
        <w:gridCol w:w="268"/>
        <w:gridCol w:w="1082"/>
        <w:gridCol w:w="270"/>
        <w:gridCol w:w="1080"/>
        <w:gridCol w:w="270"/>
        <w:gridCol w:w="1170"/>
        <w:gridCol w:w="236"/>
        <w:gridCol w:w="1294"/>
        <w:gridCol w:w="246"/>
        <w:gridCol w:w="1104"/>
        <w:gridCol w:w="270"/>
        <w:gridCol w:w="1170"/>
        <w:gridCol w:w="248"/>
        <w:gridCol w:w="1012"/>
      </w:tblGrid>
      <w:tr w:rsidR="001D11EF" w:rsidRPr="006B07E9" w14:paraId="1A3A7F7F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547F979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720" w:type="dxa"/>
          </w:tcPr>
          <w:p w14:paraId="531BFFE6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00" w:type="dxa"/>
            <w:gridSpan w:val="15"/>
            <w:shd w:val="clear" w:color="auto" w:fill="auto"/>
            <w:vAlign w:val="bottom"/>
          </w:tcPr>
          <w:p w14:paraId="353A5779" w14:textId="7AFCE64D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D11EF" w:rsidRPr="006B07E9" w14:paraId="68FE9F89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5139EA00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720" w:type="dxa"/>
          </w:tcPr>
          <w:p w14:paraId="5C213C83" w14:textId="77777777" w:rsidR="001D11EF" w:rsidRPr="006B07E9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  <w:p w14:paraId="6AC121F1" w14:textId="77777777" w:rsidR="001D11EF" w:rsidRPr="006B07E9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  <w:p w14:paraId="2E349C81" w14:textId="7FD7A0BC" w:rsidR="001D11EF" w:rsidRPr="006B07E9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2EB0D" w14:textId="7434F1FE" w:rsidR="001D11EF" w:rsidRPr="006B07E9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901E85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EFDB7C" w14:textId="77777777" w:rsidR="001D11EF" w:rsidRPr="006B07E9" w:rsidRDefault="001D11EF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02C417F7" w14:textId="755C6BF5" w:rsidR="001D11EF" w:rsidRPr="006B07E9" w:rsidRDefault="001D11EF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ส่วน</w:t>
            </w:r>
            <w:r w:rsidR="007471F5">
              <w:rPr>
                <w:rFonts w:ascii="Angsana New" w:hAnsi="Angsana New" w:hint="cs"/>
                <w:sz w:val="25"/>
                <w:szCs w:val="25"/>
                <w:cs/>
              </w:rPr>
              <w:t>ป</w:t>
            </w:r>
            <w:r w:rsidRPr="006B07E9">
              <w:rPr>
                <w:rFonts w:ascii="Angsana New" w:hAnsi="Angsana New"/>
                <w:sz w:val="25"/>
                <w:szCs w:val="25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37D81235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73F4CED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7107D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076EF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F7B67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4DEA53" w14:textId="77777777" w:rsidR="001D11EF" w:rsidRPr="006B07E9" w:rsidRDefault="001D11EF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</w:p>
          <w:p w14:paraId="532325B4" w14:textId="77777777" w:rsidR="001D11EF" w:rsidRPr="006B07E9" w:rsidRDefault="001D11EF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A4309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  <w:vAlign w:val="bottom"/>
          </w:tcPr>
          <w:p w14:paraId="359A5F2D" w14:textId="77777777" w:rsidR="001D11EF" w:rsidRPr="006B07E9" w:rsidRDefault="001D11EF" w:rsidP="00D3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420FF2" w14:textId="77777777" w:rsidR="001D11EF" w:rsidRPr="006B07E9" w:rsidRDefault="001D11E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6AA582" w14:textId="77777777" w:rsidR="001D11EF" w:rsidRPr="006B07E9" w:rsidRDefault="001D11E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6B07E9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5C49F6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2C8E4520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1D11EF" w:rsidRPr="006B07E9" w14:paraId="6890E5E0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B3B2C7B" w14:textId="77777777" w:rsidR="001D11EF" w:rsidRPr="006B07E9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3BDFA2D4" w14:textId="77777777" w:rsidR="001D11EF" w:rsidRPr="006B07E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0800" w:type="dxa"/>
            <w:gridSpan w:val="15"/>
          </w:tcPr>
          <w:p w14:paraId="782618C3" w14:textId="3364C4D3" w:rsidR="001D11EF" w:rsidRPr="006B07E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6B07E9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พันบาท)</w:t>
            </w:r>
          </w:p>
        </w:tc>
      </w:tr>
      <w:tr w:rsidR="001D11EF" w:rsidRPr="006B07E9" w14:paraId="56C0C32D" w14:textId="77777777" w:rsidTr="00D8330F">
        <w:tc>
          <w:tcPr>
            <w:tcW w:w="3330" w:type="dxa"/>
            <w:shd w:val="clear" w:color="auto" w:fill="auto"/>
          </w:tcPr>
          <w:p w14:paraId="19CFB817" w14:textId="77777777" w:rsidR="001D11EF" w:rsidRPr="006B07E9" w:rsidRDefault="001D11EF" w:rsidP="00A44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720" w:type="dxa"/>
          </w:tcPr>
          <w:p w14:paraId="1152A5E9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60B8B" w14:textId="0D766022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E85AE62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97FCC1B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C5EDDE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243311F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03313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43E51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757CF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406462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57E8AF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23863653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EDEE332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BED538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F06C073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7111E666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A0710" w:rsidRPr="006B07E9" w14:paraId="5EC30596" w14:textId="77777777" w:rsidTr="00D8330F">
        <w:tc>
          <w:tcPr>
            <w:tcW w:w="3330" w:type="dxa"/>
            <w:shd w:val="clear" w:color="auto" w:fill="auto"/>
          </w:tcPr>
          <w:p w14:paraId="3C0C7362" w14:textId="2B365321" w:rsidR="004A0710" w:rsidRPr="001B7BFA" w:rsidRDefault="004A0710" w:rsidP="004A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1B7BFA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720" w:type="dxa"/>
          </w:tcPr>
          <w:p w14:paraId="480A4CF7" w14:textId="77777777" w:rsidR="004A0710" w:rsidRPr="001B7BFA" w:rsidRDefault="004A0710" w:rsidP="004A071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34EDE" w14:textId="7B412D2A" w:rsidR="004A0710" w:rsidRPr="001B7BFA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712</w:t>
            </w:r>
            <w:r w:rsidR="004A0710" w:rsidRPr="001B7BFA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295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E57371" w14:textId="77777777" w:rsidR="004A0710" w:rsidRPr="001B7BFA" w:rsidRDefault="004A0710" w:rsidP="004A0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8A72E4" w14:textId="47712020" w:rsidR="004A0710" w:rsidRPr="001B7BFA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771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935</w:t>
            </w:r>
          </w:p>
        </w:tc>
        <w:tc>
          <w:tcPr>
            <w:tcW w:w="270" w:type="dxa"/>
          </w:tcPr>
          <w:p w14:paraId="1866818D" w14:textId="77777777" w:rsidR="004A0710" w:rsidRPr="001B7BFA" w:rsidRDefault="004A0710" w:rsidP="004A0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F84C734" w14:textId="0E2BE353" w:rsidR="004A0710" w:rsidRPr="001B7BFA" w:rsidRDefault="00C605FF" w:rsidP="00175E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451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AEC96" w14:textId="77777777" w:rsidR="004A0710" w:rsidRPr="001B7BFA" w:rsidRDefault="004A0710" w:rsidP="004A0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2F009" w14:textId="289C405D" w:rsidR="004A071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202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F7649" w14:textId="77777777" w:rsidR="004A0710" w:rsidRPr="001B7BFA" w:rsidRDefault="004A0710" w:rsidP="004A0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559D9BD" w14:textId="6E17287D" w:rsidR="004A071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70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02EE05" w14:textId="77777777" w:rsidR="004A0710" w:rsidRPr="001B7BFA" w:rsidRDefault="004A0710" w:rsidP="004A0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1271FECD" w14:textId="0D0745EE" w:rsidR="004A071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753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984</w:t>
            </w:r>
          </w:p>
        </w:tc>
        <w:tc>
          <w:tcPr>
            <w:tcW w:w="270" w:type="dxa"/>
          </w:tcPr>
          <w:p w14:paraId="3A48AECD" w14:textId="77777777" w:rsidR="004A0710" w:rsidRPr="001B7BFA" w:rsidRDefault="004A0710" w:rsidP="004A0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6CE62" w14:textId="3D8A1B1C" w:rsidR="004A071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379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84C43" w14:textId="77777777" w:rsidR="004A0710" w:rsidRPr="001B7BFA" w:rsidRDefault="004A0710" w:rsidP="004A0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496264D4" w14:textId="63ACDC09" w:rsidR="004A071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341</w:t>
            </w:r>
            <w:r w:rsidR="00F30539"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795</w:t>
            </w:r>
          </w:p>
        </w:tc>
      </w:tr>
      <w:tr w:rsidR="00E43B20" w:rsidRPr="006B07E9" w14:paraId="2CAE7122" w14:textId="77777777" w:rsidTr="00D8330F">
        <w:tc>
          <w:tcPr>
            <w:tcW w:w="3330" w:type="dxa"/>
            <w:shd w:val="clear" w:color="auto" w:fill="auto"/>
          </w:tcPr>
          <w:p w14:paraId="395743EE" w14:textId="25DBF803" w:rsidR="00E43B20" w:rsidRPr="001B7BF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3D5D0A9" w14:textId="77777777" w:rsidR="00E43B20" w:rsidRPr="001B7BFA" w:rsidRDefault="00E43B20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2BD03" w14:textId="02C64457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09D8DC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D12F4F" w14:textId="095854F1" w:rsidR="00E43B20" w:rsidRPr="001B7BFA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382</w:t>
            </w:r>
          </w:p>
        </w:tc>
        <w:tc>
          <w:tcPr>
            <w:tcW w:w="270" w:type="dxa"/>
          </w:tcPr>
          <w:p w14:paraId="4810DD2A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A016A93" w14:textId="0E09934F" w:rsidR="00E43B20" w:rsidRPr="001B7BFA" w:rsidRDefault="00E43B20" w:rsidP="00DD2B90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left="70" w:right="-500" w:firstLine="3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26CD5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602A4" w14:textId="759D8326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0308F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E3B5C5" w14:textId="48F92EA0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E43B20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077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C0F58C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1598D16E" w14:textId="4DC830C0" w:rsidR="00E43B20" w:rsidRPr="001B7BFA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="00E43B20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335</w:t>
            </w:r>
          </w:p>
        </w:tc>
        <w:tc>
          <w:tcPr>
            <w:tcW w:w="270" w:type="dxa"/>
          </w:tcPr>
          <w:p w14:paraId="22A72D13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8E9A7" w14:textId="0A7A90EC" w:rsidR="00E43B20" w:rsidRPr="001B7BFA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="00E43B20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599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86489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1E25D6CE" w14:textId="42A7FCCB" w:rsidR="00E43B20" w:rsidRPr="001B7BFA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="00E43B20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776</w:t>
            </w:r>
          </w:p>
        </w:tc>
      </w:tr>
      <w:tr w:rsidR="00E43B20" w:rsidRPr="006B07E9" w14:paraId="0B81F581" w14:textId="77777777" w:rsidTr="00D8330F">
        <w:tc>
          <w:tcPr>
            <w:tcW w:w="3330" w:type="dxa"/>
            <w:shd w:val="clear" w:color="auto" w:fill="auto"/>
          </w:tcPr>
          <w:p w14:paraId="602FA179" w14:textId="566957D4" w:rsidR="00E43B20" w:rsidRPr="001B7BF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 xml:space="preserve">โอน </w:t>
            </w:r>
          </w:p>
        </w:tc>
        <w:tc>
          <w:tcPr>
            <w:tcW w:w="720" w:type="dxa"/>
          </w:tcPr>
          <w:p w14:paraId="1E528875" w14:textId="77777777" w:rsidR="00E43B20" w:rsidRPr="001B7BFA" w:rsidRDefault="00E43B20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49C0C0" w14:textId="225B41F3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747432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9A71F7" w14:textId="21FDCA44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471F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12D55E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2903950" w14:textId="77559396" w:rsidR="00E43B20" w:rsidRPr="001B7BFA" w:rsidRDefault="00C605FF" w:rsidP="007471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="00E43B20" w:rsidRPr="001B7BFA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37472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73713" w14:textId="4332CE60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88F79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C4D7F1" w14:textId="14CC58E4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9D2139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64107E77" w14:textId="234B92A6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67D0979C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52997" w14:textId="59E7D6E7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104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29719B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7EF8026C" w14:textId="7D637510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E43B20" w:rsidRPr="006B07E9" w14:paraId="3AC00AC3" w14:textId="77777777" w:rsidTr="00D8330F">
        <w:tc>
          <w:tcPr>
            <w:tcW w:w="3330" w:type="dxa"/>
            <w:shd w:val="clear" w:color="auto" w:fill="auto"/>
          </w:tcPr>
          <w:p w14:paraId="1F26B642" w14:textId="6633D4BC" w:rsidR="00E43B20" w:rsidRPr="001B7BF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720" w:type="dxa"/>
          </w:tcPr>
          <w:p w14:paraId="2B2ACE7B" w14:textId="0E3E5964" w:rsidR="00E43B20" w:rsidRPr="001B7BFA" w:rsidRDefault="00E43B20" w:rsidP="004436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40099F" w14:textId="755CC5CA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34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4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000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BDD06F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7F20A97" w14:textId="2BBE8A51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471F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8D1BA4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F6A6C25" w14:textId="1EB7791C" w:rsidR="00E43B20" w:rsidRPr="001B7BFA" w:rsidRDefault="00E43B20" w:rsidP="00DD2B90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left="70" w:right="-500" w:firstLine="3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3B429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E37850" w14:textId="4B6AA6D2" w:rsidR="00E43B20" w:rsidRPr="00175E63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B72BA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BCFEFF" w14:textId="5DA74C61" w:rsidR="00E43B20" w:rsidRPr="00175E63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8F43AB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4F23D874" w14:textId="47EB88BE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2D33B22F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4778F6" w14:textId="6F537AB6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F83E92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698552A2" w14:textId="038F33C2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874C5E" w:rsidRPr="006B07E9" w14:paraId="2C4AD69E" w14:textId="77777777" w:rsidTr="00D8330F">
        <w:tc>
          <w:tcPr>
            <w:tcW w:w="3330" w:type="dxa"/>
            <w:shd w:val="clear" w:color="auto" w:fill="auto"/>
          </w:tcPr>
          <w:p w14:paraId="74D78056" w14:textId="00BB1209" w:rsidR="00874C5E" w:rsidRPr="001B7BFA" w:rsidRDefault="00874C5E" w:rsidP="0087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 w:hint="cs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720" w:type="dxa"/>
          </w:tcPr>
          <w:p w14:paraId="0A63476D" w14:textId="77777777" w:rsidR="00874C5E" w:rsidRPr="00C605FF" w:rsidRDefault="00874C5E" w:rsidP="00874C5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7CE88" w14:textId="1F3004E1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7AF825" w14:textId="77777777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B8E7AE3" w14:textId="1037EE21" w:rsidR="00874C5E" w:rsidRPr="007471F5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0D08F7" w14:textId="77777777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31DD5E7" w14:textId="4CB718EA" w:rsidR="00874C5E" w:rsidRPr="001B7BFA" w:rsidRDefault="00874C5E" w:rsidP="00874C5E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left="70" w:right="-500" w:firstLine="370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7471F5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3E784" w14:textId="77777777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F5A2AC" w14:textId="2743BA4D" w:rsidR="00874C5E" w:rsidRPr="00175E63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E73A7" w14:textId="77777777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57BF56" w14:textId="6C4EE806" w:rsidR="00874C5E" w:rsidRPr="00175E63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540EC5" w14:textId="77777777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36C7952D" w14:textId="2A281608" w:rsidR="00874C5E" w:rsidRPr="00175E63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241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434</w:t>
            </w:r>
          </w:p>
        </w:tc>
        <w:tc>
          <w:tcPr>
            <w:tcW w:w="270" w:type="dxa"/>
          </w:tcPr>
          <w:p w14:paraId="21B2B19F" w14:textId="77777777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54E52B" w14:textId="5EE20174" w:rsidR="00874C5E" w:rsidRPr="00175E63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E89C9A" w14:textId="77777777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34CCB50F" w14:textId="1F5EA319" w:rsidR="00874C5E" w:rsidRPr="001B7BFA" w:rsidRDefault="00874C5E" w:rsidP="00874C5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243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634</w:t>
            </w:r>
          </w:p>
        </w:tc>
      </w:tr>
      <w:tr w:rsidR="00E43B20" w:rsidRPr="006B07E9" w14:paraId="151E2D6F" w14:textId="77777777" w:rsidTr="00D8330F">
        <w:tc>
          <w:tcPr>
            <w:tcW w:w="3330" w:type="dxa"/>
            <w:shd w:val="clear" w:color="auto" w:fill="auto"/>
          </w:tcPr>
          <w:p w14:paraId="7CB2EF40" w14:textId="78CC1BFB" w:rsidR="00E43B20" w:rsidRPr="001B7BF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0" w:type="dxa"/>
          </w:tcPr>
          <w:p w14:paraId="77916761" w14:textId="77777777" w:rsidR="00E43B20" w:rsidRPr="001B7BFA" w:rsidRDefault="00E43B20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7DB44" w14:textId="49EC5AF7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34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738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E39041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A21CB34" w14:textId="73AA2246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290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D7D6F92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02DFA2D" w14:textId="5AEC5D5D" w:rsidR="00E43B20" w:rsidRPr="001B7BFA" w:rsidRDefault="00E43B20" w:rsidP="00E43B2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7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573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3446D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4C64B" w14:textId="371E484B" w:rsidR="00E43B20" w:rsidRPr="00175E63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292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7E3AC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E5E857" w14:textId="306E9452" w:rsidR="00E43B20" w:rsidRPr="00175E63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908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0F4DEA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4B2CCA98" w14:textId="439A8827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32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095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10651917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0421A" w14:textId="318693EF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725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74A283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158B1E82" w14:textId="1E4383D0" w:rsidR="00E43B20" w:rsidRPr="001B7BFA" w:rsidRDefault="00E43B20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70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621</w:t>
            </w:r>
            <w:r w:rsidRPr="001B7BF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E43B20" w:rsidRPr="006B07E9" w14:paraId="37D70962" w14:textId="77777777" w:rsidTr="00D8330F">
        <w:tc>
          <w:tcPr>
            <w:tcW w:w="3330" w:type="dxa"/>
            <w:shd w:val="clear" w:color="auto" w:fill="auto"/>
          </w:tcPr>
          <w:p w14:paraId="109DA6FB" w14:textId="0F029803" w:rsidR="00E43B20" w:rsidRPr="001B7BF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B7BF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  <w:r w:rsidRPr="001B7BF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1B7BF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720" w:type="dxa"/>
          </w:tcPr>
          <w:p w14:paraId="0B1BA854" w14:textId="77777777" w:rsidR="00E43B20" w:rsidRPr="001B7BFA" w:rsidRDefault="00E43B20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5A62" w14:textId="27DFA51F" w:rsidR="00E43B20" w:rsidRPr="007471F5" w:rsidRDefault="00C605FF" w:rsidP="00175E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707</w:t>
            </w:r>
            <w:r w:rsidR="00E43B20" w:rsidRPr="007471F5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557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394076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AC70E" w14:textId="77B04A7F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770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027</w:t>
            </w:r>
          </w:p>
        </w:tc>
        <w:tc>
          <w:tcPr>
            <w:tcW w:w="270" w:type="dxa"/>
          </w:tcPr>
          <w:p w14:paraId="27635C46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D7AA65" w14:textId="5AAFE882" w:rsidR="00E43B20" w:rsidRPr="007471F5" w:rsidRDefault="00C605FF" w:rsidP="007471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451</w:t>
            </w:r>
            <w:r w:rsidR="00E43B20" w:rsidRPr="007471F5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AAAC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7B5B" w14:textId="6F526A01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193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8F0A2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2E87" w14:textId="7D47986C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61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C9AE72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23632DA" w14:textId="38B57226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968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658</w:t>
            </w:r>
          </w:p>
        </w:tc>
        <w:tc>
          <w:tcPr>
            <w:tcW w:w="270" w:type="dxa"/>
          </w:tcPr>
          <w:p w14:paraId="5449B8D9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54D00" w14:textId="7E7F9735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368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231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A7CF9F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CD4B956" w14:textId="3AFD581E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520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584</w:t>
            </w:r>
          </w:p>
        </w:tc>
      </w:tr>
      <w:tr w:rsidR="00F44525" w:rsidRPr="006B07E9" w14:paraId="7FA46FB4" w14:textId="77777777" w:rsidTr="00D8330F">
        <w:tc>
          <w:tcPr>
            <w:tcW w:w="3330" w:type="dxa"/>
            <w:shd w:val="clear" w:color="auto" w:fill="auto"/>
          </w:tcPr>
          <w:p w14:paraId="11DCDF88" w14:textId="319AA96D" w:rsidR="00F44525" w:rsidRPr="001B7BFA" w:rsidRDefault="00F44525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 w:hint="cs"/>
                <w:sz w:val="25"/>
                <w:szCs w:val="25"/>
                <w:cs/>
              </w:rPr>
              <w:t>เพิ่ม</w:t>
            </w:r>
            <w:r w:rsidR="00F52419">
              <w:rPr>
                <w:rFonts w:ascii="Angsana New" w:hAnsi="Angsana New" w:hint="cs"/>
                <w:sz w:val="25"/>
                <w:szCs w:val="25"/>
                <w:cs/>
              </w:rPr>
              <w:t>ขึ้น</w:t>
            </w:r>
          </w:p>
        </w:tc>
        <w:tc>
          <w:tcPr>
            <w:tcW w:w="720" w:type="dxa"/>
          </w:tcPr>
          <w:p w14:paraId="61781E66" w14:textId="77777777" w:rsidR="00F44525" w:rsidRPr="001B7BFA" w:rsidRDefault="00F44525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331F85" w14:textId="50231D92" w:rsidR="00F44525" w:rsidRPr="001B7BFA" w:rsidRDefault="00C605FF" w:rsidP="00175E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73</w:t>
            </w:r>
            <w:r w:rsidR="00C84112"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645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4D23CF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6384A7" w14:textId="3C1321E1" w:rsidR="00F44525" w:rsidRPr="007471F5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123</w:t>
            </w:r>
            <w:r w:rsidR="00F52419" w:rsidRPr="00F52419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249</w:t>
            </w:r>
          </w:p>
        </w:tc>
        <w:tc>
          <w:tcPr>
            <w:tcW w:w="270" w:type="dxa"/>
          </w:tcPr>
          <w:p w14:paraId="62E4ED4E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370C63F" w14:textId="4E5FF0A7" w:rsidR="00F44525" w:rsidRPr="001B7BFA" w:rsidRDefault="00C605FF" w:rsidP="007471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267</w:t>
            </w:r>
            <w:r w:rsidR="00F52419" w:rsidRPr="00F52419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20A7F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97909" w14:textId="285206D6" w:rsidR="00F44525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="00F52419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53261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1A5A21" w14:textId="53AFF762" w:rsidR="00F44525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="00F52419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0061E0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2AB7CFED" w14:textId="041DCEB8" w:rsidR="00F44525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104</w:t>
            </w:r>
            <w:r w:rsidR="00C84112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008</w:t>
            </w:r>
          </w:p>
        </w:tc>
        <w:tc>
          <w:tcPr>
            <w:tcW w:w="270" w:type="dxa"/>
          </w:tcPr>
          <w:p w14:paraId="68B0932F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0B54FA" w14:textId="7F3B976B" w:rsidR="00F44525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="00C84112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441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C7F209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6B9CF65E" w14:textId="04BA3BFF" w:rsidR="00F44525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575</w:t>
            </w:r>
            <w:r w:rsidR="00F52419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911</w:t>
            </w:r>
          </w:p>
        </w:tc>
      </w:tr>
      <w:tr w:rsidR="00F44525" w:rsidRPr="006B07E9" w14:paraId="485D7A22" w14:textId="77777777" w:rsidTr="00D8330F">
        <w:tc>
          <w:tcPr>
            <w:tcW w:w="3330" w:type="dxa"/>
            <w:shd w:val="clear" w:color="auto" w:fill="auto"/>
          </w:tcPr>
          <w:p w14:paraId="6FCED8D7" w14:textId="0CCC23BF" w:rsidR="00F44525" w:rsidRPr="001B7BFA" w:rsidRDefault="00F44525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720" w:type="dxa"/>
          </w:tcPr>
          <w:p w14:paraId="6D61AC56" w14:textId="77777777" w:rsidR="00F44525" w:rsidRPr="001B7BFA" w:rsidRDefault="00F44525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1D3F60" w14:textId="7EA48B57" w:rsidR="00F44525" w:rsidRPr="001B7BFA" w:rsidRDefault="00F44525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8152184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DB37E0C" w14:textId="56E24870" w:rsidR="00F44525" w:rsidRPr="007471F5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147</w:t>
            </w:r>
          </w:p>
        </w:tc>
        <w:tc>
          <w:tcPr>
            <w:tcW w:w="270" w:type="dxa"/>
          </w:tcPr>
          <w:p w14:paraId="69F77BEE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65A571D" w14:textId="456F4F8F" w:rsidR="00F44525" w:rsidRPr="001B7BFA" w:rsidRDefault="00C605FF" w:rsidP="007471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="008B3380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CE4D3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36511" w14:textId="5B6FBB72" w:rsidR="00F44525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92508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0E4DF2" w14:textId="5164BCF8" w:rsidR="00F44525" w:rsidRPr="00175E63" w:rsidRDefault="008B338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D0EC92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38106499" w14:textId="505C6A12" w:rsidR="00F44525" w:rsidRPr="00175E63" w:rsidRDefault="00F44525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67F006F7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1335" w14:textId="17CC2F11" w:rsidR="00F44525" w:rsidRPr="00175E63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="008B3380"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836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15E485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18EC9D5B" w14:textId="024428C8" w:rsidR="00F44525" w:rsidRPr="00175E63" w:rsidRDefault="008B3380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380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F44525" w:rsidRPr="006B07E9" w14:paraId="5178BEC1" w14:textId="77777777" w:rsidTr="00D8330F">
        <w:tc>
          <w:tcPr>
            <w:tcW w:w="3330" w:type="dxa"/>
            <w:shd w:val="clear" w:color="auto" w:fill="auto"/>
          </w:tcPr>
          <w:p w14:paraId="6B7A360B" w14:textId="73CAFAF3" w:rsidR="00F44525" w:rsidRPr="001B7BFA" w:rsidRDefault="00F52419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0" w:type="dxa"/>
          </w:tcPr>
          <w:p w14:paraId="4A7835D0" w14:textId="77777777" w:rsidR="00F44525" w:rsidRPr="001B7BFA" w:rsidRDefault="00F44525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431C" w14:textId="33555399" w:rsidR="00F44525" w:rsidRPr="001B7BFA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34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78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713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DC34C8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AB8E" w14:textId="2FD56993" w:rsidR="00F44525" w:rsidRPr="00175E63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85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956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427F5628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1901C4" w14:textId="67847AFF" w:rsidR="00F44525" w:rsidRPr="001B7BFA" w:rsidRDefault="00C84112" w:rsidP="00E43B2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1B7BFA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116</w:t>
            </w:r>
            <w:r w:rsidRPr="001B7BFA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515</w:t>
            </w:r>
            <w:r w:rsidRPr="001B7BFA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58FC0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88087" w14:textId="31716DD3" w:rsidR="00F44525" w:rsidRPr="00175E63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641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7BBB3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870DB" w14:textId="64351905" w:rsidR="00F44525" w:rsidRPr="00175E63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763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BE6F8D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4CA66F0" w14:textId="514089A2" w:rsidR="00F44525" w:rsidRPr="00175E63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286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538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53DBE28C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EFB23" w14:textId="25762378" w:rsidR="00F44525" w:rsidRPr="00175E63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178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426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45453B" w14:textId="77777777" w:rsidR="00F44525" w:rsidRPr="001B7BFA" w:rsidRDefault="00F44525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017DC845" w14:textId="76613E91" w:rsidR="00F44525" w:rsidRPr="00175E63" w:rsidRDefault="00C84112" w:rsidP="00175E6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754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  <w:lang w:val="en-US"/>
              </w:rPr>
              <w:t>552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E43B20" w:rsidRPr="006B07E9" w14:paraId="1F47C646" w14:textId="77777777" w:rsidTr="00D8330F">
        <w:tc>
          <w:tcPr>
            <w:tcW w:w="3330" w:type="dxa"/>
            <w:shd w:val="clear" w:color="auto" w:fill="auto"/>
          </w:tcPr>
          <w:p w14:paraId="1A7641E9" w14:textId="26DD126B" w:rsidR="00E43B20" w:rsidRPr="001B7BFA" w:rsidRDefault="00515F55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B7BF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720" w:type="dxa"/>
          </w:tcPr>
          <w:p w14:paraId="45CB42FD" w14:textId="77777777" w:rsidR="00E43B20" w:rsidRPr="001B7BFA" w:rsidRDefault="00E43B20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B85B" w14:textId="14E3B0BD" w:rsidR="00E43B20" w:rsidRPr="001B7BFA" w:rsidRDefault="00C605FF" w:rsidP="00175E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702</w:t>
            </w:r>
            <w:r w:rsidR="00E43B20" w:rsidRPr="001B7BFA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0E49BC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F8080" w14:textId="7B8060BB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807</w:t>
            </w:r>
            <w:r w:rsidR="00E43B20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467</w:t>
            </w:r>
          </w:p>
        </w:tc>
        <w:tc>
          <w:tcPr>
            <w:tcW w:w="270" w:type="dxa"/>
          </w:tcPr>
          <w:p w14:paraId="736161C0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FE5E1" w14:textId="708287B3" w:rsidR="00E43B20" w:rsidRPr="007471F5" w:rsidRDefault="00C605FF" w:rsidP="007471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605</w:t>
            </w:r>
            <w:r w:rsidR="00E43B20" w:rsidRPr="007471F5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2E57F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AFD40" w14:textId="5F926E63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191</w:t>
            </w:r>
            <w:r w:rsidR="00515F55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237FF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B27DF" w14:textId="47572206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60</w:t>
            </w:r>
            <w:r w:rsidR="00515F55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3587FA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BAE663A" w14:textId="18A76218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786</w:t>
            </w:r>
            <w:r w:rsidR="00515F55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128</w:t>
            </w:r>
          </w:p>
        </w:tc>
        <w:tc>
          <w:tcPr>
            <w:tcW w:w="270" w:type="dxa"/>
          </w:tcPr>
          <w:p w14:paraId="0C9481D6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9C26" w14:textId="698C2CA2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187</w:t>
            </w:r>
            <w:r w:rsidR="00515F55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843A7D" w14:textId="77777777" w:rsidR="00E43B20" w:rsidRPr="001B7BF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C1B3" w14:textId="317727D0" w:rsidR="00E43B20" w:rsidRPr="00175E63" w:rsidRDefault="00C605FF" w:rsidP="00175E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</w:t>
            </w:r>
            <w:r w:rsidR="00515F55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341</w:t>
            </w:r>
            <w:r w:rsidR="00515F55"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943</w:t>
            </w:r>
          </w:p>
        </w:tc>
      </w:tr>
    </w:tbl>
    <w:p w14:paraId="2F52F095" w14:textId="63808218" w:rsidR="0056050C" w:rsidRDefault="0056050C">
      <w:r>
        <w:br w:type="page"/>
      </w: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0"/>
        <w:gridCol w:w="597"/>
        <w:gridCol w:w="1084"/>
        <w:gridCol w:w="270"/>
        <w:gridCol w:w="1083"/>
        <w:gridCol w:w="270"/>
        <w:gridCol w:w="1080"/>
        <w:gridCol w:w="275"/>
        <w:gridCol w:w="1078"/>
        <w:gridCol w:w="236"/>
        <w:gridCol w:w="1206"/>
        <w:gridCol w:w="277"/>
        <w:gridCol w:w="1095"/>
        <w:gridCol w:w="272"/>
        <w:gridCol w:w="1075"/>
        <w:gridCol w:w="236"/>
        <w:gridCol w:w="1281"/>
      </w:tblGrid>
      <w:tr w:rsidR="002E63A1" w:rsidRPr="00513B0A" w14:paraId="2B1EA2A3" w14:textId="77777777" w:rsidTr="0058054D">
        <w:tc>
          <w:tcPr>
            <w:tcW w:w="3310" w:type="dxa"/>
          </w:tcPr>
          <w:p w14:paraId="3C5DE312" w14:textId="25822CBB" w:rsidR="0056050C" w:rsidRPr="00513B0A" w:rsidRDefault="0056050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97" w:type="dxa"/>
          </w:tcPr>
          <w:p w14:paraId="423EC3BF" w14:textId="77777777" w:rsidR="0056050C" w:rsidRPr="00513B0A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1A1ED002" w14:textId="1B951E8B" w:rsidR="0056050C" w:rsidRPr="00513B0A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DF4F5B" w:rsidRPr="00513B0A" w14:paraId="58E9C536" w14:textId="77777777" w:rsidTr="0058054D">
        <w:tc>
          <w:tcPr>
            <w:tcW w:w="3310" w:type="dxa"/>
          </w:tcPr>
          <w:p w14:paraId="71F882C9" w14:textId="77777777" w:rsidR="0056050C" w:rsidRPr="00513B0A" w:rsidRDefault="0056050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97" w:type="dxa"/>
          </w:tcPr>
          <w:p w14:paraId="65BE3E8C" w14:textId="77777777" w:rsidR="0056050C" w:rsidRPr="00513B0A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725F7E" w14:textId="16F804EC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64E6D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05727C1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</w:p>
          <w:p w14:paraId="16BB636C" w14:textId="0A9D0C15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ส่วน</w:t>
            </w:r>
            <w:r w:rsidRPr="00513B0A">
              <w:rPr>
                <w:rFonts w:ascii="Angsana New" w:hAnsi="Angsana New" w:hint="cs"/>
                <w:sz w:val="23"/>
                <w:szCs w:val="23"/>
                <w:cs/>
              </w:rPr>
              <w:t>ป</w:t>
            </w:r>
            <w:r w:rsidRPr="00513B0A">
              <w:rPr>
                <w:rFonts w:ascii="Angsana New" w:hAnsi="Angsana New"/>
                <w:sz w:val="23"/>
                <w:szCs w:val="23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2DE1E613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E443773" w14:textId="0F5164C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101ABC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DE5D9C" w14:textId="2FBAB606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A162B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00EF26C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  <w:p w14:paraId="0CF14A10" w14:textId="5876C0B8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ติดตั้งและเครื่องใช้สำนักงาน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FB30482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</w:tcPr>
          <w:p w14:paraId="27CF7DE7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A4D0F45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1C0A7A6" w14:textId="5E1DDA50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2" w:type="dxa"/>
          </w:tcPr>
          <w:p w14:paraId="46EC5C87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A67CFC" w14:textId="01AFEA78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สินทรัพย์</w:t>
            </w:r>
            <w:r w:rsidRPr="00513B0A">
              <w:rPr>
                <w:rFonts w:ascii="Angsana New" w:hAnsi="Angsana New"/>
                <w:sz w:val="23"/>
                <w:szCs w:val="23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5B680" w14:textId="77777777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vAlign w:val="bottom"/>
          </w:tcPr>
          <w:p w14:paraId="06071629" w14:textId="2609FE61" w:rsidR="0056050C" w:rsidRPr="00513B0A" w:rsidRDefault="0056050C" w:rsidP="0056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2E63A1" w:rsidRPr="00513B0A" w14:paraId="0CCB512A" w14:textId="77777777" w:rsidTr="0058054D">
        <w:tc>
          <w:tcPr>
            <w:tcW w:w="3310" w:type="dxa"/>
          </w:tcPr>
          <w:p w14:paraId="63FC2715" w14:textId="77777777" w:rsidR="0056050C" w:rsidRPr="00513B0A" w:rsidRDefault="0056050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97" w:type="dxa"/>
          </w:tcPr>
          <w:p w14:paraId="5B7449F5" w14:textId="77777777" w:rsidR="0056050C" w:rsidRPr="00513B0A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45669E14" w14:textId="46B59BD2" w:rsidR="0056050C" w:rsidRPr="00513B0A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13B0A">
              <w:rPr>
                <w:rFonts w:ascii="Angsana New" w:hAnsi="Angsana New"/>
                <w:i/>
                <w:iCs/>
                <w:sz w:val="23"/>
                <w:szCs w:val="23"/>
              </w:rPr>
              <w:t>(</w:t>
            </w:r>
            <w:r w:rsidRPr="00513B0A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พันบาท)</w:t>
            </w:r>
          </w:p>
        </w:tc>
      </w:tr>
      <w:tr w:rsidR="00E92D6C" w:rsidRPr="00513B0A" w14:paraId="676CD797" w14:textId="77777777" w:rsidTr="0058054D">
        <w:tc>
          <w:tcPr>
            <w:tcW w:w="3907" w:type="dxa"/>
            <w:gridSpan w:val="2"/>
            <w:shd w:val="clear" w:color="auto" w:fill="auto"/>
          </w:tcPr>
          <w:p w14:paraId="15740E86" w14:textId="7BBB3298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05DFA68" w14:textId="62F41E18" w:rsidR="00E43B20" w:rsidRPr="00513B0A" w:rsidRDefault="00E43B20" w:rsidP="00E43B2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5C2572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A15730F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3EBEED4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D35EF8B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93367A3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41B9E47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3B6E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DC7CBA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0A9F058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</w:tcPr>
          <w:p w14:paraId="72764BCA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</w:tcPr>
          <w:p w14:paraId="3F466CD5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BCA0950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4050C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0D28609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E92D6C" w:rsidRPr="00513B0A" w14:paraId="106FF87F" w14:textId="77777777" w:rsidTr="0058054D">
        <w:tc>
          <w:tcPr>
            <w:tcW w:w="3907" w:type="dxa"/>
            <w:gridSpan w:val="2"/>
            <w:shd w:val="clear" w:color="auto" w:fill="auto"/>
          </w:tcPr>
          <w:p w14:paraId="5597B144" w14:textId="73C5EE7F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3"/>
                <w:szCs w:val="23"/>
              </w:rPr>
              <w:t>1</w:t>
            </w:r>
            <w:r w:rsidRPr="00513B0A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7786FBF" w14:textId="09ADA739" w:rsidR="00E43B20" w:rsidRPr="00513B0A" w:rsidRDefault="00E43B20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3B76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67F82B1" w14:textId="306E5B01" w:rsidR="00E43B20" w:rsidRPr="00513B0A" w:rsidRDefault="00E43B20" w:rsidP="00756D5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39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274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456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44C5BACF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09C705C" w14:textId="40EFD795" w:rsidR="00E43B20" w:rsidRPr="00513B0A" w:rsidRDefault="00E43B20" w:rsidP="00756D5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713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C8F7F78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819F6C8" w14:textId="6A30B116" w:rsidR="00E43B20" w:rsidRPr="00756D5F" w:rsidRDefault="00E43B20" w:rsidP="00756D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6D5F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137</w:t>
            </w:r>
            <w:r w:rsidRPr="00756D5F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698</w:t>
            </w:r>
            <w:r w:rsidRPr="00756D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D4ED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A66756E" w14:textId="3D1EA59D" w:rsidR="00E43B20" w:rsidRPr="00513B0A" w:rsidRDefault="00E43B20" w:rsidP="00756D5F">
            <w:pPr>
              <w:pStyle w:val="acctfourfigures"/>
              <w:tabs>
                <w:tab w:val="clear" w:pos="765"/>
                <w:tab w:val="decimal" w:pos="1228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49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188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7B3E94E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</w:tcPr>
          <w:p w14:paraId="2C0A4834" w14:textId="6ED603F2" w:rsidR="00E43B20" w:rsidRPr="005A55E2" w:rsidRDefault="00E43B20" w:rsidP="000D02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55E2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/>
              </w:rPr>
              <w:t>626</w:t>
            </w:r>
            <w:r w:rsidRPr="005A55E2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/>
              </w:rPr>
              <w:t>376</w:t>
            </w:r>
            <w:r w:rsidRPr="005A55E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2180B7D4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218F7B0" w14:textId="0BD2914B" w:rsidR="00E43B20" w:rsidRPr="00513B0A" w:rsidRDefault="00E43B20" w:rsidP="00E43B2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2F333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798EAAF" w14:textId="117EC8F8" w:rsidR="00E43B20" w:rsidRPr="00513B0A" w:rsidRDefault="00E43B20" w:rsidP="00756D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344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431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E92D6C" w:rsidRPr="00513B0A" w14:paraId="5BEBF13E" w14:textId="77777777" w:rsidTr="0058054D">
        <w:tc>
          <w:tcPr>
            <w:tcW w:w="3907" w:type="dxa"/>
            <w:gridSpan w:val="2"/>
            <w:shd w:val="clear" w:color="auto" w:fill="auto"/>
          </w:tcPr>
          <w:p w14:paraId="329CC71A" w14:textId="77777777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38EF54E" w14:textId="6C20BC48" w:rsidR="00E43B20" w:rsidRPr="00513B0A" w:rsidRDefault="00E43B20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5886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82EB3CD" w14:textId="6FD5A652" w:rsidR="00E43B20" w:rsidRPr="00513B0A" w:rsidRDefault="00E43B20" w:rsidP="007A0A5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39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45</w:t>
            </w:r>
            <w:r w:rsidRPr="00513B0A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058</w:t>
            </w:r>
            <w:r w:rsidRPr="00513B0A">
              <w:rPr>
                <w:rFonts w:ascii="Angsana New" w:hAnsi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270" w:type="dxa"/>
          </w:tcPr>
          <w:p w14:paraId="32B4BE41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AF383FA" w14:textId="1369685D" w:rsidR="00E43B20" w:rsidRPr="00513B0A" w:rsidRDefault="00E43B20" w:rsidP="00CA6F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39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767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B1AE8C8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2612E20" w14:textId="14F34A23" w:rsidR="00E43B20" w:rsidRPr="00756D5F" w:rsidRDefault="00E43B20" w:rsidP="00756D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6D5F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12</w:t>
            </w:r>
            <w:r w:rsidRPr="00756D5F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081</w:t>
            </w:r>
            <w:r w:rsidRPr="00756D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369ED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0737CF1" w14:textId="59631EF8" w:rsidR="00E43B20" w:rsidRPr="00513B0A" w:rsidRDefault="00E43B20" w:rsidP="00756D5F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499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98D0D35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</w:tcPr>
          <w:p w14:paraId="4340740F" w14:textId="62C45B1B" w:rsidR="00E43B20" w:rsidRPr="005A55E2" w:rsidRDefault="00E43B20" w:rsidP="00756D5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55E2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5A55E2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/>
              </w:rPr>
              <w:t>823</w:t>
            </w:r>
            <w:r w:rsidRPr="005A55E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1AB13A12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C0D771E" w14:textId="677A4C94" w:rsidR="00E43B20" w:rsidRPr="00513B0A" w:rsidRDefault="00E43B20" w:rsidP="00E43B2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F84AD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1B1C554" w14:textId="5EDA2559" w:rsidR="00E43B20" w:rsidRPr="00513B0A" w:rsidRDefault="00E43B20" w:rsidP="00756D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133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228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E92D6C" w:rsidRPr="00513B0A" w14:paraId="185DFEA2" w14:textId="77777777" w:rsidTr="0058054D">
        <w:tc>
          <w:tcPr>
            <w:tcW w:w="3907" w:type="dxa"/>
            <w:gridSpan w:val="2"/>
            <w:shd w:val="clear" w:color="auto" w:fill="auto"/>
          </w:tcPr>
          <w:p w14:paraId="6F5687E4" w14:textId="7C55AF6D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13B0A">
              <w:rPr>
                <w:rFonts w:ascii="Angsana New" w:hAnsi="Angsana New" w:hint="cs"/>
                <w:sz w:val="23"/>
                <w:szCs w:val="23"/>
                <w:cs/>
              </w:rPr>
              <w:t>โอนจากสินทรัพย์สิทธิการใช้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5A834E8" w14:textId="69A424FA" w:rsidR="00E43B20" w:rsidRPr="00513B0A" w:rsidRDefault="00E43B20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2848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8A2ACCB" w14:textId="592B6735" w:rsidR="00E43B20" w:rsidRPr="00513B0A" w:rsidRDefault="00E43B20" w:rsidP="007A0A5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370" w:right="-19" w:hanging="24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3CBD6B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DF91028" w14:textId="7BBE7F14" w:rsidR="00E43B20" w:rsidRPr="00513B0A" w:rsidRDefault="00E43B20" w:rsidP="00CA6F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807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6EDBB1B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92FB5ED" w14:textId="6EA86AD8" w:rsidR="00E43B20" w:rsidRPr="00513B0A" w:rsidRDefault="00E43B20" w:rsidP="00756D5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70" w:right="240" w:hanging="24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32B00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5757A0B" w14:textId="4E17E1DF" w:rsidR="00E43B20" w:rsidRPr="00513B0A" w:rsidRDefault="00E43B20" w:rsidP="00756D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6" w:right="29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6D79FB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</w:tcPr>
          <w:p w14:paraId="1916C6F0" w14:textId="5DC99F94" w:rsidR="00E43B20" w:rsidRPr="005A55E2" w:rsidRDefault="00E43B20" w:rsidP="00756D5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55E2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/>
              </w:rPr>
              <w:t>144</w:t>
            </w:r>
            <w:r w:rsidRPr="005A55E2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/>
              </w:rPr>
              <w:t>485</w:t>
            </w:r>
            <w:r w:rsidRPr="005A55E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19DA930C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147ED20" w14:textId="28306E0B" w:rsidR="00E43B20" w:rsidRPr="00513B0A" w:rsidRDefault="00E43B20" w:rsidP="00E43B2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0E68C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37987DC" w14:textId="26CC073D" w:rsidR="00E43B20" w:rsidRPr="00513B0A" w:rsidRDefault="00E43B20" w:rsidP="00756D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145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292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E92D6C" w:rsidRPr="00513B0A" w14:paraId="1ADBB65B" w14:textId="77777777" w:rsidTr="0058054D">
        <w:tc>
          <w:tcPr>
            <w:tcW w:w="3907" w:type="dxa"/>
            <w:gridSpan w:val="2"/>
            <w:shd w:val="clear" w:color="auto" w:fill="auto"/>
          </w:tcPr>
          <w:p w14:paraId="5F375FBA" w14:textId="77777777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537C" w14:textId="7611B539" w:rsidR="00E43B20" w:rsidRPr="00513B0A" w:rsidRDefault="00E43B20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FB1FD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BE6A4" w14:textId="04CD25AD" w:rsidR="00E43B20" w:rsidRPr="00513B0A" w:rsidRDefault="00C605FF" w:rsidP="009869D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E43B20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290</w:t>
            </w:r>
          </w:p>
        </w:tc>
        <w:tc>
          <w:tcPr>
            <w:tcW w:w="270" w:type="dxa"/>
          </w:tcPr>
          <w:p w14:paraId="479BF01A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56FD12" w14:textId="1CBA83DB" w:rsidR="00E43B20" w:rsidRPr="00513B0A" w:rsidRDefault="00C605FF" w:rsidP="0090178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480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="00E43B20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838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377D65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6E12" w14:textId="54ECD0C1" w:rsidR="00E43B20" w:rsidRPr="00513B0A" w:rsidRDefault="00C605FF" w:rsidP="00756D5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="00E43B20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5955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D432" w14:textId="261F1944" w:rsidR="00E43B20" w:rsidRPr="00513B0A" w:rsidRDefault="00C605FF" w:rsidP="00756D5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9</w:t>
            </w:r>
            <w:r w:rsidR="00E43B20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891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FAF2E60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E92D2CB" w14:textId="2FA18BCC" w:rsidR="00E43B20" w:rsidRPr="005A55E2" w:rsidRDefault="00C605FF" w:rsidP="00756D5F">
            <w:pPr>
              <w:pStyle w:val="acctfourfigures"/>
              <w:tabs>
                <w:tab w:val="clear" w:pos="765"/>
              </w:tabs>
              <w:spacing w:line="240" w:lineRule="atLeast"/>
              <w:ind w:right="6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55E2">
              <w:rPr>
                <w:rFonts w:ascii="Angsana New" w:hAnsi="Angsana New"/>
                <w:sz w:val="23"/>
                <w:szCs w:val="23"/>
                <w:lang w:val="en-US"/>
              </w:rPr>
              <w:t>28</w:t>
            </w:r>
            <w:r w:rsidR="00E43B20" w:rsidRPr="005A55E2">
              <w:rPr>
                <w:rFonts w:ascii="Angsana New" w:hAnsi="Angsana New"/>
                <w:sz w:val="23"/>
                <w:szCs w:val="23"/>
              </w:rPr>
              <w:t>,</w:t>
            </w:r>
            <w:r w:rsidRPr="005A55E2">
              <w:rPr>
                <w:rFonts w:ascii="Angsana New" w:hAnsi="Angsana New"/>
                <w:sz w:val="23"/>
                <w:szCs w:val="23"/>
                <w:lang w:val="en-US"/>
              </w:rPr>
              <w:t>364</w:t>
            </w:r>
          </w:p>
        </w:tc>
        <w:tc>
          <w:tcPr>
            <w:tcW w:w="272" w:type="dxa"/>
          </w:tcPr>
          <w:p w14:paraId="11AD9F40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0422" w14:textId="6310BD1B" w:rsidR="00E43B20" w:rsidRPr="00513B0A" w:rsidRDefault="00E43B20" w:rsidP="00E43B2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27ACB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B3E8" w14:textId="7CE9C558" w:rsidR="00E43B20" w:rsidRPr="00513B0A" w:rsidRDefault="00C605FF" w:rsidP="001578EF">
            <w:pPr>
              <w:pStyle w:val="acctfourfigures"/>
              <w:tabs>
                <w:tab w:val="clear" w:pos="765"/>
              </w:tabs>
              <w:spacing w:line="240" w:lineRule="atLeast"/>
              <w:ind w:right="12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55</w:t>
            </w:r>
            <w:r w:rsidR="00E43B20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546</w:t>
            </w:r>
          </w:p>
        </w:tc>
      </w:tr>
      <w:tr w:rsidR="00E92D6C" w:rsidRPr="00513B0A" w14:paraId="7E730F12" w14:textId="77777777" w:rsidTr="0058054D">
        <w:tc>
          <w:tcPr>
            <w:tcW w:w="3907" w:type="dxa"/>
            <w:gridSpan w:val="2"/>
            <w:shd w:val="clear" w:color="auto" w:fill="auto"/>
          </w:tcPr>
          <w:p w14:paraId="75953810" w14:textId="43C6BA65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BBEA" w14:textId="1BCB8742" w:rsidR="00E43B20" w:rsidRPr="00513B0A" w:rsidRDefault="00E43B20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9F4D1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1FD06" w14:textId="48C0DA3E" w:rsidR="00E43B20" w:rsidRPr="00513B0A" w:rsidRDefault="00E43B20" w:rsidP="007A0A5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3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317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224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44C495D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B51799" w14:textId="7385EC5F" w:rsidR="00E43B20" w:rsidRPr="00513B0A" w:rsidRDefault="00E43B20" w:rsidP="00E43B2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292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449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2570EC9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3CCB" w14:textId="25716093" w:rsidR="00E43B20" w:rsidRPr="00513B0A" w:rsidRDefault="00E43B20" w:rsidP="00756D5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139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616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BF051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F3296" w14:textId="5CB348B7" w:rsidR="00E43B20" w:rsidRPr="00513B0A" w:rsidRDefault="00E43B20" w:rsidP="00756D5F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44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796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347231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D2C7C54" w14:textId="69720FD7" w:rsidR="00E43B20" w:rsidRPr="005A55E2" w:rsidRDefault="00E43B20" w:rsidP="00756D5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A55E2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5A55E2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773</w:t>
            </w:r>
            <w:r w:rsidRPr="005A55E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5A55E2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320</w:t>
            </w:r>
            <w:r w:rsidRPr="005A55E2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4EAA5A7D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E3B2F" w14:textId="02AE0092" w:rsidR="00E43B20" w:rsidRPr="00513B0A" w:rsidRDefault="00E43B20" w:rsidP="00E43B2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168BE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25CE" w14:textId="60C76F42" w:rsidR="00E43B20" w:rsidRPr="00513B0A" w:rsidRDefault="00E43B20" w:rsidP="00756D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567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405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</w:tr>
      <w:tr w:rsidR="00E92D6C" w:rsidRPr="00513B0A" w14:paraId="333BD1DD" w14:textId="77777777" w:rsidTr="0058054D">
        <w:tc>
          <w:tcPr>
            <w:tcW w:w="3907" w:type="dxa"/>
            <w:gridSpan w:val="2"/>
            <w:shd w:val="clear" w:color="auto" w:fill="auto"/>
          </w:tcPr>
          <w:p w14:paraId="1F16316F" w14:textId="77777777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1733323" w14:textId="5D1D0A53" w:rsidR="00E43B20" w:rsidRPr="00513B0A" w:rsidRDefault="006A609E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D87F4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D56500" w14:textId="4F57D97A" w:rsidR="00E43B20" w:rsidRPr="00513B0A" w:rsidRDefault="00F52419" w:rsidP="007A0A5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39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513B0A">
              <w:rPr>
                <w:rFonts w:ascii="Angsana New" w:hAnsi="Angsana New"/>
                <w:sz w:val="23"/>
                <w:szCs w:val="23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45</w:t>
            </w:r>
            <w:r w:rsidRPr="00513B0A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293</w:t>
            </w:r>
            <w:r w:rsidRPr="00513B0A">
              <w:rPr>
                <w:rFonts w:ascii="Angsana New" w:hAnsi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270" w:type="dxa"/>
          </w:tcPr>
          <w:p w14:paraId="5A905DCE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F6B9980" w14:textId="265706A2" w:rsidR="00E43B20" w:rsidRPr="00513B0A" w:rsidRDefault="00F52419" w:rsidP="001B7B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72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920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DECB26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849FF0" w14:textId="4A48DA76" w:rsidR="00E43B20" w:rsidRPr="00756D5F" w:rsidRDefault="00F52419" w:rsidP="00756D5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6D5F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Pr="00756D5F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179</w:t>
            </w:r>
            <w:r w:rsidRPr="00756D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88C7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8314F47" w14:textId="3A998375" w:rsidR="00E43B20" w:rsidRPr="00513B0A" w:rsidRDefault="00F52419" w:rsidP="00756D5F">
            <w:pPr>
              <w:pStyle w:val="acctfourfigures"/>
              <w:tabs>
                <w:tab w:val="clear" w:pos="765"/>
                <w:tab w:val="decimal" w:pos="1228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/>
              </w:rPr>
              <w:t>997</w:t>
            </w:r>
            <w:r w:rsidRPr="00513B0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BB2A69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</w:tcPr>
          <w:p w14:paraId="0556F343" w14:textId="5B2E3262" w:rsidR="00E43B20" w:rsidRPr="005A55E2" w:rsidRDefault="00F52419" w:rsidP="00756D5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A55E2">
              <w:rPr>
                <w:rFonts w:ascii="Angsana New" w:hAnsi="Angsana New"/>
                <w:sz w:val="23"/>
                <w:szCs w:val="23"/>
                <w:cs/>
                <w:lang w:bidi="th-TH"/>
              </w:rPr>
              <w:t>(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 w:bidi="th-TH"/>
              </w:rPr>
              <w:t>48</w:t>
            </w:r>
            <w:r w:rsidRPr="005A55E2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="00C605FF" w:rsidRPr="005A55E2">
              <w:rPr>
                <w:rFonts w:ascii="Angsana New" w:hAnsi="Angsana New"/>
                <w:sz w:val="23"/>
                <w:szCs w:val="23"/>
                <w:lang w:val="en-US" w:bidi="th-TH"/>
              </w:rPr>
              <w:t>518</w:t>
            </w:r>
            <w:r w:rsidRPr="005A55E2">
              <w:rPr>
                <w:rFonts w:ascii="Angsana New" w:hAnsi="Angsan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73BF013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9E9DCF" w14:textId="37F860F2" w:rsidR="00E43B20" w:rsidRPr="00513B0A" w:rsidRDefault="001909B9" w:rsidP="00E43B2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8C75F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A551B0" w14:textId="0E196932" w:rsidR="00E43B20" w:rsidRPr="00513B0A" w:rsidRDefault="00F52419" w:rsidP="00756D5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 w:bidi="th-TH"/>
              </w:rPr>
              <w:t>181</w:t>
            </w:r>
            <w:r w:rsidRPr="00513B0A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sz w:val="23"/>
                <w:szCs w:val="23"/>
                <w:lang w:val="en-US" w:bidi="th-TH"/>
              </w:rPr>
              <w:t>907</w:t>
            </w:r>
            <w:r w:rsidRPr="00513B0A">
              <w:rPr>
                <w:rFonts w:ascii="Angsana New" w:hAnsi="Angsana New"/>
                <w:sz w:val="23"/>
                <w:szCs w:val="23"/>
                <w:lang w:bidi="th-TH"/>
              </w:rPr>
              <w:t>)</w:t>
            </w:r>
          </w:p>
        </w:tc>
      </w:tr>
      <w:tr w:rsidR="00E92D6C" w:rsidRPr="00513B0A" w14:paraId="35F52888" w14:textId="77777777" w:rsidTr="0058054D">
        <w:tc>
          <w:tcPr>
            <w:tcW w:w="3907" w:type="dxa"/>
            <w:gridSpan w:val="2"/>
            <w:shd w:val="clear" w:color="auto" w:fill="auto"/>
          </w:tcPr>
          <w:p w14:paraId="3175AC4B" w14:textId="61EAED7B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34C7" w14:textId="3E220CA9" w:rsidR="00E43B20" w:rsidRPr="00513B0A" w:rsidRDefault="006A609E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E67D1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BF9A" w14:textId="1B2B6F69" w:rsidR="00E43B20" w:rsidRPr="00513B0A" w:rsidRDefault="00C605FF" w:rsidP="007A0A5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00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39</w:t>
            </w:r>
            <w:r w:rsidR="001909B9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656</w:t>
            </w:r>
          </w:p>
        </w:tc>
        <w:tc>
          <w:tcPr>
            <w:tcW w:w="270" w:type="dxa"/>
          </w:tcPr>
          <w:p w14:paraId="68904864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360F2E" w14:textId="2BA5E26B" w:rsidR="00E43B20" w:rsidRPr="00513B0A" w:rsidRDefault="00C605FF" w:rsidP="001909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210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67</w:t>
            </w:r>
            <w:r w:rsidR="006A609E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544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EF10BEF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C0D2" w14:textId="647E99BE" w:rsidR="00E43B20" w:rsidRPr="00513B0A" w:rsidRDefault="00C605FF" w:rsidP="00756D5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6A609E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8FF8B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6DBB" w14:textId="063741CD" w:rsidR="00E43B20" w:rsidRPr="00513B0A" w:rsidRDefault="00C605FF" w:rsidP="00756D5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1909B9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751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B9E910D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D2F6BC7" w14:textId="2E55E21E" w:rsidR="00E43B20" w:rsidRPr="005A55E2" w:rsidRDefault="00C605FF" w:rsidP="00BD63D3">
            <w:pPr>
              <w:pStyle w:val="acctfourfigures"/>
              <w:tabs>
                <w:tab w:val="clear" w:pos="765"/>
              </w:tabs>
              <w:spacing w:line="240" w:lineRule="atLeast"/>
              <w:ind w:right="6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55E2">
              <w:rPr>
                <w:rFonts w:ascii="Angsana New" w:hAnsi="Angsana New"/>
                <w:sz w:val="23"/>
                <w:szCs w:val="23"/>
                <w:lang w:val="en-US"/>
              </w:rPr>
              <w:t>181</w:t>
            </w:r>
            <w:r w:rsidR="001909B9" w:rsidRPr="005A55E2">
              <w:rPr>
                <w:rFonts w:ascii="Angsana New" w:hAnsi="Angsana New"/>
                <w:sz w:val="23"/>
                <w:szCs w:val="23"/>
              </w:rPr>
              <w:t>,</w:t>
            </w:r>
            <w:r w:rsidRPr="00BD63D3">
              <w:rPr>
                <w:rFonts w:ascii="Angsana New" w:hAnsi="Angsana New"/>
                <w:sz w:val="23"/>
                <w:szCs w:val="23"/>
              </w:rPr>
              <w:t>018</w:t>
            </w:r>
          </w:p>
        </w:tc>
        <w:tc>
          <w:tcPr>
            <w:tcW w:w="272" w:type="dxa"/>
          </w:tcPr>
          <w:p w14:paraId="0F4672C9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E330F" w14:textId="4EABEBC6" w:rsidR="00E43B20" w:rsidRPr="00513B0A" w:rsidRDefault="001909B9" w:rsidP="00E43B2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9761A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4B15D" w14:textId="2A54067F" w:rsidR="00E43B20" w:rsidRPr="00513B0A" w:rsidRDefault="00C605FF" w:rsidP="001578EF">
            <w:pPr>
              <w:pStyle w:val="acctfourfigures"/>
              <w:tabs>
                <w:tab w:val="clear" w:pos="765"/>
              </w:tabs>
              <w:spacing w:line="240" w:lineRule="atLeast"/>
              <w:ind w:right="12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295</w:t>
            </w:r>
            <w:r w:rsidR="001909B9" w:rsidRPr="00513B0A">
              <w:rPr>
                <w:rFonts w:ascii="Angsana New" w:hAnsi="Angsana New"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sz w:val="23"/>
                <w:szCs w:val="23"/>
                <w:lang w:val="en-US"/>
              </w:rPr>
              <w:t>945</w:t>
            </w:r>
          </w:p>
        </w:tc>
      </w:tr>
      <w:tr w:rsidR="00E92D6C" w:rsidRPr="00513B0A" w14:paraId="26089E12" w14:textId="77777777" w:rsidTr="0058054D">
        <w:tc>
          <w:tcPr>
            <w:tcW w:w="3907" w:type="dxa"/>
            <w:gridSpan w:val="2"/>
            <w:shd w:val="clear" w:color="auto" w:fill="auto"/>
          </w:tcPr>
          <w:p w14:paraId="4A254D9D" w14:textId="0F2917A6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4D37" w14:textId="3B4C888F" w:rsidR="00E43B20" w:rsidRPr="00513B0A" w:rsidRDefault="006A609E" w:rsidP="00756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370" w:right="-19" w:hanging="24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1EDE8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09639" w14:textId="675EF5E7" w:rsidR="00E43B20" w:rsidRPr="00513B0A" w:rsidRDefault="006A609E" w:rsidP="007A0A5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3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322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861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1F400AB6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A136" w14:textId="6AAE73E0" w:rsidR="00E43B20" w:rsidRPr="00513B0A" w:rsidRDefault="006A609E" w:rsidP="001B7BF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3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297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825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207E31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5F519" w14:textId="3E7602D2" w:rsidR="00E43B20" w:rsidRPr="00513B0A" w:rsidRDefault="006A609E" w:rsidP="00756D5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145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819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864A5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A005B" w14:textId="68DEE999" w:rsidR="00E43B20" w:rsidRPr="00513B0A" w:rsidRDefault="001909B9" w:rsidP="00756D5F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46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042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9C8AFD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28CBCEB" w14:textId="5EE4E2B0" w:rsidR="00E43B20" w:rsidRPr="005A55E2" w:rsidRDefault="001909B9" w:rsidP="00756D5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A55E2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5A55E2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640</w:t>
            </w:r>
            <w:r w:rsidRPr="005A55E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5A55E2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82</w:t>
            </w:r>
            <w:r w:rsidR="005A55E2" w:rsidRPr="005A55E2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0</w:t>
            </w:r>
            <w:r w:rsidRPr="005A55E2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6C382EE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C4237" w14:textId="3480DCD4" w:rsidR="00E43B20" w:rsidRPr="00513B0A" w:rsidRDefault="001909B9" w:rsidP="00756D5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3510EB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F883" w14:textId="0842004B" w:rsidR="00E43B20" w:rsidRPr="00513B0A" w:rsidRDefault="001909B9" w:rsidP="00756D5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453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367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</w:tr>
      <w:tr w:rsidR="00E92D6C" w:rsidRPr="00513B0A" w14:paraId="60CBDBDB" w14:textId="77777777" w:rsidTr="0058054D">
        <w:tc>
          <w:tcPr>
            <w:tcW w:w="3907" w:type="dxa"/>
            <w:gridSpan w:val="2"/>
            <w:shd w:val="clear" w:color="auto" w:fill="auto"/>
          </w:tcPr>
          <w:p w14:paraId="54DB1C0C" w14:textId="77777777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D09F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362EA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8E4A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93D7A35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862E7A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4B1D564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4135A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73C1C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A49E4E5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FDF269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ED8635F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2" w:type="dxa"/>
          </w:tcPr>
          <w:p w14:paraId="3E68F85F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D2B94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4DA928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F1595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E92D6C" w:rsidRPr="00513B0A" w14:paraId="50D3CC67" w14:textId="77777777" w:rsidTr="00AE7130">
        <w:tc>
          <w:tcPr>
            <w:tcW w:w="3907" w:type="dxa"/>
            <w:gridSpan w:val="2"/>
            <w:shd w:val="clear" w:color="auto" w:fill="auto"/>
          </w:tcPr>
          <w:p w14:paraId="77F27AC0" w14:textId="77777777" w:rsidR="00E43B20" w:rsidRPr="00513B0A" w:rsidRDefault="00E43B20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C5C1F86" w14:textId="02F228B3" w:rsidR="00E43B20" w:rsidRPr="00513B0A" w:rsidRDefault="00E43B20" w:rsidP="00E43B2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21040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CA64669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1E7F7D9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B1C012B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C65B772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3B6EAD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11A9A8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4A65E76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D8292D4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</w:tcPr>
          <w:p w14:paraId="1547D78A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</w:tcPr>
          <w:p w14:paraId="00247AD1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2884173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3A1FD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DAA1427" w14:textId="77777777" w:rsidR="00E43B20" w:rsidRPr="00513B0A" w:rsidRDefault="00E43B20" w:rsidP="00756D5F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E92D6C" w:rsidRPr="00513B0A" w14:paraId="66A72F84" w14:textId="77777777" w:rsidTr="00AE7130">
        <w:tc>
          <w:tcPr>
            <w:tcW w:w="3907" w:type="dxa"/>
            <w:gridSpan w:val="2"/>
            <w:shd w:val="clear" w:color="auto" w:fill="auto"/>
          </w:tcPr>
          <w:p w14:paraId="274336A0" w14:textId="3F755A62" w:rsidR="00E43B20" w:rsidRPr="00513B0A" w:rsidRDefault="00AC32B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36321" w14:textId="697FE4A9" w:rsidR="00E43B20" w:rsidRPr="00513B0A" w:rsidRDefault="00C605FF" w:rsidP="007A0A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712</w:t>
            </w:r>
            <w:r w:rsidR="00E43B20"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EBC03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8F7C75" w14:textId="31C5AF40" w:rsidR="00E43B20" w:rsidRPr="001A448E" w:rsidRDefault="00A53152" w:rsidP="0042391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497,479</w:t>
            </w:r>
          </w:p>
        </w:tc>
        <w:tc>
          <w:tcPr>
            <w:tcW w:w="270" w:type="dxa"/>
          </w:tcPr>
          <w:p w14:paraId="37A66547" w14:textId="77777777" w:rsidR="00E43B20" w:rsidRPr="001A448E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88274B" w14:textId="6651F3AB" w:rsidR="00E43B20" w:rsidRPr="001A448E" w:rsidRDefault="00A53152" w:rsidP="0090178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194,634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3581B32" w14:textId="77777777" w:rsidR="00E43B20" w:rsidRPr="001A448E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83AC8" w14:textId="7D3C3530" w:rsidR="00E43B20" w:rsidRPr="001A448E" w:rsidRDefault="00C605FF" w:rsidP="00756D5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</w:t>
            </w:r>
            <w:r w:rsidR="0058054D"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</w:t>
            </w:r>
            <w:r w:rsidR="00E43B20" w:rsidRPr="001A44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8054D"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400E5" w14:textId="77777777" w:rsidR="00E43B20" w:rsidRPr="001A448E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F31CF2" w14:textId="14D25805" w:rsidR="00E43B20" w:rsidRPr="001A448E" w:rsidRDefault="00C605FF" w:rsidP="00756D5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21</w:t>
            </w:r>
            <w:r w:rsidR="00E43B20" w:rsidRPr="001A44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8054D"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150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BAA3BE5" w14:textId="77777777" w:rsidR="00E43B20" w:rsidRPr="001A448E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6CC87AB5" w14:textId="39B28F77" w:rsidR="00E43B20" w:rsidRPr="001A448E" w:rsidRDefault="0058054D" w:rsidP="00756D5F">
            <w:pPr>
              <w:pStyle w:val="acctfourfigures"/>
              <w:tabs>
                <w:tab w:val="clear" w:pos="765"/>
              </w:tabs>
              <w:spacing w:line="240" w:lineRule="atLeast"/>
              <w:ind w:right="6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A448E">
              <w:rPr>
                <w:rFonts w:ascii="Angsana New" w:hAnsi="Angsana New"/>
                <w:b/>
                <w:bCs/>
                <w:sz w:val="23"/>
                <w:szCs w:val="23"/>
              </w:rPr>
              <w:t>127</w:t>
            </w:r>
            <w:r w:rsidR="00E43B20" w:rsidRPr="001A44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A448E">
              <w:rPr>
                <w:rFonts w:ascii="Angsana New" w:hAnsi="Angsana New"/>
                <w:b/>
                <w:bCs/>
                <w:sz w:val="23"/>
                <w:szCs w:val="23"/>
              </w:rPr>
              <w:t>608</w:t>
            </w:r>
          </w:p>
        </w:tc>
        <w:tc>
          <w:tcPr>
            <w:tcW w:w="272" w:type="dxa"/>
          </w:tcPr>
          <w:p w14:paraId="62186CA2" w14:textId="77777777" w:rsidR="00E43B20" w:rsidRPr="001A448E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0C7EDB" w14:textId="03BE5A2A" w:rsidR="00E43B20" w:rsidRPr="001A448E" w:rsidRDefault="00C605FF" w:rsidP="00E43B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379</w:t>
            </w:r>
            <w:r w:rsidR="00E43B20" w:rsidRPr="001A44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B8901" w14:textId="77777777" w:rsidR="00E43B20" w:rsidRPr="001A448E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39EFD" w14:textId="5F65C47B" w:rsidR="00E43B20" w:rsidRPr="001A448E" w:rsidRDefault="0058054D" w:rsidP="00756D5F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A448E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1,997,364</w:t>
            </w:r>
          </w:p>
        </w:tc>
      </w:tr>
      <w:tr w:rsidR="00AC32BC" w:rsidRPr="00513B0A" w14:paraId="1C0D5783" w14:textId="77777777" w:rsidTr="0058054D">
        <w:tc>
          <w:tcPr>
            <w:tcW w:w="3907" w:type="dxa"/>
            <w:gridSpan w:val="2"/>
            <w:shd w:val="clear" w:color="auto" w:fill="auto"/>
          </w:tcPr>
          <w:p w14:paraId="7C1A96AA" w14:textId="5D2C1C33" w:rsidR="00AC32BC" w:rsidRPr="00513B0A" w:rsidRDefault="00AC32BC" w:rsidP="00AC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302AD" w14:textId="244C0A0D" w:rsidR="00AC32BC" w:rsidRPr="00513B0A" w:rsidRDefault="00AC32BC" w:rsidP="00AC32B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707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A77B2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AEC121" w14:textId="20B1323F" w:rsidR="00AC32BC" w:rsidRPr="00513B0A" w:rsidRDefault="00AC32BC" w:rsidP="00AC32B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452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803</w:t>
            </w:r>
          </w:p>
        </w:tc>
        <w:tc>
          <w:tcPr>
            <w:tcW w:w="270" w:type="dxa"/>
          </w:tcPr>
          <w:p w14:paraId="7333E42E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C5A6B5" w14:textId="0714F120" w:rsidR="00AC32BC" w:rsidRPr="00513B0A" w:rsidRDefault="00AC32BC" w:rsidP="00AC32B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158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993A1B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56FB2C" w14:textId="5C0EC55A" w:rsidR="00AC32BC" w:rsidRPr="00756D5F" w:rsidRDefault="00AC32BC" w:rsidP="00AC32B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53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E86E6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B9FD13" w14:textId="62D200A5" w:rsidR="00AC32BC" w:rsidRPr="00756D5F" w:rsidRDefault="00AC32BC" w:rsidP="00AC32B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16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02E7B60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023FD191" w14:textId="31D4D428" w:rsidR="00AC32BC" w:rsidRPr="00756D5F" w:rsidRDefault="00AC32BC" w:rsidP="00AC32BC">
            <w:pPr>
              <w:pStyle w:val="acctfourfigures"/>
              <w:tabs>
                <w:tab w:val="clear" w:pos="765"/>
              </w:tabs>
              <w:spacing w:line="240" w:lineRule="atLeast"/>
              <w:ind w:right="6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195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338</w:t>
            </w:r>
          </w:p>
        </w:tc>
        <w:tc>
          <w:tcPr>
            <w:tcW w:w="272" w:type="dxa"/>
          </w:tcPr>
          <w:p w14:paraId="65576A49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55EB7" w14:textId="4D1A6744" w:rsidR="00AC32BC" w:rsidRPr="00513B0A" w:rsidRDefault="00AC32BC" w:rsidP="00AC32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9" w:firstLine="19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368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F8E6A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73C9F" w14:textId="5D1043E8" w:rsidR="00AC32BC" w:rsidRPr="00756D5F" w:rsidRDefault="00AC32BC" w:rsidP="00AC32B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953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179</w:t>
            </w:r>
          </w:p>
        </w:tc>
      </w:tr>
      <w:tr w:rsidR="00AC32BC" w:rsidRPr="00513B0A" w14:paraId="0946D745" w14:textId="77777777" w:rsidTr="0058054D">
        <w:tc>
          <w:tcPr>
            <w:tcW w:w="3907" w:type="dxa"/>
            <w:gridSpan w:val="2"/>
            <w:shd w:val="clear" w:color="auto" w:fill="auto"/>
          </w:tcPr>
          <w:p w14:paraId="192F6289" w14:textId="1AB414ED" w:rsidR="00AC32BC" w:rsidRPr="00513B0A" w:rsidRDefault="00AC32BC" w:rsidP="00AC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3DED6" w14:textId="1EAB6550" w:rsidR="00AC32BC" w:rsidRPr="00513B0A" w:rsidRDefault="00AC32BC" w:rsidP="00AC32B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702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9301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C7059" w14:textId="7D090E56" w:rsidR="00AC32BC" w:rsidRPr="00513B0A" w:rsidRDefault="00AC32BC" w:rsidP="00AC32B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484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606</w:t>
            </w:r>
          </w:p>
        </w:tc>
        <w:tc>
          <w:tcPr>
            <w:tcW w:w="270" w:type="dxa"/>
          </w:tcPr>
          <w:p w14:paraId="234EB7C9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DED6F5E" w14:textId="19595A68" w:rsidR="00AC32BC" w:rsidRPr="00513B0A" w:rsidRDefault="00AC32BC" w:rsidP="00AC32B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307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943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8D6185B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711F2C" w14:textId="2E2E493C" w:rsidR="00AC32BC" w:rsidRPr="00756D5F" w:rsidRDefault="00AC32BC" w:rsidP="00AC32B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45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C592BA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AEF2C" w14:textId="10B71EE1" w:rsidR="00AC32BC" w:rsidRPr="00756D5F" w:rsidRDefault="00AC32BC" w:rsidP="00AC32B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14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894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6D6195E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7EF56" w14:textId="2776100B" w:rsidR="00AC32BC" w:rsidRPr="00756D5F" w:rsidRDefault="00AC32BC" w:rsidP="00AC32BC">
            <w:pPr>
              <w:pStyle w:val="acctfourfigures"/>
              <w:tabs>
                <w:tab w:val="clear" w:pos="765"/>
              </w:tabs>
              <w:spacing w:line="240" w:lineRule="atLeast"/>
              <w:ind w:right="6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145</w:t>
            </w:r>
            <w:r w:rsidRPr="00756D5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308</w:t>
            </w:r>
          </w:p>
        </w:tc>
        <w:tc>
          <w:tcPr>
            <w:tcW w:w="272" w:type="dxa"/>
          </w:tcPr>
          <w:p w14:paraId="15C574F6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24B61E" w14:textId="2BD07649" w:rsidR="00AC32BC" w:rsidRPr="00513B0A" w:rsidRDefault="00AC32BC" w:rsidP="00AC32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187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B71F1" w14:textId="77777777" w:rsidR="00AC32BC" w:rsidRPr="00513B0A" w:rsidRDefault="00AC32BC" w:rsidP="00AC32B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F0A9C" w14:textId="55625432" w:rsidR="00AC32BC" w:rsidRPr="00513B0A" w:rsidRDefault="00AC32BC" w:rsidP="00AC32B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888</w:t>
            </w:r>
            <w:r w:rsidRPr="00513B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576</w:t>
            </w:r>
          </w:p>
        </w:tc>
      </w:tr>
    </w:tbl>
    <w:p w14:paraId="383920B7" w14:textId="32D6629F" w:rsidR="009869D3" w:rsidRDefault="009869D3">
      <w:pPr>
        <w:rPr>
          <w:cs/>
        </w:rPr>
      </w:pPr>
    </w:p>
    <w:p w14:paraId="6592443A" w14:textId="77777777" w:rsidR="009869D3" w:rsidRDefault="0098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487"/>
        <w:gridCol w:w="1084"/>
        <w:gridCol w:w="256"/>
        <w:gridCol w:w="1097"/>
        <w:gridCol w:w="236"/>
        <w:gridCol w:w="1114"/>
        <w:gridCol w:w="275"/>
        <w:gridCol w:w="1078"/>
        <w:gridCol w:w="236"/>
        <w:gridCol w:w="1265"/>
        <w:gridCol w:w="236"/>
        <w:gridCol w:w="1185"/>
        <w:gridCol w:w="272"/>
        <w:gridCol w:w="1168"/>
        <w:gridCol w:w="236"/>
        <w:gridCol w:w="1080"/>
      </w:tblGrid>
      <w:tr w:rsidR="00E92D6C" w:rsidRPr="006B07E9" w14:paraId="0388B302" w14:textId="77777777" w:rsidTr="002E63A1">
        <w:trPr>
          <w:trHeight w:val="414"/>
        </w:trPr>
        <w:tc>
          <w:tcPr>
            <w:tcW w:w="3420" w:type="dxa"/>
            <w:shd w:val="clear" w:color="auto" w:fill="auto"/>
          </w:tcPr>
          <w:p w14:paraId="05DE3743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44D24FD4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</w:tcPr>
          <w:p w14:paraId="38FAAB41" w14:textId="5B1B63D9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6E4" w:rsidRPr="006B07E9" w14:paraId="4A764711" w14:textId="77777777" w:rsidTr="002E63A1">
        <w:trPr>
          <w:trHeight w:val="1101"/>
        </w:trPr>
        <w:tc>
          <w:tcPr>
            <w:tcW w:w="3420" w:type="dxa"/>
            <w:shd w:val="clear" w:color="auto" w:fill="auto"/>
          </w:tcPr>
          <w:p w14:paraId="2E4817C3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56198973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EC46AFC" w14:textId="534D433E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0490289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BF33C6D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7D6208C5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4F77257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3EA485A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DE668E2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264D1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F2810B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7C4D31AC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799E8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F582E06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54EA86BA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43F72A6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A20EB2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E256B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E4EEB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EB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A0A51" w:rsidRPr="006B07E9" w14:paraId="57C442BA" w14:textId="77777777" w:rsidTr="002E63A1">
        <w:trPr>
          <w:trHeight w:val="403"/>
        </w:trPr>
        <w:tc>
          <w:tcPr>
            <w:tcW w:w="3420" w:type="dxa"/>
            <w:shd w:val="clear" w:color="auto" w:fill="auto"/>
          </w:tcPr>
          <w:p w14:paraId="0564F52F" w14:textId="77777777" w:rsidR="007A0A51" w:rsidRPr="00A20EB2" w:rsidRDefault="007A0A51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0D1EC9F8" w14:textId="77777777" w:rsidR="007A0A51" w:rsidRPr="00A20EB2" w:rsidRDefault="007A0A51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07F4DCB8" w14:textId="370AFB57" w:rsidR="007A0A51" w:rsidRPr="00A20EB2" w:rsidRDefault="007A0A51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0E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6E4" w:rsidRPr="006B07E9" w14:paraId="425FAA98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4BC6290" w14:textId="77777777" w:rsidR="00E92D6C" w:rsidRPr="00A20EB2" w:rsidRDefault="00E92D6C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7" w:type="dxa"/>
          </w:tcPr>
          <w:p w14:paraId="1702D557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A1DEB01" w14:textId="2CBAD825" w:rsidR="00E92D6C" w:rsidRPr="00A20EB2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left="-126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78CD6425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A87D706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0FD7C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196512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7475A5F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762F1DD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E56ECB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D854D5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B6F96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A3478E0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0E09BB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983B68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2BAA9E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3D6531" w14:textId="77777777" w:rsidR="00E92D6C" w:rsidRPr="00A20EB2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6E4" w:rsidRPr="00260DBB" w14:paraId="34CCA640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11CCDD71" w14:textId="1E676AE8" w:rsidR="00E92D6C" w:rsidRPr="00A20EB2" w:rsidRDefault="007E1037" w:rsidP="00E4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87" w:type="dxa"/>
          </w:tcPr>
          <w:p w14:paraId="6469D856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B57E920" w14:textId="12BD7146" w:rsidR="00E92D6C" w:rsidRPr="00A20EB2" w:rsidRDefault="00C605FF" w:rsidP="005F7B3E">
            <w:pPr>
              <w:pStyle w:val="acctfourfigures"/>
              <w:tabs>
                <w:tab w:val="clear" w:pos="765"/>
                <w:tab w:val="decimal" w:pos="450"/>
                <w:tab w:val="decimal" w:pos="104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6976FDA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AAE885" w14:textId="48FA5B85" w:rsidR="00E92D6C" w:rsidRPr="00A20EB2" w:rsidRDefault="00C605FF" w:rsidP="00E43B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236" w:type="dxa"/>
          </w:tcPr>
          <w:p w14:paraId="79A70690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7B3B0C2" w14:textId="7084AAB2" w:rsidR="00E92D6C" w:rsidRPr="00A20EB2" w:rsidRDefault="00C605FF" w:rsidP="002A09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6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390D26C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E5722B" w14:textId="57DC88B0" w:rsidR="00E92D6C" w:rsidRPr="00A20EB2" w:rsidRDefault="00C605FF" w:rsidP="00E43B2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9BBE8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38A766B" w14:textId="10DEBF12" w:rsidR="00E92D6C" w:rsidRPr="00A20EB2" w:rsidRDefault="00C605FF" w:rsidP="00DF4F5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EDB71F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796E857" w14:textId="6F2ED9CB" w:rsidR="00E92D6C" w:rsidRPr="00A20EB2" w:rsidRDefault="00C605FF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</w:p>
        </w:tc>
        <w:tc>
          <w:tcPr>
            <w:tcW w:w="272" w:type="dxa"/>
          </w:tcPr>
          <w:p w14:paraId="235C47C5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3A1534" w14:textId="12324127" w:rsidR="00E92D6C" w:rsidRPr="00A20EB2" w:rsidRDefault="00C605FF" w:rsidP="00E43B20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C2E0E" w14:textId="77777777" w:rsidR="00E92D6C" w:rsidRPr="00A20EB2" w:rsidRDefault="00E92D6C" w:rsidP="00E43B2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F917A" w14:textId="2EFE06D1" w:rsidR="00E92D6C" w:rsidRPr="00A20EB2" w:rsidRDefault="00C605FF" w:rsidP="008D714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D046E4" w:rsidRPr="00260DBB" w14:paraId="0F602964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82E4EA0" w14:textId="090F753C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6CBECD9F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8AFC2E" w14:textId="4B9D4DCF" w:rsidR="00E92D6C" w:rsidRPr="00A20EB2" w:rsidRDefault="00E92D6C" w:rsidP="005F7B3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630" w:right="3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5F9696C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C4E1FB0" w14:textId="6D69FE20" w:rsidR="00E92D6C" w:rsidRPr="00A20EB2" w:rsidRDefault="00E92D6C" w:rsidP="002A09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227968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19855C8" w14:textId="3AA45973" w:rsidR="00E92D6C" w:rsidRPr="00A20EB2" w:rsidRDefault="00E92D6C" w:rsidP="002A09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C1FD309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F00A5C" w14:textId="5B39529B" w:rsidR="00E92D6C" w:rsidRPr="00A20EB2" w:rsidRDefault="00C605FF" w:rsidP="008D714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1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A62A1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36BA64" w14:textId="7CC82D00" w:rsidR="00E92D6C" w:rsidRPr="00A20EB2" w:rsidRDefault="00C605FF" w:rsidP="00DF4F5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6A91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4F9A0727" w14:textId="1A09E70C" w:rsidR="00E92D6C" w:rsidRPr="00A20EB2" w:rsidRDefault="00C605FF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272" w:type="dxa"/>
          </w:tcPr>
          <w:p w14:paraId="63115223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A88E2EE" w14:textId="3158842C" w:rsidR="00E92D6C" w:rsidRPr="00A20EB2" w:rsidRDefault="00C605FF" w:rsidP="00D046E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6929C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E355D2" w14:textId="6E22F7CB" w:rsidR="00E92D6C" w:rsidRPr="00A20EB2" w:rsidRDefault="00C605FF" w:rsidP="008D714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D046E4" w:rsidRPr="00260DBB" w14:paraId="0751470C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4D995D48" w14:textId="31112709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1E661000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9C6C79" w14:textId="6EE33B47" w:rsidR="00E92D6C" w:rsidRPr="00A20EB2" w:rsidRDefault="00E92D6C" w:rsidP="005F7B3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630" w:right="3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EFA2536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D727EDA" w14:textId="1647077D" w:rsidR="00E92D6C" w:rsidRPr="00A20EB2" w:rsidRDefault="00E92D6C" w:rsidP="002A09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796351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7E3C00B" w14:textId="6F247C31" w:rsidR="00E92D6C" w:rsidRPr="00A20EB2" w:rsidRDefault="00C605FF" w:rsidP="002A09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74B2083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82B3C79" w14:textId="7B832E3B" w:rsidR="00E92D6C" w:rsidRPr="00A20EB2" w:rsidRDefault="00C605FF" w:rsidP="00164DC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BC39A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74BB605" w14:textId="31F39245" w:rsidR="00E92D6C" w:rsidRPr="00A20EB2" w:rsidRDefault="00C605FF" w:rsidP="00DF4F5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2DE2B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4361F73B" w14:textId="05311F7D" w:rsidR="00E92D6C" w:rsidRPr="00A20EB2" w:rsidRDefault="00E92D6C" w:rsidP="002A09C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20566395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371A1B" w14:textId="311B1E42" w:rsidR="00E92D6C" w:rsidRPr="00A20EB2" w:rsidRDefault="00E92D6C" w:rsidP="00DF4F5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14285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91B173" w14:textId="62814E7D" w:rsidR="00E92D6C" w:rsidRPr="00A20EB2" w:rsidRDefault="00E92D6C" w:rsidP="002811C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046E4" w:rsidRPr="00260DBB" w14:paraId="43625AF5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41E09EEB" w14:textId="3E2CC990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487" w:type="dxa"/>
          </w:tcPr>
          <w:p w14:paraId="7C430E54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13D6E97" w14:textId="4C80978E" w:rsidR="00E92D6C" w:rsidRPr="00A20EB2" w:rsidRDefault="00E92D6C" w:rsidP="005F7B3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630" w:right="3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C8932A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5C272DA" w14:textId="3DF7159C" w:rsidR="00E92D6C" w:rsidRPr="00A20EB2" w:rsidRDefault="00E92D6C" w:rsidP="002A09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BCB857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5F89C59" w14:textId="67348148" w:rsidR="00E92D6C" w:rsidRPr="00A20EB2" w:rsidRDefault="00C605FF" w:rsidP="002A09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D92EBC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86B3AC2" w14:textId="72C44B3D" w:rsidR="00E92D6C" w:rsidRPr="00A20EB2" w:rsidRDefault="00E92D6C" w:rsidP="00DF4F5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B9F0A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5312A2" w14:textId="27AD78AC" w:rsidR="00E92D6C" w:rsidRPr="00A20EB2" w:rsidRDefault="00E92D6C" w:rsidP="00DF4F5B">
            <w:pPr>
              <w:pStyle w:val="acctfourfigures"/>
              <w:tabs>
                <w:tab w:val="clear" w:pos="765"/>
              </w:tabs>
              <w:spacing w:line="240" w:lineRule="atLeast"/>
              <w:ind w:left="-16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EBF60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5D00765A" w14:textId="7C271E8E" w:rsidR="00E92D6C" w:rsidRPr="00A20EB2" w:rsidRDefault="00C605FF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272" w:type="dxa"/>
          </w:tcPr>
          <w:p w14:paraId="75C9488A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F0BAE9" w14:textId="4A651159" w:rsidR="00E92D6C" w:rsidRPr="00A20EB2" w:rsidRDefault="00E92D6C" w:rsidP="00DF4F5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F6253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ABD048" w14:textId="469D09BB" w:rsidR="00E92D6C" w:rsidRPr="00A20EB2" w:rsidRDefault="00C605FF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</w:tr>
      <w:tr w:rsidR="00D046E4" w:rsidRPr="00260DBB" w14:paraId="740E2FB3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4E546C58" w14:textId="1F640CA1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44D91366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D425D" w14:textId="3389B45D" w:rsidR="00E92D6C" w:rsidRPr="00A20EB2" w:rsidRDefault="00E92D6C" w:rsidP="005F7B3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630" w:right="3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877ADD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286E" w14:textId="4B04DB49" w:rsidR="00E92D6C" w:rsidRPr="00A20EB2" w:rsidRDefault="00E92D6C" w:rsidP="002A09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9FE751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E79E2B7" w14:textId="18AF84D2" w:rsidR="00E92D6C" w:rsidRPr="00A20EB2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4FB93F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7825B" w14:textId="5C39AE29" w:rsidR="00E92D6C" w:rsidRPr="00A20EB2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right="-66" w:hanging="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0B5E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08E9" w14:textId="5660879C" w:rsidR="00E92D6C" w:rsidRPr="00A20EB2" w:rsidRDefault="00E92D6C" w:rsidP="00DF4F5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294E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9C66B75" w14:textId="1072D5A5" w:rsidR="00E92D6C" w:rsidRPr="00A20EB2" w:rsidRDefault="00E92D6C" w:rsidP="002A09CD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2" w:type="dxa"/>
          </w:tcPr>
          <w:p w14:paraId="2C153AA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8CA27" w14:textId="247B5775" w:rsidR="00E92D6C" w:rsidRPr="00A20EB2" w:rsidRDefault="00E92D6C" w:rsidP="00DF4F5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02B3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A46046" w14:textId="2A70D530" w:rsidR="00E92D6C" w:rsidRPr="00A20EB2" w:rsidRDefault="00E92D6C" w:rsidP="00D046E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046E4" w:rsidRPr="00260DBB" w14:paraId="295B60EF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0942D3A2" w14:textId="0FDCA308" w:rsidR="002E63A1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7423FEE7" w14:textId="73DC55E9" w:rsidR="00E92D6C" w:rsidRPr="00A20EB2" w:rsidRDefault="002E63A1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87" w:type="dxa"/>
          </w:tcPr>
          <w:p w14:paraId="2123B9C5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6E865" w14:textId="7532F8F6" w:rsidR="00E92D6C" w:rsidRPr="00A20EB2" w:rsidRDefault="00C605FF" w:rsidP="005F7B3E">
            <w:pPr>
              <w:pStyle w:val="acctfourfigures"/>
              <w:tabs>
                <w:tab w:val="clear" w:pos="765"/>
                <w:tab w:val="decimal" w:pos="450"/>
                <w:tab w:val="decimal" w:pos="104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23E2390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71FFC" w14:textId="126CA54E" w:rsidR="00E92D6C" w:rsidRPr="00A20EB2" w:rsidRDefault="00C605FF" w:rsidP="00164DC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36" w:type="dxa"/>
          </w:tcPr>
          <w:p w14:paraId="21C2C3C4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7DCF90A" w14:textId="7362EDDE" w:rsidR="00E92D6C" w:rsidRPr="00A20EB2" w:rsidRDefault="00C605FF" w:rsidP="002A09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34ACF60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24813" w14:textId="598422D7" w:rsidR="00E92D6C" w:rsidRPr="00A20EB2" w:rsidRDefault="00C605FF" w:rsidP="00164DC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3F59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0A566" w14:textId="4B52219E" w:rsidR="00E92D6C" w:rsidRPr="00A20EB2" w:rsidRDefault="00C605FF" w:rsidP="00DF4F5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61F36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4FE3E10" w14:textId="77777777" w:rsidR="002E63A1" w:rsidRDefault="002E63A1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BB81657" w14:textId="3B5481EE" w:rsidR="00E92D6C" w:rsidRPr="00A20EB2" w:rsidRDefault="00C605FF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984</w:t>
            </w:r>
          </w:p>
        </w:tc>
        <w:tc>
          <w:tcPr>
            <w:tcW w:w="272" w:type="dxa"/>
          </w:tcPr>
          <w:p w14:paraId="303DB22B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8D5B1" w14:textId="12324A47" w:rsidR="00E92D6C" w:rsidRPr="00A20EB2" w:rsidRDefault="00C605FF" w:rsidP="002A09C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B861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6002E2" w14:textId="67047A07" w:rsidR="00E92D6C" w:rsidRPr="00A20EB2" w:rsidRDefault="00C605FF" w:rsidP="008D714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551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044</w:t>
            </w:r>
          </w:p>
        </w:tc>
      </w:tr>
      <w:tr w:rsidR="00D046E4" w:rsidRPr="00260DBB" w14:paraId="5325E31F" w14:textId="77777777" w:rsidTr="002E63A1">
        <w:trPr>
          <w:trHeight w:val="337"/>
        </w:trPr>
        <w:tc>
          <w:tcPr>
            <w:tcW w:w="3420" w:type="dxa"/>
          </w:tcPr>
          <w:p w14:paraId="42D05D7E" w14:textId="6A59534D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2B177B2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9F81EA" w14:textId="729A78C1" w:rsidR="00E92D6C" w:rsidRPr="00A20EB2" w:rsidRDefault="00E92D6C" w:rsidP="005F7B3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630"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847D15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637B114" w14:textId="73D2782A" w:rsidR="00E92D6C" w:rsidRPr="00A20EB2" w:rsidRDefault="00E92D6C" w:rsidP="002A09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91335E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A6C7497" w14:textId="6C58C70F" w:rsidR="00E92D6C" w:rsidRPr="00A20EB2" w:rsidRDefault="00E92D6C" w:rsidP="002A09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DC19DB9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CC8605" w14:textId="0A088AEB" w:rsidR="00E92D6C" w:rsidRPr="00A20EB2" w:rsidRDefault="00C605FF" w:rsidP="002A09C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E300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8C65271" w14:textId="0B34EB40" w:rsidR="00E92D6C" w:rsidRPr="00A20EB2" w:rsidRDefault="00C605FF" w:rsidP="00DF4F5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58C4B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BF411E1" w14:textId="72240EF1" w:rsidR="00E92D6C" w:rsidRPr="00A20EB2" w:rsidRDefault="00C605FF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2" w:type="dxa"/>
          </w:tcPr>
          <w:p w14:paraId="5D5ECF8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4BA84A" w14:textId="3094E0BC" w:rsidR="00E92D6C" w:rsidRPr="00A20EB2" w:rsidRDefault="00C605FF" w:rsidP="002A09C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3CE3E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8BCC36" w14:textId="3E6EA0EA" w:rsidR="00E92D6C" w:rsidRPr="00A20EB2" w:rsidRDefault="00C605FF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</w:tr>
      <w:tr w:rsidR="00D046E4" w:rsidRPr="00260DBB" w14:paraId="7C66D6B8" w14:textId="77777777" w:rsidTr="002E63A1">
        <w:trPr>
          <w:trHeight w:val="337"/>
        </w:trPr>
        <w:tc>
          <w:tcPr>
            <w:tcW w:w="3420" w:type="dxa"/>
          </w:tcPr>
          <w:p w14:paraId="6F86FC3E" w14:textId="72315313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47DEA6AE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87CA84" w14:textId="3EDD38F3" w:rsidR="00E92D6C" w:rsidRPr="00A20EB2" w:rsidRDefault="00E92D6C" w:rsidP="005F7B3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630"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C70E45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1F40ABD" w14:textId="48587E09" w:rsidR="00E92D6C" w:rsidRPr="00A20EB2" w:rsidRDefault="00E92D6C" w:rsidP="002A09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4CAC55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A7C1125" w14:textId="721D05A7" w:rsidR="00E92D6C" w:rsidRPr="00A20EB2" w:rsidRDefault="00C605FF" w:rsidP="002A09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92D6C"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AA913C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9267A3" w14:textId="780C281A" w:rsidR="00E92D6C" w:rsidRPr="00A20EB2" w:rsidRDefault="00C605FF" w:rsidP="002A09C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EC4F1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2F5F43E" w14:textId="05E7FFEE" w:rsidR="00E92D6C" w:rsidRPr="00A20EB2" w:rsidRDefault="00E92D6C" w:rsidP="00DF4F5B">
            <w:pPr>
              <w:pStyle w:val="acctfourfigures"/>
              <w:tabs>
                <w:tab w:val="clear" w:pos="765"/>
              </w:tabs>
              <w:spacing w:line="240" w:lineRule="atLeast"/>
              <w:ind w:left="-160"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7CC2F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0510E53" w14:textId="30520D14" w:rsidR="00E92D6C" w:rsidRPr="00A20EB2" w:rsidRDefault="00E92D6C" w:rsidP="002A09C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709F6BAD" w14:textId="77777777" w:rsidR="00E92D6C" w:rsidRPr="00A20EB2" w:rsidRDefault="00E92D6C" w:rsidP="00D046E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EF2D0D9" w14:textId="2B7A9F6B" w:rsidR="00E92D6C" w:rsidRPr="00A20EB2" w:rsidRDefault="00E92D6C" w:rsidP="00DF4F5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2D832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6CB4F5" w14:textId="65BDFB85" w:rsidR="00E92D6C" w:rsidRPr="00A20EB2" w:rsidRDefault="00E92D6C" w:rsidP="002811C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2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46E4" w:rsidRPr="00260DBB" w14:paraId="1CEB2DE3" w14:textId="77777777" w:rsidTr="002E63A1">
        <w:trPr>
          <w:trHeight w:val="337"/>
        </w:trPr>
        <w:tc>
          <w:tcPr>
            <w:tcW w:w="3420" w:type="dxa"/>
          </w:tcPr>
          <w:p w14:paraId="281E25EA" w14:textId="581E4711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6A099903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13DBA" w14:textId="2FD5B047" w:rsidR="00E92D6C" w:rsidRPr="00A20EB2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  <w:r w:rsidRPr="00A20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FC9D97E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9735" w14:textId="04F6C12E" w:rsidR="00E92D6C" w:rsidRPr="00A20EB2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E1A9D66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E154765" w14:textId="69FA0FBF" w:rsidR="00E92D6C" w:rsidRPr="00A20EB2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160B266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8E28D" w14:textId="4153453D" w:rsidR="00E92D6C" w:rsidRPr="00A20EB2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right="-66" w:hanging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7F97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B0814" w14:textId="284B134A" w:rsidR="00E92D6C" w:rsidRPr="00A20EB2" w:rsidRDefault="00E92D6C" w:rsidP="00DF4F5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1AEAD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C46DA4C" w14:textId="44F7036D" w:rsidR="00E92D6C" w:rsidRPr="00A20EB2" w:rsidRDefault="00E92D6C" w:rsidP="00164DC1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53158F9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073F" w14:textId="3CD86CDD" w:rsidR="00E92D6C" w:rsidRPr="00A20EB2" w:rsidRDefault="00E92D6C" w:rsidP="00DF4F5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5DDF8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914404" w14:textId="49BE6380" w:rsidR="00E92D6C" w:rsidRPr="00A20EB2" w:rsidRDefault="00E92D6C" w:rsidP="00D046E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  <w:r w:rsidRPr="00A20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46E4" w:rsidRPr="00260DBB" w14:paraId="082F71A7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5CCE7083" w14:textId="68F545E1" w:rsidR="00E92D6C" w:rsidRPr="00A20EB2" w:rsidRDefault="00E92D6C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20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87" w:type="dxa"/>
          </w:tcPr>
          <w:p w14:paraId="67387437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3FCE" w14:textId="6E070F43" w:rsidR="00E92D6C" w:rsidRPr="00A20EB2" w:rsidRDefault="00C605FF" w:rsidP="005F7B3E">
            <w:pPr>
              <w:pStyle w:val="acctfourfigures"/>
              <w:tabs>
                <w:tab w:val="clear" w:pos="765"/>
                <w:tab w:val="decimal" w:pos="450"/>
                <w:tab w:val="decimal" w:pos="104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193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1FFC975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EA6" w14:textId="7B6A8C99" w:rsidR="00E92D6C" w:rsidRPr="00A20EB2" w:rsidRDefault="00C605FF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36" w:type="dxa"/>
          </w:tcPr>
          <w:p w14:paraId="769BFBA4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DCD" w14:textId="7D122307" w:rsidR="00E92D6C" w:rsidRPr="00A20EB2" w:rsidRDefault="00C605FF" w:rsidP="002A09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45689E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B3263" w14:textId="56E6E6A0" w:rsidR="00E92D6C" w:rsidRPr="00A20EB2" w:rsidRDefault="00C605FF" w:rsidP="008D7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8FAA0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8CF0" w14:textId="091802F0" w:rsidR="00E92D6C" w:rsidRPr="00A20EB2" w:rsidRDefault="00C605FF" w:rsidP="00DF4F5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2B198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6B40F53" w14:textId="3B8737B5" w:rsidR="00E92D6C" w:rsidRPr="00A20EB2" w:rsidRDefault="00C605FF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  <w:tc>
          <w:tcPr>
            <w:tcW w:w="272" w:type="dxa"/>
          </w:tcPr>
          <w:p w14:paraId="74BCCDB3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C3142" w14:textId="399EC272" w:rsidR="00E92D6C" w:rsidRPr="00A20EB2" w:rsidRDefault="00C605FF" w:rsidP="002A09C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A73BC" w14:textId="77777777" w:rsidR="00E92D6C" w:rsidRPr="00A20EB2" w:rsidRDefault="00E92D6C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6ED6D" w14:textId="141D7925" w:rsidR="00E92D6C" w:rsidRPr="00A20EB2" w:rsidRDefault="00C605FF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  <w:r w:rsidR="00E92D6C" w:rsidRPr="00A2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713</w:t>
            </w:r>
          </w:p>
        </w:tc>
      </w:tr>
      <w:tr w:rsidR="00D046E4" w:rsidRPr="00260DBB" w14:paraId="0EF9CD16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35FC6526" w14:textId="77777777" w:rsidR="00B57E70" w:rsidRPr="007A0A51" w:rsidRDefault="00B57E70" w:rsidP="0016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7" w:type="dxa"/>
          </w:tcPr>
          <w:p w14:paraId="2EC138F9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37DF3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1F3B6C9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7F8E3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5D3FB53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05D7758" w14:textId="77777777" w:rsidR="00B57E70" w:rsidRPr="002A09CD" w:rsidRDefault="00B57E70" w:rsidP="002A09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CB83CCB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0F8B6" w14:textId="77777777" w:rsidR="00B57E70" w:rsidRPr="007A0A51" w:rsidRDefault="00B57E70" w:rsidP="008D7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52241A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FC5F3" w14:textId="77777777" w:rsidR="00B57E70" w:rsidRPr="002A09CD" w:rsidRDefault="00B57E70" w:rsidP="002A09C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99C036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76FB5A7" w14:textId="77777777" w:rsidR="00B57E70" w:rsidRPr="002A09CD" w:rsidRDefault="00B57E70" w:rsidP="002A09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</w:tcPr>
          <w:p w14:paraId="03989FF0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C6C9E" w14:textId="77777777" w:rsidR="00B57E70" w:rsidRPr="007A0A51" w:rsidRDefault="00B57E70" w:rsidP="002A09C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1FA63D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95EE2" w14:textId="77777777" w:rsidR="00B57E70" w:rsidRPr="007A0A51" w:rsidRDefault="00B57E70" w:rsidP="00164D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741D8744" w14:textId="73FE3B95" w:rsidR="00A20EB2" w:rsidRDefault="00A20EB2"/>
    <w:p w14:paraId="7B40C67A" w14:textId="77777777" w:rsidR="00A20EB2" w:rsidRDefault="00A20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5"/>
        <w:gridCol w:w="487"/>
        <w:gridCol w:w="1084"/>
        <w:gridCol w:w="256"/>
        <w:gridCol w:w="14"/>
        <w:gridCol w:w="1083"/>
        <w:gridCol w:w="236"/>
        <w:gridCol w:w="1114"/>
        <w:gridCol w:w="275"/>
        <w:gridCol w:w="1078"/>
        <w:gridCol w:w="236"/>
        <w:gridCol w:w="1265"/>
        <w:gridCol w:w="12"/>
        <w:gridCol w:w="224"/>
        <w:gridCol w:w="12"/>
        <w:gridCol w:w="1173"/>
        <w:gridCol w:w="12"/>
        <w:gridCol w:w="260"/>
        <w:gridCol w:w="12"/>
        <w:gridCol w:w="1156"/>
        <w:gridCol w:w="12"/>
        <w:gridCol w:w="224"/>
        <w:gridCol w:w="12"/>
        <w:gridCol w:w="978"/>
      </w:tblGrid>
      <w:tr w:rsidR="007F1ED1" w:rsidRPr="006B07E9" w14:paraId="5B58275E" w14:textId="77777777" w:rsidTr="00F64912">
        <w:trPr>
          <w:trHeight w:val="270"/>
        </w:trPr>
        <w:tc>
          <w:tcPr>
            <w:tcW w:w="3545" w:type="dxa"/>
            <w:shd w:val="clear" w:color="auto" w:fill="auto"/>
          </w:tcPr>
          <w:p w14:paraId="59D1D116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87" w:type="dxa"/>
          </w:tcPr>
          <w:p w14:paraId="614F1D9F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28" w:type="dxa"/>
            <w:gridSpan w:val="22"/>
          </w:tcPr>
          <w:p w14:paraId="3330346E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1ED1" w:rsidRPr="007A0A51" w14:paraId="17FDBEB3" w14:textId="77777777" w:rsidTr="00F64912">
        <w:trPr>
          <w:trHeight w:val="1101"/>
        </w:trPr>
        <w:tc>
          <w:tcPr>
            <w:tcW w:w="3545" w:type="dxa"/>
            <w:shd w:val="clear" w:color="auto" w:fill="auto"/>
          </w:tcPr>
          <w:p w14:paraId="5FEB1EF5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87" w:type="dxa"/>
          </w:tcPr>
          <w:p w14:paraId="5A0F86BA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B072BA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C2E054A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7C8DB8CD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63F79744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C730337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34F23F4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E2332B7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D5F9C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429C84C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  <w:p w14:paraId="31F609A4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DC9FFC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18F2645C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2" w:type="dxa"/>
            <w:gridSpan w:val="2"/>
          </w:tcPr>
          <w:p w14:paraId="2600E0C9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ABC3DD0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  <w:r w:rsidRPr="0036496E">
              <w:rPr>
                <w:rFonts w:ascii="Angsana New" w:hAnsi="Angsana New"/>
                <w:sz w:val="22"/>
                <w:szCs w:val="22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9C1047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296B14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F1ED1" w:rsidRPr="007A0A51" w14:paraId="2BB76216" w14:textId="77777777" w:rsidTr="00F64912">
        <w:trPr>
          <w:trHeight w:val="403"/>
        </w:trPr>
        <w:tc>
          <w:tcPr>
            <w:tcW w:w="3545" w:type="dxa"/>
            <w:shd w:val="clear" w:color="auto" w:fill="auto"/>
          </w:tcPr>
          <w:p w14:paraId="7C89AA19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87" w:type="dxa"/>
          </w:tcPr>
          <w:p w14:paraId="484F6F74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28" w:type="dxa"/>
            <w:gridSpan w:val="22"/>
            <w:shd w:val="clear" w:color="auto" w:fill="auto"/>
            <w:vAlign w:val="bottom"/>
          </w:tcPr>
          <w:p w14:paraId="2A737E0C" w14:textId="77777777" w:rsidR="007F1ED1" w:rsidRPr="0036496E" w:rsidRDefault="007F1ED1" w:rsidP="00BB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36496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52175" w:rsidRPr="006B07E9" w14:paraId="6D0A8397" w14:textId="77777777" w:rsidTr="00F64912">
        <w:tc>
          <w:tcPr>
            <w:tcW w:w="3545" w:type="dxa"/>
            <w:shd w:val="clear" w:color="auto" w:fill="auto"/>
          </w:tcPr>
          <w:p w14:paraId="667D3790" w14:textId="24611D1E" w:rsidR="00052175" w:rsidRPr="0036496E" w:rsidRDefault="00052175" w:rsidP="00AD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487" w:type="dxa"/>
          </w:tcPr>
          <w:p w14:paraId="0E8531FC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C97CA1" w14:textId="7A9A6E23" w:rsidR="00052175" w:rsidRPr="0036496E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BF2D38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367338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28EEF5D3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72596841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B018630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85D3F4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0FC81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5839191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74440F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85" w:type="dxa"/>
            <w:gridSpan w:val="2"/>
          </w:tcPr>
          <w:p w14:paraId="7E63F239" w14:textId="77777777" w:rsidR="00052175" w:rsidRPr="0036496E" w:rsidRDefault="00052175" w:rsidP="00D046E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  <w:gridSpan w:val="2"/>
          </w:tcPr>
          <w:p w14:paraId="5B5081CC" w14:textId="77777777" w:rsidR="00052175" w:rsidRPr="0036496E" w:rsidRDefault="00052175" w:rsidP="00D046E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A904A26" w14:textId="77777777" w:rsidR="00052175" w:rsidRPr="0036496E" w:rsidRDefault="00052175" w:rsidP="00D046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730" w:right="-9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7961E1" w14:textId="77777777" w:rsidR="00052175" w:rsidRPr="0036496E" w:rsidRDefault="00052175" w:rsidP="00D046E4">
            <w:pPr>
              <w:pStyle w:val="acctfourfigures"/>
              <w:tabs>
                <w:tab w:val="clear" w:pos="765"/>
                <w:tab w:val="decimal" w:pos="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ACD8EA" w14:textId="77777777" w:rsidR="00052175" w:rsidRPr="0036496E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52175" w:rsidRPr="006B07E9" w14:paraId="301261F7" w14:textId="77777777" w:rsidTr="00F64912">
        <w:tc>
          <w:tcPr>
            <w:tcW w:w="3545" w:type="dxa"/>
            <w:shd w:val="clear" w:color="auto" w:fill="auto"/>
          </w:tcPr>
          <w:p w14:paraId="476717FD" w14:textId="3DE3C8C9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2"/>
                <w:szCs w:val="22"/>
              </w:rPr>
              <w:t>1</w:t>
            </w:r>
            <w:r w:rsidRPr="0036496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487" w:type="dxa"/>
          </w:tcPr>
          <w:p w14:paraId="486DE214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10208C" w14:textId="7BE5CADC" w:rsidR="00052175" w:rsidRPr="0036496E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BD7A51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20A5F00" w14:textId="613CA5FE" w:rsidR="00052175" w:rsidRPr="0036496E" w:rsidRDefault="00052175" w:rsidP="009E635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251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288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</w:tcPr>
          <w:p w14:paraId="52EB5A37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9F0DA4E" w14:textId="5357A3C9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193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970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7F3B28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140CB3" w14:textId="33CF0ECD" w:rsidR="00052175" w:rsidRPr="0036496E" w:rsidRDefault="00052175" w:rsidP="002E05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122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450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8294F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495A652" w14:textId="485B2F6F" w:rsidR="00052175" w:rsidRPr="0036496E" w:rsidRDefault="00052175" w:rsidP="009E635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34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45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875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1A83D6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5" w:type="dxa"/>
            <w:gridSpan w:val="2"/>
          </w:tcPr>
          <w:p w14:paraId="60407FBB" w14:textId="141F8B16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570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676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72" w:type="dxa"/>
            <w:gridSpan w:val="2"/>
          </w:tcPr>
          <w:p w14:paraId="257124B8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09A5D05" w14:textId="5BCDD422" w:rsidR="00052175" w:rsidRPr="0036496E" w:rsidRDefault="00052175" w:rsidP="00E90D10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EF48CE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C8E552" w14:textId="1C524A7E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184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259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</w:tr>
      <w:tr w:rsidR="00052175" w:rsidRPr="006B07E9" w14:paraId="1FD93ABE" w14:textId="77777777" w:rsidTr="00F64912">
        <w:tc>
          <w:tcPr>
            <w:tcW w:w="3545" w:type="dxa"/>
            <w:shd w:val="clear" w:color="auto" w:fill="auto"/>
          </w:tcPr>
          <w:p w14:paraId="4C451F24" w14:textId="77777777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487" w:type="dxa"/>
          </w:tcPr>
          <w:p w14:paraId="67D57135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2C87CD3" w14:textId="706D3771" w:rsidR="00052175" w:rsidRPr="0036496E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696ED7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7CDECD2" w14:textId="58A0E748" w:rsidR="00052175" w:rsidRPr="0036496E" w:rsidRDefault="00052175" w:rsidP="009E6359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33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339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</w:tcPr>
          <w:p w14:paraId="12030F68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1A72B777" w14:textId="2B658ADB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28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280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DF509ED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C8A9DB0" w14:textId="33596A94" w:rsidR="00052175" w:rsidRPr="0036496E" w:rsidRDefault="00052175" w:rsidP="007C3C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9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154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06BE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C8B6F8" w14:textId="7518B875" w:rsidR="00052175" w:rsidRPr="0036496E" w:rsidRDefault="00052175" w:rsidP="009E635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34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4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152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1FFC2B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5" w:type="dxa"/>
            <w:gridSpan w:val="2"/>
          </w:tcPr>
          <w:p w14:paraId="1B19E0AE" w14:textId="1F3664B6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27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256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72" w:type="dxa"/>
            <w:gridSpan w:val="2"/>
          </w:tcPr>
          <w:p w14:paraId="4ACD2BA2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C0FB713" w14:textId="36A1A72D" w:rsidR="00052175" w:rsidRPr="0036496E" w:rsidRDefault="00052175" w:rsidP="007C3C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EF29D8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F252A6C" w14:textId="3EDC3451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102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181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</w:tr>
      <w:tr w:rsidR="00052175" w:rsidRPr="006B07E9" w14:paraId="6BDB253E" w14:textId="77777777" w:rsidTr="00F64912">
        <w:tc>
          <w:tcPr>
            <w:tcW w:w="3545" w:type="dxa"/>
            <w:shd w:val="clear" w:color="auto" w:fill="auto"/>
          </w:tcPr>
          <w:p w14:paraId="270CCE39" w14:textId="35C71C8C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487" w:type="dxa"/>
          </w:tcPr>
          <w:p w14:paraId="7768C156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503826" w14:textId="5564419A" w:rsidR="00052175" w:rsidRPr="0036496E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86E2A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AB2A44B" w14:textId="6151587B" w:rsidR="00052175" w:rsidRPr="0036496E" w:rsidRDefault="00052175" w:rsidP="009E6359">
            <w:pPr>
              <w:pStyle w:val="acctfourfigures"/>
              <w:tabs>
                <w:tab w:val="clear" w:pos="765"/>
                <w:tab w:val="decimal" w:pos="171"/>
                <w:tab w:val="decimal" w:pos="261"/>
              </w:tabs>
              <w:spacing w:line="240" w:lineRule="atLeast"/>
              <w:ind w:left="-369" w:right="242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6255B9E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DCA6310" w14:textId="625DBB3C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807</w:t>
            </w:r>
            <w:r w:rsidRPr="0036496E">
              <w:rPr>
                <w:rFonts w:ascii="Angsana New" w:hAnsi="Angsana New"/>
                <w:szCs w:val="22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8470580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AACB2D" w14:textId="3C655F6D" w:rsidR="00052175" w:rsidRPr="0036496E" w:rsidRDefault="00052175" w:rsidP="00E01A6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168B7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E5B3FD9" w14:textId="180AA52D" w:rsidR="00052175" w:rsidRPr="0036496E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246" w:right="304" w:firstLine="28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AD3BF9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5" w:type="dxa"/>
            <w:gridSpan w:val="2"/>
          </w:tcPr>
          <w:p w14:paraId="79E2BEFB" w14:textId="26CFC86B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144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485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72" w:type="dxa"/>
            <w:gridSpan w:val="2"/>
          </w:tcPr>
          <w:p w14:paraId="0AC5A962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BFFD45D" w14:textId="2ED8202A" w:rsidR="00052175" w:rsidRPr="0036496E" w:rsidRDefault="00052175" w:rsidP="007C3C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82E3B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8673EA6" w14:textId="147A8FB1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145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292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</w:tr>
      <w:tr w:rsidR="00052175" w:rsidRPr="006B07E9" w14:paraId="732104E6" w14:textId="77777777" w:rsidTr="00F64912">
        <w:tc>
          <w:tcPr>
            <w:tcW w:w="3545" w:type="dxa"/>
            <w:shd w:val="clear" w:color="auto" w:fill="auto"/>
          </w:tcPr>
          <w:p w14:paraId="48F295E0" w14:textId="77777777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487" w:type="dxa"/>
          </w:tcPr>
          <w:p w14:paraId="61B1E12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8972" w14:textId="59D5414E" w:rsidR="00052175" w:rsidRPr="0036496E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E1906F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F11A" w14:textId="23B92441" w:rsidR="00052175" w:rsidRPr="0036496E" w:rsidRDefault="00052175" w:rsidP="009E6359">
            <w:pPr>
              <w:pStyle w:val="acctfourfigures"/>
              <w:tabs>
                <w:tab w:val="clear" w:pos="765"/>
                <w:tab w:val="decimal" w:pos="171"/>
                <w:tab w:val="decimal" w:pos="261"/>
              </w:tabs>
              <w:spacing w:line="240" w:lineRule="atLeast"/>
              <w:ind w:left="-369" w:right="242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6224592C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77DC7F3" w14:textId="19774187" w:rsidR="00052175" w:rsidRPr="0036496E" w:rsidRDefault="00C605FF" w:rsidP="00F6491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Cs w:val="22"/>
                <w:lang w:val="en-US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4</w:t>
            </w:r>
            <w:r w:rsidR="00052175" w:rsidRPr="0036496E">
              <w:rPr>
                <w:rFonts w:ascii="Angsana New" w:hAnsi="Angsana New"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838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6C7C6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A3E7" w14:textId="652A406A" w:rsidR="00052175" w:rsidRPr="0036496E" w:rsidRDefault="00C605FF" w:rsidP="009E635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052175" w:rsidRPr="0036496E">
              <w:rPr>
                <w:rFonts w:ascii="Angsana New" w:hAnsi="Angsana New"/>
                <w:szCs w:val="22"/>
                <w:lang w:bidi="th-TH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8A8C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247E" w14:textId="0B2F25A9" w:rsidR="00052175" w:rsidRPr="0036496E" w:rsidRDefault="00C605FF" w:rsidP="009E635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9</w:t>
            </w:r>
            <w:r w:rsidR="00052175" w:rsidRPr="0036496E">
              <w:rPr>
                <w:rFonts w:ascii="Angsana New" w:hAnsi="Angsana New"/>
                <w:szCs w:val="22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588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37E5F1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5E7D252B" w14:textId="60044410" w:rsidR="00052175" w:rsidRPr="0036496E" w:rsidRDefault="00C605FF" w:rsidP="00E90D1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76"/>
              <w:jc w:val="right"/>
              <w:rPr>
                <w:rFonts w:ascii="Angsana New" w:hAnsi="Angsana New"/>
                <w:szCs w:val="22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20</w:t>
            </w:r>
            <w:r w:rsidR="00052175" w:rsidRPr="0036496E">
              <w:rPr>
                <w:rFonts w:ascii="Angsana New" w:hAnsi="Angsana New"/>
                <w:szCs w:val="22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446</w:t>
            </w:r>
          </w:p>
        </w:tc>
        <w:tc>
          <w:tcPr>
            <w:tcW w:w="272" w:type="dxa"/>
            <w:gridSpan w:val="2"/>
          </w:tcPr>
          <w:p w14:paraId="0207BB91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4E16" w14:textId="4F07180E" w:rsidR="00052175" w:rsidRPr="0036496E" w:rsidRDefault="00052175" w:rsidP="007C3C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C7ACD6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E6E7A" w14:textId="0B868A1E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Cs w:val="22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44</w:t>
            </w:r>
            <w:r w:rsidR="00052175" w:rsidRPr="0036496E">
              <w:rPr>
                <w:rFonts w:ascii="Angsana New" w:hAnsi="Angsana New"/>
                <w:szCs w:val="22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999</w:t>
            </w:r>
          </w:p>
        </w:tc>
      </w:tr>
      <w:tr w:rsidR="00052175" w:rsidRPr="006B07E9" w14:paraId="3F5870DC" w14:textId="77777777" w:rsidTr="00F64912">
        <w:tc>
          <w:tcPr>
            <w:tcW w:w="3545" w:type="dxa"/>
            <w:shd w:val="clear" w:color="auto" w:fill="auto"/>
          </w:tcPr>
          <w:p w14:paraId="488D7C3D" w14:textId="5DFDF063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87" w:type="dxa"/>
          </w:tcPr>
          <w:p w14:paraId="095E7F7E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1828" w14:textId="10A1A99F" w:rsidR="00052175" w:rsidRPr="009E6359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9E6359">
              <w:rPr>
                <w:rFonts w:ascii="Angsana New" w:hAnsi="Angsana New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7FBB3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9448" w14:textId="6A478561" w:rsidR="00052175" w:rsidRPr="0036496E" w:rsidRDefault="00052175" w:rsidP="009E6359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284</w:t>
            </w:r>
            <w:r w:rsidRPr="0036496E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627</w:t>
            </w:r>
            <w:r w:rsidRPr="0036496E">
              <w:rPr>
                <w:rFonts w:ascii="Angsana New" w:hAnsi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36" w:type="dxa"/>
          </w:tcPr>
          <w:p w14:paraId="7DCB83C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38BE355" w14:textId="549B34ED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218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219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89CEC9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D96AE" w14:textId="6FAFDCE9" w:rsidR="00052175" w:rsidRPr="0036496E" w:rsidRDefault="00052175" w:rsidP="002E05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121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477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A56AC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BC693" w14:textId="78B3A726" w:rsidR="00052175" w:rsidRPr="0036496E" w:rsidRDefault="00052175" w:rsidP="009E635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40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439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5DB0D2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</w:tcPr>
          <w:p w14:paraId="7D131AF1" w14:textId="37F8E356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721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971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72" w:type="dxa"/>
            <w:gridSpan w:val="2"/>
          </w:tcPr>
          <w:p w14:paraId="60FD857C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E2A6" w14:textId="4E817715" w:rsidR="00052175" w:rsidRPr="0036496E" w:rsidRDefault="00052175" w:rsidP="007C3C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61FD21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BA85" w14:textId="0FCE6F76" w:rsidR="00052175" w:rsidRPr="0036496E" w:rsidRDefault="00052175" w:rsidP="00D257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386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733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</w:tr>
      <w:tr w:rsidR="00052175" w:rsidRPr="006B07E9" w14:paraId="1401E334" w14:textId="77777777" w:rsidTr="00F64912">
        <w:tc>
          <w:tcPr>
            <w:tcW w:w="3545" w:type="dxa"/>
            <w:shd w:val="clear" w:color="auto" w:fill="auto"/>
          </w:tcPr>
          <w:p w14:paraId="3EEE7B2B" w14:textId="77777777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487" w:type="dxa"/>
          </w:tcPr>
          <w:p w14:paraId="04353F02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DF7F2E4" w14:textId="61C48117" w:rsidR="00052175" w:rsidRPr="0036496E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2DFF9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38A90" w14:textId="17429EFC" w:rsidR="00052175" w:rsidRPr="0036496E" w:rsidRDefault="00052175" w:rsidP="009E6359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30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633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</w:tcPr>
          <w:p w14:paraId="11D7AB6E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19D84AC5" w14:textId="1C974590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23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758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9B916B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CA88E2B" w14:textId="52EF0D04" w:rsidR="00052175" w:rsidRPr="0036496E" w:rsidRDefault="00052175" w:rsidP="007C3C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7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219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2E9D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B22F22" w14:textId="29074D3F" w:rsidR="00052175" w:rsidRPr="0036496E" w:rsidRDefault="00052175" w:rsidP="009E635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34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3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738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C6E427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5" w:type="dxa"/>
            <w:gridSpan w:val="2"/>
          </w:tcPr>
          <w:p w14:paraId="512B5382" w14:textId="3F64BC3B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39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731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72" w:type="dxa"/>
            <w:gridSpan w:val="2"/>
          </w:tcPr>
          <w:p w14:paraId="062F7A90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67D906C" w14:textId="690C88E8" w:rsidR="00052175" w:rsidRPr="0036496E" w:rsidRDefault="00052175" w:rsidP="007C3C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A1A5C38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050BA24" w14:textId="1455CA44" w:rsidR="00052175" w:rsidRPr="0036496E" w:rsidRDefault="00052175" w:rsidP="0005217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105</w:t>
            </w:r>
            <w:r w:rsidRPr="0036496E">
              <w:rPr>
                <w:rFonts w:ascii="Angsana New" w:hAnsi="Angsana New"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szCs w:val="22"/>
                <w:lang w:val="en-US"/>
              </w:rPr>
              <w:t>079</w:t>
            </w:r>
            <w:r w:rsidRPr="0036496E">
              <w:rPr>
                <w:rFonts w:ascii="Angsana New" w:hAnsi="Angsana New"/>
                <w:szCs w:val="22"/>
              </w:rPr>
              <w:t>)</w:t>
            </w:r>
          </w:p>
        </w:tc>
      </w:tr>
      <w:tr w:rsidR="00052175" w:rsidRPr="006B07E9" w14:paraId="181ACDF7" w14:textId="77777777" w:rsidTr="00F64912">
        <w:tc>
          <w:tcPr>
            <w:tcW w:w="3545" w:type="dxa"/>
            <w:shd w:val="clear" w:color="auto" w:fill="auto"/>
          </w:tcPr>
          <w:p w14:paraId="2775F97D" w14:textId="77777777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487" w:type="dxa"/>
          </w:tcPr>
          <w:p w14:paraId="7828EDA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01B4" w14:textId="749F88DD" w:rsidR="00052175" w:rsidRPr="0036496E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DB59A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B197" w14:textId="5E9163A9" w:rsidR="00052175" w:rsidRPr="0036496E" w:rsidRDefault="00C605FF" w:rsidP="009E6359">
            <w:pPr>
              <w:pStyle w:val="acctfourfigures"/>
              <w:tabs>
                <w:tab w:val="clear" w:pos="765"/>
                <w:tab w:val="left" w:pos="441"/>
                <w:tab w:val="decimal" w:pos="522"/>
              </w:tabs>
              <w:spacing w:line="240" w:lineRule="atLeast"/>
              <w:ind w:right="43"/>
              <w:jc w:val="right"/>
              <w:rPr>
                <w:rFonts w:ascii="Angsana New" w:hAnsi="Angsana New"/>
                <w:szCs w:val="22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39</w:t>
            </w:r>
            <w:r w:rsidR="00052175" w:rsidRPr="0036496E">
              <w:rPr>
                <w:rFonts w:ascii="Angsana New" w:hAnsi="Angsana New"/>
                <w:szCs w:val="22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656</w:t>
            </w:r>
          </w:p>
        </w:tc>
        <w:tc>
          <w:tcPr>
            <w:tcW w:w="236" w:type="dxa"/>
          </w:tcPr>
          <w:p w14:paraId="64A8B7CF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7A064C1" w14:textId="68712B44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Cs w:val="22"/>
                <w:lang w:val="en-US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65</w:t>
            </w:r>
            <w:r w:rsidR="00052175" w:rsidRPr="0036496E">
              <w:rPr>
                <w:rFonts w:ascii="Angsana New" w:hAnsi="Angsana New"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224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4610D0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FC717" w14:textId="1A88CDCD" w:rsidR="00052175" w:rsidRPr="0036496E" w:rsidRDefault="00C605FF" w:rsidP="009E635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C605FF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052175" w:rsidRPr="0036496E">
              <w:rPr>
                <w:rFonts w:ascii="Angsana New" w:hAnsi="Angsana New"/>
                <w:szCs w:val="22"/>
                <w:lang w:bidi="th-TH"/>
              </w:rPr>
              <w:t>,</w:t>
            </w:r>
            <w:r w:rsidRPr="009E6359">
              <w:rPr>
                <w:rFonts w:ascii="Angsana New" w:hAnsi="Angsana New"/>
                <w:szCs w:val="22"/>
                <w:lang w:bidi="th-TH"/>
              </w:rPr>
              <w:t>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59AC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24A0" w14:textId="35F3D4EC" w:rsidR="00052175" w:rsidRPr="0036496E" w:rsidRDefault="00C605FF" w:rsidP="009E635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3</w:t>
            </w:r>
            <w:r w:rsidR="00052175" w:rsidRPr="0036496E">
              <w:rPr>
                <w:rFonts w:ascii="Angsana New" w:hAnsi="Angsana New"/>
                <w:szCs w:val="22"/>
              </w:rPr>
              <w:t>,</w:t>
            </w:r>
            <w:r w:rsidRPr="009E6359">
              <w:rPr>
                <w:rFonts w:ascii="Angsana New" w:hAnsi="Angsana New"/>
                <w:szCs w:val="22"/>
              </w:rPr>
              <w:t>590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DA07E2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636D4962" w14:textId="4BDB2A62" w:rsidR="00052175" w:rsidRPr="0036496E" w:rsidRDefault="00C605FF" w:rsidP="00E90D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76"/>
              <w:jc w:val="right"/>
              <w:rPr>
                <w:rFonts w:ascii="Angsana New" w:hAnsi="Angsana New"/>
                <w:szCs w:val="22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176</w:t>
            </w:r>
            <w:r w:rsidR="00052175" w:rsidRPr="0036496E">
              <w:rPr>
                <w:rFonts w:ascii="Angsana New" w:hAnsi="Angsana New"/>
                <w:szCs w:val="22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584</w:t>
            </w:r>
          </w:p>
        </w:tc>
        <w:tc>
          <w:tcPr>
            <w:tcW w:w="272" w:type="dxa"/>
            <w:gridSpan w:val="2"/>
          </w:tcPr>
          <w:p w14:paraId="72A51E19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BB2" w14:textId="37E86236" w:rsidR="00052175" w:rsidRPr="0036496E" w:rsidRDefault="00052175" w:rsidP="007C3C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Cs w:val="22"/>
              </w:rPr>
            </w:pPr>
            <w:r w:rsidRPr="003649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E1C3D2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260E" w14:textId="1C1D40E7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Cs w:val="22"/>
              </w:rPr>
            </w:pPr>
            <w:r w:rsidRPr="00C605FF">
              <w:rPr>
                <w:rFonts w:ascii="Angsana New" w:hAnsi="Angsana New"/>
                <w:szCs w:val="22"/>
                <w:lang w:val="en-US"/>
              </w:rPr>
              <w:t>288</w:t>
            </w:r>
            <w:r w:rsidR="00052175" w:rsidRPr="0036496E">
              <w:rPr>
                <w:rFonts w:ascii="Angsana New" w:hAnsi="Angsana New"/>
                <w:szCs w:val="22"/>
              </w:rPr>
              <w:t>,</w:t>
            </w:r>
            <w:r w:rsidRPr="00C605FF">
              <w:rPr>
                <w:rFonts w:ascii="Angsana New" w:hAnsi="Angsana New"/>
                <w:szCs w:val="22"/>
                <w:lang w:val="en-US"/>
              </w:rPr>
              <w:t>423</w:t>
            </w:r>
          </w:p>
        </w:tc>
      </w:tr>
      <w:tr w:rsidR="00052175" w:rsidRPr="006B07E9" w14:paraId="69D2F466" w14:textId="77777777" w:rsidTr="00F64912">
        <w:tc>
          <w:tcPr>
            <w:tcW w:w="3545" w:type="dxa"/>
            <w:shd w:val="clear" w:color="auto" w:fill="auto"/>
          </w:tcPr>
          <w:p w14:paraId="575C3F57" w14:textId="10E24253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87" w:type="dxa"/>
          </w:tcPr>
          <w:p w14:paraId="1664AA45" w14:textId="77777777" w:rsidR="00052175" w:rsidRPr="0036496E" w:rsidRDefault="00052175" w:rsidP="00E01A6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D8CE" w14:textId="20EA9E98" w:rsidR="00052175" w:rsidRPr="009E6359" w:rsidRDefault="00052175" w:rsidP="009E6359">
            <w:pPr>
              <w:pStyle w:val="acctfourfigures"/>
              <w:tabs>
                <w:tab w:val="clear" w:pos="765"/>
              </w:tabs>
              <w:spacing w:line="240" w:lineRule="atLeast"/>
              <w:ind w:left="-356" w:right="241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9E6359">
              <w:rPr>
                <w:rFonts w:ascii="Angsana New" w:hAnsi="Angsana New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E81568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9DD98" w14:textId="5A590C38" w:rsidR="00052175" w:rsidRPr="0036496E" w:rsidRDefault="00052175" w:rsidP="009E6359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275</w:t>
            </w:r>
            <w:r w:rsidRPr="0036496E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604</w:t>
            </w:r>
            <w:r w:rsidRPr="0036496E">
              <w:rPr>
                <w:rFonts w:ascii="Angsana New" w:hAnsi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36" w:type="dxa"/>
          </w:tcPr>
          <w:p w14:paraId="5E06ED81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58A3" w14:textId="62557C36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176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753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9F38D7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4387E" w14:textId="67D32D81" w:rsidR="00052175" w:rsidRPr="0036496E" w:rsidRDefault="00052175" w:rsidP="007C3C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125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327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080FF2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7D0C" w14:textId="6E38CDF6" w:rsidR="00052175" w:rsidRPr="0036496E" w:rsidRDefault="00052175" w:rsidP="009E635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40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587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CC20FCC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E82A" w14:textId="5CA3595D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585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118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72" w:type="dxa"/>
            <w:gridSpan w:val="2"/>
          </w:tcPr>
          <w:p w14:paraId="47AB7231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A10A" w14:textId="1D6E0FB5" w:rsidR="00052175" w:rsidRPr="0036496E" w:rsidRDefault="00052175" w:rsidP="007C3C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56AAF0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9CC5" w14:textId="2D1D06BA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36496E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203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389</w:t>
            </w:r>
            <w:r w:rsidRPr="0036496E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</w:tr>
      <w:tr w:rsidR="00052175" w:rsidRPr="006B07E9" w14:paraId="300247B9" w14:textId="77777777" w:rsidTr="00F64912">
        <w:tc>
          <w:tcPr>
            <w:tcW w:w="3545" w:type="dxa"/>
            <w:shd w:val="clear" w:color="auto" w:fill="auto"/>
          </w:tcPr>
          <w:p w14:paraId="59E84DA1" w14:textId="77777777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7" w:type="dxa"/>
          </w:tcPr>
          <w:p w14:paraId="1CE646E2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FF7072F" w14:textId="2F7B1660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DB6CEC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3ADB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522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6C54A1F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 w14:paraId="05D6CA11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C12A45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D0B0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4DA810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8352329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92C253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gridSpan w:val="2"/>
          </w:tcPr>
          <w:p w14:paraId="7E35C03E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27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2" w:type="dxa"/>
            <w:gridSpan w:val="2"/>
          </w:tcPr>
          <w:p w14:paraId="6F1CFF69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F46C5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CAD580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D527C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52175" w:rsidRPr="006B07E9" w14:paraId="0E510BD3" w14:textId="77777777" w:rsidTr="00F64912">
        <w:tc>
          <w:tcPr>
            <w:tcW w:w="3545" w:type="dxa"/>
            <w:shd w:val="clear" w:color="auto" w:fill="auto"/>
          </w:tcPr>
          <w:p w14:paraId="3AB222B7" w14:textId="77777777" w:rsidR="00052175" w:rsidRPr="0036496E" w:rsidRDefault="00052175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487" w:type="dxa"/>
          </w:tcPr>
          <w:p w14:paraId="52E8ED1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EEA9395" w14:textId="0EA97DBC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2C9172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0D4A5D9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522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8EB2AB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0D32AE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0222AD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D1B5FE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FD8A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567FAA8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7AD1D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5" w:type="dxa"/>
            <w:gridSpan w:val="2"/>
          </w:tcPr>
          <w:p w14:paraId="2E890036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2" w:type="dxa"/>
            <w:gridSpan w:val="2"/>
          </w:tcPr>
          <w:p w14:paraId="58D9E6D1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A78B98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72C64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22CDE1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52175" w:rsidRPr="006B07E9" w14:paraId="25F95060" w14:textId="77777777" w:rsidTr="00AE7130">
        <w:tc>
          <w:tcPr>
            <w:tcW w:w="3545" w:type="dxa"/>
            <w:shd w:val="clear" w:color="auto" w:fill="auto"/>
          </w:tcPr>
          <w:p w14:paraId="79951596" w14:textId="09B4F256" w:rsidR="00052175" w:rsidRPr="00077FC0" w:rsidRDefault="00AC32BC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87" w:type="dxa"/>
          </w:tcPr>
          <w:p w14:paraId="1A39AA42" w14:textId="77777777" w:rsidR="00052175" w:rsidRPr="00077FC0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A1759" w14:textId="378A2971" w:rsidR="00052175" w:rsidRPr="00077FC0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271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947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0E94E9" w14:textId="77777777" w:rsidR="00052175" w:rsidRPr="00077FC0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397D9" w14:textId="0C6ACF33" w:rsidR="00052175" w:rsidRPr="00077FC0" w:rsidRDefault="00B40DAF" w:rsidP="009E6359">
            <w:pPr>
              <w:pStyle w:val="acctfourfigures"/>
              <w:tabs>
                <w:tab w:val="clear" w:pos="765"/>
                <w:tab w:val="left" w:pos="441"/>
                <w:tab w:val="decimal" w:pos="52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</w:rPr>
              <w:t>347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077FC0">
              <w:rPr>
                <w:rFonts w:ascii="Angsana New" w:hAnsi="Angsana New"/>
                <w:b/>
                <w:bCs/>
                <w:szCs w:val="22"/>
              </w:rPr>
              <w:t>330</w:t>
            </w:r>
          </w:p>
        </w:tc>
        <w:tc>
          <w:tcPr>
            <w:tcW w:w="236" w:type="dxa"/>
          </w:tcPr>
          <w:p w14:paraId="1B951436" w14:textId="77777777" w:rsidR="00052175" w:rsidRPr="00077FC0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1350DD2" w14:textId="5B7A83FD" w:rsidR="00052175" w:rsidRPr="00077FC0" w:rsidRDefault="00B40DA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</w:rPr>
              <w:t>152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077FC0">
              <w:rPr>
                <w:rFonts w:ascii="Angsana New" w:hAnsi="Angsana New"/>
                <w:b/>
                <w:bCs/>
                <w:szCs w:val="22"/>
              </w:rPr>
              <w:t>806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B5FFF97" w14:textId="77777777" w:rsidR="00052175" w:rsidRPr="00077FC0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D1694" w14:textId="70F4DD18" w:rsidR="00052175" w:rsidRPr="00077FC0" w:rsidRDefault="00077FC0" w:rsidP="009E635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</w:rPr>
              <w:t>28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077FC0">
              <w:rPr>
                <w:rFonts w:ascii="Angsana New" w:hAnsi="Angsana New"/>
                <w:b/>
                <w:bCs/>
                <w:szCs w:val="22"/>
              </w:rPr>
              <w:t>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7F39F" w14:textId="77777777" w:rsidR="00052175" w:rsidRPr="00077FC0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9FC04" w14:textId="2EE0AB8C" w:rsidR="00052175" w:rsidRPr="00077FC0" w:rsidRDefault="00C605FF" w:rsidP="009E635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16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="00077FC0"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431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161CD0" w14:textId="77777777" w:rsidR="00052175" w:rsidRPr="00077FC0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715C3F09" w14:textId="1D426870" w:rsidR="00052175" w:rsidRPr="00077FC0" w:rsidRDefault="00077FC0" w:rsidP="00E90D1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76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</w:rPr>
              <w:t>113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077FC0">
              <w:rPr>
                <w:rFonts w:ascii="Angsana New" w:hAnsi="Angsana New"/>
                <w:b/>
                <w:bCs/>
                <w:szCs w:val="22"/>
              </w:rPr>
              <w:t>004</w:t>
            </w:r>
          </w:p>
        </w:tc>
        <w:tc>
          <w:tcPr>
            <w:tcW w:w="272" w:type="dxa"/>
            <w:gridSpan w:val="2"/>
          </w:tcPr>
          <w:p w14:paraId="7AEB368D" w14:textId="77777777" w:rsidR="00052175" w:rsidRPr="00077FC0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98A9D9" w14:textId="1E2B904A" w:rsidR="00052175" w:rsidRPr="00077FC0" w:rsidRDefault="00C605FF" w:rsidP="007C3C4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237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393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B8AF96" w14:textId="77777777" w:rsidR="00052175" w:rsidRPr="00077FC0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511D2" w14:textId="4D193625" w:rsidR="00052175" w:rsidRPr="00077FC0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b/>
                <w:bCs/>
                <w:szCs w:val="22"/>
              </w:rPr>
            </w:pPr>
            <w:r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077FC0" w:rsidRPr="00077FC0">
              <w:rPr>
                <w:rFonts w:ascii="Angsana New" w:hAnsi="Angsana New"/>
                <w:b/>
                <w:bCs/>
                <w:szCs w:val="22"/>
                <w:lang w:val="en-US"/>
              </w:rPr>
              <w:t>,167</w:t>
            </w:r>
            <w:r w:rsidR="00052175" w:rsidRPr="00077FC0">
              <w:rPr>
                <w:rFonts w:ascii="Angsana New" w:hAnsi="Angsana New"/>
                <w:b/>
                <w:bCs/>
                <w:szCs w:val="22"/>
              </w:rPr>
              <w:t>,</w:t>
            </w:r>
            <w:r w:rsidR="00077FC0" w:rsidRPr="00077FC0">
              <w:rPr>
                <w:rFonts w:ascii="Angsana New" w:hAnsi="Angsana New"/>
                <w:b/>
                <w:bCs/>
                <w:szCs w:val="22"/>
              </w:rPr>
              <w:t>740</w:t>
            </w:r>
          </w:p>
        </w:tc>
      </w:tr>
      <w:tr w:rsidR="00052175" w:rsidRPr="006B07E9" w14:paraId="17055AEB" w14:textId="77777777" w:rsidTr="00F64912">
        <w:trPr>
          <w:trHeight w:val="108"/>
        </w:trPr>
        <w:tc>
          <w:tcPr>
            <w:tcW w:w="3545" w:type="dxa"/>
            <w:shd w:val="clear" w:color="auto" w:fill="auto"/>
          </w:tcPr>
          <w:p w14:paraId="6A6AA6CB" w14:textId="290BBDE8" w:rsidR="00052175" w:rsidRPr="0036496E" w:rsidRDefault="00AC32BC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87" w:type="dxa"/>
          </w:tcPr>
          <w:p w14:paraId="30CC333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DBA8D" w14:textId="529D055B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271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947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3A6FEB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E442CB" w14:textId="13D6C92B" w:rsidR="00052175" w:rsidRPr="0036496E" w:rsidRDefault="00C605FF" w:rsidP="009E6359">
            <w:pPr>
              <w:pStyle w:val="acctfourfigures"/>
              <w:tabs>
                <w:tab w:val="clear" w:pos="765"/>
                <w:tab w:val="left" w:pos="441"/>
                <w:tab w:val="decimal" w:pos="52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313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991</w:t>
            </w:r>
          </w:p>
        </w:tc>
        <w:tc>
          <w:tcPr>
            <w:tcW w:w="236" w:type="dxa"/>
          </w:tcPr>
          <w:p w14:paraId="4BE336F8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6C09E09" w14:textId="7D5DC043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128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299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67BA63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4A236" w14:textId="0ED6D16A" w:rsidR="00052175" w:rsidRPr="0036496E" w:rsidRDefault="00C605FF" w:rsidP="009E635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20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823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FD2B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3ECA2" w14:textId="37049487" w:rsidR="00052175" w:rsidRPr="0036496E" w:rsidRDefault="00C605FF" w:rsidP="009E635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13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364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49CC21" w14:textId="77777777" w:rsidR="00052175" w:rsidRPr="0036496E" w:rsidRDefault="00052175" w:rsidP="009E63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D29008E" w14:textId="63E5A9F9" w:rsidR="00052175" w:rsidRPr="0036496E" w:rsidRDefault="00C605FF" w:rsidP="00E90D1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7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187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013</w:t>
            </w:r>
          </w:p>
        </w:tc>
        <w:tc>
          <w:tcPr>
            <w:tcW w:w="272" w:type="dxa"/>
            <w:gridSpan w:val="2"/>
          </w:tcPr>
          <w:p w14:paraId="39071716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D761D" w14:textId="67158D5B" w:rsidR="00052175" w:rsidRPr="0036496E" w:rsidRDefault="00C605FF" w:rsidP="007C3C4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228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874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792F8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1CEBF" w14:textId="5FA260CA" w:rsidR="00052175" w:rsidRPr="0036496E" w:rsidRDefault="00C605FF" w:rsidP="002E056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164</w:t>
            </w:r>
            <w:r w:rsidR="00052175" w:rsidRPr="003649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311</w:t>
            </w:r>
          </w:p>
        </w:tc>
      </w:tr>
      <w:tr w:rsidR="00052175" w:rsidRPr="006B07E9" w14:paraId="70030DA2" w14:textId="77777777" w:rsidTr="00F64912">
        <w:tc>
          <w:tcPr>
            <w:tcW w:w="3545" w:type="dxa"/>
            <w:shd w:val="clear" w:color="auto" w:fill="auto"/>
          </w:tcPr>
          <w:p w14:paraId="0E451A33" w14:textId="3913D0B8" w:rsidR="00052175" w:rsidRPr="0036496E" w:rsidRDefault="00AC32BC" w:rsidP="007C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49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87" w:type="dxa"/>
          </w:tcPr>
          <w:p w14:paraId="48945EB2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4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ADE9D" w14:textId="40B1A6C4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4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193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0AD67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2A497" w14:textId="7317B23A" w:rsidR="00052175" w:rsidRPr="0036496E" w:rsidRDefault="00C605FF" w:rsidP="009E6359">
            <w:pPr>
              <w:pStyle w:val="acctfourfigures"/>
              <w:tabs>
                <w:tab w:val="clear" w:pos="765"/>
                <w:tab w:val="left" w:pos="441"/>
                <w:tab w:val="decimal" w:pos="52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237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058</w:t>
            </w:r>
          </w:p>
        </w:tc>
        <w:tc>
          <w:tcPr>
            <w:tcW w:w="236" w:type="dxa"/>
          </w:tcPr>
          <w:p w14:paraId="16011D62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D0FB10" w14:textId="662EF20A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57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755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33C7313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766B7" w14:textId="031C9E9B" w:rsidR="00052175" w:rsidRPr="0036496E" w:rsidRDefault="00C605FF" w:rsidP="009E635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14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576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CC208A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0958D4" w14:textId="408137D3" w:rsidR="00052175" w:rsidRPr="0036496E" w:rsidRDefault="00C605FF" w:rsidP="009E635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12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670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A1846C" w14:textId="77777777" w:rsidR="00052175" w:rsidRPr="0036496E" w:rsidRDefault="00052175" w:rsidP="00E90D1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B62010B" w14:textId="456E9502" w:rsidR="00052175" w:rsidRPr="0036496E" w:rsidRDefault="00C605FF" w:rsidP="00E90D1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76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48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991</w:t>
            </w:r>
          </w:p>
        </w:tc>
        <w:tc>
          <w:tcPr>
            <w:tcW w:w="272" w:type="dxa"/>
            <w:gridSpan w:val="2"/>
          </w:tcPr>
          <w:p w14:paraId="09CEECB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C33FF" w14:textId="59202113" w:rsidR="00052175" w:rsidRPr="0036496E" w:rsidRDefault="00C605FF" w:rsidP="007C3C4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48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040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439FB9" w14:textId="77777777" w:rsidR="00052175" w:rsidRPr="0036496E" w:rsidRDefault="00052175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5326C4" w14:textId="6408E9E1" w:rsidR="00052175" w:rsidRPr="0036496E" w:rsidRDefault="00C605FF" w:rsidP="007C3C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b/>
                <w:bCs/>
                <w:szCs w:val="22"/>
              </w:rPr>
            </w:pP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612</w:t>
            </w:r>
            <w:r w:rsidR="00052175" w:rsidRPr="0036496E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605FF">
              <w:rPr>
                <w:rFonts w:ascii="Angsana New" w:hAnsi="Angsana New"/>
                <w:b/>
                <w:bCs/>
                <w:szCs w:val="22"/>
                <w:lang w:val="en-US"/>
              </w:rPr>
              <w:t>324</w:t>
            </w:r>
          </w:p>
        </w:tc>
      </w:tr>
    </w:tbl>
    <w:p w14:paraId="5AC6E5BE" w14:textId="77777777" w:rsidR="00DC2AC8" w:rsidRPr="006B07E9" w:rsidRDefault="00DC2AC8" w:rsidP="00BC47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DC2AC8" w:rsidRPr="006B07E9" w:rsidSect="00047E31">
          <w:headerReference w:type="default" r:id="rId19"/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42092A23" w14:textId="4FA6A291" w:rsidR="00BD70B7" w:rsidRPr="006B07E9" w:rsidRDefault="00BD70B7" w:rsidP="00520A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36C5CCDF" w14:textId="40C11334" w:rsidR="00BD70B7" w:rsidRDefault="00BD70B7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94"/>
        <w:gridCol w:w="270"/>
        <w:gridCol w:w="1170"/>
        <w:gridCol w:w="270"/>
        <w:gridCol w:w="1260"/>
      </w:tblGrid>
      <w:tr w:rsidR="00EA794A" w:rsidRPr="006B07E9" w14:paraId="337234BE" w14:textId="77777777" w:rsidTr="00B57E70">
        <w:trPr>
          <w:trHeight w:val="20"/>
          <w:tblHeader/>
        </w:trPr>
        <w:tc>
          <w:tcPr>
            <w:tcW w:w="3780" w:type="dxa"/>
          </w:tcPr>
          <w:p w14:paraId="4179994D" w14:textId="1C46E8BA" w:rsidR="00EA794A" w:rsidRPr="006B07E9" w:rsidRDefault="00EA794A" w:rsidP="0001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79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700" w:type="dxa"/>
            <w:gridSpan w:val="3"/>
            <w:vAlign w:val="center"/>
          </w:tcPr>
          <w:p w14:paraId="70FAED46" w14:textId="77777777" w:rsidR="00EA794A" w:rsidRPr="006B07E9" w:rsidRDefault="00EA794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6D8027" w14:textId="77777777" w:rsidR="00EA794A" w:rsidRPr="006B07E9" w:rsidRDefault="00EA794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4DA3D66" w14:textId="77777777" w:rsidR="00EA794A" w:rsidRPr="006B07E9" w:rsidRDefault="00EA794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94A" w:rsidRPr="006B07E9" w14:paraId="1A883B55" w14:textId="77777777" w:rsidTr="00B57E70">
        <w:trPr>
          <w:trHeight w:val="20"/>
          <w:tblHeader/>
        </w:trPr>
        <w:tc>
          <w:tcPr>
            <w:tcW w:w="3780" w:type="dxa"/>
          </w:tcPr>
          <w:p w14:paraId="3F5E29D3" w14:textId="41250783" w:rsidR="00EA794A" w:rsidRPr="006B07E9" w:rsidRDefault="00B57E70" w:rsidP="0001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A794A" w:rsidRPr="006B0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A794A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A794A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EA794A" w:rsidRPr="006B0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A776476" w14:textId="41E73567" w:rsidR="00EA794A" w:rsidRPr="006B07E9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7155D06A" w14:textId="77777777" w:rsidR="00EA794A" w:rsidRPr="006B07E9" w:rsidRDefault="00EA794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42972A4" w14:textId="213C0A67" w:rsidR="00EA794A" w:rsidRPr="006B07E9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51FA211" w14:textId="77777777" w:rsidR="00EA794A" w:rsidRPr="006B07E9" w:rsidRDefault="00EA794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99519F" w14:textId="0638117E" w:rsidR="00EA794A" w:rsidRPr="006B07E9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9DD2CBC" w14:textId="77777777" w:rsidR="00EA794A" w:rsidRPr="006B07E9" w:rsidRDefault="00EA794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09F851" w14:textId="1AEC86AD" w:rsidR="00EA794A" w:rsidRPr="006B07E9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A794A" w:rsidRPr="006B07E9" w14:paraId="5C3456F9" w14:textId="77777777" w:rsidTr="00B57E70">
        <w:trPr>
          <w:trHeight w:val="20"/>
          <w:tblHeader/>
        </w:trPr>
        <w:tc>
          <w:tcPr>
            <w:tcW w:w="3780" w:type="dxa"/>
          </w:tcPr>
          <w:p w14:paraId="7758E1C0" w14:textId="77777777" w:rsidR="00EA794A" w:rsidRPr="006B07E9" w:rsidRDefault="00EA794A" w:rsidP="0001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27D97398" w14:textId="77777777" w:rsidR="00EA794A" w:rsidRPr="006B07E9" w:rsidRDefault="00EA794A" w:rsidP="00010D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794A" w:rsidRPr="006B07E9" w14:paraId="606B4F35" w14:textId="77777777" w:rsidTr="00B57E70">
        <w:trPr>
          <w:trHeight w:val="20"/>
        </w:trPr>
        <w:tc>
          <w:tcPr>
            <w:tcW w:w="3780" w:type="dxa"/>
          </w:tcPr>
          <w:p w14:paraId="2AE3552C" w14:textId="5AB23D16" w:rsidR="00EA794A" w:rsidRPr="006B07E9" w:rsidRDefault="00EA794A" w:rsidP="00EA794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6E4733F3" w14:textId="6577C97E" w:rsidR="00EA794A" w:rsidRPr="006B07E9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36" w:type="dxa"/>
          </w:tcPr>
          <w:p w14:paraId="3CA0EF9B" w14:textId="77777777" w:rsidR="00EA794A" w:rsidRPr="006B07E9" w:rsidRDefault="00EA794A" w:rsidP="00EA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14F0BE" w14:textId="3F79C286" w:rsidR="00EA794A" w:rsidRPr="006B07E9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0F645DED" w14:textId="77777777" w:rsidR="00EA794A" w:rsidRPr="006B07E9" w:rsidRDefault="00EA794A" w:rsidP="00EA79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409B8" w14:textId="402C32AF" w:rsidR="00EA794A" w:rsidRPr="00D968CE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36A5894C" w14:textId="77777777" w:rsidR="00EA794A" w:rsidRPr="006B07E9" w:rsidRDefault="00EA794A" w:rsidP="00EA79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90FDF5" w14:textId="2D571926" w:rsidR="00EA794A" w:rsidRPr="006B07E9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EA794A" w:rsidRPr="006B07E9" w14:paraId="780EE3C6" w14:textId="77777777" w:rsidTr="00B57E70">
        <w:trPr>
          <w:trHeight w:val="20"/>
        </w:trPr>
        <w:tc>
          <w:tcPr>
            <w:tcW w:w="3780" w:type="dxa"/>
          </w:tcPr>
          <w:p w14:paraId="7A34CA32" w14:textId="02DE5B59" w:rsidR="00EA794A" w:rsidRPr="006B07E9" w:rsidRDefault="00EA794A" w:rsidP="00EA794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3DCE88" w14:textId="4F76A528" w:rsidR="00EA794A" w:rsidRPr="00B57E70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97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36" w:type="dxa"/>
          </w:tcPr>
          <w:p w14:paraId="1C2926AD" w14:textId="77777777" w:rsidR="00EA794A" w:rsidRPr="006B07E9" w:rsidRDefault="00EA794A" w:rsidP="00EA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1BD8A92" w14:textId="4BB87EE1" w:rsidR="00EA794A" w:rsidRPr="006B07E9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112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0F79E712" w14:textId="77777777" w:rsidR="00EA794A" w:rsidRPr="006B07E9" w:rsidRDefault="00EA794A" w:rsidP="00EA79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A263E5" w14:textId="55ED5CCF" w:rsidR="00EA794A" w:rsidRPr="006B07E9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9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3ADF3789" w14:textId="77777777" w:rsidR="00EA794A" w:rsidRPr="006B07E9" w:rsidRDefault="00EA794A" w:rsidP="00EA79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625977" w14:textId="3E9A530D" w:rsidR="00EA794A" w:rsidRPr="006B07E9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14</w:t>
            </w:r>
            <w:r w:rsidR="00D968C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EA794A" w:rsidRPr="006B07E9" w14:paraId="519A0455" w14:textId="77777777" w:rsidTr="00B57E70">
        <w:trPr>
          <w:trHeight w:val="20"/>
        </w:trPr>
        <w:tc>
          <w:tcPr>
            <w:tcW w:w="3780" w:type="dxa"/>
          </w:tcPr>
          <w:p w14:paraId="5B3B2DA4" w14:textId="27631D75" w:rsidR="00EA794A" w:rsidRPr="006B07E9" w:rsidRDefault="00EA794A" w:rsidP="00EA794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2C55F" w14:textId="43075CC5" w:rsidR="00EA794A" w:rsidRPr="00B57E70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D968CE" w:rsidRPr="00B57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36" w:type="dxa"/>
          </w:tcPr>
          <w:p w14:paraId="6A6A8A5A" w14:textId="77777777" w:rsidR="00EA794A" w:rsidRPr="006B07E9" w:rsidRDefault="00EA794A" w:rsidP="00EA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44A8B6B" w14:textId="26491B5E" w:rsidR="00EA794A" w:rsidRPr="00B57E70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="00D968CE" w:rsidRPr="00B57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0AD350DB" w14:textId="77777777" w:rsidR="00EA794A" w:rsidRPr="006B07E9" w:rsidRDefault="00EA794A" w:rsidP="00EA79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191E3" w14:textId="7DD36672" w:rsidR="00EA794A" w:rsidRPr="00B57E70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968CE" w:rsidRPr="00B57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6DD6915F" w14:textId="77777777" w:rsidR="00EA794A" w:rsidRPr="006B07E9" w:rsidRDefault="00EA794A" w:rsidP="00EA79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3D688" w14:textId="355B8A03" w:rsidR="00EA794A" w:rsidRPr="00B57E70" w:rsidRDefault="00C605FF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D968CE" w:rsidRPr="00B57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</w:tr>
    </w:tbl>
    <w:p w14:paraId="4A0A89C8" w14:textId="115499F9" w:rsidR="00EA794A" w:rsidRDefault="00EA794A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F4E4F9" w14:textId="1369D9C8" w:rsidR="0029340E" w:rsidRPr="0008574F" w:rsidRDefault="0029340E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7D7510">
        <w:rPr>
          <w:rFonts w:ascii="Angsana New" w:hAnsi="Angsana New" w:hint="cs"/>
          <w:sz w:val="30"/>
          <w:szCs w:val="30"/>
          <w:cs/>
        </w:rPr>
        <w:t>และบริษัท</w:t>
      </w:r>
      <w:r w:rsidR="0008574F">
        <w:rPr>
          <w:rFonts w:ascii="Angsana New" w:hAnsi="Angsana New" w:hint="cs"/>
          <w:sz w:val="30"/>
          <w:szCs w:val="30"/>
          <w:cs/>
        </w:rPr>
        <w:t>ลดลง</w:t>
      </w:r>
      <w:r w:rsidRPr="006B07E9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C605FF" w:rsidRPr="00C605FF">
        <w:rPr>
          <w:rFonts w:ascii="Angsana New" w:hAnsi="Angsana New" w:hint="cs"/>
          <w:sz w:val="30"/>
          <w:szCs w:val="30"/>
        </w:rPr>
        <w:t>16</w:t>
      </w:r>
      <w:r w:rsidR="00171131">
        <w:rPr>
          <w:rFonts w:ascii="Angsana New" w:hAnsi="Angsana New" w:hint="cs"/>
          <w:sz w:val="30"/>
          <w:szCs w:val="30"/>
          <w:cs/>
        </w:rPr>
        <w:t>.</w:t>
      </w:r>
      <w:r w:rsidR="00C605FF" w:rsidRPr="00C605FF">
        <w:rPr>
          <w:rFonts w:ascii="Angsana New" w:hAnsi="Angsana New" w:hint="cs"/>
          <w:sz w:val="30"/>
          <w:szCs w:val="30"/>
        </w:rPr>
        <w:t>95</w:t>
      </w:r>
      <w:r w:rsidR="0008574F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 และ</w:t>
      </w:r>
      <w:r w:rsidR="0008574F">
        <w:rPr>
          <w:rFonts w:ascii="Angsana New" w:hAnsi="Angsana New" w:hint="cs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 w:hint="cs"/>
          <w:sz w:val="30"/>
          <w:szCs w:val="30"/>
        </w:rPr>
        <w:t>7</w:t>
      </w:r>
      <w:r w:rsidR="00171131">
        <w:rPr>
          <w:rFonts w:ascii="Angsana New" w:hAnsi="Angsana New" w:hint="cs"/>
          <w:sz w:val="30"/>
          <w:szCs w:val="30"/>
          <w:cs/>
        </w:rPr>
        <w:t>.</w:t>
      </w:r>
      <w:r w:rsidR="00C605FF" w:rsidRPr="00C605FF">
        <w:rPr>
          <w:rFonts w:ascii="Angsana New" w:hAnsi="Angsana New" w:hint="cs"/>
          <w:sz w:val="30"/>
          <w:szCs w:val="30"/>
        </w:rPr>
        <w:t>84</w:t>
      </w:r>
      <w:r w:rsidR="0008574F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ตามลำดับ</w:t>
      </w:r>
      <w:r w:rsidR="00F200F5">
        <w:rPr>
          <w:rFonts w:ascii="Angsana New" w:hAnsi="Angsana New"/>
          <w:sz w:val="30"/>
          <w:szCs w:val="30"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2563</w:t>
      </w:r>
      <w:r w:rsidR="00F200F5" w:rsidRPr="0008574F">
        <w:rPr>
          <w:rFonts w:ascii="Angsana New" w:hAnsi="Angsana New"/>
          <w:i/>
          <w:iCs/>
          <w:sz w:val="30"/>
          <w:szCs w:val="30"/>
        </w:rPr>
        <w:t xml:space="preserve">: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116</w:t>
      </w:r>
      <w:r w:rsidR="00C73E60" w:rsidRPr="0008574F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74</w:t>
      </w:r>
      <w:r w:rsidR="00F200F5" w:rsidRPr="0008574F">
        <w:rPr>
          <w:rFonts w:ascii="Angsana New" w:hAnsi="Angsana New"/>
          <w:i/>
          <w:iCs/>
          <w:sz w:val="30"/>
          <w:szCs w:val="30"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C605FF" w:rsidRPr="00C605FF">
        <w:rPr>
          <w:rFonts w:ascii="Angsana New" w:hAnsi="Angsana New" w:hint="cs"/>
          <w:i/>
          <w:iCs/>
          <w:sz w:val="30"/>
          <w:szCs w:val="30"/>
        </w:rPr>
        <w:t>18</w:t>
      </w:r>
      <w:r w:rsidR="00C73E60" w:rsidRPr="0008574F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605FF" w:rsidRPr="00C605FF">
        <w:rPr>
          <w:rFonts w:ascii="Angsana New" w:hAnsi="Angsana New" w:hint="cs"/>
          <w:i/>
          <w:iCs/>
          <w:sz w:val="30"/>
          <w:szCs w:val="30"/>
        </w:rPr>
        <w:t>6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9</w:t>
      </w:r>
      <w:r w:rsidR="00C73E60" w:rsidRPr="0008574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56EE088" w14:textId="7CB09CF6" w:rsidR="009411EE" w:rsidRPr="006B07E9" w:rsidRDefault="00941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264"/>
        <w:gridCol w:w="6"/>
        <w:gridCol w:w="1164"/>
        <w:gridCol w:w="270"/>
        <w:gridCol w:w="1263"/>
        <w:gridCol w:w="6"/>
        <w:gridCol w:w="263"/>
        <w:gridCol w:w="8"/>
        <w:gridCol w:w="1166"/>
        <w:gridCol w:w="268"/>
        <w:gridCol w:w="1263"/>
      </w:tblGrid>
      <w:tr w:rsidR="00D631BB" w:rsidRPr="006B07E9" w14:paraId="20273883" w14:textId="77777777" w:rsidTr="00D944C2">
        <w:trPr>
          <w:tblHeader/>
        </w:trPr>
        <w:tc>
          <w:tcPr>
            <w:tcW w:w="1857" w:type="pct"/>
          </w:tcPr>
          <w:p w14:paraId="6708066A" w14:textId="77777777" w:rsidR="00D631BB" w:rsidRPr="006B07E9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9EAFE47" w14:textId="77777777" w:rsidR="00D631BB" w:rsidRPr="006B07E9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4"/>
          </w:tcPr>
          <w:p w14:paraId="0729C79B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68DB48AB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3"/>
          </w:tcPr>
          <w:p w14:paraId="3F7FAD46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31BB" w:rsidRPr="006B07E9" w14:paraId="3212BAAA" w14:textId="77777777" w:rsidTr="004679FC">
        <w:trPr>
          <w:tblHeader/>
        </w:trPr>
        <w:tc>
          <w:tcPr>
            <w:tcW w:w="1996" w:type="pct"/>
            <w:gridSpan w:val="2"/>
          </w:tcPr>
          <w:p w14:paraId="1BAFCA84" w14:textId="71EB25C8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661FF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9" w:type="pct"/>
            <w:gridSpan w:val="2"/>
          </w:tcPr>
          <w:p w14:paraId="41F8E406" w14:textId="0F0C52AC" w:rsidR="00D631BB" w:rsidRPr="006B07E9" w:rsidRDefault="00C605FF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04508B42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0FB049F" w14:textId="46D374F8" w:rsidR="00D631BB" w:rsidRPr="006B07E9" w:rsidRDefault="00C605FF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  <w:gridSpan w:val="2"/>
          </w:tcPr>
          <w:p w14:paraId="58ED1097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9A25FFA" w14:textId="2C5E1A2C" w:rsidR="00D631BB" w:rsidRPr="006B07E9" w:rsidRDefault="00C605FF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0548BB9C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52521594" w14:textId="064E0767" w:rsidR="00D631BB" w:rsidRPr="006B07E9" w:rsidRDefault="00C605FF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631BB" w:rsidRPr="006B07E9" w14:paraId="29B1122C" w14:textId="77777777" w:rsidTr="004679FC">
        <w:trPr>
          <w:tblHeader/>
        </w:trPr>
        <w:tc>
          <w:tcPr>
            <w:tcW w:w="1857" w:type="pct"/>
          </w:tcPr>
          <w:p w14:paraId="138FD4D1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FE40D3A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pct"/>
            <w:gridSpan w:val="10"/>
          </w:tcPr>
          <w:p w14:paraId="3ADC1F7F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1BB" w:rsidRPr="006B07E9" w14:paraId="4A5EC51E" w14:textId="77777777" w:rsidTr="004679FC">
        <w:tc>
          <w:tcPr>
            <w:tcW w:w="1857" w:type="pct"/>
          </w:tcPr>
          <w:p w14:paraId="0912DCF5" w14:textId="079D4A58" w:rsidR="00D631BB" w:rsidRPr="006B07E9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0" w:type="pct"/>
          </w:tcPr>
          <w:p w14:paraId="33B3549C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1C1A198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60EB2E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D2B2EF0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CB474E4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1F54883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EBA2D5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FD285AA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6B07E9" w14:paraId="30C57E9A" w14:textId="77777777" w:rsidTr="004679FC">
        <w:tc>
          <w:tcPr>
            <w:tcW w:w="1857" w:type="pct"/>
          </w:tcPr>
          <w:p w14:paraId="5A4C1D2A" w14:textId="5627F230" w:rsidR="00D631BB" w:rsidRPr="006B07E9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0" w:type="pct"/>
          </w:tcPr>
          <w:p w14:paraId="3507B31E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36F5E18" w14:textId="77777777" w:rsidR="00D631BB" w:rsidRPr="006B07E9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796A2D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6EB27AC" w14:textId="1230317C" w:rsidR="00D631BB" w:rsidRPr="006B07E9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65DDDD4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3A1400E2" w14:textId="77777777" w:rsidR="00D631BB" w:rsidRPr="006B07E9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72A30A" w14:textId="77777777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4E56E4E" w14:textId="75BDECBE" w:rsidR="00D631BB" w:rsidRPr="006B07E9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CAE" w:rsidRPr="006B07E9" w14:paraId="64D706E7" w14:textId="77777777" w:rsidTr="004679FC">
        <w:tc>
          <w:tcPr>
            <w:tcW w:w="1857" w:type="pct"/>
          </w:tcPr>
          <w:p w14:paraId="2396B2BD" w14:textId="3FBB6993" w:rsidR="004C0CAE" w:rsidRPr="006B07E9" w:rsidRDefault="004C0CAE" w:rsidP="0067638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0" w:type="pct"/>
          </w:tcPr>
          <w:p w14:paraId="6753B980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2005039" w14:textId="414F3EF8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1F68F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3" w:type="pct"/>
          </w:tcPr>
          <w:p w14:paraId="311263B0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9872DA2" w14:textId="7F5098A4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4C0CAE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2" w:type="pct"/>
            <w:gridSpan w:val="2"/>
          </w:tcPr>
          <w:p w14:paraId="41EE5966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FE864B6" w14:textId="72894A78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2</w:t>
            </w:r>
            <w:r w:rsidR="001F68F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2" w:type="pct"/>
          </w:tcPr>
          <w:p w14:paraId="416C7EF9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A4FDCD0" w14:textId="3033FD39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4C0CAE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4C0CAE" w:rsidRPr="006B07E9" w14:paraId="4D10FBCE" w14:textId="77777777" w:rsidTr="004679FC">
        <w:tc>
          <w:tcPr>
            <w:tcW w:w="1857" w:type="pct"/>
          </w:tcPr>
          <w:p w14:paraId="6833E09F" w14:textId="37BD5BF6" w:rsidR="004C0CAE" w:rsidRPr="006B07E9" w:rsidRDefault="004C0CAE" w:rsidP="0067638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0" w:type="pct"/>
          </w:tcPr>
          <w:p w14:paraId="293D1000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9B9A7B" w14:textId="2A892ABA" w:rsidR="004C0CAE" w:rsidRPr="006B07E9" w:rsidRDefault="001F68FD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82294A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E76D619" w14:textId="66BFD46F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2" w:type="pct"/>
            <w:gridSpan w:val="2"/>
          </w:tcPr>
          <w:p w14:paraId="20004B3C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46530195" w14:textId="74432856" w:rsidR="004C0CAE" w:rsidRPr="006B07E9" w:rsidRDefault="001F68FD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708139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C1A6E93" w14:textId="4F9D028C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4C0CAE" w:rsidRPr="006B07E9" w14:paraId="69DCB6ED" w14:textId="77777777" w:rsidTr="004679FC">
        <w:tc>
          <w:tcPr>
            <w:tcW w:w="1857" w:type="pct"/>
          </w:tcPr>
          <w:p w14:paraId="28E3E13B" w14:textId="3B5C2400" w:rsidR="004C0CAE" w:rsidRPr="006B07E9" w:rsidRDefault="004C0CAE" w:rsidP="0067638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0" w:type="pct"/>
          </w:tcPr>
          <w:p w14:paraId="4944594B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5E226950" w14:textId="0AFF70C2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13</w:t>
            </w:r>
            <w:r w:rsidR="001F68F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43" w:type="pct"/>
          </w:tcPr>
          <w:p w14:paraId="692EFE72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AE45A31" w14:textId="4C1A6253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38</w:t>
            </w:r>
            <w:r w:rsidR="004C0CAE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2" w:type="pct"/>
            <w:gridSpan w:val="2"/>
          </w:tcPr>
          <w:p w14:paraId="3564F087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C6C4601" w14:textId="67DBC4CD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 w:rsidR="001F68F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42" w:type="pct"/>
          </w:tcPr>
          <w:p w14:paraId="60C681D5" w14:textId="77777777" w:rsidR="004C0CAE" w:rsidRPr="006B07E9" w:rsidRDefault="004C0CAE" w:rsidP="004C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A6FB0C1" w14:textId="7578FC32" w:rsidR="004C0CAE" w:rsidRPr="006B07E9" w:rsidRDefault="00C605FF" w:rsidP="004C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28</w:t>
            </w:r>
            <w:r w:rsidR="004C0CAE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9D1E44" w:rsidRPr="006B07E9" w14:paraId="6B7634F3" w14:textId="77777777" w:rsidTr="004679FC">
        <w:tc>
          <w:tcPr>
            <w:tcW w:w="1857" w:type="pct"/>
          </w:tcPr>
          <w:p w14:paraId="2830C920" w14:textId="17FD4EEF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0" w:type="pct"/>
          </w:tcPr>
          <w:p w14:paraId="72A0981B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5F82897" w14:textId="0EC06485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2</w:t>
            </w:r>
            <w:r w:rsidR="00692B52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143" w:type="pct"/>
          </w:tcPr>
          <w:p w14:paraId="6C39E82B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8CA61F" w14:textId="567666C4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9D1E4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2" w:type="pct"/>
            <w:gridSpan w:val="2"/>
          </w:tcPr>
          <w:p w14:paraId="22CDA757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4699714C" w14:textId="27AB99CE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605FF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2" w:type="pct"/>
          </w:tcPr>
          <w:p w14:paraId="079C4F66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29EA6EB" w14:textId="79AE7329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9D1E4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016</w:t>
            </w:r>
          </w:p>
        </w:tc>
      </w:tr>
      <w:tr w:rsidR="009D1E44" w:rsidRPr="006B07E9" w14:paraId="2DD9A618" w14:textId="77777777" w:rsidTr="004679FC">
        <w:tc>
          <w:tcPr>
            <w:tcW w:w="1857" w:type="pct"/>
          </w:tcPr>
          <w:p w14:paraId="188C7919" w14:textId="019C11D7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0" w:type="pct"/>
          </w:tcPr>
          <w:p w14:paraId="600E7797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0ECEF2" w14:textId="288BDD8B" w:rsidR="009D1E44" w:rsidRPr="006B07E9" w:rsidRDefault="00401F5E" w:rsidP="00B5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25F3C1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80504C9" w14:textId="0C29B7C1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42" w:type="pct"/>
            <w:gridSpan w:val="2"/>
          </w:tcPr>
          <w:p w14:paraId="03956C6A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66CC65F" w14:textId="0B660C55" w:rsidR="009D1E44" w:rsidRPr="006B07E9" w:rsidRDefault="00401F5E" w:rsidP="008D7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02F643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AAE5AAF" w14:textId="6E8836E3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9D1E44" w:rsidRPr="006B07E9" w14:paraId="420B3D70" w14:textId="77777777" w:rsidTr="004679FC">
        <w:tc>
          <w:tcPr>
            <w:tcW w:w="1857" w:type="pct"/>
          </w:tcPr>
          <w:p w14:paraId="132E9AC2" w14:textId="6014D61F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0" w:type="pct"/>
          </w:tcPr>
          <w:p w14:paraId="7DF3CDFA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2F54E3A" w14:textId="77777777" w:rsidR="00401F5E" w:rsidRDefault="00401F5E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D31F74B" w14:textId="42EE46DE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401F5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43" w:type="pct"/>
          </w:tcPr>
          <w:p w14:paraId="50E8BB4E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A175592" w14:textId="77777777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B668EFC" w14:textId="2A110E09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9D1E4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42" w:type="pct"/>
            <w:gridSpan w:val="2"/>
          </w:tcPr>
          <w:p w14:paraId="7887FF62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78655A4" w14:textId="77777777" w:rsidR="009D1E44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45D4864" w14:textId="07F74D32" w:rsidR="00401F5E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401F5E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2" w:type="pct"/>
          </w:tcPr>
          <w:p w14:paraId="59AEEC7C" w14:textId="77777777" w:rsidR="009D1E44" w:rsidRPr="006B07E9" w:rsidRDefault="009D1E44" w:rsidP="009D1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5D641B72" w14:textId="77777777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6B327D1" w14:textId="06186FC5" w:rsidR="009D1E44" w:rsidRPr="006B07E9" w:rsidRDefault="00C605FF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9D1E4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</w:tbl>
    <w:p w14:paraId="72700922" w14:textId="4F1B4DAB" w:rsidR="00D631BB" w:rsidRPr="006B07E9" w:rsidRDefault="00D631BB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BA426" w14:textId="1281AB93" w:rsidR="000A4CDB" w:rsidRPr="00D37D6D" w:rsidRDefault="000A4CDB" w:rsidP="000A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6B07E9">
        <w:rPr>
          <w:rFonts w:ascii="Angsana New" w:hAnsi="Angsana New" w:hint="cs"/>
          <w:sz w:val="30"/>
          <w:szCs w:val="30"/>
          <w:cs/>
        </w:rPr>
        <w:t>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7D7510">
        <w:rPr>
          <w:rFonts w:ascii="Angsana New" w:hAnsi="Angsana New" w:hint="cs"/>
          <w:sz w:val="30"/>
          <w:szCs w:val="30"/>
          <w:cs/>
        </w:rPr>
        <w:t>และบริษัท</w:t>
      </w:r>
      <w:r w:rsidRPr="006B07E9">
        <w:rPr>
          <w:rFonts w:ascii="Angsana New" w:hAnsi="Angsana New"/>
          <w:sz w:val="30"/>
          <w:szCs w:val="30"/>
          <w:cs/>
        </w:rPr>
        <w:t xml:space="preserve"> มีจำนวน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9F37CE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="003E4205">
        <w:rPr>
          <w:rFonts w:ascii="Angsana New" w:hAnsi="Angsana New"/>
          <w:sz w:val="30"/>
          <w:szCs w:val="30"/>
        </w:rPr>
        <w:t>6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และ</w:t>
      </w:r>
      <w:r w:rsidR="00F9069A" w:rsidRPr="006B07E9">
        <w:rPr>
          <w:rFonts w:ascii="Angsana New" w:hAnsi="Angsana New"/>
          <w:sz w:val="30"/>
          <w:szCs w:val="30"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8</w:t>
      </w:r>
      <w:r w:rsidR="009F37CE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8</w:t>
      </w:r>
      <w:r w:rsidR="007D7510">
        <w:rPr>
          <w:rFonts w:ascii="Angsana New" w:hAnsi="Angsana New"/>
          <w:sz w:val="30"/>
          <w:szCs w:val="30"/>
        </w:rPr>
        <w:t>0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D94E97">
        <w:rPr>
          <w:rFonts w:ascii="Angsana New" w:hAnsi="Angsana New" w:hint="cs"/>
          <w:sz w:val="30"/>
          <w:szCs w:val="30"/>
          <w:cs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2563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: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76</w:t>
      </w:r>
      <w:r w:rsidR="009F37CE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6</w:t>
      </w:r>
      <w:r w:rsidR="005A1B90">
        <w:rPr>
          <w:rFonts w:ascii="Angsana New" w:hAnsi="Angsana New"/>
          <w:i/>
          <w:iCs/>
          <w:sz w:val="30"/>
          <w:szCs w:val="30"/>
        </w:rPr>
        <w:t>9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54</w:t>
      </w:r>
      <w:r w:rsidR="007D7510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1</w:t>
      </w:r>
      <w:r w:rsidR="009F37CE">
        <w:rPr>
          <w:rFonts w:ascii="Angsana New" w:hAnsi="Angsana New"/>
          <w:i/>
          <w:iCs/>
          <w:sz w:val="30"/>
          <w:szCs w:val="30"/>
        </w:rPr>
        <w:t>6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ล้านบาท ตา</w:t>
      </w:r>
      <w:r w:rsidR="00486CA8">
        <w:rPr>
          <w:rFonts w:ascii="Angsana New" w:hAnsi="Angsana New" w:hint="cs"/>
          <w:i/>
          <w:iCs/>
          <w:sz w:val="30"/>
          <w:szCs w:val="30"/>
          <w:cs/>
        </w:rPr>
        <w:t>ม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ลำดับ)</w:t>
      </w:r>
    </w:p>
    <w:p w14:paraId="25544287" w14:textId="5F64B694" w:rsidR="00152C62" w:rsidRDefault="0015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2292EB" w14:textId="2A63643C" w:rsidR="00B758B6" w:rsidRPr="006B07E9" w:rsidRDefault="00B758B6" w:rsidP="00520A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ค่าความนิยม</w:t>
      </w:r>
    </w:p>
    <w:p w14:paraId="496AE902" w14:textId="77777777" w:rsidR="00B758B6" w:rsidRPr="008F156A" w:rsidRDefault="00B758B6" w:rsidP="00126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900"/>
        <w:gridCol w:w="1350"/>
        <w:gridCol w:w="270"/>
        <w:gridCol w:w="1440"/>
      </w:tblGrid>
      <w:tr w:rsidR="00400C52" w:rsidRPr="006B07E9" w14:paraId="2FCCD99D" w14:textId="77777777" w:rsidTr="005E5D04">
        <w:trPr>
          <w:tblHeader/>
        </w:trPr>
        <w:tc>
          <w:tcPr>
            <w:tcW w:w="4050" w:type="dxa"/>
          </w:tcPr>
          <w:p w14:paraId="2579CEF1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4B3EA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76F2F8" w14:textId="77777777" w:rsidR="00400C52" w:rsidRPr="006B07E9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6540191" w14:textId="77777777" w:rsidR="00400C52" w:rsidRPr="006B07E9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C52" w:rsidRPr="006B07E9" w14:paraId="61BF3EC3" w14:textId="77777777" w:rsidTr="005E5D04">
        <w:trPr>
          <w:tblHeader/>
        </w:trPr>
        <w:tc>
          <w:tcPr>
            <w:tcW w:w="4050" w:type="dxa"/>
          </w:tcPr>
          <w:p w14:paraId="60C52FE1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AAE66" w14:textId="65228FFE" w:rsidR="00400C52" w:rsidRPr="006B07E9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912280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E538C1" w14:textId="4144CCA3" w:rsidR="00400C52" w:rsidRPr="006B07E9" w:rsidRDefault="00C605FF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3BF1D0E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5CA6CDE" w14:textId="3FF4688A" w:rsidR="00400C52" w:rsidRPr="006B07E9" w:rsidRDefault="00C605FF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00C52" w:rsidRPr="006B07E9" w14:paraId="7DDA7F6D" w14:textId="77777777" w:rsidTr="005E5D04">
        <w:trPr>
          <w:tblHeader/>
        </w:trPr>
        <w:tc>
          <w:tcPr>
            <w:tcW w:w="4050" w:type="dxa"/>
          </w:tcPr>
          <w:p w14:paraId="00D7AEF0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D678" w14:textId="77777777" w:rsidR="00400C52" w:rsidRPr="006B07E9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56BD04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1C9E3EC3" w14:textId="77777777" w:rsidR="00400C52" w:rsidRPr="006B07E9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C52" w:rsidRPr="006B07E9" w14:paraId="4FC00580" w14:textId="77777777" w:rsidTr="005E5D04">
        <w:tc>
          <w:tcPr>
            <w:tcW w:w="4050" w:type="dxa"/>
          </w:tcPr>
          <w:p w14:paraId="42576877" w14:textId="77777777" w:rsidR="00400C52" w:rsidRPr="006B07E9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E4F7E6A" w14:textId="77777777" w:rsidR="00400C52" w:rsidRPr="006B07E9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1728A" w14:textId="77777777" w:rsidR="00400C52" w:rsidRPr="006B07E9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3DD4B" w14:textId="77777777" w:rsidR="00400C52" w:rsidRPr="006B07E9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D52D3" w14:textId="77777777" w:rsidR="00400C52" w:rsidRPr="006B07E9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EF348F" w14:textId="77777777" w:rsidR="00400C52" w:rsidRPr="006B07E9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8DB" w:rsidRPr="006B07E9" w14:paraId="1EA62B62" w14:textId="77777777" w:rsidTr="005E5D04">
        <w:tc>
          <w:tcPr>
            <w:tcW w:w="4050" w:type="dxa"/>
            <w:shd w:val="clear" w:color="auto" w:fill="auto"/>
          </w:tcPr>
          <w:p w14:paraId="149FD825" w14:textId="15F818CB" w:rsidR="004278DB" w:rsidRPr="006B07E9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025BDB" w:rsidRPr="006B07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5BDB"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25BDB" w:rsidRPr="006B07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5BDB"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333B258" w14:textId="77777777" w:rsidR="004278DB" w:rsidRPr="006B07E9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DCEF0" w14:textId="77777777" w:rsidR="004278DB" w:rsidRPr="006B07E9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086F0F" w14:textId="18B8F412" w:rsidR="004278DB" w:rsidRPr="006B07E9" w:rsidRDefault="00C605FF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="00454F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</w:tcPr>
          <w:p w14:paraId="5B9949D2" w14:textId="77777777" w:rsidR="004278DB" w:rsidRPr="006B07E9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B1EB8C" w14:textId="39A692D1" w:rsidR="004278DB" w:rsidRPr="006B07E9" w:rsidRDefault="00C605FF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="009D1E44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</w:tr>
      <w:tr w:rsidR="00663D04" w:rsidRPr="006B07E9" w14:paraId="483ABE9A" w14:textId="77777777" w:rsidTr="005E5D04">
        <w:tc>
          <w:tcPr>
            <w:tcW w:w="4050" w:type="dxa"/>
          </w:tcPr>
          <w:p w14:paraId="67967B95" w14:textId="77777777" w:rsidR="00663D04" w:rsidRPr="00AA445C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0FF00A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57876D0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72F8D4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C0D31B" w14:textId="77777777" w:rsidR="00663D04" w:rsidRPr="009051B1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F707A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63D04" w:rsidRPr="006B07E9" w14:paraId="68AF989E" w14:textId="77777777" w:rsidTr="005E5D04">
        <w:tc>
          <w:tcPr>
            <w:tcW w:w="4050" w:type="dxa"/>
          </w:tcPr>
          <w:p w14:paraId="10AF0253" w14:textId="0174190E" w:rsidR="00663D04" w:rsidRPr="006B07E9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ขาดทุนจากการด้อยค่าสะสม</w:t>
            </w:r>
          </w:p>
        </w:tc>
        <w:tc>
          <w:tcPr>
            <w:tcW w:w="1170" w:type="dxa"/>
          </w:tcPr>
          <w:p w14:paraId="24F8DE9B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0997A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8CCDDD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26A87" w14:textId="77777777" w:rsidR="00663D04" w:rsidRPr="006B07E9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7DB5AD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E44" w:rsidRPr="006B07E9" w14:paraId="6A7EBFC2" w14:textId="77777777" w:rsidTr="005E5D04">
        <w:tc>
          <w:tcPr>
            <w:tcW w:w="4050" w:type="dxa"/>
          </w:tcPr>
          <w:p w14:paraId="337EDF62" w14:textId="3371C525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="00E05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5C2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05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31</w:t>
            </w:r>
            <w:r w:rsidR="00E05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5C2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54C815A" w14:textId="77777777" w:rsidR="009D1E44" w:rsidRPr="006B07E9" w:rsidRDefault="009D1E44" w:rsidP="009D1E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B2FDE" w14:textId="77777777" w:rsidR="009D1E44" w:rsidRPr="006B07E9" w:rsidRDefault="009D1E44" w:rsidP="009D1E4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806C7" w14:textId="60F12A18" w:rsidR="009D1E44" w:rsidRPr="006B07E9" w:rsidRDefault="00454F3B" w:rsidP="009D1E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8E3CE" w14:textId="77777777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F80257" w14:textId="3C20C0E9" w:rsidR="009D1E44" w:rsidRPr="006B07E9" w:rsidRDefault="009D1E44" w:rsidP="009D1E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E44" w:rsidRPr="006B07E9" w14:paraId="62BFBF31" w14:textId="77777777" w:rsidTr="005E5D04">
        <w:tc>
          <w:tcPr>
            <w:tcW w:w="4050" w:type="dxa"/>
            <w:shd w:val="clear" w:color="auto" w:fill="auto"/>
          </w:tcPr>
          <w:p w14:paraId="5D5BF865" w14:textId="08A0244F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2C55211F" w14:textId="77777777" w:rsidR="009D1E44" w:rsidRPr="006B07E9" w:rsidRDefault="009D1E44" w:rsidP="009D1E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4615A" w14:textId="77777777" w:rsidR="009D1E44" w:rsidRPr="006B07E9" w:rsidRDefault="009D1E44" w:rsidP="009D1E4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9149" w14:textId="63604138" w:rsidR="009D1E44" w:rsidRPr="006B07E9" w:rsidRDefault="00454F3B" w:rsidP="009D1E4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0D8453" w14:textId="77777777" w:rsidR="009D1E44" w:rsidRPr="006B07E9" w:rsidRDefault="009D1E44" w:rsidP="009D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A1FB8" w14:textId="261B9195" w:rsidR="009D1E44" w:rsidRPr="006B07E9" w:rsidRDefault="009D1E44" w:rsidP="009D1E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63D04" w:rsidRPr="006B07E9" w14:paraId="2E7B79C3" w14:textId="77777777" w:rsidTr="005E5D04">
        <w:tc>
          <w:tcPr>
            <w:tcW w:w="4050" w:type="dxa"/>
            <w:shd w:val="clear" w:color="auto" w:fill="auto"/>
          </w:tcPr>
          <w:p w14:paraId="7116A39F" w14:textId="77777777" w:rsidR="00663D04" w:rsidRPr="00AA445C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C900F63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DAB0FED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8EAB18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A46BA2B" w14:textId="77777777" w:rsidR="00663D04" w:rsidRPr="009051B1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0E699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63D04" w:rsidRPr="006B07E9" w14:paraId="701D1EF8" w14:textId="77777777" w:rsidTr="005E5D04">
        <w:tc>
          <w:tcPr>
            <w:tcW w:w="4050" w:type="dxa"/>
            <w:shd w:val="clear" w:color="auto" w:fill="auto"/>
          </w:tcPr>
          <w:p w14:paraId="51FB032F" w14:textId="77777777" w:rsidR="00663D04" w:rsidRPr="006B07E9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5B5F7A5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EA390D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9B85D5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A1B9D" w14:textId="77777777" w:rsidR="00663D04" w:rsidRPr="006B07E9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B22AB5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D84" w:rsidRPr="006B07E9" w14:paraId="3455F040" w14:textId="77777777" w:rsidTr="005E5D04">
        <w:tc>
          <w:tcPr>
            <w:tcW w:w="4050" w:type="dxa"/>
            <w:shd w:val="clear" w:color="auto" w:fill="auto"/>
          </w:tcPr>
          <w:p w14:paraId="2839F94B" w14:textId="7200EA94" w:rsidR="00A23D84" w:rsidRPr="006B07E9" w:rsidRDefault="00A23D8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531D8CFC" w14:textId="77777777" w:rsidR="00A23D84" w:rsidRPr="006B07E9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6781D" w14:textId="77777777" w:rsidR="00A23D84" w:rsidRPr="006B07E9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2ABED7" w14:textId="3286C4C2" w:rsidR="00A23D84" w:rsidRPr="006B07E9" w:rsidRDefault="00C605FF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="00454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</w:tcPr>
          <w:p w14:paraId="30E7EA77" w14:textId="77777777" w:rsidR="00A23D84" w:rsidRPr="006B07E9" w:rsidRDefault="00A23D8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C1A9F16" w14:textId="16FCAAD4" w:rsidR="00A23D84" w:rsidRPr="006B07E9" w:rsidRDefault="00C605FF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="009D1E44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</w:tr>
    </w:tbl>
    <w:p w14:paraId="78C5BDDF" w14:textId="1FF3A98F" w:rsidR="00EE6899" w:rsidRPr="008F156A" w:rsidRDefault="00EE6899" w:rsidP="005F09EB">
      <w:pPr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16F554D7" w14:textId="77777777" w:rsidR="009051B1" w:rsidRPr="006B07E9" w:rsidRDefault="009051B1" w:rsidP="009051B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6B07E9">
        <w:rPr>
          <w:rFonts w:ascii="Angsana New" w:hAnsi="Angsana New"/>
          <w:snapToGrid w:val="0"/>
          <w:sz w:val="30"/>
          <w:szCs w:val="30"/>
          <w:lang w:eastAsia="th-TH"/>
        </w:rPr>
        <w:t>CGU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6B07E9">
        <w:rPr>
          <w:rFonts w:ascii="Angsana New" w:hAnsi="Angsana New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 ธุรกิจให้บริการขนส่งสินค้า และธุรกิจโรงไฟฟ้าพลังงานแสงอาทิตย์</w:t>
      </w:r>
    </w:p>
    <w:p w14:paraId="5CC46C48" w14:textId="77777777" w:rsidR="009051B1" w:rsidRPr="008F156A" w:rsidRDefault="009051B1" w:rsidP="009051B1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767AFE7D" w14:textId="34F2F149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C605FF" w:rsidRPr="00C605FF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5</w:t>
      </w:r>
      <w:r w:rsidR="0042791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="00BD63D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และ</w:t>
      </w:r>
      <w:r w:rsidR="0042791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18</w:t>
      </w:r>
      <w:r w:rsidRPr="006B07E9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 xml:space="preserve"> </w:t>
      </w: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ปี</w:t>
      </w: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br/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ซึ่งได้รับอนุมัติจากผู้บริหาร</w:t>
      </w:r>
      <w:r w:rsidRPr="006B07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การวัดมูลค่ายุติธรรมจัดประเภทเป็นมูลค่ายุติธรรมระดับ </w:t>
      </w:r>
      <w:r w:rsidR="00C605FF" w:rsidRPr="00C605FF">
        <w:rPr>
          <w:rFonts w:ascii="Angsana New" w:hAnsi="Angsana New"/>
          <w:snapToGrid w:val="0"/>
          <w:sz w:val="30"/>
          <w:szCs w:val="30"/>
          <w:lang w:eastAsia="th-TH"/>
        </w:rPr>
        <w:t>3</w:t>
      </w:r>
    </w:p>
    <w:p w14:paraId="6781F6AC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7FE108A9" w14:textId="3AF464C0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อัตราคิดลดของบริษัทย่อยในกลุ่มธุรกิจที่เกี่ยวเนื่องกับผลิตภัณฑ์ก๊าซธรรมชาติ ธุรกิจให้บริการขนส่งสินค้า และโรงงานไฟฟ้าพลังงานแสงอาทิตย์เฉลี่ยอยู่ที่ร้อยละ</w:t>
      </w:r>
      <w:r w:rsidRPr="006B07E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C605FF" w:rsidRPr="00C605FF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ต่อปี 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C605FF" w:rsidRPr="00C605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2563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ร้อยละ </w:t>
      </w:r>
      <w:r w:rsidR="00C605FF" w:rsidRPr="00C605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ต่อปี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71635F9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2A2197F4" w14:textId="77777777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sz w:val="30"/>
          <w:szCs w:val="30"/>
          <w:cs/>
        </w:rPr>
        <w:t>ที่เกี่ยวข้องกับส่วนงานนั้น ๆ</w:t>
      </w:r>
    </w:p>
    <w:p w14:paraId="65CF4747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5BEE4E40" w14:textId="77777777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03CD6D3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  <w:cs/>
        </w:rPr>
      </w:pPr>
    </w:p>
    <w:p w14:paraId="7C7105B8" w14:textId="123DE018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B07E9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หากข้อสมมติในการทดสอบการด้อยค่าของค่าความนิยมเปลี่ยนไป โดยประมาณการอัตราการเติบโตลดลงร้อยละ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หรืออัตราคิดลดเพิ่มขึ้นร้อยละ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ก็จะยังคงไม่มีค่าเผื่อการด้อยค่าของค่าความนิยม  </w:t>
      </w:r>
    </w:p>
    <w:p w14:paraId="04AC35DF" w14:textId="77777777" w:rsidR="00251B81" w:rsidRPr="006B07E9" w:rsidRDefault="00251B81" w:rsidP="00C444A7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  <w:sectPr w:rsidR="00251B81" w:rsidRPr="006B07E9" w:rsidSect="00C444A7">
          <w:pgSz w:w="11906" w:h="16838" w:code="9"/>
          <w:pgMar w:top="1440" w:right="1196" w:bottom="720" w:left="1080" w:header="709" w:footer="578" w:gutter="0"/>
          <w:cols w:space="720"/>
        </w:sectPr>
      </w:pPr>
    </w:p>
    <w:p w14:paraId="5D9B5765" w14:textId="2904221B" w:rsidR="00E74397" w:rsidRPr="006B07E9" w:rsidRDefault="00E74397" w:rsidP="004956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สินทรัพย์ไม่มีตัวตน</w:t>
      </w:r>
      <w:r w:rsidR="009F4C12" w:rsidRPr="006B07E9">
        <w:rPr>
          <w:rFonts w:ascii="Angsana New" w:hAnsi="Angsana New" w:hint="cs"/>
          <w:bCs/>
          <w:sz w:val="30"/>
          <w:szCs w:val="30"/>
          <w:cs/>
        </w:rPr>
        <w:t>อื่น</w:t>
      </w:r>
    </w:p>
    <w:p w14:paraId="2B749E0D" w14:textId="77777777" w:rsidR="00E74397" w:rsidRPr="006B07E9" w:rsidRDefault="00E74397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141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410"/>
        <w:gridCol w:w="1800"/>
        <w:gridCol w:w="270"/>
        <w:gridCol w:w="1800"/>
        <w:gridCol w:w="270"/>
        <w:gridCol w:w="1710"/>
        <w:gridCol w:w="270"/>
        <w:gridCol w:w="1710"/>
        <w:gridCol w:w="270"/>
        <w:gridCol w:w="1620"/>
      </w:tblGrid>
      <w:tr w:rsidR="009964E9" w:rsidRPr="006B07E9" w14:paraId="29DDB2E6" w14:textId="77777777" w:rsidTr="00B77E63">
        <w:trPr>
          <w:tblHeader/>
        </w:trPr>
        <w:tc>
          <w:tcPr>
            <w:tcW w:w="4410" w:type="dxa"/>
            <w:shd w:val="clear" w:color="auto" w:fill="auto"/>
          </w:tcPr>
          <w:p w14:paraId="33E022D4" w14:textId="77777777" w:rsidR="009964E9" w:rsidRPr="006B07E9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0" w:type="dxa"/>
            <w:gridSpan w:val="9"/>
          </w:tcPr>
          <w:p w14:paraId="38A4EB25" w14:textId="77777777" w:rsidR="009964E9" w:rsidRPr="006B07E9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12D6" w:rsidRPr="006B07E9" w14:paraId="49E3160D" w14:textId="77777777" w:rsidTr="00B77E63">
        <w:trPr>
          <w:tblHeader/>
        </w:trPr>
        <w:tc>
          <w:tcPr>
            <w:tcW w:w="4410" w:type="dxa"/>
          </w:tcPr>
          <w:p w14:paraId="3924EDD5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8C4DAC5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1309A1F8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9757DF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270" w:type="dxa"/>
          </w:tcPr>
          <w:p w14:paraId="1012E95F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E8488E4" w14:textId="56B65C02" w:rsidR="00A23D84" w:rsidRPr="006B07E9" w:rsidRDefault="00A23D84" w:rsidP="00B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270" w:type="dxa"/>
            <w:vAlign w:val="bottom"/>
          </w:tcPr>
          <w:p w14:paraId="1D848865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713DF2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14:paraId="136229AF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8212E1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1B3C3F" w14:textId="77777777" w:rsidR="00A23D84" w:rsidRPr="006B07E9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12D6" w:rsidRPr="006B07E9" w14:paraId="4531EA12" w14:textId="77777777" w:rsidTr="00B77E63">
        <w:trPr>
          <w:tblHeader/>
        </w:trPr>
        <w:tc>
          <w:tcPr>
            <w:tcW w:w="4410" w:type="dxa"/>
          </w:tcPr>
          <w:p w14:paraId="5A8C9A6A" w14:textId="77777777" w:rsidR="00DD12D6" w:rsidRPr="006B07E9" w:rsidRDefault="00DD12D6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0" w:type="dxa"/>
            <w:gridSpan w:val="9"/>
            <w:vAlign w:val="bottom"/>
          </w:tcPr>
          <w:p w14:paraId="04016951" w14:textId="4E1B9DCF" w:rsidR="00DD12D6" w:rsidRPr="006B07E9" w:rsidRDefault="00DD12D6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2D6" w:rsidRPr="006B07E9" w14:paraId="0B8D8758" w14:textId="77777777" w:rsidTr="00B77E63">
        <w:tc>
          <w:tcPr>
            <w:tcW w:w="4410" w:type="dxa"/>
          </w:tcPr>
          <w:p w14:paraId="3977203B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A1C3D0B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E9F06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075C5C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EEB39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42AD38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C1592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D46A7C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61F31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154F3C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041" w:rsidRPr="006B07E9" w14:paraId="54231D03" w14:textId="77777777" w:rsidTr="00811214">
        <w:tc>
          <w:tcPr>
            <w:tcW w:w="4410" w:type="dxa"/>
            <w:shd w:val="clear" w:color="auto" w:fill="auto"/>
          </w:tcPr>
          <w:p w14:paraId="4F8DE694" w14:textId="77EC580C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11D38AAB" w14:textId="003442DD" w:rsidR="00770041" w:rsidRPr="006B07E9" w:rsidRDefault="00C605FF" w:rsidP="0077004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770041" w:rsidRPr="006B07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</w:tcPr>
          <w:p w14:paraId="7B7B7FDC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</w:tcPr>
          <w:p w14:paraId="4BE50E89" w14:textId="42B0D3DC" w:rsidR="00770041" w:rsidRPr="006B07E9" w:rsidRDefault="00C605FF" w:rsidP="00770041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770041" w:rsidRPr="006B07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2D6B821A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06ADB3E" w14:textId="3A79E530" w:rsidR="00770041" w:rsidRPr="006B07E9" w:rsidRDefault="00C605FF" w:rsidP="0077004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70041" w:rsidRPr="006B07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698B0C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62084E08" w14:textId="4F899549" w:rsidR="00770041" w:rsidRPr="006B07E9" w:rsidRDefault="00C605FF" w:rsidP="00770041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770041" w:rsidRPr="006B07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73A680B7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</w:tcPr>
          <w:p w14:paraId="1442722E" w14:textId="00CF291F" w:rsidR="00770041" w:rsidRPr="006B07E9" w:rsidRDefault="00C605FF" w:rsidP="0077004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  <w:r w:rsidR="00770041" w:rsidRPr="006B07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</w:tr>
      <w:tr w:rsidR="00770041" w:rsidRPr="006B07E9" w14:paraId="44D7FC7D" w14:textId="77777777" w:rsidTr="00B77E63">
        <w:tc>
          <w:tcPr>
            <w:tcW w:w="4410" w:type="dxa"/>
            <w:shd w:val="clear" w:color="auto" w:fill="auto"/>
          </w:tcPr>
          <w:p w14:paraId="66EB5D4F" w14:textId="629703B4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E677F9B" w14:textId="5C8E72D8" w:rsidR="00770041" w:rsidRPr="006B07E9" w:rsidRDefault="00C605FF" w:rsidP="0077004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13974A55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0B5D72" w14:textId="1FC1F655" w:rsidR="00770041" w:rsidRPr="006B07E9" w:rsidRDefault="00770041" w:rsidP="007700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CAB98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1F9D24" w14:textId="6F13D28C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DC4D64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91AA9B" w14:textId="6681437C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AB568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1E19FE" w14:textId="172A879A" w:rsidR="00770041" w:rsidRPr="006B07E9" w:rsidRDefault="00C605FF" w:rsidP="0077004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</w:tr>
      <w:tr w:rsidR="00770041" w:rsidRPr="006B07E9" w14:paraId="2A3D67E4" w14:textId="77777777" w:rsidTr="00B77E63">
        <w:tc>
          <w:tcPr>
            <w:tcW w:w="4410" w:type="dxa"/>
            <w:shd w:val="clear" w:color="auto" w:fill="auto"/>
          </w:tcPr>
          <w:p w14:paraId="621CCECF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0636C96C" w14:textId="2EFDB380" w:rsidR="00770041" w:rsidRPr="006B07E9" w:rsidRDefault="00770041" w:rsidP="0077004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D9EF20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B795FD" w14:textId="18225470" w:rsidR="00770041" w:rsidRPr="006B07E9" w:rsidRDefault="00770041" w:rsidP="007700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1CC05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FCD619" w14:textId="780E166A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E67B5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CD5071" w14:textId="4F7ED685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3AFAE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7A4888" w14:textId="72C476A0" w:rsidR="00770041" w:rsidRPr="006B07E9" w:rsidRDefault="00770041" w:rsidP="0077004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0041" w:rsidRPr="006B07E9" w14:paraId="420F7C88" w14:textId="77777777" w:rsidTr="00B77E63">
        <w:tc>
          <w:tcPr>
            <w:tcW w:w="4410" w:type="dxa"/>
            <w:shd w:val="clear" w:color="auto" w:fill="auto"/>
          </w:tcPr>
          <w:p w14:paraId="10C7719E" w14:textId="475A2F4F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5E816E" w14:textId="5D55948D" w:rsidR="00770041" w:rsidRPr="006B07E9" w:rsidRDefault="00C605FF" w:rsidP="0077004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770041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1A983A4C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012736" w14:textId="1D32655C" w:rsidR="00770041" w:rsidRPr="006B07E9" w:rsidRDefault="00C605FF" w:rsidP="00770041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77004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104A25E7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9CB5E2" w14:textId="749EF18C" w:rsidR="00770041" w:rsidRPr="006B07E9" w:rsidRDefault="00C605FF" w:rsidP="0077004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77004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1FA63F6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D9AB70" w14:textId="4250AF35" w:rsidR="00770041" w:rsidRPr="006B07E9" w:rsidRDefault="00C605FF" w:rsidP="00770041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77004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42929DB6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03BA50" w14:textId="605E0AF2" w:rsidR="00770041" w:rsidRPr="006B07E9" w:rsidRDefault="00C605FF" w:rsidP="0077004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  <w:r w:rsidR="0077004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609</w:t>
            </w:r>
          </w:p>
        </w:tc>
      </w:tr>
      <w:tr w:rsidR="00DD12D6" w:rsidRPr="006B07E9" w14:paraId="4C664FA1" w14:textId="77777777" w:rsidTr="00B77E63">
        <w:tc>
          <w:tcPr>
            <w:tcW w:w="4410" w:type="dxa"/>
          </w:tcPr>
          <w:p w14:paraId="672955C7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7CCB478" w14:textId="11112EF6" w:rsidR="00A23D84" w:rsidRPr="00E37191" w:rsidRDefault="00C605FF" w:rsidP="001D6A9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3343F21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669F2B" w14:textId="7C495C1A" w:rsidR="00A23D84" w:rsidRPr="006B07E9" w:rsidRDefault="00185F95" w:rsidP="003871C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507B7" w14:textId="77777777" w:rsidR="00A23D84" w:rsidRPr="006B07E9" w:rsidRDefault="00A23D8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835E22D" w14:textId="2D715F18" w:rsidR="00A23D84" w:rsidRPr="006B07E9" w:rsidRDefault="00185F95" w:rsidP="00382E0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2CB5D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5B081BC" w14:textId="2D19CCF4" w:rsidR="00A23D84" w:rsidRPr="006B07E9" w:rsidRDefault="00185F95" w:rsidP="003871C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DBFB1" w14:textId="77777777" w:rsidR="00A23D84" w:rsidRPr="006B07E9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A1B33E" w14:textId="40D62910" w:rsidR="00A23D84" w:rsidRPr="006B07E9" w:rsidRDefault="00C605FF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</w:tr>
      <w:tr w:rsidR="00350966" w:rsidRPr="006B07E9" w14:paraId="38CE843C" w14:textId="77777777" w:rsidTr="00B77E63">
        <w:tc>
          <w:tcPr>
            <w:tcW w:w="4410" w:type="dxa"/>
          </w:tcPr>
          <w:p w14:paraId="0C09A1F1" w14:textId="77777777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89654D8" w14:textId="1B7E55C7" w:rsidR="00350966" w:rsidRPr="006B07E9" w:rsidRDefault="00185F95" w:rsidP="0035096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41C872" w14:textId="77777777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B39F6B" w14:textId="255F52A0" w:rsidR="00350966" w:rsidRPr="006B07E9" w:rsidRDefault="00185F95" w:rsidP="0035096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F7BC31" w14:textId="77777777" w:rsidR="00350966" w:rsidRPr="006B07E9" w:rsidRDefault="00350966" w:rsidP="00350966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FB6211" w14:textId="7159DC74" w:rsidR="00350966" w:rsidRPr="006B07E9" w:rsidRDefault="00185F95" w:rsidP="0035096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DFDD8" w14:textId="77777777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300EE0" w14:textId="51D867C2" w:rsidR="00350966" w:rsidRPr="006B07E9" w:rsidRDefault="00185F95" w:rsidP="0035096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78530" w14:textId="77777777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D7546C" w14:textId="10F8B1F9" w:rsidR="00350966" w:rsidRPr="006B07E9" w:rsidRDefault="00185F95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0966" w:rsidRPr="006B07E9" w14:paraId="78D2DFD4" w14:textId="77777777" w:rsidTr="00B77E63">
        <w:tc>
          <w:tcPr>
            <w:tcW w:w="4410" w:type="dxa"/>
            <w:shd w:val="clear" w:color="auto" w:fill="auto"/>
          </w:tcPr>
          <w:p w14:paraId="65B3B2D5" w14:textId="6AD067EE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088B2" w14:textId="3F78568A" w:rsidR="00350966" w:rsidRPr="006B07E9" w:rsidRDefault="00C605FF" w:rsidP="0035096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185F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70" w:type="dxa"/>
          </w:tcPr>
          <w:p w14:paraId="75E8DD0B" w14:textId="77777777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74DAAC" w14:textId="57473597" w:rsidR="00350966" w:rsidRPr="00185F95" w:rsidRDefault="00C605FF" w:rsidP="0035096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185F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7AF5ACB5" w14:textId="77777777" w:rsidR="00350966" w:rsidRPr="006B07E9" w:rsidRDefault="00350966" w:rsidP="00350966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8CBF" w14:textId="0D6CA157" w:rsidR="00350966" w:rsidRPr="006B07E9" w:rsidRDefault="00C605FF" w:rsidP="0035096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185F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9F75D78" w14:textId="77777777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99585" w14:textId="5A9AA498" w:rsidR="00350966" w:rsidRPr="006B07E9" w:rsidRDefault="00C605FF" w:rsidP="00350966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185F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7D79C962" w14:textId="77777777" w:rsidR="00350966" w:rsidRPr="006B07E9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EF327" w14:textId="3E075C51" w:rsidR="00350966" w:rsidRPr="006B07E9" w:rsidRDefault="00C605FF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  <w:r w:rsidR="00185F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</w:tbl>
    <w:p w14:paraId="02BAFF57" w14:textId="6333ADC9" w:rsidR="00882BDD" w:rsidRPr="006B07E9" w:rsidRDefault="00882BDD">
      <w:pPr>
        <w:rPr>
          <w:rFonts w:ascii="Angsana New" w:hAnsi="Angsana New"/>
          <w:cs/>
        </w:rPr>
      </w:pPr>
    </w:p>
    <w:p w14:paraId="509EF6A6" w14:textId="77777777" w:rsidR="00882BDD" w:rsidRPr="006B07E9" w:rsidRDefault="00882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6B07E9">
        <w:rPr>
          <w:rFonts w:ascii="Angsana New" w:hAnsi="Angsana New"/>
          <w:cs/>
        </w:rPr>
        <w:br w:type="page"/>
      </w:r>
    </w:p>
    <w:tbl>
      <w:tblPr>
        <w:tblW w:w="136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800"/>
        <w:gridCol w:w="270"/>
        <w:gridCol w:w="1800"/>
        <w:gridCol w:w="270"/>
        <w:gridCol w:w="1710"/>
        <w:gridCol w:w="270"/>
        <w:gridCol w:w="1620"/>
        <w:gridCol w:w="270"/>
        <w:gridCol w:w="1440"/>
      </w:tblGrid>
      <w:tr w:rsidR="00677DC0" w:rsidRPr="006B07E9" w14:paraId="0BCD3C24" w14:textId="77777777" w:rsidTr="00677DC0">
        <w:tc>
          <w:tcPr>
            <w:tcW w:w="3960" w:type="dxa"/>
            <w:shd w:val="clear" w:color="auto" w:fill="auto"/>
          </w:tcPr>
          <w:p w14:paraId="0403CD26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78CEB3" w14:textId="77777777" w:rsidR="00677DC0" w:rsidRPr="006B07E9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5041EA7A" w14:textId="10BE7AC7" w:rsidR="00677DC0" w:rsidRPr="006B07E9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7DC0" w:rsidRPr="006B07E9" w14:paraId="4F7AAA97" w14:textId="77777777" w:rsidTr="00677DC0">
        <w:tc>
          <w:tcPr>
            <w:tcW w:w="3960" w:type="dxa"/>
            <w:shd w:val="clear" w:color="auto" w:fill="auto"/>
          </w:tcPr>
          <w:p w14:paraId="2CB8A346" w14:textId="77777777" w:rsidR="00677DC0" w:rsidRPr="006B07E9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B55ADB" w14:textId="77777777" w:rsidR="00677DC0" w:rsidRPr="006B07E9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5C723F" w14:textId="139EA1E4" w:rsidR="00677DC0" w:rsidRPr="006B07E9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6F97AF1B" w14:textId="77777777" w:rsidR="00677DC0" w:rsidRPr="006B07E9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257EF1" w14:textId="6CCE92C5" w:rsidR="00677DC0" w:rsidRPr="006B07E9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270" w:type="dxa"/>
          </w:tcPr>
          <w:p w14:paraId="1E83BF31" w14:textId="77777777" w:rsidR="00677DC0" w:rsidRPr="006B07E9" w:rsidRDefault="00677DC0" w:rsidP="00420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4A73E6" w14:textId="4BE174A5" w:rsidR="00677DC0" w:rsidRPr="006B07E9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270" w:type="dxa"/>
            <w:vAlign w:val="bottom"/>
          </w:tcPr>
          <w:p w14:paraId="264D01C4" w14:textId="77777777" w:rsidR="00677DC0" w:rsidRPr="006B07E9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49936B" w14:textId="2344B922" w:rsidR="00677DC0" w:rsidRPr="006B07E9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14:paraId="68A95A31" w14:textId="77777777" w:rsidR="00677DC0" w:rsidRPr="006B07E9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7F0301" w14:textId="77777777" w:rsidR="00677DC0" w:rsidRPr="006B07E9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F6006A" w14:textId="09A2F2F1" w:rsidR="00677DC0" w:rsidRPr="006B07E9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77DC0" w:rsidRPr="006B07E9" w14:paraId="06421945" w14:textId="77777777" w:rsidTr="00677DC0">
        <w:tc>
          <w:tcPr>
            <w:tcW w:w="3960" w:type="dxa"/>
            <w:shd w:val="clear" w:color="auto" w:fill="auto"/>
          </w:tcPr>
          <w:p w14:paraId="31A8E50B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2D57C6" w14:textId="77777777" w:rsidR="00677DC0" w:rsidRPr="006B07E9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2A22707C" w14:textId="136B51C9" w:rsidR="00677DC0" w:rsidRPr="006B07E9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DC0" w:rsidRPr="006B07E9" w14:paraId="0B444C08" w14:textId="77777777" w:rsidTr="00677DC0">
        <w:tc>
          <w:tcPr>
            <w:tcW w:w="3960" w:type="dxa"/>
            <w:shd w:val="clear" w:color="auto" w:fill="auto"/>
          </w:tcPr>
          <w:p w14:paraId="5ACE7448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270" w:type="dxa"/>
          </w:tcPr>
          <w:p w14:paraId="5C1B2F2A" w14:textId="77777777" w:rsidR="00677DC0" w:rsidRPr="006B07E9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D4FC838" w14:textId="418D12E8" w:rsidR="00677DC0" w:rsidRPr="006B07E9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0F2EC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3414C2" w14:textId="77777777" w:rsidR="00677DC0" w:rsidRPr="006B07E9" w:rsidRDefault="00677DC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D4C31" w14:textId="77777777" w:rsidR="00677DC0" w:rsidRPr="006B07E9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30B4FD" w14:textId="77777777" w:rsidR="00677DC0" w:rsidRPr="006B07E9" w:rsidRDefault="00677DC0" w:rsidP="00B45EF8">
            <w:pPr>
              <w:pStyle w:val="acctfourfigures"/>
              <w:tabs>
                <w:tab w:val="clear" w:pos="765"/>
                <w:tab w:val="decimal" w:pos="100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C28CC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D6009D" w14:textId="77777777" w:rsidR="00677DC0" w:rsidRPr="006B07E9" w:rsidRDefault="00677DC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24D18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356A85" w14:textId="77777777" w:rsidR="00677DC0" w:rsidRPr="006B07E9" w:rsidRDefault="00677DC0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041" w:rsidRPr="006B07E9" w14:paraId="7E61A88B" w14:textId="77777777" w:rsidTr="00677DC0">
        <w:tc>
          <w:tcPr>
            <w:tcW w:w="3960" w:type="dxa"/>
            <w:shd w:val="clear" w:color="auto" w:fill="auto"/>
          </w:tcPr>
          <w:p w14:paraId="56258EF8" w14:textId="2640E18C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BC1D1F0" w14:textId="77777777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9EAA58B" w14:textId="5FD16618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DDC374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9FF9A8" w14:textId="4E96816E" w:rsidR="00770041" w:rsidRPr="006B07E9" w:rsidRDefault="00770041" w:rsidP="0077004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396492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D3F3E8" w14:textId="6573D54F" w:rsidR="00770041" w:rsidRPr="006B07E9" w:rsidRDefault="00770041" w:rsidP="0077004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40CDF8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2A6FE6" w14:textId="6F5AE826" w:rsidR="00770041" w:rsidRPr="006B07E9" w:rsidRDefault="00770041" w:rsidP="0077004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138500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56149E" w14:textId="62AE138D" w:rsidR="00770041" w:rsidRPr="006B07E9" w:rsidRDefault="00770041" w:rsidP="007700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0041" w:rsidRPr="006B07E9" w14:paraId="72E2E5B6" w14:textId="77777777" w:rsidTr="00677DC0">
        <w:tc>
          <w:tcPr>
            <w:tcW w:w="3960" w:type="dxa"/>
            <w:shd w:val="clear" w:color="auto" w:fill="auto"/>
          </w:tcPr>
          <w:p w14:paraId="1618C03F" w14:textId="1C8E28A3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1B1130EF" w14:textId="77777777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D8EFD10" w14:textId="397FF25A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8F5083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109B9E" w14:textId="26A2059F" w:rsidR="00770041" w:rsidRPr="006B07E9" w:rsidRDefault="00770041" w:rsidP="0077004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2EB0C5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4407480" w14:textId="132F99D9" w:rsidR="00770041" w:rsidRPr="006B07E9" w:rsidRDefault="00770041" w:rsidP="0077004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C1FA96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B72D27" w14:textId="470D3169" w:rsidR="00770041" w:rsidRPr="006B07E9" w:rsidRDefault="00770041" w:rsidP="0077004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4BF0C8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610AAA" w14:textId="47A895D0" w:rsidR="00770041" w:rsidRPr="006B07E9" w:rsidRDefault="00770041" w:rsidP="007700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0041" w:rsidRPr="006B07E9" w14:paraId="6CB9865A" w14:textId="77777777" w:rsidTr="00677DC0">
        <w:tc>
          <w:tcPr>
            <w:tcW w:w="3960" w:type="dxa"/>
            <w:shd w:val="clear" w:color="auto" w:fill="auto"/>
          </w:tcPr>
          <w:p w14:paraId="10A1E0A3" w14:textId="14B9AE03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2E49BC0A" w14:textId="77777777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DBF9D3A" w14:textId="76D8510C" w:rsidR="00770041" w:rsidRPr="006B07E9" w:rsidRDefault="00C605FF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1AFFB2DB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7D4DE7" w14:textId="4FBE3FE5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2288AA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FE18AE5" w14:textId="50A625C8" w:rsidR="00770041" w:rsidRPr="006B07E9" w:rsidRDefault="00770041" w:rsidP="0077004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A4250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EEF013" w14:textId="11045196" w:rsidR="00770041" w:rsidRPr="006B07E9" w:rsidRDefault="00770041" w:rsidP="0077004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7CC9DE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590FA2" w14:textId="15F60979" w:rsidR="00770041" w:rsidRPr="006B07E9" w:rsidRDefault="00C605FF" w:rsidP="007700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770041" w:rsidRPr="006B07E9" w14:paraId="284AB0DC" w14:textId="77777777" w:rsidTr="00677DC0">
        <w:tc>
          <w:tcPr>
            <w:tcW w:w="3960" w:type="dxa"/>
            <w:shd w:val="clear" w:color="auto" w:fill="auto"/>
          </w:tcPr>
          <w:p w14:paraId="7A6AF42E" w14:textId="4389AE6C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8CCB1CA" w14:textId="77777777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4267727" w14:textId="69E5102E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070B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B6097C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968655" w14:textId="0AD6490C" w:rsidR="00770041" w:rsidRPr="006B07E9" w:rsidRDefault="00770041" w:rsidP="0077004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070B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AC2BC5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917FA95" w14:textId="7A760751" w:rsidR="00770041" w:rsidRPr="006B07E9" w:rsidRDefault="00070BE0" w:rsidP="0077004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7004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  <w:r w:rsidR="00770041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F5140D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0EFC1B" w14:textId="130C59A9" w:rsidR="00770041" w:rsidRPr="006B07E9" w:rsidRDefault="00770041" w:rsidP="0077004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70B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EA794A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51886" w14:textId="179C7C6D" w:rsidR="00770041" w:rsidRPr="006B07E9" w:rsidRDefault="00770041" w:rsidP="007700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="00070B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77DC0" w:rsidRPr="006B07E9" w14:paraId="6753171E" w14:textId="77777777" w:rsidTr="00677DC0">
        <w:tc>
          <w:tcPr>
            <w:tcW w:w="3960" w:type="dxa"/>
          </w:tcPr>
          <w:p w14:paraId="546FBC24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6ADC8910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919136" w14:textId="5B2736E1" w:rsidR="00677DC0" w:rsidRPr="006B07E9" w:rsidRDefault="00185F95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7CA02E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19DD34" w14:textId="66C33C9F" w:rsidR="00677DC0" w:rsidRPr="006B07E9" w:rsidRDefault="00185F95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47DB38" w14:textId="77777777" w:rsidR="00677DC0" w:rsidRPr="006B07E9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AB1F08D" w14:textId="31432EA7" w:rsidR="00677DC0" w:rsidRPr="006B07E9" w:rsidRDefault="00185F95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6618C8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D1760A" w14:textId="12FA5413" w:rsidR="00677DC0" w:rsidRPr="006B07E9" w:rsidRDefault="00185F95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AA3F1E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F9CDA6" w14:textId="430B875E" w:rsidR="00677DC0" w:rsidRPr="006B07E9" w:rsidRDefault="00185F95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7DC0" w:rsidRPr="006B07E9" w14:paraId="1F74FC58" w14:textId="77777777" w:rsidTr="00677DC0">
        <w:tc>
          <w:tcPr>
            <w:tcW w:w="3960" w:type="dxa"/>
          </w:tcPr>
          <w:p w14:paraId="79AAD47B" w14:textId="77777777" w:rsidR="00677DC0" w:rsidRPr="006B07E9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27ABAF10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A669D2" w14:textId="162871C4" w:rsidR="00677DC0" w:rsidRPr="00185F95" w:rsidRDefault="00C605FF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70366FEF" w14:textId="77777777" w:rsidR="00677DC0" w:rsidRPr="006B07E9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710B13" w14:textId="5B0716F0" w:rsidR="00677DC0" w:rsidRPr="006B07E9" w:rsidRDefault="008F2915" w:rsidP="00E8272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2BD6E" w14:textId="77777777" w:rsidR="00677DC0" w:rsidRPr="006B07E9" w:rsidRDefault="00677DC0" w:rsidP="00E8272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3EA0399" w14:textId="3A07CC2E" w:rsidR="00677DC0" w:rsidRPr="006B07E9" w:rsidRDefault="008F2915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8C7DF" w14:textId="77777777" w:rsidR="00677DC0" w:rsidRPr="006B07E9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386DD5" w14:textId="5830D621" w:rsidR="00677DC0" w:rsidRPr="006B07E9" w:rsidRDefault="008F2915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A6A94" w14:textId="77777777" w:rsidR="00677DC0" w:rsidRPr="006B07E9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676405" w14:textId="4BEF5DDA" w:rsidR="00677DC0" w:rsidRPr="006B07E9" w:rsidRDefault="00C605FF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677DC0" w:rsidRPr="006B07E9" w14:paraId="2BDE22A9" w14:textId="77777777" w:rsidTr="00677DC0">
        <w:tc>
          <w:tcPr>
            <w:tcW w:w="3960" w:type="dxa"/>
          </w:tcPr>
          <w:p w14:paraId="5C759216" w14:textId="523658B4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693C94A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248C9" w14:textId="25159D00" w:rsidR="00677DC0" w:rsidRPr="006B07E9" w:rsidRDefault="000669B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CD22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5F04FD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44F19B4" w14:textId="0574D8AA" w:rsidR="00677DC0" w:rsidRPr="006B07E9" w:rsidRDefault="0084072C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99E647" w14:textId="77777777" w:rsidR="00677DC0" w:rsidRPr="006B07E9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43478" w14:textId="64D846C7" w:rsidR="00677DC0" w:rsidRPr="006B07E9" w:rsidRDefault="0084072C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FDB10B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DB77B" w14:textId="36CFD91B" w:rsidR="00677DC0" w:rsidRPr="006B07E9" w:rsidRDefault="000669B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CD22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F4C445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2DF52" w14:textId="1809AA9B" w:rsidR="00677DC0" w:rsidRPr="006B07E9" w:rsidRDefault="000669B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 w:rsidR="00CD22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77DC0" w:rsidRPr="006B07E9" w14:paraId="1B952F01" w14:textId="77777777" w:rsidTr="00677DC0">
        <w:tc>
          <w:tcPr>
            <w:tcW w:w="3960" w:type="dxa"/>
            <w:shd w:val="clear" w:color="auto" w:fill="auto"/>
          </w:tcPr>
          <w:p w14:paraId="03E46705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3ADDE0C" w14:textId="77777777" w:rsidR="00677DC0" w:rsidRPr="006B07E9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50D214" w14:textId="1E9E22E8" w:rsidR="00677DC0" w:rsidRPr="006B07E9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39829FF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9008A9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43A8F9F6" w14:textId="77777777" w:rsidR="00677DC0" w:rsidRPr="006B07E9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8A1F8B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01E8F4C9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037BF7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5DB78E5E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38BC0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</w:tr>
      <w:tr w:rsidR="00677DC0" w:rsidRPr="006B07E9" w14:paraId="69330084" w14:textId="77777777" w:rsidTr="00677DC0">
        <w:tc>
          <w:tcPr>
            <w:tcW w:w="3960" w:type="dxa"/>
            <w:shd w:val="clear" w:color="auto" w:fill="auto"/>
          </w:tcPr>
          <w:p w14:paraId="4538F335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2C044E44" w14:textId="77777777" w:rsidR="00677DC0" w:rsidRPr="006B07E9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D71AC9" w14:textId="302C3BF1" w:rsidR="00677DC0" w:rsidRPr="006B07E9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B6564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DD750A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FAD96" w14:textId="77777777" w:rsidR="00677DC0" w:rsidRPr="006B07E9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C135318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7A671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693E60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AD67E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89B6B5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041" w:rsidRPr="006B07E9" w14:paraId="73EBFC01" w14:textId="77777777" w:rsidTr="00677DC0">
        <w:tc>
          <w:tcPr>
            <w:tcW w:w="3960" w:type="dxa"/>
            <w:shd w:val="clear" w:color="auto" w:fill="auto"/>
          </w:tcPr>
          <w:p w14:paraId="64A7B2B9" w14:textId="52F5A346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EB9498" w14:textId="77777777" w:rsidR="00770041" w:rsidRPr="006B07E9" w:rsidRDefault="00770041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10805D32" w14:textId="5F9DF2D1" w:rsidR="00770041" w:rsidRPr="000A7C69" w:rsidRDefault="00C605FF" w:rsidP="00770041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2783EF8D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89CA65" w14:textId="23C68BF8" w:rsidR="00770041" w:rsidRPr="006B07E9" w:rsidRDefault="00C605FF" w:rsidP="000A7C6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402633D2" w14:textId="77777777" w:rsidR="00770041" w:rsidRPr="006B07E9" w:rsidRDefault="00770041" w:rsidP="0077004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49EE2CC" w14:textId="4084CCBB" w:rsidR="00770041" w:rsidRPr="006B07E9" w:rsidRDefault="00C605FF" w:rsidP="0077004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6F67FA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F4C0AF" w14:textId="4886A58C" w:rsidR="00770041" w:rsidRPr="006B07E9" w:rsidRDefault="00C605FF" w:rsidP="0077004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70" w:type="dxa"/>
          </w:tcPr>
          <w:p w14:paraId="0290AB68" w14:textId="77777777" w:rsidR="00770041" w:rsidRPr="006B07E9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CD2AB3" w14:textId="735D9412" w:rsidR="00770041" w:rsidRPr="006B07E9" w:rsidRDefault="00C605FF" w:rsidP="007700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677DC0" w:rsidRPr="006B07E9" w14:paraId="54BFDF53" w14:textId="77777777" w:rsidTr="00677DC0">
        <w:tc>
          <w:tcPr>
            <w:tcW w:w="3960" w:type="dxa"/>
            <w:shd w:val="clear" w:color="auto" w:fill="auto"/>
          </w:tcPr>
          <w:p w14:paraId="3F2FA9A6" w14:textId="2B55CACD" w:rsidR="00677DC0" w:rsidRPr="006B07E9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4F3D85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C25BD" w14:textId="0D7BC904" w:rsidR="00677DC0" w:rsidRPr="006B07E9" w:rsidRDefault="00C605FF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488</w:t>
            </w:r>
          </w:p>
        </w:tc>
        <w:tc>
          <w:tcPr>
            <w:tcW w:w="270" w:type="dxa"/>
          </w:tcPr>
          <w:p w14:paraId="759094BB" w14:textId="77777777" w:rsidR="00677DC0" w:rsidRPr="006B07E9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46A6B84E" w14:textId="5A1F1AE8" w:rsidR="00677DC0" w:rsidRPr="006B07E9" w:rsidRDefault="00C605FF" w:rsidP="00AC296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04F9513F" w14:textId="77777777" w:rsidR="00677DC0" w:rsidRPr="006B07E9" w:rsidRDefault="00677DC0" w:rsidP="00AC29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AE873F" w14:textId="6F3C98E2" w:rsidR="00677DC0" w:rsidRPr="006B07E9" w:rsidRDefault="00C605FF" w:rsidP="00AC2966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1875FEB" w14:textId="77777777" w:rsidR="00677DC0" w:rsidRPr="006B07E9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7780BA" w14:textId="5B6224A1" w:rsidR="00677DC0" w:rsidRPr="006B07E9" w:rsidRDefault="00C605FF" w:rsidP="00AC2966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028</w:t>
            </w:r>
          </w:p>
        </w:tc>
        <w:tc>
          <w:tcPr>
            <w:tcW w:w="270" w:type="dxa"/>
          </w:tcPr>
          <w:p w14:paraId="40924EEA" w14:textId="77777777" w:rsidR="00677DC0" w:rsidRPr="006B07E9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FB4CD8" w14:textId="097C6DB2" w:rsidR="00677DC0" w:rsidRPr="006B07E9" w:rsidRDefault="00C605FF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</w:t>
            </w:r>
            <w:r w:rsidR="00BE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</w:tr>
      <w:tr w:rsidR="00677DC0" w:rsidRPr="006B07E9" w14:paraId="59435E79" w14:textId="77777777" w:rsidTr="00677DC0">
        <w:tc>
          <w:tcPr>
            <w:tcW w:w="3960" w:type="dxa"/>
            <w:shd w:val="clear" w:color="auto" w:fill="auto"/>
          </w:tcPr>
          <w:p w14:paraId="5FE747BF" w14:textId="1999630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4C9647" w14:textId="77777777" w:rsidR="00677DC0" w:rsidRPr="006B07E9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B846FF" w14:textId="31060A7A" w:rsidR="00677DC0" w:rsidRPr="006B07E9" w:rsidRDefault="00C605FF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2D5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</w:p>
        </w:tc>
        <w:tc>
          <w:tcPr>
            <w:tcW w:w="270" w:type="dxa"/>
          </w:tcPr>
          <w:p w14:paraId="268891F5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60543E5E" w14:textId="71189F47" w:rsidR="00677DC0" w:rsidRPr="006B07E9" w:rsidRDefault="00C605FF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2D5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</w:p>
        </w:tc>
        <w:tc>
          <w:tcPr>
            <w:tcW w:w="270" w:type="dxa"/>
          </w:tcPr>
          <w:p w14:paraId="1AE9783D" w14:textId="77777777" w:rsidR="00677DC0" w:rsidRPr="006B07E9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B678B5" w14:textId="0E75BAC5" w:rsidR="00677DC0" w:rsidRPr="006B07E9" w:rsidRDefault="00C605FF" w:rsidP="00D944C2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2D5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841623D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297A0" w14:textId="3AF9CD2E" w:rsidR="00677DC0" w:rsidRPr="006B07E9" w:rsidRDefault="00C605FF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2D5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445FAA52" w14:textId="77777777" w:rsidR="00677DC0" w:rsidRPr="006B07E9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631DA" w14:textId="30144895" w:rsidR="00677DC0" w:rsidRPr="006B07E9" w:rsidRDefault="00C605FF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  <w:r w:rsidR="002D5F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</w:tr>
    </w:tbl>
    <w:p w14:paraId="088C1F7A" w14:textId="77777777" w:rsidR="009964E9" w:rsidRPr="006B07E9" w:rsidRDefault="009964E9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"/>
          <w:szCs w:val="2"/>
        </w:rPr>
      </w:pPr>
    </w:p>
    <w:tbl>
      <w:tblPr>
        <w:tblW w:w="135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410"/>
        <w:gridCol w:w="1980"/>
        <w:gridCol w:w="360"/>
        <w:gridCol w:w="1890"/>
        <w:gridCol w:w="360"/>
        <w:gridCol w:w="2070"/>
        <w:gridCol w:w="360"/>
        <w:gridCol w:w="2070"/>
      </w:tblGrid>
      <w:tr w:rsidR="004956B1" w:rsidRPr="006B07E9" w14:paraId="00378E4E" w14:textId="77777777" w:rsidTr="00A66E38">
        <w:trPr>
          <w:tblHeader/>
        </w:trPr>
        <w:tc>
          <w:tcPr>
            <w:tcW w:w="4410" w:type="dxa"/>
            <w:shd w:val="clear" w:color="auto" w:fill="auto"/>
          </w:tcPr>
          <w:p w14:paraId="02A044CB" w14:textId="77777777" w:rsidR="004956B1" w:rsidRPr="00763672" w:rsidRDefault="004956B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0" w:type="dxa"/>
            <w:gridSpan w:val="7"/>
          </w:tcPr>
          <w:p w14:paraId="597BDF6F" w14:textId="77777777" w:rsidR="004956B1" w:rsidRPr="00763672" w:rsidRDefault="009964E9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D12D6" w:rsidRPr="006B07E9" w14:paraId="74E57E8A" w14:textId="77777777" w:rsidTr="00A66E38">
        <w:trPr>
          <w:tblHeader/>
        </w:trPr>
        <w:tc>
          <w:tcPr>
            <w:tcW w:w="4410" w:type="dxa"/>
          </w:tcPr>
          <w:p w14:paraId="6E5AFCCE" w14:textId="77777777" w:rsidR="00DD12D6" w:rsidRPr="00763672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0" w:type="dxa"/>
            <w:vAlign w:val="bottom"/>
          </w:tcPr>
          <w:p w14:paraId="33A16D10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360" w:type="dxa"/>
            <w:vAlign w:val="bottom"/>
          </w:tcPr>
          <w:p w14:paraId="52E1DB33" w14:textId="77777777" w:rsidR="00DD12D6" w:rsidRPr="00763672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3DA30BF1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สิทธิในการ</w:t>
            </w:r>
          </w:p>
          <w:p w14:paraId="330E0347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ขายไฟฟ้า</w:t>
            </w:r>
          </w:p>
        </w:tc>
        <w:tc>
          <w:tcPr>
            <w:tcW w:w="360" w:type="dxa"/>
            <w:vAlign w:val="bottom"/>
          </w:tcPr>
          <w:p w14:paraId="3BA095C2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1A9DFA96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360" w:type="dxa"/>
            <w:vAlign w:val="bottom"/>
          </w:tcPr>
          <w:p w14:paraId="39A30E6E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64467293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DA66E61" w14:textId="77777777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DD12D6" w:rsidRPr="006B07E9" w14:paraId="113C89E1" w14:textId="77777777" w:rsidTr="00A66E38">
        <w:trPr>
          <w:tblHeader/>
        </w:trPr>
        <w:tc>
          <w:tcPr>
            <w:tcW w:w="4410" w:type="dxa"/>
          </w:tcPr>
          <w:p w14:paraId="7CB68E77" w14:textId="77777777" w:rsidR="00DD12D6" w:rsidRPr="00763672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90" w:type="dxa"/>
            <w:gridSpan w:val="7"/>
            <w:vAlign w:val="bottom"/>
          </w:tcPr>
          <w:p w14:paraId="3F4D3D7C" w14:textId="756F17ED" w:rsidR="00DD12D6" w:rsidRPr="0076367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763672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DD12D6" w:rsidRPr="006B07E9" w14:paraId="7B12DE2D" w14:textId="77777777" w:rsidTr="00A66E38">
        <w:tc>
          <w:tcPr>
            <w:tcW w:w="4410" w:type="dxa"/>
          </w:tcPr>
          <w:p w14:paraId="46A0729E" w14:textId="77777777" w:rsidR="00DD12D6" w:rsidRPr="00763672" w:rsidRDefault="00DD12D6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1459F151" w14:textId="77777777" w:rsidR="00DD12D6" w:rsidRPr="0076367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598B62B4" w14:textId="77777777" w:rsidR="00DD12D6" w:rsidRPr="00763672" w:rsidRDefault="00DD12D6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535668A8" w14:textId="77777777" w:rsidR="00DD12D6" w:rsidRPr="0076367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34F9E9FF" w14:textId="77777777" w:rsidR="00DD12D6" w:rsidRPr="0076367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7292A3DD" w14:textId="77777777" w:rsidR="00DD12D6" w:rsidRPr="0076367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7EA55961" w14:textId="77777777" w:rsidR="00DD12D6" w:rsidRPr="0076367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66022358" w14:textId="77777777" w:rsidR="00DD12D6" w:rsidRPr="0076367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70041" w:rsidRPr="006B07E9" w14:paraId="065F3B98" w14:textId="77777777" w:rsidTr="00A66E38">
        <w:tc>
          <w:tcPr>
            <w:tcW w:w="4410" w:type="dxa"/>
            <w:shd w:val="clear" w:color="auto" w:fill="auto"/>
          </w:tcPr>
          <w:p w14:paraId="1DE2642E" w14:textId="09793661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980" w:type="dxa"/>
            <w:vAlign w:val="bottom"/>
          </w:tcPr>
          <w:p w14:paraId="1129E7B2" w14:textId="1C498FFB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12</w:t>
            </w:r>
            <w:r w:rsidR="00770041"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</w:rPr>
              <w:t>987</w:t>
            </w:r>
          </w:p>
        </w:tc>
        <w:tc>
          <w:tcPr>
            <w:tcW w:w="360" w:type="dxa"/>
          </w:tcPr>
          <w:p w14:paraId="0FAA46DF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126D9D20" w14:textId="692D014B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25</w:t>
            </w:r>
            <w:r w:rsidR="00770041"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</w:rPr>
              <w:t>000</w:t>
            </w:r>
          </w:p>
        </w:tc>
        <w:tc>
          <w:tcPr>
            <w:tcW w:w="360" w:type="dxa"/>
          </w:tcPr>
          <w:p w14:paraId="12318C60" w14:textId="77777777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11E2F7C0" w14:textId="59F33F7E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28</w:t>
            </w:r>
            <w:r w:rsidR="00770041"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</w:rPr>
              <w:t>768</w:t>
            </w:r>
          </w:p>
        </w:tc>
        <w:tc>
          <w:tcPr>
            <w:tcW w:w="360" w:type="dxa"/>
          </w:tcPr>
          <w:p w14:paraId="4B472F0E" w14:textId="77777777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4F9AF2BE" w14:textId="31072A52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66</w:t>
            </w:r>
            <w:r w:rsidR="00770041"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</w:rPr>
              <w:t>755</w:t>
            </w:r>
          </w:p>
        </w:tc>
      </w:tr>
      <w:tr w:rsidR="00770041" w:rsidRPr="006B07E9" w14:paraId="064ED2E2" w14:textId="77777777" w:rsidTr="00A66E38">
        <w:tc>
          <w:tcPr>
            <w:tcW w:w="4410" w:type="dxa"/>
          </w:tcPr>
          <w:p w14:paraId="0E7DDE29" w14:textId="11F6123D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0DC07741" w14:textId="5F1D3F4C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412</w:t>
            </w:r>
          </w:p>
        </w:tc>
        <w:tc>
          <w:tcPr>
            <w:tcW w:w="360" w:type="dxa"/>
          </w:tcPr>
          <w:p w14:paraId="2BABC079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77039CD9" w14:textId="5D100042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60A52831" w14:textId="77777777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3B03C747" w14:textId="49E6DB30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1B00C2B7" w14:textId="77777777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6AE8F6BE" w14:textId="54EC10FF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412</w:t>
            </w:r>
          </w:p>
        </w:tc>
      </w:tr>
      <w:tr w:rsidR="00770041" w:rsidRPr="006B07E9" w14:paraId="7D260BFC" w14:textId="77777777" w:rsidTr="00295134">
        <w:tc>
          <w:tcPr>
            <w:tcW w:w="4410" w:type="dxa"/>
            <w:shd w:val="clear" w:color="auto" w:fill="auto"/>
          </w:tcPr>
          <w:p w14:paraId="18FCE552" w14:textId="1BB1D56D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8F63DA0" w14:textId="1F8B2CA6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13</w:t>
            </w:r>
            <w:r w:rsidR="00770041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399</w:t>
            </w:r>
          </w:p>
        </w:tc>
        <w:tc>
          <w:tcPr>
            <w:tcW w:w="360" w:type="dxa"/>
          </w:tcPr>
          <w:p w14:paraId="59A6FDDD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65DFD9" w14:textId="4E86C72B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</w:t>
            </w:r>
            <w:r w:rsidR="00770041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360" w:type="dxa"/>
          </w:tcPr>
          <w:p w14:paraId="3D497C7F" w14:textId="77777777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739E6EF" w14:textId="5072033B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28</w:t>
            </w:r>
            <w:r w:rsidR="00770041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768</w:t>
            </w:r>
          </w:p>
        </w:tc>
        <w:tc>
          <w:tcPr>
            <w:tcW w:w="360" w:type="dxa"/>
          </w:tcPr>
          <w:p w14:paraId="135D2DA7" w14:textId="77777777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2901943" w14:textId="661D1A10" w:rsidR="00770041" w:rsidRPr="00763672" w:rsidRDefault="00C605FF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67</w:t>
            </w:r>
            <w:r w:rsidR="00770041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167</w:t>
            </w:r>
          </w:p>
        </w:tc>
      </w:tr>
      <w:tr w:rsidR="00DD12D6" w:rsidRPr="006B07E9" w14:paraId="4EF8A81C" w14:textId="77777777" w:rsidTr="00295134">
        <w:tc>
          <w:tcPr>
            <w:tcW w:w="4410" w:type="dxa"/>
          </w:tcPr>
          <w:p w14:paraId="37A6AAEC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0FF7FAA0" w14:textId="3B2E0BCB" w:rsidR="00DD12D6" w:rsidRPr="00763672" w:rsidRDefault="00C605FF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360" w:type="dxa"/>
          </w:tcPr>
          <w:p w14:paraId="37568C44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0E4FD2C4" w14:textId="7B4E6B4D" w:rsidR="00DD12D6" w:rsidRPr="00763672" w:rsidRDefault="00C4292E" w:rsidP="0029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27555650" w14:textId="77777777" w:rsidR="00DD12D6" w:rsidRPr="0076367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0FDCFBE1" w14:textId="0A776BA7" w:rsidR="00DD12D6" w:rsidRPr="00763672" w:rsidRDefault="00C4292E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2BB79EC9" w14:textId="77777777" w:rsidR="00DD12D6" w:rsidRPr="0076367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19C2530C" w14:textId="1161B487" w:rsidR="00DD12D6" w:rsidRPr="00763672" w:rsidRDefault="00C605FF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180</w:t>
            </w:r>
          </w:p>
        </w:tc>
      </w:tr>
      <w:tr w:rsidR="0084072C" w:rsidRPr="006B07E9" w14:paraId="23554716" w14:textId="77777777" w:rsidTr="00295134">
        <w:tc>
          <w:tcPr>
            <w:tcW w:w="4410" w:type="dxa"/>
            <w:shd w:val="clear" w:color="auto" w:fill="auto"/>
          </w:tcPr>
          <w:p w14:paraId="00A0A4DE" w14:textId="57F71030" w:rsidR="0084072C" w:rsidRPr="00763672" w:rsidRDefault="0084072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763672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DE18AED" w14:textId="1D18FACE" w:rsidR="0084072C" w:rsidRPr="00763672" w:rsidRDefault="0084072C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411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409B7B5E" w14:textId="77777777" w:rsidR="0084072C" w:rsidRPr="00763672" w:rsidRDefault="0084072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D89F40" w14:textId="1870971F" w:rsidR="0084072C" w:rsidRPr="00763672" w:rsidRDefault="00C4292E" w:rsidP="0029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3C62312B" w14:textId="77777777" w:rsidR="0084072C" w:rsidRPr="00763672" w:rsidRDefault="0084072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E050D13" w14:textId="32623EFA" w:rsidR="0084072C" w:rsidRPr="00763672" w:rsidRDefault="00C4292E" w:rsidP="0029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42D34C32" w14:textId="77777777" w:rsidR="0084072C" w:rsidRPr="00763672" w:rsidRDefault="0084072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F1F0024" w14:textId="44A11660" w:rsidR="0084072C" w:rsidRPr="00763672" w:rsidRDefault="00C4292E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411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DD12D6" w:rsidRPr="006B07E9" w14:paraId="4A09E722" w14:textId="77777777" w:rsidTr="00295134">
        <w:tc>
          <w:tcPr>
            <w:tcW w:w="4410" w:type="dxa"/>
            <w:shd w:val="clear" w:color="auto" w:fill="auto"/>
          </w:tcPr>
          <w:p w14:paraId="71EE2CC8" w14:textId="37EA89AB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E3B3" w14:textId="6EDCF4C7" w:rsidR="00DD12D6" w:rsidRPr="00763672" w:rsidRDefault="00C605FF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13</w:t>
            </w:r>
            <w:r w:rsidR="0084072C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168</w:t>
            </w:r>
          </w:p>
        </w:tc>
        <w:tc>
          <w:tcPr>
            <w:tcW w:w="360" w:type="dxa"/>
          </w:tcPr>
          <w:p w14:paraId="76842B5B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04063" w14:textId="15772690" w:rsidR="00DD12D6" w:rsidRPr="00763672" w:rsidRDefault="00C605FF" w:rsidP="00375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360" w:type="dxa"/>
          </w:tcPr>
          <w:p w14:paraId="1E32F966" w14:textId="77777777" w:rsidR="00DD12D6" w:rsidRPr="0076367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672F5" w14:textId="7C94ED15" w:rsidR="00DD12D6" w:rsidRPr="00763672" w:rsidRDefault="00C605FF" w:rsidP="00507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28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768</w:t>
            </w:r>
          </w:p>
        </w:tc>
        <w:tc>
          <w:tcPr>
            <w:tcW w:w="360" w:type="dxa"/>
          </w:tcPr>
          <w:p w14:paraId="3AC4DD9F" w14:textId="77777777" w:rsidR="00DD12D6" w:rsidRPr="0076367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B2BE" w14:textId="684450B3" w:rsidR="00DD12D6" w:rsidRPr="00763672" w:rsidRDefault="00C605FF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66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936</w:t>
            </w:r>
          </w:p>
        </w:tc>
      </w:tr>
      <w:tr w:rsidR="00DD12D6" w:rsidRPr="006B07E9" w14:paraId="15EB3E16" w14:textId="77777777" w:rsidTr="00BB40B2">
        <w:trPr>
          <w:trHeight w:val="98"/>
        </w:trPr>
        <w:tc>
          <w:tcPr>
            <w:tcW w:w="4410" w:type="dxa"/>
            <w:shd w:val="clear" w:color="auto" w:fill="auto"/>
          </w:tcPr>
          <w:p w14:paraId="78F4E175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0" w:type="dxa"/>
            <w:vAlign w:val="bottom"/>
          </w:tcPr>
          <w:p w14:paraId="657A4B19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dxa"/>
          </w:tcPr>
          <w:p w14:paraId="1F9FF931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572790FC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dxa"/>
          </w:tcPr>
          <w:p w14:paraId="23F1F8A1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vAlign w:val="bottom"/>
          </w:tcPr>
          <w:p w14:paraId="14DBED3E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dxa"/>
          </w:tcPr>
          <w:p w14:paraId="54291234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vAlign w:val="bottom"/>
          </w:tcPr>
          <w:p w14:paraId="36DEA1A0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DD12D6" w:rsidRPr="006B07E9" w14:paraId="708B7B0A" w14:textId="77777777" w:rsidTr="00A66E38">
        <w:tc>
          <w:tcPr>
            <w:tcW w:w="4410" w:type="dxa"/>
            <w:shd w:val="clear" w:color="auto" w:fill="auto"/>
          </w:tcPr>
          <w:p w14:paraId="326F4491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6367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980" w:type="dxa"/>
            <w:vAlign w:val="bottom"/>
          </w:tcPr>
          <w:p w14:paraId="71A62FF0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0F89EC0C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39314487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321EC36A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613B8136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42D8EE4D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25D4D210" w14:textId="77777777" w:rsidR="00DD12D6" w:rsidRPr="0076367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70041" w:rsidRPr="006B07E9" w14:paraId="0D76C919" w14:textId="77777777" w:rsidTr="00A66E38">
        <w:tc>
          <w:tcPr>
            <w:tcW w:w="4410" w:type="dxa"/>
            <w:shd w:val="clear" w:color="auto" w:fill="auto"/>
          </w:tcPr>
          <w:p w14:paraId="31FC168F" w14:textId="11DA3C7D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980" w:type="dxa"/>
            <w:vAlign w:val="bottom"/>
          </w:tcPr>
          <w:p w14:paraId="2EFA4364" w14:textId="6C8921E2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8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702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51F82C31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38C43DFA" w14:textId="11DA3F61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3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000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5B8A620E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66E0A2CD" w14:textId="043D8F89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6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857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52D28C01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51F05EEF" w14:textId="5D1F50C9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18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559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770041" w:rsidRPr="006B07E9" w14:paraId="7966D333" w14:textId="77777777" w:rsidTr="00A66E38">
        <w:tc>
          <w:tcPr>
            <w:tcW w:w="4410" w:type="dxa"/>
            <w:shd w:val="clear" w:color="auto" w:fill="auto"/>
          </w:tcPr>
          <w:p w14:paraId="210D887E" w14:textId="5121E02E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vAlign w:val="bottom"/>
          </w:tcPr>
          <w:p w14:paraId="1F3A1D65" w14:textId="4B1C5998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089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13867A72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29141738" w14:textId="6EAE160D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000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02CB94D7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5719B93F" w14:textId="57A2090B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2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883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10E48820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5C8F1D60" w14:textId="1197EFB3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4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972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770041" w:rsidRPr="006B07E9" w14:paraId="4EC337A8" w14:textId="77777777" w:rsidTr="00295134">
        <w:tc>
          <w:tcPr>
            <w:tcW w:w="4410" w:type="dxa"/>
            <w:shd w:val="clear" w:color="auto" w:fill="auto"/>
          </w:tcPr>
          <w:p w14:paraId="78C137DF" w14:textId="2F4D6D86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895907" w14:textId="42F74728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791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5B29347D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6CF7C2C" w14:textId="0F2609B7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70DB78E0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EB921DC" w14:textId="59DD21F3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740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0F54D1C3" w14:textId="77777777" w:rsidR="00770041" w:rsidRPr="00763672" w:rsidRDefault="00770041" w:rsidP="0077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032584" w14:textId="0AB71742" w:rsidR="00770041" w:rsidRPr="00763672" w:rsidRDefault="00770041" w:rsidP="00770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23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531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</w:tr>
      <w:tr w:rsidR="00DD12D6" w:rsidRPr="006B07E9" w14:paraId="0777CFB4" w14:textId="77777777" w:rsidTr="00295134">
        <w:tc>
          <w:tcPr>
            <w:tcW w:w="4410" w:type="dxa"/>
          </w:tcPr>
          <w:p w14:paraId="323B07DE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A98F57" w14:textId="24389453" w:rsidR="00DD12D6" w:rsidRPr="00763672" w:rsidRDefault="0084072C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001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0CECBF38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71708D2D" w14:textId="519E8C59" w:rsidR="00DD12D6" w:rsidRPr="00763672" w:rsidRDefault="00C4292E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000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05E4DC48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37E35D0B" w14:textId="4059472D" w:rsidR="00DD12D6" w:rsidRPr="00763672" w:rsidRDefault="00C4292E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2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875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28755340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1C3063F8" w14:textId="41D2FF48" w:rsidR="00DD12D6" w:rsidRPr="00763672" w:rsidRDefault="00C4292E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4</w:t>
            </w:r>
            <w:r w:rsidRPr="00763672">
              <w:rPr>
                <w:rFonts w:ascii="Angsana New" w:hAnsi="Angsana New"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sz w:val="25"/>
                <w:szCs w:val="25"/>
              </w:rPr>
              <w:t>876</w:t>
            </w:r>
            <w:r w:rsidRPr="00763672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C4292E" w:rsidRPr="006B07E9" w14:paraId="69BAE2A0" w14:textId="77777777" w:rsidTr="00295134">
        <w:tc>
          <w:tcPr>
            <w:tcW w:w="4410" w:type="dxa"/>
          </w:tcPr>
          <w:p w14:paraId="034EDD5C" w14:textId="6DD0A67B" w:rsidR="00C4292E" w:rsidRPr="00763672" w:rsidRDefault="00C4292E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763672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ED4E3" w14:textId="2FF43AE0" w:rsidR="00C4292E" w:rsidRPr="00763672" w:rsidRDefault="00C605FF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C605FF">
              <w:rPr>
                <w:rFonts w:ascii="Angsana New" w:hAnsi="Angsana New"/>
                <w:sz w:val="25"/>
                <w:szCs w:val="25"/>
              </w:rPr>
              <w:t>43</w:t>
            </w:r>
          </w:p>
        </w:tc>
        <w:tc>
          <w:tcPr>
            <w:tcW w:w="360" w:type="dxa"/>
          </w:tcPr>
          <w:p w14:paraId="1989C05E" w14:textId="77777777" w:rsidR="00C4292E" w:rsidRPr="00763672" w:rsidRDefault="00C4292E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4A58D96" w14:textId="76F2DC7D" w:rsidR="00C4292E" w:rsidRPr="00763672" w:rsidRDefault="00C4292E" w:rsidP="0029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6E358DF7" w14:textId="77777777" w:rsidR="00C4292E" w:rsidRPr="00763672" w:rsidRDefault="00C4292E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794366B" w14:textId="5A7BB793" w:rsidR="00C4292E" w:rsidRPr="00763672" w:rsidRDefault="00295134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7636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2BF859C0" w14:textId="77777777" w:rsidR="00C4292E" w:rsidRPr="00763672" w:rsidRDefault="00C4292E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197DB09" w14:textId="17CC96A9" w:rsidR="00C4292E" w:rsidRPr="00763672" w:rsidRDefault="00C605FF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605FF">
              <w:rPr>
                <w:rFonts w:ascii="Angsana New" w:hAnsi="Angsana New"/>
                <w:sz w:val="25"/>
                <w:szCs w:val="25"/>
              </w:rPr>
              <w:t>143</w:t>
            </w:r>
          </w:p>
        </w:tc>
      </w:tr>
      <w:tr w:rsidR="00DD12D6" w:rsidRPr="006B07E9" w14:paraId="560CC401" w14:textId="77777777" w:rsidTr="00A66E38">
        <w:tc>
          <w:tcPr>
            <w:tcW w:w="4410" w:type="dxa"/>
          </w:tcPr>
          <w:p w14:paraId="03D21B45" w14:textId="46F4D8BD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C8E9" w14:textId="5E6FC790" w:rsidR="00DD12D6" w:rsidRPr="00763672" w:rsidRDefault="003A7328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 w:hint="cs"/>
                <w:b/>
                <w:bCs/>
                <w:sz w:val="25"/>
                <w:szCs w:val="25"/>
              </w:rPr>
              <w:t>10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649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1E6457E1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C2649" w14:textId="3738AE55" w:rsidR="00DD12D6" w:rsidRPr="00763672" w:rsidRDefault="00C4292E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3DA5864D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E1244" w14:textId="74C74E7C" w:rsidR="00DD12D6" w:rsidRPr="00763672" w:rsidRDefault="00C4292E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12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615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26AF6976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95B9" w14:textId="3B319554" w:rsidR="00DD12D6" w:rsidRPr="00763672" w:rsidRDefault="003A7328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28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264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</w:tr>
      <w:tr w:rsidR="00DD12D6" w:rsidRPr="006B07E9" w14:paraId="521EE5AA" w14:textId="77777777" w:rsidTr="00A66E38">
        <w:tc>
          <w:tcPr>
            <w:tcW w:w="4410" w:type="dxa"/>
            <w:shd w:val="clear" w:color="auto" w:fill="auto"/>
          </w:tcPr>
          <w:p w14:paraId="42C8467C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844E102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" w:type="dxa"/>
          </w:tcPr>
          <w:p w14:paraId="2578DB07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8775218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" w:type="dxa"/>
          </w:tcPr>
          <w:p w14:paraId="04951F31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7DA3E51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" w:type="dxa"/>
          </w:tcPr>
          <w:p w14:paraId="3A958703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F999611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12D6" w:rsidRPr="006B07E9" w14:paraId="53851C9A" w14:textId="77777777" w:rsidTr="00A66E38">
        <w:tc>
          <w:tcPr>
            <w:tcW w:w="4410" w:type="dxa"/>
            <w:shd w:val="clear" w:color="auto" w:fill="auto"/>
          </w:tcPr>
          <w:p w14:paraId="065D7C49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6367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4B75A19C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7AC5B423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vAlign w:val="bottom"/>
          </w:tcPr>
          <w:p w14:paraId="0D9C9416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4AE9BCB9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03F9EFE9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dxa"/>
          </w:tcPr>
          <w:p w14:paraId="267563EF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vAlign w:val="bottom"/>
          </w:tcPr>
          <w:p w14:paraId="42EE8585" w14:textId="77777777" w:rsidR="00DD12D6" w:rsidRPr="0076367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E6C29" w:rsidRPr="006B07E9" w14:paraId="3EA30ABA" w14:textId="77777777" w:rsidTr="00A66E38">
        <w:tc>
          <w:tcPr>
            <w:tcW w:w="4410" w:type="dxa"/>
            <w:shd w:val="clear" w:color="auto" w:fill="auto"/>
          </w:tcPr>
          <w:p w14:paraId="34A71F41" w14:textId="52212708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0A66DC41" w14:textId="5850942F" w:rsidR="00BE6C29" w:rsidRPr="00763672" w:rsidRDefault="00C605FF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285</w:t>
            </w:r>
          </w:p>
        </w:tc>
        <w:tc>
          <w:tcPr>
            <w:tcW w:w="360" w:type="dxa"/>
          </w:tcPr>
          <w:p w14:paraId="271C62B6" w14:textId="77777777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0703A355" w14:textId="3D653D19" w:rsidR="00BE6C29" w:rsidRPr="00763672" w:rsidRDefault="00C605FF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22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360" w:type="dxa"/>
          </w:tcPr>
          <w:p w14:paraId="319DA4BC" w14:textId="77777777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07C58443" w14:textId="5D18809D" w:rsidR="00BE6C29" w:rsidRPr="00763672" w:rsidRDefault="00C605FF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21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911</w:t>
            </w:r>
          </w:p>
        </w:tc>
        <w:tc>
          <w:tcPr>
            <w:tcW w:w="360" w:type="dxa"/>
          </w:tcPr>
          <w:p w14:paraId="3F6FA826" w14:textId="77777777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08159287" w14:textId="0EB7A827" w:rsidR="00BE6C29" w:rsidRPr="00763672" w:rsidRDefault="00C60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48</w:t>
            </w:r>
            <w:r w:rsidR="004B3290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196</w:t>
            </w:r>
          </w:p>
        </w:tc>
      </w:tr>
      <w:tr w:rsidR="00BE6C29" w:rsidRPr="006B07E9" w14:paraId="35C457F2" w14:textId="77777777" w:rsidTr="00A66E38">
        <w:tc>
          <w:tcPr>
            <w:tcW w:w="4410" w:type="dxa"/>
            <w:shd w:val="clear" w:color="auto" w:fill="auto"/>
          </w:tcPr>
          <w:p w14:paraId="0FDF5891" w14:textId="13E4A37B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5561BC" w14:textId="17C7501A" w:rsidR="00BE6C29" w:rsidRPr="00763672" w:rsidRDefault="00C605FF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608</w:t>
            </w:r>
          </w:p>
        </w:tc>
        <w:tc>
          <w:tcPr>
            <w:tcW w:w="360" w:type="dxa"/>
          </w:tcPr>
          <w:p w14:paraId="14931F79" w14:textId="77777777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2B24F2" w14:textId="1E3600FB" w:rsidR="00BE6C29" w:rsidRPr="00763672" w:rsidRDefault="00C605FF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21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360" w:type="dxa"/>
          </w:tcPr>
          <w:p w14:paraId="71353665" w14:textId="77777777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74C2D8" w14:textId="2CB3CA27" w:rsidR="00BE6C29" w:rsidRPr="00763672" w:rsidRDefault="00C605FF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19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028</w:t>
            </w:r>
          </w:p>
        </w:tc>
        <w:tc>
          <w:tcPr>
            <w:tcW w:w="360" w:type="dxa"/>
          </w:tcPr>
          <w:p w14:paraId="17639F94" w14:textId="77777777" w:rsidR="00BE6C29" w:rsidRPr="00763672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041C74" w14:textId="4D05FB95" w:rsidR="00BE6C29" w:rsidRPr="00763672" w:rsidRDefault="00C605FF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43</w:t>
            </w:r>
            <w:r w:rsidR="004B3290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636</w:t>
            </w:r>
          </w:p>
        </w:tc>
      </w:tr>
      <w:tr w:rsidR="00DD12D6" w:rsidRPr="006B07E9" w14:paraId="3F6451BC" w14:textId="77777777" w:rsidTr="00A66E38">
        <w:tc>
          <w:tcPr>
            <w:tcW w:w="4410" w:type="dxa"/>
            <w:shd w:val="clear" w:color="auto" w:fill="auto"/>
          </w:tcPr>
          <w:p w14:paraId="486EB588" w14:textId="599CBCC6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76367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36FB58" w14:textId="3FE900EB" w:rsidR="00DD12D6" w:rsidRPr="00763672" w:rsidRDefault="00C605FF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519</w:t>
            </w:r>
          </w:p>
        </w:tc>
        <w:tc>
          <w:tcPr>
            <w:tcW w:w="360" w:type="dxa"/>
          </w:tcPr>
          <w:p w14:paraId="0A55501D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F26A8" w14:textId="0DE5AD65" w:rsidR="00DD12D6" w:rsidRPr="00763672" w:rsidRDefault="00C605FF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20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360" w:type="dxa"/>
          </w:tcPr>
          <w:p w14:paraId="42AA9E66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B7EB5" w14:textId="1F674D8D" w:rsidR="00DD12D6" w:rsidRPr="00763672" w:rsidRDefault="00C605FF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16</w:t>
            </w:r>
            <w:r w:rsidR="00C4292E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153</w:t>
            </w:r>
          </w:p>
        </w:tc>
        <w:tc>
          <w:tcPr>
            <w:tcW w:w="360" w:type="dxa"/>
          </w:tcPr>
          <w:p w14:paraId="50889C73" w14:textId="77777777" w:rsidR="00DD12D6" w:rsidRPr="0076367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00CA79" w14:textId="39FCF387" w:rsidR="00DD12D6" w:rsidRPr="00763672" w:rsidRDefault="00C605FF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38</w:t>
            </w:r>
            <w:r w:rsidR="004B3290" w:rsidRPr="0076367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</w:rPr>
              <w:t>672</w:t>
            </w:r>
          </w:p>
        </w:tc>
      </w:tr>
    </w:tbl>
    <w:p w14:paraId="06A0619B" w14:textId="77777777" w:rsidR="004956B1" w:rsidRPr="006B07E9" w:rsidRDefault="004956B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4956B1" w:rsidRPr="006B07E9" w:rsidSect="001D6A9F">
          <w:headerReference w:type="default" r:id="rId20"/>
          <w:pgSz w:w="16834" w:h="11909" w:orient="landscape" w:code="9"/>
          <w:pgMar w:top="1080" w:right="691" w:bottom="1152" w:left="576" w:header="720" w:footer="720" w:gutter="0"/>
          <w:cols w:space="720"/>
          <w:docGrid w:linePitch="245"/>
        </w:sectPr>
      </w:pPr>
    </w:p>
    <w:p w14:paraId="2E191992" w14:textId="77777777" w:rsidR="00437D55" w:rsidRPr="006B07E9" w:rsidRDefault="00437D55" w:rsidP="0034621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หนี้สินที่มีภาระดอกเบี้ย</w:t>
      </w:r>
    </w:p>
    <w:p w14:paraId="13F6B49B" w14:textId="77777777" w:rsidR="00391A7F" w:rsidRPr="006B07E9" w:rsidRDefault="00391A7F" w:rsidP="00391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17"/>
        <w:gridCol w:w="809"/>
        <w:gridCol w:w="1238"/>
        <w:gridCol w:w="241"/>
        <w:gridCol w:w="1087"/>
        <w:gridCol w:w="240"/>
        <w:gridCol w:w="1068"/>
        <w:gridCol w:w="270"/>
        <w:gridCol w:w="990"/>
      </w:tblGrid>
      <w:tr w:rsidR="00CA1D19" w:rsidRPr="006B07E9" w14:paraId="63CAA716" w14:textId="77777777" w:rsidTr="00CA1D19">
        <w:trPr>
          <w:tblHeader/>
        </w:trPr>
        <w:tc>
          <w:tcPr>
            <w:tcW w:w="3417" w:type="dxa"/>
          </w:tcPr>
          <w:p w14:paraId="7A7B6B7B" w14:textId="77777777" w:rsidR="00421EDE" w:rsidRPr="006B07E9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BD75155" w14:textId="77777777" w:rsidR="00421EDE" w:rsidRPr="006B07E9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66" w:type="dxa"/>
            <w:gridSpan w:val="3"/>
          </w:tcPr>
          <w:p w14:paraId="3E580943" w14:textId="77777777" w:rsidR="00421EDE" w:rsidRPr="006B07E9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2683205" w14:textId="77777777" w:rsidR="00421EDE" w:rsidRPr="006B07E9" w:rsidRDefault="00421EDE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28" w:type="dxa"/>
            <w:gridSpan w:val="3"/>
          </w:tcPr>
          <w:p w14:paraId="0253CC20" w14:textId="77777777" w:rsidR="00421EDE" w:rsidRPr="006B07E9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6B07E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A1D19" w:rsidRPr="006B07E9" w14:paraId="7BFA8B91" w14:textId="77777777" w:rsidTr="00D944C2">
        <w:trPr>
          <w:tblHeader/>
        </w:trPr>
        <w:tc>
          <w:tcPr>
            <w:tcW w:w="3417" w:type="dxa"/>
          </w:tcPr>
          <w:p w14:paraId="7078F16D" w14:textId="77777777" w:rsidR="00846C84" w:rsidRPr="006B07E9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AD2CBCB" w14:textId="77777777" w:rsidR="00846C84" w:rsidRPr="006B07E9" w:rsidRDefault="00846C84" w:rsidP="0013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E12BD9" w14:textId="1DC0A387" w:rsidR="00846C84" w:rsidRPr="006B07E9" w:rsidRDefault="00C605F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05BFC78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F1833A" w14:textId="0DCB10EB" w:rsidR="00846C84" w:rsidRPr="006B07E9" w:rsidRDefault="00C605F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234416AC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6268CB8" w14:textId="4990A87D" w:rsidR="00846C84" w:rsidRPr="006B07E9" w:rsidRDefault="00C605F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F12638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53EEBD" w14:textId="0A2A2A5E" w:rsidR="00846C84" w:rsidRPr="006B07E9" w:rsidRDefault="00C605F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6C84" w:rsidRPr="006B07E9" w14:paraId="53130A49" w14:textId="77777777" w:rsidTr="00D944C2">
        <w:trPr>
          <w:tblHeader/>
        </w:trPr>
        <w:tc>
          <w:tcPr>
            <w:tcW w:w="3417" w:type="dxa"/>
          </w:tcPr>
          <w:p w14:paraId="55C941BF" w14:textId="77777777" w:rsidR="00846C84" w:rsidRPr="006B07E9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24EC10D5" w14:textId="77777777" w:rsidR="00846C84" w:rsidRPr="006B07E9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0F4E8A0F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D19" w:rsidRPr="006B07E9" w14:paraId="2590782C" w14:textId="77777777" w:rsidTr="00D944C2">
        <w:tc>
          <w:tcPr>
            <w:tcW w:w="3417" w:type="dxa"/>
          </w:tcPr>
          <w:p w14:paraId="1C7E6C23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3907377C" w14:textId="77777777" w:rsidR="00846C84" w:rsidRPr="006B07E9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E84F6F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F3C48CA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6C143B4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4F0D75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6C41CC4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6E2F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DFD8E5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6B07E9" w14:paraId="3EA487C6" w14:textId="77777777" w:rsidTr="00D944C2">
        <w:tc>
          <w:tcPr>
            <w:tcW w:w="3417" w:type="dxa"/>
          </w:tcPr>
          <w:p w14:paraId="325F058E" w14:textId="77777777" w:rsidR="00846C84" w:rsidRPr="006B07E9" w:rsidRDefault="00846C84" w:rsidP="00E05C2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  <w:tab w:val="left" w:pos="752"/>
              </w:tabs>
              <w:ind w:left="882" w:hanging="8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9" w:type="dxa"/>
          </w:tcPr>
          <w:p w14:paraId="0264DCB3" w14:textId="77777777" w:rsidR="00846C84" w:rsidRPr="006B07E9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7376C5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A0692A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6EEF5BED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A693F9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487A17B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AC66C" w14:textId="77777777" w:rsidR="00846C84" w:rsidRPr="006B07E9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AF5CD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3E7A" w:rsidRPr="006B07E9" w14:paraId="290021AF" w14:textId="77777777" w:rsidTr="00D944C2">
        <w:trPr>
          <w:trHeight w:val="758"/>
        </w:trPr>
        <w:tc>
          <w:tcPr>
            <w:tcW w:w="3417" w:type="dxa"/>
          </w:tcPr>
          <w:p w14:paraId="3E53413F" w14:textId="77777777" w:rsidR="007D7510" w:rsidRDefault="00C43E7A" w:rsidP="007D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14:paraId="28229387" w14:textId="6B603658" w:rsidR="00C43E7A" w:rsidRPr="006B07E9" w:rsidRDefault="007D7510" w:rsidP="007D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43E7A" w:rsidRPr="006B07E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51825CF0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1343430" w14:textId="667CDE7C" w:rsidR="00C43E7A" w:rsidRPr="006B07E9" w:rsidRDefault="00C605FF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AC2D67A" w14:textId="6CBC8921" w:rsidR="00C43E7A" w:rsidRPr="006B07E9" w:rsidRDefault="00C605FF" w:rsidP="00F33F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="00D8476A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241" w:type="dxa"/>
          </w:tcPr>
          <w:p w14:paraId="3FAAD346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777ECD0" w14:textId="2575DF80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C4ACD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28C187" w14:textId="68D523EF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  <w:r w:rsidR="006C12F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270" w:type="dxa"/>
          </w:tcPr>
          <w:p w14:paraId="58951BB4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54A30D" w14:textId="52F63FC9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</w:t>
            </w:r>
            <w:r w:rsidR="00C43E7A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985</w:t>
            </w:r>
          </w:p>
        </w:tc>
      </w:tr>
      <w:tr w:rsidR="00C43E7A" w:rsidRPr="006B07E9" w14:paraId="01D087BC" w14:textId="77777777" w:rsidTr="00D944C2">
        <w:tc>
          <w:tcPr>
            <w:tcW w:w="3417" w:type="dxa"/>
          </w:tcPr>
          <w:p w14:paraId="05190913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C7DD0DB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C228D0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0A4A9CD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812E93B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8A220C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649073E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7AA0A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333DA4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3E7A" w:rsidRPr="006B07E9" w14:paraId="4D13B042" w14:textId="77777777" w:rsidTr="00D944C2">
        <w:trPr>
          <w:trHeight w:val="254"/>
        </w:trPr>
        <w:tc>
          <w:tcPr>
            <w:tcW w:w="3417" w:type="dxa"/>
          </w:tcPr>
          <w:p w14:paraId="37F3F1E4" w14:textId="77777777" w:rsidR="00C43E7A" w:rsidRPr="006B07E9" w:rsidRDefault="00C43E7A" w:rsidP="0067638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216" w:hanging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24939352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8772F3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51BD08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1CD8CD5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5A0B8AB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D9819E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E49D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4775B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3E7A" w:rsidRPr="006B07E9" w14:paraId="5AA331CE" w14:textId="77777777" w:rsidTr="00D944C2">
        <w:tc>
          <w:tcPr>
            <w:tcW w:w="3417" w:type="dxa"/>
          </w:tcPr>
          <w:p w14:paraId="075D9FCF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9" w:type="dxa"/>
          </w:tcPr>
          <w:p w14:paraId="2DC874C8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34F96A" w14:textId="01BD2932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C12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 w:rsidR="006C12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41" w:type="dxa"/>
          </w:tcPr>
          <w:p w14:paraId="515152C4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E0FB66" w14:textId="4D2944F0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43E7A" w:rsidRPr="006B0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587</w:t>
            </w:r>
            <w:r w:rsidR="00C43E7A" w:rsidRPr="006B0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869</w:t>
            </w:r>
          </w:p>
        </w:tc>
        <w:tc>
          <w:tcPr>
            <w:tcW w:w="240" w:type="dxa"/>
          </w:tcPr>
          <w:p w14:paraId="4D195BDC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E5DEA9" w14:textId="57537CEF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C12F7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 w:rsidR="006C12F7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70" w:type="dxa"/>
          </w:tcPr>
          <w:p w14:paraId="6D9BEE21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0B680B" w14:textId="017605B9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587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869</w:t>
            </w:r>
          </w:p>
        </w:tc>
      </w:tr>
      <w:tr w:rsidR="00C43E7A" w:rsidRPr="006B07E9" w14:paraId="22E3ABCE" w14:textId="77777777" w:rsidTr="00D944C2">
        <w:tc>
          <w:tcPr>
            <w:tcW w:w="3417" w:type="dxa"/>
          </w:tcPr>
          <w:p w14:paraId="7BAEA6BC" w14:textId="77777777" w:rsidR="007D7510" w:rsidRDefault="00C43E7A" w:rsidP="007D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4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</w:t>
            </w:r>
            <w:r w:rsidR="007D751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  <w:p w14:paraId="41BA9470" w14:textId="2387A244" w:rsidR="00C43E7A" w:rsidRPr="006B07E9" w:rsidRDefault="007D7510" w:rsidP="002A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  <w:tab w:val="left" w:pos="554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43E7A" w:rsidRPr="006B07E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9" w:type="dxa"/>
          </w:tcPr>
          <w:p w14:paraId="2DDD560B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AB72B" w14:textId="4FD4ACAA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C12F7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744</w:t>
            </w:r>
          </w:p>
        </w:tc>
        <w:tc>
          <w:tcPr>
            <w:tcW w:w="241" w:type="dxa"/>
          </w:tcPr>
          <w:p w14:paraId="2A91B7ED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349C7A1" w14:textId="2D253495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240" w:type="dxa"/>
          </w:tcPr>
          <w:p w14:paraId="307C3EBC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7F8492" w14:textId="7224C582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="006C12F7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14:paraId="1C0D9973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4A466" w14:textId="7961C974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148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039</w:t>
            </w:r>
          </w:p>
        </w:tc>
      </w:tr>
      <w:tr w:rsidR="00C43E7A" w:rsidRPr="006B07E9" w14:paraId="3132860F" w14:textId="77777777" w:rsidTr="00D944C2">
        <w:tc>
          <w:tcPr>
            <w:tcW w:w="3417" w:type="dxa"/>
          </w:tcPr>
          <w:p w14:paraId="1342D402" w14:textId="77777777" w:rsidR="00C43E7A" w:rsidRPr="006B07E9" w:rsidRDefault="00C43E7A" w:rsidP="0005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05CBFFDC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E23580F" w14:textId="6D500306" w:rsidR="00C43E7A" w:rsidRPr="006B07E9" w:rsidRDefault="006C12F7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242DA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2CF6400C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03C4ED" w14:textId="566792F4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414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1A6BD9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4C54A9D" w14:textId="1F4A6D53" w:rsidR="00C43E7A" w:rsidRPr="006B07E9" w:rsidRDefault="006C12F7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242DA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CC3862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9BEF28" w14:textId="42807BD9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3E7A" w:rsidRPr="006B07E9" w14:paraId="43F4936D" w14:textId="77777777" w:rsidTr="00D944C2">
        <w:tc>
          <w:tcPr>
            <w:tcW w:w="3417" w:type="dxa"/>
          </w:tcPr>
          <w:p w14:paraId="7A4DAD96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11093FEB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AE5C78E" w14:textId="16710628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="006C12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  <w:tc>
          <w:tcPr>
            <w:tcW w:w="241" w:type="dxa"/>
          </w:tcPr>
          <w:p w14:paraId="4C255A5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08A270" w14:textId="156BA653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 w:rsidR="00C43E7A" w:rsidRPr="006B0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240" w:type="dxa"/>
          </w:tcPr>
          <w:p w14:paraId="764C77C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E9D00DC" w14:textId="44B118E5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139</w:t>
            </w:r>
            <w:r w:rsidR="006C12F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1836EED6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54569" w14:textId="178567C2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147</w:t>
            </w:r>
            <w:r w:rsidR="00C43E7A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714</w:t>
            </w:r>
          </w:p>
        </w:tc>
      </w:tr>
      <w:tr w:rsidR="00C43E7A" w:rsidRPr="006B07E9" w14:paraId="48C33D98" w14:textId="77777777" w:rsidTr="00D944C2">
        <w:tc>
          <w:tcPr>
            <w:tcW w:w="3417" w:type="dxa"/>
          </w:tcPr>
          <w:p w14:paraId="18C8A4FA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646DBF45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14F9999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C47320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C8165B9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282E8B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F8E5726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21FAD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605A5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3E7A" w:rsidRPr="006B07E9" w14:paraId="664AA2A7" w14:textId="77777777" w:rsidTr="00D944C2">
        <w:tc>
          <w:tcPr>
            <w:tcW w:w="3417" w:type="dxa"/>
          </w:tcPr>
          <w:p w14:paraId="051EC1F8" w14:textId="53950128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08040118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CAA9976" w14:textId="56605E92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6C12F7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  <w:tc>
          <w:tcPr>
            <w:tcW w:w="241" w:type="dxa"/>
          </w:tcPr>
          <w:p w14:paraId="57CE0FF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7487218" w14:textId="13473F7B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240" w:type="dxa"/>
          </w:tcPr>
          <w:p w14:paraId="514DCEFF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10AE308" w14:textId="54B626FA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C12F7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270" w:type="dxa"/>
          </w:tcPr>
          <w:p w14:paraId="09B46DF2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EA8DB1" w14:textId="4AE6507F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873</w:t>
            </w:r>
          </w:p>
        </w:tc>
      </w:tr>
      <w:tr w:rsidR="00C43E7A" w:rsidRPr="006B07E9" w14:paraId="3C726E62" w14:textId="77777777" w:rsidTr="00D944C2">
        <w:tc>
          <w:tcPr>
            <w:tcW w:w="3417" w:type="dxa"/>
          </w:tcPr>
          <w:p w14:paraId="584EDB53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09" w:type="dxa"/>
          </w:tcPr>
          <w:p w14:paraId="6440E640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230E" w14:textId="10650672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C12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976</w:t>
            </w:r>
            <w:r w:rsidR="006C12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241" w:type="dxa"/>
          </w:tcPr>
          <w:p w14:paraId="0723A8F4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5C73" w14:textId="4F8199B9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790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240" w:type="dxa"/>
          </w:tcPr>
          <w:p w14:paraId="14889061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A298" w14:textId="45918785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C12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919</w:t>
            </w:r>
            <w:r w:rsidR="006C12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63C57463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EBA2" w14:textId="48D05A4D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771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441</w:t>
            </w:r>
          </w:p>
        </w:tc>
      </w:tr>
      <w:tr w:rsidR="00C43E7A" w:rsidRPr="006B07E9" w14:paraId="32BF082B" w14:textId="77777777" w:rsidTr="00D944C2">
        <w:tc>
          <w:tcPr>
            <w:tcW w:w="3417" w:type="dxa"/>
          </w:tcPr>
          <w:p w14:paraId="0D0178DA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0C85EF1B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932A339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AC6EF6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29C87B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6DFCECEC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B1A1C90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C6797B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2F543B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43E7A" w:rsidRPr="006B07E9" w14:paraId="0F282254" w14:textId="77777777" w:rsidTr="00D944C2">
        <w:tc>
          <w:tcPr>
            <w:tcW w:w="3417" w:type="dxa"/>
          </w:tcPr>
          <w:p w14:paraId="65A91DF5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9" w:type="dxa"/>
          </w:tcPr>
          <w:p w14:paraId="26ED4313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32EDB7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D6800F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AFBC5F1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7E5B08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B2F0C2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B0CA8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15C20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3E7A" w:rsidRPr="006B07E9" w14:paraId="55F476EF" w14:textId="77777777" w:rsidTr="00D944C2">
        <w:tc>
          <w:tcPr>
            <w:tcW w:w="3417" w:type="dxa"/>
          </w:tcPr>
          <w:p w14:paraId="11B996CF" w14:textId="77777777" w:rsidR="00C43E7A" w:rsidRPr="006B07E9" w:rsidRDefault="00C43E7A" w:rsidP="000548C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  <w:tab w:val="left" w:pos="752"/>
              </w:tabs>
              <w:ind w:left="882" w:hanging="86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4EC2088C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CEBBE1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A0A5220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8FD4F9F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8E450DE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FF20C7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93AC0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6FA408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3E7A" w:rsidRPr="006B07E9" w14:paraId="248CB0AF" w14:textId="77777777" w:rsidTr="00D944C2">
        <w:tc>
          <w:tcPr>
            <w:tcW w:w="3417" w:type="dxa"/>
          </w:tcPr>
          <w:p w14:paraId="1E83993A" w14:textId="77777777" w:rsidR="00C43E7A" w:rsidRPr="006B07E9" w:rsidRDefault="00C43E7A" w:rsidP="0005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64579266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983D02" w14:textId="356FD0AF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  <w:r w:rsidR="001A0752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241" w:type="dxa"/>
          </w:tcPr>
          <w:p w14:paraId="01692310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972CC2B" w14:textId="77B43D14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</w:p>
        </w:tc>
        <w:tc>
          <w:tcPr>
            <w:tcW w:w="240" w:type="dxa"/>
          </w:tcPr>
          <w:p w14:paraId="040F5FAC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CD60474" w14:textId="0AB0E7C6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  <w:r w:rsidR="001A0752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270" w:type="dxa"/>
          </w:tcPr>
          <w:p w14:paraId="1975AE1C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52516" w14:textId="1E94EC3A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</w:tr>
      <w:tr w:rsidR="00C43E7A" w:rsidRPr="006B07E9" w14:paraId="43D6AFB0" w14:textId="77777777" w:rsidTr="00D944C2">
        <w:tc>
          <w:tcPr>
            <w:tcW w:w="3417" w:type="dxa"/>
          </w:tcPr>
          <w:p w14:paraId="4462EE6F" w14:textId="77777777" w:rsidR="00C43E7A" w:rsidRPr="006B07E9" w:rsidRDefault="00C43E7A" w:rsidP="0005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2229ABB8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AD63E6" w14:textId="2BFEBD75" w:rsidR="00C43E7A" w:rsidRPr="006B07E9" w:rsidRDefault="001A0752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1DDE2EEC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FBAC855" w14:textId="16944825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076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BA45259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9F808B6" w14:textId="12DB0890" w:rsidR="00C43E7A" w:rsidRPr="006B07E9" w:rsidRDefault="001A0752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72E2A4" w14:textId="7777777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D9414" w14:textId="07CAECE7" w:rsidR="00C43E7A" w:rsidRPr="006B07E9" w:rsidRDefault="00C43E7A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076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3E7A" w:rsidRPr="006B07E9" w14:paraId="7755F805" w14:textId="77777777" w:rsidTr="00D944C2">
        <w:tc>
          <w:tcPr>
            <w:tcW w:w="3417" w:type="dxa"/>
          </w:tcPr>
          <w:p w14:paraId="1E1EC669" w14:textId="77777777" w:rsidR="00C43E7A" w:rsidRPr="006B07E9" w:rsidRDefault="00C43E7A" w:rsidP="0005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474A176A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0711242" w14:textId="61F062EC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  <w:r w:rsidR="001A0752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625</w:t>
            </w:r>
          </w:p>
        </w:tc>
        <w:tc>
          <w:tcPr>
            <w:tcW w:w="241" w:type="dxa"/>
          </w:tcPr>
          <w:p w14:paraId="0CD60BCD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A8F7631" w14:textId="1FD966B9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240" w:type="dxa"/>
          </w:tcPr>
          <w:p w14:paraId="3CB5F60D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BAD346B" w14:textId="7909C422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556</w:t>
            </w:r>
            <w:r w:rsidR="001A0752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270" w:type="dxa"/>
          </w:tcPr>
          <w:p w14:paraId="2EC0A704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D41C7F" w14:textId="05E71617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670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424</w:t>
            </w:r>
          </w:p>
        </w:tc>
      </w:tr>
      <w:tr w:rsidR="00C43E7A" w:rsidRPr="006B07E9" w14:paraId="6F2D40FF" w14:textId="77777777" w:rsidTr="00D944C2">
        <w:tc>
          <w:tcPr>
            <w:tcW w:w="3417" w:type="dxa"/>
          </w:tcPr>
          <w:p w14:paraId="3818C763" w14:textId="22A059BD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5C7FE5F1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1A53893" w14:textId="1F56D7A6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1A0752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241" w:type="dxa"/>
          </w:tcPr>
          <w:p w14:paraId="2A783A11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1586FC5" w14:textId="17E29A76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</w:p>
        </w:tc>
        <w:tc>
          <w:tcPr>
            <w:tcW w:w="240" w:type="dxa"/>
          </w:tcPr>
          <w:p w14:paraId="18C4D15B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1A03C0A" w14:textId="310ACC99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A0752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</w:p>
        </w:tc>
        <w:tc>
          <w:tcPr>
            <w:tcW w:w="270" w:type="dxa"/>
          </w:tcPr>
          <w:p w14:paraId="0B2C3D61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B5B60" w14:textId="6AD67F6E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43E7A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  <w:tr w:rsidR="00C43E7A" w:rsidRPr="006B07E9" w14:paraId="5A88D3AA" w14:textId="77777777" w:rsidTr="00D944C2">
        <w:tc>
          <w:tcPr>
            <w:tcW w:w="3417" w:type="dxa"/>
          </w:tcPr>
          <w:p w14:paraId="36236FA6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09" w:type="dxa"/>
          </w:tcPr>
          <w:p w14:paraId="096DC10E" w14:textId="77777777" w:rsidR="00C43E7A" w:rsidRPr="006B07E9" w:rsidRDefault="00C43E7A" w:rsidP="00C43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DC39" w14:textId="1E56DDA9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704</w:t>
            </w:r>
            <w:r w:rsidR="001A07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347</w:t>
            </w:r>
          </w:p>
        </w:tc>
        <w:tc>
          <w:tcPr>
            <w:tcW w:w="241" w:type="dxa"/>
          </w:tcPr>
          <w:p w14:paraId="0D746202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9E66" w14:textId="536C6ADE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853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022</w:t>
            </w:r>
          </w:p>
        </w:tc>
        <w:tc>
          <w:tcPr>
            <w:tcW w:w="240" w:type="dxa"/>
          </w:tcPr>
          <w:p w14:paraId="78298751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92D94" w14:textId="74D24047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558</w:t>
            </w:r>
            <w:r w:rsidR="001A07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120</w:t>
            </w:r>
          </w:p>
        </w:tc>
        <w:tc>
          <w:tcPr>
            <w:tcW w:w="270" w:type="dxa"/>
          </w:tcPr>
          <w:p w14:paraId="68966A0B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1BC2" w14:textId="74D9369C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678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960</w:t>
            </w:r>
          </w:p>
        </w:tc>
      </w:tr>
      <w:tr w:rsidR="00C43E7A" w:rsidRPr="006B07E9" w14:paraId="190B552C" w14:textId="77777777" w:rsidTr="00D944C2">
        <w:tc>
          <w:tcPr>
            <w:tcW w:w="3417" w:type="dxa"/>
          </w:tcPr>
          <w:p w14:paraId="4E2D1A11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809" w:type="dxa"/>
          </w:tcPr>
          <w:p w14:paraId="4CD4FE15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43DC1" w14:textId="62115905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A07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</w:t>
            </w:r>
            <w:r w:rsidR="001A07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408</w:t>
            </w:r>
          </w:p>
        </w:tc>
        <w:tc>
          <w:tcPr>
            <w:tcW w:w="241" w:type="dxa"/>
          </w:tcPr>
          <w:p w14:paraId="6361CB96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155B" w14:textId="192C9A6F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643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</w:t>
            </w:r>
          </w:p>
        </w:tc>
        <w:tc>
          <w:tcPr>
            <w:tcW w:w="240" w:type="dxa"/>
          </w:tcPr>
          <w:p w14:paraId="655C120F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A6AA" w14:textId="0969D6F3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A07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477</w:t>
            </w:r>
            <w:r w:rsidR="001A07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997</w:t>
            </w:r>
          </w:p>
        </w:tc>
        <w:tc>
          <w:tcPr>
            <w:tcW w:w="270" w:type="dxa"/>
          </w:tcPr>
          <w:p w14:paraId="2A5F79BD" w14:textId="77777777" w:rsidR="00C43E7A" w:rsidRPr="006B07E9" w:rsidRDefault="00C43E7A" w:rsidP="00C4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010F" w14:textId="72357746" w:rsidR="00C43E7A" w:rsidRPr="006B07E9" w:rsidRDefault="00C605FF" w:rsidP="00C43E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450</w:t>
            </w:r>
            <w:r w:rsidR="00C43E7A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401</w:t>
            </w:r>
          </w:p>
        </w:tc>
      </w:tr>
    </w:tbl>
    <w:p w14:paraId="62CF3FB7" w14:textId="73A3CCE5" w:rsidR="00B94870" w:rsidRPr="006B07E9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3CC3B4D" w14:textId="1E494854" w:rsidR="005B2807" w:rsidRPr="006B07E9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7004C3" w:rsidRPr="006B07E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อัตราดอกเบี้ยของเงินกู้ยืมระยะยาวของ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F679B8">
        <w:rPr>
          <w:rFonts w:ascii="Angsana New" w:hAnsi="Angsana New" w:hint="cs"/>
          <w:sz w:val="30"/>
          <w:szCs w:val="30"/>
          <w:cs/>
        </w:rPr>
        <w:t>และบริษัท</w:t>
      </w:r>
      <w:r w:rsidRPr="006B07E9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="00692595" w:rsidRPr="006B07E9">
        <w:rPr>
          <w:rFonts w:ascii="Angsana New" w:hAnsi="Angsana New"/>
          <w:sz w:val="30"/>
          <w:szCs w:val="30"/>
        </w:rPr>
        <w:t>.</w:t>
      </w:r>
      <w:r w:rsidR="008337C5">
        <w:rPr>
          <w:rFonts w:ascii="Angsana New" w:hAnsi="Angsana New"/>
          <w:sz w:val="30"/>
          <w:szCs w:val="30"/>
        </w:rPr>
        <w:t>4</w:t>
      </w:r>
      <w:r w:rsidR="00C605FF" w:rsidRPr="00C605FF">
        <w:rPr>
          <w:rFonts w:ascii="Angsana New" w:hAnsi="Angsana New"/>
          <w:sz w:val="30"/>
          <w:szCs w:val="30"/>
        </w:rPr>
        <w:t>5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 xml:space="preserve">ต่อปี </w:t>
      </w:r>
      <w:r w:rsidR="007F0FF9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6B07E9">
        <w:rPr>
          <w:rFonts w:ascii="Angsana New" w:hAnsi="Angsana New"/>
          <w:spacing w:val="-10"/>
          <w:sz w:val="30"/>
          <w:szCs w:val="30"/>
          <w:cs/>
        </w:rPr>
        <w:t xml:space="preserve">ถึงร้อยละ </w:t>
      </w:r>
      <w:r w:rsidR="00C605FF" w:rsidRPr="00C605FF">
        <w:rPr>
          <w:rFonts w:ascii="Angsana New" w:hAnsi="Angsana New"/>
          <w:spacing w:val="-10"/>
          <w:sz w:val="30"/>
          <w:szCs w:val="30"/>
        </w:rPr>
        <w:t>3</w:t>
      </w:r>
      <w:r w:rsidR="00956D2C" w:rsidRPr="006B07E9">
        <w:rPr>
          <w:rFonts w:ascii="Angsana New" w:hAnsi="Angsana New"/>
          <w:spacing w:val="-10"/>
          <w:sz w:val="30"/>
          <w:szCs w:val="30"/>
        </w:rPr>
        <w:t>.</w:t>
      </w:r>
      <w:r w:rsidR="00C605FF" w:rsidRPr="00C605FF">
        <w:rPr>
          <w:rFonts w:ascii="Angsana New" w:hAnsi="Angsana New"/>
          <w:spacing w:val="-10"/>
          <w:sz w:val="30"/>
          <w:szCs w:val="30"/>
        </w:rPr>
        <w:t>80</w:t>
      </w:r>
      <w:r w:rsidR="00F67D7B" w:rsidRPr="006B07E9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10"/>
          <w:sz w:val="30"/>
          <w:szCs w:val="30"/>
          <w:cs/>
        </w:rPr>
        <w:t>ต่อปี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2563</w:t>
      </w:r>
      <w:r w:rsidRPr="006B07E9">
        <w:rPr>
          <w:rFonts w:ascii="Angsana New" w:hAnsi="Angsana New"/>
          <w:i/>
          <w:iCs/>
          <w:sz w:val="30"/>
          <w:szCs w:val="30"/>
        </w:rPr>
        <w:t>:</w:t>
      </w:r>
      <w:r w:rsidR="001D1116"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55</w:t>
      </w:r>
      <w:r w:rsidRPr="006B07E9">
        <w:rPr>
          <w:rFonts w:ascii="Angsana New" w:hAnsi="Angsana New"/>
          <w:i/>
          <w:iCs/>
          <w:sz w:val="30"/>
          <w:szCs w:val="30"/>
          <w:cs/>
        </w:rPr>
        <w:t xml:space="preserve"> ต่อปี ถึงร้อยละ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3</w:t>
      </w:r>
      <w:r w:rsidRPr="006B07E9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80</w:t>
      </w:r>
      <w:r w:rsidR="001D1116" w:rsidRPr="006B07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3150"/>
        <w:gridCol w:w="954"/>
        <w:gridCol w:w="1116"/>
        <w:gridCol w:w="263"/>
        <w:gridCol w:w="1087"/>
        <w:gridCol w:w="264"/>
        <w:gridCol w:w="1086"/>
        <w:gridCol w:w="264"/>
        <w:gridCol w:w="1086"/>
      </w:tblGrid>
      <w:tr w:rsidR="000667B6" w:rsidRPr="006B07E9" w14:paraId="66D9BF91" w14:textId="77777777" w:rsidTr="00D347EE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2D9F7AE2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5A3A025F" w14:textId="5A726BDE" w:rsidR="005B2807" w:rsidRPr="006B07E9" w:rsidRDefault="00AD7612" w:rsidP="005B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5B2807"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B60682"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B2807"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54" w:type="dxa"/>
          </w:tcPr>
          <w:p w14:paraId="7E79E148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24C48124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19B10D4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4E16B2F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7B6" w:rsidRPr="006B07E9" w14:paraId="78399974" w14:textId="77777777" w:rsidTr="00D347EE">
        <w:trPr>
          <w:tblHeader/>
        </w:trPr>
        <w:tc>
          <w:tcPr>
            <w:tcW w:w="3150" w:type="dxa"/>
            <w:vMerge/>
          </w:tcPr>
          <w:p w14:paraId="4A97012E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1E1523F2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C10B369" w14:textId="2DCE0D6C" w:rsidR="005B2807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7BF9B57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B70411" w14:textId="09CC8D30" w:rsidR="005B2807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0423C125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AB5480F" w14:textId="4C577E4D" w:rsidR="005B2807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79A5A50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7879A5D" w14:textId="1F1283F9" w:rsidR="005B2807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667B6" w:rsidRPr="006B07E9" w14:paraId="54010FD7" w14:textId="77777777" w:rsidTr="00D347EE">
        <w:trPr>
          <w:tblHeader/>
        </w:trPr>
        <w:tc>
          <w:tcPr>
            <w:tcW w:w="3150" w:type="dxa"/>
          </w:tcPr>
          <w:p w14:paraId="54C0F5C5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09A15F83" w14:textId="77777777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7"/>
          </w:tcPr>
          <w:p w14:paraId="0ED9C902" w14:textId="18DC7736" w:rsidR="005B2807" w:rsidRPr="006B07E9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8F3ED5"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D1623" w:rsidRPr="006B07E9" w14:paraId="2C9D82F2" w14:textId="77777777" w:rsidTr="00D347EE">
        <w:tc>
          <w:tcPr>
            <w:tcW w:w="3150" w:type="dxa"/>
          </w:tcPr>
          <w:p w14:paraId="4F497C59" w14:textId="29490E79" w:rsidR="00DD1623" w:rsidRPr="006B07E9" w:rsidRDefault="00DD1623" w:rsidP="00DD16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54" w:type="dxa"/>
          </w:tcPr>
          <w:p w14:paraId="513433C7" w14:textId="73F4D2C5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116" w:type="dxa"/>
          </w:tcPr>
          <w:p w14:paraId="5AB34424" w14:textId="6406DFC3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B14F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3" w:type="dxa"/>
          </w:tcPr>
          <w:p w14:paraId="2A49F3AB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7215B1BF" w14:textId="390BD8E1" w:rsidR="00DD1623" w:rsidRPr="006B07E9" w:rsidDel="002F13DF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D1623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4" w:type="dxa"/>
          </w:tcPr>
          <w:p w14:paraId="4550E94B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4C12B44B" w14:textId="13195E4E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B14F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4" w:type="dxa"/>
          </w:tcPr>
          <w:p w14:paraId="049B771E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5B357384" w14:textId="6FC262EF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D1623" w:rsidRPr="006B07E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DD1623" w:rsidRPr="006B07E9" w14:paraId="16452679" w14:textId="77777777" w:rsidTr="00D347EE">
        <w:tc>
          <w:tcPr>
            <w:tcW w:w="3150" w:type="dxa"/>
          </w:tcPr>
          <w:p w14:paraId="3ACB88B4" w14:textId="2728133C" w:rsidR="00DD1623" w:rsidRPr="006B07E9" w:rsidRDefault="00DD1623" w:rsidP="00DD16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54" w:type="dxa"/>
          </w:tcPr>
          <w:p w14:paraId="2D484067" w14:textId="3E8C81B1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13</w:t>
            </w:r>
          </w:p>
        </w:tc>
        <w:tc>
          <w:tcPr>
            <w:tcW w:w="1116" w:type="dxa"/>
          </w:tcPr>
          <w:p w14:paraId="47DB6F2F" w14:textId="7591C1DD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B14F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  <w:r w:rsidR="000B14F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</w:p>
        </w:tc>
        <w:tc>
          <w:tcPr>
            <w:tcW w:w="263" w:type="dxa"/>
          </w:tcPr>
          <w:p w14:paraId="484527A7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00F19BF" w14:textId="6862706D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  <w:r w:rsidR="00DD1623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264" w:type="dxa"/>
          </w:tcPr>
          <w:p w14:paraId="7E5B7353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1564272C" w14:textId="3A5F3D78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  <w:r w:rsidR="000B14F4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254</w:t>
            </w:r>
          </w:p>
        </w:tc>
        <w:tc>
          <w:tcPr>
            <w:tcW w:w="264" w:type="dxa"/>
          </w:tcPr>
          <w:p w14:paraId="3E3F8BBD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26E0B9D0" w14:textId="4B4D93C6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4220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  <w:r w:rsidR="00DD1623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</w:p>
        </w:tc>
      </w:tr>
      <w:tr w:rsidR="00DD1623" w:rsidRPr="006B07E9" w14:paraId="76F3BAA3" w14:textId="77777777" w:rsidTr="00D347EE">
        <w:tc>
          <w:tcPr>
            <w:tcW w:w="3150" w:type="dxa"/>
          </w:tcPr>
          <w:p w14:paraId="51C8DF6A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</w:tcPr>
          <w:p w14:paraId="222FC4D2" w14:textId="77777777" w:rsidR="00DD1623" w:rsidRPr="006B07E9" w:rsidRDefault="00DD1623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D9E6191" w14:textId="002969A2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B14F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156</w:t>
            </w:r>
            <w:r w:rsidR="000B14F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63" w:type="dxa"/>
          </w:tcPr>
          <w:p w14:paraId="6011B0C5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1B75F24" w14:textId="1FD2E34D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738</w:t>
            </w:r>
            <w:r w:rsidR="00DD1623"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264" w:type="dxa"/>
          </w:tcPr>
          <w:p w14:paraId="12C9BF4C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0BC8A91" w14:textId="30853C95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393</w:t>
            </w:r>
            <w:r w:rsidR="000B14F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754</w:t>
            </w:r>
          </w:p>
        </w:tc>
        <w:tc>
          <w:tcPr>
            <w:tcW w:w="264" w:type="dxa"/>
          </w:tcPr>
          <w:p w14:paraId="3C1CD337" w14:textId="77777777" w:rsidR="00DD1623" w:rsidRPr="006B07E9" w:rsidRDefault="00DD1623" w:rsidP="00D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8DFA618" w14:textId="1B9D7DFB" w:rsidR="00DD1623" w:rsidRPr="006B07E9" w:rsidRDefault="00C605FF" w:rsidP="00DD16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401</w:t>
            </w:r>
            <w:r w:rsidR="00DD1623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518</w:t>
            </w:r>
          </w:p>
        </w:tc>
      </w:tr>
    </w:tbl>
    <w:p w14:paraId="542AA973" w14:textId="77777777" w:rsidR="00585871" w:rsidRPr="006B07E9" w:rsidRDefault="00585871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CBBE56F" w14:textId="3A0550E8" w:rsidR="0031768E" w:rsidRPr="006B07E9" w:rsidRDefault="0031768E" w:rsidP="00380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>ณ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วันที่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3807DC" w:rsidRPr="006B07E9">
        <w:rPr>
          <w:rFonts w:ascii="Angsana New" w:hAnsi="Angsana New"/>
          <w:sz w:val="30"/>
          <w:szCs w:val="30"/>
          <w:cs/>
        </w:rPr>
        <w:t>ธันวาคม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FA15C3">
        <w:rPr>
          <w:rFonts w:ascii="Angsana New" w:hAnsi="Angsana New"/>
          <w:sz w:val="30"/>
          <w:szCs w:val="30"/>
        </w:rPr>
        <w:t>4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>มีเ</w:t>
      </w:r>
      <w:r w:rsidR="005B311A" w:rsidRPr="006B07E9">
        <w:rPr>
          <w:rFonts w:ascii="Angsana New" w:hAnsi="Angsana New"/>
          <w:sz w:val="30"/>
          <w:szCs w:val="30"/>
          <w:cs/>
        </w:rPr>
        <w:t>งิน</w:t>
      </w:r>
      <w:r w:rsidR="00CE0CC1" w:rsidRPr="006B07E9">
        <w:rPr>
          <w:rFonts w:ascii="Angsana New" w:hAnsi="Angsana New"/>
          <w:sz w:val="30"/>
          <w:szCs w:val="30"/>
          <w:cs/>
        </w:rPr>
        <w:t>กู้ยืมระยะยาว</w:t>
      </w:r>
      <w:r w:rsidRPr="006B07E9">
        <w:rPr>
          <w:rFonts w:ascii="Angsana New" w:hAnsi="Angsana New"/>
          <w:sz w:val="30"/>
          <w:szCs w:val="30"/>
          <w:cs/>
        </w:rPr>
        <w:t>เป็นสั</w:t>
      </w:r>
      <w:r w:rsidR="00744083" w:rsidRPr="006B07E9">
        <w:rPr>
          <w:rFonts w:ascii="Angsana New" w:hAnsi="Angsana New"/>
          <w:sz w:val="30"/>
          <w:szCs w:val="30"/>
          <w:cs/>
        </w:rPr>
        <w:t>ญญากู้ยืมระยะยาวจากสถาบันการเงิน</w:t>
      </w:r>
      <w:r w:rsidR="00666AC3" w:rsidRPr="006B07E9">
        <w:rPr>
          <w:rFonts w:ascii="Angsana New" w:hAnsi="Angsana New"/>
          <w:sz w:val="30"/>
          <w:szCs w:val="30"/>
        </w:rPr>
        <w:br/>
      </w:r>
      <w:r w:rsidRPr="006B07E9">
        <w:rPr>
          <w:rFonts w:ascii="Angsana New" w:hAnsi="Angsana New"/>
          <w:sz w:val="30"/>
          <w:szCs w:val="30"/>
          <w:cs/>
        </w:rPr>
        <w:t>ในประเทศหลายแห่งเพื่อใช้ในการดำเนินงานซื้อเครื่องจักร และก่อสร้างอาคารโรงงาน เงินกู้ยืมระยะยาวของ</w:t>
      </w:r>
      <w:r w:rsidR="00186752" w:rsidRPr="006B07E9">
        <w:rPr>
          <w:rFonts w:ascii="Angsana New" w:hAnsi="Angsana New" w:hint="cs"/>
          <w:sz w:val="30"/>
          <w:szCs w:val="30"/>
          <w:cs/>
        </w:rPr>
        <w:t xml:space="preserve">        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>ค้ำ</w:t>
      </w:r>
      <w:r w:rsidR="003B2885" w:rsidRPr="006B07E9">
        <w:rPr>
          <w:rFonts w:ascii="Angsana New" w:hAnsi="Angsana New" w:hint="cs"/>
          <w:sz w:val="30"/>
          <w:szCs w:val="30"/>
          <w:cs/>
        </w:rPr>
        <w:t>ประกันโดย</w:t>
      </w:r>
      <w:r w:rsidRPr="006B07E9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และที่ดิน อาคารและอุปกรณ์ของ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D37CD5" w:rsidRPr="006B07E9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โดย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>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1F5D79C4" w14:textId="77777777" w:rsidR="00C46C24" w:rsidRPr="006B07E9" w:rsidRDefault="00C46C24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0150EA5" w14:textId="0DCBE573" w:rsidR="0060546A" w:rsidRPr="006B07E9" w:rsidRDefault="0060546A" w:rsidP="006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กลุ่มบริษัทได้ลงนามในสัญญาเงินกู้ยืมหลายฉบับกับธนาคารในประเทศแห่งหนึ่งสำหรับวงเงินกู้ยืมรวม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311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 โดยมีอัตราดอกเบี้ย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</w:rPr>
        <w:t>THBFIX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บวกร้อยละ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Pr="006B07E9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10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ต่อปี เงินกู้ยืมเหล่านี้ม</w:t>
      </w:r>
      <w:r w:rsidR="003807DC" w:rsidRPr="006B07E9">
        <w:rPr>
          <w:rFonts w:ascii="Angsana New" w:hAnsi="Angsana New"/>
          <w:sz w:val="30"/>
          <w:szCs w:val="30"/>
          <w:cs/>
        </w:rPr>
        <w:t xml:space="preserve">ีกำหนดชำระคืนเงินต้นทุกเดือน </w:t>
      </w:r>
      <w:r w:rsidR="006A01B3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6B07E9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กับธนาคารแห่งหนึ่งเพื่อป้องกันความเสี่ยงส่วนหนึ่งจากอัตราดอกเบี้ยดังกล่าวข้างต้น ตามที่กล่าวไว้ในหมายเหตุประกอบงบการเงินข้อ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29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ภายใต้สัญญาแลกเปลี่ยนนี้ กลุ่มบริษัทมีภาระที่ต้องจ่ายและได้รับเงินต้นและดอกเบี้ยจากคู่สัญญาในอัตราและเงื่อนไขตามที่กำหนดไว้ในสัญญา สัญญานี้มีผลบังคับใช้จนถึงเดือนสิงหาคม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2565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 </w:t>
      </w:r>
    </w:p>
    <w:p w14:paraId="44BF67F3" w14:textId="58318648" w:rsidR="00B00433" w:rsidRPr="006B07E9" w:rsidRDefault="00B0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DFC3DC" w14:textId="7F13212C" w:rsidR="0060546A" w:rsidRPr="006B07E9" w:rsidRDefault="00F06A68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05DBE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Pr="00205DBE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205DBE">
        <w:rPr>
          <w:rFonts w:ascii="Angsana New" w:hAnsi="Angsana New"/>
          <w:sz w:val="30"/>
          <w:szCs w:val="30"/>
          <w:cs/>
        </w:rPr>
        <w:t>ได้รับอนุมัติการพักชำระเงินต้นสำหรับเงินกู้ยืมระยะยาวจากสถาบันการเงิน</w:t>
      </w:r>
      <w:r w:rsidR="00B677D7">
        <w:rPr>
          <w:rFonts w:ascii="Angsana New" w:hAnsi="Angsana New" w:hint="cs"/>
          <w:sz w:val="30"/>
          <w:szCs w:val="30"/>
          <w:cs/>
        </w:rPr>
        <w:t>หนึ่ง</w:t>
      </w:r>
      <w:r w:rsidRPr="00205DBE">
        <w:rPr>
          <w:rFonts w:ascii="Angsana New" w:hAnsi="Angsana New"/>
          <w:sz w:val="30"/>
          <w:szCs w:val="30"/>
          <w:cs/>
        </w:rPr>
        <w:t>แห่ง ตั้งแต่</w:t>
      </w:r>
      <w:r w:rsidR="0095298C" w:rsidRPr="00205DBE">
        <w:rPr>
          <w:rFonts w:ascii="Angsana New" w:hAnsi="Angsana New" w:hint="cs"/>
          <w:sz w:val="30"/>
          <w:szCs w:val="30"/>
          <w:cs/>
        </w:rPr>
        <w:t>งวด</w:t>
      </w:r>
      <w:r w:rsidRPr="00205DBE">
        <w:rPr>
          <w:rFonts w:ascii="Angsana New" w:hAnsi="Angsana New"/>
          <w:sz w:val="30"/>
          <w:szCs w:val="30"/>
          <w:cs/>
        </w:rPr>
        <w:t>เดือน</w:t>
      </w:r>
      <w:r w:rsidR="00D44E27" w:rsidRPr="00205DBE">
        <w:rPr>
          <w:rFonts w:ascii="Angsana New" w:hAnsi="Angsana New"/>
          <w:sz w:val="30"/>
          <w:szCs w:val="30"/>
          <w:cs/>
        </w:rPr>
        <w:t xml:space="preserve">กรกฎาคม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="00D44E27" w:rsidRPr="00205DBE">
        <w:rPr>
          <w:rFonts w:ascii="Angsana New" w:hAnsi="Angsana New"/>
          <w:sz w:val="30"/>
          <w:szCs w:val="30"/>
          <w:cs/>
        </w:rPr>
        <w:t xml:space="preserve"> ถึงเดือน</w:t>
      </w:r>
      <w:r w:rsidR="00D44E27">
        <w:rPr>
          <w:rFonts w:ascii="Angsana New" w:hAnsi="Angsana New" w:hint="cs"/>
          <w:sz w:val="30"/>
          <w:szCs w:val="30"/>
          <w:cs/>
        </w:rPr>
        <w:t>มีนาคม</w:t>
      </w:r>
      <w:r w:rsidR="00D44E27" w:rsidRPr="00205DBE">
        <w:rPr>
          <w:rFonts w:ascii="Angsana New" w:hAnsi="Angsana New" w:hint="cs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2565</w:t>
      </w:r>
      <w:r w:rsidR="00D44E2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05DBE">
        <w:rPr>
          <w:rFonts w:ascii="Angsana New" w:hAnsi="Angsana New"/>
          <w:sz w:val="30"/>
          <w:szCs w:val="30"/>
          <w:cs/>
        </w:rPr>
        <w:t xml:space="preserve">กรกฎาคม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Pr="00205DBE">
        <w:rPr>
          <w:rFonts w:ascii="Angsana New" w:hAnsi="Angsana New"/>
          <w:sz w:val="30"/>
          <w:szCs w:val="30"/>
          <w:cs/>
        </w:rPr>
        <w:t xml:space="preserve"> ถึงเดือนมิถุนายน</w:t>
      </w:r>
      <w:r w:rsidR="000467A0" w:rsidRPr="00205DBE">
        <w:rPr>
          <w:rFonts w:ascii="Angsana New" w:hAnsi="Angsana New" w:hint="cs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2565</w:t>
      </w:r>
    </w:p>
    <w:p w14:paraId="4C12F98F" w14:textId="77777777" w:rsidR="00F06A68" w:rsidRPr="006B07E9" w:rsidRDefault="00F06A68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CC4D326" w14:textId="5EA5905C" w:rsidR="00611A93" w:rsidRPr="006B07E9" w:rsidRDefault="00611A93" w:rsidP="00F06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วงเงินสินเชื่อ</w:t>
      </w:r>
    </w:p>
    <w:p w14:paraId="75E50742" w14:textId="7CF4FB4E" w:rsidR="00611A93" w:rsidRPr="006B07E9" w:rsidRDefault="00611A93" w:rsidP="00611A93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0A1816" w14:textId="02C36E4C" w:rsidR="006B6F9B" w:rsidRPr="006B07E9" w:rsidRDefault="006B6F9B" w:rsidP="00F06A6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pacing w:val="-4"/>
          <w:sz w:val="30"/>
          <w:szCs w:val="30"/>
        </w:rPr>
        <w:t>31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2564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679B8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7B7F49">
        <w:rPr>
          <w:rFonts w:ascii="Angsana New" w:hAnsi="Angsana New"/>
          <w:spacing w:val="-4"/>
          <w:sz w:val="30"/>
          <w:szCs w:val="30"/>
        </w:rPr>
        <w:t>993.43</w:t>
      </w:r>
      <w:r w:rsidR="004661FF" w:rsidRPr="006B07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002F6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5002F6">
        <w:rPr>
          <w:rFonts w:ascii="Angsana New" w:hAnsi="Angsana New"/>
          <w:spacing w:val="-4"/>
          <w:sz w:val="30"/>
          <w:szCs w:val="30"/>
        </w:rPr>
        <w:t xml:space="preserve">908.43 </w:t>
      </w:r>
      <w:r w:rsidR="005002F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FA15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5002F6" w:rsidRPr="005002F6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pacing w:val="-4"/>
          <w:sz w:val="30"/>
          <w:szCs w:val="30"/>
        </w:rPr>
        <w:t>2563</w:t>
      </w:r>
      <w:r w:rsidRPr="006B07E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5002F6">
        <w:rPr>
          <w:rFonts w:ascii="Angsana New" w:hAnsi="Angsana New"/>
          <w:i/>
          <w:iCs/>
          <w:spacing w:val="-4"/>
          <w:sz w:val="30"/>
          <w:szCs w:val="30"/>
        </w:rPr>
        <w:t>1,147.55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 </w:t>
      </w:r>
      <w:r w:rsidR="005002F6">
        <w:rPr>
          <w:rFonts w:ascii="Angsana New" w:hAnsi="Angsana New"/>
          <w:i/>
          <w:iCs/>
          <w:spacing w:val="-4"/>
          <w:sz w:val="30"/>
          <w:szCs w:val="30"/>
        </w:rPr>
        <w:t>1,126.55</w:t>
      </w:r>
      <w:r w:rsidR="00327D88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5D59D340" w14:textId="685ED676" w:rsidR="00D1177E" w:rsidRPr="006B07E9" w:rsidRDefault="00D1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6B07E9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7A09B5E" w14:textId="46C4CB77" w:rsidR="00040512" w:rsidRPr="006B07E9" w:rsidRDefault="00040512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E129880" w14:textId="77777777" w:rsidR="00CB1EA9" w:rsidRPr="006B07E9" w:rsidRDefault="00CB1EA9" w:rsidP="00E6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6"/>
        <w:gridCol w:w="1152"/>
        <w:gridCol w:w="261"/>
        <w:gridCol w:w="839"/>
        <w:gridCol w:w="270"/>
        <w:gridCol w:w="1050"/>
        <w:gridCol w:w="29"/>
        <w:gridCol w:w="241"/>
        <w:gridCol w:w="29"/>
        <w:gridCol w:w="1008"/>
        <w:gridCol w:w="29"/>
        <w:gridCol w:w="241"/>
        <w:gridCol w:w="29"/>
        <w:gridCol w:w="944"/>
        <w:gridCol w:w="269"/>
        <w:gridCol w:w="8"/>
        <w:gridCol w:w="1077"/>
      </w:tblGrid>
      <w:tr w:rsidR="00040512" w:rsidRPr="006B07E9" w14:paraId="66F5FD0E" w14:textId="77777777" w:rsidTr="006B6F9B">
        <w:trPr>
          <w:tblHeader/>
        </w:trPr>
        <w:tc>
          <w:tcPr>
            <w:tcW w:w="2246" w:type="dxa"/>
          </w:tcPr>
          <w:p w14:paraId="0A713FBE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35A71C50" w14:textId="77777777" w:rsidR="00040512" w:rsidRPr="006B07E9" w:rsidRDefault="00040512" w:rsidP="0039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6B07E9" w14:paraId="6A17E628" w14:textId="77777777" w:rsidTr="006B6F9B">
        <w:trPr>
          <w:tblHeader/>
        </w:trPr>
        <w:tc>
          <w:tcPr>
            <w:tcW w:w="2246" w:type="dxa"/>
          </w:tcPr>
          <w:p w14:paraId="05F9F3AE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1061BC6" w14:textId="1FD7AC3E" w:rsidR="00040512" w:rsidRPr="006B07E9" w:rsidRDefault="00C605FF" w:rsidP="00F6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64524C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0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DB5FF82" w14:textId="4682C77B" w:rsidR="00040512" w:rsidRPr="006B07E9" w:rsidRDefault="00C605FF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0512" w:rsidRPr="006B07E9" w14:paraId="31B8CC95" w14:textId="77777777" w:rsidTr="006B6F9B">
        <w:trPr>
          <w:tblHeader/>
        </w:trPr>
        <w:tc>
          <w:tcPr>
            <w:tcW w:w="2246" w:type="dxa"/>
            <w:shd w:val="clear" w:color="auto" w:fill="auto"/>
          </w:tcPr>
          <w:p w14:paraId="31E574C2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67B78" w14:textId="0F14EC25" w:rsidR="00040512" w:rsidRPr="006B07E9" w:rsidRDefault="00040512" w:rsidP="00F6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2B9A63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CEA21C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ACFF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52552E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E9A956F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63A75B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14:paraId="7918146A" w14:textId="6ACF4160" w:rsidR="00040512" w:rsidRPr="006B07E9" w:rsidRDefault="00040512" w:rsidP="00C9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D415DA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0257230B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E7FE1D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60C8351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91690AB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6B07E9" w14:paraId="1DC25481" w14:textId="77777777" w:rsidTr="006B6F9B">
        <w:trPr>
          <w:tblHeader/>
        </w:trPr>
        <w:tc>
          <w:tcPr>
            <w:tcW w:w="2246" w:type="dxa"/>
          </w:tcPr>
          <w:p w14:paraId="198D4F84" w14:textId="77777777" w:rsidR="00040512" w:rsidRPr="006B07E9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5D303732" w14:textId="77777777" w:rsidR="00040512" w:rsidRPr="006B07E9" w:rsidRDefault="00040512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7731F"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80B55" w:rsidRPr="006B07E9" w14:paraId="70975B37" w14:textId="77777777" w:rsidTr="006B6F9B">
        <w:trPr>
          <w:tblHeader/>
        </w:trPr>
        <w:tc>
          <w:tcPr>
            <w:tcW w:w="2246" w:type="dxa"/>
          </w:tcPr>
          <w:p w14:paraId="4220E023" w14:textId="4DC24057" w:rsidR="00B80B55" w:rsidRPr="006B07E9" w:rsidRDefault="00B80B5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6" w:type="dxa"/>
            <w:gridSpan w:val="16"/>
          </w:tcPr>
          <w:p w14:paraId="024372CA" w14:textId="77777777" w:rsidR="00B80B55" w:rsidRPr="006B07E9" w:rsidRDefault="00B80B55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10ABF" w:rsidRPr="006B07E9" w14:paraId="223F6441" w14:textId="77777777" w:rsidTr="006B6F9B">
        <w:tc>
          <w:tcPr>
            <w:tcW w:w="2246" w:type="dxa"/>
          </w:tcPr>
          <w:p w14:paraId="43309C73" w14:textId="71A7E3F6" w:rsidR="00010ABF" w:rsidRPr="006B07E9" w:rsidRDefault="00010ABF" w:rsidP="0001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39AE6AC" w14:textId="028F830D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B3138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61" w:type="dxa"/>
            <w:shd w:val="clear" w:color="auto" w:fill="auto"/>
          </w:tcPr>
          <w:p w14:paraId="18904CE6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shd w:val="clear" w:color="auto" w:fill="auto"/>
          </w:tcPr>
          <w:p w14:paraId="0064D64F" w14:textId="65519E0A" w:rsidR="00010ABF" w:rsidRPr="006B07E9" w:rsidRDefault="00B31386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7E37FE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26E2735" w14:textId="44DE2D3F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B3138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307DA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AF76CF9" w14:textId="002A97CC" w:rsidR="00010ABF" w:rsidRPr="006B07E9" w:rsidRDefault="00C605FF" w:rsidP="00010A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010ABF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1C7521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shd w:val="clear" w:color="auto" w:fill="auto"/>
          </w:tcPr>
          <w:p w14:paraId="25D0E0E6" w14:textId="2010C2AC" w:rsidR="00010ABF" w:rsidRPr="006B07E9" w:rsidRDefault="00010ABF" w:rsidP="00010ABF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796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950A33B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728638D6" w14:textId="47C3B629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010ABF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</w:tr>
      <w:tr w:rsidR="00010ABF" w:rsidRPr="006B07E9" w14:paraId="26C453CD" w14:textId="77777777" w:rsidTr="006B6F9B">
        <w:tc>
          <w:tcPr>
            <w:tcW w:w="2246" w:type="dxa"/>
          </w:tcPr>
          <w:p w14:paraId="74F5C47D" w14:textId="5BE2576D" w:rsidR="00010ABF" w:rsidRPr="006B07E9" w:rsidRDefault="00C605FF" w:rsidP="0001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010ABF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0ABF" w:rsidRPr="006B07E9">
              <w:rPr>
                <w:rFonts w:ascii="Angsana New" w:hAnsi="Angsana New"/>
                <w:sz w:val="28"/>
                <w:szCs w:val="28"/>
              </w:rPr>
              <w:t>-</w:t>
            </w:r>
            <w:r w:rsidR="00010ABF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="00010ABF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8C4B2C" w14:textId="7C54041B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B3138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261" w:type="dxa"/>
            <w:shd w:val="clear" w:color="auto" w:fill="auto"/>
          </w:tcPr>
          <w:p w14:paraId="7D2C904D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3CBA8FB9" w14:textId="78D4726A" w:rsidR="00010ABF" w:rsidRPr="006B07E9" w:rsidRDefault="00B31386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719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2871D0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D18A316" w14:textId="030CF529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B31386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356CDE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2187F27" w14:textId="62BCCA9D" w:rsidR="00010ABF" w:rsidRPr="006B07E9" w:rsidRDefault="00C605FF" w:rsidP="00010ABF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010ABF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2D4B4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5C2F7391" w14:textId="21F9FCAC" w:rsidR="00010ABF" w:rsidRPr="006B07E9" w:rsidRDefault="00010ABF" w:rsidP="00010ABF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B0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230</w:t>
            </w:r>
            <w:r w:rsidRPr="006B07E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7179A3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8516B0" w14:textId="7E071A41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010ABF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</w:p>
        </w:tc>
      </w:tr>
      <w:tr w:rsidR="00010ABF" w:rsidRPr="006B07E9" w14:paraId="77BF3ADF" w14:textId="77777777" w:rsidTr="006B6F9B">
        <w:tc>
          <w:tcPr>
            <w:tcW w:w="2246" w:type="dxa"/>
          </w:tcPr>
          <w:p w14:paraId="48CDAA85" w14:textId="77777777" w:rsidR="00010ABF" w:rsidRPr="006B07E9" w:rsidRDefault="00010ABF" w:rsidP="0001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38523" w14:textId="7F783304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</w:t>
            </w:r>
            <w:r w:rsidR="00B3138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8E75ADF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5D79B" w14:textId="3A65E36A" w:rsidR="00010ABF" w:rsidRPr="006B07E9" w:rsidRDefault="00B31386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D30CB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D3A2" w14:textId="54BF542C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="00B3138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54B94E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5BBCF" w14:textId="4D533966" w:rsidR="00010ABF" w:rsidRPr="006B07E9" w:rsidRDefault="00C605FF" w:rsidP="00010ABF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</w:t>
            </w:r>
            <w:r w:rsidR="00010ABF"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1298D6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E4321" w14:textId="0182DA8A" w:rsidR="00010ABF" w:rsidRPr="006B07E9" w:rsidRDefault="00010ABF" w:rsidP="00010ABF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026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5E2065B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AA1D4" w14:textId="5089D63B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</w:t>
            </w:r>
            <w:r w:rsidR="00010ABF"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961</w:t>
            </w:r>
          </w:p>
        </w:tc>
      </w:tr>
    </w:tbl>
    <w:p w14:paraId="7E427CC3" w14:textId="28902E2F" w:rsidR="00B00433" w:rsidRPr="006B07E9" w:rsidRDefault="00B00433" w:rsidP="0061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1151"/>
        <w:gridCol w:w="261"/>
        <w:gridCol w:w="927"/>
        <w:gridCol w:w="270"/>
        <w:gridCol w:w="1049"/>
        <w:gridCol w:w="29"/>
        <w:gridCol w:w="241"/>
        <w:gridCol w:w="29"/>
        <w:gridCol w:w="1007"/>
        <w:gridCol w:w="29"/>
        <w:gridCol w:w="241"/>
        <w:gridCol w:w="29"/>
        <w:gridCol w:w="945"/>
        <w:gridCol w:w="269"/>
        <w:gridCol w:w="8"/>
        <w:gridCol w:w="1069"/>
        <w:gridCol w:w="6"/>
      </w:tblGrid>
      <w:tr w:rsidR="0016714D" w:rsidRPr="006B07E9" w14:paraId="292B577B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77DFDCA8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16"/>
          </w:tcPr>
          <w:p w14:paraId="62210E38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14D" w:rsidRPr="006B07E9" w14:paraId="5317524A" w14:textId="77777777" w:rsidTr="00363020">
        <w:trPr>
          <w:gridAfter w:val="1"/>
          <w:wAfter w:w="6" w:type="dxa"/>
          <w:tblHeader/>
        </w:trPr>
        <w:tc>
          <w:tcPr>
            <w:tcW w:w="2250" w:type="dxa"/>
          </w:tcPr>
          <w:p w14:paraId="7EC7DB0D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2B8BF7" w14:textId="3A2930C8" w:rsidR="0016714D" w:rsidRPr="006B07E9" w:rsidRDefault="00C605FF" w:rsidP="00B0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A56184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49AD62D" w14:textId="36C09DE6" w:rsidR="0016714D" w:rsidRPr="006B07E9" w:rsidRDefault="00C605FF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6714D" w:rsidRPr="006B07E9" w14:paraId="60F9FE89" w14:textId="77777777" w:rsidTr="00363020">
        <w:trPr>
          <w:tblHeader/>
        </w:trPr>
        <w:tc>
          <w:tcPr>
            <w:tcW w:w="2250" w:type="dxa"/>
            <w:shd w:val="clear" w:color="auto" w:fill="auto"/>
          </w:tcPr>
          <w:p w14:paraId="40BCC7D6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F071FFE" w14:textId="0E7ED4D5" w:rsidR="0016714D" w:rsidRPr="006B07E9" w:rsidRDefault="0016714D" w:rsidP="000A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633CB2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1C684E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A6AE7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743EF6A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444AAFF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0CB48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1637069" w14:textId="531381BF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DC2B28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14:paraId="5F709484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FE76DF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shd w:val="clear" w:color="auto" w:fill="auto"/>
            <w:vAlign w:val="bottom"/>
          </w:tcPr>
          <w:p w14:paraId="492350EE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AE4A77B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6B07E9" w14:paraId="42208EF5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71A6BA7D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16"/>
          </w:tcPr>
          <w:p w14:paraId="244D3CC1" w14:textId="77777777" w:rsidR="0016714D" w:rsidRPr="006B07E9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42DB" w:rsidRPr="006B07E9" w14:paraId="232903E8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1E6A6A23" w14:textId="5E22C998" w:rsidR="003942DB" w:rsidRPr="006B07E9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554" w:type="dxa"/>
            <w:gridSpan w:val="16"/>
          </w:tcPr>
          <w:p w14:paraId="737679BC" w14:textId="77777777" w:rsidR="003942DB" w:rsidRPr="006B07E9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10ABF" w:rsidRPr="006B07E9" w14:paraId="569C6EEE" w14:textId="77777777" w:rsidTr="00363020">
        <w:tc>
          <w:tcPr>
            <w:tcW w:w="2250" w:type="dxa"/>
          </w:tcPr>
          <w:p w14:paraId="7619147C" w14:textId="29650618" w:rsidR="00010ABF" w:rsidRPr="006B07E9" w:rsidRDefault="00010ABF" w:rsidP="0001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4B062D54" w14:textId="36E34D66" w:rsidR="00010ABF" w:rsidRPr="006B07E9" w:rsidRDefault="00C605FF" w:rsidP="00010A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B3138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261" w:type="dxa"/>
            <w:shd w:val="clear" w:color="auto" w:fill="auto"/>
          </w:tcPr>
          <w:p w14:paraId="4705DC03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14:paraId="2369D31A" w14:textId="4609DA52" w:rsidR="00010ABF" w:rsidRPr="006B07E9" w:rsidRDefault="00B31386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D444DE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FE745F4" w14:textId="186BD00F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B3138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738898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3291B251" w14:textId="1F1C4B9E" w:rsidR="00010ABF" w:rsidRPr="006B07E9" w:rsidRDefault="00C605FF" w:rsidP="00010A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10ABF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72907D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shd w:val="clear" w:color="auto" w:fill="auto"/>
          </w:tcPr>
          <w:p w14:paraId="6B755680" w14:textId="7A798C3E" w:rsidR="00010ABF" w:rsidRPr="006B07E9" w:rsidRDefault="00010ABF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573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F84624A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071F4B67" w14:textId="245A991E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010ABF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873</w:t>
            </w:r>
          </w:p>
        </w:tc>
      </w:tr>
      <w:tr w:rsidR="00010ABF" w:rsidRPr="006B07E9" w14:paraId="55016397" w14:textId="77777777" w:rsidTr="00363020">
        <w:tc>
          <w:tcPr>
            <w:tcW w:w="2250" w:type="dxa"/>
          </w:tcPr>
          <w:p w14:paraId="4A58895C" w14:textId="57071D54" w:rsidR="00010ABF" w:rsidRPr="006B07E9" w:rsidRDefault="00C605FF" w:rsidP="0001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010ABF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0ABF" w:rsidRPr="006B07E9">
              <w:rPr>
                <w:rFonts w:ascii="Angsana New" w:hAnsi="Angsana New"/>
                <w:sz w:val="28"/>
                <w:szCs w:val="28"/>
              </w:rPr>
              <w:t>-</w:t>
            </w:r>
            <w:r w:rsidR="00010ABF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="00010ABF"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69D5BFDC" w14:textId="2A922D40" w:rsidR="00010ABF" w:rsidRPr="006B07E9" w:rsidRDefault="00C605FF" w:rsidP="00010A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3138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705</w:t>
            </w:r>
          </w:p>
        </w:tc>
        <w:tc>
          <w:tcPr>
            <w:tcW w:w="261" w:type="dxa"/>
            <w:shd w:val="clear" w:color="auto" w:fill="auto"/>
          </w:tcPr>
          <w:p w14:paraId="482E3BBB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BBEBE44" w14:textId="1447AF41" w:rsidR="00010ABF" w:rsidRPr="006B07E9" w:rsidRDefault="00B31386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961437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69348040" w14:textId="5732D709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31386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28F643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16DA870B" w14:textId="74B06B7C" w:rsidR="00010ABF" w:rsidRPr="006B07E9" w:rsidRDefault="00C605FF" w:rsidP="00010A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10ABF" w:rsidRPr="006B0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B6FEF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6B6BA8FC" w14:textId="752AAF3C" w:rsidR="00010ABF" w:rsidRPr="006B07E9" w:rsidRDefault="00010ABF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Pr="006B07E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C3EBBF1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14:paraId="29EF1B91" w14:textId="7303F717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10ABF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  <w:tr w:rsidR="00010ABF" w:rsidRPr="006B07E9" w14:paraId="0ED35469" w14:textId="77777777" w:rsidTr="00363020">
        <w:tc>
          <w:tcPr>
            <w:tcW w:w="2250" w:type="dxa"/>
          </w:tcPr>
          <w:p w14:paraId="3156707F" w14:textId="77777777" w:rsidR="00010ABF" w:rsidRPr="006B07E9" w:rsidRDefault="00010ABF" w:rsidP="00010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68D67" w14:textId="3AAA0BCB" w:rsidR="00010ABF" w:rsidRPr="006B07E9" w:rsidRDefault="00C605FF" w:rsidP="00010A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B3138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BB1DF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0B9D61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180D5" w14:textId="588F68A7" w:rsidR="00010ABF" w:rsidRPr="006B07E9" w:rsidRDefault="00B31386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8491E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9C04A" w14:textId="7A4C04BF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B3138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D2C028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2A050" w14:textId="43F31966" w:rsidR="00010ABF" w:rsidRPr="006B07E9" w:rsidRDefault="00C605FF" w:rsidP="00010A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010ABF"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6CF88C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80ABF" w14:textId="73AF9469" w:rsidR="00010ABF" w:rsidRPr="006B07E9" w:rsidRDefault="00010ABF" w:rsidP="00010ABF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776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5110CD6" w14:textId="77777777" w:rsidR="00010ABF" w:rsidRPr="006B07E9" w:rsidRDefault="00010ABF" w:rsidP="00010A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6A92" w14:textId="1A0FD78B" w:rsidR="00010ABF" w:rsidRPr="006B07E9" w:rsidRDefault="00C605FF" w:rsidP="00010AB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010ABF" w:rsidRPr="006B07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409</w:t>
            </w:r>
          </w:p>
        </w:tc>
      </w:tr>
      <w:bookmarkEnd w:id="3"/>
    </w:tbl>
    <w:p w14:paraId="038AF4E6" w14:textId="0E09716C" w:rsidR="00317730" w:rsidRPr="006B07E9" w:rsidRDefault="00317730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</w:p>
    <w:p w14:paraId="1B510358" w14:textId="77777777" w:rsidR="00317730" w:rsidRPr="006B07E9" w:rsidRDefault="003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p w14:paraId="1102FB19" w14:textId="77777777" w:rsidR="007C07F1" w:rsidRPr="006B07E9" w:rsidRDefault="007C07F1" w:rsidP="001F23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3A67B796" w14:textId="77777777" w:rsidR="008A28F2" w:rsidRPr="006B07E9" w:rsidRDefault="008A28F2" w:rsidP="008A28F2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2"/>
        <w:gridCol w:w="892"/>
        <w:gridCol w:w="1304"/>
        <w:gridCol w:w="273"/>
        <w:gridCol w:w="1320"/>
        <w:gridCol w:w="268"/>
        <w:gridCol w:w="1217"/>
        <w:gridCol w:w="268"/>
        <w:gridCol w:w="1235"/>
      </w:tblGrid>
      <w:tr w:rsidR="008A28F2" w:rsidRPr="006B07E9" w14:paraId="5055AC9F" w14:textId="77777777" w:rsidTr="0001056F">
        <w:trPr>
          <w:tblHeader/>
        </w:trPr>
        <w:tc>
          <w:tcPr>
            <w:tcW w:w="2862" w:type="dxa"/>
          </w:tcPr>
          <w:p w14:paraId="37FAD69A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2D079502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2897" w:type="dxa"/>
            <w:gridSpan w:val="3"/>
          </w:tcPr>
          <w:p w14:paraId="16EC3702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F0713ED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20" w:type="dxa"/>
            <w:gridSpan w:val="3"/>
          </w:tcPr>
          <w:p w14:paraId="4D9460E2" w14:textId="77777777" w:rsidR="008A28F2" w:rsidRPr="006B07E9" w:rsidRDefault="008A28F2" w:rsidP="006E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28F2" w:rsidRPr="006B07E9" w14:paraId="58952EB0" w14:textId="77777777" w:rsidTr="0001056F">
        <w:trPr>
          <w:tblHeader/>
        </w:trPr>
        <w:tc>
          <w:tcPr>
            <w:tcW w:w="2862" w:type="dxa"/>
          </w:tcPr>
          <w:p w14:paraId="01CC2688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0FEEEFEC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76F346" w14:textId="38A67CA3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A5F9A4C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20AF3598" w14:textId="69EE002B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7CA7D5D7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4DC3A033" w14:textId="324E6673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E5B18C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AD92CB6" w14:textId="67E6AC3D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8A28F2" w:rsidRPr="006B07E9" w14:paraId="5A84E6D6" w14:textId="77777777" w:rsidTr="0001056F">
        <w:trPr>
          <w:tblHeader/>
        </w:trPr>
        <w:tc>
          <w:tcPr>
            <w:tcW w:w="2862" w:type="dxa"/>
          </w:tcPr>
          <w:p w14:paraId="6E2CF757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4E19C9E7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5885" w:type="dxa"/>
            <w:gridSpan w:val="7"/>
          </w:tcPr>
          <w:p w14:paraId="4E638227" w14:textId="77777777" w:rsidR="008A28F2" w:rsidRPr="006B07E9" w:rsidRDefault="001379C9" w:rsidP="001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</w:t>
            </w:r>
            <w:r w:rsidR="008A28F2"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1379C9" w:rsidRPr="006B07E9" w14:paraId="229BC064" w14:textId="77777777" w:rsidTr="0001056F">
        <w:tc>
          <w:tcPr>
            <w:tcW w:w="2862" w:type="dxa"/>
          </w:tcPr>
          <w:p w14:paraId="37988353" w14:textId="77777777" w:rsidR="001379C9" w:rsidRPr="006B07E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892" w:type="dxa"/>
          </w:tcPr>
          <w:p w14:paraId="70F2C9FC" w14:textId="77777777" w:rsidR="001379C9" w:rsidRPr="006B07E9" w:rsidRDefault="001379C9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D3BC9A6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</w:tcPr>
          <w:p w14:paraId="69B3BDF1" w14:textId="77777777" w:rsidR="001379C9" w:rsidRPr="006B07E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2F8AC22F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794853AC" w14:textId="77777777" w:rsidR="001379C9" w:rsidRPr="006B07E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66BEDC14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30DC900" w14:textId="77777777" w:rsidR="001379C9" w:rsidRPr="006B07E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02E4E7C2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0745" w:rsidRPr="006B07E9" w14:paraId="12246E45" w14:textId="77777777" w:rsidTr="0001056F">
        <w:tc>
          <w:tcPr>
            <w:tcW w:w="2862" w:type="dxa"/>
          </w:tcPr>
          <w:p w14:paraId="4C3077AC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7A6BECEE" w14:textId="5B8B324A" w:rsidR="007B0745" w:rsidRPr="006B07E9" w:rsidRDefault="00C605FF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304" w:type="dxa"/>
            <w:vAlign w:val="bottom"/>
          </w:tcPr>
          <w:p w14:paraId="196D526F" w14:textId="420443AF" w:rsidR="007B0745" w:rsidRPr="002644B5" w:rsidRDefault="002644B5" w:rsidP="007B074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3" w:type="dxa"/>
          </w:tcPr>
          <w:p w14:paraId="12003C6D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2E1ADBBE" w14:textId="3D35F717" w:rsidR="007B0745" w:rsidRPr="006B07E9" w:rsidRDefault="007B0745" w:rsidP="007B074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8" w:type="dxa"/>
          </w:tcPr>
          <w:p w14:paraId="576CE01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06DCB011" w14:textId="30F9A32C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523</w:t>
            </w:r>
          </w:p>
        </w:tc>
        <w:tc>
          <w:tcPr>
            <w:tcW w:w="268" w:type="dxa"/>
          </w:tcPr>
          <w:p w14:paraId="5B5B1F04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51C1C80D" w14:textId="2F245D50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503</w:t>
            </w:r>
          </w:p>
        </w:tc>
      </w:tr>
      <w:tr w:rsidR="007B0745" w:rsidRPr="006B07E9" w14:paraId="22754F7B" w14:textId="77777777" w:rsidTr="0001056F">
        <w:tc>
          <w:tcPr>
            <w:tcW w:w="2862" w:type="dxa"/>
          </w:tcPr>
          <w:p w14:paraId="1AA714DA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6D7A320" w14:textId="6BA1B1E9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999B161" w14:textId="6085C5BA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105</w:t>
            </w:r>
            <w:r w:rsidR="002644B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031</w:t>
            </w:r>
          </w:p>
        </w:tc>
        <w:tc>
          <w:tcPr>
            <w:tcW w:w="273" w:type="dxa"/>
          </w:tcPr>
          <w:p w14:paraId="4836BD44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707AA2C" w14:textId="58A846D2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79</w:t>
            </w:r>
            <w:r w:rsidR="007B0745" w:rsidRPr="006B07E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257</w:t>
            </w:r>
          </w:p>
        </w:tc>
        <w:tc>
          <w:tcPr>
            <w:tcW w:w="268" w:type="dxa"/>
          </w:tcPr>
          <w:p w14:paraId="7C185D5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DC16FC1" w14:textId="5BD480E3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81</w:t>
            </w:r>
            <w:r w:rsidR="002644B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430</w:t>
            </w:r>
          </w:p>
        </w:tc>
        <w:tc>
          <w:tcPr>
            <w:tcW w:w="268" w:type="dxa"/>
          </w:tcPr>
          <w:p w14:paraId="10E90BEB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77AF0D0" w14:textId="785DD33D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62</w:t>
            </w:r>
            <w:r w:rsidR="007B0745" w:rsidRPr="006B07E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506</w:t>
            </w:r>
          </w:p>
        </w:tc>
      </w:tr>
      <w:tr w:rsidR="007B0745" w:rsidRPr="006B07E9" w14:paraId="6D9DA3F5" w14:textId="77777777" w:rsidTr="0001056F">
        <w:tc>
          <w:tcPr>
            <w:tcW w:w="2862" w:type="dxa"/>
          </w:tcPr>
          <w:p w14:paraId="0976D517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92" w:type="dxa"/>
          </w:tcPr>
          <w:p w14:paraId="2ED977B2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1C52C" w14:textId="74175B79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105</w:t>
            </w:r>
            <w:r w:rsidR="002644B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031</w:t>
            </w:r>
          </w:p>
        </w:tc>
        <w:tc>
          <w:tcPr>
            <w:tcW w:w="273" w:type="dxa"/>
          </w:tcPr>
          <w:p w14:paraId="75861D32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FCCD" w14:textId="2169550C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79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257</w:t>
            </w:r>
          </w:p>
        </w:tc>
        <w:tc>
          <w:tcPr>
            <w:tcW w:w="268" w:type="dxa"/>
          </w:tcPr>
          <w:p w14:paraId="67612534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28D7" w14:textId="05A22B29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</w:t>
            </w:r>
            <w:r w:rsidR="002644B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953</w:t>
            </w:r>
          </w:p>
        </w:tc>
        <w:tc>
          <w:tcPr>
            <w:tcW w:w="268" w:type="dxa"/>
          </w:tcPr>
          <w:p w14:paraId="037477A2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25D2" w14:textId="799497FB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64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009</w:t>
            </w:r>
          </w:p>
        </w:tc>
      </w:tr>
      <w:tr w:rsidR="007B0745" w:rsidRPr="006B07E9" w14:paraId="0274AF4A" w14:textId="77777777" w:rsidTr="0001056F">
        <w:tc>
          <w:tcPr>
            <w:tcW w:w="2862" w:type="dxa"/>
          </w:tcPr>
          <w:p w14:paraId="53A7D07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92" w:type="dxa"/>
          </w:tcPr>
          <w:p w14:paraId="67F50C6A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EEA3EA3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3B71BDEB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58FBDE2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67454F4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77EBE3E9" w14:textId="77777777" w:rsidR="007B0745" w:rsidRPr="006B07E9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2F936897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52047F1" w14:textId="77777777" w:rsidR="007B0745" w:rsidRPr="006B07E9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0745" w:rsidRPr="006B07E9" w14:paraId="1215888D" w14:textId="77777777" w:rsidTr="0001056F">
        <w:tc>
          <w:tcPr>
            <w:tcW w:w="2862" w:type="dxa"/>
          </w:tcPr>
          <w:p w14:paraId="517548FA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892" w:type="dxa"/>
          </w:tcPr>
          <w:p w14:paraId="1B7D8746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39BB5ADA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63992F8A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06C1B2E1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FF80AE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79C6027F" w14:textId="77777777" w:rsidR="007B0745" w:rsidRPr="006B07E9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3C5ABB2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7FCA61C4" w14:textId="77777777" w:rsidR="007B0745" w:rsidRPr="006B07E9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0745" w:rsidRPr="006B07E9" w14:paraId="34479FD1" w14:textId="77777777" w:rsidTr="0001056F">
        <w:tc>
          <w:tcPr>
            <w:tcW w:w="2862" w:type="dxa"/>
          </w:tcPr>
          <w:p w14:paraId="5F2455DF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0FFF4540" w14:textId="6214E003" w:rsidR="007B0745" w:rsidRPr="006B07E9" w:rsidRDefault="00C605FF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304" w:type="dxa"/>
            <w:vAlign w:val="bottom"/>
          </w:tcPr>
          <w:p w14:paraId="4F1057AE" w14:textId="6FEBF8BA" w:rsidR="007B0745" w:rsidRPr="006B07E9" w:rsidRDefault="002644B5" w:rsidP="007B074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3" w:type="dxa"/>
          </w:tcPr>
          <w:p w14:paraId="4100873A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4C508DD1" w14:textId="0C786763" w:rsidR="007B0745" w:rsidRPr="006B07E9" w:rsidRDefault="007B0745" w:rsidP="00D44E2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8" w:type="dxa"/>
          </w:tcPr>
          <w:p w14:paraId="495D6B49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1FE999A0" w14:textId="20206932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211</w:t>
            </w:r>
          </w:p>
        </w:tc>
        <w:tc>
          <w:tcPr>
            <w:tcW w:w="268" w:type="dxa"/>
          </w:tcPr>
          <w:p w14:paraId="5FB75B4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18349512" w14:textId="06C99FE9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72</w:t>
            </w:r>
          </w:p>
        </w:tc>
      </w:tr>
      <w:tr w:rsidR="007B0745" w:rsidRPr="006B07E9" w14:paraId="79B31252" w14:textId="77777777" w:rsidTr="0001056F">
        <w:tc>
          <w:tcPr>
            <w:tcW w:w="2862" w:type="dxa"/>
          </w:tcPr>
          <w:p w14:paraId="3ACAEB52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5B26CD4" w14:textId="503A7393" w:rsidR="007B0745" w:rsidRPr="006B07E9" w:rsidRDefault="00C605FF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19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905B1CA" w14:textId="05D0F637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54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858</w:t>
            </w:r>
          </w:p>
        </w:tc>
        <w:tc>
          <w:tcPr>
            <w:tcW w:w="273" w:type="dxa"/>
          </w:tcPr>
          <w:p w14:paraId="6A829C19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FAB65E4" w14:textId="4056E842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52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620</w:t>
            </w:r>
          </w:p>
        </w:tc>
        <w:tc>
          <w:tcPr>
            <w:tcW w:w="268" w:type="dxa"/>
          </w:tcPr>
          <w:p w14:paraId="5D70AA8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649E610" w14:textId="6D8B348B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44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628</w:t>
            </w:r>
          </w:p>
        </w:tc>
        <w:tc>
          <w:tcPr>
            <w:tcW w:w="268" w:type="dxa"/>
          </w:tcPr>
          <w:p w14:paraId="1C0BCD6E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BD4B1BB" w14:textId="103D5555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41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867</w:t>
            </w:r>
          </w:p>
        </w:tc>
      </w:tr>
      <w:tr w:rsidR="007B0745" w:rsidRPr="006B07E9" w14:paraId="76528A45" w14:textId="77777777" w:rsidTr="0001056F">
        <w:tc>
          <w:tcPr>
            <w:tcW w:w="2862" w:type="dxa"/>
          </w:tcPr>
          <w:p w14:paraId="65D2C74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92" w:type="dxa"/>
          </w:tcPr>
          <w:p w14:paraId="6232DF01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213C3" w14:textId="48284C63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</w:t>
            </w:r>
            <w:r w:rsidR="002644B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</w:t>
            </w:r>
          </w:p>
        </w:tc>
        <w:tc>
          <w:tcPr>
            <w:tcW w:w="273" w:type="dxa"/>
          </w:tcPr>
          <w:p w14:paraId="68DCF6FB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BDE89" w14:textId="6B6B2B66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52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620</w:t>
            </w:r>
          </w:p>
        </w:tc>
        <w:tc>
          <w:tcPr>
            <w:tcW w:w="268" w:type="dxa"/>
          </w:tcPr>
          <w:p w14:paraId="7C95286C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CC4C7" w14:textId="14B9D24B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</w:t>
            </w:r>
            <w:r w:rsidR="002644B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839</w:t>
            </w:r>
          </w:p>
        </w:tc>
        <w:tc>
          <w:tcPr>
            <w:tcW w:w="268" w:type="dxa"/>
          </w:tcPr>
          <w:p w14:paraId="1355BE6B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C438" w14:textId="321B11CE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41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939</w:t>
            </w:r>
          </w:p>
        </w:tc>
      </w:tr>
      <w:tr w:rsidR="007B0745" w:rsidRPr="006B07E9" w14:paraId="11C8F955" w14:textId="77777777" w:rsidTr="0001056F">
        <w:tc>
          <w:tcPr>
            <w:tcW w:w="2862" w:type="dxa"/>
          </w:tcPr>
          <w:p w14:paraId="578F6D34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92" w:type="dxa"/>
          </w:tcPr>
          <w:p w14:paraId="345D52B6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DC64" w14:textId="3FA8E821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159</w:t>
            </w:r>
            <w:r w:rsidR="002644B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889</w:t>
            </w:r>
          </w:p>
        </w:tc>
        <w:tc>
          <w:tcPr>
            <w:tcW w:w="273" w:type="dxa"/>
          </w:tcPr>
          <w:p w14:paraId="1C25E516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24119" w14:textId="467635B4" w:rsidR="007B0745" w:rsidRPr="006B07E9" w:rsidRDefault="00C605FF" w:rsidP="007B0745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131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877</w:t>
            </w:r>
          </w:p>
        </w:tc>
        <w:tc>
          <w:tcPr>
            <w:tcW w:w="268" w:type="dxa"/>
          </w:tcPr>
          <w:p w14:paraId="4118608E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D06D1" w14:textId="59A614F7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130</w:t>
            </w:r>
            <w:r w:rsidR="002644B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792</w:t>
            </w:r>
          </w:p>
        </w:tc>
        <w:tc>
          <w:tcPr>
            <w:tcW w:w="268" w:type="dxa"/>
          </w:tcPr>
          <w:p w14:paraId="433B7AF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8EC95" w14:textId="5114DA3E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105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948</w:t>
            </w:r>
          </w:p>
        </w:tc>
      </w:tr>
    </w:tbl>
    <w:p w14:paraId="6611E640" w14:textId="2882F53E" w:rsidR="00D956BA" w:rsidRPr="006B07E9" w:rsidRDefault="00D9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167C703" w14:textId="77777777" w:rsidR="008A28F2" w:rsidRPr="006B07E9" w:rsidRDefault="008A28F2" w:rsidP="008A28F2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6B07E9">
        <w:rPr>
          <w:rFonts w:ascii="Angsana New" w:hAnsi="Angsana New" w:cs="Angsana New"/>
          <w:sz w:val="30"/>
          <w:szCs w:val="30"/>
          <w:u w:val="none"/>
          <w:cs/>
        </w:rPr>
        <w:t>เจ้าหนี้หมุนเวียนอื่น</w:t>
      </w:r>
    </w:p>
    <w:p w14:paraId="454A90D0" w14:textId="77777777" w:rsidR="008A28F2" w:rsidRPr="006B07E9" w:rsidRDefault="008A28F2" w:rsidP="008A28F2">
      <w:pPr>
        <w:rPr>
          <w:rFonts w:ascii="Angsana New" w:hAnsi="Angsana New"/>
          <w:sz w:val="20"/>
          <w:szCs w:val="20"/>
        </w:rPr>
      </w:pPr>
    </w:p>
    <w:tbl>
      <w:tblPr>
        <w:tblW w:w="9653" w:type="dxa"/>
        <w:tblInd w:w="450" w:type="dxa"/>
        <w:tblLook w:val="01E0" w:firstRow="1" w:lastRow="1" w:firstColumn="1" w:lastColumn="1" w:noHBand="0" w:noVBand="0"/>
      </w:tblPr>
      <w:tblGrid>
        <w:gridCol w:w="2853"/>
        <w:gridCol w:w="891"/>
        <w:gridCol w:w="1317"/>
        <w:gridCol w:w="281"/>
        <w:gridCol w:w="1317"/>
        <w:gridCol w:w="258"/>
        <w:gridCol w:w="1218"/>
        <w:gridCol w:w="262"/>
        <w:gridCol w:w="1256"/>
      </w:tblGrid>
      <w:tr w:rsidR="008A28F2" w:rsidRPr="006B07E9" w14:paraId="757FEFD0" w14:textId="77777777" w:rsidTr="007B0745">
        <w:trPr>
          <w:tblHeader/>
        </w:trPr>
        <w:tc>
          <w:tcPr>
            <w:tcW w:w="2853" w:type="dxa"/>
            <w:vMerge w:val="restart"/>
            <w:shd w:val="clear" w:color="auto" w:fill="auto"/>
          </w:tcPr>
          <w:p w14:paraId="58A2436B" w14:textId="77777777" w:rsidR="008A28F2" w:rsidRPr="006B07E9" w:rsidRDefault="008A28F2" w:rsidP="00A7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64014120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2915" w:type="dxa"/>
            <w:gridSpan w:val="3"/>
            <w:shd w:val="clear" w:color="auto" w:fill="auto"/>
          </w:tcPr>
          <w:p w14:paraId="1F2C5FFD" w14:textId="77777777" w:rsidR="008A28F2" w:rsidRPr="006B07E9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8" w:type="dxa"/>
            <w:shd w:val="clear" w:color="auto" w:fill="auto"/>
          </w:tcPr>
          <w:p w14:paraId="046B2DF4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36" w:type="dxa"/>
            <w:gridSpan w:val="3"/>
            <w:shd w:val="clear" w:color="auto" w:fill="auto"/>
          </w:tcPr>
          <w:p w14:paraId="1ECE903B" w14:textId="77777777" w:rsidR="008A28F2" w:rsidRPr="006B07E9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E4ABE" w:rsidRPr="006B07E9" w14:paraId="0DF068D3" w14:textId="77777777" w:rsidTr="001D7C8A">
        <w:trPr>
          <w:tblHeader/>
        </w:trPr>
        <w:tc>
          <w:tcPr>
            <w:tcW w:w="2853" w:type="dxa"/>
            <w:vMerge/>
            <w:shd w:val="clear" w:color="auto" w:fill="auto"/>
          </w:tcPr>
          <w:p w14:paraId="481FEA3C" w14:textId="77777777" w:rsidR="0015636F" w:rsidRPr="006B07E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0B69DA64" w14:textId="77777777" w:rsidR="0015636F" w:rsidRPr="006B07E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6EBD297" w14:textId="31E3400D" w:rsidR="0015636F" w:rsidRPr="006B07E9" w:rsidRDefault="00C605F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FFAE7C3" w14:textId="77777777" w:rsidR="0015636F" w:rsidRPr="006B07E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799F5E2" w14:textId="54101B21" w:rsidR="0015636F" w:rsidRPr="006B07E9" w:rsidRDefault="00C605F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58" w:type="dxa"/>
            <w:shd w:val="clear" w:color="auto" w:fill="auto"/>
          </w:tcPr>
          <w:p w14:paraId="187ADB56" w14:textId="77777777" w:rsidR="0015636F" w:rsidRPr="006B07E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C3D2BDD" w14:textId="200E7508" w:rsidR="0015636F" w:rsidRPr="006B07E9" w:rsidRDefault="00C605F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1C88AEA" w14:textId="77777777" w:rsidR="0015636F" w:rsidRPr="006B07E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585ED60" w14:textId="25D28090" w:rsidR="0015636F" w:rsidRPr="006B07E9" w:rsidRDefault="00C605F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8A28F2" w:rsidRPr="006B07E9" w14:paraId="089D7133" w14:textId="77777777" w:rsidTr="007B0745">
        <w:trPr>
          <w:tblHeader/>
        </w:trPr>
        <w:tc>
          <w:tcPr>
            <w:tcW w:w="2853" w:type="dxa"/>
            <w:shd w:val="clear" w:color="auto" w:fill="auto"/>
          </w:tcPr>
          <w:p w14:paraId="5AF21E2C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157C6EAE" w14:textId="77777777" w:rsidR="008A28F2" w:rsidRPr="006B07E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5909" w:type="dxa"/>
            <w:gridSpan w:val="7"/>
            <w:shd w:val="clear" w:color="auto" w:fill="auto"/>
          </w:tcPr>
          <w:p w14:paraId="61AEC3E1" w14:textId="77777777" w:rsidR="008A28F2" w:rsidRPr="006B07E9" w:rsidRDefault="00A76AA0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(พัน</w:t>
            </w:r>
            <w:r w:rsidR="008A28F2"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7B0745" w:rsidRPr="006B07E9" w14:paraId="3DAF1123" w14:textId="77777777" w:rsidTr="001D7C8A">
        <w:tc>
          <w:tcPr>
            <w:tcW w:w="2853" w:type="dxa"/>
            <w:shd w:val="clear" w:color="auto" w:fill="auto"/>
          </w:tcPr>
          <w:p w14:paraId="1B0C5891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1" w:type="dxa"/>
            <w:shd w:val="clear" w:color="auto" w:fill="auto"/>
          </w:tcPr>
          <w:p w14:paraId="43AE7E81" w14:textId="746C1451" w:rsidR="007B0745" w:rsidRPr="006B07E9" w:rsidRDefault="00C605FF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EDD0" w14:textId="73E65858" w:rsidR="007B0745" w:rsidRPr="006B07E9" w:rsidRDefault="002644B5" w:rsidP="007B074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4AAFAF6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8443" w14:textId="0529AF39" w:rsidR="007B0745" w:rsidRPr="006B07E9" w:rsidRDefault="007B0745" w:rsidP="00E05C2C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760D07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A1BB4" w14:textId="36838CA0" w:rsidR="007B0745" w:rsidRPr="006B07E9" w:rsidRDefault="00C605FF" w:rsidP="007B07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14:paraId="6275A453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DFF7C" w14:textId="24252CBA" w:rsidR="007B0745" w:rsidRPr="006B07E9" w:rsidRDefault="00C605FF" w:rsidP="007B07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72</w:t>
            </w:r>
          </w:p>
        </w:tc>
      </w:tr>
      <w:tr w:rsidR="007B0745" w:rsidRPr="006B07E9" w14:paraId="3369D8C8" w14:textId="77777777" w:rsidTr="001D7C8A">
        <w:tc>
          <w:tcPr>
            <w:tcW w:w="2853" w:type="dxa"/>
            <w:shd w:val="clear" w:color="auto" w:fill="auto"/>
          </w:tcPr>
          <w:p w14:paraId="0031446F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7D1B0C32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1AFCB03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1" w:type="dxa"/>
            <w:shd w:val="clear" w:color="auto" w:fill="auto"/>
          </w:tcPr>
          <w:p w14:paraId="200BE2B8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3058244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</w:tcPr>
          <w:p w14:paraId="056320E1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6F117BB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2" w:type="dxa"/>
            <w:shd w:val="clear" w:color="auto" w:fill="auto"/>
          </w:tcPr>
          <w:p w14:paraId="2A28300D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2C82615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0745" w:rsidRPr="006B07E9" w14:paraId="5BB7D8FB" w14:textId="77777777" w:rsidTr="001D7C8A">
        <w:tc>
          <w:tcPr>
            <w:tcW w:w="2853" w:type="dxa"/>
            <w:shd w:val="clear" w:color="auto" w:fill="auto"/>
          </w:tcPr>
          <w:p w14:paraId="7EAE52BC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อื่น ๆ</w:t>
            </w:r>
          </w:p>
        </w:tc>
        <w:tc>
          <w:tcPr>
            <w:tcW w:w="891" w:type="dxa"/>
            <w:shd w:val="clear" w:color="auto" w:fill="auto"/>
          </w:tcPr>
          <w:p w14:paraId="00A8ED96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BAF4D8F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1" w:type="dxa"/>
            <w:shd w:val="clear" w:color="auto" w:fill="auto"/>
          </w:tcPr>
          <w:p w14:paraId="3F3F5E63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D14CF82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</w:tcPr>
          <w:p w14:paraId="22699C6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8A0C2F3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2" w:type="dxa"/>
            <w:shd w:val="clear" w:color="auto" w:fill="auto"/>
          </w:tcPr>
          <w:p w14:paraId="5A63C75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0E2E6AA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0745" w:rsidRPr="006B07E9" w14:paraId="4529E0EC" w14:textId="77777777" w:rsidTr="001D7C8A">
        <w:tc>
          <w:tcPr>
            <w:tcW w:w="2853" w:type="dxa"/>
            <w:shd w:val="clear" w:color="auto" w:fill="auto"/>
          </w:tcPr>
          <w:p w14:paraId="23B9F71D" w14:textId="2E902DCE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เจ้าหนี้กรมสรรพากร</w:t>
            </w:r>
          </w:p>
        </w:tc>
        <w:tc>
          <w:tcPr>
            <w:tcW w:w="891" w:type="dxa"/>
            <w:shd w:val="clear" w:color="auto" w:fill="auto"/>
          </w:tcPr>
          <w:p w14:paraId="3049CF67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AA68148" w14:textId="63506291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12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351</w:t>
            </w:r>
          </w:p>
        </w:tc>
        <w:tc>
          <w:tcPr>
            <w:tcW w:w="281" w:type="dxa"/>
            <w:shd w:val="clear" w:color="auto" w:fill="auto"/>
          </w:tcPr>
          <w:p w14:paraId="00BA58FD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7F48D5F" w14:textId="2BD7B50D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14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162</w:t>
            </w:r>
          </w:p>
        </w:tc>
        <w:tc>
          <w:tcPr>
            <w:tcW w:w="258" w:type="dxa"/>
            <w:shd w:val="clear" w:color="auto" w:fill="auto"/>
          </w:tcPr>
          <w:p w14:paraId="4BE0367A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396B7CD" w14:textId="1F624903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11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685</w:t>
            </w:r>
          </w:p>
        </w:tc>
        <w:tc>
          <w:tcPr>
            <w:tcW w:w="262" w:type="dxa"/>
            <w:shd w:val="clear" w:color="auto" w:fill="auto"/>
          </w:tcPr>
          <w:p w14:paraId="781634F2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6FA2353" w14:textId="559EB7F5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13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656</w:t>
            </w:r>
          </w:p>
        </w:tc>
      </w:tr>
      <w:tr w:rsidR="007B0745" w:rsidRPr="006B07E9" w14:paraId="317D1857" w14:textId="77777777" w:rsidTr="001D7C8A">
        <w:tc>
          <w:tcPr>
            <w:tcW w:w="2853" w:type="dxa"/>
            <w:shd w:val="clear" w:color="auto" w:fill="auto"/>
          </w:tcPr>
          <w:p w14:paraId="19341EEA" w14:textId="47FB4028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เงินเดือนและโบนัสค้างจ่าย</w:t>
            </w:r>
          </w:p>
        </w:tc>
        <w:tc>
          <w:tcPr>
            <w:tcW w:w="891" w:type="dxa"/>
            <w:shd w:val="clear" w:color="auto" w:fill="auto"/>
          </w:tcPr>
          <w:p w14:paraId="7F92C022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BE1E358" w14:textId="70B4F51C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593</w:t>
            </w:r>
          </w:p>
        </w:tc>
        <w:tc>
          <w:tcPr>
            <w:tcW w:w="281" w:type="dxa"/>
            <w:shd w:val="clear" w:color="auto" w:fill="auto"/>
          </w:tcPr>
          <w:p w14:paraId="63DB7EB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698DA7D" w14:textId="2A6B35EE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420</w:t>
            </w:r>
          </w:p>
        </w:tc>
        <w:tc>
          <w:tcPr>
            <w:tcW w:w="258" w:type="dxa"/>
            <w:shd w:val="clear" w:color="auto" w:fill="auto"/>
          </w:tcPr>
          <w:p w14:paraId="6102ED76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85CB20A" w14:textId="5C40A3B6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549</w:t>
            </w:r>
          </w:p>
        </w:tc>
        <w:tc>
          <w:tcPr>
            <w:tcW w:w="262" w:type="dxa"/>
            <w:shd w:val="clear" w:color="auto" w:fill="auto"/>
          </w:tcPr>
          <w:p w14:paraId="2727123C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0F35127" w14:textId="3185CEF2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018</w:t>
            </w:r>
          </w:p>
        </w:tc>
      </w:tr>
      <w:tr w:rsidR="007B0745" w:rsidRPr="006B07E9" w14:paraId="5FDE4F08" w14:textId="77777777" w:rsidTr="001D7C8A">
        <w:tc>
          <w:tcPr>
            <w:tcW w:w="2853" w:type="dxa"/>
            <w:shd w:val="clear" w:color="auto" w:fill="auto"/>
          </w:tcPr>
          <w:p w14:paraId="7CD20F17" w14:textId="4C424A0E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เงินค้ำประกันผลงาน</w:t>
            </w:r>
          </w:p>
        </w:tc>
        <w:tc>
          <w:tcPr>
            <w:tcW w:w="891" w:type="dxa"/>
            <w:shd w:val="clear" w:color="auto" w:fill="auto"/>
          </w:tcPr>
          <w:p w14:paraId="2199D6CD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5D22A40" w14:textId="652FA8FF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466</w:t>
            </w:r>
          </w:p>
        </w:tc>
        <w:tc>
          <w:tcPr>
            <w:tcW w:w="281" w:type="dxa"/>
            <w:shd w:val="clear" w:color="auto" w:fill="auto"/>
          </w:tcPr>
          <w:p w14:paraId="0AABA06F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5368B3A" w14:textId="342A8782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477</w:t>
            </w:r>
          </w:p>
        </w:tc>
        <w:tc>
          <w:tcPr>
            <w:tcW w:w="258" w:type="dxa"/>
            <w:shd w:val="clear" w:color="auto" w:fill="auto"/>
          </w:tcPr>
          <w:p w14:paraId="48882628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A2CB090" w14:textId="5B69360E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466</w:t>
            </w:r>
          </w:p>
        </w:tc>
        <w:tc>
          <w:tcPr>
            <w:tcW w:w="262" w:type="dxa"/>
            <w:shd w:val="clear" w:color="auto" w:fill="auto"/>
          </w:tcPr>
          <w:p w14:paraId="0F7E4A99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B009197" w14:textId="570DD740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477</w:t>
            </w:r>
          </w:p>
        </w:tc>
      </w:tr>
      <w:tr w:rsidR="007B0745" w:rsidRPr="006B07E9" w14:paraId="5E50D3C3" w14:textId="77777777" w:rsidTr="001D7C8A">
        <w:tc>
          <w:tcPr>
            <w:tcW w:w="2853" w:type="dxa"/>
            <w:shd w:val="clear" w:color="auto" w:fill="auto"/>
          </w:tcPr>
          <w:p w14:paraId="40DE8E11" w14:textId="661048DF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เงินมัดจำและเงินรับล่วงหน้า</w:t>
            </w:r>
          </w:p>
        </w:tc>
        <w:tc>
          <w:tcPr>
            <w:tcW w:w="891" w:type="dxa"/>
            <w:shd w:val="clear" w:color="auto" w:fill="auto"/>
          </w:tcPr>
          <w:p w14:paraId="34FD090E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A51209F" w14:textId="59A8A163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015</w:t>
            </w:r>
          </w:p>
        </w:tc>
        <w:tc>
          <w:tcPr>
            <w:tcW w:w="281" w:type="dxa"/>
            <w:shd w:val="clear" w:color="auto" w:fill="auto"/>
          </w:tcPr>
          <w:p w14:paraId="455D58FD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92BCAF6" w14:textId="21E756A2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681</w:t>
            </w:r>
          </w:p>
        </w:tc>
        <w:tc>
          <w:tcPr>
            <w:tcW w:w="258" w:type="dxa"/>
            <w:shd w:val="clear" w:color="auto" w:fill="auto"/>
          </w:tcPr>
          <w:p w14:paraId="10160C2C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8DDAE6E" w14:textId="68E2CA8D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411</w:t>
            </w:r>
          </w:p>
        </w:tc>
        <w:tc>
          <w:tcPr>
            <w:tcW w:w="262" w:type="dxa"/>
            <w:shd w:val="clear" w:color="auto" w:fill="auto"/>
          </w:tcPr>
          <w:p w14:paraId="2B797F83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F1D9E5A" w14:textId="44845E46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945</w:t>
            </w:r>
          </w:p>
        </w:tc>
      </w:tr>
      <w:tr w:rsidR="007B0745" w:rsidRPr="006B07E9" w14:paraId="1E8D4C27" w14:textId="77777777" w:rsidTr="001D7C8A">
        <w:tc>
          <w:tcPr>
            <w:tcW w:w="2853" w:type="dxa"/>
            <w:shd w:val="clear" w:color="auto" w:fill="auto"/>
          </w:tcPr>
          <w:p w14:paraId="6706DB3A" w14:textId="22017D50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ค่าสาธารณูปโภคค้างจ่าย</w:t>
            </w:r>
          </w:p>
        </w:tc>
        <w:tc>
          <w:tcPr>
            <w:tcW w:w="891" w:type="dxa"/>
            <w:shd w:val="clear" w:color="auto" w:fill="auto"/>
          </w:tcPr>
          <w:p w14:paraId="0D152AEC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01C5F6D" w14:textId="0C708A64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804</w:t>
            </w:r>
          </w:p>
        </w:tc>
        <w:tc>
          <w:tcPr>
            <w:tcW w:w="281" w:type="dxa"/>
            <w:shd w:val="clear" w:color="auto" w:fill="auto"/>
          </w:tcPr>
          <w:p w14:paraId="5B859B3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FA02C74" w14:textId="1087B4FA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972</w:t>
            </w:r>
          </w:p>
        </w:tc>
        <w:tc>
          <w:tcPr>
            <w:tcW w:w="258" w:type="dxa"/>
            <w:shd w:val="clear" w:color="auto" w:fill="auto"/>
          </w:tcPr>
          <w:p w14:paraId="2ED62B18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9400019" w14:textId="6E8331B8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316</w:t>
            </w:r>
          </w:p>
        </w:tc>
        <w:tc>
          <w:tcPr>
            <w:tcW w:w="262" w:type="dxa"/>
            <w:shd w:val="clear" w:color="auto" w:fill="auto"/>
          </w:tcPr>
          <w:p w14:paraId="5750AAC1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CB388A0" w14:textId="631DC0E0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490</w:t>
            </w:r>
          </w:p>
        </w:tc>
      </w:tr>
      <w:tr w:rsidR="007B0745" w:rsidRPr="006B07E9" w14:paraId="6CB962F4" w14:textId="77777777" w:rsidTr="001D7C8A">
        <w:tc>
          <w:tcPr>
            <w:tcW w:w="2853" w:type="dxa"/>
            <w:shd w:val="clear" w:color="auto" w:fill="auto"/>
          </w:tcPr>
          <w:p w14:paraId="106B08CC" w14:textId="10048652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ค่าธรรมเนียมวิชาชีพค้างจ่าย</w:t>
            </w:r>
          </w:p>
        </w:tc>
        <w:tc>
          <w:tcPr>
            <w:tcW w:w="891" w:type="dxa"/>
            <w:shd w:val="clear" w:color="auto" w:fill="auto"/>
          </w:tcPr>
          <w:p w14:paraId="753D3334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7E23B77" w14:textId="6D451138" w:rsidR="007B0745" w:rsidRPr="002644B5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2644B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695</w:t>
            </w:r>
          </w:p>
        </w:tc>
        <w:tc>
          <w:tcPr>
            <w:tcW w:w="281" w:type="dxa"/>
            <w:shd w:val="clear" w:color="auto" w:fill="auto"/>
          </w:tcPr>
          <w:p w14:paraId="4D101B8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DFCAE9B" w14:textId="164FDBFE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390</w:t>
            </w:r>
          </w:p>
        </w:tc>
        <w:tc>
          <w:tcPr>
            <w:tcW w:w="258" w:type="dxa"/>
            <w:shd w:val="clear" w:color="auto" w:fill="auto"/>
          </w:tcPr>
          <w:p w14:paraId="61C362B9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FAF3B23" w14:textId="622D4997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2644B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380</w:t>
            </w:r>
          </w:p>
        </w:tc>
        <w:tc>
          <w:tcPr>
            <w:tcW w:w="262" w:type="dxa"/>
            <w:shd w:val="clear" w:color="auto" w:fill="auto"/>
          </w:tcPr>
          <w:p w14:paraId="207C5EB8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E4A8ABD" w14:textId="392983DA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685</w:t>
            </w:r>
          </w:p>
        </w:tc>
      </w:tr>
      <w:tr w:rsidR="007B0745" w:rsidRPr="006B07E9" w14:paraId="0CEFA0B6" w14:textId="77777777" w:rsidTr="001D7C8A">
        <w:tc>
          <w:tcPr>
            <w:tcW w:w="2853" w:type="dxa"/>
            <w:shd w:val="clear" w:color="auto" w:fill="auto"/>
          </w:tcPr>
          <w:p w14:paraId="7F863051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 xml:space="preserve">อื่น ๆ </w:t>
            </w:r>
          </w:p>
        </w:tc>
        <w:tc>
          <w:tcPr>
            <w:tcW w:w="891" w:type="dxa"/>
            <w:shd w:val="clear" w:color="auto" w:fill="auto"/>
          </w:tcPr>
          <w:p w14:paraId="59F896EC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2D38C" w14:textId="64197F7B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8</w:t>
            </w:r>
            <w:r w:rsidR="008F648A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934</w:t>
            </w:r>
          </w:p>
        </w:tc>
        <w:tc>
          <w:tcPr>
            <w:tcW w:w="281" w:type="dxa"/>
            <w:shd w:val="clear" w:color="auto" w:fill="auto"/>
          </w:tcPr>
          <w:p w14:paraId="3D3A6658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51890" w14:textId="72B39BF1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7B0745" w:rsidRPr="006B07E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518</w:t>
            </w:r>
          </w:p>
        </w:tc>
        <w:tc>
          <w:tcPr>
            <w:tcW w:w="258" w:type="dxa"/>
            <w:shd w:val="clear" w:color="auto" w:fill="auto"/>
          </w:tcPr>
          <w:p w14:paraId="1B3BF09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9344E" w14:textId="0FD4E721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8F648A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821</w:t>
            </w:r>
          </w:p>
        </w:tc>
        <w:tc>
          <w:tcPr>
            <w:tcW w:w="262" w:type="dxa"/>
            <w:shd w:val="clear" w:color="auto" w:fill="auto"/>
          </w:tcPr>
          <w:p w14:paraId="5BA88CAB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97162" w14:textId="48208C64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7B0745" w:rsidRPr="006B07E9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596</w:t>
            </w:r>
          </w:p>
        </w:tc>
      </w:tr>
      <w:tr w:rsidR="007B0745" w:rsidRPr="006B07E9" w14:paraId="31E0846F" w14:textId="77777777" w:rsidTr="001D7C8A">
        <w:trPr>
          <w:trHeight w:val="235"/>
        </w:trPr>
        <w:tc>
          <w:tcPr>
            <w:tcW w:w="2853" w:type="dxa"/>
            <w:shd w:val="clear" w:color="auto" w:fill="auto"/>
            <w:vAlign w:val="bottom"/>
          </w:tcPr>
          <w:p w14:paraId="5FF50D01" w14:textId="4DB8A88E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5700C39E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D5F96" w14:textId="0C740E00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</w:t>
            </w:r>
            <w:r w:rsidR="008F648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</w:t>
            </w:r>
          </w:p>
        </w:tc>
        <w:tc>
          <w:tcPr>
            <w:tcW w:w="281" w:type="dxa"/>
            <w:shd w:val="clear" w:color="auto" w:fill="auto"/>
          </w:tcPr>
          <w:p w14:paraId="4028D981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05CC" w14:textId="3FA1450B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52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620</w:t>
            </w:r>
          </w:p>
        </w:tc>
        <w:tc>
          <w:tcPr>
            <w:tcW w:w="258" w:type="dxa"/>
            <w:shd w:val="clear" w:color="auto" w:fill="auto"/>
          </w:tcPr>
          <w:p w14:paraId="2C445E71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7EE4A" w14:textId="3B6F4037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</w:t>
            </w:r>
            <w:r w:rsidR="008F648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628</w:t>
            </w:r>
          </w:p>
        </w:tc>
        <w:tc>
          <w:tcPr>
            <w:tcW w:w="262" w:type="dxa"/>
            <w:shd w:val="clear" w:color="auto" w:fill="auto"/>
          </w:tcPr>
          <w:p w14:paraId="3DAD7389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22C4" w14:textId="1C860B3E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41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867</w:t>
            </w:r>
          </w:p>
        </w:tc>
      </w:tr>
      <w:tr w:rsidR="007B0745" w:rsidRPr="006B07E9" w14:paraId="2BD6CF32" w14:textId="77777777" w:rsidTr="001D7C8A">
        <w:trPr>
          <w:trHeight w:val="235"/>
        </w:trPr>
        <w:tc>
          <w:tcPr>
            <w:tcW w:w="2853" w:type="dxa"/>
            <w:shd w:val="clear" w:color="auto" w:fill="auto"/>
            <w:vAlign w:val="bottom"/>
          </w:tcPr>
          <w:p w14:paraId="700FE50E" w14:textId="40271F3C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91" w:type="dxa"/>
            <w:shd w:val="clear" w:color="auto" w:fill="auto"/>
          </w:tcPr>
          <w:p w14:paraId="2CD33622" w14:textId="77777777" w:rsidR="007B0745" w:rsidRPr="006B07E9" w:rsidRDefault="007B0745" w:rsidP="007B0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08D7E" w14:textId="2BBD1E1D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</w:t>
            </w:r>
            <w:r w:rsidR="008F648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</w:t>
            </w:r>
          </w:p>
        </w:tc>
        <w:tc>
          <w:tcPr>
            <w:tcW w:w="281" w:type="dxa"/>
            <w:shd w:val="clear" w:color="auto" w:fill="auto"/>
          </w:tcPr>
          <w:p w14:paraId="04D0FE22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0C48" w14:textId="40842A58" w:rsidR="007B0745" w:rsidRPr="006B07E9" w:rsidRDefault="00C605FF" w:rsidP="007B07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52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620</w:t>
            </w:r>
          </w:p>
        </w:tc>
        <w:tc>
          <w:tcPr>
            <w:tcW w:w="258" w:type="dxa"/>
            <w:shd w:val="clear" w:color="auto" w:fill="auto"/>
          </w:tcPr>
          <w:p w14:paraId="298E0D42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746B" w14:textId="34567C5A" w:rsidR="007B0745" w:rsidRPr="006B07E9" w:rsidRDefault="00C605FF" w:rsidP="007B074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</w:t>
            </w:r>
            <w:r w:rsidR="008F648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839</w:t>
            </w:r>
          </w:p>
        </w:tc>
        <w:tc>
          <w:tcPr>
            <w:tcW w:w="262" w:type="dxa"/>
            <w:shd w:val="clear" w:color="auto" w:fill="auto"/>
          </w:tcPr>
          <w:p w14:paraId="054205BD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2E778" w14:textId="28E7976E" w:rsidR="007B0745" w:rsidRPr="006B07E9" w:rsidRDefault="00C605FF" w:rsidP="007B074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41</w:t>
            </w:r>
            <w:r w:rsidR="007B0745" w:rsidRPr="006B07E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939</w:t>
            </w:r>
          </w:p>
        </w:tc>
      </w:tr>
    </w:tbl>
    <w:p w14:paraId="384976D5" w14:textId="5763DA63" w:rsidR="008A28F2" w:rsidRPr="006B07E9" w:rsidRDefault="008A28F2" w:rsidP="00A76AA0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ascii="Angsana New" w:hAnsi="Angsana New" w:cs="Angsana New"/>
          <w:color w:val="0000FF"/>
          <w:szCs w:val="30"/>
          <w:u w:val="none"/>
        </w:rPr>
      </w:pPr>
      <w:r w:rsidRPr="006B07E9">
        <w:rPr>
          <w:rFonts w:ascii="Angsana New" w:hAnsi="Angsana New" w:cs="Angsana New"/>
          <w:szCs w:val="30"/>
          <w:u w:val="none"/>
          <w:cs/>
        </w:rPr>
        <w:t>ประมาณการหนี้สินไม่หมุนเวียนสำหรับ</w:t>
      </w:r>
      <w:r w:rsidRPr="006B07E9">
        <w:rPr>
          <w:rFonts w:ascii="Angsana New" w:hAnsi="Angsana New"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5609B46" w14:textId="77777777" w:rsidR="008A28F2" w:rsidRPr="00B53B5F" w:rsidRDefault="008A28F2" w:rsidP="008A28F2">
      <w:pPr>
        <w:rPr>
          <w:rFonts w:ascii="Angsana New" w:hAnsi="Angsana New"/>
          <w:sz w:val="30"/>
          <w:szCs w:val="30"/>
        </w:rPr>
      </w:pPr>
    </w:p>
    <w:tbl>
      <w:tblPr>
        <w:tblW w:w="488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00"/>
        <w:gridCol w:w="1184"/>
        <w:gridCol w:w="240"/>
        <w:gridCol w:w="1185"/>
        <w:gridCol w:w="276"/>
        <w:gridCol w:w="1140"/>
        <w:gridCol w:w="259"/>
        <w:gridCol w:w="1097"/>
        <w:gridCol w:w="11"/>
      </w:tblGrid>
      <w:tr w:rsidR="008A28F2" w:rsidRPr="006B07E9" w14:paraId="5A4BEA4D" w14:textId="77777777" w:rsidTr="00CB115C">
        <w:trPr>
          <w:gridAfter w:val="1"/>
          <w:wAfter w:w="6" w:type="pct"/>
          <w:trHeight w:val="435"/>
          <w:tblHeader/>
        </w:trPr>
        <w:tc>
          <w:tcPr>
            <w:tcW w:w="2129" w:type="pct"/>
            <w:tcBorders>
              <w:bottom w:val="nil"/>
            </w:tcBorders>
            <w:shd w:val="clear" w:color="auto" w:fill="auto"/>
          </w:tcPr>
          <w:p w14:paraId="1631BABA" w14:textId="4085421B" w:rsidR="008A28F2" w:rsidRPr="00CB115C" w:rsidRDefault="008A28F2" w:rsidP="003A17B0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0CD53370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6" w:type="pct"/>
            <w:gridSpan w:val="4"/>
          </w:tcPr>
          <w:p w14:paraId="6A22F633" w14:textId="77777777" w:rsidR="008A28F2" w:rsidRPr="006B07E9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0FD" w:rsidRPr="006B07E9" w14:paraId="788698D5" w14:textId="77777777" w:rsidTr="00CB115C">
        <w:trPr>
          <w:trHeight w:val="420"/>
          <w:tblHeader/>
        </w:trPr>
        <w:tc>
          <w:tcPr>
            <w:tcW w:w="2129" w:type="pct"/>
            <w:tcBorders>
              <w:top w:val="nil"/>
              <w:bottom w:val="nil"/>
            </w:tcBorders>
            <w:shd w:val="clear" w:color="auto" w:fill="auto"/>
          </w:tcPr>
          <w:p w14:paraId="2D687BC4" w14:textId="28E14A97" w:rsidR="008A28F2" w:rsidRPr="006B07E9" w:rsidRDefault="00CB115C" w:rsidP="003A17B0">
            <w:pPr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1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B1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B1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vAlign w:val="center"/>
          </w:tcPr>
          <w:p w14:paraId="1C60E858" w14:textId="6261EE7F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  <w:vAlign w:val="center"/>
          </w:tcPr>
          <w:p w14:paraId="4CBE3F26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39898413" w14:textId="53C04A33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B9C9CA0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2318A27" w14:textId="6D2A0D4E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  <w:vAlign w:val="center"/>
          </w:tcPr>
          <w:p w14:paraId="718DE6E3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6BDF81E2" w14:textId="11A5C728" w:rsidR="008A28F2" w:rsidRPr="006B07E9" w:rsidRDefault="00C605FF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28F2" w:rsidRPr="006B07E9" w14:paraId="7D97009C" w14:textId="77777777" w:rsidTr="00E450FD">
        <w:trPr>
          <w:trHeight w:val="420"/>
          <w:tblHeader/>
        </w:trPr>
        <w:tc>
          <w:tcPr>
            <w:tcW w:w="2129" w:type="pct"/>
            <w:tcBorders>
              <w:bottom w:val="nil"/>
            </w:tcBorders>
          </w:tcPr>
          <w:p w14:paraId="5EA22C92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71" w:type="pct"/>
            <w:gridSpan w:val="8"/>
          </w:tcPr>
          <w:p w14:paraId="0E94CD5C" w14:textId="77777777" w:rsidR="008A28F2" w:rsidRPr="006B07E9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F43AEF" w:rsidRPr="006B07E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6B07E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450FD" w:rsidRPr="006B07E9" w14:paraId="5B5ADF09" w14:textId="77777777" w:rsidTr="00E450FD">
        <w:trPr>
          <w:trHeight w:val="420"/>
        </w:trPr>
        <w:tc>
          <w:tcPr>
            <w:tcW w:w="2129" w:type="pct"/>
          </w:tcPr>
          <w:p w14:paraId="135ADFCF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nil"/>
            </w:tcBorders>
            <w:vAlign w:val="bottom"/>
          </w:tcPr>
          <w:p w14:paraId="2048CEEF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24376C49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nil"/>
            </w:tcBorders>
            <w:vAlign w:val="bottom"/>
          </w:tcPr>
          <w:p w14:paraId="7D41EE9A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56B9217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6AD057D7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5C6CAFD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nil"/>
            </w:tcBorders>
            <w:vAlign w:val="bottom"/>
          </w:tcPr>
          <w:p w14:paraId="46663DBA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50FD" w:rsidRPr="006B07E9" w14:paraId="6192D4F0" w14:textId="77777777" w:rsidTr="00E450FD">
        <w:trPr>
          <w:cantSplit/>
          <w:trHeight w:val="420"/>
        </w:trPr>
        <w:tc>
          <w:tcPr>
            <w:tcW w:w="2129" w:type="pct"/>
            <w:tcBorders>
              <w:bottom w:val="nil"/>
            </w:tcBorders>
          </w:tcPr>
          <w:p w14:paraId="482B4DA3" w14:textId="75F98C23" w:rsidR="00FE4860" w:rsidRPr="006B07E9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07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30" w:type="pct"/>
            <w:tcBorders>
              <w:top w:val="nil"/>
              <w:bottom w:val="double" w:sz="4" w:space="0" w:color="auto"/>
            </w:tcBorders>
            <w:vAlign w:val="bottom"/>
          </w:tcPr>
          <w:p w14:paraId="404E393C" w14:textId="0DB9DD11" w:rsidR="00FE4860" w:rsidRPr="006B07E9" w:rsidRDefault="00C605FF" w:rsidP="0031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ind w:right="-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  <w:r w:rsidR="0001686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901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13F69688" w14:textId="77777777" w:rsidR="00FE4860" w:rsidRPr="006B07E9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bottom w:val="double" w:sz="4" w:space="0" w:color="auto"/>
            </w:tcBorders>
            <w:vAlign w:val="bottom"/>
          </w:tcPr>
          <w:p w14:paraId="75F989D0" w14:textId="21501E0E" w:rsidR="00FE4860" w:rsidRPr="006B07E9" w:rsidRDefault="00C605FF" w:rsidP="00040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  <w:r w:rsidR="007B0745" w:rsidRPr="006B07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219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8E96D" w14:textId="77777777" w:rsidR="00FE4860" w:rsidRPr="006B07E9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14:paraId="198FADA0" w14:textId="76723869" w:rsidR="00FE4860" w:rsidRPr="006B07E9" w:rsidRDefault="00C605FF" w:rsidP="0060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 w:rsidR="0001686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199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3804A15A" w14:textId="77777777" w:rsidR="00FE4860" w:rsidRPr="006B07E9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24AED0F4" w14:textId="1752797F" w:rsidR="00FE4860" w:rsidRPr="006B07E9" w:rsidRDefault="00C605FF" w:rsidP="0060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</w:t>
            </w:r>
            <w:r w:rsidR="007B0745" w:rsidRPr="006B07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158</w:t>
            </w:r>
          </w:p>
        </w:tc>
      </w:tr>
    </w:tbl>
    <w:p w14:paraId="552B8390" w14:textId="17FF0653" w:rsidR="00E26B04" w:rsidRPr="00B53B5F" w:rsidRDefault="00E26B04">
      <w:pPr>
        <w:rPr>
          <w:rFonts w:ascii="Angsana New" w:hAnsi="Angsana New"/>
          <w:sz w:val="30"/>
          <w:szCs w:val="30"/>
          <w:cs/>
        </w:rPr>
      </w:pPr>
    </w:p>
    <w:p w14:paraId="274FFF91" w14:textId="77777777" w:rsidR="008A28F2" w:rsidRPr="006B07E9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30C1E90" w14:textId="77777777" w:rsidR="008A28F2" w:rsidRPr="00B53B5F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77578DC" w14:textId="4C668043" w:rsidR="00F30F73" w:rsidRPr="006B07E9" w:rsidRDefault="006F291E" w:rsidP="0027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F30F73" w:rsidRPr="006B07E9">
        <w:rPr>
          <w:rFonts w:ascii="Angsana New" w:hAnsi="Angsana New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C605FF" w:rsidRPr="00C605FF">
        <w:rPr>
          <w:rFonts w:ascii="Angsana New" w:hAnsi="Angsana New"/>
          <w:sz w:val="30"/>
          <w:szCs w:val="30"/>
        </w:rPr>
        <w:t>2541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="00F30F73" w:rsidRPr="006B07E9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B9B76CC" w14:textId="77777777" w:rsidR="009B386A" w:rsidRPr="00B53B5F" w:rsidRDefault="009B386A" w:rsidP="0027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68"/>
        <w:gridCol w:w="14"/>
        <w:gridCol w:w="1188"/>
        <w:gridCol w:w="9"/>
        <w:gridCol w:w="227"/>
        <w:gridCol w:w="9"/>
        <w:gridCol w:w="1196"/>
        <w:gridCol w:w="42"/>
        <w:gridCol w:w="223"/>
        <w:gridCol w:w="13"/>
        <w:gridCol w:w="34"/>
        <w:gridCol w:w="1110"/>
        <w:gridCol w:w="8"/>
        <w:gridCol w:w="236"/>
        <w:gridCol w:w="21"/>
        <w:gridCol w:w="1103"/>
      </w:tblGrid>
      <w:tr w:rsidR="008A28F2" w:rsidRPr="0019678B" w14:paraId="7EC5269B" w14:textId="77777777" w:rsidTr="0019678B">
        <w:tc>
          <w:tcPr>
            <w:tcW w:w="3150" w:type="dxa"/>
            <w:shd w:val="clear" w:color="auto" w:fill="auto"/>
          </w:tcPr>
          <w:p w14:paraId="61AE87D7" w14:textId="1DC47571" w:rsidR="008A28F2" w:rsidRPr="0019678B" w:rsidRDefault="00CE5E0B" w:rsidP="00CE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9678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</w:t>
            </w:r>
          </w:p>
        </w:tc>
        <w:tc>
          <w:tcPr>
            <w:tcW w:w="868" w:type="dxa"/>
          </w:tcPr>
          <w:p w14:paraId="7F9E23C2" w14:textId="77777777" w:rsidR="008A28F2" w:rsidRPr="0019678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43" w:type="dxa"/>
            <w:gridSpan w:val="6"/>
          </w:tcPr>
          <w:p w14:paraId="70CED5D1" w14:textId="77777777" w:rsidR="008A28F2" w:rsidRPr="0019678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9678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49ED9502" w14:textId="77777777" w:rsidR="008A28F2" w:rsidRPr="0019678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7"/>
          </w:tcPr>
          <w:p w14:paraId="3A7A3EBA" w14:textId="77777777" w:rsidR="008A28F2" w:rsidRPr="0019678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9678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7C0" w:rsidRPr="0019678B" w14:paraId="001B7598" w14:textId="77777777" w:rsidTr="0019678B">
        <w:tc>
          <w:tcPr>
            <w:tcW w:w="3150" w:type="dxa"/>
            <w:shd w:val="clear" w:color="auto" w:fill="auto"/>
          </w:tcPr>
          <w:p w14:paraId="6C66FB9F" w14:textId="7D4748DD" w:rsidR="004307C0" w:rsidRPr="0019678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9678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ตามโครงการผลประโยชน์</w:t>
            </w:r>
          </w:p>
        </w:tc>
        <w:tc>
          <w:tcPr>
            <w:tcW w:w="868" w:type="dxa"/>
          </w:tcPr>
          <w:p w14:paraId="45CFF195" w14:textId="77777777" w:rsidR="004307C0" w:rsidRPr="0019678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9678B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02" w:type="dxa"/>
            <w:gridSpan w:val="2"/>
            <w:vAlign w:val="center"/>
          </w:tcPr>
          <w:p w14:paraId="5573AD7B" w14:textId="705DA721" w:rsidR="004307C0" w:rsidRPr="0019678B" w:rsidRDefault="00C605FF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vAlign w:val="center"/>
          </w:tcPr>
          <w:p w14:paraId="51D3250B" w14:textId="77777777" w:rsidR="004307C0" w:rsidRPr="0019678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14:paraId="2C40FD46" w14:textId="0F03BD59" w:rsidR="004307C0" w:rsidRPr="0019678B" w:rsidRDefault="00C605FF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5" w:type="dxa"/>
            <w:gridSpan w:val="2"/>
          </w:tcPr>
          <w:p w14:paraId="54413DF2" w14:textId="77777777" w:rsidR="004307C0" w:rsidRPr="0019678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65F24CBF" w14:textId="628EC86D" w:rsidR="004307C0" w:rsidRPr="0019678B" w:rsidRDefault="00C605FF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5" w:type="dxa"/>
            <w:gridSpan w:val="3"/>
            <w:vAlign w:val="center"/>
          </w:tcPr>
          <w:p w14:paraId="1B772171" w14:textId="77777777" w:rsidR="004307C0" w:rsidRPr="0019678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14:paraId="444AAEA9" w14:textId="5165A7F7" w:rsidR="004307C0" w:rsidRPr="0019678B" w:rsidRDefault="00C605FF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A28F2" w:rsidRPr="0019678B" w14:paraId="3B337B42" w14:textId="77777777" w:rsidTr="0019678B">
        <w:tc>
          <w:tcPr>
            <w:tcW w:w="3150" w:type="dxa"/>
          </w:tcPr>
          <w:p w14:paraId="387B06C9" w14:textId="77777777" w:rsidR="008A28F2" w:rsidRPr="0019678B" w:rsidRDefault="008A28F2" w:rsidP="003A17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62C01A32" w14:textId="77777777" w:rsidR="008A28F2" w:rsidRPr="0019678B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33" w:type="dxa"/>
            <w:gridSpan w:val="15"/>
          </w:tcPr>
          <w:p w14:paraId="7EB9DBD5" w14:textId="77777777" w:rsidR="008A28F2" w:rsidRPr="0019678B" w:rsidRDefault="00B23646" w:rsidP="00B2364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678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A28F2" w:rsidRPr="0019678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7B0745" w:rsidRPr="0019678B" w14:paraId="3502F960" w14:textId="77777777" w:rsidTr="0019678B">
        <w:tc>
          <w:tcPr>
            <w:tcW w:w="3150" w:type="dxa"/>
          </w:tcPr>
          <w:p w14:paraId="410C56A3" w14:textId="7E9077C9" w:rsidR="007B0745" w:rsidRPr="0019678B" w:rsidRDefault="007B0745" w:rsidP="007B074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19678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19678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68" w:type="dxa"/>
          </w:tcPr>
          <w:p w14:paraId="116485E2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</w:tcPr>
          <w:p w14:paraId="5870DA56" w14:textId="6440AD1B" w:rsidR="007B0745" w:rsidRPr="0019678B" w:rsidRDefault="00C605FF" w:rsidP="00E05C2C">
            <w:pPr>
              <w:pStyle w:val="acctfourfigures"/>
              <w:tabs>
                <w:tab w:val="clear" w:pos="765"/>
                <w:tab w:val="left" w:pos="91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8200CA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36" w:type="dxa"/>
            <w:gridSpan w:val="2"/>
          </w:tcPr>
          <w:p w14:paraId="7C74E7A9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2BE8371B" w14:textId="72C9E7F5" w:rsidR="007B0745" w:rsidRPr="0019678B" w:rsidRDefault="00C605FF" w:rsidP="00E05C2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8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7B0745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65" w:type="dxa"/>
            <w:gridSpan w:val="2"/>
          </w:tcPr>
          <w:p w14:paraId="0696D244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14:paraId="630D2ACE" w14:textId="273DF4CB" w:rsidR="007B0745" w:rsidRPr="0019678B" w:rsidRDefault="00C605FF" w:rsidP="00E05C2C">
            <w:pPr>
              <w:pStyle w:val="acctfourfigures"/>
              <w:tabs>
                <w:tab w:val="clear" w:pos="765"/>
                <w:tab w:val="left" w:pos="881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8200CA"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65" w:type="dxa"/>
            <w:gridSpan w:val="3"/>
          </w:tcPr>
          <w:p w14:paraId="0B301235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4E3727E9" w14:textId="5D1C0205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7B0745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788</w:t>
            </w:r>
          </w:p>
        </w:tc>
      </w:tr>
      <w:tr w:rsidR="007B0745" w:rsidRPr="0019678B" w14:paraId="70441D81" w14:textId="77777777" w:rsidTr="0019678B">
        <w:tc>
          <w:tcPr>
            <w:tcW w:w="3150" w:type="dxa"/>
          </w:tcPr>
          <w:p w14:paraId="4E25A8A6" w14:textId="77777777" w:rsidR="007B0745" w:rsidRPr="00B53B5F" w:rsidRDefault="007B0745" w:rsidP="007B074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15C3BACE" w14:textId="77777777" w:rsidR="007B0745" w:rsidRPr="00B53B5F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  <w:gridSpan w:val="2"/>
          </w:tcPr>
          <w:p w14:paraId="10E223CA" w14:textId="77777777" w:rsidR="007B0745" w:rsidRPr="00B53B5F" w:rsidRDefault="007B0745" w:rsidP="00D37D6D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E83C3A4" w14:textId="77777777" w:rsidR="007B0745" w:rsidRPr="00B53B5F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2FF53A74" w14:textId="77777777" w:rsidR="007B0745" w:rsidRPr="00B53B5F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gridSpan w:val="2"/>
          </w:tcPr>
          <w:p w14:paraId="6DD03FBE" w14:textId="77777777" w:rsidR="007B0745" w:rsidRPr="00B53B5F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gridSpan w:val="3"/>
          </w:tcPr>
          <w:p w14:paraId="692A406D" w14:textId="77777777" w:rsidR="007B0745" w:rsidRPr="00B53B5F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gridSpan w:val="3"/>
          </w:tcPr>
          <w:p w14:paraId="14F67EBA" w14:textId="77777777" w:rsidR="007B0745" w:rsidRPr="00B53B5F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F6852FA" w14:textId="77777777" w:rsidR="007B0745" w:rsidRPr="00B53B5F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B0745" w:rsidRPr="0019678B" w14:paraId="2EF4CCD3" w14:textId="77777777" w:rsidTr="0019678B">
        <w:tc>
          <w:tcPr>
            <w:tcW w:w="3150" w:type="dxa"/>
          </w:tcPr>
          <w:p w14:paraId="002CD228" w14:textId="77777777" w:rsidR="007B0745" w:rsidRPr="0019678B" w:rsidRDefault="007B0745" w:rsidP="007B0745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868" w:type="dxa"/>
          </w:tcPr>
          <w:p w14:paraId="5286F869" w14:textId="6933D667" w:rsidR="007B0745" w:rsidRPr="0019678B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202" w:type="dxa"/>
            <w:gridSpan w:val="2"/>
          </w:tcPr>
          <w:p w14:paraId="1EF4B09C" w14:textId="77777777" w:rsidR="007B0745" w:rsidRPr="0019678B" w:rsidRDefault="007B0745" w:rsidP="00D37D6D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C281814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19309514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</w:tcPr>
          <w:p w14:paraId="77D3E3A0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14:paraId="16D05648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3"/>
          </w:tcPr>
          <w:p w14:paraId="518AC406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538EF90A" w14:textId="77777777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7B0745" w:rsidRPr="0019678B" w14:paraId="789A0714" w14:textId="77777777" w:rsidTr="0019678B">
        <w:tc>
          <w:tcPr>
            <w:tcW w:w="3150" w:type="dxa"/>
          </w:tcPr>
          <w:p w14:paraId="00628C7A" w14:textId="77777777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68" w:type="dxa"/>
          </w:tcPr>
          <w:p w14:paraId="5FB3E548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2" w:type="dxa"/>
            <w:gridSpan w:val="2"/>
          </w:tcPr>
          <w:p w14:paraId="136FE782" w14:textId="4909A1EB" w:rsidR="007B0745" w:rsidRPr="0019678B" w:rsidRDefault="00C605FF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200CA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36" w:type="dxa"/>
            <w:gridSpan w:val="2"/>
          </w:tcPr>
          <w:p w14:paraId="47111AC0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763C1E40" w14:textId="45993E44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B0745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65" w:type="dxa"/>
            <w:gridSpan w:val="2"/>
          </w:tcPr>
          <w:p w14:paraId="7B6169AB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14:paraId="631FBF07" w14:textId="3237131E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200CA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65" w:type="dxa"/>
            <w:gridSpan w:val="3"/>
          </w:tcPr>
          <w:p w14:paraId="53F05DC3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4749E319" w14:textId="69D2D5B4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B0745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535</w:t>
            </w:r>
          </w:p>
        </w:tc>
      </w:tr>
      <w:tr w:rsidR="007B0745" w:rsidRPr="0019678B" w14:paraId="1D923017" w14:textId="77777777" w:rsidTr="0019678B">
        <w:tc>
          <w:tcPr>
            <w:tcW w:w="3150" w:type="dxa"/>
          </w:tcPr>
          <w:p w14:paraId="480E71AB" w14:textId="77777777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68" w:type="dxa"/>
          </w:tcPr>
          <w:p w14:paraId="6D2B7A12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2" w:type="dxa"/>
            <w:gridSpan w:val="2"/>
          </w:tcPr>
          <w:p w14:paraId="37F6F349" w14:textId="5507B8ED" w:rsidR="007B0745" w:rsidRPr="0019678B" w:rsidRDefault="00C605FF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  <w:gridSpan w:val="2"/>
          </w:tcPr>
          <w:p w14:paraId="17DFFCFB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06F8EB46" w14:textId="3DA057B6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5" w:type="dxa"/>
            <w:gridSpan w:val="2"/>
          </w:tcPr>
          <w:p w14:paraId="166697DA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14:paraId="78DC3B3E" w14:textId="68D7C6D3" w:rsidR="007B0745" w:rsidRPr="00BA64D1" w:rsidRDefault="00BA64D1" w:rsidP="00BA64D1">
            <w:pPr>
              <w:pStyle w:val="acctfourfigures"/>
              <w:tabs>
                <w:tab w:val="clear" w:pos="765"/>
              </w:tabs>
              <w:spacing w:line="240" w:lineRule="atLeast"/>
              <w:ind w:left="-3070" w:right="3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3"/>
          </w:tcPr>
          <w:p w14:paraId="33D9AA71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406C80B3" w14:textId="6051DF1A" w:rsidR="007B0745" w:rsidRPr="0019678B" w:rsidRDefault="008200CA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446" w:right="34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7B0745" w:rsidRPr="0019678B" w14:paraId="29A41EF9" w14:textId="77777777" w:rsidTr="0019678B">
        <w:tc>
          <w:tcPr>
            <w:tcW w:w="3150" w:type="dxa"/>
          </w:tcPr>
          <w:p w14:paraId="0C4BACC3" w14:textId="77777777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868" w:type="dxa"/>
          </w:tcPr>
          <w:p w14:paraId="4E2F767A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2" w:type="dxa"/>
            <w:gridSpan w:val="2"/>
          </w:tcPr>
          <w:p w14:paraId="0DE104A9" w14:textId="68949D0E" w:rsidR="007B0745" w:rsidRPr="00BA443E" w:rsidRDefault="00C605FF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36" w:type="dxa"/>
            <w:gridSpan w:val="2"/>
          </w:tcPr>
          <w:p w14:paraId="0C7C6ECF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1CB3C382" w14:textId="00F4DC5D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65" w:type="dxa"/>
            <w:gridSpan w:val="2"/>
          </w:tcPr>
          <w:p w14:paraId="37601091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14:paraId="7B68694F" w14:textId="2B39A4C5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65" w:type="dxa"/>
            <w:gridSpan w:val="3"/>
          </w:tcPr>
          <w:p w14:paraId="6F9CE558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711765AA" w14:textId="224D9587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</w:tr>
      <w:tr w:rsidR="007B0745" w:rsidRPr="0019678B" w14:paraId="01544E58" w14:textId="77777777" w:rsidTr="0019678B">
        <w:tc>
          <w:tcPr>
            <w:tcW w:w="3150" w:type="dxa"/>
          </w:tcPr>
          <w:p w14:paraId="2AFC9763" w14:textId="1E9687A3" w:rsidR="007B0745" w:rsidRPr="0019678B" w:rsidRDefault="007B0745" w:rsidP="007B0745">
            <w:pPr>
              <w:tabs>
                <w:tab w:val="clear" w:pos="227"/>
                <w:tab w:val="clear" w:pos="680"/>
                <w:tab w:val="left" w:pos="700"/>
              </w:tabs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68" w:type="dxa"/>
          </w:tcPr>
          <w:p w14:paraId="37488BDB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7243AF3F" w14:textId="77777777" w:rsidR="007B0745" w:rsidRPr="00BA443E" w:rsidRDefault="007B0745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2A10B2" w14:textId="19AC5F99" w:rsidR="008200CA" w:rsidRPr="00BA443E" w:rsidRDefault="003A4A78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A443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  <w:r w:rsidRPr="00BA443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69CF6915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72EED782" w14:textId="77777777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FF529EA" w14:textId="3A4AB382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  <w:r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gridSpan w:val="2"/>
          </w:tcPr>
          <w:p w14:paraId="5B55D04C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3A652988" w14:textId="77777777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624C8BB" w14:textId="31C83BEE" w:rsidR="008200CA" w:rsidRPr="0019678B" w:rsidRDefault="003A4A78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  <w:r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gridSpan w:val="3"/>
          </w:tcPr>
          <w:p w14:paraId="4C356E99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DF52226" w14:textId="77777777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F685A13" w14:textId="36E13063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7B0745" w:rsidRPr="0019678B" w14:paraId="5D2891C7" w14:textId="77777777" w:rsidTr="0019678B">
        <w:tc>
          <w:tcPr>
            <w:tcW w:w="3150" w:type="dxa"/>
          </w:tcPr>
          <w:p w14:paraId="1A4E255E" w14:textId="77777777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42FC3EBF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14:paraId="6200022F" w14:textId="11062F95" w:rsidR="007B0745" w:rsidRPr="0019678B" w:rsidRDefault="00C605FF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200CA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236" w:type="dxa"/>
            <w:gridSpan w:val="2"/>
          </w:tcPr>
          <w:p w14:paraId="3560B0AC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</w:tcPr>
          <w:p w14:paraId="59668A07" w14:textId="32571091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B0745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65" w:type="dxa"/>
            <w:gridSpan w:val="2"/>
          </w:tcPr>
          <w:p w14:paraId="4DCA1CB0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5DBB6639" w14:textId="52AF11D6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200CA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265" w:type="dxa"/>
            <w:gridSpan w:val="3"/>
          </w:tcPr>
          <w:p w14:paraId="794D9430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303ADC77" w14:textId="2C6C5BD7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B0745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529</w:t>
            </w:r>
          </w:p>
        </w:tc>
      </w:tr>
      <w:tr w:rsidR="00443928" w:rsidRPr="0019678B" w14:paraId="06A42AAC" w14:textId="77777777" w:rsidTr="0019678B">
        <w:tc>
          <w:tcPr>
            <w:tcW w:w="3150" w:type="dxa"/>
          </w:tcPr>
          <w:p w14:paraId="640B099D" w14:textId="77777777" w:rsidR="00443928" w:rsidRPr="00B53B5F" w:rsidRDefault="00443928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167CBF0E" w14:textId="77777777" w:rsidR="00443928" w:rsidRPr="00B53B5F" w:rsidRDefault="00443928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14:paraId="4ABA2898" w14:textId="77777777" w:rsidR="00443928" w:rsidRPr="00B53B5F" w:rsidRDefault="00443928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2B42503" w14:textId="77777777" w:rsidR="00443928" w:rsidRPr="00B53B5F" w:rsidRDefault="00443928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</w:tcPr>
          <w:p w14:paraId="33FCBD1B" w14:textId="77777777" w:rsidR="00443928" w:rsidRPr="00B53B5F" w:rsidRDefault="00443928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gridSpan w:val="2"/>
          </w:tcPr>
          <w:p w14:paraId="01EF868F" w14:textId="77777777" w:rsidR="00443928" w:rsidRPr="00B53B5F" w:rsidRDefault="00443928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5D09D5F1" w14:textId="77777777" w:rsidR="00443928" w:rsidRPr="00B53B5F" w:rsidRDefault="00443928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gridSpan w:val="3"/>
          </w:tcPr>
          <w:p w14:paraId="5D616F05" w14:textId="77777777" w:rsidR="00443928" w:rsidRPr="00B53B5F" w:rsidRDefault="00443928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DECF5F1" w14:textId="77777777" w:rsidR="00443928" w:rsidRPr="00B53B5F" w:rsidRDefault="00443928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B0745" w:rsidRPr="0019678B" w14:paraId="400321BF" w14:textId="77777777" w:rsidTr="0019678B">
        <w:tc>
          <w:tcPr>
            <w:tcW w:w="3150" w:type="dxa"/>
          </w:tcPr>
          <w:p w14:paraId="29072D3E" w14:textId="721011B0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</w:tcPr>
          <w:p w14:paraId="135F7546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</w:tcPr>
          <w:p w14:paraId="5022B86C" w14:textId="77777777" w:rsidR="007B0745" w:rsidRPr="0019678B" w:rsidRDefault="007B0745" w:rsidP="007B074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0" w:right="2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F09F7B3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1C708085" w14:textId="77777777" w:rsidR="007B0745" w:rsidRPr="0019678B" w:rsidRDefault="007B0745" w:rsidP="007B0745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22FF36C6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14:paraId="33E51635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3070" w:right="3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gridSpan w:val="3"/>
          </w:tcPr>
          <w:p w14:paraId="7691C5A5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1583557" w14:textId="77777777" w:rsidR="007B0745" w:rsidRPr="0019678B" w:rsidRDefault="007B0745" w:rsidP="007B074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B0745" w:rsidRPr="0019678B" w14:paraId="1A2EFF24" w14:textId="77777777" w:rsidTr="0019678B">
        <w:tc>
          <w:tcPr>
            <w:tcW w:w="3150" w:type="dxa"/>
          </w:tcPr>
          <w:p w14:paraId="740CFCF3" w14:textId="2A63D6CA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868" w:type="dxa"/>
          </w:tcPr>
          <w:p w14:paraId="3150E1E0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06F621ED" w14:textId="7A4F3EC8" w:rsidR="007B0745" w:rsidRPr="00BA443E" w:rsidRDefault="008200CA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A443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  <w:r w:rsidRPr="00BA443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2B802284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6DB8FC3D" w14:textId="6E368E28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  <w:r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gridSpan w:val="2"/>
          </w:tcPr>
          <w:p w14:paraId="6CB1ABA4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712999A" w14:textId="14D24DE4" w:rsidR="007B0745" w:rsidRPr="0019678B" w:rsidRDefault="008200CA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242</w:t>
            </w:r>
            <w:r w:rsidR="009A5168" w:rsidRPr="0019678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5" w:type="dxa"/>
            <w:gridSpan w:val="3"/>
          </w:tcPr>
          <w:p w14:paraId="1F9B9FDC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0507897" w14:textId="00F969E1" w:rsidR="007B0745" w:rsidRPr="0019678B" w:rsidRDefault="007B0745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  <w:r w:rsidRPr="0019678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7B0745" w:rsidRPr="0019678B" w14:paraId="3DBB7F69" w14:textId="77777777" w:rsidTr="0019678B">
        <w:tc>
          <w:tcPr>
            <w:tcW w:w="3150" w:type="dxa"/>
          </w:tcPr>
          <w:p w14:paraId="2E930B86" w14:textId="77777777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5A2DEF9E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E555E" w14:textId="7FB99966" w:rsidR="007B0745" w:rsidRPr="00BA443E" w:rsidRDefault="00C605FF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200CA" w:rsidRPr="00BA443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36" w:type="dxa"/>
            <w:gridSpan w:val="2"/>
          </w:tcPr>
          <w:p w14:paraId="6B2DD03C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A8CE0" w14:textId="4AA7A818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B0745" w:rsidRPr="0019678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65" w:type="dxa"/>
            <w:gridSpan w:val="2"/>
          </w:tcPr>
          <w:p w14:paraId="5F1B499C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E3D684" w14:textId="7FC57499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200CA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65" w:type="dxa"/>
            <w:gridSpan w:val="3"/>
          </w:tcPr>
          <w:p w14:paraId="23A94E90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1379E2A" w14:textId="3772F382" w:rsidR="007B0745" w:rsidRPr="0019678B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B0745" w:rsidRPr="001967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370</w:t>
            </w:r>
          </w:p>
        </w:tc>
      </w:tr>
      <w:tr w:rsidR="007B0745" w:rsidRPr="0019678B" w14:paraId="72D262BC" w14:textId="77777777" w:rsidTr="0019678B">
        <w:tc>
          <w:tcPr>
            <w:tcW w:w="3150" w:type="dxa"/>
          </w:tcPr>
          <w:p w14:paraId="14752FE6" w14:textId="2A33BD65" w:rsidR="007B0745" w:rsidRPr="0019678B" w:rsidRDefault="007B0745" w:rsidP="007B074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196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96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68" w:type="dxa"/>
          </w:tcPr>
          <w:p w14:paraId="6EBB45D2" w14:textId="77777777" w:rsidR="007B0745" w:rsidRPr="0019678B" w:rsidRDefault="007B0745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727D21" w14:textId="1FB7FA58" w:rsidR="007B0745" w:rsidRPr="00BA443E" w:rsidRDefault="00C605FF" w:rsidP="00BA443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8200CA" w:rsidRPr="00BA443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236" w:type="dxa"/>
            <w:gridSpan w:val="2"/>
          </w:tcPr>
          <w:p w14:paraId="40372DEF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EA0696" w14:textId="5EAF7A8D" w:rsidR="007B0745" w:rsidRPr="00E05C2C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="007B0745" w:rsidRPr="00E05C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65" w:type="dxa"/>
            <w:gridSpan w:val="2"/>
          </w:tcPr>
          <w:p w14:paraId="700B7D62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D61117" w14:textId="17F07A8F" w:rsidR="007B0745" w:rsidRPr="00E05C2C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8200CA" w:rsidRPr="00E05C2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65" w:type="dxa"/>
            <w:gridSpan w:val="3"/>
          </w:tcPr>
          <w:p w14:paraId="465A55D4" w14:textId="77777777" w:rsidR="007B0745" w:rsidRPr="0019678B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129B81E1" w14:textId="1ECFC57B" w:rsidR="007B0745" w:rsidRPr="00E05C2C" w:rsidRDefault="00C605FF" w:rsidP="00E05C2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7B0745" w:rsidRPr="00E05C2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</w:tr>
      <w:tr w:rsidR="008A28F2" w:rsidRPr="006B07E9" w14:paraId="3D3316BE" w14:textId="77777777" w:rsidTr="00B53B5F">
        <w:trPr>
          <w:tblHeader/>
        </w:trPr>
        <w:tc>
          <w:tcPr>
            <w:tcW w:w="4032" w:type="dxa"/>
            <w:gridSpan w:val="3"/>
          </w:tcPr>
          <w:p w14:paraId="7C2E254C" w14:textId="5FD226D3" w:rsidR="008A28F2" w:rsidRPr="006B07E9" w:rsidRDefault="00EE0C23" w:rsidP="00C96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6B07E9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ข้อสมมติในการประมาณการตามหลักคณิตศาสตร์</w:t>
            </w:r>
          </w:p>
        </w:tc>
        <w:tc>
          <w:tcPr>
            <w:tcW w:w="2671" w:type="dxa"/>
            <w:gridSpan w:val="6"/>
          </w:tcPr>
          <w:p w14:paraId="1159E1C7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0374ADC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12" w:type="dxa"/>
            <w:gridSpan w:val="6"/>
          </w:tcPr>
          <w:p w14:paraId="243FC346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C1C" w:rsidRPr="006B07E9" w14:paraId="04142773" w14:textId="77777777" w:rsidTr="00B53B5F">
        <w:trPr>
          <w:tblHeader/>
        </w:trPr>
        <w:tc>
          <w:tcPr>
            <w:tcW w:w="4032" w:type="dxa"/>
            <w:gridSpan w:val="3"/>
          </w:tcPr>
          <w:p w14:paraId="6BFC4758" w14:textId="4F742E36" w:rsidR="00451C1C" w:rsidRPr="006B07E9" w:rsidRDefault="00B06964" w:rsidP="00B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B07E9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97" w:type="dxa"/>
            <w:gridSpan w:val="2"/>
            <w:vAlign w:val="center"/>
          </w:tcPr>
          <w:p w14:paraId="4849F062" w14:textId="6C60704B" w:rsidR="00451C1C" w:rsidRPr="006B07E9" w:rsidRDefault="00C605FF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vAlign w:val="center"/>
          </w:tcPr>
          <w:p w14:paraId="5797AB5A" w14:textId="77777777" w:rsidR="00451C1C" w:rsidRPr="006B07E9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center"/>
          </w:tcPr>
          <w:p w14:paraId="70958E09" w14:textId="64EF5748" w:rsidR="00451C1C" w:rsidRPr="006B07E9" w:rsidRDefault="00C605FF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3476D027" w14:textId="77777777" w:rsidR="00451C1C" w:rsidRPr="006B07E9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4D1C3CC3" w14:textId="52552078" w:rsidR="00451C1C" w:rsidRPr="006B07E9" w:rsidRDefault="00C605FF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4F53E173" w14:textId="77777777" w:rsidR="00451C1C" w:rsidRPr="006B07E9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5FFCE619" w14:textId="693C3446" w:rsidR="00451C1C" w:rsidRPr="006B07E9" w:rsidRDefault="00C605FF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A28F2" w:rsidRPr="006B07E9" w14:paraId="64948FA1" w14:textId="77777777" w:rsidTr="00B53B5F">
        <w:trPr>
          <w:tblHeader/>
        </w:trPr>
        <w:tc>
          <w:tcPr>
            <w:tcW w:w="4032" w:type="dxa"/>
            <w:gridSpan w:val="3"/>
          </w:tcPr>
          <w:p w14:paraId="143A1C81" w14:textId="77777777" w:rsidR="008A28F2" w:rsidRPr="006B07E9" w:rsidRDefault="008A28F2" w:rsidP="003A17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19" w:type="dxa"/>
            <w:gridSpan w:val="14"/>
          </w:tcPr>
          <w:p w14:paraId="14643D69" w14:textId="77777777" w:rsidR="008A28F2" w:rsidRPr="006B07E9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7B0745" w:rsidRPr="006B07E9" w14:paraId="23586944" w14:textId="77777777" w:rsidTr="00B53B5F">
        <w:tc>
          <w:tcPr>
            <w:tcW w:w="4032" w:type="dxa"/>
            <w:gridSpan w:val="3"/>
          </w:tcPr>
          <w:p w14:paraId="3256ECF4" w14:textId="77777777" w:rsidR="007B0745" w:rsidRPr="006B07E9" w:rsidRDefault="007B0745" w:rsidP="007B07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97" w:type="dxa"/>
            <w:gridSpan w:val="2"/>
          </w:tcPr>
          <w:p w14:paraId="4BCD21D5" w14:textId="28FD6FA8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1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200CA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19678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8200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19678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200CA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36" w:type="dxa"/>
            <w:gridSpan w:val="2"/>
          </w:tcPr>
          <w:p w14:paraId="1797D66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3707ED3A" w14:textId="36F9FB62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11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B0745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7B0745" w:rsidRPr="006B07E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7B0745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7B0745" w:rsidRPr="006B07E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B0745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  <w:gridSpan w:val="3"/>
          </w:tcPr>
          <w:p w14:paraId="4624A76E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07380D3E" w14:textId="0662694F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200CA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6" w:type="dxa"/>
          </w:tcPr>
          <w:p w14:paraId="0C60B4AE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750030AE" w14:textId="1A59F67A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1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B0745" w:rsidRPr="006B07E9">
              <w:rPr>
                <w:rFonts w:ascii="Angsana New" w:hAnsi="Angsana New"/>
                <w:sz w:val="28"/>
                <w:szCs w:val="28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</w:tr>
      <w:tr w:rsidR="007B0745" w:rsidRPr="006B07E9" w14:paraId="1B7F791D" w14:textId="77777777" w:rsidTr="00B53B5F">
        <w:tc>
          <w:tcPr>
            <w:tcW w:w="4032" w:type="dxa"/>
            <w:gridSpan w:val="3"/>
          </w:tcPr>
          <w:p w14:paraId="11CB1878" w14:textId="77777777" w:rsidR="007B0745" w:rsidRPr="006B07E9" w:rsidRDefault="007B0745" w:rsidP="007B07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97" w:type="dxa"/>
            <w:gridSpan w:val="2"/>
          </w:tcPr>
          <w:p w14:paraId="37766100" w14:textId="37333326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13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200CA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="0019678B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8200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19678B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200CA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gridSpan w:val="2"/>
          </w:tcPr>
          <w:p w14:paraId="537419AF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80A42DD" w14:textId="60CE8796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1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B0745" w:rsidRPr="006B07E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="007B0745" w:rsidRPr="006B07E9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B0745" w:rsidRPr="006B07E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gridSpan w:val="3"/>
          </w:tcPr>
          <w:p w14:paraId="2CB3EE87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0DD28D82" w14:textId="6F83F4A3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A5168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618B6D3F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3CEAEC7E" w14:textId="0826EFB6" w:rsidR="007B0745" w:rsidRPr="006B07E9" w:rsidRDefault="00C605FF" w:rsidP="007B0745">
            <w:pPr>
              <w:pStyle w:val="acctfourfigures"/>
              <w:tabs>
                <w:tab w:val="clear" w:pos="765"/>
              </w:tabs>
              <w:spacing w:line="240" w:lineRule="atLeast"/>
              <w:ind w:left="-79" w:right="15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B0745" w:rsidRPr="006B07E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019691EA" w14:textId="77777777" w:rsidR="002E2677" w:rsidRPr="006B07E9" w:rsidRDefault="002E2677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60BEDD8" w14:textId="77C5FD62" w:rsidR="00C62C21" w:rsidRPr="006B07E9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ข้อสมมติเกี่ยวกับอัตรามรณะในอนาคตถือตามข้อมูลที่เผยแพร่ทั่วไปและตารางมรณะ </w:t>
      </w:r>
    </w:p>
    <w:p w14:paraId="72B0555A" w14:textId="77777777" w:rsidR="00C62C21" w:rsidRPr="006B07E9" w:rsidRDefault="00C62C21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1C74E62" w14:textId="3F775019" w:rsidR="00BF63E9" w:rsidRPr="006B07E9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eastAsia="Calibri" w:hAnsi="Angsana New"/>
          <w:spacing w:val="-2"/>
          <w:sz w:val="30"/>
          <w:szCs w:val="30"/>
        </w:rPr>
        <w:t>31</w:t>
      </w:r>
      <w:r w:rsidR="001D1116"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ธันวาคม </w:t>
      </w:r>
      <w:r w:rsidR="00C605FF" w:rsidRPr="00C605FF">
        <w:rPr>
          <w:rFonts w:ascii="Angsana New" w:eastAsia="Calibri" w:hAnsi="Angsana New"/>
          <w:spacing w:val="-2"/>
          <w:sz w:val="30"/>
          <w:szCs w:val="30"/>
        </w:rPr>
        <w:t>2564</w:t>
      </w:r>
      <w:r w:rsidR="001D1116"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spacing w:val="-2"/>
          <w:sz w:val="30"/>
          <w:szCs w:val="30"/>
          <w:cs/>
        </w:rPr>
        <w:t>ระยะเวลาถัวเฉลี่ยถ่วงน้ำหนัก</w:t>
      </w:r>
      <w:r w:rsidR="002E2677" w:rsidRPr="006B07E9">
        <w:rPr>
          <w:rFonts w:ascii="Angsana New" w:eastAsia="Calibri" w:hAnsi="Angsana New" w:hint="cs"/>
          <w:spacing w:val="-2"/>
          <w:sz w:val="30"/>
          <w:szCs w:val="30"/>
          <w:cs/>
        </w:rPr>
        <w:t>ของ</w:t>
      </w:r>
      <w:r w:rsidRPr="006B07E9">
        <w:rPr>
          <w:rFonts w:ascii="Angsana New" w:eastAsia="Calibri" w:hAnsi="Angsana New"/>
          <w:spacing w:val="-2"/>
          <w:sz w:val="30"/>
          <w:szCs w:val="30"/>
          <w:cs/>
        </w:rPr>
        <w:t>ภาระผูกพันผลประโยชน์</w:t>
      </w:r>
      <w:r w:rsidR="00BD330B" w:rsidRPr="006B07E9">
        <w:rPr>
          <w:rFonts w:ascii="Angsana New" w:eastAsia="Calibri" w:hAnsi="Angsana New"/>
          <w:spacing w:val="-2"/>
          <w:sz w:val="30"/>
          <w:szCs w:val="30"/>
          <w:cs/>
        </w:rPr>
        <w:t>ที่กำหนดไว้</w:t>
      </w:r>
      <w:r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เป็น </w:t>
      </w:r>
      <w:r w:rsidR="00C605FF" w:rsidRPr="00C605FF">
        <w:rPr>
          <w:rFonts w:ascii="Angsana New" w:eastAsia="Calibri" w:hAnsi="Angsana New"/>
          <w:spacing w:val="-2"/>
          <w:sz w:val="30"/>
          <w:szCs w:val="30"/>
        </w:rPr>
        <w:t>4</w:t>
      </w:r>
      <w:r w:rsidR="00475281" w:rsidRPr="006B07E9">
        <w:rPr>
          <w:rFonts w:ascii="Angsana New" w:eastAsia="Calibri" w:hAnsi="Angsana New"/>
          <w:spacing w:val="-2"/>
          <w:sz w:val="30"/>
          <w:szCs w:val="30"/>
        </w:rPr>
        <w:t>.</w:t>
      </w:r>
      <w:r w:rsidR="00C605FF" w:rsidRPr="00C605FF">
        <w:rPr>
          <w:rFonts w:ascii="Angsana New" w:eastAsia="Calibri" w:hAnsi="Angsana New"/>
          <w:spacing w:val="-2"/>
          <w:sz w:val="30"/>
          <w:szCs w:val="30"/>
        </w:rPr>
        <w:t>25</w:t>
      </w:r>
      <w:r w:rsidR="00B60682"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475281" w:rsidRPr="006B07E9">
        <w:rPr>
          <w:rFonts w:ascii="Angsana New" w:eastAsia="Calibri" w:hAnsi="Angsana New"/>
          <w:spacing w:val="-2"/>
          <w:sz w:val="30"/>
          <w:szCs w:val="30"/>
        </w:rPr>
        <w:t>-</w:t>
      </w:r>
      <w:r w:rsidR="00B60682"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C605FF" w:rsidRPr="00C605FF">
        <w:rPr>
          <w:rFonts w:ascii="Angsana New" w:eastAsia="Calibri" w:hAnsi="Angsana New"/>
          <w:spacing w:val="-2"/>
          <w:sz w:val="30"/>
          <w:szCs w:val="30"/>
        </w:rPr>
        <w:t>20</w:t>
      </w:r>
      <w:r w:rsidR="00475281" w:rsidRPr="006B07E9">
        <w:rPr>
          <w:rFonts w:ascii="Angsana New" w:eastAsia="Calibri" w:hAnsi="Angsana New"/>
          <w:spacing w:val="-2"/>
          <w:sz w:val="30"/>
          <w:szCs w:val="30"/>
        </w:rPr>
        <w:t>.</w:t>
      </w:r>
      <w:r w:rsidR="00C605FF" w:rsidRPr="00C605FF">
        <w:rPr>
          <w:rFonts w:ascii="Angsana New" w:eastAsia="Calibri" w:hAnsi="Angsana New"/>
          <w:spacing w:val="-2"/>
          <w:sz w:val="30"/>
          <w:szCs w:val="30"/>
        </w:rPr>
        <w:t>54</w:t>
      </w:r>
      <w:r w:rsidR="00B60682" w:rsidRPr="006B07E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spacing w:val="-2"/>
          <w:sz w:val="30"/>
          <w:szCs w:val="30"/>
          <w:cs/>
        </w:rPr>
        <w:t>ปี</w:t>
      </w:r>
      <w:r w:rsidRPr="006B07E9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i/>
          <w:iCs/>
          <w:spacing w:val="-2"/>
          <w:sz w:val="30"/>
          <w:szCs w:val="30"/>
        </w:rPr>
        <w:t>(</w:t>
      </w:r>
      <w:r w:rsidR="00C605FF" w:rsidRPr="00C605FF">
        <w:rPr>
          <w:rFonts w:ascii="Angsana New" w:eastAsia="Calibri" w:hAnsi="Angsana New"/>
          <w:i/>
          <w:iCs/>
          <w:spacing w:val="-2"/>
          <w:sz w:val="30"/>
          <w:szCs w:val="30"/>
        </w:rPr>
        <w:t>2563</w:t>
      </w:r>
      <w:r w:rsidRPr="006B07E9">
        <w:rPr>
          <w:rFonts w:ascii="Angsana New" w:eastAsia="Calibri" w:hAnsi="Angsana New"/>
          <w:i/>
          <w:iCs/>
          <w:spacing w:val="-2"/>
          <w:sz w:val="30"/>
          <w:szCs w:val="30"/>
        </w:rPr>
        <w:t>:</w:t>
      </w:r>
      <w:r w:rsidR="001D1116" w:rsidRPr="006B07E9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="00C605FF" w:rsidRPr="00C605FF">
        <w:rPr>
          <w:rFonts w:ascii="Angsana New" w:eastAsia="Calibri" w:hAnsi="Angsana New"/>
          <w:i/>
          <w:iCs/>
          <w:spacing w:val="-2"/>
          <w:sz w:val="30"/>
          <w:szCs w:val="30"/>
        </w:rPr>
        <w:t>4</w:t>
      </w:r>
      <w:r w:rsidR="003A752E" w:rsidRPr="006B07E9">
        <w:rPr>
          <w:rFonts w:ascii="Angsana New" w:eastAsia="Calibri" w:hAnsi="Angsana New"/>
          <w:i/>
          <w:iCs/>
          <w:spacing w:val="-2"/>
          <w:sz w:val="30"/>
          <w:szCs w:val="30"/>
        </w:rPr>
        <w:t>.</w:t>
      </w:r>
      <w:r w:rsidR="00C605FF" w:rsidRPr="00C605FF">
        <w:rPr>
          <w:rFonts w:ascii="Angsana New" w:eastAsia="Calibri" w:hAnsi="Angsana New"/>
          <w:i/>
          <w:iCs/>
          <w:spacing w:val="-2"/>
          <w:sz w:val="30"/>
          <w:szCs w:val="30"/>
        </w:rPr>
        <w:t>25</w:t>
      </w:r>
      <w:r w:rsidR="00B60682" w:rsidRPr="006B07E9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="003A752E" w:rsidRPr="006B07E9">
        <w:rPr>
          <w:rFonts w:ascii="Angsana New" w:eastAsia="Calibri" w:hAnsi="Angsana New"/>
          <w:i/>
          <w:iCs/>
          <w:spacing w:val="-2"/>
          <w:sz w:val="30"/>
          <w:szCs w:val="30"/>
        </w:rPr>
        <w:t>-</w:t>
      </w:r>
      <w:r w:rsidR="00B60682" w:rsidRPr="006B07E9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="00C605FF" w:rsidRPr="00C605FF">
        <w:rPr>
          <w:rFonts w:ascii="Angsana New" w:eastAsia="Calibri" w:hAnsi="Angsana New"/>
          <w:i/>
          <w:iCs/>
          <w:spacing w:val="-2"/>
          <w:sz w:val="30"/>
          <w:szCs w:val="30"/>
        </w:rPr>
        <w:t>20</w:t>
      </w:r>
      <w:r w:rsidR="003A752E" w:rsidRPr="006B07E9">
        <w:rPr>
          <w:rFonts w:ascii="Angsana New" w:eastAsia="Calibri" w:hAnsi="Angsana New"/>
          <w:i/>
          <w:iCs/>
          <w:spacing w:val="-2"/>
          <w:sz w:val="30"/>
          <w:szCs w:val="30"/>
        </w:rPr>
        <w:t>.</w:t>
      </w:r>
      <w:r w:rsidR="00C605FF" w:rsidRPr="00C605FF">
        <w:rPr>
          <w:rFonts w:ascii="Angsana New" w:eastAsia="Calibri" w:hAnsi="Angsana New"/>
          <w:i/>
          <w:iCs/>
          <w:spacing w:val="-2"/>
          <w:sz w:val="30"/>
          <w:szCs w:val="30"/>
        </w:rPr>
        <w:t>54</w:t>
      </w:r>
      <w:r w:rsidR="00B60682" w:rsidRPr="006B07E9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ปี</w:t>
      </w:r>
      <w:r w:rsidRPr="006B07E9">
        <w:rPr>
          <w:rFonts w:ascii="Angsana New" w:eastAsia="Calibri" w:hAnsi="Angsana New"/>
          <w:i/>
          <w:iCs/>
          <w:sz w:val="30"/>
          <w:szCs w:val="30"/>
        </w:rPr>
        <w:t>)</w:t>
      </w:r>
    </w:p>
    <w:p w14:paraId="06170D00" w14:textId="77777777" w:rsidR="00252E82" w:rsidRPr="006B07E9" w:rsidRDefault="00252E82" w:rsidP="008A28F2">
      <w:pPr>
        <w:spacing w:line="240" w:lineRule="auto"/>
        <w:ind w:firstLine="547"/>
        <w:jc w:val="thaiDistribute"/>
        <w:rPr>
          <w:rFonts w:ascii="Angsana New" w:eastAsia="Calibri" w:hAnsi="Angsana New"/>
          <w:sz w:val="30"/>
          <w:szCs w:val="30"/>
        </w:rPr>
      </w:pPr>
    </w:p>
    <w:p w14:paraId="3D5A752B" w14:textId="77777777" w:rsidR="008A28F2" w:rsidRPr="006B07E9" w:rsidRDefault="008A28F2" w:rsidP="008A28F2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6B07E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24DC6FD" w14:textId="77777777" w:rsidR="008A28F2" w:rsidRPr="006B07E9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CD7C5FC" w14:textId="1193E7EC" w:rsidR="00D17219" w:rsidRPr="006B07E9" w:rsidRDefault="008A28F2" w:rsidP="00AE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129B1A6F" w14:textId="105C5C89" w:rsidR="00D1656E" w:rsidRPr="006B07E9" w:rsidRDefault="00D16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69"/>
        <w:gridCol w:w="1171"/>
        <w:gridCol w:w="269"/>
        <w:gridCol w:w="1174"/>
      </w:tblGrid>
      <w:tr w:rsidR="008A28F2" w:rsidRPr="006B07E9" w14:paraId="55F20DB3" w14:textId="77777777" w:rsidTr="00A47D2E">
        <w:tc>
          <w:tcPr>
            <w:tcW w:w="4140" w:type="dxa"/>
          </w:tcPr>
          <w:p w14:paraId="55ED8B1A" w14:textId="76B71411" w:rsidR="008A28F2" w:rsidRPr="006B07E9" w:rsidRDefault="007A30AC" w:rsidP="007A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6B07E9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14FE4B1A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A93D213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13EF147F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8F2" w:rsidRPr="006B07E9" w14:paraId="159B82A4" w14:textId="77777777" w:rsidTr="00A47D2E">
        <w:tc>
          <w:tcPr>
            <w:tcW w:w="4140" w:type="dxa"/>
          </w:tcPr>
          <w:p w14:paraId="42046365" w14:textId="146621F9" w:rsidR="008A28F2" w:rsidRPr="006B07E9" w:rsidRDefault="008A28F2" w:rsidP="003A17B0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65EB97" w14:textId="77777777" w:rsidR="008A28F2" w:rsidRPr="006B07E9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A0BC7CA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FC5240" w14:textId="77777777" w:rsidR="008A28F2" w:rsidRPr="006B07E9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6AEC07C3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7BF2AB9D" w14:textId="77777777" w:rsidR="008A28F2" w:rsidRPr="006B07E9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27AEA172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71744C2E" w14:textId="77777777" w:rsidR="008A28F2" w:rsidRPr="006B07E9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A28F2" w:rsidRPr="006B07E9" w14:paraId="2033989E" w14:textId="77777777" w:rsidTr="00A47D2E">
        <w:tc>
          <w:tcPr>
            <w:tcW w:w="4140" w:type="dxa"/>
          </w:tcPr>
          <w:p w14:paraId="09EF7FDC" w14:textId="77777777" w:rsidR="008A28F2" w:rsidRPr="006B07E9" w:rsidRDefault="008A28F2" w:rsidP="003A17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3" w:type="dxa"/>
            <w:gridSpan w:val="7"/>
          </w:tcPr>
          <w:p w14:paraId="4408C9D4" w14:textId="77777777" w:rsidR="008A28F2" w:rsidRPr="006B07E9" w:rsidRDefault="008A28F2" w:rsidP="006A4A2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A4A2C"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D114E4" w:rsidRPr="006B07E9" w14:paraId="2B32CDAC" w14:textId="77777777" w:rsidTr="00A47D2E">
        <w:tc>
          <w:tcPr>
            <w:tcW w:w="4140" w:type="dxa"/>
          </w:tcPr>
          <w:p w14:paraId="4061A667" w14:textId="7EDC0D0E" w:rsidR="00D114E4" w:rsidRPr="006B07E9" w:rsidRDefault="00D114E4" w:rsidP="00D114E4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center"/>
          </w:tcPr>
          <w:p w14:paraId="7D39A6FD" w14:textId="77777777" w:rsidR="00D114E4" w:rsidRPr="006B07E9" w:rsidRDefault="00D114E4" w:rsidP="00D114E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7C8357E" w14:textId="77777777" w:rsidR="00D114E4" w:rsidRPr="006B07E9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6B8E6BC" w14:textId="77777777" w:rsidR="00D114E4" w:rsidRPr="006B07E9" w:rsidRDefault="00D114E4" w:rsidP="00D114E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3E788A78" w14:textId="77777777" w:rsidR="00D114E4" w:rsidRPr="006B07E9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650512" w14:textId="77777777" w:rsidR="00D114E4" w:rsidRPr="006B07E9" w:rsidRDefault="00D114E4" w:rsidP="00D114E4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0B805776" w14:textId="77777777" w:rsidR="00D114E4" w:rsidRPr="006B07E9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55A80E20" w14:textId="77777777" w:rsidR="00D114E4" w:rsidRPr="006B07E9" w:rsidRDefault="00D114E4" w:rsidP="00D114E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4E4" w:rsidRPr="006B07E9" w14:paraId="770F7BF4" w14:textId="77777777" w:rsidTr="00A47D2E">
        <w:tc>
          <w:tcPr>
            <w:tcW w:w="4140" w:type="dxa"/>
          </w:tcPr>
          <w:p w14:paraId="2B5E12B6" w14:textId="63D29481" w:rsidR="00D114E4" w:rsidRPr="006B07E9" w:rsidRDefault="00D114E4" w:rsidP="00D114E4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3009414" w14:textId="71DFA4A9" w:rsidR="00D114E4" w:rsidRPr="006B07E9" w:rsidRDefault="0047632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83D9370" w14:textId="77777777" w:rsidR="00D114E4" w:rsidRPr="006B07E9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4E172A" w14:textId="010C5D7B" w:rsidR="00D114E4" w:rsidRPr="006B07E9" w:rsidRDefault="00C605F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  <w:tc>
          <w:tcPr>
            <w:tcW w:w="269" w:type="dxa"/>
            <w:vAlign w:val="center"/>
          </w:tcPr>
          <w:p w14:paraId="47DB7A2D" w14:textId="77777777" w:rsidR="00D114E4" w:rsidRPr="006B07E9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49EAFAF8" w14:textId="7C6D53F1" w:rsidR="00D114E4" w:rsidRPr="006B07E9" w:rsidRDefault="0047632E" w:rsidP="00D944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3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511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56AAE824" w14:textId="77777777" w:rsidR="00D114E4" w:rsidRPr="006B07E9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75988411" w14:textId="62CF53D4" w:rsidR="00D114E4" w:rsidRPr="006B07E9" w:rsidRDefault="00C605F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569</w:t>
            </w:r>
          </w:p>
        </w:tc>
      </w:tr>
      <w:tr w:rsidR="008A28F2" w:rsidRPr="006B07E9" w14:paraId="06C55767" w14:textId="77777777" w:rsidTr="00A47D2E">
        <w:tc>
          <w:tcPr>
            <w:tcW w:w="4140" w:type="dxa"/>
          </w:tcPr>
          <w:p w14:paraId="5709167A" w14:textId="6B82EDF7" w:rsidR="008A28F2" w:rsidRPr="006B07E9" w:rsidRDefault="008A28F2" w:rsidP="003A17B0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6A4A2C" w:rsidRPr="006B07E9">
              <w:rPr>
                <w:rFonts w:ascii="Angsana New" w:hAnsi="Angsana New"/>
                <w:sz w:val="28"/>
                <w:szCs w:val="28"/>
                <w:cs/>
              </w:rPr>
              <w:t>ารเพิ่มขึ้นของเงินเดือนในอนาคต</w:t>
            </w:r>
            <w:r w:rsidR="006A4A2C" w:rsidRPr="006B07E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B018863" w14:textId="77777777" w:rsidR="00C632ED" w:rsidRDefault="00C632ED" w:rsidP="00464D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B01BBE" w14:textId="084BB5C0" w:rsidR="0047632E" w:rsidRPr="006B07E9" w:rsidRDefault="00C605FF" w:rsidP="00464D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3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36" w:type="dxa"/>
          </w:tcPr>
          <w:p w14:paraId="0924FE33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077066" w14:textId="77777777" w:rsidR="00C632ED" w:rsidRDefault="00C632ED" w:rsidP="004752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B38AA84" w14:textId="08C20AE6" w:rsidR="0047632E" w:rsidRPr="006B07E9" w:rsidRDefault="0047632E" w:rsidP="004752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9" w:type="dxa"/>
          </w:tcPr>
          <w:p w14:paraId="77F2686F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2B1AF750" w14:textId="77777777" w:rsidR="00330FE7" w:rsidRDefault="00330F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9D6C7A" w14:textId="2F670BE2" w:rsidR="0047632E" w:rsidRPr="006B07E9" w:rsidRDefault="00C605FF" w:rsidP="001967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69" w:type="dxa"/>
          </w:tcPr>
          <w:p w14:paraId="17574B6E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229998A6" w14:textId="77777777" w:rsidR="00330FE7" w:rsidRDefault="00330FE7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F57CE7" w14:textId="17285279" w:rsidR="0047632E" w:rsidRPr="006B07E9" w:rsidRDefault="0047632E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831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8A28F2" w:rsidRPr="006B07E9" w14:paraId="035800F7" w14:textId="77777777" w:rsidTr="00A47D2E">
        <w:tc>
          <w:tcPr>
            <w:tcW w:w="4140" w:type="dxa"/>
          </w:tcPr>
          <w:p w14:paraId="5BB6C7B5" w14:textId="58D0CB80" w:rsidR="008A28F2" w:rsidRPr="006B07E9" w:rsidRDefault="008A28F2" w:rsidP="003A17B0">
            <w:pPr>
              <w:ind w:left="234" w:right="198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="006A4A2C" w:rsidRPr="006B07E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185AED" w14:textId="6B5C0F19" w:rsidR="008A28F2" w:rsidRPr="006B07E9" w:rsidRDefault="0047632E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733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764E65A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E5E3A2" w14:textId="2D20B478" w:rsidR="008A28F2" w:rsidRPr="006B07E9" w:rsidRDefault="00C605F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</w:p>
        </w:tc>
        <w:tc>
          <w:tcPr>
            <w:tcW w:w="269" w:type="dxa"/>
            <w:vAlign w:val="bottom"/>
          </w:tcPr>
          <w:p w14:paraId="125AAEFF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BF82AC1" w14:textId="6483C268" w:rsidR="008A28F2" w:rsidRPr="006B07E9" w:rsidRDefault="0047632E" w:rsidP="00D944C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582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3A8CF7D8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D0CE91E" w14:textId="2DDF83CE" w:rsidR="008A28F2" w:rsidRPr="006B07E9" w:rsidRDefault="00C605F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</w:tr>
      <w:tr w:rsidR="008A28F2" w:rsidRPr="006B07E9" w14:paraId="26EE0D50" w14:textId="77777777" w:rsidTr="00A47D2E">
        <w:tc>
          <w:tcPr>
            <w:tcW w:w="4140" w:type="dxa"/>
          </w:tcPr>
          <w:p w14:paraId="6229A7C5" w14:textId="7EBF9442" w:rsidR="008A28F2" w:rsidRPr="006B07E9" w:rsidRDefault="006A4A2C" w:rsidP="003A17B0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อัตรามรณะในอนาคต</w:t>
            </w:r>
            <w:r w:rsidR="00B60682"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28F2" w:rsidRPr="006B07E9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="008A28F2"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3161890" w14:textId="0EE175BA" w:rsidR="008A28F2" w:rsidRPr="006B07E9" w:rsidRDefault="00C605FF" w:rsidP="0047528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36" w:type="dxa"/>
          </w:tcPr>
          <w:p w14:paraId="31B95103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65ADF1" w14:textId="44680E08" w:rsidR="008A28F2" w:rsidRPr="006B07E9" w:rsidRDefault="0047632E" w:rsidP="008B0C7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0CEC5D3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788103D" w14:textId="5F6651C0" w:rsidR="008A28F2" w:rsidRPr="006B07E9" w:rsidRDefault="00C605FF" w:rsidP="00475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69" w:type="dxa"/>
          </w:tcPr>
          <w:p w14:paraId="09E3ACCF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E6940F6" w14:textId="0A7CC650" w:rsidR="008A28F2" w:rsidRPr="006B07E9" w:rsidRDefault="0047632E" w:rsidP="00D944C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376B" w:rsidRPr="006B07E9" w14:paraId="42688BA7" w14:textId="77777777" w:rsidTr="00A47D2E">
        <w:tc>
          <w:tcPr>
            <w:tcW w:w="4140" w:type="dxa"/>
          </w:tcPr>
          <w:p w14:paraId="063EE217" w14:textId="77777777" w:rsidR="004D376B" w:rsidRPr="006B07E9" w:rsidRDefault="004D376B" w:rsidP="003A17B0">
            <w:pPr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5744BBF" w14:textId="77777777" w:rsidR="004D376B" w:rsidRPr="006B07E9" w:rsidRDefault="004D376B" w:rsidP="0047528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8AAB7D" w14:textId="77777777" w:rsidR="004D376B" w:rsidRPr="006B07E9" w:rsidRDefault="004D376B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</w:tcPr>
          <w:p w14:paraId="67E1B0BA" w14:textId="77777777" w:rsidR="004D376B" w:rsidRPr="006B07E9" w:rsidRDefault="004D376B" w:rsidP="008B0C7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845B300" w14:textId="77777777" w:rsidR="004D376B" w:rsidRPr="006B07E9" w:rsidRDefault="004D376B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04F0E244" w14:textId="77777777" w:rsidR="004D376B" w:rsidRPr="006B07E9" w:rsidRDefault="004D376B" w:rsidP="00475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8250752" w14:textId="77777777" w:rsidR="004D376B" w:rsidRPr="006B07E9" w:rsidRDefault="004D376B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4" w:type="dxa"/>
          </w:tcPr>
          <w:p w14:paraId="2F96AC9B" w14:textId="77777777" w:rsidR="004D376B" w:rsidRPr="006B07E9" w:rsidRDefault="004D376B" w:rsidP="00D944C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A28F2" w:rsidRPr="006B07E9" w14:paraId="53E05E36" w14:textId="77777777" w:rsidTr="00A47D2E">
        <w:tc>
          <w:tcPr>
            <w:tcW w:w="4140" w:type="dxa"/>
          </w:tcPr>
          <w:p w14:paraId="54402856" w14:textId="654AA610" w:rsidR="008A28F2" w:rsidRPr="006B07E9" w:rsidRDefault="008A28F2" w:rsidP="003A17B0">
            <w:pPr>
              <w:ind w:left="234" w:hanging="23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1D1116"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3C58539E" w14:textId="77777777" w:rsidR="008A28F2" w:rsidRPr="006B07E9" w:rsidRDefault="008A28F2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38CAF37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72A8A26" w14:textId="77777777" w:rsidR="008A28F2" w:rsidRPr="006B07E9" w:rsidRDefault="008A28F2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6602C458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13335D6E" w14:textId="77777777" w:rsidR="008A28F2" w:rsidRPr="006B07E9" w:rsidRDefault="008A28F2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3494094C" w14:textId="77777777" w:rsidR="008A28F2" w:rsidRPr="006B07E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2E357543" w14:textId="77777777" w:rsidR="008A28F2" w:rsidRPr="006B07E9" w:rsidRDefault="008A28F2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745" w:rsidRPr="006B07E9" w14:paraId="5163C3EC" w14:textId="77777777" w:rsidTr="00A47D2E">
        <w:tc>
          <w:tcPr>
            <w:tcW w:w="4140" w:type="dxa"/>
          </w:tcPr>
          <w:p w14:paraId="618B1369" w14:textId="53650EC9" w:rsidR="007B0745" w:rsidRPr="006B07E9" w:rsidRDefault="007B0745" w:rsidP="007B0745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F747C29" w14:textId="24830880" w:rsidR="007B0745" w:rsidRPr="006B07E9" w:rsidRDefault="007B0745" w:rsidP="007B074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553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2CC02A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078E2DF1" w14:textId="33089C43" w:rsidR="007B0745" w:rsidRPr="006B07E9" w:rsidRDefault="00C605FF" w:rsidP="007B074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269" w:type="dxa"/>
            <w:vAlign w:val="center"/>
          </w:tcPr>
          <w:p w14:paraId="74851A4A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4E7B60" w14:textId="5767A041" w:rsidR="007B0745" w:rsidRPr="006B07E9" w:rsidRDefault="007B0745" w:rsidP="007B074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38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2ADFDA5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68C7BB27" w14:textId="1F88C8F1" w:rsidR="007B0745" w:rsidRPr="006B07E9" w:rsidRDefault="00C605FF" w:rsidP="007B074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</w:tr>
      <w:tr w:rsidR="007B0745" w:rsidRPr="006B07E9" w14:paraId="0A14DFE4" w14:textId="77777777" w:rsidTr="00A47D2E">
        <w:tc>
          <w:tcPr>
            <w:tcW w:w="4140" w:type="dxa"/>
          </w:tcPr>
          <w:p w14:paraId="0A985E55" w14:textId="28C10C99" w:rsidR="007B0745" w:rsidRPr="006B07E9" w:rsidRDefault="007B0745" w:rsidP="007B0745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7B601F21" w14:textId="698CA5F3" w:rsidR="007B0745" w:rsidRPr="006B07E9" w:rsidRDefault="007B0745" w:rsidP="007B0745">
            <w:pPr>
              <w:ind w:left="46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83A9DB0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78EF35" w14:textId="537E7F8F" w:rsidR="007B0745" w:rsidRPr="006B07E9" w:rsidRDefault="00C605FF" w:rsidP="007B074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36" w:type="dxa"/>
          </w:tcPr>
          <w:p w14:paraId="0A7D7928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BCC0FC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7B799E" w14:textId="31D12839" w:rsidR="007B0745" w:rsidRPr="006B07E9" w:rsidRDefault="007B0745" w:rsidP="007B074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708</w:t>
            </w: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9" w:type="dxa"/>
          </w:tcPr>
          <w:p w14:paraId="41F59E1B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3D0F77E9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221858" w14:textId="262E68C9" w:rsidR="007B0745" w:rsidRPr="006B07E9" w:rsidRDefault="00C605FF" w:rsidP="007B074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269" w:type="dxa"/>
          </w:tcPr>
          <w:p w14:paraId="7E0CEC70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4C3BCAD4" w14:textId="77777777" w:rsidR="007B0745" w:rsidRPr="006B07E9" w:rsidRDefault="007B0745" w:rsidP="007B074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7E0E743" w14:textId="5C41E486" w:rsidR="007B0745" w:rsidRPr="006B07E9" w:rsidRDefault="007B0745" w:rsidP="007B074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574</w:t>
            </w:r>
            <w:r w:rsidRPr="006B07E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7B0745" w:rsidRPr="006B07E9" w14:paraId="69F5B7BF" w14:textId="77777777" w:rsidTr="00A47D2E">
        <w:tc>
          <w:tcPr>
            <w:tcW w:w="4140" w:type="dxa"/>
          </w:tcPr>
          <w:p w14:paraId="4EC6A291" w14:textId="77777777" w:rsidR="007B0745" w:rsidRPr="006B07E9" w:rsidRDefault="007B0745" w:rsidP="007B0745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  <w:p w14:paraId="5DDDECB1" w14:textId="21583781" w:rsidR="007B0745" w:rsidRPr="006B07E9" w:rsidRDefault="007B0745" w:rsidP="007B0745">
            <w:pPr>
              <w:ind w:left="46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 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5CE2B5A" w14:textId="2D4DA690" w:rsidR="007B0745" w:rsidRPr="006B07E9" w:rsidRDefault="007B0745" w:rsidP="007B074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622</w:t>
            </w: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61E87E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2130F1" w14:textId="7DADB1F8" w:rsidR="007B0745" w:rsidRPr="006B07E9" w:rsidRDefault="00C605FF" w:rsidP="007B074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</w:p>
        </w:tc>
        <w:tc>
          <w:tcPr>
            <w:tcW w:w="269" w:type="dxa"/>
            <w:vAlign w:val="bottom"/>
          </w:tcPr>
          <w:p w14:paraId="185F8178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2F68BFF" w14:textId="42A4BD61" w:rsidR="007B0745" w:rsidRPr="006B07E9" w:rsidRDefault="0019678B" w:rsidP="007B074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3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67658057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BF9671E" w14:textId="52B8B27A" w:rsidR="007B0745" w:rsidRPr="006B07E9" w:rsidRDefault="00C605FF" w:rsidP="007B074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</w:tr>
      <w:tr w:rsidR="007B0745" w:rsidRPr="006B07E9" w14:paraId="241C4C9E" w14:textId="77777777" w:rsidTr="00A47D2E">
        <w:tc>
          <w:tcPr>
            <w:tcW w:w="4140" w:type="dxa"/>
          </w:tcPr>
          <w:p w14:paraId="12971007" w14:textId="6B8982C5" w:rsidR="007B0745" w:rsidRPr="006B07E9" w:rsidRDefault="007B0745" w:rsidP="007B0745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="00C605FF"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9FA95DA" w14:textId="7A962CEF" w:rsidR="007B0745" w:rsidRPr="006B07E9" w:rsidRDefault="00C605FF" w:rsidP="007B074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</w:tcPr>
          <w:p w14:paraId="6D538BF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159D24" w14:textId="2D231811" w:rsidR="007B0745" w:rsidRPr="006B07E9" w:rsidRDefault="007B0745" w:rsidP="007B074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C3A3AF5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06EF44D" w14:textId="0957E248" w:rsidR="007B0745" w:rsidRPr="006B07E9" w:rsidRDefault="00C605FF" w:rsidP="007B074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69" w:type="dxa"/>
          </w:tcPr>
          <w:p w14:paraId="7B9F081C" w14:textId="77777777" w:rsidR="007B0745" w:rsidRPr="006B07E9" w:rsidRDefault="007B0745" w:rsidP="007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D77B309" w14:textId="477FF7B8" w:rsidR="007B0745" w:rsidRPr="006B07E9" w:rsidRDefault="007B0745" w:rsidP="007B074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6B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0595FAF" w14:textId="4BE64801" w:rsidR="00E0303C" w:rsidRDefault="00E0303C" w:rsidP="00E0303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E9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DC7D78" w:rsidRPr="006B07E9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5C6528BA" w14:textId="77777777" w:rsidR="00D44E27" w:rsidRPr="00D42E3B" w:rsidRDefault="00D44E27" w:rsidP="00D4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71BD5EE" w14:textId="31FB85A3" w:rsidR="008A5A8B" w:rsidRPr="006B07E9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605FF" w:rsidRPr="00C605FF">
        <w:rPr>
          <w:rFonts w:ascii="Angsana New" w:hAnsi="Angsana New"/>
          <w:sz w:val="30"/>
          <w:szCs w:val="30"/>
        </w:rPr>
        <w:t>2535</w:t>
      </w:r>
      <w:r w:rsidRPr="006B07E9">
        <w:rPr>
          <w:rFonts w:ascii="Angsana New" w:hAnsi="Angsana New"/>
          <w:sz w:val="30"/>
          <w:szCs w:val="30"/>
          <w:cs/>
        </w:rPr>
        <w:t xml:space="preserve"> มาตรา </w:t>
      </w:r>
      <w:r w:rsidR="00C605FF" w:rsidRPr="00C605FF">
        <w:rPr>
          <w:rFonts w:ascii="Angsana New" w:hAnsi="Angsana New"/>
          <w:sz w:val="30"/>
          <w:szCs w:val="30"/>
        </w:rPr>
        <w:t>116</w:t>
      </w:r>
      <w:r w:rsidRPr="006B07E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C605FF" w:rsidRPr="00C605FF">
        <w:rPr>
          <w:rFonts w:ascii="Angsana New" w:hAnsi="Angsana New"/>
          <w:sz w:val="30"/>
          <w:szCs w:val="30"/>
        </w:rPr>
        <w:t>5</w:t>
      </w:r>
      <w:r w:rsidRPr="006B07E9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605FF" w:rsidRPr="00C605FF">
        <w:rPr>
          <w:rFonts w:ascii="Angsana New" w:hAnsi="Angsana New"/>
          <w:sz w:val="30"/>
          <w:szCs w:val="30"/>
        </w:rPr>
        <w:t>10</w:t>
      </w:r>
      <w:r w:rsidRPr="006B07E9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447B0485" w14:textId="77777777" w:rsidR="00B7322C" w:rsidRPr="00D42E3B" w:rsidRDefault="00B7322C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31093D09" w14:textId="4D7E2BBB" w:rsidR="0070516A" w:rsidRPr="006B07E9" w:rsidRDefault="0070516A" w:rsidP="0070516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1A3AB5B" w14:textId="4A7177B8" w:rsidR="00C70F92" w:rsidRPr="00D42E3B" w:rsidRDefault="00C70F92" w:rsidP="00AB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B310D8B" w14:textId="5E141D5C" w:rsidR="00142AE0" w:rsidRPr="009433A9" w:rsidRDefault="00142AE0" w:rsidP="00142AE0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C605FF" w:rsidRPr="00C605FF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3E14E76" w14:textId="77777777" w:rsidR="00142AE0" w:rsidRPr="00D42E3B" w:rsidRDefault="00142AE0" w:rsidP="00142AE0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58BCADA" w14:textId="267A94AE" w:rsidR="00142AE0" w:rsidRDefault="003C438F" w:rsidP="00142AE0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</w:pPr>
      <w:r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ในระหว่างปี</w:t>
      </w:r>
      <w:r w:rsidR="00142AE0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สิ้นสุดวันที่ </w:t>
      </w:r>
      <w:r w:rsidR="00C605FF" w:rsidRPr="00C605FF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>31</w:t>
      </w:r>
      <w:r w:rsidR="00142AE0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 </w:t>
      </w:r>
      <w:r w:rsidR="007220B9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ธันวาคม</w:t>
      </w:r>
      <w:r w:rsidR="00142AE0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 </w:t>
      </w:r>
      <w:r w:rsidR="00C605FF" w:rsidRPr="00C605FF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>2564</w:t>
      </w:r>
      <w:r w:rsidR="00142AE0"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 xml:space="preserve"> </w:t>
      </w:r>
      <w:r w:rsidR="00142AE0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กลุ่มบริษัทมีการเปลี่ยนแปลงโครงสร้างภายในองค์กร ซึ่งทำให้ส่วนงานที่รายงานเปลี่ยนแปลงไป ทั้งนี้ กลุ่มบริษัทได้มีการปรับย้อนหลังข้อมูลตามส่วนงานสำหรับ</w:t>
      </w:r>
      <w:r w:rsidR="007D3622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ปี</w:t>
      </w:r>
      <w:r w:rsidR="00142AE0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ก่อนแล้ว</w:t>
      </w:r>
    </w:p>
    <w:p w14:paraId="6E86D83E" w14:textId="77777777" w:rsidR="006D5E03" w:rsidRPr="00D42E3B" w:rsidRDefault="006D5E03" w:rsidP="00142AE0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3"/>
          <w:sz w:val="20"/>
          <w:lang w:val="en-US" w:bidi="th-TH"/>
        </w:rPr>
      </w:pPr>
    </w:p>
    <w:p w14:paraId="3F396CF6" w14:textId="77777777" w:rsidR="00142AE0" w:rsidRPr="009433A9" w:rsidRDefault="00142AE0" w:rsidP="00142AE0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7E0A9A6B" w14:textId="77D2ED22" w:rsidR="00142AE0" w:rsidRPr="00D42E3B" w:rsidRDefault="00142AE0" w:rsidP="00AB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142AE0" w:rsidRPr="006D5E03" w14:paraId="7A7D9DCA" w14:textId="77777777" w:rsidTr="00010D39">
        <w:trPr>
          <w:cantSplit/>
          <w:trHeight w:val="2234"/>
        </w:trPr>
        <w:tc>
          <w:tcPr>
            <w:tcW w:w="1440" w:type="dxa"/>
          </w:tcPr>
          <w:p w14:paraId="5EDF210D" w14:textId="20AE9626" w:rsidR="00142AE0" w:rsidRPr="006D5E03" w:rsidRDefault="00142AE0" w:rsidP="00010D39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lang w:val="en-US" w:bidi="th-TH"/>
              </w:rPr>
            </w:pPr>
            <w:r w:rsidRPr="006D5E03"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i w:val="0"/>
                <w:iCs w:val="0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103D135" w14:textId="6A261F10" w:rsidR="00142AE0" w:rsidRPr="006D5E03" w:rsidRDefault="00142AE0" w:rsidP="00010D39">
            <w:pPr>
              <w:pStyle w:val="BodyText"/>
              <w:ind w:right="-8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D5E03">
              <w:rPr>
                <w:rFonts w:ascii="Angsana New" w:hAnsi="Angsana New"/>
                <w:sz w:val="29"/>
                <w:szCs w:val="29"/>
                <w:cs/>
              </w:rPr>
              <w:t>ธุรกิจที่เกี่ยวเนื่องกับผลิตภัณฑ์ก๊าซธรรมชาติ</w:t>
            </w:r>
            <w:r w:rsidRPr="006D5E03">
              <w:rPr>
                <w:rFonts w:ascii="Angsana New" w:hAnsi="Angsana New" w:hint="cs"/>
                <w:sz w:val="29"/>
                <w:szCs w:val="29"/>
                <w:cs/>
              </w:rPr>
              <w:t>และน้ำมัน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6D5E03">
              <w:rPr>
                <w:rFonts w:ascii="Angsana New" w:hAnsi="Angsana New"/>
                <w:sz w:val="29"/>
                <w:szCs w:val="29"/>
                <w:lang w:bidi="ar-SA"/>
              </w:rPr>
              <w:t>NGV)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 xml:space="preserve"> ธุรกิจก๊าซธรรมชาติอัดสำหรับอุตสา</w:t>
            </w:r>
            <w:r w:rsidRPr="006D5E03">
              <w:rPr>
                <w:rFonts w:ascii="Angsana New" w:hAnsi="Angsana New" w:hint="cs"/>
                <w:sz w:val="29"/>
                <w:szCs w:val="29"/>
                <w:cs/>
              </w:rPr>
              <w:t>หก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>รรม (</w:t>
            </w:r>
            <w:proofErr w:type="spellStart"/>
            <w:r w:rsidRPr="006D5E03">
              <w:rPr>
                <w:rFonts w:ascii="Angsana New" w:hAnsi="Angsana New"/>
                <w:sz w:val="29"/>
                <w:szCs w:val="29"/>
                <w:lang w:bidi="ar-SA"/>
              </w:rPr>
              <w:t>iCNG</w:t>
            </w:r>
            <w:proofErr w:type="spellEnd"/>
            <w:r w:rsidRPr="006D5E03">
              <w:rPr>
                <w:rFonts w:ascii="Angsana New" w:hAnsi="Angsana New"/>
                <w:sz w:val="29"/>
                <w:szCs w:val="29"/>
                <w:lang w:bidi="ar-SA"/>
              </w:rPr>
              <w:t>)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D5E03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="008A0123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     </w:t>
            </w:r>
            <w:r w:rsidRPr="006D5E0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>ธุรกิจบริการปรับปรุงคุณภาพก๊าซธรรมชาติ (</w:t>
            </w:r>
            <w:r w:rsidRPr="006D5E03">
              <w:rPr>
                <w:rFonts w:ascii="Angsana New" w:hAnsi="Angsana New"/>
                <w:sz w:val="29"/>
                <w:szCs w:val="29"/>
                <w:lang w:bidi="ar-SA"/>
              </w:rPr>
              <w:t>PMS)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 xml:space="preserve"> ธุรกิจ</w:t>
            </w:r>
            <w:r w:rsidRPr="006D5E03">
              <w:rPr>
                <w:rFonts w:ascii="Angsana New" w:hAnsi="Angsana New" w:hint="cs"/>
                <w:sz w:val="29"/>
                <w:szCs w:val="29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 xml:space="preserve"> และธุรกิจติดตั้งระบบก๊าซในรถยนต์และทดสอบ</w:t>
            </w:r>
            <w:r w:rsidR="00B34593">
              <w:rPr>
                <w:rFonts w:ascii="Angsana New" w:hAnsi="Angsana New"/>
                <w:sz w:val="29"/>
                <w:szCs w:val="29"/>
              </w:rPr>
              <w:t xml:space="preserve">          </w:t>
            </w:r>
            <w:r w:rsidRPr="006D5E03">
              <w:rPr>
                <w:rFonts w:ascii="Angsana New" w:hAnsi="Angsana New"/>
                <w:sz w:val="29"/>
                <w:szCs w:val="29"/>
                <w:cs/>
              </w:rPr>
              <w:t>ถังบรรจุก๊าซ</w:t>
            </w:r>
          </w:p>
        </w:tc>
      </w:tr>
      <w:tr w:rsidR="00142AE0" w:rsidRPr="006D5E03" w14:paraId="489D7CC5" w14:textId="77777777" w:rsidTr="00010D39">
        <w:trPr>
          <w:cantSplit/>
          <w:trHeight w:val="983"/>
        </w:trPr>
        <w:tc>
          <w:tcPr>
            <w:tcW w:w="1440" w:type="dxa"/>
          </w:tcPr>
          <w:p w14:paraId="401B4FC9" w14:textId="14309A0F" w:rsidR="00142AE0" w:rsidRPr="006D5E03" w:rsidRDefault="00142AE0" w:rsidP="00010D39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lang w:val="en-US" w:bidi="th-TH"/>
              </w:rPr>
            </w:pPr>
            <w:r w:rsidRPr="006D5E03"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i w:val="0"/>
                <w:iCs w:val="0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72D0A02B" w14:textId="77777777" w:rsidR="00142AE0" w:rsidRPr="006D5E03" w:rsidRDefault="00142AE0" w:rsidP="00010D39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</w:pPr>
            <w:r w:rsidRPr="006D5E03">
              <w:rPr>
                <w:rFonts w:ascii="Angsana New" w:hAnsi="Angsana New"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>ธุรกิจที่เกี่ยวเนื่องกับ</w:t>
            </w:r>
            <w:r w:rsidRPr="006D5E03">
              <w:rPr>
                <w:rFonts w:ascii="Angsana New" w:hAnsi="Angsana New" w:hint="cs"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>ยานพาหนะ</w:t>
            </w:r>
            <w:r w:rsidRPr="006D5E03">
              <w:rPr>
                <w:rFonts w:ascii="Angsana New" w:hAnsi="Angsana New"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Pr="006D5E03">
              <w:rPr>
                <w:rFonts w:ascii="Angsana New" w:hAnsi="Angsana New" w:hint="cs"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>และอุปกรณ์</w:t>
            </w:r>
            <w:r w:rsidRPr="006D5E03">
              <w:rPr>
                <w:rFonts w:ascii="Angsana New" w:hAnsi="Angsana New"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142AE0" w:rsidRPr="006D5E03" w14:paraId="2DDFB787" w14:textId="77777777" w:rsidTr="00010D39">
        <w:trPr>
          <w:cantSplit/>
          <w:trHeight w:val="641"/>
        </w:trPr>
        <w:tc>
          <w:tcPr>
            <w:tcW w:w="1440" w:type="dxa"/>
          </w:tcPr>
          <w:p w14:paraId="5CC861D0" w14:textId="5C0E072E" w:rsidR="00142AE0" w:rsidRPr="006D5E03" w:rsidRDefault="00142AE0" w:rsidP="00010D39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lang w:val="en-US" w:bidi="th-TH"/>
              </w:rPr>
            </w:pPr>
            <w:r w:rsidRPr="006D5E03"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i w:val="0"/>
                <w:iCs w:val="0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0E5D5703" w14:textId="77777777" w:rsidR="00142AE0" w:rsidRPr="006D5E03" w:rsidRDefault="00142AE0" w:rsidP="00010D39">
            <w:pPr>
              <w:pStyle w:val="BodyText"/>
              <w:jc w:val="thaiDistribute"/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6D5E03">
              <w:rPr>
                <w:rFonts w:ascii="Angsana New" w:hAnsi="Angsana New"/>
                <w:sz w:val="29"/>
                <w:szCs w:val="29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Pr="006D5E03">
              <w:rPr>
                <w:rFonts w:ascii="Angsana New" w:hAnsi="Angsana New" w:hint="cs"/>
                <w:sz w:val="29"/>
                <w:szCs w:val="29"/>
                <w:cs/>
              </w:rPr>
              <w:t xml:space="preserve"> และธุรกิจค้าแผงโซลาร์เซลล์</w:t>
            </w:r>
          </w:p>
        </w:tc>
      </w:tr>
      <w:tr w:rsidR="00142AE0" w:rsidRPr="006D5E03" w14:paraId="27565057" w14:textId="77777777" w:rsidTr="00010D39">
        <w:trPr>
          <w:cantSplit/>
          <w:trHeight w:val="632"/>
        </w:trPr>
        <w:tc>
          <w:tcPr>
            <w:tcW w:w="1440" w:type="dxa"/>
          </w:tcPr>
          <w:p w14:paraId="7A907AAD" w14:textId="38C1D62A" w:rsidR="00142AE0" w:rsidRPr="006D5E03" w:rsidRDefault="00142AE0" w:rsidP="00010D39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</w:pPr>
            <w:r w:rsidRPr="006D5E03"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i w:val="0"/>
                <w:iCs w:val="0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3BF2760" w14:textId="77777777" w:rsidR="00142AE0" w:rsidRPr="006D5E03" w:rsidRDefault="00142AE0" w:rsidP="00010D39">
            <w:pPr>
              <w:pStyle w:val="BodyTex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D5E03">
              <w:rPr>
                <w:rFonts w:ascii="Angsana New" w:hAnsi="Angsana New" w:hint="cs"/>
                <w:sz w:val="29"/>
                <w:szCs w:val="29"/>
                <w:cs/>
              </w:rPr>
              <w:t>ธุรกิจขนส่ง</w:t>
            </w:r>
          </w:p>
        </w:tc>
      </w:tr>
      <w:tr w:rsidR="00142AE0" w:rsidRPr="006D5E03" w14:paraId="26B77AEA" w14:textId="77777777" w:rsidTr="00010D39">
        <w:trPr>
          <w:cantSplit/>
          <w:trHeight w:val="333"/>
        </w:trPr>
        <w:tc>
          <w:tcPr>
            <w:tcW w:w="1440" w:type="dxa"/>
          </w:tcPr>
          <w:p w14:paraId="3554D181" w14:textId="77777777" w:rsidR="00142AE0" w:rsidRPr="006D5E03" w:rsidRDefault="00142AE0" w:rsidP="00010D39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</w:pPr>
            <w:r w:rsidRPr="006D5E03">
              <w:rPr>
                <w:rFonts w:ascii="Angsana New" w:hAnsi="Angsana New"/>
                <w:b/>
                <w:bCs w:val="0"/>
                <w:i w:val="0"/>
                <w:iCs w:val="0"/>
                <w:sz w:val="29"/>
                <w:szCs w:val="29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11F608AC" w14:textId="77777777" w:rsidR="00142AE0" w:rsidRPr="006D5E03" w:rsidRDefault="00142AE0" w:rsidP="00010D39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6D5E03">
              <w:rPr>
                <w:rFonts w:ascii="Angsana New" w:hAnsi="Angsana New"/>
                <w:bCs w:val="0"/>
                <w:i w:val="0"/>
                <w:iCs w:val="0"/>
                <w:sz w:val="29"/>
                <w:szCs w:val="29"/>
                <w:cs/>
                <w:lang w:val="en-US"/>
              </w:rPr>
              <w:t xml:space="preserve">ธุรกิจอื่น ๆ </w:t>
            </w:r>
          </w:p>
        </w:tc>
      </w:tr>
    </w:tbl>
    <w:p w14:paraId="35CE60BB" w14:textId="77777777" w:rsidR="00212904" w:rsidRPr="00D42E3B" w:rsidRDefault="00212904" w:rsidP="0062212A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2"/>
          <w:sz w:val="20"/>
          <w:lang w:val="en-US" w:bidi="th-TH"/>
        </w:rPr>
      </w:pPr>
    </w:p>
    <w:p w14:paraId="0AA5040C" w14:textId="77777777" w:rsidR="006F4349" w:rsidRPr="006B07E9" w:rsidRDefault="006F4349" w:rsidP="006F4349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6B07E9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7798F362" w14:textId="77777777" w:rsidR="006F4349" w:rsidRPr="00D42E3B" w:rsidRDefault="006F4349" w:rsidP="006F4349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20"/>
        </w:rPr>
      </w:pPr>
    </w:p>
    <w:p w14:paraId="41BDEB31" w14:textId="79011D47" w:rsidR="006F4349" w:rsidRDefault="006F4349" w:rsidP="006F43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B07E9">
        <w:rPr>
          <w:rFonts w:ascii="Angsana New" w:hAnsi="Angsana New"/>
          <w:spacing w:val="-2"/>
          <w:sz w:val="30"/>
          <w:szCs w:val="30"/>
          <w:cs/>
        </w:rPr>
        <w:t xml:space="preserve">รายได้จากลูกค้ารายใหญ่จากส่วนงานที่ </w:t>
      </w:r>
      <w:r w:rsidR="00C605FF" w:rsidRPr="00C605FF">
        <w:rPr>
          <w:rFonts w:ascii="Angsana New" w:hAnsi="Angsana New"/>
          <w:spacing w:val="-2"/>
          <w:sz w:val="30"/>
          <w:szCs w:val="30"/>
        </w:rPr>
        <w:t>1</w:t>
      </w:r>
      <w:r w:rsidRPr="006B07E9">
        <w:rPr>
          <w:rFonts w:ascii="Angsana New" w:hAnsi="Angsana New"/>
          <w:spacing w:val="-2"/>
          <w:sz w:val="30"/>
          <w:szCs w:val="30"/>
          <w:cs/>
        </w:rPr>
        <w:t xml:space="preserve"> ของกลุ่มบริษัทเป็นจำนวนประมาณ </w:t>
      </w:r>
      <w:r w:rsidR="00C605FF" w:rsidRPr="00C605FF">
        <w:rPr>
          <w:rFonts w:ascii="Angsana New" w:hAnsi="Angsana New"/>
          <w:spacing w:val="-2"/>
          <w:sz w:val="30"/>
          <w:szCs w:val="30"/>
        </w:rPr>
        <w:t>382</w:t>
      </w:r>
      <w:r w:rsidR="00B033F3">
        <w:rPr>
          <w:rFonts w:ascii="Angsana New" w:hAnsi="Angsana New"/>
          <w:spacing w:val="-2"/>
          <w:sz w:val="30"/>
          <w:szCs w:val="30"/>
        </w:rPr>
        <w:t>.</w:t>
      </w:r>
      <w:r w:rsidR="00C605FF" w:rsidRPr="00C605FF">
        <w:rPr>
          <w:rFonts w:ascii="Angsana New" w:hAnsi="Angsana New"/>
          <w:spacing w:val="-2"/>
          <w:sz w:val="30"/>
          <w:szCs w:val="30"/>
        </w:rPr>
        <w:t>11</w:t>
      </w:r>
      <w:r w:rsidR="00A65D8A" w:rsidRPr="006B07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6B07E9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pacing w:val="-2"/>
          <w:sz w:val="30"/>
          <w:szCs w:val="30"/>
        </w:rPr>
        <w:t>2563</w:t>
      </w:r>
      <w:r w:rsidRPr="006B07E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6B07E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i/>
          <w:iCs/>
          <w:spacing w:val="-2"/>
          <w:sz w:val="30"/>
          <w:szCs w:val="30"/>
        </w:rPr>
        <w:t>412</w:t>
      </w:r>
      <w:r w:rsidR="00D51700" w:rsidRPr="006B07E9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pacing w:val="-2"/>
          <w:sz w:val="30"/>
          <w:szCs w:val="30"/>
        </w:rPr>
        <w:t>94</w:t>
      </w:r>
      <w:r w:rsidR="00D44E27">
        <w:rPr>
          <w:rFonts w:ascii="Angsana New" w:hAnsi="Angsana New"/>
          <w:i/>
          <w:iCs/>
          <w:spacing w:val="-2"/>
          <w:sz w:val="30"/>
          <w:szCs w:val="30"/>
        </w:rPr>
        <w:t xml:space="preserve">       </w:t>
      </w:r>
      <w:r w:rsidR="00D51700" w:rsidRPr="006B07E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D51700" w:rsidRPr="006B07E9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4661FF" w:rsidRPr="006B07E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2"/>
          <w:sz w:val="30"/>
          <w:szCs w:val="30"/>
          <w:cs/>
        </w:rPr>
        <w:t>จากรายได้รวมของกลุ่มบริษัท</w:t>
      </w:r>
    </w:p>
    <w:p w14:paraId="56E37302" w14:textId="577328AB" w:rsidR="008A0123" w:rsidRDefault="008A0123" w:rsidP="0014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8A0123" w:rsidSect="00010D39"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42FDBD7" w14:textId="77777777" w:rsidR="008A0123" w:rsidRDefault="008A0123" w:rsidP="008A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</w:t>
      </w:r>
      <w:r>
        <w:rPr>
          <w:rFonts w:ascii="Angsana New" w:hAnsi="Angsana New" w:hint="cs"/>
          <w:sz w:val="30"/>
          <w:szCs w:val="30"/>
          <w:cs/>
        </w:rPr>
        <w:t>ปีสิ้นสุด</w:t>
      </w:r>
      <w:r w:rsidRPr="009433A9">
        <w:rPr>
          <w:rFonts w:ascii="Angsana New" w:hAnsi="Angsana New"/>
          <w:sz w:val="30"/>
          <w:szCs w:val="30"/>
          <w:cs/>
        </w:rPr>
        <w:t xml:space="preserve">วันที่ </w:t>
      </w:r>
      <w:r w:rsidRPr="00C605FF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7A6751ED" w14:textId="77777777" w:rsidR="008A0123" w:rsidRPr="008A0123" w:rsidRDefault="008A0123" w:rsidP="008A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tbl>
      <w:tblPr>
        <w:tblW w:w="1575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1530"/>
        <w:gridCol w:w="629"/>
        <w:gridCol w:w="250"/>
        <w:gridCol w:w="658"/>
        <w:gridCol w:w="270"/>
        <w:gridCol w:w="630"/>
        <w:gridCol w:w="273"/>
        <w:gridCol w:w="630"/>
        <w:gridCol w:w="270"/>
        <w:gridCol w:w="630"/>
        <w:gridCol w:w="242"/>
        <w:gridCol w:w="658"/>
        <w:gridCol w:w="236"/>
        <w:gridCol w:w="664"/>
        <w:gridCol w:w="236"/>
        <w:gridCol w:w="664"/>
        <w:gridCol w:w="236"/>
        <w:gridCol w:w="664"/>
        <w:gridCol w:w="270"/>
        <w:gridCol w:w="630"/>
        <w:gridCol w:w="236"/>
        <w:gridCol w:w="664"/>
        <w:gridCol w:w="276"/>
        <w:gridCol w:w="624"/>
        <w:gridCol w:w="242"/>
        <w:gridCol w:w="658"/>
        <w:gridCol w:w="236"/>
        <w:gridCol w:w="35"/>
        <w:gridCol w:w="629"/>
        <w:gridCol w:w="269"/>
        <w:gridCol w:w="630"/>
        <w:gridCol w:w="270"/>
        <w:gridCol w:w="711"/>
      </w:tblGrid>
      <w:tr w:rsidR="008A0123" w:rsidRPr="009433A9" w14:paraId="7E49A07E" w14:textId="77777777" w:rsidTr="00102897">
        <w:trPr>
          <w:trHeight w:val="225"/>
          <w:tblHeader/>
        </w:trPr>
        <w:tc>
          <w:tcPr>
            <w:tcW w:w="1530" w:type="dxa"/>
            <w:noWrap/>
          </w:tcPr>
          <w:p w14:paraId="350044FA" w14:textId="77777777" w:rsidR="008A0123" w:rsidRDefault="008A0123" w:rsidP="00010D39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4220" w:type="dxa"/>
            <w:gridSpan w:val="32"/>
          </w:tcPr>
          <w:p w14:paraId="6662FB25" w14:textId="77777777" w:rsidR="008A0123" w:rsidRPr="00503583" w:rsidRDefault="008A0123" w:rsidP="00010D3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</w:tr>
      <w:tr w:rsidR="00142AE0" w:rsidRPr="009433A9" w14:paraId="18D3CE29" w14:textId="77777777" w:rsidTr="00102897">
        <w:trPr>
          <w:trHeight w:val="225"/>
          <w:tblHeader/>
        </w:trPr>
        <w:tc>
          <w:tcPr>
            <w:tcW w:w="1530" w:type="dxa"/>
            <w:noWrap/>
          </w:tcPr>
          <w:p w14:paraId="6EBFF37B" w14:textId="77777777" w:rsidR="00142AE0" w:rsidRPr="009433A9" w:rsidRDefault="00142AE0" w:rsidP="00010D39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4220" w:type="dxa"/>
            <w:gridSpan w:val="32"/>
          </w:tcPr>
          <w:p w14:paraId="54ECBB21" w14:textId="77777777" w:rsidR="00142AE0" w:rsidRPr="009433A9" w:rsidRDefault="00142AE0" w:rsidP="00010D3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50358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5035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142AE0" w:rsidRPr="009433A9" w14:paraId="1A273DEF" w14:textId="77777777" w:rsidTr="0010289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1098C753" w14:textId="77777777" w:rsidR="00142AE0" w:rsidRPr="009433A9" w:rsidRDefault="00142AE0" w:rsidP="00010D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7" w:type="dxa"/>
            <w:gridSpan w:val="3"/>
          </w:tcPr>
          <w:p w14:paraId="5023791E" w14:textId="4590FDEA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7BEA560D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3" w:type="dxa"/>
            <w:gridSpan w:val="3"/>
          </w:tcPr>
          <w:p w14:paraId="67F42EFA" w14:textId="1D00FD51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1DBB0936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2B5D0EAC" w14:textId="0301ADF2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2C089CD9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61760BCB" w14:textId="18C2B466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08AF5838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49D81E48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030E8401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5EEAD7A7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42" w:type="dxa"/>
          </w:tcPr>
          <w:p w14:paraId="726011D6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8" w:type="dxa"/>
            <w:gridSpan w:val="4"/>
          </w:tcPr>
          <w:p w14:paraId="6A992C5C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69" w:type="dxa"/>
          </w:tcPr>
          <w:p w14:paraId="1147BBBD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611" w:type="dxa"/>
            <w:gridSpan w:val="3"/>
          </w:tcPr>
          <w:p w14:paraId="07F9EDDF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142AE0" w:rsidRPr="009433A9" w14:paraId="72DF010B" w14:textId="77777777" w:rsidTr="0010289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  <w:hideMark/>
          </w:tcPr>
          <w:p w14:paraId="6E7FBCF5" w14:textId="3DD7C0D5" w:rsidR="00142AE0" w:rsidRPr="009433A9" w:rsidRDefault="001C394E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1C394E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สำหรับปีสิ้นสุดวันที่ </w:t>
            </w:r>
          </w:p>
        </w:tc>
        <w:tc>
          <w:tcPr>
            <w:tcW w:w="629" w:type="dxa"/>
          </w:tcPr>
          <w:p w14:paraId="3580F99E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2FF4EA8E" w14:textId="77777777" w:rsidR="00142AE0" w:rsidRPr="009433A9" w:rsidRDefault="00142AE0" w:rsidP="00010D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1D7205A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5010393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2F2E0F0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AAC3C6B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C96978E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84115C1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3EC478F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A82067F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9403644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6E9968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100084A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4AF318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5CD55C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371E4A5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35D4696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C69CE9F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2287357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4DDB8AE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902D083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C06219B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244266E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B830BD2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D696A87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028A4D1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1247D5B9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68DECDFB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69103BB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448E5D7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3BA638D4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142AE0" w:rsidRPr="009433A9" w14:paraId="41E7F8AD" w14:textId="77777777" w:rsidTr="0010289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7037EFA4" w14:textId="69B69F3D" w:rsidR="00142AE0" w:rsidRPr="009433A9" w:rsidRDefault="00142AE0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</w:t>
            </w:r>
            <w:r w:rsidR="00C605FF" w:rsidRPr="00C605FF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="001C394E" w:rsidRPr="001C394E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ธันวาคม</w:t>
            </w:r>
          </w:p>
        </w:tc>
        <w:tc>
          <w:tcPr>
            <w:tcW w:w="629" w:type="dxa"/>
          </w:tcPr>
          <w:p w14:paraId="2CF14F1B" w14:textId="65002014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50" w:type="dxa"/>
          </w:tcPr>
          <w:p w14:paraId="40748145" w14:textId="77777777" w:rsidR="00142AE0" w:rsidRPr="009433A9" w:rsidRDefault="00142AE0" w:rsidP="00010D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0901253" w14:textId="10B03C3D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21BE753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3862794" w14:textId="2D9A9401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0CA93D19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399A3E0" w14:textId="3589DAE9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830A044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C812D05" w14:textId="0558A066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52A8C3E6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F703967" w14:textId="1C46E0A2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F56FF01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781BA5B" w14:textId="1D4247D3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56D70B9A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2E4E4EC" w14:textId="73051C08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22EDA45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A786D2D" w14:textId="012A6190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900FE3C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626280D" w14:textId="21C3D745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0DB55E9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7BA7A8" w14:textId="64605EC8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57DBB3F8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22940611" w14:textId="6CCFE776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42" w:type="dxa"/>
          </w:tcPr>
          <w:p w14:paraId="23B96CE7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B93B2A3" w14:textId="457B5E60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0C38CD17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A20B5D5" w14:textId="45EF78DB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69" w:type="dxa"/>
          </w:tcPr>
          <w:p w14:paraId="53EC9B59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107F9F" w14:textId="7EA6F23E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0EFCCBE2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13265DC5" w14:textId="7DA2FBDA" w:rsidR="00142AE0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</w:tr>
      <w:tr w:rsidR="00142AE0" w:rsidRPr="009433A9" w14:paraId="781BB477" w14:textId="77777777" w:rsidTr="0010289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7B3BE1D5" w14:textId="77777777" w:rsidR="00142AE0" w:rsidRPr="009433A9" w:rsidRDefault="00142AE0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220" w:type="dxa"/>
            <w:gridSpan w:val="32"/>
          </w:tcPr>
          <w:p w14:paraId="4353922E" w14:textId="77777777" w:rsidR="00142AE0" w:rsidRPr="009433A9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142AE0" w:rsidRPr="009433A9" w14:paraId="260E6991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9E73D8D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  <w:vAlign w:val="bottom"/>
          </w:tcPr>
          <w:p w14:paraId="17314209" w14:textId="79ECAE71" w:rsidR="00142AE0" w:rsidRPr="009433A9" w:rsidRDefault="00C605FF" w:rsidP="00D44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3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362D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065</w:t>
            </w:r>
            <w:r w:rsidR="00362D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874</w:t>
            </w:r>
          </w:p>
        </w:tc>
        <w:tc>
          <w:tcPr>
            <w:tcW w:w="250" w:type="dxa"/>
            <w:vAlign w:val="bottom"/>
          </w:tcPr>
          <w:p w14:paraId="57BF17C1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8FF21B3" w14:textId="6CC27EB1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981</w:t>
            </w:r>
            <w:r w:rsidR="00355D6C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518</w:t>
            </w:r>
          </w:p>
        </w:tc>
        <w:tc>
          <w:tcPr>
            <w:tcW w:w="270" w:type="dxa"/>
            <w:vAlign w:val="bottom"/>
          </w:tcPr>
          <w:p w14:paraId="4EBCC105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A45B35C" w14:textId="467C0709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139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3" w:type="dxa"/>
            <w:vAlign w:val="bottom"/>
          </w:tcPr>
          <w:p w14:paraId="1EFEA265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A8CB98" w14:textId="2D9B4623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 w:rsidR="00D167C3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</w:p>
        </w:tc>
        <w:tc>
          <w:tcPr>
            <w:tcW w:w="270" w:type="dxa"/>
            <w:vAlign w:val="bottom"/>
          </w:tcPr>
          <w:p w14:paraId="4B9743F6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517019F" w14:textId="56BB98EE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145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501</w:t>
            </w:r>
          </w:p>
        </w:tc>
        <w:tc>
          <w:tcPr>
            <w:tcW w:w="242" w:type="dxa"/>
            <w:vAlign w:val="bottom"/>
          </w:tcPr>
          <w:p w14:paraId="5EA5EEA7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EC157DC" w14:textId="46E7AF0D" w:rsidR="00142AE0" w:rsidRPr="004B5693" w:rsidRDefault="00C605FF" w:rsidP="00E9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113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212</w:t>
            </w:r>
          </w:p>
        </w:tc>
        <w:tc>
          <w:tcPr>
            <w:tcW w:w="236" w:type="dxa"/>
            <w:vAlign w:val="bottom"/>
          </w:tcPr>
          <w:p w14:paraId="7A544891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E70E4FB" w14:textId="2CED831F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191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  <w:vAlign w:val="bottom"/>
          </w:tcPr>
          <w:p w14:paraId="1C0D1FDE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E8C4158" w14:textId="63091CB0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160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904</w:t>
            </w:r>
          </w:p>
        </w:tc>
        <w:tc>
          <w:tcPr>
            <w:tcW w:w="236" w:type="dxa"/>
          </w:tcPr>
          <w:p w14:paraId="25B3A191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749EDEC" w14:textId="2FA41C10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142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956</w:t>
            </w:r>
          </w:p>
        </w:tc>
        <w:tc>
          <w:tcPr>
            <w:tcW w:w="270" w:type="dxa"/>
          </w:tcPr>
          <w:p w14:paraId="6A39640D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6C04786" w14:textId="2CD8DADD" w:rsidR="00142AE0" w:rsidRPr="007D3622" w:rsidRDefault="00C605FF" w:rsidP="00E9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163</w:t>
            </w:r>
            <w:r w:rsidR="00E969D9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761</w:t>
            </w:r>
          </w:p>
        </w:tc>
        <w:tc>
          <w:tcPr>
            <w:tcW w:w="236" w:type="dxa"/>
            <w:vAlign w:val="bottom"/>
          </w:tcPr>
          <w:p w14:paraId="0984C2BD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52F8515" w14:textId="25FD4973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685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940</w:t>
            </w:r>
          </w:p>
        </w:tc>
        <w:tc>
          <w:tcPr>
            <w:tcW w:w="276" w:type="dxa"/>
            <w:vAlign w:val="bottom"/>
          </w:tcPr>
          <w:p w14:paraId="4B1147DA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70FE4C23" w14:textId="305BF17A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B921EE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495</w:t>
            </w:r>
            <w:r w:rsidR="00B921EE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651</w:t>
            </w:r>
          </w:p>
        </w:tc>
        <w:tc>
          <w:tcPr>
            <w:tcW w:w="242" w:type="dxa"/>
            <w:vAlign w:val="bottom"/>
          </w:tcPr>
          <w:p w14:paraId="66BBC1AA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C0186C6" w14:textId="2EA25A8F" w:rsidR="00142AE0" w:rsidRPr="007D3622" w:rsidRDefault="00A816B1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19C48F9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3A859A4" w14:textId="7792A7F6" w:rsidR="00142AE0" w:rsidRPr="007D3622" w:rsidRDefault="00D73E17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9" w:type="dxa"/>
          </w:tcPr>
          <w:p w14:paraId="3C83B2AF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36AAFB4" w14:textId="3994B736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6F35D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685</w:t>
            </w:r>
            <w:r w:rsidR="006F35D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940</w:t>
            </w:r>
          </w:p>
        </w:tc>
        <w:tc>
          <w:tcPr>
            <w:tcW w:w="270" w:type="dxa"/>
          </w:tcPr>
          <w:p w14:paraId="4EE354D8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023AD51D" w14:textId="15CF0828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71D72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495</w:t>
            </w:r>
            <w:r w:rsidR="00571D72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651</w:t>
            </w:r>
          </w:p>
        </w:tc>
      </w:tr>
      <w:tr w:rsidR="00142AE0" w:rsidRPr="009433A9" w14:paraId="42519DA1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1F4A3B7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1396B42" w14:textId="20594D13" w:rsidR="00142AE0" w:rsidRPr="009433A9" w:rsidRDefault="00C605FF" w:rsidP="00D44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3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="00362D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525</w:t>
            </w:r>
          </w:p>
        </w:tc>
        <w:tc>
          <w:tcPr>
            <w:tcW w:w="250" w:type="dxa"/>
            <w:vAlign w:val="bottom"/>
          </w:tcPr>
          <w:p w14:paraId="42D4C3A1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7761CCAE" w14:textId="31A5D457" w:rsidR="00142AE0" w:rsidRPr="004B5693" w:rsidRDefault="00C605FF" w:rsidP="00E9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6C0B2B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365</w:t>
            </w:r>
          </w:p>
        </w:tc>
        <w:tc>
          <w:tcPr>
            <w:tcW w:w="270" w:type="dxa"/>
            <w:vAlign w:val="bottom"/>
          </w:tcPr>
          <w:p w14:paraId="7DF61D3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5CB469B" w14:textId="01EE9A98" w:rsidR="00142AE0" w:rsidRPr="004B5693" w:rsidRDefault="00A816B1" w:rsidP="00010D3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26085B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BF7B746" w14:textId="0E3CE062" w:rsidR="00142AE0" w:rsidRPr="004B5693" w:rsidRDefault="00E969D9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93EA57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35E8014" w14:textId="6E697A93" w:rsidR="00142AE0" w:rsidRPr="004B5693" w:rsidRDefault="00A816B1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B643B6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5F48E5B1" w14:textId="5CBB085E" w:rsidR="00142AE0" w:rsidRPr="004B5693" w:rsidRDefault="00E969D9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A0A560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FF500D5" w14:textId="076283A5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815</w:t>
            </w:r>
          </w:p>
        </w:tc>
        <w:tc>
          <w:tcPr>
            <w:tcW w:w="236" w:type="dxa"/>
            <w:vAlign w:val="bottom"/>
          </w:tcPr>
          <w:p w14:paraId="052DC49F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7DCC80D" w14:textId="274335B4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785</w:t>
            </w:r>
          </w:p>
        </w:tc>
        <w:tc>
          <w:tcPr>
            <w:tcW w:w="236" w:type="dxa"/>
          </w:tcPr>
          <w:p w14:paraId="7BF36EB7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4EB5412" w14:textId="5B46F553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782</w:t>
            </w:r>
          </w:p>
        </w:tc>
        <w:tc>
          <w:tcPr>
            <w:tcW w:w="270" w:type="dxa"/>
          </w:tcPr>
          <w:p w14:paraId="13051E78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66E9299" w14:textId="0F1749B2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E969D9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259</w:t>
            </w:r>
          </w:p>
        </w:tc>
        <w:tc>
          <w:tcPr>
            <w:tcW w:w="236" w:type="dxa"/>
            <w:vAlign w:val="bottom"/>
          </w:tcPr>
          <w:p w14:paraId="1AFAC97B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2103B9E" w14:textId="60BAE8E7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122</w:t>
            </w:r>
          </w:p>
        </w:tc>
        <w:tc>
          <w:tcPr>
            <w:tcW w:w="276" w:type="dxa"/>
          </w:tcPr>
          <w:p w14:paraId="63CBDE42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F1A7D38" w14:textId="52D8BBB9" w:rsidR="00142AE0" w:rsidRPr="007D3622" w:rsidRDefault="00C605FF" w:rsidP="00B92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B921EE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409</w:t>
            </w:r>
          </w:p>
        </w:tc>
        <w:tc>
          <w:tcPr>
            <w:tcW w:w="242" w:type="dxa"/>
            <w:vAlign w:val="bottom"/>
          </w:tcPr>
          <w:p w14:paraId="56428EC1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526B71E8" w14:textId="4EA85FC5" w:rsidR="00142AE0" w:rsidRPr="007D3622" w:rsidRDefault="006266BE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122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7EFDAB6B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4A6156A" w14:textId="11D4F82A" w:rsidR="00142AE0" w:rsidRPr="007D3622" w:rsidRDefault="00D73E17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227" w:right="-89" w:hanging="24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409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9" w:type="dxa"/>
          </w:tcPr>
          <w:p w14:paraId="529072ED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A95CBC3" w14:textId="70FBF26D" w:rsidR="00142AE0" w:rsidRPr="007D3622" w:rsidRDefault="004C5545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FB6AD44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E21D0BD" w14:textId="54250888" w:rsidR="00142AE0" w:rsidRPr="004B5693" w:rsidRDefault="00571D72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142AE0" w:rsidRPr="009433A9" w14:paraId="0847B295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0190174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6A59A26B" w14:textId="59C4E735" w:rsidR="00142AE0" w:rsidRPr="009433A9" w:rsidRDefault="00C605FF" w:rsidP="00D44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3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362D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077</w:t>
            </w:r>
            <w:r w:rsidR="00362D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399</w:t>
            </w:r>
          </w:p>
        </w:tc>
        <w:tc>
          <w:tcPr>
            <w:tcW w:w="250" w:type="dxa"/>
          </w:tcPr>
          <w:p w14:paraId="0BB8D690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D0C172C" w14:textId="674E07EE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993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883</w:t>
            </w:r>
          </w:p>
        </w:tc>
        <w:tc>
          <w:tcPr>
            <w:tcW w:w="270" w:type="dxa"/>
          </w:tcPr>
          <w:p w14:paraId="63E1CA0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811311B" w14:textId="7A39481E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139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3" w:type="dxa"/>
          </w:tcPr>
          <w:p w14:paraId="7695D79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D7C7C37" w14:textId="75CACD26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 w:rsidR="00D167C3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</w:p>
        </w:tc>
        <w:tc>
          <w:tcPr>
            <w:tcW w:w="270" w:type="dxa"/>
          </w:tcPr>
          <w:p w14:paraId="5BB64B61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B76BCC0" w14:textId="41CF760F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145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501</w:t>
            </w:r>
          </w:p>
        </w:tc>
        <w:tc>
          <w:tcPr>
            <w:tcW w:w="242" w:type="dxa"/>
          </w:tcPr>
          <w:p w14:paraId="1533FCE7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0679D3CF" w14:textId="542119AD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113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212</w:t>
            </w:r>
          </w:p>
        </w:tc>
        <w:tc>
          <w:tcPr>
            <w:tcW w:w="236" w:type="dxa"/>
          </w:tcPr>
          <w:p w14:paraId="0ABF4DEC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681D002B" w14:textId="15ECA090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216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432</w:t>
            </w:r>
          </w:p>
        </w:tc>
        <w:tc>
          <w:tcPr>
            <w:tcW w:w="236" w:type="dxa"/>
          </w:tcPr>
          <w:p w14:paraId="3B9C5C9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789A01EC" w14:textId="02396444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180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689</w:t>
            </w:r>
          </w:p>
        </w:tc>
        <w:tc>
          <w:tcPr>
            <w:tcW w:w="236" w:type="dxa"/>
          </w:tcPr>
          <w:p w14:paraId="4748A37C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8B4A37D" w14:textId="26F44660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152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738</w:t>
            </w:r>
          </w:p>
        </w:tc>
        <w:tc>
          <w:tcPr>
            <w:tcW w:w="270" w:type="dxa"/>
          </w:tcPr>
          <w:p w14:paraId="54F0CB46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4B3269B" w14:textId="24E711BE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168</w:t>
            </w:r>
            <w:r w:rsidR="00E969D9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020</w:t>
            </w:r>
          </w:p>
        </w:tc>
        <w:tc>
          <w:tcPr>
            <w:tcW w:w="236" w:type="dxa"/>
          </w:tcPr>
          <w:p w14:paraId="57DCCA8B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C532637" w14:textId="63646F31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732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062</w:t>
            </w:r>
          </w:p>
        </w:tc>
        <w:tc>
          <w:tcPr>
            <w:tcW w:w="276" w:type="dxa"/>
          </w:tcPr>
          <w:p w14:paraId="2CEDDF27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C96A679" w14:textId="39AB2AB8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B921EE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532</w:t>
            </w:r>
            <w:r w:rsidR="00B921EE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060</w:t>
            </w:r>
          </w:p>
        </w:tc>
        <w:tc>
          <w:tcPr>
            <w:tcW w:w="242" w:type="dxa"/>
          </w:tcPr>
          <w:p w14:paraId="7A7D387C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30ECE6A8" w14:textId="71DFFCCA" w:rsidR="00142AE0" w:rsidRPr="007D3622" w:rsidRDefault="006266BE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122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0B598D62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5918D9F" w14:textId="117C4CC1" w:rsidR="00142AE0" w:rsidRPr="007D3622" w:rsidRDefault="00D73E17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227" w:right="-89" w:hanging="24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409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9" w:type="dxa"/>
          </w:tcPr>
          <w:p w14:paraId="3BF2B5E6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93907AD" w14:textId="5D783485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6F35D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685</w:t>
            </w:r>
            <w:r w:rsidR="006F35D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940</w:t>
            </w:r>
          </w:p>
        </w:tc>
        <w:tc>
          <w:tcPr>
            <w:tcW w:w="270" w:type="dxa"/>
          </w:tcPr>
          <w:p w14:paraId="4BE870DB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2F3E68D0" w14:textId="44EB641D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71D72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495</w:t>
            </w:r>
            <w:r w:rsidR="00571D72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651</w:t>
            </w:r>
          </w:p>
        </w:tc>
      </w:tr>
      <w:tr w:rsidR="00142AE0" w:rsidRPr="009433A9" w14:paraId="5964E6C4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19AA864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53AC8E3" w14:textId="7D9FF73C" w:rsidR="00142AE0" w:rsidRPr="009433A9" w:rsidRDefault="008C2629" w:rsidP="00D44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5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625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50" w:type="dxa"/>
          </w:tcPr>
          <w:p w14:paraId="1B398E06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A0A42B1" w14:textId="35C4C9E0" w:rsidR="00142AE0" w:rsidRPr="004B5693" w:rsidRDefault="00662462" w:rsidP="00D44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6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867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856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46AD30D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D381001" w14:textId="58396E15" w:rsidR="00142AE0" w:rsidRPr="004B5693" w:rsidRDefault="00A816B1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120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858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3" w:type="dxa"/>
          </w:tcPr>
          <w:p w14:paraId="6ACAFD6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8677EBC" w14:textId="2902B47F" w:rsidR="00142AE0" w:rsidRPr="004B5693" w:rsidRDefault="00E969D9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0575959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AF88A8A" w14:textId="4922549C" w:rsidR="00142AE0" w:rsidRPr="004B5693" w:rsidRDefault="00A816B1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595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7BE78AF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7CCA7CAB" w14:textId="496FE728" w:rsidR="00142AE0" w:rsidRPr="004B5693" w:rsidRDefault="00E969D9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092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7F1D97A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D4F6198" w14:textId="116E3C38" w:rsidR="00142AE0" w:rsidRPr="004B5693" w:rsidRDefault="00A816B1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200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872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95FD72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CCE4305" w14:textId="656F1F2F" w:rsidR="00142AE0" w:rsidRPr="004B5693" w:rsidRDefault="00E969D9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192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691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1FEDEBB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578773E" w14:textId="6B7D056A" w:rsidR="00142AE0" w:rsidRPr="007D3622" w:rsidRDefault="00A816B1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171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807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79833BFE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AA18180" w14:textId="3480CC63" w:rsidR="00142AE0" w:rsidRPr="007D3622" w:rsidRDefault="00E969D9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179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173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0F1D9A6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937A074" w14:textId="25EA7A0B" w:rsidR="00142AE0" w:rsidRPr="007D3622" w:rsidRDefault="00A816B1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518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757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6" w:type="dxa"/>
          </w:tcPr>
          <w:p w14:paraId="2613523E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4E46CEAB" w14:textId="1371F533" w:rsidR="00142AE0" w:rsidRPr="007D3622" w:rsidRDefault="00B921EE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8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D73E1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368</w:t>
            </w:r>
            <w:r w:rsidR="00D73E1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916</w:t>
            </w:r>
            <w:r w:rsidR="00D73E1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0D734E2A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B8A6525" w14:textId="663D7B0C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5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4C5545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703</w:t>
            </w:r>
          </w:p>
        </w:tc>
        <w:tc>
          <w:tcPr>
            <w:tcW w:w="271" w:type="dxa"/>
            <w:gridSpan w:val="2"/>
          </w:tcPr>
          <w:p w14:paraId="275705A6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5080768A" w14:textId="1C24C955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D73E1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</w:t>
            </w:r>
            <w:r w:rsidR="003601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69" w:type="dxa"/>
          </w:tcPr>
          <w:p w14:paraId="6B505FAD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735DFF" w14:textId="6D3B3EDC" w:rsidR="00142AE0" w:rsidRPr="007D3622" w:rsidRDefault="004C5545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464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054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35E9B3B6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61A0302C" w14:textId="744FDDEE" w:rsidR="00142AE0" w:rsidRPr="004B5693" w:rsidRDefault="00571D72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335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</w:t>
            </w:r>
            <w:r w:rsidR="003601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142AE0" w:rsidRPr="009433A9" w14:paraId="07F8FB6C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0EF5E4CB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กำไรขั้นต้น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0A56EF54" w14:textId="1FFD7F92" w:rsidR="00142AE0" w:rsidRPr="009433A9" w:rsidRDefault="00C605FF" w:rsidP="00D44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3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14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A816B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774</w:t>
            </w:r>
          </w:p>
        </w:tc>
        <w:tc>
          <w:tcPr>
            <w:tcW w:w="250" w:type="dxa"/>
          </w:tcPr>
          <w:p w14:paraId="44282A1B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53E41750" w14:textId="1FBEA5C1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126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027</w:t>
            </w:r>
          </w:p>
        </w:tc>
        <w:tc>
          <w:tcPr>
            <w:tcW w:w="270" w:type="dxa"/>
          </w:tcPr>
          <w:p w14:paraId="705F392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021100C" w14:textId="67DD6AD4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134</w:t>
            </w:r>
          </w:p>
        </w:tc>
        <w:tc>
          <w:tcPr>
            <w:tcW w:w="273" w:type="dxa"/>
          </w:tcPr>
          <w:p w14:paraId="5F7165B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C57F0A7" w14:textId="2951EA58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152</w:t>
            </w:r>
          </w:p>
        </w:tc>
        <w:tc>
          <w:tcPr>
            <w:tcW w:w="270" w:type="dxa"/>
          </w:tcPr>
          <w:p w14:paraId="74B801F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3075FD" w14:textId="39E4BEB0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906</w:t>
            </w:r>
          </w:p>
        </w:tc>
        <w:tc>
          <w:tcPr>
            <w:tcW w:w="242" w:type="dxa"/>
          </w:tcPr>
          <w:p w14:paraId="282B3E2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1DFC56CE" w14:textId="484AE3F0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="00D167C3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120</w:t>
            </w:r>
          </w:p>
        </w:tc>
        <w:tc>
          <w:tcPr>
            <w:tcW w:w="236" w:type="dxa"/>
          </w:tcPr>
          <w:p w14:paraId="749AE13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4C00181" w14:textId="2C174B40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</w:t>
            </w:r>
            <w:r w:rsidR="00A816B1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560</w:t>
            </w:r>
          </w:p>
        </w:tc>
        <w:tc>
          <w:tcPr>
            <w:tcW w:w="236" w:type="dxa"/>
          </w:tcPr>
          <w:p w14:paraId="0506A6F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B409B0F" w14:textId="41A27D3A" w:rsidR="00142AE0" w:rsidRPr="004B5693" w:rsidRDefault="006C3D0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E969D9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002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28899147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09709F7" w14:textId="5EA3B82A" w:rsidR="00142AE0" w:rsidRPr="007D3622" w:rsidRDefault="00A816B1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069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7D6612E8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FF047BD" w14:textId="4B4036D6" w:rsidR="00142AE0" w:rsidRPr="007D3622" w:rsidRDefault="00E969D9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</w:t>
            </w:r>
            <w:r w:rsidR="006C3D0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FD086F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9395DF2" w14:textId="54292A24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213</w:t>
            </w:r>
            <w:r w:rsidR="00A816B1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305</w:t>
            </w:r>
          </w:p>
        </w:tc>
        <w:tc>
          <w:tcPr>
            <w:tcW w:w="276" w:type="dxa"/>
          </w:tcPr>
          <w:p w14:paraId="68D5DBA9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6F58DEEC" w14:textId="23A0443A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163</w:t>
            </w:r>
            <w:r w:rsidR="00D73E17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 w:rsidR="006C3D0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2" w:type="dxa"/>
          </w:tcPr>
          <w:p w14:paraId="3F6CFF97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5396276F" w14:textId="3557C549" w:rsidR="00142AE0" w:rsidRPr="007D3622" w:rsidRDefault="00C605FF" w:rsidP="00D44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4C5545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581</w:t>
            </w:r>
          </w:p>
        </w:tc>
        <w:tc>
          <w:tcPr>
            <w:tcW w:w="271" w:type="dxa"/>
            <w:gridSpan w:val="2"/>
          </w:tcPr>
          <w:p w14:paraId="4273B686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C2E0D6A" w14:textId="31BFA8E1" w:rsidR="00142AE0" w:rsidRPr="007D3622" w:rsidRDefault="00D73E17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02</w:t>
            </w:r>
            <w:r w:rsidR="006C3D0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9" w:type="dxa"/>
          </w:tcPr>
          <w:p w14:paraId="3DC59A70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0C28923" w14:textId="3766EE6C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221</w:t>
            </w:r>
            <w:r w:rsidR="004C5545" w:rsidRPr="007D362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886</w:t>
            </w:r>
          </w:p>
        </w:tc>
        <w:tc>
          <w:tcPr>
            <w:tcW w:w="270" w:type="dxa"/>
          </w:tcPr>
          <w:p w14:paraId="2213E460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02CF67D" w14:textId="623543C2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160</w:t>
            </w:r>
            <w:r w:rsidR="00571D72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3601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</w:tr>
      <w:tr w:rsidR="00142AE0" w:rsidRPr="009433A9" w14:paraId="023706B1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5D201D3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149CE036" w14:textId="77777777" w:rsidR="00142AE0" w:rsidRPr="009433A9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152221A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26F318E9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70F77D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7753ABE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75B310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0741D7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9AAB0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5A10F9A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EE066C7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31D3C659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46D071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5B5F77E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E4531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254B402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68A86F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B68B48E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AE38AF9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6572EB3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9A7645D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5C22DBC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156158FF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529FDDFE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A142B52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52CEBEA8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0751303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6674E15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442B3600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8C36495" w14:textId="3BF8496C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</w:rPr>
              <w:t>63</w:t>
            </w:r>
            <w:r w:rsidR="004C5545" w:rsidRPr="007D362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270" w:type="dxa"/>
          </w:tcPr>
          <w:p w14:paraId="0AF68605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1" w:type="dxa"/>
          </w:tcPr>
          <w:p w14:paraId="2E8011C9" w14:textId="7202F87E" w:rsidR="00142AE0" w:rsidRPr="004B5693" w:rsidRDefault="00C605FF" w:rsidP="0010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0" w:right="-470"/>
              <w:rPr>
                <w:rFonts w:asciiTheme="majorBidi" w:hAnsiTheme="majorBidi" w:cstheme="majorBidi"/>
                <w:sz w:val="19"/>
                <w:szCs w:val="19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</w:rPr>
              <w:t>66</w:t>
            </w:r>
            <w:r w:rsidR="00571D72" w:rsidRPr="004B569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</w:tr>
      <w:tr w:rsidR="00142AE0" w:rsidRPr="009433A9" w14:paraId="2A823E79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4087065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 (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</w:t>
            </w: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)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จากอัตรา</w:t>
            </w:r>
          </w:p>
        </w:tc>
        <w:tc>
          <w:tcPr>
            <w:tcW w:w="629" w:type="dxa"/>
          </w:tcPr>
          <w:p w14:paraId="22CCA019" w14:textId="77777777" w:rsidR="00142AE0" w:rsidRPr="009433A9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1F269B8D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72A3A1B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A03D50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01068BA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08E72B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3D4042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7B09AB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D2D62E9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138501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865A58D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8CDD3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D0FCD17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3BCF1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B844FC5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DF4E4B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6F68057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9A6773A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238BBF2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8EFE84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9C6F25C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304C762F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05EBCD9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D7F8728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070D776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4068821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9A15805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7DBA7F5F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6B54B41" w14:textId="77777777" w:rsidR="00142AE0" w:rsidRPr="007D3622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2415049C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1" w:type="dxa"/>
          </w:tcPr>
          <w:p w14:paraId="555EA239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42AE0" w:rsidRPr="009433A9" w14:paraId="6E633BFA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1A372A9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  <w:tab w:val="left" w:pos="7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แลกเปลี่ยนสุทธิ</w:t>
            </w:r>
          </w:p>
        </w:tc>
        <w:tc>
          <w:tcPr>
            <w:tcW w:w="629" w:type="dxa"/>
          </w:tcPr>
          <w:p w14:paraId="56729AE7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05AD8423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CB2DBA0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4A069B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90423D7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EDFB5D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74FBE91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4E82D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3FE347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A309D11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606601B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DA1B7D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0175AC6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B022E7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DBDE245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9E7D1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326160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ECEA7B8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90523D3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3C115F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C733A70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3B9594C2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7478A78C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3C0943A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E036457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032D2D55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730D38B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27306825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182C89" w14:textId="3E42759E" w:rsidR="00142AE0" w:rsidRPr="007D3622" w:rsidRDefault="00E71609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D3622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</w:rPr>
              <w:t>902</w:t>
            </w:r>
            <w:r w:rsidRPr="007D3622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70" w:type="dxa"/>
          </w:tcPr>
          <w:p w14:paraId="4571361F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3361F80" w14:textId="1E5EBB94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F6946" w:rsidRPr="004B569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</w:rPr>
              <w:t>094</w:t>
            </w:r>
          </w:p>
        </w:tc>
      </w:tr>
      <w:tr w:rsidR="00142AE0" w:rsidRPr="009433A9" w14:paraId="7CCE6EB5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000D4C9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9" w:type="dxa"/>
          </w:tcPr>
          <w:p w14:paraId="6AF023AB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99552AE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091A4EC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E709EB1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184C58B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D9B25C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4056404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DDAC42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CA39F5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C25065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3718F8C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9CDA6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A748F72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4AFC7F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696B6AD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EEAFF4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85077D9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212A1FC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FDD3ECD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BF1ADB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F764256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36DBC3F8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27F9DC0F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77BF28F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91519E3" w14:textId="77777777" w:rsidR="00142AE0" w:rsidRPr="007D3622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98EED50" w14:textId="77777777" w:rsidR="00142AE0" w:rsidRPr="007D3622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B32D35A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17E313DE" w14:textId="77777777" w:rsidR="00142AE0" w:rsidRPr="007D3622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D7DDBF9" w14:textId="55085B99" w:rsidR="00142AE0" w:rsidRPr="007D3622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</w:rPr>
              <w:t>284</w:t>
            </w:r>
            <w:r w:rsidR="004C5545" w:rsidRPr="007D362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270" w:type="dxa"/>
          </w:tcPr>
          <w:p w14:paraId="606CE5B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CB5FD97" w14:textId="22F3EEEE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</w:rPr>
              <w:t>227</w:t>
            </w:r>
            <w:r w:rsidR="009F6946" w:rsidRPr="004B569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</w:rPr>
              <w:t>95</w:t>
            </w:r>
            <w:r w:rsidR="0036019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142AE0" w:rsidRPr="009433A9" w14:paraId="661C00ED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67A0254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</w:t>
            </w:r>
          </w:p>
        </w:tc>
        <w:tc>
          <w:tcPr>
            <w:tcW w:w="629" w:type="dxa"/>
          </w:tcPr>
          <w:p w14:paraId="61B80BA2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6CA32BC0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AD26627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4A5B45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4037292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734F417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290AC02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323A0C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8DB697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469505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73C2B90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602D3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6B3AB90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C9949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1557609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69E1EA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B0B796F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23E861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3AA2600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1809017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C2494C6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026C68A5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3F726F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B9E548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41CBEFD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DD7DFD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DB39646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3D98BA72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735780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494ADC31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57EE255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42AE0" w:rsidRPr="009433A9" w14:paraId="50A4621E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B5C8160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29" w:type="dxa"/>
          </w:tcPr>
          <w:p w14:paraId="06DC34B1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48DE2498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D2EC133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5B67D2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4ECCAF0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B323DB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17772B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0" w:type="dxa"/>
          </w:tcPr>
          <w:p w14:paraId="0E78EEB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06B7FBB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10162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F2FB61B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46A0A0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30F1DFC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FE20F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1447EF3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C6FF7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C43C4F0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EE6E7F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5D6165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6E2CCC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5B93E11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E8ECF3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37B158C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9A7FA00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C2EA9D1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5358C4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25308A2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067F1954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4FB6343" w14:textId="10D4C861" w:rsidR="00142AE0" w:rsidRPr="004B5693" w:rsidRDefault="004C5545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177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177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4B1BE093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07833C13" w14:textId="44D20417" w:rsidR="00142AE0" w:rsidRPr="004B5693" w:rsidRDefault="009F6946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172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="003601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142AE0" w:rsidRPr="00102897" w14:paraId="2C07B076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D550219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9" w:type="dxa"/>
          </w:tcPr>
          <w:p w14:paraId="513E53D2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5F2277DA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85CDADC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D44FCA5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A9D0DCC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06272C5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7DDE32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65FE9D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89AD06C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63A879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E717DB6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F06345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1D11BA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53DE73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2DCD166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C59FF6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3A83252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69F18B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0848678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727567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B2D5898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6" w:type="dxa"/>
          </w:tcPr>
          <w:p w14:paraId="55AC8F2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7FD3731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83B331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2239622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A43403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1042C3E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48222D53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231AB15" w14:textId="408FA18F" w:rsidR="00142AE0" w:rsidRPr="004B5693" w:rsidRDefault="00AB7A7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854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67D2DFB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2B59B87F" w14:textId="6E5A78BD" w:rsidR="00142AE0" w:rsidRPr="004B5693" w:rsidRDefault="009F6946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</w:t>
            </w:r>
            <w:r w:rsidR="003601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142AE0" w:rsidRPr="009433A9" w14:paraId="6C99AFDF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3E096DEB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ผลขาดทุนจากการด้อยค่า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</w:t>
            </w:r>
          </w:p>
        </w:tc>
        <w:tc>
          <w:tcPr>
            <w:tcW w:w="629" w:type="dxa"/>
          </w:tcPr>
          <w:p w14:paraId="0ACA9C0D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9D163BC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0EBE1F1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4478855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745FE0C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232FCBA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BA5AA5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D84235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14DB8A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DB26B10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0C210DD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0DD62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DDCCD1C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AB5A78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5E9BA25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96E2D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1889A22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08DF04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046C8A6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68C7CB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9A74AB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6" w:type="dxa"/>
          </w:tcPr>
          <w:p w14:paraId="0E7A905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EFF8F94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D33E8E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B7B7C80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B64218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B670884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2ABE8CF1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B31BCFC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E2BFBAA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2862AD28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142AE0" w:rsidRPr="009433A9" w14:paraId="05733814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EFCDDC5" w14:textId="5717B47C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TFRS </w:t>
            </w:r>
            <w:r w:rsidR="00C605FF" w:rsidRPr="00C605F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629" w:type="dxa"/>
          </w:tcPr>
          <w:p w14:paraId="25D4ADCD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6B1C6624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B8756A9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14544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0F3160A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8A17871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59655CD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3666FA5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BD5BC1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9CE20C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A98A23A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7C9469E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4B0A7A6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81C8390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F0199C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E13378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2464FA5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E6A54B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40E047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3E8B79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1D72339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56F0A9D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2FF6F8C3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0B20E8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9E35783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1A0FE9A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85434C1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5178D602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3B6FB59" w14:textId="46DEB69B" w:rsidR="00142AE0" w:rsidRPr="004B5693" w:rsidRDefault="00AB7A7A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471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3DD53908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37F9CE7C" w14:textId="133C2F31" w:rsidR="00142AE0" w:rsidRPr="004B5693" w:rsidRDefault="009F6946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</w:t>
            </w:r>
            <w:r w:rsidR="003601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142AE0" w:rsidRPr="009433A9" w14:paraId="01570148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303B0041" w14:textId="77777777" w:rsidR="00142AE0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</w:t>
            </w:r>
          </w:p>
        </w:tc>
        <w:tc>
          <w:tcPr>
            <w:tcW w:w="629" w:type="dxa"/>
          </w:tcPr>
          <w:p w14:paraId="62857ECD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365E595D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C9704EC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8A4BE2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31FD800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07AE5F2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861FC2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F7D2A3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FC990E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2C8600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C19E237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5808057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6C66386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E4D57C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CDECCAA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A5E6EB3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3C993CF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7382A5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BC2F29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E69E12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EF07EC5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B3C3C55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60E370E1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06E461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18314AD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4CBD1F8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E6EEFBC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50EFBE89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86D734D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9ED092B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5585994D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142AE0" w:rsidRPr="009433A9" w14:paraId="74F65EF1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01D8E6A0" w14:textId="77777777" w:rsidR="00142AE0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ในบริษัทร่วมและการ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</w:t>
            </w:r>
          </w:p>
        </w:tc>
        <w:tc>
          <w:tcPr>
            <w:tcW w:w="629" w:type="dxa"/>
          </w:tcPr>
          <w:p w14:paraId="791435D4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7620A14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7295664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7E40BD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2A775A7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D5937D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C051CF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70F31CF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F6DA9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52BDCFE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EC9E0D4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61C2F5B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F593903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CECDF2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63A1524" w14:textId="77777777" w:rsidR="00142AE0" w:rsidRPr="004B5693" w:rsidRDefault="00142AE0" w:rsidP="00010D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49D9A0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52E96E8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7601C9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D34E228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D4FF90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65CE16D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3440C939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34745EA4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F5F8657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EB1A81C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408B1D01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3E4793E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5F0C1D1B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EC58FFD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C31CE6E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0DC90CA2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142AE0" w:rsidRPr="009433A9" w14:paraId="0189ED75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2AA53751" w14:textId="77777777" w:rsidR="00142AE0" w:rsidRPr="009433A9" w:rsidRDefault="00142AE0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ร่วมค้าที่ใช้วิธีส่วนได้เสีย</w:t>
            </w:r>
          </w:p>
        </w:tc>
        <w:tc>
          <w:tcPr>
            <w:tcW w:w="629" w:type="dxa"/>
          </w:tcPr>
          <w:p w14:paraId="1F47EA55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24F5726E" w14:textId="77777777" w:rsidR="00142AE0" w:rsidRPr="009433A9" w:rsidRDefault="00142AE0" w:rsidP="00010D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733BE99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723EF37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89CDFBB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53FDF1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E5EBDF0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3A983B2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92DFF88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4B0E34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10B7FE6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36460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A28C86C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9D825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A9EB836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60DB501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6E5A27B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2972E96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CE30B88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D3E2E7B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58A08DE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B82DA95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60846DF" w14:textId="77777777" w:rsidR="00142AE0" w:rsidRPr="004B5693" w:rsidRDefault="00142AE0" w:rsidP="00010D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6938A18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5256D38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7DBE784" w14:textId="77777777" w:rsidR="00142AE0" w:rsidRPr="004B5693" w:rsidRDefault="00142AE0" w:rsidP="00010D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A4D9B8D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0E555FF2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C4E73CB" w14:textId="3B1EFBC8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0A563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AB7A7A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A563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980</w:t>
            </w:r>
          </w:p>
        </w:tc>
        <w:tc>
          <w:tcPr>
            <w:tcW w:w="270" w:type="dxa"/>
          </w:tcPr>
          <w:p w14:paraId="68BD2B61" w14:textId="77777777" w:rsidR="00142AE0" w:rsidRPr="004B5693" w:rsidRDefault="00142AE0" w:rsidP="00010D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</w:tcPr>
          <w:p w14:paraId="3C361329" w14:textId="1C333248" w:rsidR="00142AE0" w:rsidRPr="004B5693" w:rsidRDefault="00360198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</w:t>
            </w:r>
            <w:r w:rsidR="009F6946" w:rsidRPr="004B569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784</w:t>
            </w:r>
          </w:p>
        </w:tc>
      </w:tr>
      <w:tr w:rsidR="00142AE0" w:rsidRPr="009433A9" w14:paraId="29241A06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236741A6" w14:textId="77777777" w:rsidR="00142AE0" w:rsidRPr="009433A9" w:rsidRDefault="00142AE0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9" w:type="dxa"/>
            <w:vAlign w:val="bottom"/>
          </w:tcPr>
          <w:p w14:paraId="4B4E5439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1701E8A9" w14:textId="77777777" w:rsidR="00142AE0" w:rsidRPr="009433A9" w:rsidRDefault="00142AE0" w:rsidP="00010D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3F476460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E28D91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E5DD395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08AE826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BF8DEBC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5859F8D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246A21D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AC60DB9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2B094E38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0A9648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4341D1F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E4E2DB8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83C9E45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90A045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F6163C9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63E0570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463775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6E66D1E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0F5054C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2D8EF94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676BD8B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F666CAE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07641486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5740CD5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01D0B09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253D594C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D978A5B" w14:textId="4715A87D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0A563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B7A7A" w:rsidRPr="004B569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0A563E">
              <w:rPr>
                <w:rFonts w:asciiTheme="majorBidi" w:hAnsiTheme="majorBidi" w:cstheme="majorBidi"/>
                <w:sz w:val="19"/>
                <w:szCs w:val="19"/>
              </w:rPr>
              <w:t>812</w:t>
            </w:r>
          </w:p>
        </w:tc>
        <w:tc>
          <w:tcPr>
            <w:tcW w:w="270" w:type="dxa"/>
          </w:tcPr>
          <w:p w14:paraId="79A3A56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60DC3FA" w14:textId="1E9950AC" w:rsidR="00142AE0" w:rsidRPr="004B5693" w:rsidRDefault="00360198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="009F6946" w:rsidRPr="004B569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</w:tr>
      <w:tr w:rsidR="00142AE0" w:rsidRPr="009433A9" w14:paraId="66E022B4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907279A" w14:textId="77777777" w:rsidR="00142AE0" w:rsidRPr="009433A9" w:rsidRDefault="00142AE0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</w:t>
            </w: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(ค่าใช้จ่าย)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629" w:type="dxa"/>
            <w:vAlign w:val="bottom"/>
          </w:tcPr>
          <w:p w14:paraId="52872D77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26E80500" w14:textId="77777777" w:rsidR="00142AE0" w:rsidRPr="009433A9" w:rsidRDefault="00142AE0" w:rsidP="00010D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2E149184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1F377D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6A09BA3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A7FA543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DF3EE81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211ABAB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AF3B30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2283A09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1C4735F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EE6EF7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023EDF2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D6C2C43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9EAEDE3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B51EB7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68390E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061C17B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14834A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196BAD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C448EC3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3D258A2F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64330184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13CE19FE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64C7F479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5FA9F92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AC8872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59F6625F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C28C9F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23D95224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330EC25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42AE0" w:rsidRPr="009433A9" w14:paraId="3E8383C3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3FA0365F" w14:textId="77777777" w:rsidR="00142AE0" w:rsidRPr="009433A9" w:rsidRDefault="00142AE0" w:rsidP="00010D3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9" w:type="dxa"/>
            <w:vAlign w:val="bottom"/>
          </w:tcPr>
          <w:p w14:paraId="0052B255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7F9015DB" w14:textId="77777777" w:rsidR="00142AE0" w:rsidRPr="009433A9" w:rsidRDefault="00142AE0" w:rsidP="00010D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5A36E7E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9D2AA44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1DAF262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79160DB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F3DA7C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B5B08B7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E6A1286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6556172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487FFD3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6DF7FA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5CEFFBF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13618A2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35BB4F4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39ADAA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FC81A80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AAD8A73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EA531A0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26D846B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E7DC6AE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0A3BB178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2F13FB2C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C9791C4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DBFCA51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1C17585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5C63EF8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216A66C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9F64427" w14:textId="6548E47D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05FF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B7A7A" w:rsidRPr="004B569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605FF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270" w:type="dxa"/>
          </w:tcPr>
          <w:p w14:paraId="47A14DCE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1232B62C" w14:textId="59431B71" w:rsidR="00142AE0" w:rsidRPr="004B5693" w:rsidRDefault="009F6946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B5693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Pr="004B569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</w:rPr>
              <w:t>170</w:t>
            </w:r>
            <w:r w:rsidRPr="004B5693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142AE0" w:rsidRPr="009433A9" w14:paraId="726CD464" w14:textId="77777777" w:rsidTr="0010289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6629825" w14:textId="2435CE05" w:rsidR="00142AE0" w:rsidRPr="009433A9" w:rsidRDefault="00142AE0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="003C438F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ปี</w:t>
            </w:r>
          </w:p>
        </w:tc>
        <w:tc>
          <w:tcPr>
            <w:tcW w:w="629" w:type="dxa"/>
            <w:vAlign w:val="bottom"/>
          </w:tcPr>
          <w:p w14:paraId="1F73A826" w14:textId="77777777" w:rsidR="00142AE0" w:rsidRPr="009433A9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33067214" w14:textId="77777777" w:rsidR="00142AE0" w:rsidRPr="009433A9" w:rsidRDefault="00142AE0" w:rsidP="00010D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9532C8E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E0FB69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019AAFC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3C15619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B10BAA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BD63E29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51B9776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E8E91A3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E75F925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EE405F8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CC5A294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FAFD68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BD83900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10F9402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DADF6DB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5E3F923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5D99BCA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3A79B0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65B1E98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60B175E6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304D9BD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C21F1B1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D41D875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219F371" w14:textId="77777777" w:rsidR="00142AE0" w:rsidRPr="004B5693" w:rsidRDefault="00142AE0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89D2878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60264514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7350707" w14:textId="1638946B" w:rsidR="00142AE0" w:rsidRPr="004B5693" w:rsidRDefault="00C605FF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69</w:t>
            </w:r>
            <w:r w:rsidR="00AB7A7A" w:rsidRPr="004B569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0A563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009</w:t>
            </w:r>
          </w:p>
        </w:tc>
        <w:tc>
          <w:tcPr>
            <w:tcW w:w="270" w:type="dxa"/>
          </w:tcPr>
          <w:p w14:paraId="085B6D90" w14:textId="77777777" w:rsidR="00142AE0" w:rsidRPr="004B5693" w:rsidRDefault="00142AE0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3686F4DF" w14:textId="2473CB9C" w:rsidR="00142AE0" w:rsidRPr="004B5693" w:rsidRDefault="00360198" w:rsidP="0001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43</w:t>
            </w:r>
            <w:r w:rsidR="009F6946" w:rsidRPr="004B569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367</w:t>
            </w:r>
          </w:p>
        </w:tc>
      </w:tr>
    </w:tbl>
    <w:p w14:paraId="6441BAA0" w14:textId="155DEB15" w:rsidR="00F852D8" w:rsidRPr="009433A9" w:rsidRDefault="00F852D8" w:rsidP="0014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F852D8" w:rsidRPr="009433A9" w:rsidSect="00142AE0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A4A6A62" w14:textId="77777777" w:rsidR="001C394E" w:rsidRPr="009433A9" w:rsidRDefault="001C394E" w:rsidP="001C3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9433A9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03DFEAA0" w14:textId="77777777" w:rsidR="001C394E" w:rsidRPr="001C394E" w:rsidRDefault="001C394E" w:rsidP="001C3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12"/>
          <w:szCs w:val="12"/>
        </w:rPr>
      </w:pPr>
    </w:p>
    <w:p w14:paraId="4038B85E" w14:textId="03D4CC41" w:rsidR="001C394E" w:rsidRPr="009433A9" w:rsidRDefault="006F291E" w:rsidP="001C3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1C394E" w:rsidRPr="009433A9">
        <w:rPr>
          <w:rFonts w:ascii="Angsana New" w:hAnsi="Angsana New" w:hint="cs"/>
          <w:spacing w:val="4"/>
          <w:sz w:val="30"/>
          <w:szCs w:val="30"/>
          <w:cs/>
        </w:rPr>
        <w:t>มีเพียงส่วนงานภูมิศาสตร์ในประเทศไทยเท่านั้น</w:t>
      </w:r>
    </w:p>
    <w:p w14:paraId="5B05C97C" w14:textId="77777777" w:rsidR="001C394E" w:rsidRPr="001C394E" w:rsidRDefault="001C394E" w:rsidP="001C3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12"/>
          <w:szCs w:val="12"/>
        </w:rPr>
      </w:pPr>
    </w:p>
    <w:p w14:paraId="080F8400" w14:textId="77777777" w:rsidR="001C394E" w:rsidRPr="009433A9" w:rsidRDefault="001C394E" w:rsidP="001C3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5647A155" w14:textId="77777777" w:rsidR="001C394E" w:rsidRPr="001C394E" w:rsidRDefault="001C394E" w:rsidP="001C394E">
      <w:pPr>
        <w:rPr>
          <w:rFonts w:ascii="Angsana New" w:hAnsi="Angsana New"/>
          <w:sz w:val="10"/>
          <w:szCs w:val="10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628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720"/>
      </w:tblGrid>
      <w:tr w:rsidR="001C394E" w:rsidRPr="009433A9" w14:paraId="3387205B" w14:textId="77777777" w:rsidTr="00010D39">
        <w:tc>
          <w:tcPr>
            <w:tcW w:w="2070" w:type="dxa"/>
            <w:vAlign w:val="bottom"/>
          </w:tcPr>
          <w:p w14:paraId="15050F9A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E3432A0" w14:textId="77777777" w:rsidR="001C394E" w:rsidRPr="00BC1CB5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BC1CB5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1C394E" w:rsidRPr="009433A9" w14:paraId="7B2ECA46" w14:textId="77777777" w:rsidTr="00010D39">
        <w:tc>
          <w:tcPr>
            <w:tcW w:w="2070" w:type="dxa"/>
            <w:vAlign w:val="bottom"/>
          </w:tcPr>
          <w:p w14:paraId="61F12331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ADFEA5C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1C394E" w:rsidRPr="009433A9" w14:paraId="50B0323C" w14:textId="77777777" w:rsidTr="00010D39">
        <w:tc>
          <w:tcPr>
            <w:tcW w:w="2070" w:type="dxa"/>
            <w:vAlign w:val="bottom"/>
          </w:tcPr>
          <w:p w14:paraId="4D12CD33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6556FB69" w14:textId="478C0F7D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54F7DBD6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43B981C6" w14:textId="5A92AE19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3EB46B63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2A88825E" w14:textId="091279C1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51FE1BF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1C8418C5" w14:textId="1B64EA1D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2B6F3F8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FBA1FA1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725C0F3E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50C1C0B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40B5525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31CE416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1C394E" w:rsidRPr="009433A9" w14:paraId="385BF39C" w14:textId="77777777" w:rsidTr="00010D39">
        <w:tc>
          <w:tcPr>
            <w:tcW w:w="2070" w:type="dxa"/>
            <w:vAlign w:val="bottom"/>
            <w:hideMark/>
          </w:tcPr>
          <w:p w14:paraId="6D147DD3" w14:textId="320B2702" w:rsidR="001C394E" w:rsidRPr="009433A9" w:rsidRDefault="001C394E" w:rsidP="001C394E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ปี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สิ้นสุดวันที่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628" w:type="dxa"/>
          </w:tcPr>
          <w:p w14:paraId="1FE8E8E5" w14:textId="5B6EA533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453B5AF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A1BFF40" w14:textId="14B42F80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2F1C29AB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D156E72" w14:textId="0A5BCC5E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0A3AD273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AC8B75B" w14:textId="08B5A4B0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512EDAF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D2854A9" w14:textId="14F17B3B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3F44D4D3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E0D3ACA" w14:textId="239F690B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C9535DF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E3ECD9" w14:textId="10E07222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7E022648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2856CA" w14:textId="15C467BA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5896640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4577AE" w14:textId="70A40F98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380D182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1DE742" w14:textId="07A011F3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93DC0DF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1A2CDF" w14:textId="2052AB39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133860EC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742531C" w14:textId="1C5F499D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67B50AF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4647DCD" w14:textId="6ED173CD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2E3B0CD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5" w:type="dxa"/>
            <w:gridSpan w:val="2"/>
          </w:tcPr>
          <w:p w14:paraId="0ABAB91B" w14:textId="68654502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1C394E" w:rsidRPr="009433A9" w14:paraId="6D4E3733" w14:textId="77777777" w:rsidTr="00010D39">
        <w:trPr>
          <w:trHeight w:val="171"/>
        </w:trPr>
        <w:tc>
          <w:tcPr>
            <w:tcW w:w="2070" w:type="dxa"/>
            <w:vAlign w:val="bottom"/>
          </w:tcPr>
          <w:p w14:paraId="3A9D875B" w14:textId="77777777" w:rsidR="001C394E" w:rsidRPr="00E32BB3" w:rsidRDefault="001C394E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485E862D" w14:textId="77777777" w:rsidR="001C394E" w:rsidRPr="00E32BB3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</w:pPr>
            <w:r w:rsidRPr="00E32BB3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(พันบาท)</w:t>
            </w:r>
          </w:p>
        </w:tc>
      </w:tr>
      <w:tr w:rsidR="001C394E" w:rsidRPr="009433A9" w14:paraId="4F6D95B4" w14:textId="77777777" w:rsidTr="00010D39">
        <w:tc>
          <w:tcPr>
            <w:tcW w:w="2070" w:type="dxa"/>
          </w:tcPr>
          <w:p w14:paraId="6CA88AF9" w14:textId="77777777" w:rsidR="001C394E" w:rsidRPr="009433A9" w:rsidRDefault="001C394E" w:rsidP="00010D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18E85E95" w14:textId="77777777" w:rsidR="001C394E" w:rsidRPr="009433A9" w:rsidRDefault="001C394E" w:rsidP="00010D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258131CD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8605DBC" w14:textId="77777777" w:rsidR="001C394E" w:rsidRPr="009433A9" w:rsidRDefault="001C394E" w:rsidP="00010D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F8F473" w14:textId="77777777" w:rsidR="001C394E" w:rsidRPr="009433A9" w:rsidRDefault="001C394E" w:rsidP="00010D39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0C6C2FC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43303E8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2429A443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8F7508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68993D0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6F87F95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6435BFC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2C98E7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6F2C543" w14:textId="77777777" w:rsidR="001C394E" w:rsidRPr="009433A9" w:rsidRDefault="001C394E" w:rsidP="00010D39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867209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2D17CD1" w14:textId="77777777" w:rsidR="001C394E" w:rsidRPr="009433A9" w:rsidRDefault="001C394E" w:rsidP="00010D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AE2496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BE4CFC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79C25C1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613E86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A85340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98E9D69" w14:textId="77777777" w:rsidR="001C394E" w:rsidRPr="009433A9" w:rsidRDefault="001C394E" w:rsidP="00010D39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F3992D8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EC3502B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E76A72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9EB75AC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90E34A7" w14:textId="77777777" w:rsidR="001C394E" w:rsidRPr="009433A9" w:rsidRDefault="001C394E" w:rsidP="00010D3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106DD89" w14:textId="77777777" w:rsidR="001C394E" w:rsidRPr="009433A9" w:rsidRDefault="001C394E" w:rsidP="00010D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747078" w:rsidRPr="009433A9" w14:paraId="68A8FDC0" w14:textId="77777777" w:rsidTr="00010D39">
        <w:tc>
          <w:tcPr>
            <w:tcW w:w="2070" w:type="dxa"/>
          </w:tcPr>
          <w:p w14:paraId="3A14F86D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</w:tcPr>
          <w:p w14:paraId="518B45DD" w14:textId="4AE99C8B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329</w:t>
            </w:r>
          </w:p>
        </w:tc>
        <w:tc>
          <w:tcPr>
            <w:tcW w:w="247" w:type="dxa"/>
            <w:vAlign w:val="bottom"/>
          </w:tcPr>
          <w:p w14:paraId="6704081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0B6A41C" w14:textId="79BEE521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428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151</w:t>
            </w:r>
          </w:p>
        </w:tc>
        <w:tc>
          <w:tcPr>
            <w:tcW w:w="270" w:type="dxa"/>
            <w:vAlign w:val="bottom"/>
          </w:tcPr>
          <w:p w14:paraId="19C28C8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7960663" w14:textId="3B2B5FF6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17FDAA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0F43EF1" w14:textId="41B94ACB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F6A36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3A581C" w14:textId="0A0D4021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652F06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6DC9AA5" w14:textId="5B233839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8258AE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4D9288" w14:textId="3961EAB6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FB5F7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8A665F" w14:textId="6269E9EC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F8613F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B7F5B2" w14:textId="21EFBBD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329</w:t>
            </w:r>
          </w:p>
        </w:tc>
        <w:tc>
          <w:tcPr>
            <w:tcW w:w="270" w:type="dxa"/>
          </w:tcPr>
          <w:p w14:paraId="1D596BC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88A164" w14:textId="78085F0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428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151</w:t>
            </w:r>
          </w:p>
        </w:tc>
        <w:tc>
          <w:tcPr>
            <w:tcW w:w="236" w:type="dxa"/>
            <w:vAlign w:val="bottom"/>
          </w:tcPr>
          <w:p w14:paraId="36A4229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1D0BE18" w14:textId="3F649505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0198F7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FA2700B" w14:textId="3618CEBA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B15AB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FF12C84" w14:textId="771C6E6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329</w:t>
            </w:r>
          </w:p>
        </w:tc>
        <w:tc>
          <w:tcPr>
            <w:tcW w:w="271" w:type="dxa"/>
            <w:gridSpan w:val="2"/>
            <w:vAlign w:val="bottom"/>
          </w:tcPr>
          <w:p w14:paraId="7245933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22DF8A6" w14:textId="6D555217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428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151</w:t>
            </w:r>
          </w:p>
        </w:tc>
      </w:tr>
      <w:tr w:rsidR="00747078" w:rsidRPr="009433A9" w14:paraId="4B11D142" w14:textId="77777777" w:rsidTr="00010D39">
        <w:tc>
          <w:tcPr>
            <w:tcW w:w="2070" w:type="dxa"/>
          </w:tcPr>
          <w:p w14:paraId="361B9BEC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หก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</w:p>
        </w:tc>
        <w:tc>
          <w:tcPr>
            <w:tcW w:w="628" w:type="dxa"/>
          </w:tcPr>
          <w:p w14:paraId="5C397929" w14:textId="77777777" w:rsidR="00747078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23E9FE3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2CAB2DC" w14:textId="77777777" w:rsidR="00747078" w:rsidRPr="007E1C69" w:rsidRDefault="00747078" w:rsidP="006E4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3CA02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1D9BAA9" w14:textId="77777777" w:rsidR="00747078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8DAB6D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9A540F3" w14:textId="03EE4362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3B9AB3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4EAC111" w14:textId="77777777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CFD595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E59CA07" w14:textId="77777777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5A863C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09B9F1" w14:textId="77777777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F1FC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2E3DFBA" w14:textId="143FF17B" w:rsidR="00747078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B0ABDC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61E977D" w14:textId="77777777" w:rsidR="00747078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EA6725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27D954D" w14:textId="77777777" w:rsidR="00747078" w:rsidRPr="007E1C6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6D5841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383287" w14:textId="77777777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EF7414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E9031A2" w14:textId="77777777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CD02D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FF20C81" w14:textId="77777777" w:rsidR="00747078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3D67F0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6D3813D" w14:textId="77777777" w:rsidR="00747078" w:rsidRPr="007E1C6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747078" w:rsidRPr="009433A9" w14:paraId="574777B1" w14:textId="77777777" w:rsidTr="00010D39">
        <w:tc>
          <w:tcPr>
            <w:tcW w:w="2070" w:type="dxa"/>
          </w:tcPr>
          <w:p w14:paraId="0595B17D" w14:textId="2EA2EDF5" w:rsidR="00747078" w:rsidRPr="00A3080D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right="-200"/>
              <w:rPr>
                <w:rFonts w:ascii="Angsana New" w:hAnsi="Angsana New"/>
                <w:b/>
                <w:bCs/>
                <w:color w:val="FF0000"/>
                <w:sz w:val="19"/>
                <w:szCs w:val="19"/>
                <w:cs/>
                <w:lang w:eastAsia="en-GB"/>
              </w:rPr>
            </w:pPr>
            <w:r w:rsidRPr="00EF0755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="00EF0755"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 </w:t>
            </w:r>
            <w:r w:rsidR="00EF0755" w:rsidRPr="00EF0755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proofErr w:type="spellStart"/>
            <w:r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iCNG</w:t>
            </w:r>
            <w:proofErr w:type="spellEnd"/>
            <w:r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628" w:type="dxa"/>
          </w:tcPr>
          <w:p w14:paraId="5AC6BA16" w14:textId="6EF430DD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47" w:type="dxa"/>
          </w:tcPr>
          <w:p w14:paraId="14DDC83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B57BBBB" w14:textId="66DF67DA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220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609</w:t>
            </w:r>
          </w:p>
        </w:tc>
        <w:tc>
          <w:tcPr>
            <w:tcW w:w="270" w:type="dxa"/>
          </w:tcPr>
          <w:p w14:paraId="0FC9BA2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8F7D72A" w14:textId="494B8BAC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7065466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8E0CDB4" w14:textId="669BA8FE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3406DD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9C3EB0A" w14:textId="75926BEA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C1CAF1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3767BCB" w14:textId="7130C011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378048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E53349E" w14:textId="2546AE6A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9166F5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CBAEDB9" w14:textId="741FC0FD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A3E88C0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1136F1" w14:textId="05D4E1E3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70" w:type="dxa"/>
          </w:tcPr>
          <w:p w14:paraId="4B75ABD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4F4833" w14:textId="4C661CCF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220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609</w:t>
            </w:r>
          </w:p>
        </w:tc>
        <w:tc>
          <w:tcPr>
            <w:tcW w:w="236" w:type="dxa"/>
          </w:tcPr>
          <w:p w14:paraId="0891C39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094375" w14:textId="59A4EC34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D6DC3E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7018468" w14:textId="70BF8D89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0415D8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6AEC6EA" w14:textId="067E3FC5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71" w:type="dxa"/>
            <w:gridSpan w:val="2"/>
          </w:tcPr>
          <w:p w14:paraId="7A11A69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2300549" w14:textId="3FB3F305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220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609</w:t>
            </w:r>
          </w:p>
        </w:tc>
      </w:tr>
      <w:tr w:rsidR="00747078" w:rsidRPr="009433A9" w14:paraId="3CAD3FFA" w14:textId="77777777" w:rsidTr="00010D39">
        <w:tc>
          <w:tcPr>
            <w:tcW w:w="2070" w:type="dxa"/>
          </w:tcPr>
          <w:p w14:paraId="6BC7A7A7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628" w:type="dxa"/>
          </w:tcPr>
          <w:p w14:paraId="65779027" w14:textId="0C59DA32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47" w:type="dxa"/>
          </w:tcPr>
          <w:p w14:paraId="36E203F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7BE950A" w14:textId="6391D7CC" w:rsidR="00747078" w:rsidRPr="009433A9" w:rsidRDefault="00C605FF" w:rsidP="00BE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216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464</w:t>
            </w:r>
          </w:p>
        </w:tc>
        <w:tc>
          <w:tcPr>
            <w:tcW w:w="270" w:type="dxa"/>
          </w:tcPr>
          <w:p w14:paraId="05685B9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F8EFAEA" w14:textId="723A1428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7B3C9FE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FD0146C" w14:textId="7CAF006C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CAC5E7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BB08593" w14:textId="0D42F2B0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E010E6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9934403" w14:textId="76453273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1A50DD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0FE5E4" w14:textId="239DD983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0F322E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901EA0" w14:textId="013BAACA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5F3C29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7C9B87" w14:textId="2DDDEC1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70" w:type="dxa"/>
          </w:tcPr>
          <w:p w14:paraId="3E677C3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15DCBF" w14:textId="2FF0927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216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464</w:t>
            </w:r>
          </w:p>
        </w:tc>
        <w:tc>
          <w:tcPr>
            <w:tcW w:w="236" w:type="dxa"/>
          </w:tcPr>
          <w:p w14:paraId="18C241C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F6290E9" w14:textId="270660BB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35E332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FDC55D3" w14:textId="7FA5A40C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2D55B8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E24A4F4" w14:textId="6E38E496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71" w:type="dxa"/>
            <w:gridSpan w:val="2"/>
          </w:tcPr>
          <w:p w14:paraId="6ED901D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628F78B" w14:textId="16692FA8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216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464</w:t>
            </w:r>
          </w:p>
        </w:tc>
      </w:tr>
      <w:tr w:rsidR="00747078" w:rsidRPr="009433A9" w14:paraId="40CCC94B" w14:textId="77777777" w:rsidTr="00010D39">
        <w:tc>
          <w:tcPr>
            <w:tcW w:w="2070" w:type="dxa"/>
          </w:tcPr>
          <w:p w14:paraId="5D7C214D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7E166BBF" w14:textId="1C3492C9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3D308A5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A38843A" w14:textId="6780E836" w:rsidR="00747078" w:rsidRPr="009433A9" w:rsidRDefault="00BE571C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5355D44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B47DC62" w14:textId="39243818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EDE7DE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891131B" w14:textId="60B01B81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096ED5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91B1597" w14:textId="5C64F505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F18218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BCB833F" w14:textId="57AD63BB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976F91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3F45E4" w14:textId="20E4AE8A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</w:tcPr>
          <w:p w14:paraId="1A6927C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F28B37F" w14:textId="67E8E819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160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904</w:t>
            </w:r>
          </w:p>
        </w:tc>
        <w:tc>
          <w:tcPr>
            <w:tcW w:w="236" w:type="dxa"/>
          </w:tcPr>
          <w:p w14:paraId="677AE8A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3D1102" w14:textId="083859AF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70" w:type="dxa"/>
          </w:tcPr>
          <w:p w14:paraId="4EC2639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73D7C0" w14:textId="35CF2D53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160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904</w:t>
            </w:r>
          </w:p>
        </w:tc>
        <w:tc>
          <w:tcPr>
            <w:tcW w:w="236" w:type="dxa"/>
          </w:tcPr>
          <w:p w14:paraId="01289B3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D69AB8" w14:textId="3AB9B79B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7CFA383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64C9F18" w14:textId="10935420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48021A0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296E306" w14:textId="7A07C85B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71" w:type="dxa"/>
            <w:gridSpan w:val="2"/>
          </w:tcPr>
          <w:p w14:paraId="1190263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217A975" w14:textId="3074C72C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160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904</w:t>
            </w:r>
          </w:p>
        </w:tc>
      </w:tr>
      <w:tr w:rsidR="00747078" w:rsidRPr="009433A9" w14:paraId="1D76172B" w14:textId="77777777" w:rsidTr="00010D39">
        <w:tc>
          <w:tcPr>
            <w:tcW w:w="2070" w:type="dxa"/>
          </w:tcPr>
          <w:p w14:paraId="0B530948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0B97CA21" w14:textId="0D36533D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120</w:t>
            </w:r>
          </w:p>
        </w:tc>
        <w:tc>
          <w:tcPr>
            <w:tcW w:w="247" w:type="dxa"/>
            <w:vAlign w:val="bottom"/>
          </w:tcPr>
          <w:p w14:paraId="59320597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F0D5522" w14:textId="650D8601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18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736</w:t>
            </w:r>
          </w:p>
        </w:tc>
        <w:tc>
          <w:tcPr>
            <w:tcW w:w="270" w:type="dxa"/>
            <w:vAlign w:val="bottom"/>
          </w:tcPr>
          <w:p w14:paraId="6D87ED0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29D83DC" w14:textId="431A841F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711</w:t>
            </w:r>
          </w:p>
        </w:tc>
        <w:tc>
          <w:tcPr>
            <w:tcW w:w="273" w:type="dxa"/>
            <w:vAlign w:val="bottom"/>
          </w:tcPr>
          <w:p w14:paraId="3FD83FB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6109961" w14:textId="38F8BCBE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5D918E6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49CF04C" w14:textId="402901D0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42" w:type="dxa"/>
            <w:vAlign w:val="bottom"/>
          </w:tcPr>
          <w:p w14:paraId="63BB44B0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246ECCE" w14:textId="466F166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517</w:t>
            </w:r>
          </w:p>
        </w:tc>
        <w:tc>
          <w:tcPr>
            <w:tcW w:w="236" w:type="dxa"/>
            <w:vAlign w:val="bottom"/>
          </w:tcPr>
          <w:p w14:paraId="15F75EA6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DF6C88A" w14:textId="26FA3FC3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F7845D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41C8F5E" w14:textId="53904987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6B4D474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2472EAD" w14:textId="4BE81A12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175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712</w:t>
            </w:r>
          </w:p>
        </w:tc>
        <w:tc>
          <w:tcPr>
            <w:tcW w:w="270" w:type="dxa"/>
          </w:tcPr>
          <w:p w14:paraId="7FD64FB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BD8B35" w14:textId="69988623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253</w:t>
            </w:r>
          </w:p>
        </w:tc>
        <w:tc>
          <w:tcPr>
            <w:tcW w:w="236" w:type="dxa"/>
            <w:vAlign w:val="bottom"/>
          </w:tcPr>
          <w:p w14:paraId="11924BB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70898C" w14:textId="01C58EB4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5C598B50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2425287" w14:textId="7F0F1B86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564F668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D4DED3E" w14:textId="2EA028D7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175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712</w:t>
            </w:r>
          </w:p>
        </w:tc>
        <w:tc>
          <w:tcPr>
            <w:tcW w:w="271" w:type="dxa"/>
            <w:gridSpan w:val="2"/>
            <w:vAlign w:val="bottom"/>
          </w:tcPr>
          <w:p w14:paraId="719327E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56FCF72" w14:textId="21526ED9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253</w:t>
            </w:r>
          </w:p>
        </w:tc>
      </w:tr>
      <w:tr w:rsidR="00747078" w:rsidRPr="009433A9" w14:paraId="3C8331AF" w14:textId="77777777" w:rsidTr="00010D39">
        <w:tc>
          <w:tcPr>
            <w:tcW w:w="2070" w:type="dxa"/>
          </w:tcPr>
          <w:p w14:paraId="56637C6D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41A93717" w14:textId="0D78B507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96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552</w:t>
            </w:r>
          </w:p>
        </w:tc>
        <w:tc>
          <w:tcPr>
            <w:tcW w:w="247" w:type="dxa"/>
          </w:tcPr>
          <w:p w14:paraId="13B350D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131EA27" w14:textId="38DBECF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93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411</w:t>
            </w:r>
          </w:p>
        </w:tc>
        <w:tc>
          <w:tcPr>
            <w:tcW w:w="270" w:type="dxa"/>
          </w:tcPr>
          <w:p w14:paraId="52F0B907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7F719BB" w14:textId="17F804C4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DA3131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4214D39" w14:textId="7D5436F4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C9C700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8839597" w14:textId="51D95E53" w:rsidR="00747078" w:rsidRPr="009433A9" w:rsidRDefault="00747078" w:rsidP="002F40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B0E86C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755D16A" w14:textId="6D635C66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24FCE2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A3ED82" w14:textId="696CEAD0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DDB511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1C1E5E6" w14:textId="6161A4BF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69D719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1C4B54" w14:textId="222BAD16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96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552</w:t>
            </w:r>
          </w:p>
        </w:tc>
        <w:tc>
          <w:tcPr>
            <w:tcW w:w="270" w:type="dxa"/>
          </w:tcPr>
          <w:p w14:paraId="6582D7A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98823A" w14:textId="7A1C139A" w:rsidR="00747078" w:rsidRPr="009433A9" w:rsidRDefault="00C605FF" w:rsidP="0013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93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411</w:t>
            </w:r>
          </w:p>
        </w:tc>
        <w:tc>
          <w:tcPr>
            <w:tcW w:w="236" w:type="dxa"/>
          </w:tcPr>
          <w:p w14:paraId="60C8D35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61B75C" w14:textId="13003741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26C401B7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8829349" w14:textId="019FE3F6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4592E2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C4BCDA7" w14:textId="17B68F6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96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552</w:t>
            </w:r>
          </w:p>
        </w:tc>
        <w:tc>
          <w:tcPr>
            <w:tcW w:w="271" w:type="dxa"/>
            <w:gridSpan w:val="2"/>
          </w:tcPr>
          <w:p w14:paraId="031D70D0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B7D99D5" w14:textId="5831F539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93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411</w:t>
            </w:r>
          </w:p>
        </w:tc>
      </w:tr>
      <w:tr w:rsidR="00747078" w:rsidRPr="009433A9" w14:paraId="01662E4E" w14:textId="77777777" w:rsidTr="00010D39">
        <w:tc>
          <w:tcPr>
            <w:tcW w:w="2070" w:type="dxa"/>
          </w:tcPr>
          <w:p w14:paraId="1015E4FD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628" w:type="dxa"/>
          </w:tcPr>
          <w:p w14:paraId="32FE6C4B" w14:textId="3F5F0E14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658D3D6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67A8A09" w14:textId="575955B4" w:rsidR="00747078" w:rsidRPr="009433A9" w:rsidRDefault="00BE571C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60E7CB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4D4806F" w14:textId="4B6D7436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3" w:type="dxa"/>
          </w:tcPr>
          <w:p w14:paraId="674FDC04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DB88068" w14:textId="487B465B" w:rsidR="00747078" w:rsidRPr="009433A9" w:rsidRDefault="009A351C" w:rsidP="009A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76,234</w:t>
            </w:r>
          </w:p>
        </w:tc>
        <w:tc>
          <w:tcPr>
            <w:tcW w:w="270" w:type="dxa"/>
          </w:tcPr>
          <w:p w14:paraId="2A2318C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F799170" w14:textId="1B048247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5CD29B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AC52105" w14:textId="17DCB81B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790C61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0C0AD8" w14:textId="12792FA4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108B3A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E09D1A" w14:textId="79FA1205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4F7D85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328E84" w14:textId="20E5FD3F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0" w:type="dxa"/>
          </w:tcPr>
          <w:p w14:paraId="559237CB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73386A" w14:textId="79E4C513" w:rsidR="00747078" w:rsidRPr="009433A9" w:rsidRDefault="00A80D35" w:rsidP="0085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76,234</w:t>
            </w:r>
          </w:p>
        </w:tc>
        <w:tc>
          <w:tcPr>
            <w:tcW w:w="236" w:type="dxa"/>
          </w:tcPr>
          <w:p w14:paraId="10483A44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EFEA91" w14:textId="0A54845F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806886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DACAFF0" w14:textId="6DF906A4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4E66B1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6A66622" w14:textId="22EB0BA5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1" w:type="dxa"/>
            <w:gridSpan w:val="2"/>
          </w:tcPr>
          <w:p w14:paraId="18A902F7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6E384B0" w14:textId="56072F61" w:rsidR="00747078" w:rsidRPr="009433A9" w:rsidRDefault="00A80D35" w:rsidP="000F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76,234</w:t>
            </w:r>
          </w:p>
        </w:tc>
      </w:tr>
      <w:tr w:rsidR="00747078" w:rsidRPr="009433A9" w14:paraId="1F1E8142" w14:textId="77777777" w:rsidTr="00010D39">
        <w:tc>
          <w:tcPr>
            <w:tcW w:w="2070" w:type="dxa"/>
          </w:tcPr>
          <w:p w14:paraId="480B1C0F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6D404E5A" w14:textId="3CABE19E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70AD55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5A86EF5" w14:textId="1939BE6C" w:rsidR="00747078" w:rsidRPr="009433A9" w:rsidRDefault="00BE571C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9B597D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68F60CA" w14:textId="54180A9A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4580C9A6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8C4BBD8" w14:textId="69616309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E6745C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AEDBEE3" w14:textId="1A5F3070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  <w:tc>
          <w:tcPr>
            <w:tcW w:w="242" w:type="dxa"/>
          </w:tcPr>
          <w:p w14:paraId="1DC0D62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9E40E74" w14:textId="0D6BBFEB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695</w:t>
            </w:r>
          </w:p>
        </w:tc>
        <w:tc>
          <w:tcPr>
            <w:tcW w:w="236" w:type="dxa"/>
          </w:tcPr>
          <w:p w14:paraId="0D0B36C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2416ACE" w14:textId="4E2566A4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2AB13A4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1D33E7" w14:textId="09923378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35CEDA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F16C7A3" w14:textId="5355571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  <w:tc>
          <w:tcPr>
            <w:tcW w:w="270" w:type="dxa"/>
          </w:tcPr>
          <w:p w14:paraId="77F57E1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F45729" w14:textId="312955C5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695</w:t>
            </w:r>
          </w:p>
        </w:tc>
        <w:tc>
          <w:tcPr>
            <w:tcW w:w="236" w:type="dxa"/>
          </w:tcPr>
          <w:p w14:paraId="7BC088F2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452AFF1" w14:textId="239D0334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1334662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C3EAE98" w14:textId="0580BD37" w:rsidR="00747078" w:rsidRPr="009433A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BBCD64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6766D6A" w14:textId="200D3E2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  <w:tc>
          <w:tcPr>
            <w:tcW w:w="271" w:type="dxa"/>
            <w:gridSpan w:val="2"/>
          </w:tcPr>
          <w:p w14:paraId="485057B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D4304DD" w14:textId="4996810F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695</w:t>
            </w:r>
          </w:p>
        </w:tc>
      </w:tr>
      <w:tr w:rsidR="00747078" w:rsidRPr="009433A9" w14:paraId="5265756D" w14:textId="77777777" w:rsidTr="00010D39">
        <w:tc>
          <w:tcPr>
            <w:tcW w:w="2070" w:type="dxa"/>
          </w:tcPr>
          <w:p w14:paraId="705174D3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FA5C2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เทคโนโลยีและสารสนเทศ</w:t>
            </w:r>
          </w:p>
        </w:tc>
        <w:tc>
          <w:tcPr>
            <w:tcW w:w="628" w:type="dxa"/>
          </w:tcPr>
          <w:p w14:paraId="7FFBB72A" w14:textId="28FB47C3" w:rsidR="00747078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6AEB17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6DB92D4" w14:textId="574AFB84" w:rsidR="00747078" w:rsidRDefault="00BE571C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09C8C1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0B6DCE5" w14:textId="395BA2BE" w:rsidR="00747078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244F9C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B305204" w14:textId="58213186" w:rsidR="00747078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7C738CD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0DABFAD" w14:textId="27CD907B" w:rsidR="00747078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2F83A5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7E239E6" w14:textId="38D545C4" w:rsidR="00747078" w:rsidRPr="007E1C6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CD40BC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DD5190D" w14:textId="0BDF8709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32EEB74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0B91FD" w14:textId="044C9A75" w:rsidR="00747078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8EC7061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9FE811" w14:textId="60B254B8" w:rsidR="00747078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E96C22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A3DE57" w14:textId="35966AD3" w:rsidR="00747078" w:rsidRPr="007E1C6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195669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B8E0839" w14:textId="4F18812E" w:rsidR="00747078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375</w:t>
            </w:r>
          </w:p>
        </w:tc>
        <w:tc>
          <w:tcPr>
            <w:tcW w:w="276" w:type="dxa"/>
          </w:tcPr>
          <w:p w14:paraId="52DE4A3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4D24C8B" w14:textId="36E79AC2" w:rsidR="00747078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2CF3030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178640C" w14:textId="52AE22DB" w:rsidR="00747078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375</w:t>
            </w:r>
          </w:p>
        </w:tc>
        <w:tc>
          <w:tcPr>
            <w:tcW w:w="271" w:type="dxa"/>
            <w:gridSpan w:val="2"/>
          </w:tcPr>
          <w:p w14:paraId="62A30C8E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4259F85" w14:textId="0DB02653" w:rsidR="00747078" w:rsidRPr="007E1C69" w:rsidRDefault="00134114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</w:tr>
      <w:tr w:rsidR="00747078" w:rsidRPr="009433A9" w14:paraId="36A7ACF8" w14:textId="77777777" w:rsidTr="00010D39">
        <w:tc>
          <w:tcPr>
            <w:tcW w:w="2070" w:type="dxa"/>
          </w:tcPr>
          <w:p w14:paraId="1956B4B6" w14:textId="77777777" w:rsidR="00747078" w:rsidRPr="009433A9" w:rsidRDefault="00747078" w:rsidP="0074707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2E5F62FD" w14:textId="4AFCC3C1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1C655895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7040958" w14:textId="729FDF53" w:rsidR="00747078" w:rsidRPr="009433A9" w:rsidRDefault="00BE571C" w:rsidP="000F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0E75E2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714725B" w14:textId="0B7F22FA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6740C0F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CFF9729" w14:textId="0C75D90B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456AF1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C883C8E" w14:textId="142C89D7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187F1B3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75018E5" w14:textId="68E24B9D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6D80439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826E270" w14:textId="194C1580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6C9B376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F6885D" w14:textId="48CD3A91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6DA311A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9A79B3" w14:textId="34690FDB" w:rsidR="00747078" w:rsidRPr="000C66D5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03BBE43" w14:textId="77777777" w:rsidR="00747078" w:rsidRPr="000C66D5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EFF0275" w14:textId="02AE369A" w:rsidR="00747078" w:rsidRPr="000C66D5" w:rsidRDefault="00242DC2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80E0E8E" w14:textId="77777777" w:rsidR="00747078" w:rsidRPr="000C66D5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514570" w14:textId="6E5835CF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6" w:type="dxa"/>
          </w:tcPr>
          <w:p w14:paraId="7EE1AA15" w14:textId="77777777" w:rsidR="00747078" w:rsidRPr="000C66D5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246E403" w14:textId="4D71CF3D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97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382</w:t>
            </w:r>
          </w:p>
        </w:tc>
        <w:tc>
          <w:tcPr>
            <w:tcW w:w="236" w:type="dxa"/>
          </w:tcPr>
          <w:p w14:paraId="64A60EA5" w14:textId="77777777" w:rsidR="00747078" w:rsidRPr="000C66D5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18CBBB0" w14:textId="0A53CCEF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1" w:type="dxa"/>
            <w:gridSpan w:val="2"/>
          </w:tcPr>
          <w:p w14:paraId="1F09306C" w14:textId="77777777" w:rsidR="00747078" w:rsidRPr="009433A9" w:rsidRDefault="00747078" w:rsidP="0074707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E935EC6" w14:textId="5FCDF814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97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382</w:t>
            </w:r>
          </w:p>
        </w:tc>
      </w:tr>
      <w:tr w:rsidR="00747078" w:rsidRPr="009433A9" w14:paraId="31B01A90" w14:textId="77777777" w:rsidTr="00010D39">
        <w:tc>
          <w:tcPr>
            <w:tcW w:w="2070" w:type="dxa"/>
          </w:tcPr>
          <w:p w14:paraId="59A3742B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6EAC79CC" w14:textId="1D6AACD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950</w:t>
            </w:r>
          </w:p>
        </w:tc>
        <w:tc>
          <w:tcPr>
            <w:tcW w:w="247" w:type="dxa"/>
          </w:tcPr>
          <w:p w14:paraId="69C981B1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281436E" w14:textId="075E0479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148</w:t>
            </w:r>
          </w:p>
        </w:tc>
        <w:tc>
          <w:tcPr>
            <w:tcW w:w="270" w:type="dxa"/>
          </w:tcPr>
          <w:p w14:paraId="6404D4E2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867E11B" w14:textId="276D7D08" w:rsidR="00747078" w:rsidRPr="009433A9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4339E14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B4433DE" w14:textId="5837D2E0" w:rsidR="00747078" w:rsidRPr="009433A9" w:rsidRDefault="009A351C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428693E1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FE3FC79" w14:textId="0BB0B7B4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85990B7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0F117F65" w14:textId="4C7BB6F4" w:rsidR="00747078" w:rsidRPr="009433A9" w:rsidRDefault="00BE571C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D510109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7A18AB7" w14:textId="16E18FF1" w:rsidR="00747078" w:rsidRPr="009433A9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B535D28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82996BB" w14:textId="09CE1C73" w:rsidR="00747078" w:rsidRPr="009433A9" w:rsidRDefault="00085FF7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E885D8D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079A6FD" w14:textId="7D90A76E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950</w:t>
            </w:r>
          </w:p>
        </w:tc>
        <w:tc>
          <w:tcPr>
            <w:tcW w:w="270" w:type="dxa"/>
          </w:tcPr>
          <w:p w14:paraId="16081DAA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066CFDC" w14:textId="3A44CA9C" w:rsidR="00747078" w:rsidRPr="000C66D5" w:rsidRDefault="00A80D35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  <w:r w:rsidR="00242DC2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169</w:t>
            </w:r>
          </w:p>
        </w:tc>
        <w:tc>
          <w:tcPr>
            <w:tcW w:w="236" w:type="dxa"/>
          </w:tcPr>
          <w:p w14:paraId="1341013E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FD96497" w14:textId="4D3528DA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63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589</w:t>
            </w:r>
          </w:p>
        </w:tc>
        <w:tc>
          <w:tcPr>
            <w:tcW w:w="276" w:type="dxa"/>
          </w:tcPr>
          <w:p w14:paraId="11F4D01F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77E0F1E0" w14:textId="7437A5CE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379</w:t>
            </w:r>
          </w:p>
        </w:tc>
        <w:tc>
          <w:tcPr>
            <w:tcW w:w="236" w:type="dxa"/>
          </w:tcPr>
          <w:p w14:paraId="0BAC1C8F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4D048ED" w14:textId="6C5D842B" w:rsidR="00747078" w:rsidRPr="000C66D5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539</w:t>
            </w:r>
          </w:p>
        </w:tc>
        <w:tc>
          <w:tcPr>
            <w:tcW w:w="271" w:type="dxa"/>
            <w:gridSpan w:val="2"/>
          </w:tcPr>
          <w:p w14:paraId="258AA808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35CFF04" w14:textId="3AA1E7C7" w:rsidR="00747078" w:rsidRPr="009433A9" w:rsidRDefault="00A80D35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70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548</w:t>
            </w:r>
          </w:p>
        </w:tc>
      </w:tr>
      <w:tr w:rsidR="00747078" w:rsidRPr="009433A9" w14:paraId="5D0EE673" w14:textId="77777777" w:rsidTr="00010D39">
        <w:tc>
          <w:tcPr>
            <w:tcW w:w="2070" w:type="dxa"/>
          </w:tcPr>
          <w:p w14:paraId="4BF7E58C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02E0088" w14:textId="0FC82DB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065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874</w:t>
            </w:r>
          </w:p>
        </w:tc>
        <w:tc>
          <w:tcPr>
            <w:tcW w:w="247" w:type="dxa"/>
          </w:tcPr>
          <w:p w14:paraId="7FD71E9E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ABEA2F6" w14:textId="217AEBE6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981</w:t>
            </w:r>
            <w:r w:rsidR="00BE571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519</w:t>
            </w:r>
          </w:p>
        </w:tc>
        <w:tc>
          <w:tcPr>
            <w:tcW w:w="270" w:type="dxa"/>
          </w:tcPr>
          <w:p w14:paraId="7E7EA07D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5ADFD59E" w14:textId="457A150D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139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3" w:type="dxa"/>
          </w:tcPr>
          <w:p w14:paraId="5812F220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69DFACC2" w14:textId="5F36CB36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76</w:t>
            </w:r>
            <w:r w:rsidR="00BE571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255</w:t>
            </w:r>
          </w:p>
        </w:tc>
        <w:tc>
          <w:tcPr>
            <w:tcW w:w="270" w:type="dxa"/>
          </w:tcPr>
          <w:p w14:paraId="44F38756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9BC78E" w14:textId="50AFFFA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145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501</w:t>
            </w:r>
          </w:p>
        </w:tc>
        <w:tc>
          <w:tcPr>
            <w:tcW w:w="242" w:type="dxa"/>
          </w:tcPr>
          <w:p w14:paraId="6C438034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749A4120" w14:textId="188735B3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113</w:t>
            </w:r>
            <w:r w:rsidR="00BE571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212</w:t>
            </w:r>
          </w:p>
        </w:tc>
        <w:tc>
          <w:tcPr>
            <w:tcW w:w="236" w:type="dxa"/>
          </w:tcPr>
          <w:p w14:paraId="5CC15ABD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0C2F714" w14:textId="7A4E68A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191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</w:tcPr>
          <w:p w14:paraId="528D7BC1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8D16B84" w14:textId="47BD4027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160</w:t>
            </w:r>
            <w:r w:rsidR="00085FF7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904</w:t>
            </w:r>
          </w:p>
        </w:tc>
        <w:tc>
          <w:tcPr>
            <w:tcW w:w="236" w:type="dxa"/>
          </w:tcPr>
          <w:p w14:paraId="35166213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6BD3271" w14:textId="00C2436F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542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984</w:t>
            </w:r>
          </w:p>
        </w:tc>
        <w:tc>
          <w:tcPr>
            <w:tcW w:w="270" w:type="dxa"/>
          </w:tcPr>
          <w:p w14:paraId="1344F417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754E46E" w14:textId="4D360B43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331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890</w:t>
            </w:r>
          </w:p>
        </w:tc>
        <w:tc>
          <w:tcPr>
            <w:tcW w:w="236" w:type="dxa"/>
          </w:tcPr>
          <w:p w14:paraId="6ECC3423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AF91D4D" w14:textId="1376A5A0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142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956</w:t>
            </w:r>
          </w:p>
        </w:tc>
        <w:tc>
          <w:tcPr>
            <w:tcW w:w="276" w:type="dxa"/>
          </w:tcPr>
          <w:p w14:paraId="31E5CCBE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57EC7096" w14:textId="164B1861" w:rsidR="00747078" w:rsidRPr="000C66D5" w:rsidRDefault="00C605FF" w:rsidP="006E4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163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761</w:t>
            </w:r>
          </w:p>
        </w:tc>
        <w:tc>
          <w:tcPr>
            <w:tcW w:w="236" w:type="dxa"/>
          </w:tcPr>
          <w:p w14:paraId="24A802FC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C8744E1" w14:textId="673C67AA" w:rsidR="00747078" w:rsidRPr="000C66D5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685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940</w:t>
            </w:r>
          </w:p>
        </w:tc>
        <w:tc>
          <w:tcPr>
            <w:tcW w:w="271" w:type="dxa"/>
            <w:gridSpan w:val="2"/>
          </w:tcPr>
          <w:p w14:paraId="4C6A4294" w14:textId="77777777" w:rsidR="00747078" w:rsidRPr="009433A9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89159D" w14:textId="2891BCFB" w:rsidR="00747078" w:rsidRPr="009433A9" w:rsidRDefault="00C605FF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495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651</w:t>
            </w:r>
          </w:p>
        </w:tc>
      </w:tr>
      <w:tr w:rsidR="00747078" w:rsidRPr="00E32BB3" w14:paraId="4C7C1EE7" w14:textId="77777777" w:rsidTr="00010D39">
        <w:tc>
          <w:tcPr>
            <w:tcW w:w="2070" w:type="dxa"/>
          </w:tcPr>
          <w:p w14:paraId="1FABAF62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87401C5" w14:textId="77777777" w:rsidR="00747078" w:rsidRPr="00E32BB3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14:paraId="35749AC3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55620D85" w14:textId="77777777" w:rsidR="00747078" w:rsidRPr="00E32BB3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2DAD89A0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75857E96" w14:textId="77777777" w:rsidR="00747078" w:rsidRPr="00E32BB3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14:paraId="1D563AED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01F6872" w14:textId="77777777" w:rsidR="00747078" w:rsidRPr="00E32BB3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1FF6A8CB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4B6433E" w14:textId="77777777" w:rsidR="00747078" w:rsidRPr="00E32BB3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2" w:type="dxa"/>
          </w:tcPr>
          <w:p w14:paraId="6F3E9702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4F3420BC" w14:textId="77777777" w:rsidR="00747078" w:rsidRPr="00E32BB3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DD8B3A0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D6FC71C" w14:textId="77777777" w:rsidR="00747078" w:rsidRPr="00E32BB3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643649AC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1B536C9" w14:textId="6CD09576" w:rsidR="00747078" w:rsidRPr="00E32BB3" w:rsidRDefault="00747078" w:rsidP="00085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700374B0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A08291" w14:textId="77777777" w:rsidR="00747078" w:rsidRPr="000C66D5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5BBDCD9D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B85F12E" w14:textId="73AF122E" w:rsidR="00747078" w:rsidRPr="000C66D5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7C822FD3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971A1BF" w14:textId="77777777" w:rsidR="00747078" w:rsidRPr="000C66D5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6" w:type="dxa"/>
          </w:tcPr>
          <w:p w14:paraId="0756EC0A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CA9F255" w14:textId="77777777" w:rsidR="00747078" w:rsidRPr="000C66D5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0EC27149" w14:textId="77777777" w:rsidR="00747078" w:rsidRPr="000C66D5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5480BF28" w14:textId="77777777" w:rsidR="00747078" w:rsidRPr="000C66D5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A323FDD" w14:textId="77777777" w:rsidR="00747078" w:rsidRPr="00E32BB3" w:rsidRDefault="00747078" w:rsidP="00747078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C8F56D" w14:textId="77777777" w:rsidR="00747078" w:rsidRPr="00E32BB3" w:rsidRDefault="00747078" w:rsidP="007470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747078" w:rsidRPr="009433A9" w14:paraId="2C8B8950" w14:textId="77777777" w:rsidTr="00010D39">
        <w:tc>
          <w:tcPr>
            <w:tcW w:w="2070" w:type="dxa"/>
          </w:tcPr>
          <w:p w14:paraId="50BA689F" w14:textId="77777777" w:rsidR="00747078" w:rsidRPr="009433A9" w:rsidRDefault="00747078" w:rsidP="00747078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1A4C7A66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03005E58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0300DCA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E8DE497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487360A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02311EE3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7AAAAE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9F2A23D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C46E482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6B95413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EDB38B0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1AA555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458F36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F93E294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685168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807F68C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8A24B0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AE46E2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2E228DE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467B2E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F065D5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47F9038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CCC8724" w14:textId="77777777" w:rsidR="00747078" w:rsidRPr="000C66D5" w:rsidRDefault="00747078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D693EE7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99F010E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3F84775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6DA3761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747078" w:rsidRPr="009433A9" w14:paraId="5704034C" w14:textId="77777777" w:rsidTr="00010D39">
        <w:tc>
          <w:tcPr>
            <w:tcW w:w="2070" w:type="dxa"/>
            <w:vAlign w:val="bottom"/>
          </w:tcPr>
          <w:p w14:paraId="001F8C52" w14:textId="77777777" w:rsidR="00747078" w:rsidRPr="009433A9" w:rsidRDefault="00747078" w:rsidP="00747078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5556D97D" w14:textId="63495B9A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785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677</w:t>
            </w:r>
          </w:p>
        </w:tc>
        <w:tc>
          <w:tcPr>
            <w:tcW w:w="247" w:type="dxa"/>
            <w:vAlign w:val="bottom"/>
          </w:tcPr>
          <w:p w14:paraId="7FE276FC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2DFBA353" w14:textId="2A245B77" w:rsidR="00747078" w:rsidRPr="009433A9" w:rsidRDefault="00C605FF" w:rsidP="00BE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665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740</w:t>
            </w:r>
          </w:p>
        </w:tc>
        <w:tc>
          <w:tcPr>
            <w:tcW w:w="270" w:type="dxa"/>
            <w:vAlign w:val="bottom"/>
          </w:tcPr>
          <w:p w14:paraId="29B571B5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30D7FC54" w14:textId="53D8A202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711</w:t>
            </w:r>
          </w:p>
        </w:tc>
        <w:tc>
          <w:tcPr>
            <w:tcW w:w="273" w:type="dxa"/>
            <w:vAlign w:val="bottom"/>
          </w:tcPr>
          <w:p w14:paraId="68F7F89B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C094733" w14:textId="6A15F949" w:rsidR="00747078" w:rsidRPr="009433A9" w:rsidRDefault="009A351C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5AFD30CA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E45973D" w14:textId="2F532572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42" w:type="dxa"/>
            <w:vAlign w:val="bottom"/>
          </w:tcPr>
          <w:p w14:paraId="0EC7E18B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252457EE" w14:textId="63200847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51</w:t>
            </w:r>
            <w:r w:rsidR="00360198">
              <w:rPr>
                <w:rFonts w:ascii="Angsana New" w:hAnsi="Angsana New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7E4E1568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4982FB8" w14:textId="0A06E670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128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734</w:t>
            </w:r>
          </w:p>
        </w:tc>
        <w:tc>
          <w:tcPr>
            <w:tcW w:w="236" w:type="dxa"/>
            <w:vAlign w:val="bottom"/>
          </w:tcPr>
          <w:p w14:paraId="2D6B5FEA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B4B6515" w14:textId="0D288513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115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120</w:t>
            </w:r>
          </w:p>
        </w:tc>
        <w:tc>
          <w:tcPr>
            <w:tcW w:w="236" w:type="dxa"/>
          </w:tcPr>
          <w:p w14:paraId="66719EA2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FDF9C0C" w14:textId="5B63A59D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063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003</w:t>
            </w:r>
          </w:p>
        </w:tc>
        <w:tc>
          <w:tcPr>
            <w:tcW w:w="270" w:type="dxa"/>
          </w:tcPr>
          <w:p w14:paraId="3072411E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38DDB0" w14:textId="5608B3D5" w:rsidR="00747078" w:rsidRPr="000C66D5" w:rsidRDefault="00A80D35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845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398</w:t>
            </w:r>
          </w:p>
        </w:tc>
        <w:tc>
          <w:tcPr>
            <w:tcW w:w="236" w:type="dxa"/>
            <w:vAlign w:val="bottom"/>
          </w:tcPr>
          <w:p w14:paraId="629D6ED8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B2405D" w14:textId="15607EAA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084</w:t>
            </w:r>
          </w:p>
        </w:tc>
        <w:tc>
          <w:tcPr>
            <w:tcW w:w="276" w:type="dxa"/>
            <w:vAlign w:val="bottom"/>
          </w:tcPr>
          <w:p w14:paraId="6D5C1F33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0225EB8E" w14:textId="53DC091B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267</w:t>
            </w:r>
          </w:p>
        </w:tc>
        <w:tc>
          <w:tcPr>
            <w:tcW w:w="236" w:type="dxa"/>
            <w:vAlign w:val="bottom"/>
          </w:tcPr>
          <w:p w14:paraId="03CA5C2A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53E65DF" w14:textId="59A204ED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154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087</w:t>
            </w:r>
          </w:p>
        </w:tc>
        <w:tc>
          <w:tcPr>
            <w:tcW w:w="271" w:type="dxa"/>
            <w:gridSpan w:val="2"/>
            <w:vAlign w:val="bottom"/>
          </w:tcPr>
          <w:p w14:paraId="45D6BF5E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A785FE7" w14:textId="280C386F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</w:t>
            </w:r>
            <w:r w:rsidR="00A80D35">
              <w:rPr>
                <w:rFonts w:ascii="Angsana New" w:hAnsi="Angsana New"/>
                <w:sz w:val="19"/>
                <w:szCs w:val="19"/>
                <w:lang w:eastAsia="en-GB"/>
              </w:rPr>
              <w:t>07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="00A80D35">
              <w:rPr>
                <w:rFonts w:ascii="Angsana New" w:hAnsi="Angsana New"/>
                <w:sz w:val="19"/>
                <w:szCs w:val="19"/>
                <w:lang w:eastAsia="en-GB"/>
              </w:rPr>
              <w:t>665</w:t>
            </w:r>
          </w:p>
        </w:tc>
      </w:tr>
      <w:tr w:rsidR="00747078" w:rsidRPr="009433A9" w14:paraId="0BDC09E8" w14:textId="77777777" w:rsidTr="00010D39">
        <w:tc>
          <w:tcPr>
            <w:tcW w:w="2070" w:type="dxa"/>
            <w:vAlign w:val="bottom"/>
          </w:tcPr>
          <w:p w14:paraId="4FFF6768" w14:textId="77777777" w:rsidR="00747078" w:rsidRPr="009433A9" w:rsidRDefault="00747078" w:rsidP="00747078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142ED0BC" w14:textId="25A33E83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280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197</w:t>
            </w:r>
          </w:p>
        </w:tc>
        <w:tc>
          <w:tcPr>
            <w:tcW w:w="247" w:type="dxa"/>
            <w:vAlign w:val="bottom"/>
          </w:tcPr>
          <w:p w14:paraId="630A6881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2157FD26" w14:textId="1A51BF54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315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779</w:t>
            </w:r>
          </w:p>
        </w:tc>
        <w:tc>
          <w:tcPr>
            <w:tcW w:w="270" w:type="dxa"/>
            <w:vAlign w:val="bottom"/>
          </w:tcPr>
          <w:p w14:paraId="47975DF1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14FBB6CD" w14:textId="566B1F27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3" w:type="dxa"/>
            <w:vAlign w:val="bottom"/>
          </w:tcPr>
          <w:p w14:paraId="17A09E8E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7EF7D63" w14:textId="1B9AC17A" w:rsidR="00747078" w:rsidRPr="009433A9" w:rsidRDefault="009A351C" w:rsidP="009A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76,234</w:t>
            </w:r>
          </w:p>
        </w:tc>
        <w:tc>
          <w:tcPr>
            <w:tcW w:w="270" w:type="dxa"/>
            <w:vAlign w:val="bottom"/>
          </w:tcPr>
          <w:p w14:paraId="09AA039A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58ED1B" w14:textId="4C196F0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  <w:tc>
          <w:tcPr>
            <w:tcW w:w="242" w:type="dxa"/>
            <w:vAlign w:val="bottom"/>
          </w:tcPr>
          <w:p w14:paraId="208D0D90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E4DFE3D" w14:textId="62385ECA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</w:t>
            </w:r>
            <w:r w:rsidR="00BE571C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69</w:t>
            </w:r>
            <w:r w:rsidR="00360198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711F5B73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B043D31" w14:textId="5989E248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4CAC68BA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D3A7EF1" w14:textId="2F5F0B8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45</w:t>
            </w:r>
            <w:r w:rsidR="00085FF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784</w:t>
            </w:r>
          </w:p>
        </w:tc>
        <w:tc>
          <w:tcPr>
            <w:tcW w:w="236" w:type="dxa"/>
          </w:tcPr>
          <w:p w14:paraId="18248F16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9206EC" w14:textId="6DC17003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479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981</w:t>
            </w:r>
          </w:p>
        </w:tc>
        <w:tc>
          <w:tcPr>
            <w:tcW w:w="270" w:type="dxa"/>
          </w:tcPr>
          <w:p w14:paraId="762073F5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60D713E" w14:textId="2ECFAC28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  <w:r w:rsidR="00A80D35">
              <w:rPr>
                <w:rFonts w:ascii="Angsana New" w:hAnsi="Angsana New"/>
                <w:sz w:val="19"/>
                <w:szCs w:val="19"/>
                <w:lang w:eastAsia="en-GB"/>
              </w:rPr>
              <w:t>86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="00A80D35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</w:t>
            </w:r>
            <w:r w:rsidR="00A80D35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5CBE3F73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94F626" w14:textId="49BB6EC2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872</w:t>
            </w:r>
          </w:p>
        </w:tc>
        <w:tc>
          <w:tcPr>
            <w:tcW w:w="276" w:type="dxa"/>
            <w:vAlign w:val="bottom"/>
          </w:tcPr>
          <w:p w14:paraId="32B3BB57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3426C08A" w14:textId="37E4CDAA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101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494</w:t>
            </w:r>
          </w:p>
        </w:tc>
        <w:tc>
          <w:tcPr>
            <w:tcW w:w="236" w:type="dxa"/>
            <w:vAlign w:val="bottom"/>
          </w:tcPr>
          <w:p w14:paraId="4DB52FFF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FF1684" w14:textId="0B4A719D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531</w:t>
            </w:r>
            <w:r w:rsidR="00747078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853</w:t>
            </w:r>
          </w:p>
        </w:tc>
        <w:tc>
          <w:tcPr>
            <w:tcW w:w="271" w:type="dxa"/>
            <w:gridSpan w:val="2"/>
            <w:vAlign w:val="bottom"/>
          </w:tcPr>
          <w:p w14:paraId="670F875D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C8EA94" w14:textId="349A7C08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  <w:r w:rsidR="00A80D35">
              <w:rPr>
                <w:rFonts w:ascii="Angsana New" w:hAnsi="Angsana New"/>
                <w:sz w:val="19"/>
                <w:szCs w:val="19"/>
                <w:lang w:eastAsia="en-GB"/>
              </w:rPr>
              <w:t>87</w:t>
            </w:r>
            <w:r w:rsidR="001341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="00A80D35">
              <w:rPr>
                <w:rFonts w:ascii="Angsana New" w:hAnsi="Angsana New"/>
                <w:sz w:val="19"/>
                <w:szCs w:val="19"/>
                <w:lang w:eastAsia="en-GB"/>
              </w:rPr>
              <w:t>986</w:t>
            </w:r>
          </w:p>
        </w:tc>
      </w:tr>
      <w:tr w:rsidR="00747078" w:rsidRPr="009433A9" w14:paraId="52842394" w14:textId="77777777" w:rsidTr="00010D39">
        <w:tc>
          <w:tcPr>
            <w:tcW w:w="2070" w:type="dxa"/>
            <w:vAlign w:val="bottom"/>
          </w:tcPr>
          <w:p w14:paraId="1374D077" w14:textId="77777777" w:rsidR="00747078" w:rsidRPr="009433A9" w:rsidRDefault="00747078" w:rsidP="00747078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2E24" w14:textId="7C9F5D69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065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874</w:t>
            </w:r>
          </w:p>
        </w:tc>
        <w:tc>
          <w:tcPr>
            <w:tcW w:w="247" w:type="dxa"/>
            <w:vAlign w:val="bottom"/>
          </w:tcPr>
          <w:p w14:paraId="34ECC471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8E0B7" w14:textId="2CD092C1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981</w:t>
            </w:r>
            <w:r w:rsidR="00BE571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519</w:t>
            </w:r>
          </w:p>
        </w:tc>
        <w:tc>
          <w:tcPr>
            <w:tcW w:w="270" w:type="dxa"/>
            <w:vAlign w:val="bottom"/>
          </w:tcPr>
          <w:p w14:paraId="7311B920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7E927" w14:textId="2AD3EFA7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139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3" w:type="dxa"/>
            <w:vAlign w:val="bottom"/>
          </w:tcPr>
          <w:p w14:paraId="06B83FA2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E1BF" w14:textId="62E5A3FE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76</w:t>
            </w:r>
            <w:r w:rsidR="00BE571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255</w:t>
            </w:r>
          </w:p>
        </w:tc>
        <w:tc>
          <w:tcPr>
            <w:tcW w:w="270" w:type="dxa"/>
          </w:tcPr>
          <w:p w14:paraId="437A498F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64BF60" w14:textId="55E21900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145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501</w:t>
            </w:r>
          </w:p>
        </w:tc>
        <w:tc>
          <w:tcPr>
            <w:tcW w:w="242" w:type="dxa"/>
          </w:tcPr>
          <w:p w14:paraId="450EAA34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EA46F0C" w14:textId="6138E0EC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113</w:t>
            </w:r>
            <w:r w:rsidR="00BE571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212</w:t>
            </w:r>
          </w:p>
        </w:tc>
        <w:tc>
          <w:tcPr>
            <w:tcW w:w="236" w:type="dxa"/>
          </w:tcPr>
          <w:p w14:paraId="6544F740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1CE2E90" w14:textId="7C47BE93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191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</w:tcPr>
          <w:p w14:paraId="7DDD1BC2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67ECC54" w14:textId="7445EA4C" w:rsidR="00747078" w:rsidRPr="00262A0C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160</w:t>
            </w:r>
            <w:r w:rsidR="00085FF7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904</w:t>
            </w:r>
          </w:p>
        </w:tc>
        <w:tc>
          <w:tcPr>
            <w:tcW w:w="236" w:type="dxa"/>
          </w:tcPr>
          <w:p w14:paraId="697166E3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851165" w14:textId="10FEC746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542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984</w:t>
            </w:r>
          </w:p>
        </w:tc>
        <w:tc>
          <w:tcPr>
            <w:tcW w:w="270" w:type="dxa"/>
          </w:tcPr>
          <w:p w14:paraId="11F91DFF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D006BFF" w14:textId="503DC798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331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890</w:t>
            </w:r>
          </w:p>
        </w:tc>
        <w:tc>
          <w:tcPr>
            <w:tcW w:w="236" w:type="dxa"/>
          </w:tcPr>
          <w:p w14:paraId="343BDD7E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7AD0C07" w14:textId="59CB0528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142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956</w:t>
            </w:r>
          </w:p>
        </w:tc>
        <w:tc>
          <w:tcPr>
            <w:tcW w:w="276" w:type="dxa"/>
          </w:tcPr>
          <w:p w14:paraId="44B35FE7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30865" w14:textId="42816C1E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163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761</w:t>
            </w:r>
          </w:p>
        </w:tc>
        <w:tc>
          <w:tcPr>
            <w:tcW w:w="236" w:type="dxa"/>
          </w:tcPr>
          <w:p w14:paraId="4815DE9C" w14:textId="77777777" w:rsidR="00747078" w:rsidRPr="000C66D5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A09F14C" w14:textId="5FB03E6B" w:rsidR="00747078" w:rsidRPr="000C66D5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685</w:t>
            </w:r>
            <w:r w:rsidR="007470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940</w:t>
            </w:r>
          </w:p>
        </w:tc>
        <w:tc>
          <w:tcPr>
            <w:tcW w:w="271" w:type="dxa"/>
            <w:gridSpan w:val="2"/>
          </w:tcPr>
          <w:p w14:paraId="3A7AB64B" w14:textId="77777777" w:rsidR="00747078" w:rsidRPr="009433A9" w:rsidRDefault="00747078" w:rsidP="0074707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B0323E" w14:textId="4044952F" w:rsidR="00747078" w:rsidRPr="009433A9" w:rsidRDefault="00C605FF" w:rsidP="0074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495</w:t>
            </w:r>
            <w:r w:rsidR="001341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651</w:t>
            </w:r>
          </w:p>
        </w:tc>
      </w:tr>
    </w:tbl>
    <w:p w14:paraId="08279EB3" w14:textId="3A788575" w:rsidR="001A573D" w:rsidRDefault="001A573D"/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628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71"/>
        <w:gridCol w:w="720"/>
      </w:tblGrid>
      <w:tr w:rsidR="001C394E" w:rsidRPr="009433A9" w14:paraId="676B87A3" w14:textId="77777777" w:rsidTr="00010D39">
        <w:tc>
          <w:tcPr>
            <w:tcW w:w="2070" w:type="dxa"/>
            <w:vAlign w:val="bottom"/>
          </w:tcPr>
          <w:p w14:paraId="3255C14E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00" w:type="dxa"/>
            <w:gridSpan w:val="27"/>
          </w:tcPr>
          <w:p w14:paraId="1EE58D54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ฉพาะกิจการ</w:t>
            </w:r>
          </w:p>
        </w:tc>
      </w:tr>
      <w:tr w:rsidR="001C394E" w:rsidRPr="009433A9" w14:paraId="0572A723" w14:textId="77777777" w:rsidTr="00010D39">
        <w:tc>
          <w:tcPr>
            <w:tcW w:w="2070" w:type="dxa"/>
            <w:vAlign w:val="bottom"/>
          </w:tcPr>
          <w:p w14:paraId="233F53EE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00" w:type="dxa"/>
            <w:gridSpan w:val="27"/>
          </w:tcPr>
          <w:p w14:paraId="4F839186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1C394E" w:rsidRPr="009433A9" w14:paraId="749484AB" w14:textId="77777777" w:rsidTr="00010D39">
        <w:tc>
          <w:tcPr>
            <w:tcW w:w="2070" w:type="dxa"/>
            <w:vAlign w:val="bottom"/>
          </w:tcPr>
          <w:p w14:paraId="1A829AF2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1F7EF65B" w14:textId="2A178CF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64BDBCA0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5DFA2F79" w14:textId="39B307AF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61FC1DA1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2009A02D" w14:textId="7823C35B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2C52AD66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7AD2EDBB" w14:textId="588E10A1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08F70A4F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853376B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7B81B89E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3A9480CE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E1E3EF7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19628BA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8A186F" w:rsidRPr="009433A9" w14:paraId="1B71EF93" w14:textId="77777777" w:rsidTr="00010D39">
        <w:tc>
          <w:tcPr>
            <w:tcW w:w="2070" w:type="dxa"/>
            <w:vAlign w:val="bottom"/>
          </w:tcPr>
          <w:p w14:paraId="00F7AD8E" w14:textId="1FBF10FD" w:rsidR="008A186F" w:rsidRPr="009433A9" w:rsidRDefault="008A186F" w:rsidP="008A186F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ปี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สิ้นสุดวันที่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628" w:type="dxa"/>
          </w:tcPr>
          <w:p w14:paraId="38C9D842" w14:textId="190FA7AC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327A3FBE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6EC2C80" w14:textId="01DC4CDF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7D73E11F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1904C0F" w14:textId="22485500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77C2C791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66F0A01" w14:textId="0F105007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6CDF7372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35CC743" w14:textId="0AA447E3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29553014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42247D5" w14:textId="051C3BD9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22A84AD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430D9EE" w14:textId="132FF51D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41256DAE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ED8D78" w14:textId="3AB48797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5B590597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5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1385943" w14:textId="5470053F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69C505ED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68143D8" w14:textId="7F6357E4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6814863D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6ECB04" w14:textId="3DC4D592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136F5822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194D79C" w14:textId="5B342CE6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36204B8C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FFF0577" w14:textId="783A710A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1" w:type="dxa"/>
          </w:tcPr>
          <w:p w14:paraId="45816445" w14:textId="77777777" w:rsidR="008A186F" w:rsidRPr="009433A9" w:rsidRDefault="008A186F" w:rsidP="008A186F">
            <w:pPr>
              <w:pStyle w:val="BodyText"/>
              <w:spacing w:after="0" w:line="240" w:lineRule="auto"/>
              <w:ind w:left="-2090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FF09432" w14:textId="6D8722EC" w:rsidR="008A186F" w:rsidRPr="009433A9" w:rsidRDefault="00C605F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8A186F" w:rsidRPr="009433A9" w14:paraId="0255C762" w14:textId="77777777" w:rsidTr="00010D39">
        <w:trPr>
          <w:trHeight w:val="216"/>
        </w:trPr>
        <w:tc>
          <w:tcPr>
            <w:tcW w:w="2070" w:type="dxa"/>
            <w:vAlign w:val="bottom"/>
          </w:tcPr>
          <w:p w14:paraId="7D0090B9" w14:textId="77777777" w:rsidR="008A186F" w:rsidRPr="009433A9" w:rsidRDefault="008A186F" w:rsidP="008A186F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500" w:type="dxa"/>
            <w:gridSpan w:val="27"/>
          </w:tcPr>
          <w:p w14:paraId="19BCFD80" w14:textId="77777777" w:rsidR="008A186F" w:rsidRPr="009433A9" w:rsidRDefault="008A186F" w:rsidP="008A186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8A186F" w:rsidRPr="009433A9" w14:paraId="326B4FFA" w14:textId="77777777" w:rsidTr="00010D39">
        <w:tc>
          <w:tcPr>
            <w:tcW w:w="2070" w:type="dxa"/>
          </w:tcPr>
          <w:p w14:paraId="2FCEB0B3" w14:textId="77777777" w:rsidR="008A186F" w:rsidRPr="009433A9" w:rsidRDefault="008A186F" w:rsidP="008A186F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275DA26A" w14:textId="77777777" w:rsidR="008A186F" w:rsidRPr="009433A9" w:rsidRDefault="008A186F" w:rsidP="008A186F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E2C8FC1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1E93B163" w14:textId="77777777" w:rsidR="008A186F" w:rsidRPr="009433A9" w:rsidRDefault="008A186F" w:rsidP="008A18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308E760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27A1217F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B8ED3E2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616381A1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70F97F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6204837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F7F3FF8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0FC5ECB5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16868A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6342B1B" w14:textId="77777777" w:rsidR="008A186F" w:rsidRPr="009433A9" w:rsidRDefault="008A186F" w:rsidP="008A186F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A6695E1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C90C84E" w14:textId="77777777" w:rsidR="008A186F" w:rsidRPr="009433A9" w:rsidRDefault="008A186F" w:rsidP="008A18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6143EF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77FB5E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CF3334C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9039E88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AE5C2E3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B72657D" w14:textId="77777777" w:rsidR="008A186F" w:rsidRPr="009433A9" w:rsidRDefault="008A186F" w:rsidP="008A186F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1EAC6340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56684506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92CC88C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4616AD1A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6EFB9D3A" w14:textId="77777777" w:rsidR="008A186F" w:rsidRPr="009433A9" w:rsidRDefault="008A186F" w:rsidP="008A186F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45CBB1A8" w14:textId="77777777" w:rsidR="008A186F" w:rsidRPr="009433A9" w:rsidRDefault="008A186F" w:rsidP="008A18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750880" w:rsidRPr="009433A9" w14:paraId="1C416A25" w14:textId="77777777" w:rsidTr="00B437C3">
        <w:tc>
          <w:tcPr>
            <w:tcW w:w="2070" w:type="dxa"/>
          </w:tcPr>
          <w:p w14:paraId="59E7EA68" w14:textId="77777777" w:rsidR="00750880" w:rsidRPr="009433A9" w:rsidRDefault="00750880" w:rsidP="007508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  <w:vAlign w:val="bottom"/>
          </w:tcPr>
          <w:p w14:paraId="311887A7" w14:textId="0F0DC6AC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47" w:type="dxa"/>
            <w:vAlign w:val="bottom"/>
          </w:tcPr>
          <w:p w14:paraId="1518CC6A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366C191" w14:textId="0D64CB5A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142</w:t>
            </w:r>
            <w:r w:rsidR="009C632D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544</w:t>
            </w:r>
          </w:p>
        </w:tc>
        <w:tc>
          <w:tcPr>
            <w:tcW w:w="270" w:type="dxa"/>
            <w:vAlign w:val="bottom"/>
          </w:tcPr>
          <w:p w14:paraId="481CC752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3176125" w14:textId="495C49FA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2F67F71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583D1F7" w14:textId="0C8C8433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D1AC83F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7810FB9" w14:textId="5EA09397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6D450957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C844658" w14:textId="1D18720F" w:rsidR="00750880" w:rsidRPr="009433A9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98B5BA2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2474280" w14:textId="6877F4FC" w:rsidR="00750880" w:rsidRPr="009433A9" w:rsidRDefault="009F4115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2CEEA84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077E67" w14:textId="6983394A" w:rsidR="00750880" w:rsidRPr="009433A9" w:rsidRDefault="00750880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5892BF3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A67E91D" w14:textId="659034FE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70" w:type="dxa"/>
          </w:tcPr>
          <w:p w14:paraId="4F66BD39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3761CAF" w14:textId="37C3FB55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142</w:t>
            </w:r>
            <w:r w:rsidR="00971D2A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544</w:t>
            </w:r>
          </w:p>
        </w:tc>
        <w:tc>
          <w:tcPr>
            <w:tcW w:w="236" w:type="dxa"/>
            <w:vAlign w:val="bottom"/>
          </w:tcPr>
          <w:p w14:paraId="55372B68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08919B6" w14:textId="0F49E5F7" w:rsidR="00750880" w:rsidRPr="009433A9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6AC284B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592A287" w14:textId="5F57D47A" w:rsidR="00750880" w:rsidRPr="009433A9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721AB8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5577BA1E" w14:textId="1080AB51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71" w:type="dxa"/>
            <w:vAlign w:val="bottom"/>
          </w:tcPr>
          <w:p w14:paraId="6D2BF05B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9B0BCA2" w14:textId="109F928F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142</w:t>
            </w:r>
            <w:r w:rsidR="00971D2A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544</w:t>
            </w:r>
          </w:p>
        </w:tc>
      </w:tr>
      <w:tr w:rsidR="00750880" w:rsidRPr="009433A9" w14:paraId="0D1D1B77" w14:textId="77777777" w:rsidTr="00B437C3">
        <w:tc>
          <w:tcPr>
            <w:tcW w:w="2070" w:type="dxa"/>
          </w:tcPr>
          <w:p w14:paraId="1491D85F" w14:textId="77777777" w:rsidR="00750880" w:rsidRPr="009433A9" w:rsidRDefault="00750880" w:rsidP="007508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หก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</w:p>
        </w:tc>
        <w:tc>
          <w:tcPr>
            <w:tcW w:w="628" w:type="dxa"/>
            <w:vAlign w:val="bottom"/>
          </w:tcPr>
          <w:p w14:paraId="3A268091" w14:textId="77777777" w:rsidR="00750880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721EFC29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9BCA7A8" w14:textId="77777777" w:rsidR="00750880" w:rsidRPr="00F359E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578AE20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1BCD026" w14:textId="16FF14B2" w:rsidR="00750880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38A296F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66442D1" w14:textId="77777777" w:rsidR="00750880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642E4F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1515322" w14:textId="77777777" w:rsidR="00750880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17EF0F4E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92ACF8B" w14:textId="1EB40A6C" w:rsidR="00750880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68E7C8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90A6CA" w14:textId="266EE778" w:rsidR="00750880" w:rsidRDefault="00750880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5B89FE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C9C3CB" w14:textId="77777777" w:rsidR="00750880" w:rsidRDefault="00750880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2691983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5049D77" w14:textId="77777777" w:rsidR="00750880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D19C734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0FC0216" w14:textId="77777777" w:rsidR="00750880" w:rsidRPr="00F359E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E8EAEC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8892CE9" w14:textId="77777777" w:rsidR="00750880" w:rsidRDefault="00750880" w:rsidP="00750880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18CC3ED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04560C5" w14:textId="77777777" w:rsidR="00750880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9E4134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1238475A" w14:textId="77777777" w:rsidR="00750880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14160AE9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CAD3D80" w14:textId="77777777" w:rsidR="00750880" w:rsidRPr="00F359E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750880" w:rsidRPr="009433A9" w14:paraId="69649C6F" w14:textId="77777777" w:rsidTr="00010D39">
        <w:tc>
          <w:tcPr>
            <w:tcW w:w="2070" w:type="dxa"/>
          </w:tcPr>
          <w:p w14:paraId="30B34E0B" w14:textId="77777777" w:rsidR="00750880" w:rsidRPr="009433A9" w:rsidRDefault="00750880" w:rsidP="007508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 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proofErr w:type="spellStart"/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iCNG</w:t>
            </w:r>
            <w:proofErr w:type="spellEnd"/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628" w:type="dxa"/>
          </w:tcPr>
          <w:p w14:paraId="69C5BD1B" w14:textId="5AEE7332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47" w:type="dxa"/>
          </w:tcPr>
          <w:p w14:paraId="61F4AF17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2EDEFFC" w14:textId="292427C9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220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609</w:t>
            </w:r>
          </w:p>
        </w:tc>
        <w:tc>
          <w:tcPr>
            <w:tcW w:w="270" w:type="dxa"/>
          </w:tcPr>
          <w:p w14:paraId="7D1C35DD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E4B5CA5" w14:textId="2995C450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C2DEBFF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8C38F79" w14:textId="05B84736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163D5EC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E1284B8" w14:textId="514AE225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77A5359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ADC4244" w14:textId="7C008528" w:rsidR="00750880" w:rsidRPr="009433A9" w:rsidRDefault="009F4115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EE708BC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04712EE" w14:textId="07B2A0E4" w:rsidR="00750880" w:rsidRPr="009433A9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1ADE70A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785356A" w14:textId="6A39B228" w:rsidR="00750880" w:rsidRPr="009433A9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5EF002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12A6806" w14:textId="33B73A00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70" w:type="dxa"/>
          </w:tcPr>
          <w:p w14:paraId="12E58C38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B40F240" w14:textId="6CA2FBD3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220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609</w:t>
            </w:r>
          </w:p>
        </w:tc>
        <w:tc>
          <w:tcPr>
            <w:tcW w:w="236" w:type="dxa"/>
          </w:tcPr>
          <w:p w14:paraId="559A33AD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7BD570E" w14:textId="4A77A77D" w:rsidR="00750880" w:rsidRPr="009433A9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5C17A71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A833064" w14:textId="477F3A04" w:rsidR="00750880" w:rsidRPr="009433A9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5E46963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6ABB495" w14:textId="7E7A203D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71" w:type="dxa"/>
          </w:tcPr>
          <w:p w14:paraId="343BAC1E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046DBA1" w14:textId="7971521A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220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609</w:t>
            </w:r>
          </w:p>
        </w:tc>
      </w:tr>
      <w:tr w:rsidR="00750880" w:rsidRPr="009433A9" w14:paraId="6D4E52E7" w14:textId="77777777" w:rsidTr="00B437C3">
        <w:tc>
          <w:tcPr>
            <w:tcW w:w="2070" w:type="dxa"/>
          </w:tcPr>
          <w:p w14:paraId="53D22C5C" w14:textId="77777777" w:rsidR="00750880" w:rsidRPr="009433A9" w:rsidRDefault="00750880" w:rsidP="007508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บริการอัดก๊าซธรรมชาติ (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PMS)</w:t>
            </w:r>
          </w:p>
        </w:tc>
        <w:tc>
          <w:tcPr>
            <w:tcW w:w="628" w:type="dxa"/>
            <w:vAlign w:val="bottom"/>
          </w:tcPr>
          <w:p w14:paraId="40FC9DB0" w14:textId="2605D8C4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47" w:type="dxa"/>
            <w:vAlign w:val="bottom"/>
          </w:tcPr>
          <w:p w14:paraId="363A41BA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3F85FC6" w14:textId="7833B30B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464</w:t>
            </w:r>
          </w:p>
        </w:tc>
        <w:tc>
          <w:tcPr>
            <w:tcW w:w="270" w:type="dxa"/>
          </w:tcPr>
          <w:p w14:paraId="1A7F1BA7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9549EBA" w14:textId="7199091A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E59FCDE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D46AC70" w14:textId="09909C51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B520BB8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598732C" w14:textId="40D28606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4875D50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813A97F" w14:textId="3B014B04" w:rsidR="00750880" w:rsidRPr="009433A9" w:rsidRDefault="009F4115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55A221C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DB761F" w14:textId="6AD30A71" w:rsidR="00750880" w:rsidRPr="009433A9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74F571C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9CD8A78" w14:textId="4274A669" w:rsidR="00750880" w:rsidRPr="009433A9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D45C109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80B4CE2" w14:textId="6D2D9C2F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70" w:type="dxa"/>
          </w:tcPr>
          <w:p w14:paraId="14917968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EB5590" w14:textId="4A947D48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464</w:t>
            </w:r>
          </w:p>
        </w:tc>
        <w:tc>
          <w:tcPr>
            <w:tcW w:w="236" w:type="dxa"/>
          </w:tcPr>
          <w:p w14:paraId="7E3E336D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347CCB1" w14:textId="6B615587" w:rsidR="00750880" w:rsidRPr="009433A9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48471F3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8145457" w14:textId="76E1824B" w:rsidR="00750880" w:rsidRPr="009433A9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EF45802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EE12CBB" w14:textId="291F204D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71" w:type="dxa"/>
          </w:tcPr>
          <w:p w14:paraId="6F7DB9E7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551C70F" w14:textId="5638D5E4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464</w:t>
            </w:r>
          </w:p>
        </w:tc>
      </w:tr>
      <w:tr w:rsidR="00750880" w:rsidRPr="009433A9" w14:paraId="7E182E39" w14:textId="77777777" w:rsidTr="00010D39">
        <w:tc>
          <w:tcPr>
            <w:tcW w:w="2070" w:type="dxa"/>
          </w:tcPr>
          <w:p w14:paraId="70CF5A8E" w14:textId="77777777" w:rsidR="00750880" w:rsidRPr="009433A9" w:rsidRDefault="00750880" w:rsidP="007508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5DD1F67D" w14:textId="5C6125D9" w:rsidR="00750880" w:rsidRPr="009433A9" w:rsidRDefault="00750880" w:rsidP="00B502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AEA11D2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0BA7B28" w14:textId="203499EC" w:rsidR="00750880" w:rsidRPr="009433A9" w:rsidRDefault="009C632D" w:rsidP="00B502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D138D83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228CE95" w14:textId="52C9BA05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289E480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F0FC915" w14:textId="0BC97DA9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BA20884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22D7A49" w14:textId="676C7330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5B8FD31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4D5FCE5" w14:textId="3BA7991E" w:rsidR="00750880" w:rsidRPr="009433A9" w:rsidRDefault="009F4115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053C198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36CD59" w14:textId="2B8C0D19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110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168</w:t>
            </w:r>
          </w:p>
        </w:tc>
        <w:tc>
          <w:tcPr>
            <w:tcW w:w="236" w:type="dxa"/>
          </w:tcPr>
          <w:p w14:paraId="39707CBD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6E3B59" w14:textId="22F86E92" w:rsidR="00750880" w:rsidRPr="009433A9" w:rsidRDefault="00C605FF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78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879</w:t>
            </w:r>
          </w:p>
        </w:tc>
        <w:tc>
          <w:tcPr>
            <w:tcW w:w="236" w:type="dxa"/>
          </w:tcPr>
          <w:p w14:paraId="3EE79342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092138" w14:textId="7EA5DF46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110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168</w:t>
            </w:r>
          </w:p>
        </w:tc>
        <w:tc>
          <w:tcPr>
            <w:tcW w:w="270" w:type="dxa"/>
          </w:tcPr>
          <w:p w14:paraId="5A4C3DCE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EBE738" w14:textId="0A094ED3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78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879</w:t>
            </w:r>
          </w:p>
        </w:tc>
        <w:tc>
          <w:tcPr>
            <w:tcW w:w="236" w:type="dxa"/>
          </w:tcPr>
          <w:p w14:paraId="2A1231F3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713129E" w14:textId="101B0432" w:rsidR="00750880" w:rsidRPr="009433A9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1BDFAFC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052693F" w14:textId="44506517" w:rsidR="00750880" w:rsidRPr="009433A9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49C453D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A192D93" w14:textId="6A03A879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110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168</w:t>
            </w:r>
          </w:p>
        </w:tc>
        <w:tc>
          <w:tcPr>
            <w:tcW w:w="271" w:type="dxa"/>
          </w:tcPr>
          <w:p w14:paraId="22F61E5F" w14:textId="77777777" w:rsidR="00750880" w:rsidRPr="009433A9" w:rsidRDefault="00750880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6F7DE4E" w14:textId="02441442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78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879</w:t>
            </w:r>
          </w:p>
        </w:tc>
      </w:tr>
      <w:tr w:rsidR="00750880" w:rsidRPr="009433A9" w14:paraId="2D6DDA63" w14:textId="77777777" w:rsidTr="00010D39">
        <w:tc>
          <w:tcPr>
            <w:tcW w:w="2070" w:type="dxa"/>
          </w:tcPr>
          <w:p w14:paraId="00B24363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51CFD80C" w14:textId="405700F3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27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289</w:t>
            </w:r>
          </w:p>
        </w:tc>
        <w:tc>
          <w:tcPr>
            <w:tcW w:w="247" w:type="dxa"/>
          </w:tcPr>
          <w:p w14:paraId="2DA02F3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53FEA4E" w14:textId="092A41E9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18</w:t>
            </w:r>
            <w:r w:rsidR="009C632D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942</w:t>
            </w:r>
          </w:p>
        </w:tc>
        <w:tc>
          <w:tcPr>
            <w:tcW w:w="270" w:type="dxa"/>
            <w:vAlign w:val="bottom"/>
          </w:tcPr>
          <w:p w14:paraId="300C9B5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EAF11F8" w14:textId="5D0F6A53" w:rsidR="00750880" w:rsidRPr="009433A9" w:rsidRDefault="00C605FF" w:rsidP="0075088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711</w:t>
            </w:r>
          </w:p>
        </w:tc>
        <w:tc>
          <w:tcPr>
            <w:tcW w:w="273" w:type="dxa"/>
            <w:vAlign w:val="bottom"/>
          </w:tcPr>
          <w:p w14:paraId="4D5142FD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183D354" w14:textId="169D2B2C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4F1B2C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AD26922" w14:textId="7254517C" w:rsidR="00750880" w:rsidRPr="009433A9" w:rsidRDefault="00C605FF" w:rsidP="00750880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42" w:type="dxa"/>
            <w:vAlign w:val="bottom"/>
          </w:tcPr>
          <w:p w14:paraId="25182AD3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B2FA2AA" w14:textId="3D525869" w:rsidR="00750880" w:rsidRPr="009433A9" w:rsidRDefault="00C605FF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517</w:t>
            </w:r>
          </w:p>
        </w:tc>
        <w:tc>
          <w:tcPr>
            <w:tcW w:w="236" w:type="dxa"/>
            <w:vAlign w:val="bottom"/>
          </w:tcPr>
          <w:p w14:paraId="5D802E92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9877693" w14:textId="3D44730F" w:rsidR="00750880" w:rsidRPr="009433A9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CDCAF94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48BA3A" w14:textId="59BD01DF" w:rsidR="00750880" w:rsidRPr="009433A9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1D077B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B4CD4F" w14:textId="7121B253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70" w:type="dxa"/>
          </w:tcPr>
          <w:p w14:paraId="3D34F81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1E3A29" w14:textId="6FEAA6B5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971D2A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459</w:t>
            </w:r>
          </w:p>
        </w:tc>
        <w:tc>
          <w:tcPr>
            <w:tcW w:w="236" w:type="dxa"/>
            <w:vAlign w:val="bottom"/>
          </w:tcPr>
          <w:p w14:paraId="06AA0C64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AA1578" w14:textId="777CB838" w:rsidR="00750880" w:rsidRPr="009433A9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4C067ED3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03C4383" w14:textId="5B430848" w:rsidR="00750880" w:rsidRPr="009433A9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2F6D0C9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1B45A7B" w14:textId="6F353326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71" w:type="dxa"/>
            <w:vAlign w:val="bottom"/>
          </w:tcPr>
          <w:p w14:paraId="1EFFE1A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9806349" w14:textId="610CBA10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971D2A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459</w:t>
            </w:r>
          </w:p>
        </w:tc>
      </w:tr>
      <w:tr w:rsidR="00750880" w:rsidRPr="009433A9" w14:paraId="4FB05893" w14:textId="77777777" w:rsidTr="00010D39">
        <w:tc>
          <w:tcPr>
            <w:tcW w:w="2070" w:type="dxa"/>
          </w:tcPr>
          <w:p w14:paraId="6A5FCCE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78447196" w14:textId="13734D29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98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550</w:t>
            </w:r>
          </w:p>
        </w:tc>
        <w:tc>
          <w:tcPr>
            <w:tcW w:w="247" w:type="dxa"/>
          </w:tcPr>
          <w:p w14:paraId="74C6861E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F142C33" w14:textId="1DCB901E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109</w:t>
            </w:r>
          </w:p>
        </w:tc>
        <w:tc>
          <w:tcPr>
            <w:tcW w:w="270" w:type="dxa"/>
          </w:tcPr>
          <w:p w14:paraId="43F091BE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F14118B" w14:textId="261069F2" w:rsidR="00750880" w:rsidRPr="009433A9" w:rsidRDefault="00750880" w:rsidP="0075088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FF1F47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03B38BD" w14:textId="268DEA16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AFC9283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68D7BFE" w14:textId="5EEFE7B0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CDA6EED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2DE6804" w14:textId="27A9E460" w:rsidR="00750880" w:rsidRPr="009433A9" w:rsidRDefault="009F4115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9494D47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C265EE1" w14:textId="05FED068" w:rsidR="00750880" w:rsidRPr="009433A9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712BF85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54A2CBB" w14:textId="42FDB0FD" w:rsidR="00750880" w:rsidRPr="009433A9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9A2CC7C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8BA6FB" w14:textId="1DB939BA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98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550</w:t>
            </w:r>
          </w:p>
        </w:tc>
        <w:tc>
          <w:tcPr>
            <w:tcW w:w="270" w:type="dxa"/>
          </w:tcPr>
          <w:p w14:paraId="0991E7CB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760CEB" w14:textId="50B73BD1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109</w:t>
            </w:r>
          </w:p>
        </w:tc>
        <w:tc>
          <w:tcPr>
            <w:tcW w:w="236" w:type="dxa"/>
          </w:tcPr>
          <w:p w14:paraId="74DA79B8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7C8CB0" w14:textId="06B4362E" w:rsidR="00750880" w:rsidRPr="009433A9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12E3E1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610BF76" w14:textId="35A1A5B2" w:rsidR="00750880" w:rsidRPr="009433A9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B8DFA2A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0C31778" w14:textId="34463FE7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98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550</w:t>
            </w:r>
          </w:p>
        </w:tc>
        <w:tc>
          <w:tcPr>
            <w:tcW w:w="271" w:type="dxa"/>
          </w:tcPr>
          <w:p w14:paraId="276813F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ED29523" w14:textId="62A12F74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109</w:t>
            </w:r>
          </w:p>
        </w:tc>
      </w:tr>
      <w:tr w:rsidR="00750880" w:rsidRPr="009433A9" w14:paraId="473A9516" w14:textId="77777777" w:rsidTr="00010D39">
        <w:tc>
          <w:tcPr>
            <w:tcW w:w="2070" w:type="dxa"/>
            <w:shd w:val="clear" w:color="auto" w:fill="auto"/>
          </w:tcPr>
          <w:p w14:paraId="3B42D8B8" w14:textId="77777777" w:rsidR="00750880" w:rsidRPr="009433A9" w:rsidRDefault="00750880" w:rsidP="00750880">
            <w:pPr>
              <w:pStyle w:val="NoSpacing"/>
              <w:ind w:right="-1097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628" w:type="dxa"/>
            <w:shd w:val="clear" w:color="auto" w:fill="auto"/>
          </w:tcPr>
          <w:p w14:paraId="0E80D21B" w14:textId="1D0D1C94" w:rsidR="00750880" w:rsidRPr="009433A9" w:rsidRDefault="00750880" w:rsidP="00B502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F08FF51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shd w:val="clear" w:color="auto" w:fill="auto"/>
          </w:tcPr>
          <w:p w14:paraId="1737B865" w14:textId="3101287D" w:rsidR="00750880" w:rsidRPr="009433A9" w:rsidRDefault="009C632D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A9B8CE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shd w:val="clear" w:color="auto" w:fill="auto"/>
          </w:tcPr>
          <w:p w14:paraId="3D23A6EE" w14:textId="6D17759B" w:rsidR="00750880" w:rsidRPr="009433A9" w:rsidRDefault="00C605FF" w:rsidP="0075088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3" w:type="dxa"/>
            <w:shd w:val="clear" w:color="auto" w:fill="auto"/>
          </w:tcPr>
          <w:p w14:paraId="1BC7C81D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shd w:val="clear" w:color="auto" w:fill="auto"/>
          </w:tcPr>
          <w:p w14:paraId="5A54B73B" w14:textId="236B7714" w:rsidR="00750880" w:rsidRPr="009433A9" w:rsidRDefault="00750880" w:rsidP="0031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 xml:space="preserve">         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 w:rsidR="009C63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605FF" w:rsidRPr="00C605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7F064332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2E4CE387" w14:textId="34983051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6C1906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shd w:val="clear" w:color="auto" w:fill="auto"/>
          </w:tcPr>
          <w:p w14:paraId="5ACCA703" w14:textId="3BAAED80" w:rsidR="00750880" w:rsidRPr="000C66D5" w:rsidRDefault="009F4115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300CC1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6666532E" w14:textId="1B8DE3F9" w:rsidR="00750880" w:rsidRPr="000C66D5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91EA58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3ED81B9E" w14:textId="406A5D99" w:rsidR="00750880" w:rsidRPr="000C66D5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 xml:space="preserve">         </w:t>
            </w: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A85ABD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6CADAC12" w14:textId="1A3BB327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5DAF1D35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22005F09" w14:textId="71A38803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76</w:t>
            </w:r>
            <w:r w:rsidR="003124A1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034A9B83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603CAFC1" w14:textId="4A8F43AC" w:rsidR="00750880" w:rsidRPr="000C66D5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32F5DAE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shd w:val="clear" w:color="auto" w:fill="auto"/>
          </w:tcPr>
          <w:p w14:paraId="1B29892C" w14:textId="155E7AF4" w:rsidR="00750880" w:rsidRPr="000C66D5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800FDD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shd w:val="clear" w:color="auto" w:fill="auto"/>
          </w:tcPr>
          <w:p w14:paraId="02ED5194" w14:textId="6B50ECB0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1" w:type="dxa"/>
            <w:shd w:val="clear" w:color="auto" w:fill="auto"/>
          </w:tcPr>
          <w:p w14:paraId="655F4865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13693C4A" w14:textId="7559AE78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76</w:t>
            </w:r>
            <w:r w:rsidR="00971D2A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235</w:t>
            </w:r>
          </w:p>
        </w:tc>
      </w:tr>
      <w:tr w:rsidR="00750880" w:rsidRPr="009433A9" w14:paraId="0D61C69D" w14:textId="77777777" w:rsidTr="00010D39">
        <w:tc>
          <w:tcPr>
            <w:tcW w:w="2070" w:type="dxa"/>
          </w:tcPr>
          <w:p w14:paraId="2D763B4B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2BCD7EF8" w14:textId="1B0E1B2E" w:rsidR="00750880" w:rsidRPr="009433A9" w:rsidRDefault="00750880" w:rsidP="00B502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58CB7F4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279C68A" w14:textId="147B153C" w:rsidR="00750880" w:rsidRPr="009433A9" w:rsidRDefault="009C632D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4C246C5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C21B49A" w14:textId="5C605390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41A8244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8042A2A" w14:textId="7604B011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2D287B1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1AC63A5" w14:textId="7807E9B2" w:rsidR="00750880" w:rsidRPr="009433A9" w:rsidRDefault="00C605FF" w:rsidP="00750880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140</w:t>
            </w:r>
          </w:p>
        </w:tc>
        <w:tc>
          <w:tcPr>
            <w:tcW w:w="242" w:type="dxa"/>
          </w:tcPr>
          <w:p w14:paraId="7D77A2AE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1A8E338" w14:textId="770AB87E" w:rsidR="00750880" w:rsidRPr="000C66D5" w:rsidRDefault="00C605FF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926</w:t>
            </w:r>
          </w:p>
        </w:tc>
        <w:tc>
          <w:tcPr>
            <w:tcW w:w="236" w:type="dxa"/>
          </w:tcPr>
          <w:p w14:paraId="7721DED7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96ED5EA" w14:textId="2D6F9828" w:rsidR="00750880" w:rsidRPr="000C66D5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115CEE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26F805" w14:textId="36AC20F4" w:rsidR="00750880" w:rsidRPr="000C66D5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F059E52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597AD12" w14:textId="68FAEE12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140</w:t>
            </w:r>
          </w:p>
        </w:tc>
        <w:tc>
          <w:tcPr>
            <w:tcW w:w="270" w:type="dxa"/>
          </w:tcPr>
          <w:p w14:paraId="66D759FD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EA41F91" w14:textId="5B41540D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926</w:t>
            </w:r>
          </w:p>
        </w:tc>
        <w:tc>
          <w:tcPr>
            <w:tcW w:w="236" w:type="dxa"/>
          </w:tcPr>
          <w:p w14:paraId="295BE3A8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5395FC0" w14:textId="752409D4" w:rsidR="00750880" w:rsidRPr="000C66D5" w:rsidRDefault="009F4115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51B19AC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BB4BBEB" w14:textId="649F9B96" w:rsidR="00750880" w:rsidRPr="000C66D5" w:rsidRDefault="00971D2A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F99F772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0B6986B" w14:textId="61FFD7F6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140</w:t>
            </w:r>
          </w:p>
        </w:tc>
        <w:tc>
          <w:tcPr>
            <w:tcW w:w="271" w:type="dxa"/>
          </w:tcPr>
          <w:p w14:paraId="28023011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6FAC4EE" w14:textId="2FF3EC28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926</w:t>
            </w:r>
          </w:p>
        </w:tc>
      </w:tr>
      <w:tr w:rsidR="00750880" w:rsidRPr="009433A9" w14:paraId="1AD0B808" w14:textId="77777777" w:rsidTr="00010D39">
        <w:tc>
          <w:tcPr>
            <w:tcW w:w="2070" w:type="dxa"/>
          </w:tcPr>
          <w:p w14:paraId="7B0D3B17" w14:textId="77777777" w:rsidR="00750880" w:rsidRPr="009433A9" w:rsidRDefault="00750880" w:rsidP="00750880">
            <w:pPr>
              <w:pStyle w:val="NoSpacing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45A0DB30" w14:textId="07357D25" w:rsidR="00750880" w:rsidRPr="009433A9" w:rsidRDefault="00750880" w:rsidP="00B502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705A7C3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F01D030" w14:textId="456DDB6F" w:rsidR="00750880" w:rsidRPr="009433A9" w:rsidRDefault="009C632D" w:rsidP="00A308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39C8DF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7FE1B7C" w14:textId="76729B11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A71421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600F7E6" w14:textId="2CE36EE4" w:rsidR="00750880" w:rsidRPr="009433A9" w:rsidRDefault="00750880" w:rsidP="007508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E32E4FB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1875464" w14:textId="4D82640C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FBD46B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B4D96EC" w14:textId="27660AF0" w:rsidR="00750880" w:rsidRPr="000C66D5" w:rsidRDefault="009F4115" w:rsidP="0075088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AA38C10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F4121B9" w14:textId="2D2D020F" w:rsidR="00750880" w:rsidRPr="000C66D5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0B77CDD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A3E0F23" w14:textId="0478FDD2" w:rsidR="00750880" w:rsidRPr="000C66D5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F28D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9D79E6F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FE5F7AA" w14:textId="69958D3E" w:rsidR="00750880" w:rsidRPr="000C66D5" w:rsidRDefault="00750880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45B31D0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992D88C" w14:textId="01E9B361" w:rsidR="00750880" w:rsidRPr="000C66D5" w:rsidRDefault="003124A1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8A407C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D8B5C8" w14:textId="62F87EC2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422</w:t>
            </w:r>
          </w:p>
        </w:tc>
        <w:tc>
          <w:tcPr>
            <w:tcW w:w="276" w:type="dxa"/>
          </w:tcPr>
          <w:p w14:paraId="57C2803D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BBE820B" w14:textId="0BC6DD91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94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681</w:t>
            </w:r>
          </w:p>
        </w:tc>
        <w:tc>
          <w:tcPr>
            <w:tcW w:w="236" w:type="dxa"/>
          </w:tcPr>
          <w:p w14:paraId="368FD0B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645D0F8" w14:textId="2EE4B5C8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422</w:t>
            </w:r>
          </w:p>
        </w:tc>
        <w:tc>
          <w:tcPr>
            <w:tcW w:w="271" w:type="dxa"/>
          </w:tcPr>
          <w:p w14:paraId="7F6E9C8C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1789A9F" w14:textId="08BEC79E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94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681</w:t>
            </w:r>
          </w:p>
        </w:tc>
      </w:tr>
      <w:tr w:rsidR="00750880" w:rsidRPr="009433A9" w14:paraId="1213E3C9" w14:textId="77777777" w:rsidTr="00010D39">
        <w:tc>
          <w:tcPr>
            <w:tcW w:w="2070" w:type="dxa"/>
          </w:tcPr>
          <w:p w14:paraId="5430BE75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6D076724" w14:textId="248080F5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415</w:t>
            </w:r>
          </w:p>
        </w:tc>
        <w:tc>
          <w:tcPr>
            <w:tcW w:w="247" w:type="dxa"/>
          </w:tcPr>
          <w:p w14:paraId="500CCBB6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5EFD3DF" w14:textId="0BB11531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  <w:r w:rsidR="0068280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849</w:t>
            </w:r>
          </w:p>
        </w:tc>
        <w:tc>
          <w:tcPr>
            <w:tcW w:w="270" w:type="dxa"/>
          </w:tcPr>
          <w:p w14:paraId="2C9FC1D1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7DB446C" w14:textId="25B3E0A0" w:rsidR="00750880" w:rsidRPr="009433A9" w:rsidRDefault="00750880" w:rsidP="0075088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1DCA061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801651C" w14:textId="4455EE0C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38909BAC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B0DE4F" w14:textId="1E450B49" w:rsidR="00750880" w:rsidRPr="009433A9" w:rsidRDefault="009F4115" w:rsidP="00750880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24D362C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6723F5AC" w14:textId="10BE5EF3" w:rsidR="00750880" w:rsidRPr="000C66D5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994B076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8427BB5" w14:textId="32B4D6E3" w:rsidR="00750880" w:rsidRPr="000C66D5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9908440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82E7F9D" w14:textId="31590BD2" w:rsidR="00750880" w:rsidRPr="000C66D5" w:rsidRDefault="009F4115" w:rsidP="00750880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AE28752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F6E341A" w14:textId="6168F588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415</w:t>
            </w:r>
          </w:p>
        </w:tc>
        <w:tc>
          <w:tcPr>
            <w:tcW w:w="270" w:type="dxa"/>
          </w:tcPr>
          <w:p w14:paraId="11D17EB9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CF7384E" w14:textId="16B4B9F5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  <w:r w:rsidR="003124A1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870</w:t>
            </w:r>
          </w:p>
        </w:tc>
        <w:tc>
          <w:tcPr>
            <w:tcW w:w="236" w:type="dxa"/>
          </w:tcPr>
          <w:p w14:paraId="2337CB8C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E889114" w14:textId="1937C422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382</w:t>
            </w:r>
          </w:p>
        </w:tc>
        <w:tc>
          <w:tcPr>
            <w:tcW w:w="276" w:type="dxa"/>
          </w:tcPr>
          <w:p w14:paraId="4832703A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5208313E" w14:textId="4CE58FC9" w:rsidR="00750880" w:rsidRPr="000C66D5" w:rsidRDefault="00C605FF" w:rsidP="00CC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748</w:t>
            </w:r>
          </w:p>
        </w:tc>
        <w:tc>
          <w:tcPr>
            <w:tcW w:w="236" w:type="dxa"/>
          </w:tcPr>
          <w:p w14:paraId="1F55FF0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12476EC" w14:textId="51A0E54D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797</w:t>
            </w:r>
          </w:p>
        </w:tc>
        <w:tc>
          <w:tcPr>
            <w:tcW w:w="271" w:type="dxa"/>
          </w:tcPr>
          <w:p w14:paraId="2EF2FFFF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B539F52" w14:textId="67785C6F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618</w:t>
            </w:r>
          </w:p>
        </w:tc>
      </w:tr>
      <w:tr w:rsidR="00750880" w:rsidRPr="009433A9" w14:paraId="0143DC70" w14:textId="77777777" w:rsidTr="00010D39">
        <w:tc>
          <w:tcPr>
            <w:tcW w:w="2070" w:type="dxa"/>
          </w:tcPr>
          <w:p w14:paraId="20164514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164C671" w14:textId="3DBD4D5A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752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745</w:t>
            </w:r>
          </w:p>
        </w:tc>
        <w:tc>
          <w:tcPr>
            <w:tcW w:w="247" w:type="dxa"/>
          </w:tcPr>
          <w:p w14:paraId="621D9D0A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251E671F" w14:textId="5AB9E20F" w:rsidR="00750880" w:rsidRPr="009433A9" w:rsidRDefault="00C605FF" w:rsidP="00682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left" w:pos="1000"/>
              </w:tabs>
              <w:spacing w:after="0" w:line="240" w:lineRule="auto"/>
              <w:ind w:left="100" w:right="-470" w:firstLine="8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699</w:t>
            </w:r>
            <w:r w:rsidR="009C632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517</w:t>
            </w:r>
          </w:p>
        </w:tc>
        <w:tc>
          <w:tcPr>
            <w:tcW w:w="270" w:type="dxa"/>
          </w:tcPr>
          <w:p w14:paraId="1A66C59D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3B7D819" w14:textId="788D33FD" w:rsidR="00750880" w:rsidRPr="009433A9" w:rsidRDefault="00C605FF" w:rsidP="00750880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139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3" w:type="dxa"/>
          </w:tcPr>
          <w:p w14:paraId="6EEA1C88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26558B83" w14:textId="5B506988" w:rsidR="00750880" w:rsidRPr="009433A9" w:rsidRDefault="00C605FF" w:rsidP="00750880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76</w:t>
            </w:r>
            <w:r w:rsidR="009C632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256</w:t>
            </w:r>
          </w:p>
        </w:tc>
        <w:tc>
          <w:tcPr>
            <w:tcW w:w="270" w:type="dxa"/>
          </w:tcPr>
          <w:p w14:paraId="3AD5EF0A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40334A" w14:textId="477F630C" w:rsidR="00750880" w:rsidRPr="009433A9" w:rsidRDefault="00C605FF" w:rsidP="00750880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124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021</w:t>
            </w:r>
          </w:p>
        </w:tc>
        <w:tc>
          <w:tcPr>
            <w:tcW w:w="242" w:type="dxa"/>
          </w:tcPr>
          <w:p w14:paraId="05FC83DD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435B70EE" w14:textId="29ED462E" w:rsidR="00750880" w:rsidRPr="000C66D5" w:rsidRDefault="00C605FF" w:rsidP="0075088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105</w:t>
            </w:r>
            <w:r w:rsidR="009F411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443</w:t>
            </w:r>
          </w:p>
        </w:tc>
        <w:tc>
          <w:tcPr>
            <w:tcW w:w="236" w:type="dxa"/>
          </w:tcPr>
          <w:p w14:paraId="2608246B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169DB10" w14:textId="17BC29F6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110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168</w:t>
            </w:r>
          </w:p>
        </w:tc>
        <w:tc>
          <w:tcPr>
            <w:tcW w:w="236" w:type="dxa"/>
          </w:tcPr>
          <w:p w14:paraId="7505C582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976FE1D" w14:textId="7E2F12F0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</w:t>
            </w:r>
            <w:r w:rsidR="009F411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879</w:t>
            </w:r>
          </w:p>
        </w:tc>
        <w:tc>
          <w:tcPr>
            <w:tcW w:w="236" w:type="dxa"/>
          </w:tcPr>
          <w:p w14:paraId="64FFA255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038433" w14:textId="7E9B7001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126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926</w:t>
            </w:r>
          </w:p>
        </w:tc>
        <w:tc>
          <w:tcPr>
            <w:tcW w:w="270" w:type="dxa"/>
          </w:tcPr>
          <w:p w14:paraId="27F372E5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18B70EA" w14:textId="598B1B14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960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095</w:t>
            </w:r>
          </w:p>
        </w:tc>
        <w:tc>
          <w:tcPr>
            <w:tcW w:w="236" w:type="dxa"/>
          </w:tcPr>
          <w:p w14:paraId="1D77A3EA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1D818DC" w14:textId="3A309DAD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55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804</w:t>
            </w:r>
          </w:p>
        </w:tc>
        <w:tc>
          <w:tcPr>
            <w:tcW w:w="276" w:type="dxa"/>
          </w:tcPr>
          <w:p w14:paraId="2A3E6306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669B260" w14:textId="70D3BE1B" w:rsidR="00750880" w:rsidRPr="000C66D5" w:rsidRDefault="00C605FF" w:rsidP="00CC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430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105</w:t>
            </w:r>
            <w:r w:rsidR="009F411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429</w:t>
            </w:r>
          </w:p>
        </w:tc>
        <w:tc>
          <w:tcPr>
            <w:tcW w:w="236" w:type="dxa"/>
          </w:tcPr>
          <w:p w14:paraId="0FECD482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BA14B95" w14:textId="7261B156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182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730</w:t>
            </w:r>
          </w:p>
        </w:tc>
        <w:tc>
          <w:tcPr>
            <w:tcW w:w="271" w:type="dxa"/>
          </w:tcPr>
          <w:p w14:paraId="45DD4A2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7193E7" w14:textId="285D1894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065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524</w:t>
            </w:r>
          </w:p>
        </w:tc>
      </w:tr>
      <w:tr w:rsidR="00750880" w:rsidRPr="009433A9" w14:paraId="3FF145E6" w14:textId="77777777" w:rsidTr="00010D39">
        <w:tc>
          <w:tcPr>
            <w:tcW w:w="2070" w:type="dxa"/>
          </w:tcPr>
          <w:p w14:paraId="236C6E29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11CADA97" w14:textId="77777777" w:rsidR="00750880" w:rsidRPr="009433A9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2E307A9B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14DC60CB" w14:textId="77777777" w:rsidR="00750880" w:rsidRPr="009433A9" w:rsidRDefault="00750880" w:rsidP="00750880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57A0AB9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15FA3B88" w14:textId="77777777" w:rsidR="00750880" w:rsidRPr="009433A9" w:rsidRDefault="00750880" w:rsidP="00750880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BCA83CF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632F66E7" w14:textId="77777777" w:rsidR="00750880" w:rsidRPr="009433A9" w:rsidRDefault="00750880" w:rsidP="00750880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C8B896E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0240ED1" w14:textId="77777777" w:rsidR="00750880" w:rsidRPr="009433A9" w:rsidRDefault="00750880" w:rsidP="00750880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25910D7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2DE7C254" w14:textId="77777777" w:rsidR="00750880" w:rsidRPr="000C66D5" w:rsidRDefault="00750880" w:rsidP="0075088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F16D78A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A578437" w14:textId="77777777" w:rsidR="00750880" w:rsidRPr="000C66D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2A780138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58D38B42" w14:textId="77777777" w:rsidR="00750880" w:rsidRPr="000C66D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4692573A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72931F8" w14:textId="77777777" w:rsidR="00750880" w:rsidRPr="000C66D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0" w:type="dxa"/>
          </w:tcPr>
          <w:p w14:paraId="026EF880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63FEE49" w14:textId="77777777" w:rsidR="00750880" w:rsidRPr="000C66D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0DA551AC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A3AF44D" w14:textId="77777777" w:rsidR="00750880" w:rsidRPr="000C66D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62BAE604" w14:textId="77777777" w:rsidR="00750880" w:rsidRPr="000C66D5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37172290" w14:textId="77777777" w:rsidR="00750880" w:rsidRPr="000C66D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95B280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42ED9737" w14:textId="77777777" w:rsidR="00750880" w:rsidRPr="009433A9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</w:tcPr>
          <w:p w14:paraId="2FCEF418" w14:textId="77777777" w:rsidR="00750880" w:rsidRPr="009433A9" w:rsidRDefault="00750880" w:rsidP="00750880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17711C3" w14:textId="77777777" w:rsidR="00750880" w:rsidRPr="009433A9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</w:tr>
      <w:tr w:rsidR="00750880" w:rsidRPr="009433A9" w14:paraId="46AFD71E" w14:textId="77777777" w:rsidTr="00010D39">
        <w:tc>
          <w:tcPr>
            <w:tcW w:w="2070" w:type="dxa"/>
          </w:tcPr>
          <w:p w14:paraId="26135D27" w14:textId="77777777" w:rsidR="00750880" w:rsidRPr="009433A9" w:rsidRDefault="00750880" w:rsidP="00750880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4FE9576A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45CB6AD4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7CE2162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9E36254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33FED10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676294D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E1B2213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1F7081A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CFE6EB6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EA2ED6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E1395BD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64773C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3F1123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814B79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239400A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95AACBA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6A14765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43CAFDB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3326F1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69E936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A246141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60B3F3FF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2A46FC0" w14:textId="77777777" w:rsidR="00750880" w:rsidRPr="000C66D5" w:rsidRDefault="00750880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600B18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4965263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</w:tcPr>
          <w:p w14:paraId="75E3826B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40F36A3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750880" w:rsidRPr="009433A9" w14:paraId="36F34CD3" w14:textId="77777777" w:rsidTr="00010D39">
        <w:tc>
          <w:tcPr>
            <w:tcW w:w="2070" w:type="dxa"/>
            <w:vAlign w:val="bottom"/>
          </w:tcPr>
          <w:p w14:paraId="62DC73D0" w14:textId="77777777" w:rsidR="00750880" w:rsidRPr="009433A9" w:rsidRDefault="00750880" w:rsidP="00750880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3E53CB34" w14:textId="22C677D6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529</w:t>
            </w:r>
          </w:p>
        </w:tc>
        <w:tc>
          <w:tcPr>
            <w:tcW w:w="247" w:type="dxa"/>
            <w:vAlign w:val="bottom"/>
          </w:tcPr>
          <w:p w14:paraId="2FA75F29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42FA767F" w14:textId="40A92373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387</w:t>
            </w:r>
            <w:r w:rsidR="009C632D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944</w:t>
            </w:r>
          </w:p>
        </w:tc>
        <w:tc>
          <w:tcPr>
            <w:tcW w:w="270" w:type="dxa"/>
            <w:vAlign w:val="bottom"/>
          </w:tcPr>
          <w:p w14:paraId="1DA0AE5F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384E29E2" w14:textId="5C9B468D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711</w:t>
            </w:r>
          </w:p>
        </w:tc>
        <w:tc>
          <w:tcPr>
            <w:tcW w:w="273" w:type="dxa"/>
            <w:vAlign w:val="bottom"/>
          </w:tcPr>
          <w:p w14:paraId="29A9A5DC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6C4CABD5" w14:textId="7633C87A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5468EC16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835DC6F" w14:textId="139FAD88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42" w:type="dxa"/>
            <w:vAlign w:val="bottom"/>
          </w:tcPr>
          <w:p w14:paraId="2556835D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02FA55FD" w14:textId="18ADE988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517</w:t>
            </w:r>
          </w:p>
        </w:tc>
        <w:tc>
          <w:tcPr>
            <w:tcW w:w="236" w:type="dxa"/>
            <w:vAlign w:val="bottom"/>
          </w:tcPr>
          <w:p w14:paraId="58C17E29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211CE08" w14:textId="3CC72E56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285</w:t>
            </w:r>
          </w:p>
        </w:tc>
        <w:tc>
          <w:tcPr>
            <w:tcW w:w="236" w:type="dxa"/>
            <w:vAlign w:val="bottom"/>
          </w:tcPr>
          <w:p w14:paraId="5019B8EF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5D8933A" w14:textId="2CBF7BFA" w:rsidR="00750880" w:rsidRPr="000C66D5" w:rsidRDefault="00C605FF" w:rsidP="009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33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096</w:t>
            </w:r>
          </w:p>
        </w:tc>
        <w:tc>
          <w:tcPr>
            <w:tcW w:w="236" w:type="dxa"/>
          </w:tcPr>
          <w:p w14:paraId="6094C8D9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6EA1030" w14:textId="247DF208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672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406</w:t>
            </w:r>
          </w:p>
        </w:tc>
        <w:tc>
          <w:tcPr>
            <w:tcW w:w="270" w:type="dxa"/>
          </w:tcPr>
          <w:p w14:paraId="1C7BD5BC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C34E09" w14:textId="3C353A75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578</w:t>
            </w:r>
          </w:p>
        </w:tc>
        <w:tc>
          <w:tcPr>
            <w:tcW w:w="236" w:type="dxa"/>
            <w:vAlign w:val="bottom"/>
          </w:tcPr>
          <w:p w14:paraId="409586B6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35DCCFB" w14:textId="1CF76F41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640</w:t>
            </w:r>
          </w:p>
        </w:tc>
        <w:tc>
          <w:tcPr>
            <w:tcW w:w="276" w:type="dxa"/>
            <w:vAlign w:val="bottom"/>
          </w:tcPr>
          <w:p w14:paraId="008DA35C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54C0C2A8" w14:textId="6682AC2B" w:rsidR="00750880" w:rsidRPr="000C66D5" w:rsidRDefault="00C605FF" w:rsidP="009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572</w:t>
            </w:r>
          </w:p>
        </w:tc>
        <w:tc>
          <w:tcPr>
            <w:tcW w:w="236" w:type="dxa"/>
            <w:vAlign w:val="bottom"/>
          </w:tcPr>
          <w:p w14:paraId="01F896C1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38BC2263" w14:textId="196199D3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673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046</w:t>
            </w:r>
          </w:p>
        </w:tc>
        <w:tc>
          <w:tcPr>
            <w:tcW w:w="271" w:type="dxa"/>
            <w:vAlign w:val="bottom"/>
          </w:tcPr>
          <w:p w14:paraId="247FF341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BA3D370" w14:textId="4F40A628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486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150</w:t>
            </w:r>
          </w:p>
        </w:tc>
      </w:tr>
      <w:tr w:rsidR="00750880" w:rsidRPr="009433A9" w14:paraId="3B88F780" w14:textId="77777777" w:rsidTr="00010D39">
        <w:tc>
          <w:tcPr>
            <w:tcW w:w="2070" w:type="dxa"/>
            <w:vAlign w:val="bottom"/>
          </w:tcPr>
          <w:p w14:paraId="2ED70C07" w14:textId="77777777" w:rsidR="00750880" w:rsidRPr="009433A9" w:rsidRDefault="00750880" w:rsidP="00750880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0AF52610" w14:textId="327D3CAF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276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216</w:t>
            </w:r>
          </w:p>
        </w:tc>
        <w:tc>
          <w:tcPr>
            <w:tcW w:w="247" w:type="dxa"/>
            <w:vAlign w:val="bottom"/>
          </w:tcPr>
          <w:p w14:paraId="79C1EC28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1F8DAB27" w14:textId="2314136E" w:rsidR="00750880" w:rsidRPr="009433A9" w:rsidRDefault="00C605FF" w:rsidP="00CC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38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311</w:t>
            </w:r>
            <w:r w:rsidR="009C632D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573</w:t>
            </w:r>
          </w:p>
        </w:tc>
        <w:tc>
          <w:tcPr>
            <w:tcW w:w="270" w:type="dxa"/>
            <w:vAlign w:val="bottom"/>
          </w:tcPr>
          <w:p w14:paraId="18EBAAF2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2409CD19" w14:textId="0DBB0083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3" w:type="dxa"/>
            <w:vAlign w:val="bottom"/>
          </w:tcPr>
          <w:p w14:paraId="270E00FD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5F48B9A2" w14:textId="5D67366C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76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235</w:t>
            </w:r>
          </w:p>
        </w:tc>
        <w:tc>
          <w:tcPr>
            <w:tcW w:w="270" w:type="dxa"/>
            <w:vAlign w:val="bottom"/>
          </w:tcPr>
          <w:p w14:paraId="04065FE3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992763" w14:textId="75E42BFE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140</w:t>
            </w:r>
          </w:p>
        </w:tc>
        <w:tc>
          <w:tcPr>
            <w:tcW w:w="242" w:type="dxa"/>
            <w:vAlign w:val="bottom"/>
          </w:tcPr>
          <w:p w14:paraId="2588C2FB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0AACCBA3" w14:textId="37F57944" w:rsidR="00750880" w:rsidRPr="000C66D5" w:rsidRDefault="00C605FF" w:rsidP="009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40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926</w:t>
            </w:r>
          </w:p>
        </w:tc>
        <w:tc>
          <w:tcPr>
            <w:tcW w:w="236" w:type="dxa"/>
            <w:vAlign w:val="bottom"/>
          </w:tcPr>
          <w:p w14:paraId="220CE563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3C8D124" w14:textId="7BF22CEE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2A0C4B8A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4BAB178" w14:textId="229431D2" w:rsidR="00750880" w:rsidRPr="000C66D5" w:rsidRDefault="00C605FF" w:rsidP="009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45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783</w:t>
            </w:r>
          </w:p>
        </w:tc>
        <w:tc>
          <w:tcPr>
            <w:tcW w:w="236" w:type="dxa"/>
          </w:tcPr>
          <w:p w14:paraId="7937153E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136E4C2" w14:textId="5A166303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454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520</w:t>
            </w:r>
          </w:p>
        </w:tc>
        <w:tc>
          <w:tcPr>
            <w:tcW w:w="270" w:type="dxa"/>
          </w:tcPr>
          <w:p w14:paraId="41F2BC6B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8333BD3" w14:textId="2367D1E0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474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517</w:t>
            </w:r>
          </w:p>
        </w:tc>
        <w:tc>
          <w:tcPr>
            <w:tcW w:w="236" w:type="dxa"/>
            <w:vAlign w:val="bottom"/>
          </w:tcPr>
          <w:p w14:paraId="008AD729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96CFAA3" w14:textId="313F78E2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164</w:t>
            </w:r>
          </w:p>
        </w:tc>
        <w:tc>
          <w:tcPr>
            <w:tcW w:w="276" w:type="dxa"/>
            <w:vAlign w:val="bottom"/>
          </w:tcPr>
          <w:p w14:paraId="14D828A5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439BF052" w14:textId="2838D0B1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104</w:t>
            </w:r>
            <w:r w:rsidR="009F411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857</w:t>
            </w:r>
          </w:p>
        </w:tc>
        <w:tc>
          <w:tcPr>
            <w:tcW w:w="236" w:type="dxa"/>
            <w:vAlign w:val="bottom"/>
          </w:tcPr>
          <w:p w14:paraId="505F6456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991C51" w14:textId="50A296EF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509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684</w:t>
            </w:r>
          </w:p>
        </w:tc>
        <w:tc>
          <w:tcPr>
            <w:tcW w:w="271" w:type="dxa"/>
            <w:vAlign w:val="bottom"/>
          </w:tcPr>
          <w:p w14:paraId="6AE050E6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8C82F6" w14:textId="768CFDE7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579</w:t>
            </w:r>
            <w:r w:rsidR="00750880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374</w:t>
            </w:r>
          </w:p>
        </w:tc>
      </w:tr>
      <w:tr w:rsidR="00750880" w:rsidRPr="009433A9" w14:paraId="0D8E00FE" w14:textId="77777777" w:rsidTr="00010D39">
        <w:tc>
          <w:tcPr>
            <w:tcW w:w="2070" w:type="dxa"/>
            <w:vAlign w:val="bottom"/>
          </w:tcPr>
          <w:p w14:paraId="108BC511" w14:textId="77777777" w:rsidR="00750880" w:rsidRPr="009433A9" w:rsidRDefault="00750880" w:rsidP="00750880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3CF4D" w14:textId="2FD7326F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752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745</w:t>
            </w:r>
          </w:p>
        </w:tc>
        <w:tc>
          <w:tcPr>
            <w:tcW w:w="247" w:type="dxa"/>
            <w:vAlign w:val="bottom"/>
          </w:tcPr>
          <w:p w14:paraId="5C04AAAB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438F7" w14:textId="6FB0471D" w:rsidR="00750880" w:rsidRPr="009433A9" w:rsidRDefault="00C605FF" w:rsidP="00CC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380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699</w:t>
            </w:r>
            <w:r w:rsidR="009C632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517</w:t>
            </w:r>
          </w:p>
        </w:tc>
        <w:tc>
          <w:tcPr>
            <w:tcW w:w="270" w:type="dxa"/>
            <w:vAlign w:val="bottom"/>
          </w:tcPr>
          <w:p w14:paraId="34DA2337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5B366" w14:textId="6DB7E644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139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3" w:type="dxa"/>
            <w:vAlign w:val="bottom"/>
          </w:tcPr>
          <w:p w14:paraId="37400F4C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795C6" w14:textId="7CED00F1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76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256</w:t>
            </w:r>
          </w:p>
        </w:tc>
        <w:tc>
          <w:tcPr>
            <w:tcW w:w="270" w:type="dxa"/>
          </w:tcPr>
          <w:p w14:paraId="6559AB7D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14BD17" w14:textId="376772E9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124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021</w:t>
            </w:r>
          </w:p>
        </w:tc>
        <w:tc>
          <w:tcPr>
            <w:tcW w:w="242" w:type="dxa"/>
          </w:tcPr>
          <w:p w14:paraId="02A6FDAA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B5E2239" w14:textId="2FD4BC8D" w:rsidR="00750880" w:rsidRPr="000C66D5" w:rsidRDefault="00C605FF" w:rsidP="0075088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105</w:t>
            </w:r>
            <w:r w:rsidR="009F411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443</w:t>
            </w:r>
          </w:p>
        </w:tc>
        <w:tc>
          <w:tcPr>
            <w:tcW w:w="236" w:type="dxa"/>
          </w:tcPr>
          <w:p w14:paraId="4553B8C7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E4937E" w14:textId="189811F7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110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168</w:t>
            </w:r>
          </w:p>
        </w:tc>
        <w:tc>
          <w:tcPr>
            <w:tcW w:w="236" w:type="dxa"/>
          </w:tcPr>
          <w:p w14:paraId="56FB2383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B8E3127" w14:textId="6760C270" w:rsidR="00750880" w:rsidRPr="000C66D5" w:rsidRDefault="00C605FF" w:rsidP="009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</w:t>
            </w:r>
            <w:r w:rsidR="009F411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879</w:t>
            </w:r>
          </w:p>
        </w:tc>
        <w:tc>
          <w:tcPr>
            <w:tcW w:w="236" w:type="dxa"/>
          </w:tcPr>
          <w:p w14:paraId="190099D6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71A532D" w14:textId="36ACAFFA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126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926</w:t>
            </w:r>
          </w:p>
        </w:tc>
        <w:tc>
          <w:tcPr>
            <w:tcW w:w="270" w:type="dxa"/>
          </w:tcPr>
          <w:p w14:paraId="57F5B42C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80DD920" w14:textId="0FCFD5AB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960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095</w:t>
            </w:r>
          </w:p>
        </w:tc>
        <w:tc>
          <w:tcPr>
            <w:tcW w:w="236" w:type="dxa"/>
          </w:tcPr>
          <w:p w14:paraId="164F4BA3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B1569BA" w14:textId="59ED3A02" w:rsidR="00750880" w:rsidRPr="000C66D5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55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804</w:t>
            </w:r>
          </w:p>
        </w:tc>
        <w:tc>
          <w:tcPr>
            <w:tcW w:w="276" w:type="dxa"/>
          </w:tcPr>
          <w:p w14:paraId="7F8609A4" w14:textId="77777777" w:rsidR="00750880" w:rsidRPr="000C66D5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CC932" w14:textId="6D66C809" w:rsidR="00750880" w:rsidRPr="000C66D5" w:rsidRDefault="00C605FF" w:rsidP="009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105</w:t>
            </w:r>
            <w:r w:rsidR="009F411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429</w:t>
            </w:r>
          </w:p>
        </w:tc>
        <w:tc>
          <w:tcPr>
            <w:tcW w:w="236" w:type="dxa"/>
          </w:tcPr>
          <w:p w14:paraId="552F5D4D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51B4085" w14:textId="67E6E13E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182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730</w:t>
            </w:r>
          </w:p>
        </w:tc>
        <w:tc>
          <w:tcPr>
            <w:tcW w:w="271" w:type="dxa"/>
          </w:tcPr>
          <w:p w14:paraId="5186F739" w14:textId="77777777" w:rsidR="00750880" w:rsidRPr="009433A9" w:rsidRDefault="00750880" w:rsidP="007508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1C7156E" w14:textId="7F2DB947" w:rsidR="00750880" w:rsidRPr="009433A9" w:rsidRDefault="00C605FF" w:rsidP="0075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065</w:t>
            </w:r>
            <w:r w:rsidR="0075088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524</w:t>
            </w:r>
          </w:p>
        </w:tc>
      </w:tr>
    </w:tbl>
    <w:p w14:paraId="1BC8D68F" w14:textId="77777777" w:rsidR="001C394E" w:rsidRPr="009433A9" w:rsidRDefault="001C394E" w:rsidP="001C394E">
      <w:pPr>
        <w:rPr>
          <w:rFonts w:ascii="Angsana New" w:hAnsi="Angsana New"/>
          <w:sz w:val="30"/>
          <w:szCs w:val="30"/>
        </w:rPr>
      </w:pPr>
    </w:p>
    <w:p w14:paraId="02DBEDF7" w14:textId="77777777" w:rsidR="001C394E" w:rsidRPr="009433A9" w:rsidRDefault="001C394E" w:rsidP="001C394E">
      <w:pPr>
        <w:rPr>
          <w:rFonts w:ascii="Angsana New" w:hAnsi="Angsana New"/>
          <w:sz w:val="30"/>
          <w:szCs w:val="30"/>
        </w:rPr>
      </w:pPr>
    </w:p>
    <w:p w14:paraId="4A44D12E" w14:textId="77777777" w:rsidR="001C394E" w:rsidRPr="009433A9" w:rsidRDefault="001C394E" w:rsidP="001C394E">
      <w:pPr>
        <w:rPr>
          <w:rFonts w:ascii="Angsana New" w:hAnsi="Angsana New"/>
          <w:sz w:val="30"/>
          <w:szCs w:val="30"/>
        </w:rPr>
      </w:pPr>
    </w:p>
    <w:p w14:paraId="25F7B0E8" w14:textId="77777777" w:rsidR="001C394E" w:rsidRDefault="001C394E" w:rsidP="006F43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  <w:sectPr w:rsidR="001C394E" w:rsidSect="001C394E">
          <w:headerReference w:type="default" r:id="rId25"/>
          <w:pgSz w:w="16834" w:h="11909" w:orient="landscape" w:code="9"/>
          <w:pgMar w:top="1080" w:right="691" w:bottom="1152" w:left="576" w:header="720" w:footer="720" w:gutter="0"/>
          <w:cols w:space="720"/>
          <w:docGrid w:linePitch="245"/>
        </w:sectPr>
      </w:pPr>
    </w:p>
    <w:p w14:paraId="5714BDAC" w14:textId="771E0E6F" w:rsidR="009D3E85" w:rsidRPr="006B07E9" w:rsidRDefault="009D3E85" w:rsidP="00757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51BD5396" w14:textId="77777777" w:rsidR="009D3E85" w:rsidRPr="006B07E9" w:rsidRDefault="009D3E85" w:rsidP="0075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673C951B" w14:textId="17711FBF" w:rsidR="009D3E85" w:rsidRDefault="006F291E" w:rsidP="005D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9D3E85" w:rsidRPr="006B07E9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ได้รับบัตรส่งเสริมการลงทุนจากสำนักงานและสถานีบริหารก๊าซธรรมชาติสำหรับยานพาหนะ จึงได้รับสิทธิประโยชน์หลายประการรวมถึงการยกเว้นและ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="009D3E85" w:rsidRPr="006B07E9">
        <w:rPr>
          <w:rFonts w:ascii="Angsana New" w:hAnsi="Angsana New"/>
          <w:sz w:val="30"/>
          <w:szCs w:val="30"/>
        </w:rPr>
        <w:t>/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="009D3E85" w:rsidRPr="006B07E9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จากการ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</w:p>
    <w:p w14:paraId="0EFFC7F3" w14:textId="77777777" w:rsidR="00187B8F" w:rsidRPr="006B07E9" w:rsidRDefault="00187B8F" w:rsidP="005D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1053"/>
        <w:gridCol w:w="236"/>
        <w:gridCol w:w="1132"/>
        <w:gridCol w:w="279"/>
        <w:gridCol w:w="846"/>
        <w:gridCol w:w="252"/>
        <w:gridCol w:w="990"/>
        <w:gridCol w:w="243"/>
        <w:gridCol w:w="1080"/>
        <w:gridCol w:w="279"/>
        <w:gridCol w:w="900"/>
      </w:tblGrid>
      <w:tr w:rsidR="00187B8F" w:rsidRPr="006B07E9" w14:paraId="670F0EE9" w14:textId="77777777" w:rsidTr="0039541D">
        <w:tc>
          <w:tcPr>
            <w:tcW w:w="1980" w:type="dxa"/>
          </w:tcPr>
          <w:p w14:paraId="1545B605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0" w:type="dxa"/>
            <w:gridSpan w:val="11"/>
          </w:tcPr>
          <w:p w14:paraId="2E64AB5E" w14:textId="46CCD3DD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7B8F" w:rsidRPr="006B07E9" w14:paraId="79DE5E51" w14:textId="77777777" w:rsidTr="0039541D">
        <w:tc>
          <w:tcPr>
            <w:tcW w:w="1980" w:type="dxa"/>
          </w:tcPr>
          <w:p w14:paraId="47BBF1B6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  <w:tcBorders>
              <w:bottom w:val="single" w:sz="4" w:space="0" w:color="auto"/>
            </w:tcBorders>
          </w:tcPr>
          <w:p w14:paraId="1034B0A2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52" w:type="dxa"/>
          </w:tcPr>
          <w:p w14:paraId="5068DE57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2" w:type="dxa"/>
            <w:gridSpan w:val="5"/>
            <w:tcBorders>
              <w:bottom w:val="single" w:sz="4" w:space="0" w:color="auto"/>
            </w:tcBorders>
          </w:tcPr>
          <w:p w14:paraId="62267EE1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87B8F" w:rsidRPr="006B07E9" w14:paraId="63C2458C" w14:textId="77777777" w:rsidTr="0039541D">
        <w:trPr>
          <w:trHeight w:val="730"/>
        </w:trPr>
        <w:tc>
          <w:tcPr>
            <w:tcW w:w="1980" w:type="dxa"/>
          </w:tcPr>
          <w:p w14:paraId="62D54ECC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2C3CCE3D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3C0C3BE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B07E9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2211BD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70F3E9B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EE16399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57B6D3A0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E18276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35569A78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0D0DF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4109EEB4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173440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กิจการที่</w:t>
            </w:r>
            <w:r w:rsidRPr="006B07E9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ไม่ได้รับการ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9" w:type="dxa"/>
            <w:vAlign w:val="bottom"/>
          </w:tcPr>
          <w:p w14:paraId="563C5251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2EC9CF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0108FB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87B8F" w:rsidRPr="006B07E9" w14:paraId="5BCD41C6" w14:textId="77777777" w:rsidTr="00187B8F">
        <w:tc>
          <w:tcPr>
            <w:tcW w:w="1980" w:type="dxa"/>
          </w:tcPr>
          <w:p w14:paraId="2EF2E6D3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0" w:type="dxa"/>
            <w:gridSpan w:val="11"/>
          </w:tcPr>
          <w:p w14:paraId="378DF3C3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87B8F" w:rsidRPr="006B07E9" w14:paraId="707C5A2F" w14:textId="77777777" w:rsidTr="00187B8F">
        <w:tc>
          <w:tcPr>
            <w:tcW w:w="1980" w:type="dxa"/>
          </w:tcPr>
          <w:p w14:paraId="6C614323" w14:textId="259D23B2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ขาย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ต่าง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053" w:type="dxa"/>
            <w:vAlign w:val="bottom"/>
          </w:tcPr>
          <w:p w14:paraId="6A59795E" w14:textId="196AD804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91FB78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C68E8C9" w14:textId="0451607A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15,801</w:t>
            </w:r>
          </w:p>
        </w:tc>
        <w:tc>
          <w:tcPr>
            <w:tcW w:w="279" w:type="dxa"/>
            <w:vAlign w:val="bottom"/>
          </w:tcPr>
          <w:p w14:paraId="6FB737B7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62E1595F" w14:textId="6094732B" w:rsidR="00187B8F" w:rsidRPr="006B07E9" w:rsidRDefault="00187B8F" w:rsidP="003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15,801</w:t>
            </w:r>
          </w:p>
        </w:tc>
        <w:tc>
          <w:tcPr>
            <w:tcW w:w="252" w:type="dxa"/>
            <w:vAlign w:val="bottom"/>
          </w:tcPr>
          <w:p w14:paraId="7A2E6EF2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632728" w14:textId="54345173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0E22371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66DD5" w14:textId="0D3C0F1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13,572</w:t>
            </w:r>
          </w:p>
        </w:tc>
        <w:tc>
          <w:tcPr>
            <w:tcW w:w="279" w:type="dxa"/>
            <w:vAlign w:val="bottom"/>
          </w:tcPr>
          <w:p w14:paraId="30605EAB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1C9B3C" w14:textId="0AB980CF" w:rsidR="00187B8F" w:rsidRPr="006B07E9" w:rsidRDefault="00187B8F" w:rsidP="00E3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ind w:right="-25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13,572</w:t>
            </w:r>
          </w:p>
        </w:tc>
      </w:tr>
      <w:tr w:rsidR="00187B8F" w:rsidRPr="006B07E9" w14:paraId="5FCA5639" w14:textId="77777777" w:rsidTr="00187B8F">
        <w:tc>
          <w:tcPr>
            <w:tcW w:w="1980" w:type="dxa"/>
          </w:tcPr>
          <w:p w14:paraId="215EAFA5" w14:textId="7D1EAB9E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053" w:type="dxa"/>
            <w:vAlign w:val="bottom"/>
          </w:tcPr>
          <w:p w14:paraId="488507D6" w14:textId="74A66A6B" w:rsidR="00187B8F" w:rsidRPr="00C605FF" w:rsidRDefault="00187B8F" w:rsidP="0018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left" w:pos="730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61,620</w:t>
            </w:r>
          </w:p>
        </w:tc>
        <w:tc>
          <w:tcPr>
            <w:tcW w:w="236" w:type="dxa"/>
            <w:vAlign w:val="bottom"/>
          </w:tcPr>
          <w:p w14:paraId="328A6DBE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3A0D311" w14:textId="4118D736" w:rsidR="00187B8F" w:rsidRPr="00C605FF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1,654,641</w:t>
            </w:r>
          </w:p>
        </w:tc>
        <w:tc>
          <w:tcPr>
            <w:tcW w:w="279" w:type="dxa"/>
            <w:vAlign w:val="bottom"/>
          </w:tcPr>
          <w:p w14:paraId="4BCDD9C3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3327FC96" w14:textId="09C365F8" w:rsidR="00187B8F" w:rsidRPr="00C605FF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1,716,261</w:t>
            </w:r>
          </w:p>
        </w:tc>
        <w:tc>
          <w:tcPr>
            <w:tcW w:w="252" w:type="dxa"/>
            <w:vAlign w:val="bottom"/>
          </w:tcPr>
          <w:p w14:paraId="2011CBCE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C451FC" w14:textId="5BA140D3" w:rsidR="00187B8F" w:rsidRPr="00C605FF" w:rsidRDefault="00187B8F" w:rsidP="0018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ind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48,695</w:t>
            </w:r>
          </w:p>
        </w:tc>
        <w:tc>
          <w:tcPr>
            <w:tcW w:w="243" w:type="dxa"/>
            <w:vAlign w:val="bottom"/>
          </w:tcPr>
          <w:p w14:paraId="378A1A92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2A2DB4" w14:textId="2729D70E" w:rsidR="00187B8F" w:rsidRPr="00C605FF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1,469,793</w:t>
            </w:r>
          </w:p>
        </w:tc>
        <w:tc>
          <w:tcPr>
            <w:tcW w:w="279" w:type="dxa"/>
            <w:vAlign w:val="bottom"/>
          </w:tcPr>
          <w:p w14:paraId="152823FE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F97355" w14:textId="1748F648" w:rsidR="00187B8F" w:rsidRPr="00C605FF" w:rsidRDefault="00187B8F" w:rsidP="00E3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ind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1,518,488</w:t>
            </w:r>
          </w:p>
        </w:tc>
      </w:tr>
      <w:tr w:rsidR="00187B8F" w:rsidRPr="006B07E9" w14:paraId="5CE1194C" w14:textId="77777777" w:rsidTr="00187B8F">
        <w:tc>
          <w:tcPr>
            <w:tcW w:w="1980" w:type="dxa"/>
          </w:tcPr>
          <w:p w14:paraId="36B2FA30" w14:textId="203409F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87B8F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B34C4B4" w14:textId="2F4D884D" w:rsidR="00187B8F" w:rsidRPr="00C605FF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26AE8E3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A75087B" w14:textId="1FD9F674" w:rsidR="00187B8F" w:rsidRPr="00C605FF" w:rsidRDefault="00187B8F" w:rsidP="003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20" w:lineRule="exact"/>
              <w:ind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(46,122)</w:t>
            </w:r>
          </w:p>
        </w:tc>
        <w:tc>
          <w:tcPr>
            <w:tcW w:w="279" w:type="dxa"/>
            <w:vAlign w:val="bottom"/>
          </w:tcPr>
          <w:p w14:paraId="56D3437B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1D0ACA4" w14:textId="0AA92C24" w:rsidR="00187B8F" w:rsidRPr="00C605FF" w:rsidRDefault="00187B8F" w:rsidP="003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(46,122)</w:t>
            </w:r>
          </w:p>
        </w:tc>
        <w:tc>
          <w:tcPr>
            <w:tcW w:w="252" w:type="dxa"/>
            <w:vAlign w:val="bottom"/>
          </w:tcPr>
          <w:p w14:paraId="3D7BB2B8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841DF4" w14:textId="762591D3" w:rsidR="00187B8F" w:rsidRPr="00C605FF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07DF3B4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FB26F7" w14:textId="23759BAB" w:rsidR="00187B8F" w:rsidRPr="00C605FF" w:rsidRDefault="00187B8F" w:rsidP="0018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(36,409)</w:t>
            </w:r>
          </w:p>
        </w:tc>
        <w:tc>
          <w:tcPr>
            <w:tcW w:w="279" w:type="dxa"/>
            <w:vAlign w:val="bottom"/>
          </w:tcPr>
          <w:p w14:paraId="7012C51E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21059D" w14:textId="7A44F1C8" w:rsidR="00187B8F" w:rsidRPr="00C605FF" w:rsidRDefault="00187B8F" w:rsidP="0018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ind w:right="-2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B8F">
              <w:rPr>
                <w:rFonts w:ascii="Angsana New" w:hAnsi="Angsana New"/>
                <w:sz w:val="24"/>
                <w:szCs w:val="24"/>
              </w:rPr>
              <w:t>(36,409)</w:t>
            </w:r>
          </w:p>
        </w:tc>
      </w:tr>
      <w:tr w:rsidR="00187B8F" w:rsidRPr="006B07E9" w14:paraId="34D34AF7" w14:textId="77777777" w:rsidTr="00187B8F">
        <w:tc>
          <w:tcPr>
            <w:tcW w:w="1980" w:type="dxa"/>
          </w:tcPr>
          <w:p w14:paraId="6D9CB3FC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FB1AE94" w14:textId="51838F6E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61,620</w:t>
            </w:r>
          </w:p>
        </w:tc>
        <w:tc>
          <w:tcPr>
            <w:tcW w:w="236" w:type="dxa"/>
          </w:tcPr>
          <w:p w14:paraId="4E832A1F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8F3D69C" w14:textId="07EBC98C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,624,320</w:t>
            </w:r>
          </w:p>
        </w:tc>
        <w:tc>
          <w:tcPr>
            <w:tcW w:w="279" w:type="dxa"/>
          </w:tcPr>
          <w:p w14:paraId="5D7CCF00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81E12E9" w14:textId="71D9CD43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7B8F">
              <w:rPr>
                <w:rFonts w:ascii="Angsana New" w:hAnsi="Angsana New"/>
                <w:b/>
                <w:bCs/>
                <w:sz w:val="24"/>
                <w:szCs w:val="24"/>
              </w:rPr>
              <w:t>1,685,940</w:t>
            </w:r>
          </w:p>
        </w:tc>
        <w:tc>
          <w:tcPr>
            <w:tcW w:w="252" w:type="dxa"/>
          </w:tcPr>
          <w:p w14:paraId="54C83B4D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97DDD4" w14:textId="1AE651B0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ind w:right="-1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7B8F">
              <w:rPr>
                <w:rFonts w:ascii="Angsana New" w:hAnsi="Angsana New"/>
                <w:b/>
                <w:bCs/>
                <w:sz w:val="24"/>
                <w:szCs w:val="24"/>
              </w:rPr>
              <w:t>48,695</w:t>
            </w:r>
          </w:p>
        </w:tc>
        <w:tc>
          <w:tcPr>
            <w:tcW w:w="243" w:type="dxa"/>
          </w:tcPr>
          <w:p w14:paraId="7D25D438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4B701D" w14:textId="3851F503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7B8F">
              <w:rPr>
                <w:rFonts w:ascii="Angsana New" w:hAnsi="Angsana New"/>
                <w:b/>
                <w:bCs/>
                <w:sz w:val="24"/>
                <w:szCs w:val="24"/>
              </w:rPr>
              <w:t>1,446,956</w:t>
            </w:r>
          </w:p>
        </w:tc>
        <w:tc>
          <w:tcPr>
            <w:tcW w:w="279" w:type="dxa"/>
          </w:tcPr>
          <w:p w14:paraId="7C18E777" w14:textId="77777777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74C5C0" w14:textId="0DBE6990" w:rsidR="00187B8F" w:rsidRPr="006B07E9" w:rsidRDefault="00187B8F" w:rsidP="0039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7B8F">
              <w:rPr>
                <w:rFonts w:ascii="Angsana New" w:hAnsi="Angsana New"/>
                <w:b/>
                <w:bCs/>
                <w:sz w:val="24"/>
                <w:szCs w:val="24"/>
              </w:rPr>
              <w:t>1,495,651</w:t>
            </w:r>
          </w:p>
        </w:tc>
      </w:tr>
    </w:tbl>
    <w:p w14:paraId="391586E3" w14:textId="63AC9554" w:rsidR="00757244" w:rsidRDefault="00757244" w:rsidP="0075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1053"/>
        <w:gridCol w:w="236"/>
        <w:gridCol w:w="1132"/>
        <w:gridCol w:w="279"/>
        <w:gridCol w:w="846"/>
        <w:gridCol w:w="252"/>
        <w:gridCol w:w="990"/>
        <w:gridCol w:w="243"/>
        <w:gridCol w:w="1080"/>
        <w:gridCol w:w="279"/>
        <w:gridCol w:w="900"/>
      </w:tblGrid>
      <w:tr w:rsidR="009D3E85" w:rsidRPr="006B07E9" w14:paraId="4F69ECA9" w14:textId="77777777" w:rsidTr="00ED467F">
        <w:tc>
          <w:tcPr>
            <w:tcW w:w="1980" w:type="dxa"/>
          </w:tcPr>
          <w:p w14:paraId="157B51B9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0" w:type="dxa"/>
            <w:gridSpan w:val="11"/>
          </w:tcPr>
          <w:p w14:paraId="36FAD27E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3E85" w:rsidRPr="006B07E9" w14:paraId="3F536B82" w14:textId="77777777" w:rsidTr="00ED467F">
        <w:tc>
          <w:tcPr>
            <w:tcW w:w="1980" w:type="dxa"/>
          </w:tcPr>
          <w:p w14:paraId="2DA8F4C6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  <w:tcBorders>
              <w:bottom w:val="single" w:sz="4" w:space="0" w:color="auto"/>
            </w:tcBorders>
          </w:tcPr>
          <w:p w14:paraId="45C3208D" w14:textId="12B56F98" w:rsidR="009D3E85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52" w:type="dxa"/>
          </w:tcPr>
          <w:p w14:paraId="69C4AC25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2" w:type="dxa"/>
            <w:gridSpan w:val="5"/>
            <w:tcBorders>
              <w:bottom w:val="single" w:sz="4" w:space="0" w:color="auto"/>
            </w:tcBorders>
          </w:tcPr>
          <w:p w14:paraId="390CE900" w14:textId="2F3A9B16" w:rsidR="009D3E85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D3E85" w:rsidRPr="006B07E9" w14:paraId="5547D551" w14:textId="77777777" w:rsidTr="00ED467F">
        <w:trPr>
          <w:trHeight w:val="730"/>
        </w:trPr>
        <w:tc>
          <w:tcPr>
            <w:tcW w:w="1980" w:type="dxa"/>
          </w:tcPr>
          <w:p w14:paraId="5209431E" w14:textId="77777777" w:rsidR="0070540F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7E503124" w14:textId="5734CD0F" w:rsidR="003E3589" w:rsidRPr="006B07E9" w:rsidRDefault="0070540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B60682"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D3E85"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657A26E4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B07E9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32D990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2BD12FE6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13274214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B427F41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189CB5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78409927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405F5B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7D971F5D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B35E9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กิจการที่</w:t>
            </w:r>
            <w:r w:rsidRPr="006B07E9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ไม่ได้รับการ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9" w:type="dxa"/>
            <w:vAlign w:val="bottom"/>
          </w:tcPr>
          <w:p w14:paraId="427000B0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BEEE3C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C62A0C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D3E85" w:rsidRPr="006B07E9" w14:paraId="34E6A980" w14:textId="77777777" w:rsidTr="00ED467F">
        <w:tc>
          <w:tcPr>
            <w:tcW w:w="1980" w:type="dxa"/>
          </w:tcPr>
          <w:p w14:paraId="3FCF5ECA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0" w:type="dxa"/>
            <w:gridSpan w:val="11"/>
          </w:tcPr>
          <w:p w14:paraId="11744779" w14:textId="77777777" w:rsidR="009D3E85" w:rsidRPr="006B07E9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37B62" w:rsidRPr="006B07E9" w14:paraId="7E85D566" w14:textId="77777777" w:rsidTr="00ED467F">
        <w:tc>
          <w:tcPr>
            <w:tcW w:w="1980" w:type="dxa"/>
          </w:tcPr>
          <w:p w14:paraId="2434E7E1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CB060A2" w14:textId="470C84E6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40</w:t>
            </w:r>
            <w:r w:rsidR="00F14D4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236" w:type="dxa"/>
            <w:vAlign w:val="bottom"/>
          </w:tcPr>
          <w:p w14:paraId="3577DBAD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23357DC" w14:textId="3312BC92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F14D4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142</w:t>
            </w:r>
            <w:r w:rsidR="001F161C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590</w:t>
            </w:r>
          </w:p>
        </w:tc>
        <w:tc>
          <w:tcPr>
            <w:tcW w:w="279" w:type="dxa"/>
            <w:vAlign w:val="bottom"/>
          </w:tcPr>
          <w:p w14:paraId="16BE6EDD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2AFC2E5" w14:textId="17106F3C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F14D4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182</w:t>
            </w:r>
            <w:r w:rsidR="00F14D4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730</w:t>
            </w:r>
          </w:p>
        </w:tc>
        <w:tc>
          <w:tcPr>
            <w:tcW w:w="252" w:type="dxa"/>
            <w:vAlign w:val="bottom"/>
          </w:tcPr>
          <w:p w14:paraId="4BD47DEB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EF7916" w14:textId="4F6B689C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40</w:t>
            </w:r>
            <w:r w:rsidR="00737B62"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926</w:t>
            </w:r>
          </w:p>
        </w:tc>
        <w:tc>
          <w:tcPr>
            <w:tcW w:w="243" w:type="dxa"/>
            <w:vAlign w:val="bottom"/>
          </w:tcPr>
          <w:p w14:paraId="4B051D3B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3F2AEA" w14:textId="189A5AE6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737B62"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024</w:t>
            </w:r>
            <w:r w:rsidR="00737B62"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279" w:type="dxa"/>
            <w:vAlign w:val="bottom"/>
          </w:tcPr>
          <w:p w14:paraId="785E1B9C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563040" w14:textId="57A06660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ind w:right="-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737B62"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065</w:t>
            </w:r>
            <w:r w:rsidR="00737B62"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524</w:t>
            </w:r>
          </w:p>
        </w:tc>
      </w:tr>
      <w:tr w:rsidR="00737B62" w:rsidRPr="006B07E9" w14:paraId="6E59302F" w14:textId="77777777" w:rsidTr="00ED467F">
        <w:tc>
          <w:tcPr>
            <w:tcW w:w="1980" w:type="dxa"/>
          </w:tcPr>
          <w:p w14:paraId="6F589533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460BC24" w14:textId="27E15E68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F14D4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36" w:type="dxa"/>
          </w:tcPr>
          <w:p w14:paraId="7E1E793B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21DC990" w14:textId="6B6E1CF3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F161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142</w:t>
            </w:r>
            <w:r w:rsidR="001F161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79" w:type="dxa"/>
          </w:tcPr>
          <w:p w14:paraId="7BCA8056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2AA5A28" w14:textId="05157045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F161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182</w:t>
            </w:r>
            <w:r w:rsidR="001F161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252" w:type="dxa"/>
          </w:tcPr>
          <w:p w14:paraId="7C516E32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FD60CF" w14:textId="57A458D0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ind w:right="-1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737B62" w:rsidRPr="006B07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243" w:type="dxa"/>
          </w:tcPr>
          <w:p w14:paraId="4577CDB9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1C1AF6" w14:textId="5057A466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37B62" w:rsidRPr="006B07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024</w:t>
            </w:r>
            <w:r w:rsidR="00737B62" w:rsidRPr="006B07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279" w:type="dxa"/>
          </w:tcPr>
          <w:p w14:paraId="7143004B" w14:textId="77777777" w:rsidR="00737B62" w:rsidRPr="006B07E9" w:rsidRDefault="00737B62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6F2E8A" w14:textId="71B88DB5" w:rsidR="00737B62" w:rsidRPr="006B07E9" w:rsidRDefault="00C605FF" w:rsidP="00737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37B62" w:rsidRPr="006B07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065</w:t>
            </w:r>
            <w:r w:rsidR="00737B62" w:rsidRPr="006B07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524</w:t>
            </w:r>
          </w:p>
        </w:tc>
      </w:tr>
    </w:tbl>
    <w:p w14:paraId="14141323" w14:textId="62AEF45F" w:rsidR="009D3E85" w:rsidRPr="000C739B" w:rsidRDefault="009D3E85" w:rsidP="009D3E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689A1F9" w14:textId="20057EED" w:rsidR="003F07E7" w:rsidRPr="000C739B" w:rsidRDefault="003F07E7" w:rsidP="003F07E7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C739B">
        <w:rPr>
          <w:rFonts w:ascii="Angsana New" w:hAnsi="Angsana New"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DE30B5D" w14:textId="77777777" w:rsidR="003F07E7" w:rsidRPr="000C739B" w:rsidRDefault="003F07E7" w:rsidP="003F07E7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03129F7" w14:textId="4CCF6B1C" w:rsidR="003F07E7" w:rsidRPr="000C739B" w:rsidRDefault="003F07E7" w:rsidP="00A03FD8">
      <w:pPr>
        <w:tabs>
          <w:tab w:val="clear" w:pos="454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0C73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0C73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0A563E">
        <w:rPr>
          <w:rFonts w:ascii="Angsana New" w:hAnsi="Angsana New" w:hint="cs"/>
          <w:sz w:val="30"/>
          <w:szCs w:val="30"/>
          <w:cs/>
        </w:rPr>
        <w:t>และบริษัท</w:t>
      </w:r>
      <w:r w:rsidRPr="000C739B">
        <w:rPr>
          <w:rFonts w:ascii="Angsana New" w:hAnsi="Angsana New"/>
          <w:sz w:val="30"/>
          <w:szCs w:val="30"/>
          <w:cs/>
        </w:rPr>
        <w:t>มีรายได้ที่คาดว่าจะรับรู้ในอนาคตจากภาระที่ยัง</w:t>
      </w:r>
      <w:r w:rsidR="000A563E" w:rsidRPr="000C739B">
        <w:rPr>
          <w:rFonts w:ascii="Angsana New" w:hAnsi="Angsana New"/>
          <w:sz w:val="30"/>
          <w:szCs w:val="30"/>
          <w:cs/>
        </w:rPr>
        <w:t>ไม่เสร็จ</w:t>
      </w:r>
      <w:r w:rsidRPr="000C739B">
        <w:rPr>
          <w:rFonts w:ascii="Angsana New" w:hAnsi="Angsana New"/>
          <w:sz w:val="30"/>
          <w:szCs w:val="30"/>
          <w:cs/>
        </w:rPr>
        <w:t xml:space="preserve">ปฏิบัติสิ้นของสัญญาที่ทำกับลูกค้าจำนวน </w:t>
      </w:r>
      <w:r w:rsidR="00FF6AAE">
        <w:rPr>
          <w:rFonts w:ascii="Angsana New" w:hAnsi="Angsana New"/>
          <w:sz w:val="30"/>
          <w:szCs w:val="30"/>
        </w:rPr>
        <w:t>23.39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2563</w:t>
      </w:r>
      <w:r w:rsidRPr="000C739B">
        <w:rPr>
          <w:rFonts w:ascii="Angsana New" w:hAnsi="Angsana New"/>
          <w:i/>
          <w:iCs/>
          <w:sz w:val="30"/>
          <w:szCs w:val="30"/>
        </w:rPr>
        <w:t>: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 xml:space="preserve">จำนวน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21</w:t>
      </w:r>
      <w:r w:rsidR="009C055A" w:rsidRPr="000C739B">
        <w:rPr>
          <w:rFonts w:ascii="Angsana New" w:hAnsi="Angsana New"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21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0A563E">
        <w:rPr>
          <w:rFonts w:ascii="Angsana New" w:hAnsi="Angsana New" w:hint="cs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>ซึ่ง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0C739B">
        <w:rPr>
          <w:rFonts w:ascii="Angsana New" w:hAnsi="Angsana New"/>
          <w:sz w:val="30"/>
          <w:szCs w:val="30"/>
          <w:cs/>
        </w:rPr>
        <w:t xml:space="preserve">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E420FB">
        <w:rPr>
          <w:rFonts w:ascii="Angsana New" w:hAnsi="Angsana New"/>
          <w:sz w:val="30"/>
          <w:szCs w:val="30"/>
        </w:rPr>
        <w:t>3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</w:rPr>
        <w:t>-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6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 xml:space="preserve">เดือนข้างหน้า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2563</w:t>
      </w:r>
      <w:r w:rsidRPr="000C739B">
        <w:rPr>
          <w:rFonts w:ascii="Angsana New" w:hAnsi="Angsana New"/>
          <w:i/>
          <w:iCs/>
          <w:sz w:val="30"/>
          <w:szCs w:val="30"/>
        </w:rPr>
        <w:t>: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 xml:space="preserve">ในอีก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1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</w:rPr>
        <w:t>-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6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เดือนข้างหน้า)</w:t>
      </w:r>
    </w:p>
    <w:p w14:paraId="5D2DF520" w14:textId="46DB777B" w:rsidR="002A1381" w:rsidRDefault="002A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p w14:paraId="5DB8F26B" w14:textId="27921478" w:rsidR="00063E4C" w:rsidRPr="006B07E9" w:rsidRDefault="003038B8" w:rsidP="007E151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ค่าใช้จ่าย</w:t>
      </w:r>
      <w:r w:rsidR="00CF046A" w:rsidRPr="006B07E9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1B38ECB5" w14:textId="77777777" w:rsidR="00CF046A" w:rsidRPr="002A1381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20545" w:rsidRPr="006B07E9" w14:paraId="28DD7370" w14:textId="77777777" w:rsidTr="00D962A8">
        <w:tc>
          <w:tcPr>
            <w:tcW w:w="3690" w:type="dxa"/>
            <w:shd w:val="clear" w:color="auto" w:fill="auto"/>
          </w:tcPr>
          <w:p w14:paraId="71DD9C90" w14:textId="77777777" w:rsidR="00883CC8" w:rsidRPr="006B07E9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CC4515" w14:textId="77777777" w:rsidR="00883CC8" w:rsidRPr="006B07E9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08331BE" w14:textId="77777777" w:rsidR="00883CC8" w:rsidRPr="006B07E9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17E3D8" w14:textId="77777777" w:rsidR="00883CC8" w:rsidRPr="006B07E9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38CBA8C" w14:textId="77777777" w:rsidR="00883CC8" w:rsidRPr="006B07E9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0E0D" w:rsidRPr="006B07E9" w14:paraId="3F4F6E4D" w14:textId="77777777" w:rsidTr="00D962A8">
        <w:tc>
          <w:tcPr>
            <w:tcW w:w="3690" w:type="dxa"/>
          </w:tcPr>
          <w:p w14:paraId="52A25CB7" w14:textId="77777777" w:rsidR="00883CC8" w:rsidRPr="006B07E9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9CBA7D5" w14:textId="77777777" w:rsidR="00883CC8" w:rsidRPr="006B07E9" w:rsidRDefault="00883CC8" w:rsidP="00D9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F25791" w14:textId="69D7753A" w:rsidR="00883CC8" w:rsidRPr="006B07E9" w:rsidRDefault="00C605FF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163090" w14:textId="77777777" w:rsidR="00883CC8" w:rsidRPr="006B07E9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51EAD1" w14:textId="1FFB826A" w:rsidR="00883CC8" w:rsidRPr="006B07E9" w:rsidRDefault="00C605FF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7AA19FC" w14:textId="77777777" w:rsidR="00883CC8" w:rsidRPr="006B07E9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B3AC04" w14:textId="004D585F" w:rsidR="00883CC8" w:rsidRPr="006B07E9" w:rsidRDefault="00C605FF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DAFCA0" w14:textId="77777777" w:rsidR="00883CC8" w:rsidRPr="006B07E9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1A8AE6" w14:textId="738C168B" w:rsidR="00883CC8" w:rsidRPr="006B07E9" w:rsidRDefault="00C605FF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83CC8" w:rsidRPr="006B07E9" w14:paraId="1C05F211" w14:textId="77777777" w:rsidTr="00D962A8">
        <w:tc>
          <w:tcPr>
            <w:tcW w:w="3690" w:type="dxa"/>
          </w:tcPr>
          <w:p w14:paraId="65474428" w14:textId="77777777" w:rsidR="00883CC8" w:rsidRPr="006B07E9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A0E979B" w14:textId="77777777" w:rsidR="00883CC8" w:rsidRPr="006B07E9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1CDB16CA" w14:textId="77777777" w:rsidR="00883CC8" w:rsidRPr="006B07E9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7E11" w:rsidRPr="006B07E9" w14:paraId="569861A8" w14:textId="77777777" w:rsidTr="00D962A8">
        <w:tc>
          <w:tcPr>
            <w:tcW w:w="3690" w:type="dxa"/>
          </w:tcPr>
          <w:p w14:paraId="2B242FDF" w14:textId="77777777" w:rsidR="003E7E11" w:rsidRPr="006B07E9" w:rsidRDefault="003E7E11" w:rsidP="003E7E11">
            <w:pPr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264D529C" w14:textId="77777777" w:rsidR="003E7E11" w:rsidRPr="006B07E9" w:rsidRDefault="003E7E11" w:rsidP="003E7E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F66E0EB" w14:textId="5FCE1528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C55B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FA4FF6" w:rsidRPr="00D962A8">
              <w:rPr>
                <w:rFonts w:ascii="Angsana New" w:hAnsi="Angsana New"/>
                <w:sz w:val="28"/>
                <w:szCs w:val="28"/>
              </w:rPr>
              <w:t>,</w:t>
            </w:r>
            <w:r w:rsidR="002C55BF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C55B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28CF84B1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C2254BD" w14:textId="4E4E1723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  <w:r w:rsidR="003E7E11" w:rsidRPr="00D962A8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270" w:type="dxa"/>
          </w:tcPr>
          <w:p w14:paraId="0C19B9B8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1F68044" w14:textId="3C92A0CC" w:rsidR="003E7E11" w:rsidRPr="006B07E9" w:rsidRDefault="00C605FF" w:rsidP="00D962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2C55BF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161A2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C55BF">
              <w:rPr>
                <w:rFonts w:ascii="Angsana New" w:hAnsi="Angsana New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78A381EC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3BC370B" w14:textId="01DF0C20" w:rsidR="003E7E11" w:rsidRPr="006B07E9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605F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</w:tr>
      <w:tr w:rsidR="003E7E11" w:rsidRPr="006B07E9" w14:paraId="1371FC8D" w14:textId="77777777" w:rsidTr="00D962A8">
        <w:tc>
          <w:tcPr>
            <w:tcW w:w="3690" w:type="dxa"/>
          </w:tcPr>
          <w:p w14:paraId="2EE760DE" w14:textId="77777777" w:rsidR="003E7E11" w:rsidRPr="006B07E9" w:rsidRDefault="003E7E11" w:rsidP="003E7E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โครงการผลประโยชน์ที่กำหนดไว้ </w:t>
            </w:r>
          </w:p>
        </w:tc>
        <w:tc>
          <w:tcPr>
            <w:tcW w:w="900" w:type="dxa"/>
          </w:tcPr>
          <w:p w14:paraId="7D7C01A2" w14:textId="1D28890D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 w:rsidRPr="00C605FF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90" w:type="dxa"/>
          </w:tcPr>
          <w:p w14:paraId="19578DA7" w14:textId="6C36B13E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61A2C" w:rsidRPr="00D962A8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983</w:t>
            </w:r>
          </w:p>
        </w:tc>
        <w:tc>
          <w:tcPr>
            <w:tcW w:w="270" w:type="dxa"/>
          </w:tcPr>
          <w:p w14:paraId="4EE2056D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FF7048F" w14:textId="3BEC2AF6" w:rsidR="003E7E11" w:rsidRPr="006B07E9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E7E11" w:rsidRPr="00D962A8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861</w:t>
            </w:r>
          </w:p>
        </w:tc>
        <w:tc>
          <w:tcPr>
            <w:tcW w:w="270" w:type="dxa"/>
          </w:tcPr>
          <w:p w14:paraId="5276B33F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EC754CD" w14:textId="1CB4414C" w:rsidR="003E7E11" w:rsidRPr="006B07E9" w:rsidRDefault="00C605FF" w:rsidP="003E7E1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61A2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270" w:type="dxa"/>
          </w:tcPr>
          <w:p w14:paraId="300CF8F1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CB6FF6D" w14:textId="2404788C" w:rsidR="003E7E11" w:rsidRPr="006B07E9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3E7E11" w:rsidRPr="00D962A8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529</w:t>
            </w:r>
          </w:p>
        </w:tc>
      </w:tr>
      <w:tr w:rsidR="003E7E11" w:rsidRPr="006B07E9" w14:paraId="090A6E86" w14:textId="77777777" w:rsidTr="00D962A8">
        <w:tc>
          <w:tcPr>
            <w:tcW w:w="3690" w:type="dxa"/>
          </w:tcPr>
          <w:p w14:paraId="16F25BC2" w14:textId="77777777" w:rsidR="003E7E11" w:rsidRPr="006B07E9" w:rsidRDefault="003E7E11" w:rsidP="003E7E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14:paraId="6AB6CD3B" w14:textId="77777777" w:rsidR="003E7E11" w:rsidRPr="006B07E9" w:rsidRDefault="003E7E11" w:rsidP="003E7E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EC53A3" w14:textId="7B825DC7" w:rsidR="003E7E11" w:rsidRPr="006B07E9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61A2C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270" w:type="dxa"/>
          </w:tcPr>
          <w:p w14:paraId="625149B6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385BF7B" w14:textId="706DE26A" w:rsidR="003E7E11" w:rsidRPr="006B07E9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367</w:t>
            </w:r>
          </w:p>
        </w:tc>
        <w:tc>
          <w:tcPr>
            <w:tcW w:w="270" w:type="dxa"/>
          </w:tcPr>
          <w:p w14:paraId="1D0FC5E6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127D7D5" w14:textId="177CC6C8" w:rsidR="003E7E11" w:rsidRPr="006B07E9" w:rsidRDefault="00C605FF" w:rsidP="003E7E1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61A2C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098</w:t>
            </w:r>
          </w:p>
        </w:tc>
        <w:tc>
          <w:tcPr>
            <w:tcW w:w="270" w:type="dxa"/>
          </w:tcPr>
          <w:p w14:paraId="708FC098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DC8C97" w14:textId="6F2B6C3F" w:rsidR="003E7E11" w:rsidRPr="006B07E9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3E7E11" w:rsidRPr="006B07E9" w14:paraId="46F93EE3" w14:textId="77777777" w:rsidTr="00D962A8">
        <w:tc>
          <w:tcPr>
            <w:tcW w:w="3690" w:type="dxa"/>
          </w:tcPr>
          <w:p w14:paraId="1A84D855" w14:textId="5936C31E" w:rsidR="003E7E11" w:rsidRPr="006B07E9" w:rsidRDefault="003E7E11" w:rsidP="003E7E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900" w:type="dxa"/>
          </w:tcPr>
          <w:p w14:paraId="756BFFBB" w14:textId="40367229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3E9461" w14:textId="31F4D6DB" w:rsidR="003E7E11" w:rsidRPr="006B07E9" w:rsidRDefault="002C55B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976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61A2C">
              <w:rPr>
                <w:rFonts w:ascii="Angsana New" w:hAnsi="Angsana New"/>
                <w:sz w:val="28"/>
                <w:szCs w:val="28"/>
              </w:rPr>
              <w:t>,</w:t>
            </w:r>
            <w:r w:rsidR="006976EB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270" w:type="dxa"/>
          </w:tcPr>
          <w:p w14:paraId="3ACF395C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D85C62" w14:textId="29217234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270" w:type="dxa"/>
          </w:tcPr>
          <w:p w14:paraId="195CECE7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F91078" w14:textId="33E6F777" w:rsidR="003E7E11" w:rsidRPr="006B07E9" w:rsidRDefault="002C55BF" w:rsidP="003E7E1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161A2C">
              <w:rPr>
                <w:rFonts w:ascii="Angsana New" w:hAnsi="Angsana New"/>
                <w:sz w:val="28"/>
                <w:szCs w:val="28"/>
              </w:rPr>
              <w:t>,</w:t>
            </w:r>
            <w:r w:rsidR="006976EB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70" w:type="dxa"/>
          </w:tcPr>
          <w:p w14:paraId="19F98810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E597B2" w14:textId="650895B4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549</w:t>
            </w:r>
          </w:p>
        </w:tc>
      </w:tr>
      <w:tr w:rsidR="003E7E11" w:rsidRPr="006B07E9" w14:paraId="57A0D5DA" w14:textId="77777777" w:rsidTr="00D962A8">
        <w:tc>
          <w:tcPr>
            <w:tcW w:w="3690" w:type="dxa"/>
          </w:tcPr>
          <w:p w14:paraId="6D9DBF20" w14:textId="37260E55" w:rsidR="003E7E11" w:rsidRPr="006B07E9" w:rsidRDefault="003E7E11" w:rsidP="003E7E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7BA1F2B" w14:textId="02626B12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A87DE" w14:textId="08585F95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  <w:r w:rsidR="002C55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FA4FF6" w:rsidRPr="00D962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976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298</w:t>
            </w:r>
          </w:p>
        </w:tc>
        <w:tc>
          <w:tcPr>
            <w:tcW w:w="270" w:type="dxa"/>
          </w:tcPr>
          <w:p w14:paraId="384B21EC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611F25" w14:textId="1CCEB101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234</w:t>
            </w:r>
            <w:r w:rsidR="003E7E11" w:rsidRPr="00D962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</w:tcPr>
          <w:p w14:paraId="69F4A20F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FA0E8F" w14:textId="26639106" w:rsidR="003E7E11" w:rsidRPr="006B07E9" w:rsidRDefault="00C605FF" w:rsidP="003E7E1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192</w:t>
            </w:r>
            <w:r w:rsidR="00161A2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976EB">
              <w:rPr>
                <w:rFonts w:ascii="Angsana New" w:hAnsi="Angsana New"/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270" w:type="dxa"/>
          </w:tcPr>
          <w:p w14:paraId="5C0D807B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06C42E" w14:textId="248DF450" w:rsidR="003E7E11" w:rsidRPr="00D962A8" w:rsidRDefault="00C605FF" w:rsidP="00D962A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191</w:t>
            </w:r>
            <w:r w:rsidR="003E7E11" w:rsidRPr="00D962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418</w:t>
            </w:r>
          </w:p>
        </w:tc>
      </w:tr>
    </w:tbl>
    <w:p w14:paraId="25E08B73" w14:textId="77777777" w:rsidR="0065233A" w:rsidRPr="002A1381" w:rsidRDefault="0065233A" w:rsidP="00813BA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02D32D72" w14:textId="32528D6D" w:rsidR="00813BAD" w:rsidRPr="006B07E9" w:rsidRDefault="00813BAD" w:rsidP="00813BA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7A8323AF" w14:textId="77777777" w:rsidR="00813BAD" w:rsidRPr="002A1381" w:rsidRDefault="00813BAD" w:rsidP="0081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3FCF667" w14:textId="0710C2DA" w:rsidR="002555FD" w:rsidRPr="006B07E9" w:rsidRDefault="00813BAD" w:rsidP="0094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Pr="006B07E9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C605FF" w:rsidRPr="00C605FF">
        <w:rPr>
          <w:rFonts w:ascii="Angsana New" w:hAnsi="Angsana New"/>
          <w:sz w:val="30"/>
          <w:szCs w:val="30"/>
        </w:rPr>
        <w:t>5</w:t>
      </w:r>
      <w:r w:rsidRPr="006B07E9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Pr="006B07E9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C605FF" w:rsidRPr="00C605FF">
        <w:rPr>
          <w:rFonts w:ascii="Angsana New" w:hAnsi="Angsana New"/>
          <w:sz w:val="30"/>
          <w:szCs w:val="30"/>
        </w:rPr>
        <w:t>5</w:t>
      </w:r>
      <w:r w:rsidRPr="006B07E9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A858157" w14:textId="3FCD3812" w:rsidR="00FA7EE1" w:rsidRPr="002A1381" w:rsidRDefault="00FA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EBFE217" w14:textId="77777777" w:rsidR="00841F2A" w:rsidRPr="006B07E9" w:rsidRDefault="00841F2A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42514D05" w14:textId="77777777" w:rsidR="00D663D7" w:rsidRPr="002A1381" w:rsidRDefault="00D663D7" w:rsidP="00D66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618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841F2A" w:rsidRPr="006B07E9" w14:paraId="2D8F4F1A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4404894A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6B07E9">
              <w:rPr>
                <w:rFonts w:ascii="Angsana New" w:hAnsi="Angsana New"/>
                <w:color w:val="0000FF"/>
                <w:sz w:val="28"/>
                <w:szCs w:val="28"/>
                <w:cs/>
              </w:rPr>
              <w:br w:type="page"/>
            </w:r>
          </w:p>
        </w:tc>
        <w:tc>
          <w:tcPr>
            <w:tcW w:w="900" w:type="dxa"/>
            <w:shd w:val="clear" w:color="auto" w:fill="FFFFFF"/>
          </w:tcPr>
          <w:p w14:paraId="7D13B8DE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78A80672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="00570C03"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FFFFFF"/>
          </w:tcPr>
          <w:p w14:paraId="610C2F89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2B8878CE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F2A" w:rsidRPr="006B07E9" w14:paraId="6B960BD1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6DDA713C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7036EE00" w14:textId="77777777" w:rsidR="00841F2A" w:rsidRPr="006B07E9" w:rsidRDefault="00841F2A" w:rsidP="00B3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 w:hanging="15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65562BA" w14:textId="72FEE301" w:rsidR="00841F2A" w:rsidRPr="006B07E9" w:rsidRDefault="00C605FF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4B91C44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C7E1401" w14:textId="3303265D" w:rsidR="00841F2A" w:rsidRPr="006B07E9" w:rsidRDefault="00C605FF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2BD21FCA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371A4F6A" w14:textId="2684DA96" w:rsidR="00841F2A" w:rsidRPr="006B07E9" w:rsidRDefault="00C605FF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65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76576D8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A8CEE12" w14:textId="2B5842B4" w:rsidR="00841F2A" w:rsidRPr="006B07E9" w:rsidRDefault="00C605FF" w:rsidP="00B3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0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1F2A" w:rsidRPr="006B07E9" w14:paraId="288E2742" w14:textId="77777777" w:rsidTr="00E94F0B">
        <w:trPr>
          <w:tblHeader/>
        </w:trPr>
        <w:tc>
          <w:tcPr>
            <w:tcW w:w="3618" w:type="dxa"/>
          </w:tcPr>
          <w:p w14:paraId="7650449D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52643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4379891E" w14:textId="77777777" w:rsidR="00841F2A" w:rsidRPr="006B07E9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570C03"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</w:t>
            </w: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E7E11" w:rsidRPr="006B07E9" w14:paraId="06D005B6" w14:textId="77777777" w:rsidTr="00E94F0B">
        <w:tc>
          <w:tcPr>
            <w:tcW w:w="3618" w:type="dxa"/>
          </w:tcPr>
          <w:p w14:paraId="7084CB4B" w14:textId="1457E1ED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="00D962A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900" w:type="dxa"/>
          </w:tcPr>
          <w:p w14:paraId="3177DE8E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DF0298" w14:textId="77777777" w:rsidR="003E7E11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A1AD0C" w14:textId="33998584" w:rsidR="0084376C" w:rsidRPr="0084376C" w:rsidRDefault="0084376C" w:rsidP="0084376C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1,856</w:t>
            </w:r>
          </w:p>
        </w:tc>
        <w:tc>
          <w:tcPr>
            <w:tcW w:w="270" w:type="dxa"/>
            <w:shd w:val="clear" w:color="auto" w:fill="auto"/>
          </w:tcPr>
          <w:p w14:paraId="7B789FCA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5D3CB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0C016F" w14:textId="2C1F494B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389FB7AC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7E88EB" w14:textId="77777777" w:rsidR="003E7E11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2560BBD" w14:textId="4C28B6D0" w:rsidR="0084376C" w:rsidRPr="006B07E9" w:rsidRDefault="0084376C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2,681</w:t>
            </w:r>
          </w:p>
        </w:tc>
        <w:tc>
          <w:tcPr>
            <w:tcW w:w="270" w:type="dxa"/>
            <w:shd w:val="clear" w:color="auto" w:fill="auto"/>
          </w:tcPr>
          <w:p w14:paraId="1A0D2BBA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1E66A2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29C720C" w14:textId="3A81CBBC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  <w:r w:rsidR="003E7E1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</w:p>
        </w:tc>
      </w:tr>
      <w:tr w:rsidR="003E7E11" w:rsidRPr="006B07E9" w14:paraId="159D58D2" w14:textId="77777777" w:rsidTr="00E94F0B">
        <w:tc>
          <w:tcPr>
            <w:tcW w:w="3618" w:type="dxa"/>
          </w:tcPr>
          <w:p w14:paraId="7577D84D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11B2033A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35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328848" w14:textId="6D97DAD1" w:rsidR="003E7E11" w:rsidRPr="006B07E9" w:rsidRDefault="006976EB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171,412</w:t>
            </w:r>
          </w:p>
        </w:tc>
        <w:tc>
          <w:tcPr>
            <w:tcW w:w="270" w:type="dxa"/>
            <w:shd w:val="clear" w:color="auto" w:fill="auto"/>
          </w:tcPr>
          <w:p w14:paraId="2EA3258C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E43B35" w14:textId="45F574C9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25C047CF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8F84B9" w14:textId="1D3E5C87" w:rsidR="003E7E11" w:rsidRPr="006B07E9" w:rsidRDefault="006976EB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133,088</w:t>
            </w:r>
          </w:p>
        </w:tc>
        <w:tc>
          <w:tcPr>
            <w:tcW w:w="270" w:type="dxa"/>
            <w:shd w:val="clear" w:color="auto" w:fill="auto"/>
          </w:tcPr>
          <w:p w14:paraId="08E393B6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A6732D" w14:textId="6859B62E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</w:tr>
      <w:tr w:rsidR="003E7E11" w:rsidRPr="006B07E9" w14:paraId="5A43C1E4" w14:textId="77777777" w:rsidTr="00E94F0B">
        <w:tc>
          <w:tcPr>
            <w:tcW w:w="3618" w:type="dxa"/>
          </w:tcPr>
          <w:p w14:paraId="5065311A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ต้นทุนซื้อมาขายไป</w:t>
            </w:r>
          </w:p>
        </w:tc>
        <w:tc>
          <w:tcPr>
            <w:tcW w:w="900" w:type="dxa"/>
          </w:tcPr>
          <w:p w14:paraId="551990DB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6F64D" w14:textId="24CF84EF" w:rsidR="003E7E11" w:rsidRPr="006B07E9" w:rsidRDefault="006976EB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  <w:r w:rsidR="006E2E9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61B3D285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A01D65" w14:textId="0B66F219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7B9486CD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0461E2" w14:textId="1E35AE09" w:rsidR="003E7E11" w:rsidRPr="006B07E9" w:rsidRDefault="006976EB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  <w:r w:rsidR="006E2E9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1F2BD4E0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924A92" w14:textId="4514B5AC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</w:p>
        </w:tc>
      </w:tr>
      <w:tr w:rsidR="003E7E11" w:rsidRPr="006B07E9" w14:paraId="35D95822" w14:textId="77777777" w:rsidTr="00E94F0B">
        <w:tc>
          <w:tcPr>
            <w:tcW w:w="3618" w:type="dxa"/>
          </w:tcPr>
          <w:p w14:paraId="74723598" w14:textId="7E732929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110B420E" w14:textId="4F419D26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990" w:type="dxa"/>
            <w:shd w:val="clear" w:color="auto" w:fill="auto"/>
          </w:tcPr>
          <w:p w14:paraId="77F1D1DF" w14:textId="6A373643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C55BF">
              <w:rPr>
                <w:rFonts w:ascii="Angsana New" w:hAnsi="Angsana New"/>
                <w:sz w:val="28"/>
                <w:szCs w:val="28"/>
                <w:lang w:val="en-US" w:bidi="th-TH"/>
              </w:rPr>
              <w:t>37,</w:t>
            </w:r>
            <w:r w:rsidR="006976EB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130D6076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BCCAE6" w14:textId="7381543C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234</w:t>
            </w:r>
            <w:r w:rsidR="003E7E1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44C0CCDF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806666" w14:textId="32806133" w:rsidR="003E7E11" w:rsidRPr="001E197C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</w:t>
            </w:r>
            <w:r w:rsidR="002C55B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E19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6976EB">
              <w:rPr>
                <w:rFonts w:ascii="Angsana New" w:hAnsi="Angsana New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5FE5134C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169EDD" w14:textId="2EFF39F4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418</w:t>
            </w:r>
          </w:p>
        </w:tc>
      </w:tr>
      <w:tr w:rsidR="003E7E11" w:rsidRPr="006B07E9" w14:paraId="6CC8B67A" w14:textId="77777777" w:rsidTr="00E94F0B">
        <w:tc>
          <w:tcPr>
            <w:tcW w:w="3618" w:type="dxa"/>
          </w:tcPr>
          <w:p w14:paraId="6E16CDA4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BDBFCBE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7C0214" w14:textId="34C7A908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976EB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89599F">
              <w:rPr>
                <w:rFonts w:ascii="Angsana New" w:hAnsi="Angsana New"/>
                <w:sz w:val="28"/>
                <w:szCs w:val="28"/>
              </w:rPr>
              <w:t>,</w:t>
            </w:r>
            <w:r w:rsidR="006976EB">
              <w:rPr>
                <w:rFonts w:ascii="Angsana New" w:hAnsi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4D689940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CBF9E0" w14:textId="09E653CE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6C3DE71B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D7E3C2" w14:textId="0EA706E3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81767C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</w:p>
        </w:tc>
        <w:tc>
          <w:tcPr>
            <w:tcW w:w="270" w:type="dxa"/>
            <w:shd w:val="clear" w:color="auto" w:fill="auto"/>
          </w:tcPr>
          <w:p w14:paraId="7E494125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552712" w14:textId="32EFFE9E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783</w:t>
            </w:r>
          </w:p>
        </w:tc>
      </w:tr>
      <w:tr w:rsidR="003E7E11" w:rsidRPr="006B07E9" w14:paraId="67574FF5" w14:textId="77777777" w:rsidTr="00E94F0B">
        <w:tc>
          <w:tcPr>
            <w:tcW w:w="3618" w:type="dxa"/>
          </w:tcPr>
          <w:p w14:paraId="6B0D5776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79E12E7E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C195E1" w14:textId="738E9F5A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8959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976EB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739FA72F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DDBD18" w14:textId="39AC102E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="003E7E1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2BAC27D9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81796A" w14:textId="1E53B571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89599F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301B9939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D1DEA6" w14:textId="353988E3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</w:tr>
      <w:tr w:rsidR="003E7E11" w:rsidRPr="006B07E9" w14:paraId="01DC8316" w14:textId="77777777" w:rsidTr="00E94F0B">
        <w:tc>
          <w:tcPr>
            <w:tcW w:w="3618" w:type="dxa"/>
          </w:tcPr>
          <w:p w14:paraId="50CE5612" w14:textId="6D54CF73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900" w:type="dxa"/>
          </w:tcPr>
          <w:p w14:paraId="16C8D65F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D4A838" w14:textId="6003B231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976E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B22A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6976EB">
              <w:rPr>
                <w:rFonts w:ascii="Angsana New" w:hAnsi="Angsana New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46463E8A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DA17F1" w14:textId="1342445C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3E7E1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3CD529EE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B65DD6" w14:textId="0892102F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3B22AE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673AB46E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28CA0F" w14:textId="34BA022A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920</w:t>
            </w:r>
          </w:p>
        </w:tc>
      </w:tr>
      <w:tr w:rsidR="003E7E11" w:rsidRPr="006B07E9" w14:paraId="61034CCE" w14:textId="77777777" w:rsidTr="00E94F0B">
        <w:tc>
          <w:tcPr>
            <w:tcW w:w="3618" w:type="dxa"/>
          </w:tcPr>
          <w:p w14:paraId="1135E0AB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5AF8B325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FD8708" w14:textId="37E3474F" w:rsidR="003E7E11" w:rsidRPr="006B07E9" w:rsidRDefault="006976EB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107,492</w:t>
            </w:r>
          </w:p>
        </w:tc>
        <w:tc>
          <w:tcPr>
            <w:tcW w:w="270" w:type="dxa"/>
            <w:shd w:val="clear" w:color="auto" w:fill="auto"/>
          </w:tcPr>
          <w:p w14:paraId="463209A9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A96460" w14:textId="7DBB4E43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  <w:r w:rsidR="003E7E11"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657C7164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170435" w14:textId="3E502758" w:rsidR="003E7E11" w:rsidRPr="006B07E9" w:rsidRDefault="006976EB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86,8</w:t>
            </w:r>
            <w:r w:rsidR="006012C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8096142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E5127F" w14:textId="032F2D6A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="003E7E11" w:rsidRPr="006B07E9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</w:tr>
      <w:tr w:rsidR="003E7E11" w:rsidRPr="006B07E9" w14:paraId="01A1AF0C" w14:textId="77777777" w:rsidTr="00E94F0B">
        <w:trPr>
          <w:trHeight w:val="209"/>
        </w:trPr>
        <w:tc>
          <w:tcPr>
            <w:tcW w:w="3618" w:type="dxa"/>
          </w:tcPr>
          <w:p w14:paraId="56A65D4A" w14:textId="2731C5E6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ต้นทุนบริการ 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ต้นทุนในการจัดจำหน่ายแล</w:t>
            </w: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755D3A6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947248" w14:textId="77777777" w:rsidR="003E7E11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2A55322" w14:textId="0FF2DC5E" w:rsidR="00DA70F2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A70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6976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</w:t>
            </w:r>
            <w:r w:rsidR="00DA70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976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231</w:t>
            </w:r>
          </w:p>
        </w:tc>
        <w:tc>
          <w:tcPr>
            <w:tcW w:w="270" w:type="dxa"/>
          </w:tcPr>
          <w:p w14:paraId="5B73124C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3A116F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0D7368" w14:textId="2B184638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3E7E11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508</w:t>
            </w:r>
            <w:r w:rsidR="003E7E11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516</w:t>
            </w:r>
          </w:p>
        </w:tc>
        <w:tc>
          <w:tcPr>
            <w:tcW w:w="270" w:type="dxa"/>
          </w:tcPr>
          <w:p w14:paraId="6B112EE6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16E936" w14:textId="77777777" w:rsidR="003E7E11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4130C2" w14:textId="03255056" w:rsidR="00DA70F2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A70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6976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DA70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976E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55C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976E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8F8380E" w14:textId="77777777" w:rsidR="003E7E11" w:rsidRPr="006B07E9" w:rsidRDefault="003E7E11" w:rsidP="003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6EE8EF" w14:textId="77777777" w:rsidR="003E7E11" w:rsidRPr="006B07E9" w:rsidRDefault="003E7E11" w:rsidP="003E7E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4BA264" w14:textId="17BA04F6" w:rsidR="003E7E11" w:rsidRPr="006B07E9" w:rsidRDefault="00C605FF" w:rsidP="003E7E1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3E7E11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070</w:t>
            </w:r>
            <w:r w:rsidR="003E7E11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</w:tbl>
    <w:p w14:paraId="32C5153C" w14:textId="383CA23E" w:rsidR="009D5622" w:rsidRPr="006B07E9" w:rsidRDefault="009D5622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ต้นทุนทางการเงิน</w:t>
      </w:r>
    </w:p>
    <w:p w14:paraId="4DCC6947" w14:textId="77777777" w:rsidR="009D5622" w:rsidRPr="006B07E9" w:rsidRDefault="009D5622" w:rsidP="009D5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52"/>
        <w:gridCol w:w="1008"/>
        <w:gridCol w:w="270"/>
        <w:gridCol w:w="990"/>
        <w:gridCol w:w="270"/>
        <w:gridCol w:w="990"/>
      </w:tblGrid>
      <w:tr w:rsidR="009D5622" w:rsidRPr="006B07E9" w14:paraId="5481EA52" w14:textId="77777777" w:rsidTr="0028389F">
        <w:trPr>
          <w:tblHeader/>
        </w:trPr>
        <w:tc>
          <w:tcPr>
            <w:tcW w:w="3600" w:type="dxa"/>
          </w:tcPr>
          <w:p w14:paraId="35EF9CE7" w14:textId="77777777" w:rsidR="009D5622" w:rsidRPr="006B07E9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4630C74" w14:textId="77777777" w:rsidR="009D5622" w:rsidRPr="006B07E9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6E1A35F" w14:textId="77777777" w:rsidR="009D5622" w:rsidRPr="006B07E9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53633" w14:textId="77777777" w:rsidR="009D5622" w:rsidRPr="006B07E9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3D0F55" w14:textId="77777777" w:rsidR="009D5622" w:rsidRPr="006B07E9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D79" w:rsidRPr="006B07E9" w14:paraId="2000E224" w14:textId="77777777" w:rsidTr="0028389F">
        <w:trPr>
          <w:tblHeader/>
        </w:trPr>
        <w:tc>
          <w:tcPr>
            <w:tcW w:w="3600" w:type="dxa"/>
          </w:tcPr>
          <w:p w14:paraId="17073FB5" w14:textId="77777777" w:rsidR="00614D79" w:rsidRPr="006B07E9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23B629" w14:textId="77777777" w:rsidR="00614D79" w:rsidRPr="006B07E9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0FE73C" w14:textId="19196D22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26C64E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92928C" w14:textId="62A505A4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E0CFA7F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F2BADE" w14:textId="0DBFEB86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F7C399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177C1C" w14:textId="24897ED4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D5622" w:rsidRPr="006B07E9" w14:paraId="441483F1" w14:textId="77777777" w:rsidTr="0028389F">
        <w:trPr>
          <w:trHeight w:val="80"/>
          <w:tblHeader/>
        </w:trPr>
        <w:tc>
          <w:tcPr>
            <w:tcW w:w="3600" w:type="dxa"/>
          </w:tcPr>
          <w:p w14:paraId="5CF039BF" w14:textId="77777777" w:rsidR="009D5622" w:rsidRPr="006B07E9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4447C" w14:textId="77777777" w:rsidR="009D5622" w:rsidRPr="006B07E9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E23F254" w14:textId="77777777" w:rsidR="009D5622" w:rsidRPr="006B07E9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CAD" w:rsidRPr="006B07E9" w14:paraId="11D24A86" w14:textId="77777777" w:rsidTr="0028389F">
        <w:tc>
          <w:tcPr>
            <w:tcW w:w="3600" w:type="dxa"/>
          </w:tcPr>
          <w:p w14:paraId="62167F1A" w14:textId="77777777" w:rsidR="009D5622" w:rsidRPr="006B07E9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416FE63" w14:textId="77777777" w:rsidR="009D5622" w:rsidRPr="006B07E9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9CBB2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83A30" w14:textId="77777777" w:rsidR="009D5622" w:rsidRPr="006B07E9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E5D2B10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9E6AB" w14:textId="77777777" w:rsidR="009D5622" w:rsidRPr="006B07E9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231081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EB4C" w14:textId="77777777" w:rsidR="009D5622" w:rsidRPr="006B07E9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B928F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9F4" w:rsidRPr="006B07E9" w14:paraId="6B04DB17" w14:textId="77777777" w:rsidTr="0028389F">
        <w:tc>
          <w:tcPr>
            <w:tcW w:w="3600" w:type="dxa"/>
          </w:tcPr>
          <w:p w14:paraId="4B81B099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960C715" w14:textId="0EE69D97" w:rsidR="000939F4" w:rsidRPr="006B07E9" w:rsidRDefault="00C605FF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20C240E1" w14:textId="578E7D2B" w:rsidR="000939F4" w:rsidRPr="00CA0656" w:rsidRDefault="00CA0656" w:rsidP="00CA0656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CA0656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52" w:type="dxa"/>
          </w:tcPr>
          <w:p w14:paraId="573FBFD1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3AEAB16" w14:textId="39A0CF93" w:rsidR="000939F4" w:rsidRPr="006B07E9" w:rsidRDefault="000939F4" w:rsidP="003C5D93">
            <w:pPr>
              <w:pStyle w:val="acctmergecolhdg"/>
              <w:tabs>
                <w:tab w:val="decimal" w:pos="447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E655FE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DB370" w14:textId="402A97D2" w:rsidR="000939F4" w:rsidRPr="006B07E9" w:rsidRDefault="00C605FF" w:rsidP="003C5D93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8</w:t>
            </w:r>
            <w:r w:rsidR="00CA065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42599213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5BA33" w14:textId="55ABDD62" w:rsidR="000939F4" w:rsidRPr="006B07E9" w:rsidRDefault="00C605FF" w:rsidP="003C5D93">
            <w:pPr>
              <w:pStyle w:val="acctmergecolhdg"/>
              <w:spacing w:line="240" w:lineRule="auto"/>
              <w:ind w:left="-290" w:right="75"/>
              <w:jc w:val="righ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 w:hint="cs"/>
                <w:b w:val="0"/>
                <w:color w:val="000000"/>
                <w:sz w:val="30"/>
                <w:szCs w:val="30"/>
                <w:lang w:val="en-US" w:bidi="th-TH"/>
              </w:rPr>
              <w:t>1</w:t>
            </w:r>
            <w:r w:rsidR="000939F4" w:rsidRPr="006B07E9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835</w:t>
            </w:r>
          </w:p>
        </w:tc>
      </w:tr>
      <w:tr w:rsidR="000939F4" w:rsidRPr="006B07E9" w14:paraId="67F4D96C" w14:textId="77777777" w:rsidTr="0028389F">
        <w:tc>
          <w:tcPr>
            <w:tcW w:w="3600" w:type="dxa"/>
          </w:tcPr>
          <w:p w14:paraId="3455F3C6" w14:textId="2428910C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เงินกู้และเงินเบิกเกินบัญชีจาก</w:t>
            </w:r>
            <w:r w:rsidR="003120B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="0028389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6075C007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54C93A" w14:textId="199547C4" w:rsidR="000939F4" w:rsidRPr="006B07E9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DF4FA8">
              <w:rPr>
                <w:rFonts w:ascii="Angsana New" w:hAnsi="Angsana New"/>
                <w:sz w:val="30"/>
                <w:szCs w:val="30"/>
              </w:rPr>
              <w:t>,</w:t>
            </w:r>
            <w:r w:rsidR="00CA0656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52" w:type="dxa"/>
          </w:tcPr>
          <w:p w14:paraId="6FB87322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5E0FB" w14:textId="65384754" w:rsidR="000939F4" w:rsidRPr="006B07E9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0939F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5234B9F3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CE8508" w14:textId="371C3F03" w:rsidR="000939F4" w:rsidRPr="006B07E9" w:rsidRDefault="00C605FF" w:rsidP="003C5D93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69</w:t>
            </w:r>
            <w:r w:rsidR="00DF4FA8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="00CA065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4CD25102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7A900B" w14:textId="7A307C31" w:rsidR="000939F4" w:rsidRPr="006B07E9" w:rsidRDefault="00C605FF" w:rsidP="003C5D93">
            <w:pPr>
              <w:pStyle w:val="acctmergecolhdg"/>
              <w:spacing w:line="240" w:lineRule="auto"/>
              <w:ind w:left="-290" w:right="75"/>
              <w:jc w:val="righ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60</w:t>
            </w:r>
            <w:r w:rsidR="000939F4" w:rsidRPr="006B07E9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286</w:t>
            </w:r>
          </w:p>
        </w:tc>
      </w:tr>
      <w:tr w:rsidR="000939F4" w:rsidRPr="006B07E9" w14:paraId="5C112C65" w14:textId="77777777" w:rsidTr="0028389F">
        <w:tc>
          <w:tcPr>
            <w:tcW w:w="3600" w:type="dxa"/>
          </w:tcPr>
          <w:p w14:paraId="374605DC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45BABE8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E94BD" w14:textId="6CCBAEA0" w:rsidR="000939F4" w:rsidRPr="00C3004D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DF4FA8" w:rsidRPr="00C30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</w:p>
        </w:tc>
        <w:tc>
          <w:tcPr>
            <w:tcW w:w="252" w:type="dxa"/>
          </w:tcPr>
          <w:p w14:paraId="44FCC5A4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36FA26" w14:textId="0E6841E9" w:rsidR="000939F4" w:rsidRPr="003C5D93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="000939F4" w:rsidRPr="003C5D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482747EA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FEBA1F" w14:textId="34DC5A98" w:rsidR="000939F4" w:rsidRPr="006B07E9" w:rsidRDefault="00C605FF" w:rsidP="003C5D93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70</w:t>
            </w:r>
            <w:r w:rsidR="00DF4FA8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3836F022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A71D06" w14:textId="09E46BF0" w:rsidR="000939F4" w:rsidRPr="006B07E9" w:rsidRDefault="00C605FF" w:rsidP="003C5D93">
            <w:pPr>
              <w:pStyle w:val="acctmergecolhdg"/>
              <w:spacing w:line="240" w:lineRule="auto"/>
              <w:ind w:left="-290" w:right="75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62</w:t>
            </w:r>
            <w:r w:rsidR="000939F4" w:rsidRPr="006B07E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121</w:t>
            </w:r>
          </w:p>
        </w:tc>
      </w:tr>
      <w:tr w:rsidR="000939F4" w:rsidRPr="006B07E9" w14:paraId="39493948" w14:textId="77777777" w:rsidTr="0028389F">
        <w:tc>
          <w:tcPr>
            <w:tcW w:w="3600" w:type="dxa"/>
          </w:tcPr>
          <w:p w14:paraId="19E107E5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ค่าตัดจำหน่ายของต้นทุนการทำรายการส่วนที่บันทึกรวมกับ</w:t>
            </w:r>
          </w:p>
          <w:p w14:paraId="68F89090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เงินกู้ยืม</w:t>
            </w:r>
          </w:p>
        </w:tc>
        <w:tc>
          <w:tcPr>
            <w:tcW w:w="900" w:type="dxa"/>
          </w:tcPr>
          <w:p w14:paraId="22CEE33E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08FD2" w14:textId="16E6B652" w:rsidR="000939F4" w:rsidRPr="006B07E9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52" w:type="dxa"/>
          </w:tcPr>
          <w:p w14:paraId="28CA6460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7797EBA" w14:textId="17834ACE" w:rsidR="000939F4" w:rsidRPr="006B07E9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939F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</w:tcPr>
          <w:p w14:paraId="0AFFAD32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A401F4" w14:textId="6071FD06" w:rsidR="000939F4" w:rsidRPr="006B07E9" w:rsidRDefault="00C605FF" w:rsidP="00C3004D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67EB9640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00052" w14:textId="1F6A4441" w:rsidR="000939F4" w:rsidRPr="006B07E9" w:rsidRDefault="00C605FF" w:rsidP="003C5D93">
            <w:pPr>
              <w:pStyle w:val="acctmergecolhdg"/>
              <w:spacing w:line="240" w:lineRule="auto"/>
              <w:ind w:left="-290" w:right="75"/>
              <w:jc w:val="righ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</w:t>
            </w:r>
            <w:r w:rsidR="000939F4" w:rsidRPr="006B07E9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541</w:t>
            </w:r>
          </w:p>
        </w:tc>
      </w:tr>
      <w:tr w:rsidR="000939F4" w:rsidRPr="006B07E9" w14:paraId="152B38A9" w14:textId="77777777" w:rsidTr="0028389F">
        <w:tc>
          <w:tcPr>
            <w:tcW w:w="3600" w:type="dxa"/>
          </w:tcPr>
          <w:p w14:paraId="58C5BB93" w14:textId="1E73F983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34B9EA78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4BEEE" w14:textId="3FC0D1F3" w:rsidR="000939F4" w:rsidRPr="0081528D" w:rsidDel="00FC2BBF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F4FA8" w:rsidRPr="0081528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252" w:type="dxa"/>
          </w:tcPr>
          <w:p w14:paraId="42FD9949" w14:textId="61CAA9C8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EE63C8" w14:textId="0ADFD7C8" w:rsidR="000939F4" w:rsidRPr="003C5D93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</w:tcPr>
          <w:p w14:paraId="7576B676" w14:textId="5C9852E9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2BFA8" w14:textId="60F61282" w:rsidR="000939F4" w:rsidRPr="006B07E9" w:rsidDel="00FC2BBF" w:rsidRDefault="00C605FF" w:rsidP="003C5D93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</w:tcPr>
          <w:p w14:paraId="29BF745D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DFCF94" w14:textId="049AC942" w:rsidR="000939F4" w:rsidRPr="006B07E9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290" w:right="75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</w:tr>
      <w:tr w:rsidR="000939F4" w:rsidRPr="006B07E9" w14:paraId="3CE61FD0" w14:textId="77777777" w:rsidTr="0028389F">
        <w:tc>
          <w:tcPr>
            <w:tcW w:w="3600" w:type="dxa"/>
          </w:tcPr>
          <w:p w14:paraId="492763C9" w14:textId="77523505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072BEDB0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4A4058" w14:textId="524855D7" w:rsidR="000939F4" w:rsidRPr="006B07E9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52" w:type="dxa"/>
          </w:tcPr>
          <w:p w14:paraId="2A934DC8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1BB504" w14:textId="28E331B8" w:rsidR="000939F4" w:rsidRPr="006B07E9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939F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  <w:tc>
          <w:tcPr>
            <w:tcW w:w="270" w:type="dxa"/>
          </w:tcPr>
          <w:p w14:paraId="71FC3F9B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20FF89" w14:textId="18CA1245" w:rsidR="000939F4" w:rsidRPr="006B07E9" w:rsidRDefault="00C605FF" w:rsidP="003C5D93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0" w:type="dxa"/>
          </w:tcPr>
          <w:p w14:paraId="0DF83012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8DB6A" w14:textId="7896D6EE" w:rsidR="000939F4" w:rsidRPr="006B07E9" w:rsidRDefault="00C605FF" w:rsidP="003C5D93">
            <w:pPr>
              <w:pStyle w:val="acctmergecolhdg"/>
              <w:spacing w:line="240" w:lineRule="auto"/>
              <w:ind w:left="-290" w:right="75"/>
              <w:jc w:val="righ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1</w:t>
            </w:r>
            <w:r w:rsidR="000939F4" w:rsidRPr="006B07E9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746</w:t>
            </w:r>
          </w:p>
        </w:tc>
      </w:tr>
      <w:tr w:rsidR="000939F4" w:rsidRPr="006B07E9" w14:paraId="4335F689" w14:textId="77777777" w:rsidTr="0028389F">
        <w:tc>
          <w:tcPr>
            <w:tcW w:w="3600" w:type="dxa"/>
          </w:tcPr>
          <w:p w14:paraId="635F5224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ADF1847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3688" w14:textId="26779D4A" w:rsidR="000939F4" w:rsidRPr="0081528D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F4FA8" w:rsidRPr="008152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  <w:tc>
          <w:tcPr>
            <w:tcW w:w="252" w:type="dxa"/>
          </w:tcPr>
          <w:p w14:paraId="653FD7F8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39C1" w14:textId="59480FF7" w:rsidR="000939F4" w:rsidRPr="00C3004D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0939F4" w:rsidRPr="00C30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76AD9A32" w14:textId="0B0CC489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5E61" w14:textId="717E4F35" w:rsidR="000939F4" w:rsidRPr="006B07E9" w:rsidRDefault="00C605FF" w:rsidP="003C5D93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70" w:type="dxa"/>
          </w:tcPr>
          <w:p w14:paraId="388EB6EF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6DD" w14:textId="5C04828E" w:rsidR="000939F4" w:rsidRPr="006B07E9" w:rsidRDefault="00C605FF" w:rsidP="003C5D93">
            <w:pPr>
              <w:pStyle w:val="acctmergecolhdg"/>
              <w:spacing w:line="240" w:lineRule="auto"/>
              <w:ind w:left="-290" w:right="75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="000939F4" w:rsidRPr="006B07E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</w:tr>
      <w:tr w:rsidR="000939F4" w:rsidRPr="006B07E9" w14:paraId="2D341AD9" w14:textId="77777777" w:rsidTr="0028389F">
        <w:tc>
          <w:tcPr>
            <w:tcW w:w="3600" w:type="dxa"/>
          </w:tcPr>
          <w:p w14:paraId="7A8C44D3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2393974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F913" w14:textId="2F246F8B" w:rsidR="000939F4" w:rsidRPr="0081528D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7A58E8" w:rsidRPr="008152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854</w:t>
            </w:r>
          </w:p>
        </w:tc>
        <w:tc>
          <w:tcPr>
            <w:tcW w:w="252" w:type="dxa"/>
          </w:tcPr>
          <w:p w14:paraId="682910F6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9D04" w14:textId="7FEDF5A0" w:rsidR="000939F4" w:rsidRPr="003C5D93" w:rsidRDefault="00C605FF" w:rsidP="003C5D93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0939F4" w:rsidRPr="003C5D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</w:p>
        </w:tc>
        <w:tc>
          <w:tcPr>
            <w:tcW w:w="270" w:type="dxa"/>
          </w:tcPr>
          <w:p w14:paraId="69A0484A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234AC" w14:textId="1C3D301F" w:rsidR="000939F4" w:rsidRPr="006B07E9" w:rsidRDefault="00C605FF" w:rsidP="003C5D93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7A58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</w:tcPr>
          <w:p w14:paraId="00AB72A5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D458" w14:textId="2DB8988C" w:rsidR="000939F4" w:rsidRPr="006B07E9" w:rsidRDefault="00C605FF" w:rsidP="003C5D93">
            <w:pPr>
              <w:pStyle w:val="acctmergecolhdg"/>
              <w:spacing w:line="240" w:lineRule="auto"/>
              <w:ind w:left="-290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0939F4" w:rsidRPr="006B07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</w:tr>
    </w:tbl>
    <w:p w14:paraId="0FE9FC98" w14:textId="3FB67336" w:rsidR="007E5D91" w:rsidRPr="006B07E9" w:rsidRDefault="007E5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1E8C0533" w14:textId="77777777" w:rsidR="00A77D7D" w:rsidRPr="006B07E9" w:rsidRDefault="00A77D7D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6EE42918" w14:textId="77777777" w:rsidR="003C2C0C" w:rsidRPr="006B07E9" w:rsidRDefault="003C2C0C" w:rsidP="00AB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63"/>
        <w:gridCol w:w="997"/>
        <w:gridCol w:w="263"/>
        <w:gridCol w:w="997"/>
        <w:gridCol w:w="263"/>
        <w:gridCol w:w="997"/>
      </w:tblGrid>
      <w:tr w:rsidR="008208EF" w:rsidRPr="006B07E9" w14:paraId="3812E405" w14:textId="77777777" w:rsidTr="00AF746D">
        <w:trPr>
          <w:tblHeader/>
        </w:trPr>
        <w:tc>
          <w:tcPr>
            <w:tcW w:w="3600" w:type="dxa"/>
          </w:tcPr>
          <w:p w14:paraId="42097082" w14:textId="1BE52D56" w:rsidR="008208EF" w:rsidRPr="006B07E9" w:rsidRDefault="009014A7" w:rsidP="00F7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6B07E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900" w:type="dxa"/>
          </w:tcPr>
          <w:p w14:paraId="7F2E0F8D" w14:textId="77777777" w:rsidR="008208EF" w:rsidRPr="006B07E9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5179CBE" w14:textId="44ACF010" w:rsidR="008208EF" w:rsidRPr="006B07E9" w:rsidRDefault="008208EF" w:rsidP="00815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center" w:pos="1133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</w:t>
            </w:r>
            <w:r w:rsidR="0081528D">
              <w:rPr>
                <w:rFonts w:ascii="Angsana New" w:hAnsi="Angsana New" w:hint="cs"/>
                <w:bCs/>
                <w:sz w:val="30"/>
                <w:szCs w:val="30"/>
                <w:cs/>
              </w:rPr>
              <w:t>บ</w:t>
            </w: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63" w:type="dxa"/>
          </w:tcPr>
          <w:p w14:paraId="15E4FD11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0CCD3910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3E6" w:rsidRPr="006B07E9" w14:paraId="5CD1CCC0" w14:textId="77777777" w:rsidTr="00AF746D">
        <w:trPr>
          <w:tblHeader/>
        </w:trPr>
        <w:tc>
          <w:tcPr>
            <w:tcW w:w="3600" w:type="dxa"/>
          </w:tcPr>
          <w:p w14:paraId="47C2590D" w14:textId="77777777" w:rsidR="00DD43E6" w:rsidRPr="006B07E9" w:rsidRDefault="00DD43E6" w:rsidP="00DD4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DF1B46" w14:textId="7E87D007" w:rsidR="00DD43E6" w:rsidRPr="006B07E9" w:rsidRDefault="00DD43E6" w:rsidP="00AF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6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25EDD9" w14:textId="4B3AB7D3" w:rsidR="00DD43E6" w:rsidRPr="006B07E9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922781F" w14:textId="77777777" w:rsidR="00DD43E6" w:rsidRPr="006B07E9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A671262" w14:textId="07E173B9" w:rsidR="00DD43E6" w:rsidRPr="006B07E9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7F38FA43" w14:textId="77777777" w:rsidR="00DD43E6" w:rsidRPr="006B07E9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7E5D32D" w14:textId="6A18B79A" w:rsidR="00DD43E6" w:rsidRPr="006B07E9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6E3427C" w14:textId="77777777" w:rsidR="00DD43E6" w:rsidRPr="006B07E9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77A606B" w14:textId="66D97FC9" w:rsidR="00DD43E6" w:rsidRPr="006B07E9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208EF" w:rsidRPr="006B07E9" w14:paraId="06DF1A9B" w14:textId="77777777" w:rsidTr="00AF746D">
        <w:trPr>
          <w:tblHeader/>
        </w:trPr>
        <w:tc>
          <w:tcPr>
            <w:tcW w:w="3600" w:type="dxa"/>
          </w:tcPr>
          <w:p w14:paraId="77A8C075" w14:textId="77777777" w:rsidR="008208EF" w:rsidRPr="006B07E9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EC3920" w14:textId="77777777" w:rsidR="008208EF" w:rsidRPr="006B07E9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4583467" w14:textId="77777777" w:rsidR="008208EF" w:rsidRPr="006B07E9" w:rsidRDefault="00956942" w:rsidP="0095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8208EF"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939F4" w:rsidRPr="006B07E9" w14:paraId="6291BAC4" w14:textId="77777777" w:rsidTr="00AF746D">
        <w:tc>
          <w:tcPr>
            <w:tcW w:w="3600" w:type="dxa"/>
          </w:tcPr>
          <w:p w14:paraId="7266AE1E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00" w:type="dxa"/>
          </w:tcPr>
          <w:p w14:paraId="68329FAB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45D2D" w14:textId="286FE4DE" w:rsidR="000939F4" w:rsidRPr="006B07E9" w:rsidRDefault="00C605FF" w:rsidP="0081528D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D35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63" w:type="dxa"/>
          </w:tcPr>
          <w:p w14:paraId="0317836F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3819E502" w14:textId="2BECA923" w:rsidR="000939F4" w:rsidRPr="006B07E9" w:rsidRDefault="00C605FF" w:rsidP="00C3004D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939F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63" w:type="dxa"/>
          </w:tcPr>
          <w:p w14:paraId="54735399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675AE534" w14:textId="47FE940D" w:rsidR="000939F4" w:rsidRPr="00C3004D" w:rsidRDefault="00C605FF" w:rsidP="00C3004D">
            <w:pPr>
              <w:pStyle w:val="acctmergecolhdg"/>
              <w:tabs>
                <w:tab w:val="decimal" w:pos="7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</w:t>
            </w:r>
            <w:r w:rsidR="005D3508" w:rsidRPr="00C3004D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263" w:type="dxa"/>
          </w:tcPr>
          <w:p w14:paraId="2517E6D1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20FE9B1F" w14:textId="59F9433D" w:rsidR="000939F4" w:rsidRPr="005D3508" w:rsidRDefault="000939F4" w:rsidP="00C3004D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right="-148"/>
              <w:rPr>
                <w:rFonts w:ascii="Angsana New" w:hAnsi="Angsana New"/>
                <w:sz w:val="30"/>
                <w:szCs w:val="30"/>
              </w:rPr>
            </w:pPr>
            <w:r w:rsidRPr="005D3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39F4" w:rsidRPr="006B07E9" w14:paraId="6D2FD090" w14:textId="77777777" w:rsidTr="00AF746D">
        <w:tc>
          <w:tcPr>
            <w:tcW w:w="3600" w:type="dxa"/>
            <w:shd w:val="clear" w:color="auto" w:fill="auto"/>
          </w:tcPr>
          <w:p w14:paraId="0BB6EE7D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E7D980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8FBDCB" w14:textId="77777777" w:rsidR="000939F4" w:rsidRPr="006B07E9" w:rsidRDefault="000939F4" w:rsidP="000939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570FAB9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A4F6D49" w14:textId="77777777" w:rsidR="000939F4" w:rsidRPr="00C3004D" w:rsidRDefault="000939F4" w:rsidP="00C3004D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2080CF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DFA3F44" w14:textId="77777777" w:rsidR="000939F4" w:rsidRPr="00C3004D" w:rsidRDefault="000939F4" w:rsidP="00C3004D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45A0B24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D6A2C3B" w14:textId="77777777" w:rsidR="000939F4" w:rsidRPr="006B07E9" w:rsidRDefault="000939F4" w:rsidP="000939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8"/>
              <w:rPr>
                <w:rFonts w:ascii="Angsana New" w:hAnsi="Angsana New"/>
                <w:szCs w:val="22"/>
              </w:rPr>
            </w:pPr>
          </w:p>
        </w:tc>
      </w:tr>
      <w:tr w:rsidR="000939F4" w:rsidRPr="006B07E9" w14:paraId="51C80F30" w14:textId="77777777" w:rsidTr="00AF746D">
        <w:tc>
          <w:tcPr>
            <w:tcW w:w="3600" w:type="dxa"/>
            <w:shd w:val="clear" w:color="auto" w:fill="auto"/>
          </w:tcPr>
          <w:p w14:paraId="5E610B56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B07E9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BFCD927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3911F" w14:textId="1D908450" w:rsidR="000939F4" w:rsidRPr="006B07E9" w:rsidRDefault="000939F4" w:rsidP="000939F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58337F0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605DEAF" w14:textId="77777777" w:rsidR="000939F4" w:rsidRPr="006B07E9" w:rsidRDefault="000939F4" w:rsidP="00C3004D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3CBA03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6B8E825" w14:textId="77777777" w:rsidR="000939F4" w:rsidRPr="00C3004D" w:rsidRDefault="000939F4" w:rsidP="00C3004D">
            <w:pPr>
              <w:pStyle w:val="acctmergecolhdg"/>
              <w:tabs>
                <w:tab w:val="decimal" w:pos="70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EAEB239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EF82C4B" w14:textId="77777777" w:rsidR="000939F4" w:rsidRPr="006B07E9" w:rsidRDefault="000939F4" w:rsidP="000939F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9F4" w:rsidRPr="006B07E9" w14:paraId="39CC6ADA" w14:textId="77777777" w:rsidTr="00AF746D">
        <w:tc>
          <w:tcPr>
            <w:tcW w:w="3600" w:type="dxa"/>
            <w:shd w:val="clear" w:color="auto" w:fill="auto"/>
          </w:tcPr>
          <w:p w14:paraId="02FB8B65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0" w:type="dxa"/>
            <w:shd w:val="clear" w:color="auto" w:fill="auto"/>
          </w:tcPr>
          <w:p w14:paraId="071F44D6" w14:textId="52637B60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0807D" w14:textId="083B72A0" w:rsidR="000939F4" w:rsidRPr="006B07E9" w:rsidRDefault="005D3508" w:rsidP="000939F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96E1578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F3A4D85" w14:textId="3891E027" w:rsidR="000939F4" w:rsidRPr="006B07E9" w:rsidRDefault="00C605FF" w:rsidP="00C3004D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939F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63" w:type="dxa"/>
            <w:shd w:val="clear" w:color="auto" w:fill="auto"/>
          </w:tcPr>
          <w:p w14:paraId="5ABCD89B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9CEA4BA" w14:textId="521AB3AF" w:rsidR="000939F4" w:rsidRPr="00C3004D" w:rsidRDefault="005D3508" w:rsidP="00C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3004D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3004D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  <w:r w:rsidRPr="00C30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792350F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F0A50D9" w14:textId="6C08ABB2" w:rsidR="000939F4" w:rsidRPr="006B07E9" w:rsidRDefault="00C605FF" w:rsidP="00C3004D">
            <w:pPr>
              <w:pStyle w:val="acctfourfigures"/>
              <w:tabs>
                <w:tab w:val="clear" w:pos="765"/>
              </w:tabs>
              <w:spacing w:line="240" w:lineRule="auto"/>
              <w:ind w:left="-29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939F4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</w:tr>
      <w:tr w:rsidR="000939F4" w:rsidRPr="006B07E9" w14:paraId="7DD4FBCE" w14:textId="77777777" w:rsidTr="00AF746D">
        <w:tc>
          <w:tcPr>
            <w:tcW w:w="3600" w:type="dxa"/>
            <w:shd w:val="clear" w:color="auto" w:fill="auto"/>
          </w:tcPr>
          <w:p w14:paraId="722BF4C0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B595580" w14:textId="77777777" w:rsidR="000939F4" w:rsidRPr="006B07E9" w:rsidRDefault="000939F4" w:rsidP="0009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1CAC5" w14:textId="00AE15A1" w:rsidR="000939F4" w:rsidRPr="006B07E9" w:rsidRDefault="005D3508" w:rsidP="000939F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A3CB50C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A39CA" w14:textId="6156E9BB" w:rsidR="000939F4" w:rsidRPr="00C3004D" w:rsidRDefault="00C605FF" w:rsidP="00C3004D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0939F4" w:rsidRPr="00C30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263" w:type="dxa"/>
            <w:shd w:val="clear" w:color="auto" w:fill="auto"/>
          </w:tcPr>
          <w:p w14:paraId="7B87EF91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E912D" w14:textId="30EC654C" w:rsidR="000939F4" w:rsidRPr="00C3004D" w:rsidRDefault="005D3508" w:rsidP="00C300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04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C30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</w:t>
            </w:r>
            <w:r w:rsidRPr="00C300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9143CCB" w14:textId="77777777" w:rsidR="000939F4" w:rsidRPr="006B07E9" w:rsidRDefault="000939F4" w:rsidP="0009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D2298" w14:textId="54F5FCAB" w:rsidR="000939F4" w:rsidRPr="006B07E9" w:rsidRDefault="00C605FF" w:rsidP="00C3004D">
            <w:pPr>
              <w:pStyle w:val="acctfourfigures"/>
              <w:tabs>
                <w:tab w:val="clear" w:pos="765"/>
              </w:tabs>
              <w:spacing w:line="240" w:lineRule="auto"/>
              <w:ind w:left="-290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939F4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685</w:t>
            </w:r>
          </w:p>
        </w:tc>
      </w:tr>
    </w:tbl>
    <w:p w14:paraId="6ECCFED3" w14:textId="53582CD5" w:rsidR="003D3F92" w:rsidRPr="006B07E9" w:rsidRDefault="003D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78BCB826" w14:textId="7AF182A9" w:rsidR="00C70C02" w:rsidRPr="006B07E9" w:rsidRDefault="00C7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6B07E9">
        <w:rPr>
          <w:rFonts w:ascii="Angsana New" w:hAnsi="Angsana New"/>
          <w:b/>
          <w:bCs/>
          <w:i/>
          <w:iCs/>
          <w:sz w:val="2"/>
          <w:szCs w:val="2"/>
          <w:cs/>
        </w:rPr>
        <w:br w:type="page"/>
      </w:r>
    </w:p>
    <w:p w14:paraId="1E2E8D26" w14:textId="77777777" w:rsidR="00C70C02" w:rsidRPr="006B07E9" w:rsidRDefault="00C7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795E6CFE" w14:textId="77777777" w:rsidR="00A0764C" w:rsidRPr="006B07E9" w:rsidRDefault="00A0764C" w:rsidP="0039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6B07E9" w14:paraId="20ADEDE4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36884E33" w14:textId="07FB8BCC" w:rsidR="008208EF" w:rsidRPr="006B07E9" w:rsidRDefault="00D52C29" w:rsidP="00D5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center" w:pos="1133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62CD32B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208EF" w:rsidRPr="006B07E9" w14:paraId="5E4A231A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4B8C126D" w14:textId="77777777" w:rsidR="008208EF" w:rsidRPr="006B07E9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ABCE31" w14:textId="65F0943C" w:rsidR="008208EF" w:rsidRPr="006B07E9" w:rsidRDefault="00C605F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C605FF">
              <w:rPr>
                <w:rFonts w:ascii="Angsana New" w:hAnsi="Angsana New"/>
                <w:bCs/>
                <w:sz w:val="27"/>
                <w:szCs w:val="27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120B88" w14:textId="77777777" w:rsidR="008208EF" w:rsidRPr="006B07E9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516986" w14:textId="44518070" w:rsidR="008208EF" w:rsidRPr="006B07E9" w:rsidRDefault="00C605F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C605FF">
              <w:rPr>
                <w:rFonts w:ascii="Angsana New" w:hAnsi="Angsana New"/>
                <w:bCs/>
                <w:sz w:val="27"/>
                <w:szCs w:val="27"/>
              </w:rPr>
              <w:t>2563</w:t>
            </w:r>
          </w:p>
        </w:tc>
      </w:tr>
      <w:tr w:rsidR="008208EF" w:rsidRPr="006B07E9" w14:paraId="2D301A0E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5D318C16" w14:textId="77777777" w:rsidR="008208EF" w:rsidRPr="006B07E9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0D81A8F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0D7FAF60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677BE07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AC20FAC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1E02083" w14:textId="77777777" w:rsidR="008208EF" w:rsidRPr="006B07E9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E4C120F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5DCCCC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748697FB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816B45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FD3646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6A17C6BC" w14:textId="77777777" w:rsidR="008208EF" w:rsidRPr="006B07E9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4F54DC" w:rsidRPr="006B07E9" w14:paraId="32180E42" w14:textId="77777777" w:rsidTr="00415580">
        <w:tc>
          <w:tcPr>
            <w:tcW w:w="3870" w:type="dxa"/>
            <w:shd w:val="clear" w:color="auto" w:fill="auto"/>
          </w:tcPr>
          <w:p w14:paraId="296449F4" w14:textId="05243285" w:rsidR="004F54DC" w:rsidRPr="006B07E9" w:rsidRDefault="004F54DC" w:rsidP="004F54DC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775D855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F8DB51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C02933C" w14:textId="469F35D4" w:rsidR="004F54DC" w:rsidRPr="006B07E9" w:rsidRDefault="00C605FF" w:rsidP="005D3508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64</w:t>
            </w:r>
            <w:r w:rsidR="00B966AF">
              <w:rPr>
                <w:rFonts w:ascii="Angsana New" w:hAnsi="Angsana New"/>
                <w:sz w:val="27"/>
                <w:szCs w:val="27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49D73259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FB35A18" w14:textId="06F89A42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43BC8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C66B88" w14:textId="22408300" w:rsidR="004F54DC" w:rsidRPr="006B07E9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53</w:t>
            </w:r>
            <w:r w:rsidR="004F54DC" w:rsidRPr="006B07E9">
              <w:rPr>
                <w:rFonts w:ascii="Angsana New" w:hAnsi="Angsana New"/>
                <w:sz w:val="27"/>
                <w:szCs w:val="27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537</w:t>
            </w:r>
          </w:p>
        </w:tc>
      </w:tr>
      <w:tr w:rsidR="004F54DC" w:rsidRPr="006B07E9" w14:paraId="610DC15F" w14:textId="77777777" w:rsidTr="00415580">
        <w:tc>
          <w:tcPr>
            <w:tcW w:w="3870" w:type="dxa"/>
            <w:shd w:val="clear" w:color="auto" w:fill="auto"/>
          </w:tcPr>
          <w:p w14:paraId="5FE7C940" w14:textId="77777777" w:rsidR="004F54DC" w:rsidRPr="006B07E9" w:rsidRDefault="004F54DC" w:rsidP="004F54DC">
            <w:pPr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A207CD5" w14:textId="017CBCE8" w:rsidR="004F54DC" w:rsidRPr="006B07E9" w:rsidRDefault="00C605FF" w:rsidP="005D35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="005D3508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B61D664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36A7A17" w14:textId="01F4842E" w:rsidR="004F54DC" w:rsidRPr="006B07E9" w:rsidRDefault="00C605F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 w:rsidR="005D350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06DAB44D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43AFB0" w14:textId="1BBCD264" w:rsidR="004F54DC" w:rsidRPr="006B07E9" w:rsidRDefault="00C605FF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="004F54DC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B7B1E1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2FCE64" w14:textId="39C68F6A" w:rsidR="004F54DC" w:rsidRPr="005D3508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="004F54DC" w:rsidRPr="005D3508">
              <w:rPr>
                <w:rFonts w:ascii="Angsana New" w:hAnsi="Angsana New"/>
                <w:sz w:val="27"/>
                <w:szCs w:val="27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707</w:t>
            </w:r>
          </w:p>
        </w:tc>
      </w:tr>
      <w:tr w:rsidR="004F54DC" w:rsidRPr="006B07E9" w14:paraId="3B83A3AF" w14:textId="77777777" w:rsidTr="00415580">
        <w:tc>
          <w:tcPr>
            <w:tcW w:w="3870" w:type="dxa"/>
            <w:shd w:val="clear" w:color="auto" w:fill="auto"/>
          </w:tcPr>
          <w:p w14:paraId="2A88A494" w14:textId="1BE9E9D2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1E9370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B0B0914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0168127F" w14:textId="2972A9A1" w:rsidR="004F54DC" w:rsidRPr="006B07E9" w:rsidRDefault="005D3508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14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469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9A3787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510206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C76633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A895B3" w14:textId="38BCF150" w:rsidR="004F54DC" w:rsidRPr="006B07E9" w:rsidRDefault="004F54DC" w:rsidP="005D3508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5D3508">
              <w:rPr>
                <w:rFonts w:ascii="Angsana New" w:hAnsi="Angsana New"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Pr="005D3508">
              <w:rPr>
                <w:rFonts w:ascii="Angsana New" w:hAnsi="Angsana New"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714</w:t>
            </w:r>
            <w:r w:rsidRPr="005D350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F54DC" w:rsidRPr="006B07E9" w14:paraId="7A5AA6F3" w14:textId="77777777" w:rsidTr="00415580">
        <w:tc>
          <w:tcPr>
            <w:tcW w:w="3870" w:type="dxa"/>
            <w:shd w:val="clear" w:color="auto" w:fill="auto"/>
          </w:tcPr>
          <w:p w14:paraId="67C03AB1" w14:textId="451D3F99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49888B1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AC0D9D2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5371403A" w14:textId="790D9B6B" w:rsidR="004F54DC" w:rsidRPr="006B07E9" w:rsidRDefault="005D3508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590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B9E37D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58F3E7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7918EF4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625FCAA" w14:textId="286390B4" w:rsidR="004F54DC" w:rsidRPr="006B07E9" w:rsidRDefault="004F54DC" w:rsidP="005D350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5D3508">
              <w:rPr>
                <w:rFonts w:ascii="Angsana New" w:hAnsi="Angsana New"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Pr="005D3508">
              <w:rPr>
                <w:rFonts w:ascii="Angsana New" w:hAnsi="Angsana New"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839</w:t>
            </w:r>
            <w:r w:rsidRPr="005D350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F54DC" w:rsidRPr="006B07E9" w14:paraId="35CFD331" w14:textId="77777777" w:rsidTr="003C2C0C">
        <w:tc>
          <w:tcPr>
            <w:tcW w:w="3870" w:type="dxa"/>
            <w:shd w:val="clear" w:color="auto" w:fill="auto"/>
          </w:tcPr>
          <w:p w14:paraId="02C3A407" w14:textId="77777777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785BD0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267080A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5AC516E" w14:textId="3AF5A27F" w:rsidR="004F54DC" w:rsidRPr="006B07E9" w:rsidRDefault="00C605F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14</w:t>
            </w:r>
            <w:r w:rsidR="005D350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6EBCD514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4764AA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6EDA61A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09ECD7" w14:textId="3083EFF0" w:rsidR="004F54DC" w:rsidRPr="006B07E9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34</w:t>
            </w:r>
            <w:r w:rsidR="004F54DC" w:rsidRPr="005D3508">
              <w:rPr>
                <w:rFonts w:ascii="Angsana New" w:hAnsi="Angsana New"/>
                <w:sz w:val="27"/>
                <w:szCs w:val="27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027</w:t>
            </w:r>
          </w:p>
        </w:tc>
      </w:tr>
      <w:tr w:rsidR="004F54DC" w:rsidRPr="006B07E9" w14:paraId="427F06F1" w14:textId="77777777" w:rsidTr="003C2C0C">
        <w:tc>
          <w:tcPr>
            <w:tcW w:w="3870" w:type="dxa"/>
            <w:shd w:val="clear" w:color="auto" w:fill="auto"/>
          </w:tcPr>
          <w:p w14:paraId="00E5C58A" w14:textId="77777777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7DE3B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9753F86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12BE99" w14:textId="48517EC8" w:rsidR="004F54DC" w:rsidRPr="006B07E9" w:rsidRDefault="005D3508" w:rsidP="004F54D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261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26DDAF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133DD7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73854F3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1F9AB5" w14:textId="32076902" w:rsidR="004F54DC" w:rsidRPr="006B07E9" w:rsidRDefault="004F54DC" w:rsidP="005D350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5D3508">
              <w:rPr>
                <w:rFonts w:ascii="Angsana New" w:hAnsi="Angsana New"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Pr="005D3508">
              <w:rPr>
                <w:rFonts w:ascii="Angsana New" w:hAnsi="Angsana New"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899</w:t>
            </w:r>
            <w:r w:rsidRPr="005D350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F54DC" w:rsidRPr="006B07E9" w14:paraId="4F30779F" w14:textId="77777777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E3A28B0" w14:textId="77777777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7B94F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CCEF94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FDF79" w14:textId="77010C95" w:rsidR="004F54DC" w:rsidRPr="006B07E9" w:rsidRDefault="00C605F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5D350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941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FD1594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1828A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69D5AE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73D1E" w14:textId="04EDBE0B" w:rsidR="004F54DC" w:rsidRPr="006B07E9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23</w:t>
            </w:r>
            <w:r w:rsidR="004F54DC" w:rsidRPr="005D3508">
              <w:rPr>
                <w:rFonts w:ascii="Angsana New" w:hAnsi="Angsana New"/>
                <w:sz w:val="27"/>
                <w:szCs w:val="27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888</w:t>
            </w:r>
          </w:p>
        </w:tc>
      </w:tr>
      <w:tr w:rsidR="004F54DC" w:rsidRPr="006B07E9" w14:paraId="32CEF1A7" w14:textId="77777777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169F2CB" w14:textId="77777777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1C08" w14:textId="285576E1" w:rsidR="004F54DC" w:rsidRPr="00617911" w:rsidRDefault="00617911" w:rsidP="005D35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0420EB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B230" w14:textId="5CC27952" w:rsidR="004F54DC" w:rsidRPr="006B07E9" w:rsidRDefault="005D3508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197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13949C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EED9" w14:textId="5ECC1B28" w:rsidR="004F54DC" w:rsidRPr="006B07E9" w:rsidRDefault="00C605FF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</w:t>
            </w:r>
            <w:r w:rsidR="004F54DC" w:rsidRPr="006B07E9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FF44A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BA5A8" w14:textId="05297E57" w:rsidR="004F54DC" w:rsidRPr="005D3508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</w:t>
            </w:r>
            <w:r w:rsidR="004F54DC" w:rsidRPr="005D350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170</w:t>
            </w:r>
          </w:p>
        </w:tc>
      </w:tr>
    </w:tbl>
    <w:p w14:paraId="4819626B" w14:textId="77777777" w:rsidR="008208EF" w:rsidRPr="006B07E9" w:rsidRDefault="008208EF" w:rsidP="00AB31F9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6B07E9" w14:paraId="0E419122" w14:textId="77777777" w:rsidTr="00231CBA">
        <w:tc>
          <w:tcPr>
            <w:tcW w:w="3870" w:type="dxa"/>
            <w:shd w:val="clear" w:color="auto" w:fill="auto"/>
          </w:tcPr>
          <w:p w14:paraId="10E1790B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4ED4A21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7813" w:rsidRPr="006B07E9" w14:paraId="74EB791A" w14:textId="77777777" w:rsidTr="00231CBA">
        <w:tc>
          <w:tcPr>
            <w:tcW w:w="3870" w:type="dxa"/>
            <w:shd w:val="clear" w:color="auto" w:fill="auto"/>
          </w:tcPr>
          <w:p w14:paraId="04698139" w14:textId="77777777" w:rsidR="00907813" w:rsidRPr="006B07E9" w:rsidRDefault="00907813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8F2034" w14:textId="46862CB5" w:rsidR="00907813" w:rsidRPr="006B07E9" w:rsidRDefault="00C605FF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C605FF">
              <w:rPr>
                <w:rFonts w:ascii="Angsana New" w:hAnsi="Angsana New"/>
                <w:bCs/>
                <w:sz w:val="27"/>
                <w:szCs w:val="27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3D34315" w14:textId="77777777" w:rsidR="00907813" w:rsidRPr="006B07E9" w:rsidRDefault="00907813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AC14E73" w14:textId="2B6203A6" w:rsidR="00907813" w:rsidRPr="006B07E9" w:rsidRDefault="00C605FF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C605FF">
              <w:rPr>
                <w:rFonts w:ascii="Angsana New" w:hAnsi="Angsana New"/>
                <w:bCs/>
                <w:sz w:val="27"/>
                <w:szCs w:val="27"/>
              </w:rPr>
              <w:t>2563</w:t>
            </w:r>
          </w:p>
        </w:tc>
      </w:tr>
      <w:tr w:rsidR="008208EF" w:rsidRPr="006B07E9" w14:paraId="35C7B6BA" w14:textId="77777777" w:rsidTr="00231CBA">
        <w:tc>
          <w:tcPr>
            <w:tcW w:w="3870" w:type="dxa"/>
            <w:shd w:val="clear" w:color="auto" w:fill="auto"/>
          </w:tcPr>
          <w:p w14:paraId="0891C6CC" w14:textId="77777777" w:rsidR="008208EF" w:rsidRPr="006B07E9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B842665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77C1E9EC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537FEE3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303A49EB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7329516" w14:textId="77777777" w:rsidR="008208EF" w:rsidRPr="006B07E9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A8E493A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9C26EA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648DA7C3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69CBFE" w14:textId="77777777" w:rsidR="008208EF" w:rsidRPr="006B07E9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AC3952E" w14:textId="77777777" w:rsidR="008208EF" w:rsidRPr="006B07E9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C3EF19C" w14:textId="77777777" w:rsidR="008208EF" w:rsidRPr="006B07E9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6B07E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4F54DC" w:rsidRPr="006B07E9" w14:paraId="0EAE9D3A" w14:textId="77777777" w:rsidTr="00231CBA">
        <w:tc>
          <w:tcPr>
            <w:tcW w:w="3870" w:type="dxa"/>
            <w:shd w:val="clear" w:color="auto" w:fill="auto"/>
          </w:tcPr>
          <w:p w14:paraId="49B9DB3B" w14:textId="3A072D94" w:rsidR="004F54DC" w:rsidRPr="006B07E9" w:rsidRDefault="004F54DC" w:rsidP="004F54DC">
            <w:pPr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7A1C4238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254BBE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6D772FF" w14:textId="228A4D55" w:rsidR="004F54DC" w:rsidRPr="006B07E9" w:rsidRDefault="00C605FF" w:rsidP="005D3508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B966A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263523D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756D171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ADA960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47B319" w14:textId="3EDE4F35" w:rsidR="004F54DC" w:rsidRPr="006B07E9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599</w:t>
            </w:r>
          </w:p>
        </w:tc>
      </w:tr>
      <w:tr w:rsidR="004F54DC" w:rsidRPr="006B07E9" w14:paraId="6032A12A" w14:textId="77777777" w:rsidTr="00231CBA">
        <w:tc>
          <w:tcPr>
            <w:tcW w:w="3870" w:type="dxa"/>
            <w:shd w:val="clear" w:color="auto" w:fill="auto"/>
          </w:tcPr>
          <w:p w14:paraId="5BD27710" w14:textId="77777777" w:rsidR="004F54DC" w:rsidRPr="006B07E9" w:rsidRDefault="004F54DC" w:rsidP="004F54DC">
            <w:pPr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42E751C" w14:textId="469C31F7" w:rsidR="004F54DC" w:rsidRPr="006B07E9" w:rsidRDefault="00C605FF" w:rsidP="00B966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="00B966AF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54F73E8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041E8917" w14:textId="3FD8ACEC" w:rsidR="004F54DC" w:rsidRPr="006B07E9" w:rsidRDefault="00C605F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B966A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045</w:t>
            </w:r>
          </w:p>
        </w:tc>
        <w:tc>
          <w:tcPr>
            <w:tcW w:w="270" w:type="dxa"/>
            <w:shd w:val="clear" w:color="auto" w:fill="auto"/>
          </w:tcPr>
          <w:p w14:paraId="227DE9EF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384409A" w14:textId="348121D5" w:rsidR="004F54DC" w:rsidRPr="006B07E9" w:rsidRDefault="00C605FF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="004F54DC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3AF386D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4147754" w14:textId="49575E0E" w:rsidR="004F54DC" w:rsidRPr="006B07E9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120</w:t>
            </w:r>
          </w:p>
        </w:tc>
      </w:tr>
      <w:tr w:rsidR="004F54DC" w:rsidRPr="006B07E9" w14:paraId="3797AE28" w14:textId="77777777" w:rsidTr="00231CBA">
        <w:tc>
          <w:tcPr>
            <w:tcW w:w="3870" w:type="dxa"/>
            <w:shd w:val="clear" w:color="auto" w:fill="auto"/>
          </w:tcPr>
          <w:p w14:paraId="7228E2BA" w14:textId="25766D88" w:rsidR="004F54DC" w:rsidRPr="006B07E9" w:rsidRDefault="004F54DC" w:rsidP="004F54DC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258EFA4D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92511D8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1E2A7C50" w14:textId="672868F4" w:rsidR="004F54DC" w:rsidRPr="006B07E9" w:rsidRDefault="00B966AF" w:rsidP="001C79F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EFD1D1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512714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54F02D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28EB3E3" w14:textId="78A6A91C" w:rsidR="004F54DC" w:rsidRPr="006B07E9" w:rsidRDefault="004F54DC" w:rsidP="005D3508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558</w:t>
            </w: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4F54DC" w:rsidRPr="006B07E9" w14:paraId="53FE6774" w14:textId="77777777" w:rsidTr="00231CBA">
        <w:tc>
          <w:tcPr>
            <w:tcW w:w="3870" w:type="dxa"/>
            <w:shd w:val="clear" w:color="auto" w:fill="auto"/>
          </w:tcPr>
          <w:p w14:paraId="115DA552" w14:textId="6E1A7334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09C0531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C8010CE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281166CF" w14:textId="7271B4FD" w:rsidR="004F54DC" w:rsidRPr="006B07E9" w:rsidRDefault="00B966A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397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A1E0FA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3409F20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1257354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4C63C26" w14:textId="20F5A8A2" w:rsidR="004F54DC" w:rsidRPr="006B07E9" w:rsidRDefault="004F54DC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147</w:t>
            </w: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4F54DC" w:rsidRPr="006B07E9" w14:paraId="005C806E" w14:textId="77777777" w:rsidTr="00231CBA">
        <w:tc>
          <w:tcPr>
            <w:tcW w:w="3870" w:type="dxa"/>
            <w:shd w:val="clear" w:color="auto" w:fill="auto"/>
          </w:tcPr>
          <w:p w14:paraId="61D3AB53" w14:textId="77777777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060755C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F82F49B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3DEEC243" w14:textId="37BFAA72" w:rsidR="004F54DC" w:rsidRPr="006B07E9" w:rsidRDefault="00C605F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B966AF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0B9F6A05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DB307F2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844CFB7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2E1829C" w14:textId="5FADF776" w:rsidR="004F54DC" w:rsidRPr="006B07E9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23</w:t>
            </w:r>
            <w:r w:rsidR="004F54DC" w:rsidRPr="006B07E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044</w:t>
            </w:r>
            <w:r w:rsidR="004F54DC" w:rsidRPr="006B07E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</w:tr>
      <w:tr w:rsidR="004F54DC" w:rsidRPr="006B07E9" w14:paraId="64661DE3" w14:textId="77777777" w:rsidTr="00231CBA">
        <w:tc>
          <w:tcPr>
            <w:tcW w:w="3870" w:type="dxa"/>
            <w:shd w:val="clear" w:color="auto" w:fill="auto"/>
          </w:tcPr>
          <w:p w14:paraId="77B7A2B2" w14:textId="77777777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5AE98358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B60B8C9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589DCD7C" w14:textId="7BA5F7E0" w:rsidR="004F54DC" w:rsidRPr="006B07E9" w:rsidRDefault="00B966A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727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E0FF6A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AB35888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D5816C6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76E7AB3" w14:textId="57EA15D1" w:rsidR="004F54DC" w:rsidRPr="006B07E9" w:rsidRDefault="004F54DC" w:rsidP="004F54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605FF" w:rsidRPr="00C605FF">
              <w:rPr>
                <w:rFonts w:ascii="Angsana New" w:hAnsi="Angsana New"/>
                <w:sz w:val="27"/>
                <w:szCs w:val="27"/>
                <w:lang w:val="en-US"/>
              </w:rPr>
              <w:t>321</w:t>
            </w:r>
            <w:r w:rsidRPr="006B07E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4F54DC" w:rsidRPr="006B07E9" w14:paraId="7D763BCE" w14:textId="77777777" w:rsidTr="00231CBA">
        <w:tc>
          <w:tcPr>
            <w:tcW w:w="3870" w:type="dxa"/>
            <w:shd w:val="clear" w:color="auto" w:fill="auto"/>
          </w:tcPr>
          <w:p w14:paraId="62001A44" w14:textId="4C9E516A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38FC8768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AE37F6A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149BEF29" w14:textId="0188E6A3" w:rsidR="004F54DC" w:rsidRPr="006B07E9" w:rsidRDefault="00C605F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3D32AFB7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C8BE5AE" w14:textId="77777777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DF73B1E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0A3F838" w14:textId="0E7E14CC" w:rsidR="004F54DC" w:rsidRPr="006B07E9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4F54DC" w:rsidRPr="006B07E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605FF">
              <w:rPr>
                <w:rFonts w:ascii="Angsana New" w:hAnsi="Angsana New"/>
                <w:sz w:val="27"/>
                <w:szCs w:val="27"/>
                <w:lang w:val="en-US"/>
              </w:rPr>
              <w:t>547</w:t>
            </w:r>
            <w:r w:rsidR="004F54DC" w:rsidRPr="006B07E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</w:tr>
      <w:tr w:rsidR="004F54DC" w:rsidRPr="006B07E9" w14:paraId="52B0C3BB" w14:textId="77777777" w:rsidTr="00231CBA">
        <w:tc>
          <w:tcPr>
            <w:tcW w:w="3870" w:type="dxa"/>
            <w:shd w:val="clear" w:color="auto" w:fill="auto"/>
          </w:tcPr>
          <w:p w14:paraId="3C9566DB" w14:textId="77777777" w:rsidR="004F54DC" w:rsidRPr="006B07E9" w:rsidRDefault="004F54DC" w:rsidP="004F54D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ADC9" w14:textId="2D19C87F" w:rsidR="004F54DC" w:rsidRPr="006B07E9" w:rsidRDefault="00617911" w:rsidP="005D35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F2C3C6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4EE7" w14:textId="597481FF" w:rsidR="004F54DC" w:rsidRPr="006B07E9" w:rsidRDefault="00B966AF" w:rsidP="004F54D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486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D8FB29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4ED9" w14:textId="7C3888ED" w:rsidR="004F54DC" w:rsidRPr="006B07E9" w:rsidRDefault="00C605FF" w:rsidP="005D35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949</w:t>
            </w:r>
            <w:r w:rsidR="004F54DC" w:rsidRPr="006B07E9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6B65DDE1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F51A" w14:textId="10B0C843" w:rsidR="004F54DC" w:rsidRPr="003810AB" w:rsidRDefault="00C605FF" w:rsidP="005D35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4F54DC" w:rsidRPr="003810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685</w:t>
            </w:r>
            <w:r w:rsidR="004F54DC" w:rsidRPr="003810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</w:tr>
    </w:tbl>
    <w:p w14:paraId="2322EA3C" w14:textId="77777777" w:rsidR="00231CBA" w:rsidRPr="006B07E9" w:rsidRDefault="00231CBA" w:rsidP="00231CB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9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3"/>
        <w:gridCol w:w="1084"/>
        <w:gridCol w:w="236"/>
        <w:gridCol w:w="1124"/>
        <w:gridCol w:w="274"/>
        <w:gridCol w:w="1078"/>
        <w:gridCol w:w="266"/>
        <w:gridCol w:w="1084"/>
      </w:tblGrid>
      <w:tr w:rsidR="00A55B64" w:rsidRPr="006B07E9" w14:paraId="01A9528A" w14:textId="77777777" w:rsidTr="005D3508">
        <w:tc>
          <w:tcPr>
            <w:tcW w:w="3863" w:type="dxa"/>
            <w:shd w:val="clear" w:color="auto" w:fill="auto"/>
          </w:tcPr>
          <w:p w14:paraId="340ECAA8" w14:textId="77777777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46" w:type="dxa"/>
            <w:gridSpan w:val="7"/>
            <w:shd w:val="clear" w:color="auto" w:fill="auto"/>
            <w:vAlign w:val="bottom"/>
          </w:tcPr>
          <w:p w14:paraId="36815816" w14:textId="26C44456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55B64" w:rsidRPr="006B07E9" w14:paraId="5BF4D6D6" w14:textId="77777777" w:rsidTr="005D3508">
        <w:tc>
          <w:tcPr>
            <w:tcW w:w="3863" w:type="dxa"/>
            <w:shd w:val="clear" w:color="auto" w:fill="auto"/>
          </w:tcPr>
          <w:p w14:paraId="57D0331A" w14:textId="77777777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2444" w:type="dxa"/>
            <w:gridSpan w:val="3"/>
            <w:shd w:val="clear" w:color="auto" w:fill="auto"/>
          </w:tcPr>
          <w:p w14:paraId="69454469" w14:textId="77777777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4" w:type="dxa"/>
            <w:shd w:val="clear" w:color="auto" w:fill="auto"/>
          </w:tcPr>
          <w:p w14:paraId="215E5EE4" w14:textId="77777777" w:rsidR="00A55B64" w:rsidRPr="006B07E9" w:rsidRDefault="00A55B64" w:rsidP="00C7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C6B1623" w14:textId="77777777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Cs/>
                <w:sz w:val="27"/>
                <w:szCs w:val="27"/>
                <w:cs/>
              </w:rPr>
              <w:t>หนี้สิน</w:t>
            </w:r>
          </w:p>
        </w:tc>
      </w:tr>
      <w:tr w:rsidR="00A55B64" w:rsidRPr="006B07E9" w14:paraId="322B6616" w14:textId="77777777" w:rsidTr="005D3508">
        <w:tc>
          <w:tcPr>
            <w:tcW w:w="3863" w:type="dxa"/>
            <w:shd w:val="clear" w:color="auto" w:fill="auto"/>
          </w:tcPr>
          <w:p w14:paraId="5AE2C8D3" w14:textId="0DC35748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84" w:type="dxa"/>
            <w:shd w:val="clear" w:color="auto" w:fill="auto"/>
          </w:tcPr>
          <w:p w14:paraId="493F34DF" w14:textId="666B3CDD" w:rsidR="00A55B64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8DC3045" w14:textId="77777777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52349810" w14:textId="27D088C3" w:rsidR="00A55B64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46BA8537" w14:textId="77777777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C955BEE" w14:textId="66A8BD9B" w:rsidR="00A55B64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266" w:type="dxa"/>
            <w:shd w:val="clear" w:color="auto" w:fill="auto"/>
          </w:tcPr>
          <w:p w14:paraId="08F4A835" w14:textId="77777777" w:rsidR="00A55B64" w:rsidRPr="006B07E9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CE5BEB7" w14:textId="06784675" w:rsidR="00A55B64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605FF">
              <w:rPr>
                <w:rFonts w:ascii="Angsana New" w:hAnsi="Angsana New"/>
                <w:sz w:val="27"/>
                <w:szCs w:val="27"/>
                <w:lang w:val="en-US" w:bidi="th-TH"/>
              </w:rPr>
              <w:t>2563</w:t>
            </w:r>
          </w:p>
        </w:tc>
      </w:tr>
      <w:tr w:rsidR="00A55B64" w:rsidRPr="006B07E9" w14:paraId="43F8B369" w14:textId="77777777" w:rsidTr="005D3508">
        <w:tc>
          <w:tcPr>
            <w:tcW w:w="3863" w:type="dxa"/>
            <w:tcBorders>
              <w:bottom w:val="nil"/>
            </w:tcBorders>
            <w:shd w:val="clear" w:color="auto" w:fill="auto"/>
          </w:tcPr>
          <w:p w14:paraId="45F81629" w14:textId="77777777" w:rsidR="00A55B64" w:rsidRPr="00F5294C" w:rsidRDefault="00A55B64" w:rsidP="00F5294C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6" w:type="dxa"/>
            <w:gridSpan w:val="7"/>
            <w:tcBorders>
              <w:bottom w:val="nil"/>
            </w:tcBorders>
            <w:shd w:val="clear" w:color="auto" w:fill="auto"/>
          </w:tcPr>
          <w:p w14:paraId="5976F743" w14:textId="5848CFD9" w:rsidR="00A55B64" w:rsidRPr="00F5294C" w:rsidRDefault="00A55B6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F5294C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="001A2E7E" w:rsidRPr="00F5294C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F5294C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4F54DC" w:rsidRPr="006B07E9" w14:paraId="6209ED19" w14:textId="77777777" w:rsidTr="005D3508">
        <w:trPr>
          <w:trHeight w:val="209"/>
        </w:trPr>
        <w:tc>
          <w:tcPr>
            <w:tcW w:w="3863" w:type="dxa"/>
            <w:tcBorders>
              <w:bottom w:val="nil"/>
            </w:tcBorders>
            <w:shd w:val="clear" w:color="auto" w:fill="auto"/>
          </w:tcPr>
          <w:p w14:paraId="37079677" w14:textId="77777777" w:rsidR="004F54DC" w:rsidRPr="006B07E9" w:rsidRDefault="004F54DC" w:rsidP="004F54DC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39242C79" w14:textId="295C2FD0" w:rsidR="004F54DC" w:rsidRPr="006B07E9" w:rsidRDefault="00C605FF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</w:pPr>
            <w:r w:rsidRPr="00C605FF"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175</w:t>
            </w:r>
            <w:r w:rsidR="00B966AF"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,</w:t>
            </w:r>
            <w:r w:rsidRPr="00C605FF"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338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CADE3F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70BCEAE1" w14:textId="6257D766" w:rsidR="004F54DC" w:rsidRPr="006B07E9" w:rsidRDefault="00C605FF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175</w:t>
            </w:r>
            <w:r w:rsidR="004F54DC" w:rsidRPr="006B07E9">
              <w:rPr>
                <w:rFonts w:ascii="Angsana New" w:hAnsi="Angsana New" w:cstheme="majorBidi"/>
                <w:sz w:val="27"/>
                <w:szCs w:val="27"/>
              </w:rPr>
              <w:t>,</w:t>
            </w:r>
            <w:r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215</w:t>
            </w:r>
          </w:p>
        </w:tc>
        <w:tc>
          <w:tcPr>
            <w:tcW w:w="274" w:type="dxa"/>
            <w:tcBorders>
              <w:bottom w:val="nil"/>
            </w:tcBorders>
            <w:shd w:val="clear" w:color="auto" w:fill="auto"/>
          </w:tcPr>
          <w:p w14:paraId="1A8BAB55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7B389D70" w14:textId="6DF5624E" w:rsidR="004F54DC" w:rsidRPr="006B07E9" w:rsidRDefault="005A0F12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(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246</w:t>
            </w:r>
            <w:r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,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619</w:t>
            </w:r>
            <w:r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45FCCF6B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0EAE0DEC" w14:textId="3601B2B6" w:rsidR="004F54DC" w:rsidRPr="006B07E9" w:rsidRDefault="004F54DC" w:rsidP="004F54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27"/>
                <w:szCs w:val="27"/>
              </w:rPr>
            </w:pPr>
            <w:r w:rsidRPr="006B07E9">
              <w:rPr>
                <w:rFonts w:ascii="Angsana New" w:hAnsi="Angsana New" w:cstheme="majorBidi"/>
                <w:sz w:val="27"/>
                <w:szCs w:val="27"/>
              </w:rPr>
              <w:t xml:space="preserve"> (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256</w:t>
            </w:r>
            <w:r w:rsidRPr="006B07E9">
              <w:rPr>
                <w:rFonts w:ascii="Angsana New" w:hAnsi="Angsana New" w:cstheme="majorBidi"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792</w:t>
            </w:r>
            <w:r w:rsidRPr="006B07E9">
              <w:rPr>
                <w:rFonts w:ascii="Angsana New" w:hAnsi="Angsana New" w:cstheme="majorBidi"/>
                <w:sz w:val="27"/>
                <w:szCs w:val="27"/>
              </w:rPr>
              <w:t>)</w:t>
            </w:r>
          </w:p>
        </w:tc>
      </w:tr>
      <w:tr w:rsidR="004F54DC" w:rsidRPr="006B07E9" w14:paraId="2D794E1D" w14:textId="77777777" w:rsidTr="005D3508">
        <w:tc>
          <w:tcPr>
            <w:tcW w:w="3863" w:type="dxa"/>
            <w:tcBorders>
              <w:top w:val="nil"/>
              <w:bottom w:val="nil"/>
            </w:tcBorders>
            <w:shd w:val="clear" w:color="auto" w:fill="auto"/>
          </w:tcPr>
          <w:p w14:paraId="31D9CBD9" w14:textId="5EAB3763" w:rsidR="004F54DC" w:rsidRPr="006B07E9" w:rsidRDefault="004F54DC" w:rsidP="004F54DC">
            <w:pPr>
              <w:spacing w:line="240" w:lineRule="auto"/>
              <w:ind w:right="-122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การหักกลบรายการของภาษี </w:t>
            </w: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E0FAA" w14:textId="1C001830" w:rsidR="004F54DC" w:rsidRPr="006B07E9" w:rsidRDefault="00B966AF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>
              <w:rPr>
                <w:rFonts w:ascii="Angsana New" w:hAnsi="Angsana New" w:cstheme="majorBidi"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173</w:t>
            </w:r>
            <w:r>
              <w:rPr>
                <w:rFonts w:ascii="Angsana New" w:hAnsi="Angsana New" w:cstheme="majorBidi"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068</w:t>
            </w:r>
            <w:r>
              <w:rPr>
                <w:rFonts w:ascii="Angsana New" w:hAnsi="Angsana New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5B9958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7B5F" w14:textId="62431781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6B07E9">
              <w:rPr>
                <w:rFonts w:ascii="Angsana New" w:hAnsi="Angsana New" w:cstheme="majorBidi"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172</w:t>
            </w:r>
            <w:r w:rsidRPr="006B07E9">
              <w:rPr>
                <w:rFonts w:ascii="Angsana New" w:hAnsi="Angsana New" w:cstheme="majorBidi"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296</w:t>
            </w:r>
            <w:r w:rsidRPr="006B07E9">
              <w:rPr>
                <w:rFonts w:ascii="Angsana New" w:hAnsi="Angsana New" w:cstheme="majorBidi"/>
                <w:sz w:val="27"/>
                <w:szCs w:val="27"/>
              </w:rPr>
              <w:t>)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</w:tcPr>
          <w:p w14:paraId="32879A0B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6A1F" w14:textId="5C685F08" w:rsidR="004F54DC" w:rsidRPr="006B07E9" w:rsidRDefault="00C605FF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173</w:t>
            </w:r>
            <w:r w:rsidR="005A0F12">
              <w:rPr>
                <w:rFonts w:ascii="Angsana New" w:hAnsi="Angsana New" w:cstheme="majorBidi"/>
                <w:sz w:val="27"/>
                <w:szCs w:val="27"/>
              </w:rPr>
              <w:t>,</w:t>
            </w:r>
            <w:r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068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444CDDBC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5128" w14:textId="153A85B8" w:rsidR="004F54DC" w:rsidRPr="006B07E9" w:rsidRDefault="004F54DC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6B07E9">
              <w:rPr>
                <w:rFonts w:ascii="Angsana New" w:hAnsi="Angsana New" w:cstheme="majorBidi"/>
                <w:sz w:val="27"/>
                <w:szCs w:val="27"/>
              </w:rPr>
              <w:t xml:space="preserve"> 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172</w:t>
            </w:r>
            <w:r w:rsidRPr="006B07E9">
              <w:rPr>
                <w:rFonts w:ascii="Angsana New" w:hAnsi="Angsana New" w:cstheme="majorBidi"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 w:cstheme="majorBidi"/>
                <w:sz w:val="27"/>
                <w:szCs w:val="27"/>
                <w:lang w:val="en-US"/>
              </w:rPr>
              <w:t>296</w:t>
            </w:r>
            <w:r w:rsidRPr="006B07E9">
              <w:rPr>
                <w:rFonts w:ascii="Angsana New" w:hAnsi="Angsana New" w:cstheme="majorBidi"/>
                <w:sz w:val="27"/>
                <w:szCs w:val="27"/>
              </w:rPr>
              <w:t xml:space="preserve"> </w:t>
            </w:r>
          </w:p>
        </w:tc>
      </w:tr>
      <w:tr w:rsidR="004F54DC" w:rsidRPr="006B07E9" w14:paraId="5DFC550E" w14:textId="77777777" w:rsidTr="005D3508">
        <w:tc>
          <w:tcPr>
            <w:tcW w:w="3863" w:type="dxa"/>
            <w:tcBorders>
              <w:top w:val="nil"/>
              <w:bottom w:val="nil"/>
            </w:tcBorders>
            <w:shd w:val="clear" w:color="auto" w:fill="auto"/>
          </w:tcPr>
          <w:p w14:paraId="23CC79A0" w14:textId="3C9DD5C9" w:rsidR="004F54DC" w:rsidRPr="006B07E9" w:rsidRDefault="004F54DC" w:rsidP="004F54DC">
            <w:pPr>
              <w:spacing w:line="240" w:lineRule="auto"/>
              <w:ind w:left="157" w:hanging="15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 (หนี้สิน) ภาษีเงินได้รอการ</w:t>
            </w:r>
          </w:p>
          <w:p w14:paraId="21B66A7B" w14:textId="65E881E7" w:rsidR="004F54DC" w:rsidRPr="006B07E9" w:rsidRDefault="004F54DC" w:rsidP="004F54DC">
            <w:pPr>
              <w:spacing w:line="240" w:lineRule="auto"/>
              <w:ind w:left="157" w:firstLine="13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ตัดบัญชีสุทธิ 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16E9A" w14:textId="77777777" w:rsidR="005D3508" w:rsidRDefault="005D3508" w:rsidP="005D35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  <w:p w14:paraId="50B575E0" w14:textId="3A6E04B5" w:rsidR="00B966AF" w:rsidRPr="006B07E9" w:rsidRDefault="00C605FF" w:rsidP="005D35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B966AF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,</w:t>
            </w:r>
            <w:r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270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77E4B8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3F8F2" w14:textId="77777777" w:rsidR="005D3508" w:rsidRDefault="005D3508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  <w:p w14:paraId="35E941FE" w14:textId="3CFD94AA" w:rsidR="004F54DC" w:rsidRPr="006B07E9" w:rsidRDefault="00C605FF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4F54DC" w:rsidRPr="006B07E9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,</w:t>
            </w:r>
            <w:r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919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</w:tcPr>
          <w:p w14:paraId="50957C79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B19CC" w14:textId="77777777" w:rsidR="005D3508" w:rsidRDefault="005D3508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  <w:p w14:paraId="34904F2C" w14:textId="7BF73D45" w:rsidR="005A0F12" w:rsidRPr="006B07E9" w:rsidRDefault="005A0F12" w:rsidP="004F54DC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73</w:t>
            </w:r>
            <w:r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551</w:t>
            </w:r>
            <w:r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1F3A0A60" w14:textId="77777777" w:rsidR="004F54DC" w:rsidRPr="006B07E9" w:rsidRDefault="004F54DC" w:rsidP="004F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373CB" w14:textId="77777777" w:rsidR="005D3508" w:rsidRDefault="005D3508" w:rsidP="004F54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  <w:p w14:paraId="51003A23" w14:textId="2AB41D4E" w:rsidR="004F54DC" w:rsidRPr="006B07E9" w:rsidRDefault="004F54DC" w:rsidP="004F54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6B07E9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(</w:t>
            </w:r>
            <w:r w:rsidR="00C605FF"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84</w:t>
            </w:r>
            <w:r w:rsidRPr="006B07E9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,</w:t>
            </w:r>
            <w:r w:rsidR="00C605FF" w:rsidRPr="00C605FF">
              <w:rPr>
                <w:rFonts w:ascii="Angsana New" w:hAnsi="Angsana New" w:cstheme="majorBidi"/>
                <w:b/>
                <w:bCs/>
                <w:sz w:val="27"/>
                <w:szCs w:val="27"/>
                <w:lang w:val="en-US"/>
              </w:rPr>
              <w:t>496</w:t>
            </w:r>
            <w:r w:rsidRPr="006B07E9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)</w:t>
            </w:r>
          </w:p>
        </w:tc>
      </w:tr>
    </w:tbl>
    <w:p w14:paraId="7AF006B6" w14:textId="77777777" w:rsidR="005D3508" w:rsidRDefault="005D3508"/>
    <w:tbl>
      <w:tblPr>
        <w:tblW w:w="9639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1349"/>
        <w:gridCol w:w="270"/>
        <w:gridCol w:w="1283"/>
        <w:gridCol w:w="9"/>
        <w:gridCol w:w="227"/>
        <w:gridCol w:w="9"/>
        <w:gridCol w:w="1339"/>
        <w:gridCol w:w="9"/>
        <w:gridCol w:w="273"/>
        <w:gridCol w:w="18"/>
        <w:gridCol w:w="1525"/>
      </w:tblGrid>
      <w:tr w:rsidR="004E3ABD" w:rsidRPr="006B07E9" w14:paraId="7C45240E" w14:textId="77777777" w:rsidTr="00AF4324">
        <w:tc>
          <w:tcPr>
            <w:tcW w:w="3328" w:type="dxa"/>
            <w:shd w:val="clear" w:color="auto" w:fill="auto"/>
          </w:tcPr>
          <w:p w14:paraId="5C86A44D" w14:textId="77777777" w:rsidR="004E3ABD" w:rsidRPr="006B07E9" w:rsidRDefault="004E3ABD" w:rsidP="000C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3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1" w:type="dxa"/>
            <w:gridSpan w:val="11"/>
            <w:shd w:val="clear" w:color="auto" w:fill="auto"/>
            <w:vAlign w:val="bottom"/>
          </w:tcPr>
          <w:p w14:paraId="345A0380" w14:textId="0B661F99" w:rsidR="004E3ABD" w:rsidRPr="006B07E9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</w:t>
            </w:r>
            <w:r w:rsidRPr="006B07E9">
              <w:rPr>
                <w:rFonts w:ascii="Angsana New" w:hAnsi="Angsana New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4E3ABD" w:rsidRPr="006B07E9" w14:paraId="64F6A3EE" w14:textId="77777777" w:rsidTr="00AF4324">
        <w:tc>
          <w:tcPr>
            <w:tcW w:w="3328" w:type="dxa"/>
            <w:shd w:val="clear" w:color="auto" w:fill="auto"/>
          </w:tcPr>
          <w:p w14:paraId="03853622" w14:textId="77777777" w:rsidR="004E3ABD" w:rsidRPr="006B07E9" w:rsidRDefault="004E3ABD" w:rsidP="000C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902" w:type="dxa"/>
            <w:gridSpan w:val="3"/>
            <w:shd w:val="clear" w:color="auto" w:fill="auto"/>
          </w:tcPr>
          <w:p w14:paraId="287A725F" w14:textId="77777777" w:rsidR="004E3ABD" w:rsidRPr="006B07E9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826CF1" w14:textId="77777777" w:rsidR="004E3ABD" w:rsidRPr="006B07E9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6"/>
            <w:shd w:val="clear" w:color="auto" w:fill="auto"/>
          </w:tcPr>
          <w:p w14:paraId="329A4FDD" w14:textId="77777777" w:rsidR="004E3ABD" w:rsidRPr="006B07E9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4E3ABD" w:rsidRPr="006B07E9" w14:paraId="501E35A9" w14:textId="77777777" w:rsidTr="00AF4324">
        <w:tc>
          <w:tcPr>
            <w:tcW w:w="3328" w:type="dxa"/>
            <w:shd w:val="clear" w:color="auto" w:fill="auto"/>
          </w:tcPr>
          <w:p w14:paraId="64FBC8B6" w14:textId="576E1B55" w:rsidR="004E3ABD" w:rsidRPr="006B07E9" w:rsidRDefault="004E3ABD" w:rsidP="000C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0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shd w:val="clear" w:color="auto" w:fill="auto"/>
          </w:tcPr>
          <w:p w14:paraId="2A4FD37F" w14:textId="5B2CBC96" w:rsidR="004E3ABD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3717FC2" w14:textId="77777777" w:rsidR="004E3ABD" w:rsidRPr="006B07E9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43F2066" w14:textId="181E99DD" w:rsidR="004E3ABD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CACA9D" w14:textId="77777777" w:rsidR="004E3ABD" w:rsidRPr="006B07E9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32CBAF8B" w14:textId="74AAE5B3" w:rsidR="004E3ABD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B1A3E6A" w14:textId="77777777" w:rsidR="004E3ABD" w:rsidRPr="006B07E9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543" w:type="dxa"/>
            <w:gridSpan w:val="2"/>
            <w:tcBorders>
              <w:bottom w:val="nil"/>
            </w:tcBorders>
            <w:shd w:val="clear" w:color="auto" w:fill="auto"/>
          </w:tcPr>
          <w:p w14:paraId="48D936F5" w14:textId="01CDA0CE" w:rsidR="004E3ABD" w:rsidRPr="006B07E9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0C701F" w:rsidRPr="006B07E9" w14:paraId="63856845" w14:textId="77777777" w:rsidTr="00AF4324"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31FD7A60" w14:textId="77777777" w:rsidR="004E3ABD" w:rsidRPr="006B07E9" w:rsidRDefault="004E3ABD" w:rsidP="000C701F">
            <w:pPr>
              <w:spacing w:line="240" w:lineRule="auto"/>
              <w:ind w:right="4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1" w:type="dxa"/>
            <w:gridSpan w:val="11"/>
            <w:tcBorders>
              <w:bottom w:val="nil"/>
            </w:tcBorders>
            <w:shd w:val="clear" w:color="auto" w:fill="auto"/>
          </w:tcPr>
          <w:p w14:paraId="644C7084" w14:textId="6C9E0F5E" w:rsidR="004E3ABD" w:rsidRPr="006B07E9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1A2E7E" w:rsidRPr="006B07E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86137" w:rsidRPr="006B07E9" w14:paraId="09ED0BD4" w14:textId="77777777" w:rsidTr="00AF4324">
        <w:trPr>
          <w:trHeight w:val="209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0FFE03A0" w14:textId="77777777" w:rsidR="00286137" w:rsidRPr="006B07E9" w:rsidRDefault="00286137" w:rsidP="00286137">
            <w:pPr>
              <w:spacing w:line="240" w:lineRule="auto"/>
              <w:ind w:right="430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1EDDBB76" w14:textId="362052A4" w:rsidR="00286137" w:rsidRPr="006B07E9" w:rsidRDefault="00C605FF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C605FF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172</w:t>
            </w:r>
            <w:r w:rsidR="00F5294C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6D6965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bottom w:val="nil"/>
            </w:tcBorders>
            <w:shd w:val="clear" w:color="auto" w:fill="auto"/>
          </w:tcPr>
          <w:p w14:paraId="6F712520" w14:textId="511774D9" w:rsidR="00286137" w:rsidRPr="006B07E9" w:rsidRDefault="00C605FF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172</w:t>
            </w:r>
            <w:r w:rsidR="00286137" w:rsidRPr="006B07E9"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426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2AA29DE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bottom w:val="nil"/>
            </w:tcBorders>
            <w:shd w:val="clear" w:color="auto" w:fill="auto"/>
          </w:tcPr>
          <w:p w14:paraId="3515238F" w14:textId="241831EA" w:rsidR="00286137" w:rsidRPr="006B07E9" w:rsidRDefault="00F5294C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(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200</w:t>
            </w:r>
            <w:r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,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164</w:t>
            </w:r>
            <w:r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91" w:type="dxa"/>
            <w:gridSpan w:val="2"/>
            <w:tcBorders>
              <w:bottom w:val="nil"/>
            </w:tcBorders>
            <w:shd w:val="clear" w:color="auto" w:fill="auto"/>
          </w:tcPr>
          <w:p w14:paraId="0701ECBC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nil"/>
            </w:tcBorders>
            <w:shd w:val="clear" w:color="auto" w:fill="auto"/>
          </w:tcPr>
          <w:p w14:paraId="6FE39C38" w14:textId="2B607698" w:rsidR="00286137" w:rsidRPr="006B07E9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6B07E9"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211</w:t>
            </w:r>
            <w:r w:rsidRPr="006B07E9"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856</w:t>
            </w:r>
            <w:r w:rsidRPr="006B07E9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286137" w:rsidRPr="006B07E9" w14:paraId="43EB874A" w14:textId="77777777" w:rsidTr="00AF4324">
        <w:tc>
          <w:tcPr>
            <w:tcW w:w="3328" w:type="dxa"/>
            <w:tcBorders>
              <w:top w:val="nil"/>
              <w:bottom w:val="nil"/>
            </w:tcBorders>
            <w:shd w:val="clear" w:color="auto" w:fill="auto"/>
          </w:tcPr>
          <w:p w14:paraId="65EB84AD" w14:textId="77777777" w:rsidR="00286137" w:rsidRPr="006B07E9" w:rsidRDefault="00286137" w:rsidP="00286137">
            <w:pPr>
              <w:spacing w:line="240" w:lineRule="auto"/>
              <w:ind w:right="430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การหักกลบรายการของภาษี 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DD7B0" w14:textId="0CFC5602" w:rsidR="00286137" w:rsidRPr="006B07E9" w:rsidRDefault="00F5294C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172</w:t>
            </w:r>
            <w:r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829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83190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224BF" w14:textId="601BDE6A" w:rsidR="00286137" w:rsidRPr="006B07E9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6B07E9"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172</w:t>
            </w:r>
            <w:r w:rsidRPr="006B07E9"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426</w:t>
            </w:r>
            <w:r w:rsidRPr="006B07E9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F89F83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1C44" w14:textId="042345CD" w:rsidR="00286137" w:rsidRPr="006B07E9" w:rsidRDefault="00C605FF" w:rsidP="00D40209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172</w:t>
            </w:r>
            <w:r w:rsidR="00F5294C"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2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A50E9C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E2919" w14:textId="5550D983" w:rsidR="00286137" w:rsidRPr="006B07E9" w:rsidRDefault="00C605FF" w:rsidP="00D40209">
            <w:pPr>
              <w:pStyle w:val="acctfourfigures"/>
              <w:tabs>
                <w:tab w:val="clear" w:pos="765"/>
              </w:tabs>
              <w:spacing w:line="240" w:lineRule="auto"/>
              <w:ind w:left="-79" w:right="35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172</w:t>
            </w:r>
            <w:r w:rsidR="00286137" w:rsidRPr="006B07E9"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Pr="00C605FF">
              <w:rPr>
                <w:rFonts w:ascii="Angsana New" w:hAnsi="Angsana New" w:cstheme="majorBidi"/>
                <w:sz w:val="24"/>
                <w:szCs w:val="24"/>
                <w:lang w:val="en-US"/>
              </w:rPr>
              <w:t>426</w:t>
            </w:r>
          </w:p>
        </w:tc>
      </w:tr>
      <w:tr w:rsidR="00286137" w:rsidRPr="006B07E9" w14:paraId="13A45C0D" w14:textId="77777777" w:rsidTr="00AF4324">
        <w:tc>
          <w:tcPr>
            <w:tcW w:w="3328" w:type="dxa"/>
            <w:tcBorders>
              <w:top w:val="nil"/>
              <w:bottom w:val="nil"/>
            </w:tcBorders>
            <w:shd w:val="clear" w:color="auto" w:fill="auto"/>
          </w:tcPr>
          <w:p w14:paraId="2F7BA5FC" w14:textId="2101A85B" w:rsidR="00286137" w:rsidRPr="006B07E9" w:rsidRDefault="00286137" w:rsidP="00286137">
            <w:pPr>
              <w:tabs>
                <w:tab w:val="clear" w:pos="2580"/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</w:t>
            </w:r>
          </w:p>
          <w:p w14:paraId="6D275B80" w14:textId="21142F98" w:rsidR="00286137" w:rsidRPr="006B07E9" w:rsidRDefault="00286137" w:rsidP="00286137">
            <w:pPr>
              <w:tabs>
                <w:tab w:val="clear" w:pos="2580"/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0E890" w14:textId="77777777" w:rsidR="00286137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63493991" w14:textId="40469509" w:rsidR="00F5294C" w:rsidRPr="006B07E9" w:rsidRDefault="00F5294C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3263AB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8B0E2" w14:textId="77777777" w:rsidR="00286137" w:rsidRPr="006B07E9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0411155C" w14:textId="1656BBE0" w:rsidR="00286137" w:rsidRPr="006B07E9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D21F2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948C0" w14:textId="77777777" w:rsidR="00286137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  <w:p w14:paraId="58082A8E" w14:textId="5EF4B9F0" w:rsidR="00F5294C" w:rsidRPr="006B07E9" w:rsidRDefault="00F5294C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335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556C0B" w14:textId="77777777" w:rsidR="00286137" w:rsidRPr="006B07E9" w:rsidRDefault="00286137" w:rsidP="002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6F18C" w14:textId="77777777" w:rsidR="00286137" w:rsidRPr="006B07E9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  <w:p w14:paraId="283BA7E2" w14:textId="2E9B3D8C" w:rsidR="00286137" w:rsidRPr="006B07E9" w:rsidRDefault="00286137" w:rsidP="00286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Pr="006B07E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430</w:t>
            </w:r>
            <w:r w:rsidRPr="006B07E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25FA2DE2" w14:textId="65F672A9" w:rsidR="00EB4B22" w:rsidRPr="006B07E9" w:rsidRDefault="00EB4B22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1"/>
        <w:gridCol w:w="270"/>
        <w:gridCol w:w="989"/>
        <w:gridCol w:w="270"/>
        <w:gridCol w:w="992"/>
        <w:gridCol w:w="271"/>
        <w:gridCol w:w="990"/>
        <w:gridCol w:w="239"/>
        <w:gridCol w:w="31"/>
        <w:gridCol w:w="1169"/>
      </w:tblGrid>
      <w:tr w:rsidR="00A7003A" w:rsidRPr="006B07E9" w14:paraId="0C969055" w14:textId="77777777" w:rsidTr="002A5BB6">
        <w:trPr>
          <w:trHeight w:val="139"/>
        </w:trPr>
        <w:tc>
          <w:tcPr>
            <w:tcW w:w="3328" w:type="dxa"/>
          </w:tcPr>
          <w:p w14:paraId="163F6AD8" w14:textId="77777777" w:rsidR="00A7003A" w:rsidRPr="006B07E9" w:rsidDel="00D54CF3" w:rsidRDefault="00A7003A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2" w:type="dxa"/>
            <w:gridSpan w:val="10"/>
          </w:tcPr>
          <w:p w14:paraId="19F2A452" w14:textId="624754B4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003A" w:rsidRPr="006B07E9" w14:paraId="2BFD5764" w14:textId="77777777" w:rsidTr="002A5BB6">
        <w:trPr>
          <w:trHeight w:val="139"/>
        </w:trPr>
        <w:tc>
          <w:tcPr>
            <w:tcW w:w="3328" w:type="dxa"/>
          </w:tcPr>
          <w:p w14:paraId="072BC0FF" w14:textId="77777777" w:rsidR="00A7003A" w:rsidRPr="006B07E9" w:rsidRDefault="00A7003A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497A3A2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86D4765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</w:tcPr>
          <w:p w14:paraId="5358BF1A" w14:textId="4CF5D325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6B07E9">
              <w:rPr>
                <w:rFonts w:ascii="Angsana New" w:hAnsi="Angsana New"/>
                <w:sz w:val="24"/>
                <w:szCs w:val="24"/>
              </w:rPr>
              <w:t>/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</w:tcPr>
          <w:p w14:paraId="0EA81CAB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26085E4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7003A" w:rsidRPr="006B07E9" w14:paraId="5DE7445C" w14:textId="77777777" w:rsidTr="002A5BB6">
        <w:trPr>
          <w:trHeight w:val="139"/>
        </w:trPr>
        <w:tc>
          <w:tcPr>
            <w:tcW w:w="3328" w:type="dxa"/>
          </w:tcPr>
          <w:p w14:paraId="53E2BF88" w14:textId="77777777" w:rsidR="00A7003A" w:rsidRPr="006B07E9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10E6FD2" w14:textId="604861F4" w:rsidR="00A7003A" w:rsidRPr="006B07E9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1" w:type="dxa"/>
            <w:vAlign w:val="bottom"/>
          </w:tcPr>
          <w:p w14:paraId="11E492A0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8D9B49B" w14:textId="397A66BD" w:rsidR="00A7003A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A7003A"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22F265CB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837DB29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DF9980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2EC785" w14:textId="1AE9ECBD" w:rsidR="00A7003A" w:rsidRPr="006B07E9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4D8F219" w14:textId="77777777" w:rsidR="00A7003A" w:rsidRPr="006B07E9" w:rsidRDefault="00A7003A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6AFC0D" w14:textId="6DCB21B4" w:rsidR="00A7003A" w:rsidRPr="006B07E9" w:rsidRDefault="00A7003A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1A1082AB" w14:textId="5B544887" w:rsidR="00A7003A" w:rsidRPr="006B07E9" w:rsidRDefault="00A7003A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70" w:type="dxa"/>
            <w:gridSpan w:val="2"/>
          </w:tcPr>
          <w:p w14:paraId="06719252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E07101B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001BE1E" w14:textId="2A1CBF2E" w:rsidR="00A7003A" w:rsidRPr="006B07E9" w:rsidRDefault="00C605F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A7003A"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1A2E7E" w:rsidRPr="006B07E9" w14:paraId="20554C15" w14:textId="77777777" w:rsidTr="002A5BB6">
        <w:trPr>
          <w:trHeight w:val="139"/>
        </w:trPr>
        <w:tc>
          <w:tcPr>
            <w:tcW w:w="3328" w:type="dxa"/>
          </w:tcPr>
          <w:p w14:paraId="37280531" w14:textId="77777777" w:rsidR="001A2E7E" w:rsidRPr="006B07E9" w:rsidRDefault="001A2E7E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2" w:type="dxa"/>
            <w:gridSpan w:val="10"/>
            <w:vAlign w:val="bottom"/>
          </w:tcPr>
          <w:p w14:paraId="337EBE3F" w14:textId="42917FAE" w:rsidR="001A2E7E" w:rsidRPr="006B07E9" w:rsidRDefault="001A2E7E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6B07E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7003A" w:rsidRPr="006B07E9" w14:paraId="1921E3A5" w14:textId="77777777" w:rsidTr="002A5BB6">
        <w:trPr>
          <w:trHeight w:val="139"/>
        </w:trPr>
        <w:tc>
          <w:tcPr>
            <w:tcW w:w="3328" w:type="dxa"/>
          </w:tcPr>
          <w:p w14:paraId="05A73FF1" w14:textId="77777777" w:rsidR="00A7003A" w:rsidRPr="006B07E9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7C4CB72C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1BFCC9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ABD70C8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9C6040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013F4C79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0D2670A7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A256EE9" w14:textId="31CC7EBA" w:rsidR="00A7003A" w:rsidRPr="006B07E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1CBDA1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EA3B349" w14:textId="77777777" w:rsidR="00A7003A" w:rsidRPr="006B07E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2A5BB6" w:rsidRPr="006B07E9" w14:paraId="44B257D9" w14:textId="77777777" w:rsidTr="002A5BB6">
        <w:trPr>
          <w:trHeight w:val="139"/>
        </w:trPr>
        <w:tc>
          <w:tcPr>
            <w:tcW w:w="3328" w:type="dxa"/>
          </w:tcPr>
          <w:p w14:paraId="5F1BDAC1" w14:textId="6AF9D1DD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4AA40BA8" w14:textId="311F5FC4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2A5BB6" w:rsidRPr="006B07E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086</w:t>
            </w:r>
          </w:p>
        </w:tc>
        <w:tc>
          <w:tcPr>
            <w:tcW w:w="270" w:type="dxa"/>
          </w:tcPr>
          <w:p w14:paraId="12601B4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0C0428B3" w14:textId="27CB7098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2A5BB6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699</w:t>
            </w:r>
          </w:p>
        </w:tc>
        <w:tc>
          <w:tcPr>
            <w:tcW w:w="270" w:type="dxa"/>
          </w:tcPr>
          <w:p w14:paraId="169A18B2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30B22AF3" w14:textId="1AC52602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E266E4A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361E7B2" w14:textId="184FD4A6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E027733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FA3A9B4" w14:textId="417C9C2E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2A5BB6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785</w:t>
            </w:r>
          </w:p>
        </w:tc>
      </w:tr>
      <w:tr w:rsidR="002A5BB6" w:rsidRPr="006B07E9" w14:paraId="344EEC17" w14:textId="77777777" w:rsidTr="002A5BB6">
        <w:trPr>
          <w:trHeight w:val="139"/>
        </w:trPr>
        <w:tc>
          <w:tcPr>
            <w:tcW w:w="3328" w:type="dxa"/>
          </w:tcPr>
          <w:p w14:paraId="1CC3C158" w14:textId="29744B4B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1CDCFB5A" w14:textId="34C808C0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2A5BB6" w:rsidRPr="006B07E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64A36FE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6D07EFD0" w14:textId="2FAF3BF0" w:rsidR="002A5BB6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2A5BB6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270" w:type="dxa"/>
          </w:tcPr>
          <w:p w14:paraId="64880009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07654AD" w14:textId="7944B16B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669B50E7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7BA8DF" w14:textId="5B575B64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60A75FC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0A5D31DF" w14:textId="046F765C" w:rsidR="002A5BB6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2A5BB6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975</w:t>
            </w:r>
          </w:p>
        </w:tc>
      </w:tr>
      <w:tr w:rsidR="002A5BB6" w:rsidRPr="006B07E9" w14:paraId="14E5AA57" w14:textId="77777777" w:rsidTr="002A5BB6">
        <w:trPr>
          <w:trHeight w:val="139"/>
        </w:trPr>
        <w:tc>
          <w:tcPr>
            <w:tcW w:w="3328" w:type="dxa"/>
          </w:tcPr>
          <w:p w14:paraId="273E648E" w14:textId="78FE21A4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1FA45548" w14:textId="2EF81C56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2A5BB6" w:rsidRPr="006B07E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7E687FBF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09F9C55D" w14:textId="34007E2F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409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4E1547B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327DC36" w14:textId="11692DC6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5469EDB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16E1E64" w14:textId="0B0DC67F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90980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E260DA0" w14:textId="7B553D70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A5BB6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561</w:t>
            </w:r>
          </w:p>
        </w:tc>
      </w:tr>
      <w:tr w:rsidR="007E2EED" w:rsidRPr="006B07E9" w14:paraId="331C8237" w14:textId="77777777" w:rsidTr="002A5BB6">
        <w:trPr>
          <w:trHeight w:val="139"/>
        </w:trPr>
        <w:tc>
          <w:tcPr>
            <w:tcW w:w="3328" w:type="dxa"/>
          </w:tcPr>
          <w:p w14:paraId="41B7CAA1" w14:textId="69BB6434" w:rsidR="007E2EED" w:rsidRPr="006B07E9" w:rsidRDefault="007E2EED" w:rsidP="007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42E55EE0" w14:textId="770872CA" w:rsidR="007E2EED" w:rsidRPr="006B07E9" w:rsidRDefault="00C605FF" w:rsidP="007E2EED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74758FCA" w14:textId="77777777" w:rsidR="007E2EED" w:rsidRPr="006B07E9" w:rsidRDefault="007E2EED" w:rsidP="007E2E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5D1A1F1C" w14:textId="68644BE9" w:rsidR="007E2EED" w:rsidRDefault="00C605FF" w:rsidP="007E2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4E285036" w14:textId="77777777" w:rsidR="007E2EED" w:rsidRPr="006B07E9" w:rsidRDefault="007E2EED" w:rsidP="007E2E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B99F5B0" w14:textId="2FCCF5C2" w:rsidR="007E2EED" w:rsidRDefault="007E2EED" w:rsidP="007E2EED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C736B7A" w14:textId="77777777" w:rsidR="007E2EED" w:rsidRPr="006B07E9" w:rsidRDefault="007E2EED" w:rsidP="007E2EE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2EF21FA" w14:textId="64FCD8A2" w:rsidR="007E2EED" w:rsidRDefault="007E2EED" w:rsidP="007E2EED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AF75AEC" w14:textId="77777777" w:rsidR="007E2EED" w:rsidRPr="006B07E9" w:rsidRDefault="007E2EED" w:rsidP="007E2EE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3E67E72D" w14:textId="196E1BE3" w:rsidR="007E2EED" w:rsidRDefault="00C605FF" w:rsidP="007E2EE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</w:tr>
      <w:tr w:rsidR="002852F6" w:rsidRPr="006B07E9" w14:paraId="50B4C4EB" w14:textId="77777777" w:rsidTr="002A5BB6">
        <w:trPr>
          <w:trHeight w:val="139"/>
        </w:trPr>
        <w:tc>
          <w:tcPr>
            <w:tcW w:w="3328" w:type="dxa"/>
          </w:tcPr>
          <w:p w14:paraId="55F5907D" w14:textId="4F30048A" w:rsidR="002852F6" w:rsidRPr="006B07E9" w:rsidRDefault="002852F6" w:rsidP="0028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48B4F62F" w14:textId="27788BA5" w:rsidR="002852F6" w:rsidRPr="006B07E9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61553CB1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E06476B" w14:textId="21CE8E51" w:rsidR="002852F6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270" w:type="dxa"/>
          </w:tcPr>
          <w:p w14:paraId="71EE83AC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663E5957" w14:textId="2A600899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0F64230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255EE47" w14:textId="41368C7C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A2CE2C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1CC2BB0" w14:textId="3C437BB3" w:rsidR="002852F6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163</w:t>
            </w:r>
          </w:p>
        </w:tc>
      </w:tr>
      <w:tr w:rsidR="002852F6" w:rsidRPr="006B07E9" w14:paraId="502E0B3A" w14:textId="77777777" w:rsidTr="002A5BB6">
        <w:trPr>
          <w:trHeight w:val="139"/>
        </w:trPr>
        <w:tc>
          <w:tcPr>
            <w:tcW w:w="3328" w:type="dxa"/>
          </w:tcPr>
          <w:p w14:paraId="44A52E3E" w14:textId="0F1D611F" w:rsidR="002852F6" w:rsidRPr="006B07E9" w:rsidRDefault="002852F6" w:rsidP="0028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0FEBD7BE" w14:textId="41704D7E" w:rsidR="002852F6" w:rsidRPr="006B07E9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126</w:t>
            </w:r>
            <w:r w:rsidR="002852F6" w:rsidRPr="006B07E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827</w:t>
            </w:r>
          </w:p>
        </w:tc>
        <w:tc>
          <w:tcPr>
            <w:tcW w:w="270" w:type="dxa"/>
          </w:tcPr>
          <w:p w14:paraId="65C057FB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EFC2EB9" w14:textId="7926604B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663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993052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4EDF8DB5" w14:textId="32A086DB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14C4360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5C1A5ED" w14:textId="53624252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0725E0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A44E5BB" w14:textId="54A3AFF5" w:rsidR="002852F6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="002852F6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164</w:t>
            </w:r>
          </w:p>
        </w:tc>
      </w:tr>
      <w:tr w:rsidR="002A5BB6" w:rsidRPr="006B07E9" w14:paraId="1AC3C739" w14:textId="77777777" w:rsidTr="002A5BB6">
        <w:trPr>
          <w:trHeight w:val="334"/>
        </w:trPr>
        <w:tc>
          <w:tcPr>
            <w:tcW w:w="3328" w:type="dxa"/>
          </w:tcPr>
          <w:p w14:paraId="0738D540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</w:t>
            </w:r>
          </w:p>
          <w:p w14:paraId="2A59A1C3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4D7AA6E5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35B074" w14:textId="4A8D670B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216</w:t>
            </w:r>
          </w:p>
        </w:tc>
        <w:tc>
          <w:tcPr>
            <w:tcW w:w="270" w:type="dxa"/>
          </w:tcPr>
          <w:p w14:paraId="43BF3B44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61802293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C7C5A5" w14:textId="71C8E071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F618D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4E914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95F467" w14:textId="0DDD39F3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1C5A749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D2CC6D3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BB514A" w14:textId="19D47DCC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F2A6345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2D0AFCD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FAB5409" w14:textId="67E8C2EA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</w:p>
        </w:tc>
      </w:tr>
      <w:tr w:rsidR="002A5BB6" w:rsidRPr="006B07E9" w14:paraId="4B8BC974" w14:textId="77777777" w:rsidTr="002A5BB6">
        <w:trPr>
          <w:trHeight w:val="334"/>
        </w:trPr>
        <w:tc>
          <w:tcPr>
            <w:tcW w:w="3328" w:type="dxa"/>
          </w:tcPr>
          <w:p w14:paraId="63BE8330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</w:tcPr>
          <w:p w14:paraId="4BA2B01D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C5DE86" w14:textId="3784CD47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2A5BB6" w:rsidRPr="006B07E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270" w:type="dxa"/>
          </w:tcPr>
          <w:p w14:paraId="61F6914C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7A3982B8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7C9101" w14:textId="699C93EE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525</w:t>
            </w:r>
          </w:p>
        </w:tc>
        <w:tc>
          <w:tcPr>
            <w:tcW w:w="270" w:type="dxa"/>
          </w:tcPr>
          <w:p w14:paraId="7BD3917A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12D0F4E2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847C87" w14:textId="754F489B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1B0263A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DCF24E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EDE328" w14:textId="61487B11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E3052AC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55E0B25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5734A8" w14:textId="36921D73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2A5BB6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</w:tr>
      <w:tr w:rsidR="002A5BB6" w:rsidRPr="006B07E9" w14:paraId="261F0DCA" w14:textId="77777777" w:rsidTr="002A5BB6">
        <w:trPr>
          <w:trHeight w:val="334"/>
        </w:trPr>
        <w:tc>
          <w:tcPr>
            <w:tcW w:w="3328" w:type="dxa"/>
          </w:tcPr>
          <w:p w14:paraId="78F1DFE7" w14:textId="04E134C4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1" w:type="dxa"/>
          </w:tcPr>
          <w:p w14:paraId="72279BB9" w14:textId="01FF5760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270" w:type="dxa"/>
          </w:tcPr>
          <w:p w14:paraId="748DFD5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63C0909" w14:textId="5DDA5FB9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833547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5A133F" w14:textId="5917C563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462C9EDB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43B5966" w14:textId="7FFC3C4E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E1A2E8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223353B5" w14:textId="787E0943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</w:p>
        </w:tc>
      </w:tr>
      <w:tr w:rsidR="002A5BB6" w:rsidRPr="006B07E9" w14:paraId="3025A015" w14:textId="77777777" w:rsidTr="002A5BB6">
        <w:trPr>
          <w:trHeight w:val="334"/>
        </w:trPr>
        <w:tc>
          <w:tcPr>
            <w:tcW w:w="3328" w:type="dxa"/>
          </w:tcPr>
          <w:p w14:paraId="2EBEAAA8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3A5C1AD" w14:textId="45215E4A" w:rsidR="002A5BB6" w:rsidRPr="00192615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175</w:t>
            </w:r>
            <w:r w:rsidR="002A5BB6" w:rsidRPr="0019261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270" w:type="dxa"/>
          </w:tcPr>
          <w:p w14:paraId="6903F119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7453175" w14:textId="30CA8C1F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14874C7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FA72DC" w14:textId="0FC10EBD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C9E14EB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8E4256" w14:textId="7C5F116B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1910" w:right="340" w:hanging="4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D93986F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4BC733" w14:textId="442060EF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175</w:t>
            </w:r>
            <w:r w:rsidR="002A5BB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338</w:t>
            </w:r>
          </w:p>
        </w:tc>
      </w:tr>
      <w:tr w:rsidR="002A5BB6" w:rsidRPr="006B07E9" w14:paraId="4978BF1F" w14:textId="77777777" w:rsidTr="002A5BB6">
        <w:trPr>
          <w:trHeight w:val="118"/>
        </w:trPr>
        <w:tc>
          <w:tcPr>
            <w:tcW w:w="3328" w:type="dxa"/>
          </w:tcPr>
          <w:p w14:paraId="771ECB4A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369D3E9" w14:textId="77777777" w:rsidR="002A5BB6" w:rsidRPr="006B07E9" w:rsidDel="00A453AA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3DF37F9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171A322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3F8C37CD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B61613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1" w:type="dxa"/>
          </w:tcPr>
          <w:p w14:paraId="46A24DE9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459542" w14:textId="4795531D" w:rsidR="002A5BB6" w:rsidRPr="006B07E9" w:rsidRDefault="002A5BB6" w:rsidP="002A5BB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57BBA06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69C6919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832"/>
                <w:tab w:val="decimal" w:pos="905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4"/>
                <w:szCs w:val="4"/>
                <w:cs/>
                <w:lang w:bidi="th-TH"/>
              </w:rPr>
            </w:pPr>
          </w:p>
        </w:tc>
      </w:tr>
      <w:tr w:rsidR="002A5BB6" w:rsidRPr="006B07E9" w14:paraId="06AF1700" w14:textId="5B93BD55" w:rsidTr="002A5BB6">
        <w:trPr>
          <w:trHeight w:val="334"/>
        </w:trPr>
        <w:tc>
          <w:tcPr>
            <w:tcW w:w="3328" w:type="dxa"/>
          </w:tcPr>
          <w:p w14:paraId="749B58EB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2" w:type="dxa"/>
            <w:gridSpan w:val="10"/>
          </w:tcPr>
          <w:p w14:paraId="4DD34FFA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2852F6" w:rsidRPr="006B07E9" w14:paraId="75EBD993" w14:textId="77777777" w:rsidTr="002A5BB6">
        <w:trPr>
          <w:trHeight w:val="334"/>
        </w:trPr>
        <w:tc>
          <w:tcPr>
            <w:tcW w:w="3328" w:type="dxa"/>
          </w:tcPr>
          <w:p w14:paraId="06121692" w14:textId="71597437" w:rsidR="002852F6" w:rsidRPr="006B07E9" w:rsidRDefault="002852F6" w:rsidP="0028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236CA8DB" w14:textId="6C9804F9" w:rsidR="002852F6" w:rsidRPr="006B07E9" w:rsidRDefault="002852F6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162</w:t>
            </w:r>
            <w:r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828</w:t>
            </w:r>
            <w:r w:rsidRPr="006B0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96A9F6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90B97BD" w14:textId="7B7F3A5C" w:rsidR="002852F6" w:rsidRPr="006B07E9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2852F6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270" w:type="dxa"/>
          </w:tcPr>
          <w:p w14:paraId="1CC8F30C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D561555" w14:textId="65F4D0A0" w:rsidR="002852F6" w:rsidRPr="006B07E9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2B42E9F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9E0439" w14:textId="6A60E441" w:rsidR="002852F6" w:rsidRPr="006B07E9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14D9BF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8EC8D0D" w14:textId="6D716697" w:rsidR="002852F6" w:rsidRPr="006B07E9" w:rsidRDefault="002852F6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155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358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52F6" w:rsidRPr="006B07E9" w14:paraId="3E2CBF36" w14:textId="77777777" w:rsidTr="002A5BB6">
        <w:trPr>
          <w:trHeight w:val="334"/>
        </w:trPr>
        <w:tc>
          <w:tcPr>
            <w:tcW w:w="3328" w:type="dxa"/>
          </w:tcPr>
          <w:p w14:paraId="60A21523" w14:textId="1C36497C" w:rsidR="002852F6" w:rsidRPr="006B07E9" w:rsidRDefault="002852F6" w:rsidP="0028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4511CB3D" w14:textId="7D74EFDA" w:rsidR="002852F6" w:rsidRPr="006B07E9" w:rsidRDefault="002852F6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842</w:t>
            </w:r>
            <w:r w:rsidRPr="006B0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6AEAFBC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698B191" w14:textId="65C59E7D" w:rsidR="002852F6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483</w:t>
            </w:r>
          </w:p>
        </w:tc>
        <w:tc>
          <w:tcPr>
            <w:tcW w:w="270" w:type="dxa"/>
          </w:tcPr>
          <w:p w14:paraId="2AE0BB3A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7B78B7" w14:textId="1AF3BF7E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DD2B363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738AB90" w14:textId="14060AC2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1AA1E8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CC21F03" w14:textId="39FE570B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52F6" w:rsidRPr="006B07E9" w14:paraId="6F00A8F7" w14:textId="77777777" w:rsidTr="002A5BB6">
        <w:trPr>
          <w:trHeight w:val="334"/>
        </w:trPr>
        <w:tc>
          <w:tcPr>
            <w:tcW w:w="3328" w:type="dxa"/>
          </w:tcPr>
          <w:p w14:paraId="441BB3D2" w14:textId="25F9F935" w:rsidR="002852F6" w:rsidRPr="006B07E9" w:rsidRDefault="002852F6" w:rsidP="0028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75CE4C63" w14:textId="5AF478F0" w:rsidR="002852F6" w:rsidRPr="006B07E9" w:rsidRDefault="002852F6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185</w:t>
            </w:r>
            <w:r w:rsidRPr="006B0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6556EA6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6829360" w14:textId="4D16027A" w:rsidR="002852F6" w:rsidRDefault="00C605FF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270" w:type="dxa"/>
          </w:tcPr>
          <w:p w14:paraId="2A5C7EC7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97854E9" w14:textId="30325FF5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85E4676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3C1F236" w14:textId="17980875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75D730" w14:textId="77777777" w:rsidR="002852F6" w:rsidRPr="006B07E9" w:rsidRDefault="002852F6" w:rsidP="002852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CD108B" w14:textId="241B3394" w:rsidR="002852F6" w:rsidRDefault="002852F6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166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5BB6" w:rsidRPr="006B07E9" w14:paraId="38764544" w14:textId="77777777" w:rsidTr="002A5BB6">
        <w:trPr>
          <w:trHeight w:val="334"/>
        </w:trPr>
        <w:tc>
          <w:tcPr>
            <w:tcW w:w="3328" w:type="dxa"/>
          </w:tcPr>
          <w:p w14:paraId="1EB5876B" w14:textId="6988ACFA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081" w:type="dxa"/>
          </w:tcPr>
          <w:p w14:paraId="02945D22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18C733" w14:textId="57442D2C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495</w:t>
            </w:r>
            <w:r w:rsidRPr="006B0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9EB344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F45F906" w14:textId="77777777" w:rsidR="002A5BB6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4FF2F8" w14:textId="3F97DFC6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270" w:type="dxa"/>
          </w:tcPr>
          <w:p w14:paraId="2F2907EF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436E25F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08E4C7" w14:textId="489704BE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BDB1B06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4D392D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4222EC5" w14:textId="09632838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E691854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FC73FC4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D72368" w14:textId="0EA3207C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199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5BB6" w:rsidRPr="006B07E9" w14:paraId="703DFDE5" w14:textId="77777777" w:rsidTr="002A5BB6">
        <w:trPr>
          <w:trHeight w:val="334"/>
        </w:trPr>
        <w:tc>
          <w:tcPr>
            <w:tcW w:w="3328" w:type="dxa"/>
          </w:tcPr>
          <w:p w14:paraId="7406E2E5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081" w:type="dxa"/>
          </w:tcPr>
          <w:p w14:paraId="02D72BDB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  <w:p w14:paraId="4DD8D055" w14:textId="666F3386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963</w:t>
            </w:r>
            <w:r w:rsidRPr="006B0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BD3D6D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36A12D2" w14:textId="77777777" w:rsidR="002A5BB6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8D2036" w14:textId="0B9C2CE1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270" w:type="dxa"/>
          </w:tcPr>
          <w:p w14:paraId="6619AAA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3AB2AA9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5C92ACE" w14:textId="16DF6826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7E6EF78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CE66E9" w14:textId="5C415385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011DFF" w14:textId="512E0FF9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1E8BF05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C70764" w14:textId="77777777" w:rsidR="002A5BB6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0CB30E" w14:textId="1F4CFF5E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5BB6" w:rsidRPr="006B07E9" w14:paraId="0D7141AA" w14:textId="77777777" w:rsidTr="002A5BB6">
        <w:trPr>
          <w:trHeight w:val="334"/>
        </w:trPr>
        <w:tc>
          <w:tcPr>
            <w:tcW w:w="3328" w:type="dxa"/>
          </w:tcPr>
          <w:p w14:paraId="4003F71D" w14:textId="6F38D9F4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1" w:type="dxa"/>
          </w:tcPr>
          <w:p w14:paraId="76191ABC" w14:textId="1C475DF6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6B07E9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479</w:t>
            </w:r>
            <w:r w:rsidRPr="006B0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C239C67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B9FCA4F" w14:textId="21F6FA56" w:rsidR="002A5BB6" w:rsidRPr="006B07E9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907</w:t>
            </w:r>
          </w:p>
        </w:tc>
        <w:tc>
          <w:tcPr>
            <w:tcW w:w="270" w:type="dxa"/>
          </w:tcPr>
          <w:p w14:paraId="0C20F85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81371D" w14:textId="3F051A71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D4ED872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92D377F" w14:textId="41D4284F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6B6C154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993FD83" w14:textId="6D0B8B9E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572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5BB6" w:rsidRPr="006B07E9" w14:paraId="085CF906" w14:textId="77777777" w:rsidTr="002A5BB6">
        <w:trPr>
          <w:trHeight w:val="334"/>
        </w:trPr>
        <w:tc>
          <w:tcPr>
            <w:tcW w:w="3328" w:type="dxa"/>
          </w:tcPr>
          <w:p w14:paraId="38B8931B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BF03E0A" w14:textId="49B24FCE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6B07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792</w:t>
            </w:r>
            <w:r w:rsidRPr="006B07E9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88C73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C4EA088" w14:textId="5E8E5956" w:rsidR="002A5BB6" w:rsidRPr="00192615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</w:t>
            </w:r>
            <w:r w:rsidR="002A5BB6" w:rsidRPr="0019261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0F71534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8D8546" w14:textId="6AE0D871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FC5AB60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959F45" w14:textId="4EDC60CF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0BDBE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E010655" w14:textId="6A7A9435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246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619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2A5BB6" w:rsidRPr="006B07E9" w14:paraId="742E4F0F" w14:textId="77777777" w:rsidTr="002A5BB6">
        <w:trPr>
          <w:trHeight w:val="235"/>
        </w:trPr>
        <w:tc>
          <w:tcPr>
            <w:tcW w:w="3328" w:type="dxa"/>
          </w:tcPr>
          <w:p w14:paraId="71C9FE51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D2E70E5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29ADEA9E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00E78C2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163B5749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B12B74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019E98BD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9056D2" w14:textId="4D4C4276" w:rsidR="002A5BB6" w:rsidRPr="006B07E9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5FA52F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50CF51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0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2A5BB6" w:rsidRPr="006B07E9" w14:paraId="22D4F170" w14:textId="77777777" w:rsidTr="002A5BB6">
        <w:trPr>
          <w:trHeight w:val="334"/>
        </w:trPr>
        <w:tc>
          <w:tcPr>
            <w:tcW w:w="3328" w:type="dxa"/>
          </w:tcPr>
          <w:p w14:paraId="2F9BDD39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982A768" w14:textId="2DECB690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81</w:t>
            </w:r>
            <w:r w:rsidRPr="006B07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577</w:t>
            </w:r>
            <w:r w:rsidRPr="006B07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5CF022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2C7540C3" w14:textId="0EB80C95" w:rsidR="002A5BB6" w:rsidRPr="00192615" w:rsidRDefault="00C605FF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</w:t>
            </w:r>
            <w:r w:rsidR="002A5BB6" w:rsidRPr="0019261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296</w:t>
            </w:r>
          </w:p>
        </w:tc>
        <w:tc>
          <w:tcPr>
            <w:tcW w:w="270" w:type="dxa"/>
          </w:tcPr>
          <w:p w14:paraId="29424EC9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56530E4" w14:textId="1ADF3FB9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4B169D8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FD5359B" w14:textId="019C5B8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firstLine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766B2D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6FA7E88" w14:textId="2D4CCF69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2A5BB6" w:rsidRPr="006B07E9" w14:paraId="35013B12" w14:textId="77777777" w:rsidTr="002A5BB6">
        <w:trPr>
          <w:trHeight w:val="139"/>
        </w:trPr>
        <w:tc>
          <w:tcPr>
            <w:tcW w:w="3328" w:type="dxa"/>
          </w:tcPr>
          <w:p w14:paraId="30565F0C" w14:textId="77777777" w:rsidR="002A5BB6" w:rsidRPr="006B07E9" w:rsidDel="00D54CF3" w:rsidRDefault="002A5BB6" w:rsidP="002A5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2" w:type="dxa"/>
            <w:gridSpan w:val="10"/>
          </w:tcPr>
          <w:p w14:paraId="7C892945" w14:textId="2FF32270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BB6" w:rsidRPr="006B07E9" w14:paraId="0E3D5B74" w14:textId="77777777" w:rsidTr="002A5BB6">
        <w:trPr>
          <w:trHeight w:val="139"/>
        </w:trPr>
        <w:tc>
          <w:tcPr>
            <w:tcW w:w="3328" w:type="dxa"/>
          </w:tcPr>
          <w:p w14:paraId="0B43F6E3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96311AB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A9B797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2" w:type="dxa"/>
            <w:gridSpan w:val="5"/>
          </w:tcPr>
          <w:p w14:paraId="21F52055" w14:textId="1EA4025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6B07E9">
              <w:rPr>
                <w:rFonts w:ascii="Angsana New" w:hAnsi="Angsana New"/>
                <w:sz w:val="30"/>
                <w:szCs w:val="30"/>
              </w:rPr>
              <w:t>/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53E615C0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3CDD3B6B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A5BB6" w:rsidRPr="006B07E9" w14:paraId="435C8FE7" w14:textId="77777777" w:rsidTr="002A5BB6">
        <w:trPr>
          <w:trHeight w:val="139"/>
        </w:trPr>
        <w:tc>
          <w:tcPr>
            <w:tcW w:w="3328" w:type="dxa"/>
          </w:tcPr>
          <w:p w14:paraId="62EA33FA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D8D88F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2F8BE84" w14:textId="5EB54FC6" w:rsidR="002A5BB6" w:rsidRPr="006B07E9" w:rsidRDefault="00C605FF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5BB6"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BB19C40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7C43C56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4B7719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D0406C" w14:textId="0BB29A16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E77D1A7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61F9E3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  <w:p w14:paraId="1024DB58" w14:textId="54BC3315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70FF699A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1832059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E7CC348" w14:textId="73B7DBD6" w:rsidR="002A5BB6" w:rsidRPr="006B07E9" w:rsidRDefault="00C605FF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A5BB6"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2A5BB6" w:rsidRPr="006B07E9" w14:paraId="50BB55CA" w14:textId="77777777" w:rsidTr="002A5BB6">
        <w:trPr>
          <w:trHeight w:val="139"/>
        </w:trPr>
        <w:tc>
          <w:tcPr>
            <w:tcW w:w="3328" w:type="dxa"/>
          </w:tcPr>
          <w:p w14:paraId="39F098B4" w14:textId="77777777" w:rsidR="002A5BB6" w:rsidRPr="006B07E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Cs w:val="22"/>
              </w:rPr>
            </w:pPr>
          </w:p>
        </w:tc>
        <w:tc>
          <w:tcPr>
            <w:tcW w:w="6302" w:type="dxa"/>
            <w:gridSpan w:val="10"/>
            <w:vAlign w:val="bottom"/>
          </w:tcPr>
          <w:p w14:paraId="430FD06A" w14:textId="27B5C5B1" w:rsidR="002A5BB6" w:rsidRPr="00527D8D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7D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BB6" w:rsidRPr="006B07E9" w14:paraId="3FF17D9C" w14:textId="77777777" w:rsidTr="002A5BB6">
        <w:trPr>
          <w:trHeight w:val="139"/>
        </w:trPr>
        <w:tc>
          <w:tcPr>
            <w:tcW w:w="3328" w:type="dxa"/>
          </w:tcPr>
          <w:p w14:paraId="529FF24C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5D1F299F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8C94B4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F316C00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08EEBA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488C17A5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6FE71F6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FBB2E49" w14:textId="0F0DFF0E" w:rsidR="002A5BB6" w:rsidRPr="006B07E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2AEB82C2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280416F5" w14:textId="77777777" w:rsidR="002A5BB6" w:rsidRPr="006B07E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A5BB6" w:rsidRPr="006B07E9" w14:paraId="79B55E8A" w14:textId="77777777" w:rsidTr="002A5BB6">
        <w:trPr>
          <w:trHeight w:val="139"/>
        </w:trPr>
        <w:tc>
          <w:tcPr>
            <w:tcW w:w="3328" w:type="dxa"/>
          </w:tcPr>
          <w:p w14:paraId="2E6CA3E3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18D8099E" w14:textId="4EABC2F0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2A5BB6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213</w:t>
            </w:r>
          </w:p>
        </w:tc>
        <w:tc>
          <w:tcPr>
            <w:tcW w:w="270" w:type="dxa"/>
          </w:tcPr>
          <w:p w14:paraId="32F5B72F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1781562D" w14:textId="6978415B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873</w:t>
            </w:r>
          </w:p>
        </w:tc>
        <w:tc>
          <w:tcPr>
            <w:tcW w:w="270" w:type="dxa"/>
          </w:tcPr>
          <w:p w14:paraId="57D3B67E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16C789E7" w14:textId="712DEA1D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2134B171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00CD7D0" w14:textId="097B478F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37C030D0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631D64EA" w14:textId="7B16C1C6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2A5BB6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086</w:t>
            </w:r>
          </w:p>
        </w:tc>
      </w:tr>
      <w:tr w:rsidR="002A5BB6" w:rsidRPr="006B07E9" w14:paraId="71D9070F" w14:textId="77777777" w:rsidTr="002A5BB6">
        <w:trPr>
          <w:trHeight w:val="139"/>
        </w:trPr>
        <w:tc>
          <w:tcPr>
            <w:tcW w:w="3328" w:type="dxa"/>
          </w:tcPr>
          <w:p w14:paraId="3DF8C5CD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0BC91215" w14:textId="31027354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2A5BB6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476</w:t>
            </w:r>
          </w:p>
        </w:tc>
        <w:tc>
          <w:tcPr>
            <w:tcW w:w="270" w:type="dxa"/>
          </w:tcPr>
          <w:p w14:paraId="3BC7637B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6B4033D5" w14:textId="0D67816F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2A5BB6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290</w:t>
            </w:r>
          </w:p>
        </w:tc>
        <w:tc>
          <w:tcPr>
            <w:tcW w:w="270" w:type="dxa"/>
          </w:tcPr>
          <w:p w14:paraId="19115D87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6AC5F680" w14:textId="01DD50C0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630B3F11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A3DD44A" w14:textId="226F858E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41060954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1FA0AB51" w14:textId="7FD12926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  <w:r w:rsidR="002A5BB6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766</w:t>
            </w:r>
          </w:p>
        </w:tc>
      </w:tr>
      <w:tr w:rsidR="007E2EED" w:rsidRPr="006B07E9" w14:paraId="16B3A08C" w14:textId="77777777" w:rsidTr="002A5BB6">
        <w:trPr>
          <w:trHeight w:val="139"/>
        </w:trPr>
        <w:tc>
          <w:tcPr>
            <w:tcW w:w="3328" w:type="dxa"/>
          </w:tcPr>
          <w:p w14:paraId="70975087" w14:textId="0F23888D" w:rsidR="007E2EED" w:rsidRPr="006B07E9" w:rsidRDefault="007E2EED" w:rsidP="007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77F94C37" w14:textId="613A3880" w:rsidR="007E2EED" w:rsidRPr="00192615" w:rsidRDefault="007E2EED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1EDDFE1" w14:textId="77777777" w:rsidR="007E2EED" w:rsidRPr="00192615" w:rsidRDefault="007E2EED" w:rsidP="007E2EE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0DB284FF" w14:textId="7D38080F" w:rsidR="007E2EED" w:rsidRPr="00192615" w:rsidRDefault="00C605FF" w:rsidP="007E2EE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33</w:t>
            </w:r>
            <w:r w:rsidR="007E2EED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970</w:t>
            </w:r>
          </w:p>
        </w:tc>
        <w:tc>
          <w:tcPr>
            <w:tcW w:w="270" w:type="dxa"/>
          </w:tcPr>
          <w:p w14:paraId="14A4DE57" w14:textId="77777777" w:rsidR="007E2EED" w:rsidRPr="00192615" w:rsidRDefault="007E2EED" w:rsidP="007E2EE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13F26FD2" w14:textId="5484328A" w:rsidR="007E2EED" w:rsidRPr="00192615" w:rsidRDefault="007E2EED" w:rsidP="007E2E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56B89850" w14:textId="77777777" w:rsidR="007E2EED" w:rsidRPr="00192615" w:rsidRDefault="007E2EED" w:rsidP="007E2EED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02B82AC7" w14:textId="6E93B7BD" w:rsidR="007E2EED" w:rsidRPr="00192615" w:rsidRDefault="007E2EED" w:rsidP="007E2E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6E4DD57A" w14:textId="77777777" w:rsidR="007E2EED" w:rsidRPr="00192615" w:rsidRDefault="007E2EED" w:rsidP="007E2EED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3B03AA93" w14:textId="573E2274" w:rsidR="007E2EED" w:rsidRPr="00192615" w:rsidRDefault="00C605FF" w:rsidP="007E2EE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33</w:t>
            </w:r>
            <w:r w:rsidR="007E2EED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970</w:t>
            </w:r>
          </w:p>
        </w:tc>
      </w:tr>
      <w:tr w:rsidR="00F501B9" w:rsidRPr="006B07E9" w14:paraId="7A2352A4" w14:textId="77777777" w:rsidTr="002A5BB6">
        <w:trPr>
          <w:trHeight w:val="139"/>
        </w:trPr>
        <w:tc>
          <w:tcPr>
            <w:tcW w:w="3328" w:type="dxa"/>
          </w:tcPr>
          <w:p w14:paraId="371DCB83" w14:textId="52AC3C75" w:rsidR="00F501B9" w:rsidRPr="006B07E9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0D15411A" w14:textId="3498480B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36F3420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5C2F7382" w14:textId="08FB3A45" w:rsidR="00F501B9" w:rsidRPr="00192615" w:rsidRDefault="00C605FF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47</w:t>
            </w:r>
          </w:p>
        </w:tc>
        <w:tc>
          <w:tcPr>
            <w:tcW w:w="270" w:type="dxa"/>
          </w:tcPr>
          <w:p w14:paraId="236F31CC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7BD62457" w14:textId="0787C878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613D1783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FBBEACE" w14:textId="7F2258DD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672BE874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1A81A1A7" w14:textId="2A6819AC" w:rsidR="00F501B9" w:rsidRPr="00192615" w:rsidRDefault="00C605FF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47</w:t>
            </w:r>
          </w:p>
        </w:tc>
      </w:tr>
      <w:tr w:rsidR="00F501B9" w:rsidRPr="006B07E9" w14:paraId="2D5354D0" w14:textId="77777777" w:rsidTr="002A5BB6">
        <w:trPr>
          <w:trHeight w:val="139"/>
        </w:trPr>
        <w:tc>
          <w:tcPr>
            <w:tcW w:w="3328" w:type="dxa"/>
          </w:tcPr>
          <w:p w14:paraId="7245F901" w14:textId="494B5619" w:rsidR="00F501B9" w:rsidRPr="006B07E9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016E8D7C" w14:textId="70E0BD80" w:rsidR="00F501B9" w:rsidRPr="00192615" w:rsidRDefault="00C605FF" w:rsidP="007F5665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426</w:t>
            </w:r>
          </w:p>
        </w:tc>
        <w:tc>
          <w:tcPr>
            <w:tcW w:w="270" w:type="dxa"/>
          </w:tcPr>
          <w:p w14:paraId="093673BD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0902DB27" w14:textId="1CA72B07" w:rsidR="00F501B9" w:rsidRPr="00192615" w:rsidRDefault="00F501B9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410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D9E1CB4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45C00A0F" w14:textId="5383598E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734EA961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2BC4D677" w14:textId="710F86FB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3964602F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5ACAB374" w14:textId="4B3CAB0D" w:rsidR="00F501B9" w:rsidRPr="00192615" w:rsidRDefault="00C605FF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16</w:t>
            </w:r>
          </w:p>
        </w:tc>
      </w:tr>
      <w:tr w:rsidR="00F501B9" w:rsidRPr="006B07E9" w14:paraId="1171CBAC" w14:textId="77777777" w:rsidTr="002A5BB6">
        <w:trPr>
          <w:trHeight w:val="139"/>
        </w:trPr>
        <w:tc>
          <w:tcPr>
            <w:tcW w:w="3328" w:type="dxa"/>
          </w:tcPr>
          <w:p w14:paraId="2662805C" w14:textId="34836B5E" w:rsidR="00F501B9" w:rsidRPr="006B07E9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2BE31F5E" w14:textId="30BAD07D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33719BD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33E3312A" w14:textId="3BC059C7" w:rsidR="00F501B9" w:rsidRPr="00192615" w:rsidRDefault="00C605FF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126</w:t>
            </w:r>
            <w:r w:rsidR="00F501B9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827</w:t>
            </w:r>
          </w:p>
        </w:tc>
        <w:tc>
          <w:tcPr>
            <w:tcW w:w="270" w:type="dxa"/>
          </w:tcPr>
          <w:p w14:paraId="2DE1F95E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51284E35" w14:textId="00952056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124D36E6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73FE1C2" w14:textId="74063298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28C49EE7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1A10CC14" w14:textId="1FA4C03F" w:rsidR="00F501B9" w:rsidRPr="00192615" w:rsidRDefault="00C605FF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126</w:t>
            </w:r>
            <w:r w:rsidR="00F501B9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827</w:t>
            </w:r>
          </w:p>
        </w:tc>
      </w:tr>
      <w:tr w:rsidR="002A5BB6" w:rsidRPr="006B07E9" w14:paraId="776834EC" w14:textId="77777777" w:rsidTr="002A5BB6">
        <w:trPr>
          <w:trHeight w:val="334"/>
        </w:trPr>
        <w:tc>
          <w:tcPr>
            <w:tcW w:w="3328" w:type="dxa"/>
          </w:tcPr>
          <w:p w14:paraId="2DF0B2FA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14:paraId="060EE349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1B464F89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11EC12AE" w14:textId="73D64690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437</w:t>
            </w:r>
          </w:p>
        </w:tc>
        <w:tc>
          <w:tcPr>
            <w:tcW w:w="270" w:type="dxa"/>
          </w:tcPr>
          <w:p w14:paraId="289569A4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2D29023E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048A94A8" w14:textId="43F646FE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221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375A28F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74726FBB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F6B9AF2" w14:textId="653553E4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4DBBD21F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9E02E84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B7DEFC9" w14:textId="38654BE1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3964DCDE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211CCCFC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7E0DEDC9" w14:textId="20F3C328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216</w:t>
            </w:r>
          </w:p>
        </w:tc>
      </w:tr>
      <w:tr w:rsidR="002A5BB6" w:rsidRPr="006B07E9" w14:paraId="0F2F88DD" w14:textId="77777777" w:rsidTr="002A5BB6">
        <w:trPr>
          <w:trHeight w:val="334"/>
        </w:trPr>
        <w:tc>
          <w:tcPr>
            <w:tcW w:w="3328" w:type="dxa"/>
          </w:tcPr>
          <w:p w14:paraId="342B37A9" w14:textId="77777777" w:rsidR="002A5BB6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73C33A24" w14:textId="49EA14C2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81" w:type="dxa"/>
          </w:tcPr>
          <w:p w14:paraId="036E8D89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77495DA0" w14:textId="2E8AB317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2A5BB6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198</w:t>
            </w:r>
          </w:p>
        </w:tc>
        <w:tc>
          <w:tcPr>
            <w:tcW w:w="270" w:type="dxa"/>
          </w:tcPr>
          <w:p w14:paraId="5499B9F6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6A48CA1B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F13F93C" w14:textId="57756C6F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594</w:t>
            </w:r>
          </w:p>
        </w:tc>
        <w:tc>
          <w:tcPr>
            <w:tcW w:w="270" w:type="dxa"/>
          </w:tcPr>
          <w:p w14:paraId="4C4D56AD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5A9AA570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697D0546" w14:textId="79C9A44F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6A2977B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0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7B156BF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65927D34" w14:textId="7959B486" w:rsidR="002A5BB6" w:rsidRPr="00192615" w:rsidRDefault="002A5BB6" w:rsidP="002A5BB6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3FDA0DF4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016F8267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2484A15F" w14:textId="44B499B7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2A5BB6"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792</w:t>
            </w:r>
          </w:p>
        </w:tc>
      </w:tr>
      <w:tr w:rsidR="002A5BB6" w:rsidRPr="006B07E9" w14:paraId="1A78C255" w14:textId="77777777" w:rsidTr="002A5BB6">
        <w:trPr>
          <w:trHeight w:val="334"/>
        </w:trPr>
        <w:tc>
          <w:tcPr>
            <w:tcW w:w="3328" w:type="dxa"/>
          </w:tcPr>
          <w:p w14:paraId="0912001C" w14:textId="76666AFD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9AE460" w14:textId="1212A442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B38052C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2B6212" w14:textId="1231A1FD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176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E5E1466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0E693A" w14:textId="1DF7E15B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2D1E1CE5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4147F3" w14:textId="0CE02B49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671</w:t>
            </w:r>
          </w:p>
        </w:tc>
        <w:tc>
          <w:tcPr>
            <w:tcW w:w="239" w:type="dxa"/>
          </w:tcPr>
          <w:p w14:paraId="45720646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14:paraId="426792D5" w14:textId="60A90CEB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495</w:t>
            </w:r>
          </w:p>
        </w:tc>
      </w:tr>
      <w:tr w:rsidR="002A5BB6" w:rsidRPr="006B07E9" w14:paraId="11F27A4C" w14:textId="77777777" w:rsidTr="002A5BB6">
        <w:trPr>
          <w:trHeight w:val="334"/>
        </w:trPr>
        <w:tc>
          <w:tcPr>
            <w:tcW w:w="3328" w:type="dxa"/>
          </w:tcPr>
          <w:p w14:paraId="25C3FF43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B2472A5" w14:textId="261ADE0B" w:rsidR="002A5BB6" w:rsidRPr="00192615" w:rsidRDefault="00C605FF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11</w:t>
            </w:r>
            <w:r w:rsidR="002A5BB6" w:rsidRPr="0019261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704F24D1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7444FF3" w14:textId="44D2A059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1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62</w:t>
            </w:r>
            <w:r w:rsidR="002A5BB6" w:rsidRPr="001926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794</w:t>
            </w:r>
          </w:p>
        </w:tc>
        <w:tc>
          <w:tcPr>
            <w:tcW w:w="270" w:type="dxa"/>
          </w:tcPr>
          <w:p w14:paraId="02BBF805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017598" w14:textId="18EA0A73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05FCA9EE" w14:textId="77777777" w:rsidR="002A5BB6" w:rsidRPr="00192615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268A06" w14:textId="1605BEF1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671</w:t>
            </w:r>
          </w:p>
        </w:tc>
        <w:tc>
          <w:tcPr>
            <w:tcW w:w="239" w:type="dxa"/>
          </w:tcPr>
          <w:p w14:paraId="6189B01E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6589D" w14:textId="03D761E2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175</w:t>
            </w:r>
            <w:r w:rsidR="002A5BB6" w:rsidRPr="001926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215</w:t>
            </w:r>
          </w:p>
        </w:tc>
      </w:tr>
      <w:tr w:rsidR="002A5BB6" w:rsidRPr="006B07E9" w14:paraId="4E658A9F" w14:textId="77777777" w:rsidTr="002A5BB6">
        <w:trPr>
          <w:trHeight w:val="154"/>
        </w:trPr>
        <w:tc>
          <w:tcPr>
            <w:tcW w:w="3328" w:type="dxa"/>
          </w:tcPr>
          <w:p w14:paraId="1E4A6172" w14:textId="77777777" w:rsidR="002A5BB6" w:rsidRPr="00527D8D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6890FDB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3321C4C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4748459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506242B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EFF723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1" w:type="dxa"/>
          </w:tcPr>
          <w:p w14:paraId="7A54DE46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A67DA8" w14:textId="490FB30D" w:rsidR="002A5BB6" w:rsidRPr="00527D8D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9" w:type="dxa"/>
          </w:tcPr>
          <w:p w14:paraId="092F6F6D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14:paraId="7BD25075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5BB6" w:rsidRPr="006B07E9" w14:paraId="6FDF1979" w14:textId="77777777" w:rsidTr="002A5BB6">
        <w:trPr>
          <w:trHeight w:val="334"/>
        </w:trPr>
        <w:tc>
          <w:tcPr>
            <w:tcW w:w="3328" w:type="dxa"/>
          </w:tcPr>
          <w:p w14:paraId="2883C1D1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</w:tcPr>
          <w:p w14:paraId="61AF3069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18E122E9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</w:tcPr>
          <w:p w14:paraId="1004F44D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91CF58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</w:tcPr>
          <w:p w14:paraId="35298F6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1" w:type="dxa"/>
          </w:tcPr>
          <w:p w14:paraId="44651F60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570427CA" w14:textId="24E01A7E" w:rsidR="002A5BB6" w:rsidRPr="00192615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557751DD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5D8C7130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A5BB6" w:rsidRPr="006B07E9" w14:paraId="0BAA149F" w14:textId="77777777" w:rsidTr="002A5BB6">
        <w:trPr>
          <w:trHeight w:val="334"/>
        </w:trPr>
        <w:tc>
          <w:tcPr>
            <w:tcW w:w="3328" w:type="dxa"/>
          </w:tcPr>
          <w:p w14:paraId="2B4693EB" w14:textId="1600B12D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4DA56122" w14:textId="2E5FF02B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C8C291F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081266F4" w14:textId="65AE0B30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162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828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5044634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50060F22" w14:textId="1C27EB25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137F67D1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19BE75F3" w14:textId="59180855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3ABFA785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658A74A7" w14:textId="55C1B28C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162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828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F501B9" w:rsidRPr="006B07E9" w14:paraId="2B7EC15A" w14:textId="77777777" w:rsidTr="002A5BB6">
        <w:trPr>
          <w:trHeight w:val="334"/>
        </w:trPr>
        <w:tc>
          <w:tcPr>
            <w:tcW w:w="3328" w:type="dxa"/>
          </w:tcPr>
          <w:p w14:paraId="1B9883EB" w14:textId="656B5079" w:rsidR="00F501B9" w:rsidRPr="006B07E9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45098299" w14:textId="60FB257F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8E3F237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7BCFD828" w14:textId="1FFDE3FA" w:rsidR="00F501B9" w:rsidRPr="00192615" w:rsidRDefault="00F501B9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842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FA46EDD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123E09B3" w14:textId="5C324C8B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7106E3C7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05D3BA3" w14:textId="10AF4C23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03C596E3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4E3A3E8F" w14:textId="5CCBEEA4" w:rsidR="00F501B9" w:rsidRPr="00192615" w:rsidRDefault="00F501B9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842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F501B9" w:rsidRPr="006B07E9" w14:paraId="7024224C" w14:textId="77777777" w:rsidTr="002A5BB6">
        <w:trPr>
          <w:trHeight w:val="334"/>
        </w:trPr>
        <w:tc>
          <w:tcPr>
            <w:tcW w:w="3328" w:type="dxa"/>
          </w:tcPr>
          <w:p w14:paraId="198706B0" w14:textId="581F8A62" w:rsidR="00F501B9" w:rsidRPr="006B07E9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6C185F02" w14:textId="67B7C425" w:rsidR="00F501B9" w:rsidRPr="00192615" w:rsidRDefault="00F501B9" w:rsidP="00F501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31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613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E01BE18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23E68DFD" w14:textId="4B5FC906" w:rsidR="00F501B9" w:rsidRPr="00192615" w:rsidRDefault="00F501B9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 w:hint="cs"/>
                <w:sz w:val="29"/>
                <w:szCs w:val="29"/>
                <w:lang w:val="en-US"/>
              </w:rPr>
              <w:t>3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572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EE1F2B5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1D28F4C1" w14:textId="06078E86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47425246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565B302E" w14:textId="6AF34CC5" w:rsidR="00F501B9" w:rsidRPr="00192615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03542C02" w14:textId="77777777" w:rsidR="00F501B9" w:rsidRPr="00192615" w:rsidRDefault="00F501B9" w:rsidP="00F501B9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4F28ED4A" w14:textId="064C484B" w:rsidR="00F501B9" w:rsidRPr="00192615" w:rsidRDefault="00F501B9" w:rsidP="00F501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35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185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A5BB6" w:rsidRPr="006B07E9" w14:paraId="00D15E6E" w14:textId="77777777" w:rsidTr="002A5BB6">
        <w:trPr>
          <w:trHeight w:val="334"/>
        </w:trPr>
        <w:tc>
          <w:tcPr>
            <w:tcW w:w="3328" w:type="dxa"/>
          </w:tcPr>
          <w:p w14:paraId="6A8662D2" w14:textId="77777777" w:rsidR="002A5BB6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การประเมินมูลค่ายุติธรรมของสินทรัพย์</w:t>
            </w:r>
          </w:p>
          <w:p w14:paraId="5CE12B65" w14:textId="4089F365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ที่ได้มาจากการซื้อธุรกิจ</w:t>
            </w:r>
          </w:p>
        </w:tc>
        <w:tc>
          <w:tcPr>
            <w:tcW w:w="1081" w:type="dxa"/>
          </w:tcPr>
          <w:p w14:paraId="1C9F2E95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5BCFEFF9" w14:textId="79EC355F" w:rsidR="002A5BB6" w:rsidRPr="00192615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20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783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335FB59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7C037C04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BC6C863" w14:textId="096F084F" w:rsidR="002A5BB6" w:rsidRPr="00192615" w:rsidRDefault="00C605FF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288</w:t>
            </w:r>
          </w:p>
        </w:tc>
        <w:tc>
          <w:tcPr>
            <w:tcW w:w="270" w:type="dxa"/>
          </w:tcPr>
          <w:p w14:paraId="240268D1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6A8D7EE9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89A9148" w14:textId="514A9533" w:rsidR="002A5BB6" w:rsidRPr="00192615" w:rsidRDefault="002A5BB6" w:rsidP="002A5BB6">
            <w:pPr>
              <w:pStyle w:val="acctfourfigures"/>
              <w:tabs>
                <w:tab w:val="clear" w:pos="765"/>
                <w:tab w:val="decimal" w:pos="16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7CD2AEEA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6AD9FADD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27A078CC" w14:textId="4779F01D" w:rsidR="002A5BB6" w:rsidRPr="00192615" w:rsidRDefault="002A5BB6" w:rsidP="002A5BB6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524700A7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74A79D04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0"/>
                <w:tab w:val="left" w:pos="700"/>
              </w:tabs>
              <w:spacing w:line="240" w:lineRule="atLeast"/>
              <w:ind w:right="-380" w:firstLine="7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1AB3DA7B" w14:textId="426140B2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20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495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A5BB6" w:rsidRPr="006B07E9" w14:paraId="59788BDA" w14:textId="77777777" w:rsidTr="002A5BB6">
        <w:trPr>
          <w:trHeight w:val="334"/>
        </w:trPr>
        <w:tc>
          <w:tcPr>
            <w:tcW w:w="3328" w:type="dxa"/>
          </w:tcPr>
          <w:p w14:paraId="6FC06F2D" w14:textId="77777777" w:rsidR="002A5BB6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การตีราคาสิทธิในสัญญาการประกอบ</w:t>
            </w:r>
          </w:p>
          <w:p w14:paraId="7B2048D8" w14:textId="447603EA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ธุรกิจสถานีก๊าซธรรมชาติ</w:t>
            </w:r>
          </w:p>
        </w:tc>
        <w:tc>
          <w:tcPr>
            <w:tcW w:w="1081" w:type="dxa"/>
          </w:tcPr>
          <w:p w14:paraId="6A789992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71A5DFB7" w14:textId="0273A399" w:rsidR="002A5BB6" w:rsidRPr="00192615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13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962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38470D0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6A18395C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13FB6461" w14:textId="1AE2F02B" w:rsidR="002A5BB6" w:rsidRPr="00192615" w:rsidRDefault="00C605FF" w:rsidP="002A5BB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999</w:t>
            </w:r>
          </w:p>
        </w:tc>
        <w:tc>
          <w:tcPr>
            <w:tcW w:w="270" w:type="dxa"/>
          </w:tcPr>
          <w:p w14:paraId="2E46A8D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14:paraId="231A79F2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15024B9" w14:textId="49C50963" w:rsidR="002A5BB6" w:rsidRPr="00192615" w:rsidRDefault="002A5BB6" w:rsidP="002A5BB6">
            <w:pPr>
              <w:pStyle w:val="acctfourfigures"/>
              <w:tabs>
                <w:tab w:val="clear" w:pos="765"/>
                <w:tab w:val="decimal" w:pos="16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7B0BBEB5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207564F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042D785B" w14:textId="5E86D8CF" w:rsidR="002A5BB6" w:rsidRPr="00192615" w:rsidRDefault="002A5BB6" w:rsidP="002A5BB6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5F6EE877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227D3807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0"/>
                <w:tab w:val="left" w:pos="700"/>
              </w:tabs>
              <w:spacing w:line="240" w:lineRule="atLeast"/>
              <w:ind w:right="-380" w:firstLine="7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6AF87A4B" w14:textId="7F51B83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12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963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A5BB6" w:rsidRPr="006B07E9" w14:paraId="2F3C9E48" w14:textId="77777777" w:rsidTr="002A5BB6">
        <w:trPr>
          <w:trHeight w:val="92"/>
        </w:trPr>
        <w:tc>
          <w:tcPr>
            <w:tcW w:w="3328" w:type="dxa"/>
          </w:tcPr>
          <w:p w14:paraId="15616C82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ผลต่างจากการรับรู้รายได้ทางบัญชี</w:t>
            </w:r>
          </w:p>
          <w:p w14:paraId="7B050993" w14:textId="14B56584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 และภาษี</w:t>
            </w:r>
          </w:p>
        </w:tc>
        <w:tc>
          <w:tcPr>
            <w:tcW w:w="1081" w:type="dxa"/>
          </w:tcPr>
          <w:p w14:paraId="17AB0028" w14:textId="77777777" w:rsidR="002A5BB6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30721D31" w14:textId="2B4F1C0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21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303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4D6C043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14:paraId="697694FA" w14:textId="77777777" w:rsidR="002A5BB6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0D353171" w14:textId="31C39B72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176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CB68003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4396B4" w14:textId="77777777" w:rsidR="002A5BB6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6727BE77" w14:textId="053E1F4E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455F4CC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82727B2" w14:textId="77777777" w:rsidR="002A5BB6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EA4C8D0" w14:textId="2AF9470A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72B8CDD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gridSpan w:val="2"/>
          </w:tcPr>
          <w:p w14:paraId="7B000F82" w14:textId="77777777" w:rsidR="002A5BB6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28CBD87B" w14:textId="2F11C307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92615">
              <w:rPr>
                <w:rFonts w:ascii="Angsana New" w:hAnsi="Angsana New"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192615">
              <w:rPr>
                <w:rFonts w:ascii="Angsana New" w:hAnsi="Angsana New"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sz w:val="29"/>
                <w:szCs w:val="29"/>
                <w:lang w:val="en-US"/>
              </w:rPr>
              <w:t>479</w:t>
            </w:r>
            <w:r w:rsidRPr="0019261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A5BB6" w:rsidRPr="006B07E9" w14:paraId="4C8BC681" w14:textId="77777777" w:rsidTr="002A5BB6">
        <w:trPr>
          <w:trHeight w:val="334"/>
        </w:trPr>
        <w:tc>
          <w:tcPr>
            <w:tcW w:w="3328" w:type="dxa"/>
          </w:tcPr>
          <w:p w14:paraId="2C5E253D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2C76FD3" w14:textId="7135B284" w:rsidR="002A5BB6" w:rsidRPr="00192615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87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661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819C340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F6440AB" w14:textId="0ACB5198" w:rsidR="002A5BB6" w:rsidRPr="000B2EF3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B2EF3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169</w:t>
            </w:r>
            <w:r w:rsidRPr="000B2EF3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131</w:t>
            </w:r>
            <w:r w:rsidRPr="000B2EF3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411D8D5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753085" w14:textId="1B708B89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5C80C78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B82ED4" w14:textId="729660E4" w:rsidR="002A5BB6" w:rsidRPr="00192615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63E977D8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78AFD" w14:textId="3C8B40E0" w:rsidR="002A5BB6" w:rsidRPr="00192615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9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256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792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2A5BB6" w:rsidRPr="006B07E9" w14:paraId="250F712E" w14:textId="77777777" w:rsidTr="002A5BB6">
        <w:trPr>
          <w:trHeight w:val="199"/>
        </w:trPr>
        <w:tc>
          <w:tcPr>
            <w:tcW w:w="3328" w:type="dxa"/>
          </w:tcPr>
          <w:p w14:paraId="294B1E5A" w14:textId="77777777" w:rsidR="002A5BB6" w:rsidRPr="00527D8D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D83438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E5813CD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3FC4F94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185ABC4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FEB522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1" w:type="dxa"/>
          </w:tcPr>
          <w:p w14:paraId="129E68CD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1B7797" w14:textId="53738ABD" w:rsidR="002A5BB6" w:rsidRPr="00527D8D" w:rsidRDefault="002A5BB6" w:rsidP="002A5BB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</w:tcPr>
          <w:p w14:paraId="28C79939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14:paraId="0C4DF07C" w14:textId="77777777" w:rsidR="002A5BB6" w:rsidRPr="00527D8D" w:rsidRDefault="002A5BB6" w:rsidP="002A5BB6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2A5BB6" w:rsidRPr="006B07E9" w14:paraId="2041B6BE" w14:textId="77777777" w:rsidTr="002A5BB6">
        <w:trPr>
          <w:trHeight w:val="334"/>
        </w:trPr>
        <w:tc>
          <w:tcPr>
            <w:tcW w:w="3328" w:type="dxa"/>
          </w:tcPr>
          <w:p w14:paraId="5C75CB06" w14:textId="77777777" w:rsidR="002A5BB6" w:rsidRPr="006B07E9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DFA92CD" w14:textId="73C2CD2C" w:rsidR="002A5BB6" w:rsidRPr="00192615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75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911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0DE925A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5A12BEF" w14:textId="1751865A" w:rsidR="002A5BB6" w:rsidRPr="00192615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337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31F543B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B55402D" w14:textId="2D40E366" w:rsidR="002A5BB6" w:rsidRPr="00192615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40" w:right="340" w:hanging="4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71" w:type="dxa"/>
          </w:tcPr>
          <w:p w14:paraId="181FDF00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3EF29BC" w14:textId="50C0C2FB" w:rsidR="002A5BB6" w:rsidRPr="00192615" w:rsidRDefault="00C605FF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671</w:t>
            </w:r>
          </w:p>
        </w:tc>
        <w:tc>
          <w:tcPr>
            <w:tcW w:w="239" w:type="dxa"/>
          </w:tcPr>
          <w:p w14:paraId="2920E405" w14:textId="77777777" w:rsidR="002A5BB6" w:rsidRPr="00192615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14:paraId="6DD85BAC" w14:textId="27D9CA51" w:rsidR="002A5BB6" w:rsidRPr="00192615" w:rsidRDefault="002A5BB6" w:rsidP="002A5BB6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9261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81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577</w:t>
            </w:r>
            <w:r w:rsidRPr="0019261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  <w:tr w:rsidR="002A5BB6" w:rsidRPr="006B07E9" w14:paraId="50E75813" w14:textId="77777777" w:rsidTr="002A5BB6">
        <w:trPr>
          <w:trHeight w:val="139"/>
        </w:trPr>
        <w:tc>
          <w:tcPr>
            <w:tcW w:w="3328" w:type="dxa"/>
          </w:tcPr>
          <w:p w14:paraId="140C682C" w14:textId="40BAD012" w:rsidR="002A5BB6" w:rsidRPr="00D05EC3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br w:type="column"/>
            </w:r>
          </w:p>
        </w:tc>
        <w:tc>
          <w:tcPr>
            <w:tcW w:w="6302" w:type="dxa"/>
            <w:gridSpan w:val="10"/>
          </w:tcPr>
          <w:p w14:paraId="3B052EF6" w14:textId="70409F69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BB6" w:rsidRPr="006B07E9" w14:paraId="4FDB0170" w14:textId="77777777" w:rsidTr="002A5BB6">
        <w:trPr>
          <w:trHeight w:val="139"/>
        </w:trPr>
        <w:tc>
          <w:tcPr>
            <w:tcW w:w="3328" w:type="dxa"/>
          </w:tcPr>
          <w:p w14:paraId="562AC065" w14:textId="77777777" w:rsidR="002A5BB6" w:rsidRPr="00D05EC3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123C752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A26C75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2" w:type="dxa"/>
            <w:gridSpan w:val="5"/>
            <w:tcBorders>
              <w:bottom w:val="single" w:sz="4" w:space="0" w:color="auto"/>
            </w:tcBorders>
          </w:tcPr>
          <w:p w14:paraId="36278BE9" w14:textId="31DD07B8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D05EC3">
              <w:rPr>
                <w:rFonts w:ascii="Angsana New" w:hAnsi="Angsana New"/>
                <w:sz w:val="30"/>
                <w:szCs w:val="30"/>
              </w:rPr>
              <w:t>/</w:t>
            </w:r>
            <w:r w:rsidRPr="00D05EC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262F4775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ED516DC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A5BB6" w:rsidRPr="006B07E9" w14:paraId="5D69DBD1" w14:textId="77777777" w:rsidTr="002A5BB6">
        <w:trPr>
          <w:trHeight w:val="139"/>
        </w:trPr>
        <w:tc>
          <w:tcPr>
            <w:tcW w:w="3328" w:type="dxa"/>
          </w:tcPr>
          <w:p w14:paraId="1FD307EC" w14:textId="77777777" w:rsidR="002A5BB6" w:rsidRPr="00D05EC3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DE3A13A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0AD2CA0" w14:textId="14EAB4DE" w:rsidR="002A5BB6" w:rsidRPr="00D05EC3" w:rsidRDefault="00C605FF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5BB6"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E95C806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327561C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1F5865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F82AB2" w14:textId="270EA97C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B1AF0B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EC5C7F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  <w:p w14:paraId="688F0DEE" w14:textId="38A5697A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53164B3C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9512C98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A2876FE" w14:textId="4BBA7511" w:rsidR="002A5BB6" w:rsidRPr="00D05EC3" w:rsidRDefault="00C605FF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A5BB6"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2A5BB6" w:rsidRPr="006B07E9" w14:paraId="314CD6F2" w14:textId="77777777" w:rsidTr="002A5BB6">
        <w:trPr>
          <w:trHeight w:val="139"/>
        </w:trPr>
        <w:tc>
          <w:tcPr>
            <w:tcW w:w="3328" w:type="dxa"/>
          </w:tcPr>
          <w:p w14:paraId="48331419" w14:textId="77777777" w:rsidR="002A5BB6" w:rsidRPr="00D05EC3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2" w:type="dxa"/>
            <w:gridSpan w:val="10"/>
            <w:vAlign w:val="bottom"/>
          </w:tcPr>
          <w:p w14:paraId="4B665EBA" w14:textId="2D1A3606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BB6" w:rsidRPr="006B07E9" w14:paraId="2680E7F0" w14:textId="77777777" w:rsidTr="002A5BB6">
        <w:trPr>
          <w:trHeight w:val="139"/>
        </w:trPr>
        <w:tc>
          <w:tcPr>
            <w:tcW w:w="3328" w:type="dxa"/>
          </w:tcPr>
          <w:p w14:paraId="68846EEF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3BA0C44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95CE0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B0CAE6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8BFF3D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64E8775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66677D4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5CB7BC3" w14:textId="2595298B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A57AEF3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50DF6DB7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A5BB6" w:rsidRPr="006B07E9" w14:paraId="3BCD2D4B" w14:textId="77777777" w:rsidTr="002A5BB6">
        <w:trPr>
          <w:trHeight w:val="139"/>
        </w:trPr>
        <w:tc>
          <w:tcPr>
            <w:tcW w:w="3328" w:type="dxa"/>
          </w:tcPr>
          <w:p w14:paraId="3A4EAF97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77B2FFAE" w14:textId="6FEC4720" w:rsidR="002A5BB6" w:rsidRPr="00D05EC3" w:rsidRDefault="00C605FF" w:rsidP="002A5B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2907AF86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6E55E28" w14:textId="5ED97301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007</w:t>
            </w:r>
          </w:p>
        </w:tc>
        <w:tc>
          <w:tcPr>
            <w:tcW w:w="270" w:type="dxa"/>
          </w:tcPr>
          <w:p w14:paraId="4859DA0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5CDF2C1A" w14:textId="56B09043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033DB6C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A0E32E8" w14:textId="4E9B354D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DC3CB7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6B62791D" w14:textId="7E429BE5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</w:tr>
      <w:tr w:rsidR="002A5BB6" w:rsidRPr="006B07E9" w14:paraId="67E6477C" w14:textId="77777777" w:rsidTr="002A5BB6">
        <w:trPr>
          <w:trHeight w:val="139"/>
        </w:trPr>
        <w:tc>
          <w:tcPr>
            <w:tcW w:w="3328" w:type="dxa"/>
          </w:tcPr>
          <w:p w14:paraId="494F757B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085AC45B" w14:textId="09302408" w:rsidR="002A5BB6" w:rsidRPr="00D05EC3" w:rsidRDefault="00C605FF" w:rsidP="002A5BB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</w:p>
        </w:tc>
        <w:tc>
          <w:tcPr>
            <w:tcW w:w="270" w:type="dxa"/>
          </w:tcPr>
          <w:p w14:paraId="1D2B9447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BE42AA1" w14:textId="2FD6E061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6B443D39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3392347" w14:textId="6787119E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D827E2F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3EDB2A3" w14:textId="43BBD2CF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0EAE5AA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0E798B6B" w14:textId="720D96E4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</w:p>
        </w:tc>
      </w:tr>
      <w:tr w:rsidR="00F501B9" w:rsidRPr="006B07E9" w14:paraId="79F119A3" w14:textId="77777777" w:rsidTr="002A5BB6">
        <w:trPr>
          <w:trHeight w:val="139"/>
        </w:trPr>
        <w:tc>
          <w:tcPr>
            <w:tcW w:w="3328" w:type="dxa"/>
          </w:tcPr>
          <w:p w14:paraId="0BEEB21C" w14:textId="26EDC20B" w:rsidR="00F501B9" w:rsidRPr="00D05EC3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5F339E42" w14:textId="78159F95" w:rsidR="00F501B9" w:rsidRPr="00D05EC3" w:rsidRDefault="00C605FF" w:rsidP="00F501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F501B9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70" w:type="dxa"/>
          </w:tcPr>
          <w:p w14:paraId="5A4B2BC2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0DA8CE4" w14:textId="12ECAA6C" w:rsidR="00F501B9" w:rsidRPr="00D05EC3" w:rsidRDefault="00F501B9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5BD162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C7C6C2C" w14:textId="53F0F9D1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C4ED071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69F4DA8" w14:textId="5EACB79E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872C7E7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566BA04A" w14:textId="67532C4E" w:rsidR="00F501B9" w:rsidRPr="00D05EC3" w:rsidRDefault="00C605FF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501B9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</w:tr>
      <w:tr w:rsidR="00F501B9" w:rsidRPr="006B07E9" w14:paraId="195B95EE" w14:textId="77777777" w:rsidTr="002A5BB6">
        <w:trPr>
          <w:trHeight w:val="139"/>
        </w:trPr>
        <w:tc>
          <w:tcPr>
            <w:tcW w:w="3328" w:type="dxa"/>
          </w:tcPr>
          <w:p w14:paraId="66E35B9F" w14:textId="5AE3CA35" w:rsidR="00F501B9" w:rsidRPr="00D05EC3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3B3EE177" w14:textId="51A7A8BD" w:rsidR="00F501B9" w:rsidRPr="00D05EC3" w:rsidRDefault="00C605FF" w:rsidP="00F501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765C71FC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538DD5FE" w14:textId="390E612E" w:rsidR="00F501B9" w:rsidRPr="00D05EC3" w:rsidRDefault="00C605FF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3575E73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49CF07D7" w14:textId="31F8590F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266CA770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1602F7B" w14:textId="1F7D72B6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20A5993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721B38B6" w14:textId="2C93889D" w:rsidR="00F501B9" w:rsidRPr="00D05EC3" w:rsidRDefault="00C605FF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F501B9" w:rsidRPr="006B07E9" w14:paraId="6388871D" w14:textId="77777777" w:rsidTr="002A5BB6">
        <w:trPr>
          <w:trHeight w:val="139"/>
        </w:trPr>
        <w:tc>
          <w:tcPr>
            <w:tcW w:w="3328" w:type="dxa"/>
          </w:tcPr>
          <w:p w14:paraId="295B7CEC" w14:textId="7105DA0D" w:rsidR="00F501B9" w:rsidRPr="00D05EC3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35D42740" w14:textId="76B2D671" w:rsidR="00F501B9" w:rsidRPr="00D05EC3" w:rsidRDefault="00C605FF" w:rsidP="00F501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26F2A0F6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515C79F" w14:textId="511146A1" w:rsidR="00F501B9" w:rsidRPr="00D05EC3" w:rsidRDefault="00C605FF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</w:tcPr>
          <w:p w14:paraId="6F97F8D3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34319D3B" w14:textId="7B236B87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E69AD88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7333716" w14:textId="18E121E4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2D52A6C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36C94C7F" w14:textId="4B84E09A" w:rsidR="00F501B9" w:rsidRPr="00D05EC3" w:rsidRDefault="00C605FF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</w:tr>
      <w:tr w:rsidR="00F501B9" w:rsidRPr="006B07E9" w14:paraId="4A9B13D6" w14:textId="77777777" w:rsidTr="002A5BB6">
        <w:trPr>
          <w:trHeight w:val="139"/>
        </w:trPr>
        <w:tc>
          <w:tcPr>
            <w:tcW w:w="3328" w:type="dxa"/>
          </w:tcPr>
          <w:p w14:paraId="788D7E78" w14:textId="4F04BC0E" w:rsidR="00F501B9" w:rsidRPr="00D05EC3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D05EC3">
              <w:rPr>
                <w:rFonts w:ascii="Angsana New" w:hAnsi="Angsana New" w:hint="cs"/>
                <w:sz w:val="30"/>
                <w:szCs w:val="30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6739B043" w14:textId="756B1C3D" w:rsidR="00F501B9" w:rsidRPr="00D05EC3" w:rsidRDefault="00C605FF" w:rsidP="00F501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F501B9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</w:tcPr>
          <w:p w14:paraId="2B2BDF1F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D1B6780" w14:textId="18709849" w:rsidR="00F501B9" w:rsidRPr="00D05EC3" w:rsidRDefault="00F501B9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5E7F07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573C0E1A" w14:textId="6A390527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5F5DE20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45753EF" w14:textId="28879B23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153BB74B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2EF365F4" w14:textId="3F8FDA4F" w:rsidR="00F501B9" w:rsidRPr="00D05EC3" w:rsidRDefault="00C605FF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F501B9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2A5BB6" w:rsidRPr="006B07E9" w14:paraId="606C8158" w14:textId="77777777" w:rsidTr="002A5BB6">
        <w:trPr>
          <w:trHeight w:val="334"/>
        </w:trPr>
        <w:tc>
          <w:tcPr>
            <w:tcW w:w="3328" w:type="dxa"/>
          </w:tcPr>
          <w:p w14:paraId="0851420F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14:paraId="305FDD0B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38D9FE03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93DB23" w14:textId="6D4C08C9" w:rsidR="002A5BB6" w:rsidRPr="00D05EC3" w:rsidRDefault="00C605FF" w:rsidP="002A5BB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614A993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824A00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8EF040" w14:textId="2C2D2795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  <w:tab w:val="left" w:pos="670"/>
              </w:tabs>
              <w:spacing w:line="240" w:lineRule="atLeast"/>
              <w:ind w:left="-110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A39AA5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B33A77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DA03F4" w14:textId="5A24A751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5347CF0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53517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708C27" w14:textId="656932B2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EBD7056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426D88F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12B9BD" w14:textId="649ECD64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2A5BB6" w:rsidRPr="006B07E9" w14:paraId="78E9D178" w14:textId="77777777" w:rsidTr="002A5BB6">
        <w:trPr>
          <w:trHeight w:val="334"/>
        </w:trPr>
        <w:tc>
          <w:tcPr>
            <w:tcW w:w="3328" w:type="dxa"/>
          </w:tcPr>
          <w:p w14:paraId="3DAAE635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</w:tcPr>
          <w:p w14:paraId="04B15430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AA84947" w14:textId="5D2F300C" w:rsidR="002A5BB6" w:rsidRPr="00D05EC3" w:rsidRDefault="00C605FF" w:rsidP="002A5BB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</w:tcPr>
          <w:p w14:paraId="650FF405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F6120F5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2938F64" w14:textId="6F33956B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</w:tcPr>
          <w:p w14:paraId="11F0C13A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363EAE90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624792" w14:textId="1DBBA6DA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C5CC06F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48F4CD3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C319600" w14:textId="5882F9BE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75546639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75BDFA8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1FAAD7" w14:textId="6610CA24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</w:tr>
      <w:tr w:rsidR="002A5BB6" w:rsidRPr="006B07E9" w14:paraId="3363AA72" w14:textId="77777777" w:rsidTr="002A5BB6">
        <w:trPr>
          <w:trHeight w:val="334"/>
        </w:trPr>
        <w:tc>
          <w:tcPr>
            <w:tcW w:w="3328" w:type="dxa"/>
          </w:tcPr>
          <w:p w14:paraId="3D15E0DB" w14:textId="2AFC9824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1" w:type="dxa"/>
          </w:tcPr>
          <w:p w14:paraId="0B5FF991" w14:textId="2564DB7B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14:paraId="7BF5F88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64B5BFC" w14:textId="057F2412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  <w:tab w:val="left" w:pos="670"/>
              </w:tabs>
              <w:spacing w:line="240" w:lineRule="atLeast"/>
              <w:ind w:left="-110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149469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24D285" w14:textId="1F5CC84D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C6CBF9D" w14:textId="77777777" w:rsidR="002A5BB6" w:rsidRPr="00D05EC3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48E4D06" w14:textId="457CE8AC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22DA09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1B76B0A7" w14:textId="10C8CCEF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</w:tr>
      <w:tr w:rsidR="002A5BB6" w:rsidRPr="006B07E9" w14:paraId="2A9492B8" w14:textId="77777777" w:rsidTr="002A5BB6">
        <w:trPr>
          <w:trHeight w:val="334"/>
        </w:trPr>
        <w:tc>
          <w:tcPr>
            <w:tcW w:w="3328" w:type="dxa"/>
          </w:tcPr>
          <w:p w14:paraId="118E9E99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7671C7D" w14:textId="67D320D2" w:rsidR="002A5BB6" w:rsidRPr="00D05EC3" w:rsidRDefault="00C605FF" w:rsidP="002A5BB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</w:t>
            </w:r>
            <w:r w:rsidR="002A5BB6"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</w:tcPr>
          <w:p w14:paraId="39BCB722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7CA7762" w14:textId="4A873F0A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</w:tcPr>
          <w:p w14:paraId="4D52B0E2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D6A731" w14:textId="581F8888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17AB89D4" w14:textId="77777777" w:rsidR="002A5BB6" w:rsidRPr="00D05EC3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58B679" w14:textId="4CC5B321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7E5D412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14:paraId="5A9894E2" w14:textId="502012EE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</w:t>
            </w:r>
            <w:r w:rsidR="002A5BB6"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  <w:tr w:rsidR="002A5BB6" w:rsidRPr="006B07E9" w14:paraId="2853C1E1" w14:textId="77777777" w:rsidTr="002A5BB6">
        <w:trPr>
          <w:trHeight w:val="334"/>
        </w:trPr>
        <w:tc>
          <w:tcPr>
            <w:tcW w:w="3328" w:type="dxa"/>
          </w:tcPr>
          <w:p w14:paraId="20CD76E9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55788DD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87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A2CF4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F0B35A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1522AD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F2FC7C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574D63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E021BD" w14:textId="2AD3411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E7B0FCC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14:paraId="3219F18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A5BB6" w:rsidRPr="006B07E9" w14:paraId="14284DC5" w14:textId="77777777" w:rsidTr="002A5BB6">
        <w:trPr>
          <w:trHeight w:val="334"/>
        </w:trPr>
        <w:tc>
          <w:tcPr>
            <w:tcW w:w="3328" w:type="dxa"/>
          </w:tcPr>
          <w:p w14:paraId="3041958D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</w:tcPr>
          <w:p w14:paraId="5F1320A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87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7BB9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E44A0C5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D8646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6C999DC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980E8C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91B904" w14:textId="6E4BB58E" w:rsidR="002A5BB6" w:rsidRPr="00D05EC3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7374E5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2A582FA3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A5BB6" w:rsidRPr="006B07E9" w14:paraId="0AE63473" w14:textId="77777777" w:rsidTr="002A5BB6">
        <w:trPr>
          <w:trHeight w:val="334"/>
        </w:trPr>
        <w:tc>
          <w:tcPr>
            <w:tcW w:w="3328" w:type="dxa"/>
          </w:tcPr>
          <w:p w14:paraId="648F1ED6" w14:textId="3069174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619ED27B" w14:textId="6FF827B4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FD9140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2EBA128D" w14:textId="209D3F19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33667DF2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1526F4F" w14:textId="70274DD3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D2E870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DFA74C4" w14:textId="4E689380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C5E8AD4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220091CD" w14:textId="19AA0AF4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01B9" w:rsidRPr="006B07E9" w14:paraId="6D852136" w14:textId="77777777" w:rsidTr="002A5BB6">
        <w:trPr>
          <w:trHeight w:val="334"/>
        </w:trPr>
        <w:tc>
          <w:tcPr>
            <w:tcW w:w="3328" w:type="dxa"/>
          </w:tcPr>
          <w:p w14:paraId="0D181289" w14:textId="3535B122" w:rsidR="00F501B9" w:rsidRPr="00D05EC3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6F8BDC8C" w14:textId="744BA38A" w:rsidR="00F501B9" w:rsidRPr="00D05EC3" w:rsidRDefault="00F501B9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98CB56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7BD9268" w14:textId="373AA4B7" w:rsidR="00F501B9" w:rsidRPr="00D05EC3" w:rsidRDefault="00C605FF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  <w:tc>
          <w:tcPr>
            <w:tcW w:w="270" w:type="dxa"/>
          </w:tcPr>
          <w:p w14:paraId="3EA69CC3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18D8BDC8" w14:textId="7F67D9B6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DF56C6F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B4DC2CD" w14:textId="4E181D7E" w:rsidR="00F501B9" w:rsidRPr="00D05EC3" w:rsidRDefault="00F501B9" w:rsidP="00F501B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1372291" w14:textId="77777777" w:rsidR="00F501B9" w:rsidRPr="00D05EC3" w:rsidRDefault="00F501B9" w:rsidP="00F501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4B35E453" w14:textId="339793D8" w:rsidR="00F501B9" w:rsidRPr="00D05EC3" w:rsidRDefault="00F501B9" w:rsidP="00F501B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5BB6" w:rsidRPr="006B07E9" w14:paraId="2C55D136" w14:textId="77777777" w:rsidTr="002A5BB6">
        <w:trPr>
          <w:trHeight w:val="334"/>
        </w:trPr>
        <w:tc>
          <w:tcPr>
            <w:tcW w:w="3328" w:type="dxa"/>
          </w:tcPr>
          <w:p w14:paraId="4811AD01" w14:textId="02DB90DC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6926CE69" w14:textId="4651378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C98430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DE0EA73" w14:textId="06B600EB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A5BB6"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70" w:type="dxa"/>
          </w:tcPr>
          <w:p w14:paraId="588EFC6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1D1CEBC" w14:textId="2EE19815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FA12E1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0766905" w14:textId="1CEF8286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9A7979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0D706816" w14:textId="76267A01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5BB6" w:rsidRPr="006B07E9" w14:paraId="1ADA616A" w14:textId="77777777" w:rsidTr="002A5BB6">
        <w:trPr>
          <w:trHeight w:val="334"/>
        </w:trPr>
        <w:tc>
          <w:tcPr>
            <w:tcW w:w="3328" w:type="dxa"/>
          </w:tcPr>
          <w:p w14:paraId="16C9AEA5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>ผลต่างจากการรับรู้รายได้ทางบัญชี</w:t>
            </w:r>
          </w:p>
          <w:p w14:paraId="4C167F92" w14:textId="7441507B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sz w:val="30"/>
                <w:szCs w:val="30"/>
                <w:cs/>
              </w:rPr>
              <w:t xml:space="preserve">   และภาษี</w:t>
            </w:r>
          </w:p>
        </w:tc>
        <w:tc>
          <w:tcPr>
            <w:tcW w:w="1081" w:type="dxa"/>
          </w:tcPr>
          <w:p w14:paraId="0D3B4981" w14:textId="3827A4C9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A8C9EA0" w14:textId="14089D16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  <w:tab w:val="decimal" w:pos="969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AE28C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4606F2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B7B1D8" w14:textId="0AF5E3F1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14:paraId="192E96F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F58C0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2227CA" w14:textId="2808D636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4CAAF05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E59173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A1291A" w14:textId="1ADB9436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AB27DFF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2F54FA9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4B1110" w14:textId="501E5051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EC3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05EC3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  <w:r w:rsidRPr="00D05E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5BB6" w:rsidRPr="006B07E9" w14:paraId="71ADB62E" w14:textId="77777777" w:rsidTr="002A5BB6">
        <w:trPr>
          <w:trHeight w:val="334"/>
        </w:trPr>
        <w:tc>
          <w:tcPr>
            <w:tcW w:w="3328" w:type="dxa"/>
          </w:tcPr>
          <w:p w14:paraId="2696B50D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EAC8790" w14:textId="116E2B89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856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D9A955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841EBD6" w14:textId="3920211E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2A5BB6"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</w:p>
        </w:tc>
        <w:tc>
          <w:tcPr>
            <w:tcW w:w="270" w:type="dxa"/>
          </w:tcPr>
          <w:p w14:paraId="04012EF0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71B25E" w14:textId="760E92E8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6B66DA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725786" w14:textId="74D1942F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9947B36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77DB1" w14:textId="6DEC3118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A5BB6" w:rsidRPr="006B07E9" w14:paraId="3DC983E6" w14:textId="77777777" w:rsidTr="002A5BB6">
        <w:trPr>
          <w:trHeight w:val="334"/>
        </w:trPr>
        <w:tc>
          <w:tcPr>
            <w:tcW w:w="3328" w:type="dxa"/>
          </w:tcPr>
          <w:p w14:paraId="3032FC79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F0C67E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E5E1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2F4929F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9CC36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0214533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4562EAF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0BDD0E" w14:textId="7F99ABDB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E2C26B8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14:paraId="3ED6495E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5BB6" w:rsidRPr="006B07E9" w14:paraId="70707EC3" w14:textId="77777777" w:rsidTr="002A5BB6">
        <w:trPr>
          <w:trHeight w:val="334"/>
        </w:trPr>
        <w:tc>
          <w:tcPr>
            <w:tcW w:w="3328" w:type="dxa"/>
          </w:tcPr>
          <w:p w14:paraId="76D5E5D8" w14:textId="77777777" w:rsidR="002A5BB6" w:rsidRPr="00D05EC3" w:rsidRDefault="002A5BB6" w:rsidP="002A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6DF80C4" w14:textId="3145F190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5B84E4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1D0606AE" w14:textId="332D6AF2" w:rsidR="002A5BB6" w:rsidRPr="00D05EC3" w:rsidRDefault="00C605FF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2A5BB6"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</w:p>
        </w:tc>
        <w:tc>
          <w:tcPr>
            <w:tcW w:w="270" w:type="dxa"/>
          </w:tcPr>
          <w:p w14:paraId="0B3B119D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4647777" w14:textId="2826BE73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1987324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1F63B0" w14:textId="272ED499" w:rsidR="002A5BB6" w:rsidRPr="00D05EC3" w:rsidRDefault="002A5BB6" w:rsidP="002A5B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34044DB" w14:textId="77777777" w:rsidR="002A5BB6" w:rsidRPr="00D05EC3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14:paraId="039E7162" w14:textId="2319C9EB" w:rsidR="002A5BB6" w:rsidRPr="00D05EC3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  <w:r w:rsidRPr="00D05EC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6BBE797" w14:textId="77777777" w:rsidR="00F07C47" w:rsidRPr="006B07E9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</w:tabs>
        <w:rPr>
          <w:rFonts w:ascii="Angsana New" w:hAnsi="Angsana New"/>
        </w:rPr>
      </w:pPr>
    </w:p>
    <w:p w14:paraId="1A30F920" w14:textId="77777777" w:rsidR="00A46AF4" w:rsidRPr="006B07E9" w:rsidRDefault="00A46AF4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CE3E933" w14:textId="259F43AF" w:rsidR="00DC643B" w:rsidRPr="006B07E9" w:rsidRDefault="00DC6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6B07E9">
        <w:rPr>
          <w:rFonts w:ascii="Angsana New" w:hAnsi="Angsana New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048B8" w:rsidRPr="00CF791D" w14:paraId="3E3E4197" w14:textId="77777777" w:rsidTr="00F0384F">
        <w:trPr>
          <w:trHeight w:val="139"/>
        </w:trPr>
        <w:tc>
          <w:tcPr>
            <w:tcW w:w="3240" w:type="dxa"/>
          </w:tcPr>
          <w:p w14:paraId="36DE337A" w14:textId="77777777" w:rsidR="001048B8" w:rsidRPr="00CF791D" w:rsidDel="00D54CF3" w:rsidRDefault="001048B8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9"/>
          </w:tcPr>
          <w:p w14:paraId="05699322" w14:textId="14D4320C" w:rsidR="001048B8" w:rsidRPr="00CF791D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B8" w:rsidRPr="00CF791D" w14:paraId="550B8563" w14:textId="77777777" w:rsidTr="00F0384F">
        <w:trPr>
          <w:trHeight w:val="139"/>
        </w:trPr>
        <w:tc>
          <w:tcPr>
            <w:tcW w:w="3240" w:type="dxa"/>
          </w:tcPr>
          <w:p w14:paraId="75670735" w14:textId="77777777" w:rsidR="001048B8" w:rsidRPr="00CF791D" w:rsidRDefault="001048B8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8C75CB" w14:textId="77777777" w:rsidR="001048B8" w:rsidRPr="00CF791D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38F91D7" w14:textId="77777777" w:rsidR="001048B8" w:rsidRPr="00CF791D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5"/>
          </w:tcPr>
          <w:p w14:paraId="35DA9536" w14:textId="699953D9" w:rsidR="001048B8" w:rsidRPr="00CF791D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CF791D">
              <w:rPr>
                <w:rFonts w:ascii="Angsana New" w:hAnsi="Angsana New"/>
                <w:sz w:val="28"/>
                <w:szCs w:val="28"/>
              </w:rPr>
              <w:t>/</w:t>
            </w:r>
            <w:r w:rsidRPr="00CF791D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D9B039F" w14:textId="77777777" w:rsidR="001048B8" w:rsidRPr="00CF791D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6BDC8" w14:textId="77777777" w:rsidR="001048B8" w:rsidRPr="00CF791D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048B8" w:rsidRPr="00CF791D" w14:paraId="4728D754" w14:textId="77777777" w:rsidTr="00F0384F">
        <w:trPr>
          <w:trHeight w:val="139"/>
        </w:trPr>
        <w:tc>
          <w:tcPr>
            <w:tcW w:w="3240" w:type="dxa"/>
          </w:tcPr>
          <w:p w14:paraId="3608F7BD" w14:textId="77777777" w:rsidR="001048B8" w:rsidRPr="00CF791D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14E029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8E837D8" w14:textId="24F3BA12" w:rsidR="001048B8" w:rsidRPr="00CF791D" w:rsidRDefault="00C605FF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048B8"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2FB34717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BB0D3C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F75C0A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0B3D63" w14:textId="51D28129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69D414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808EC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</w:p>
          <w:p w14:paraId="2992A9AD" w14:textId="570B2006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7A84149B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177871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77463E2" w14:textId="76A2F324" w:rsidR="001048B8" w:rsidRPr="00CF791D" w:rsidRDefault="00C605FF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048B8"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1A2E7E" w:rsidRPr="00CF791D" w14:paraId="4327EE2C" w14:textId="77777777" w:rsidTr="00F0384F">
        <w:trPr>
          <w:trHeight w:val="139"/>
        </w:trPr>
        <w:tc>
          <w:tcPr>
            <w:tcW w:w="3240" w:type="dxa"/>
          </w:tcPr>
          <w:p w14:paraId="71798E99" w14:textId="77777777" w:rsidR="001A2E7E" w:rsidRPr="00CF791D" w:rsidRDefault="001A2E7E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563B7C99" w14:textId="6F6D66EF" w:rsidR="001A2E7E" w:rsidRPr="00CF791D" w:rsidRDefault="001A2E7E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8B8" w:rsidRPr="00CF791D" w14:paraId="3F1872B6" w14:textId="77777777" w:rsidTr="00F0384F">
        <w:trPr>
          <w:trHeight w:val="139"/>
        </w:trPr>
        <w:tc>
          <w:tcPr>
            <w:tcW w:w="3240" w:type="dxa"/>
          </w:tcPr>
          <w:p w14:paraId="56D33BEA" w14:textId="77777777" w:rsidR="001048B8" w:rsidRPr="00CF791D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0AE665D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99B5E8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CE460FF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69E229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5CEB8A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02D6B4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91642B2" w14:textId="2BF9E63F" w:rsidR="001048B8" w:rsidRPr="00CF791D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096D9F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BF4720" w14:textId="77777777" w:rsidR="001048B8" w:rsidRPr="00CF791D" w:rsidRDefault="001048B8" w:rsidP="001048B8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106FD0" w:rsidRPr="00CF791D" w14:paraId="60F2DD0B" w14:textId="77777777" w:rsidTr="00F0384F">
        <w:trPr>
          <w:trHeight w:val="139"/>
        </w:trPr>
        <w:tc>
          <w:tcPr>
            <w:tcW w:w="3240" w:type="dxa"/>
          </w:tcPr>
          <w:p w14:paraId="27F59306" w14:textId="77777777" w:rsidR="00106FD0" w:rsidRPr="00CF791D" w:rsidRDefault="00106FD0" w:rsidP="0010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13161E08" w14:textId="45607726" w:rsidR="00106FD0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656</w:t>
            </w:r>
          </w:p>
        </w:tc>
        <w:tc>
          <w:tcPr>
            <w:tcW w:w="270" w:type="dxa"/>
          </w:tcPr>
          <w:p w14:paraId="528ACC02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1C13DEC" w14:textId="2AC0E94E" w:rsidR="00106FD0" w:rsidRPr="00CF791D" w:rsidRDefault="00C605FF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672</w:t>
            </w:r>
          </w:p>
        </w:tc>
        <w:tc>
          <w:tcPr>
            <w:tcW w:w="270" w:type="dxa"/>
          </w:tcPr>
          <w:p w14:paraId="5D714E5D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88CB160" w14:textId="2EA1EF9D" w:rsidR="00106FD0" w:rsidRPr="00CF791D" w:rsidRDefault="00106FD0" w:rsidP="009A351C">
            <w:pPr>
              <w:pStyle w:val="acctfourfigures"/>
              <w:tabs>
                <w:tab w:val="clear" w:pos="765"/>
                <w:tab w:val="left" w:pos="507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6ADDDD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ED83880" w14:textId="0DBE5285" w:rsidR="00106FD0" w:rsidRPr="00CF791D" w:rsidRDefault="00106FD0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C63DD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8FD534" w14:textId="023FF0FF" w:rsidR="00106FD0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06FD0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328</w:t>
            </w:r>
          </w:p>
        </w:tc>
      </w:tr>
      <w:tr w:rsidR="00106FD0" w:rsidRPr="00CF791D" w14:paraId="6F4172D5" w14:textId="77777777" w:rsidTr="00F0384F">
        <w:trPr>
          <w:trHeight w:val="139"/>
        </w:trPr>
        <w:tc>
          <w:tcPr>
            <w:tcW w:w="3240" w:type="dxa"/>
          </w:tcPr>
          <w:p w14:paraId="6016CED4" w14:textId="77777777" w:rsidR="00106FD0" w:rsidRPr="00CF791D" w:rsidRDefault="00106FD0" w:rsidP="0010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66098111" w14:textId="67977553" w:rsidR="00106FD0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106FD0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</w:tcPr>
          <w:p w14:paraId="15A95227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C16801" w14:textId="7D729CE5" w:rsidR="00106FD0" w:rsidRPr="00CF791D" w:rsidRDefault="00C605FF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06FD0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</w:tcPr>
          <w:p w14:paraId="65BFACED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81DA94" w14:textId="64B8723C" w:rsidR="00106FD0" w:rsidRPr="00CF791D" w:rsidRDefault="00106FD0" w:rsidP="00106FD0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235DAA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559F3A4" w14:textId="4C36F623" w:rsidR="00106FD0" w:rsidRPr="00CF791D" w:rsidRDefault="00106FD0" w:rsidP="00106FD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E49180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9AEBACE" w14:textId="39D4D873" w:rsidR="00106FD0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06FD0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</w:tr>
      <w:tr w:rsidR="00F501B9" w:rsidRPr="00F501B9" w14:paraId="37791254" w14:textId="77777777" w:rsidTr="00F0384F">
        <w:trPr>
          <w:trHeight w:val="139"/>
        </w:trPr>
        <w:tc>
          <w:tcPr>
            <w:tcW w:w="3240" w:type="dxa"/>
          </w:tcPr>
          <w:p w14:paraId="72B36CCA" w14:textId="13D12BAC" w:rsidR="00F501B9" w:rsidRPr="00F501B9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86185EE" w14:textId="5A8533EF" w:rsidR="00F501B9" w:rsidRPr="00F501B9" w:rsidRDefault="00F501B9" w:rsidP="009A351C">
            <w:pPr>
              <w:pStyle w:val="acctfourfigures"/>
              <w:tabs>
                <w:tab w:val="clear" w:pos="765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5BE1BE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FEFE72D" w14:textId="1261BEFA" w:rsidR="00F501B9" w:rsidRPr="00F501B9" w:rsidRDefault="00C605FF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F501B9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270" w:type="dxa"/>
          </w:tcPr>
          <w:p w14:paraId="11848930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48F9E27" w14:textId="2C51ACAA" w:rsidR="00F501B9" w:rsidRPr="00F501B9" w:rsidRDefault="00F501B9" w:rsidP="00F501B9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B2FBFC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79C6C4" w14:textId="5459B166" w:rsidR="00F501B9" w:rsidRPr="00F501B9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B2D56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9717CE" w14:textId="4B5A8535" w:rsidR="00F501B9" w:rsidRPr="00F501B9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F501B9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</w:tr>
      <w:tr w:rsidR="00F501B9" w:rsidRPr="00F501B9" w14:paraId="7789D555" w14:textId="77777777" w:rsidTr="00F0384F">
        <w:trPr>
          <w:trHeight w:val="139"/>
        </w:trPr>
        <w:tc>
          <w:tcPr>
            <w:tcW w:w="3240" w:type="dxa"/>
          </w:tcPr>
          <w:p w14:paraId="1373B960" w14:textId="282BF1D4" w:rsidR="00F501B9" w:rsidRPr="00CF791D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080" w:type="dxa"/>
          </w:tcPr>
          <w:p w14:paraId="599B4282" w14:textId="38E90AF6" w:rsidR="00F501B9" w:rsidRPr="00CF791D" w:rsidRDefault="00F501B9" w:rsidP="009A351C">
            <w:pPr>
              <w:pStyle w:val="acctfourfigures"/>
              <w:tabs>
                <w:tab w:val="clear" w:pos="765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35CA1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D155970" w14:textId="0B302C03" w:rsidR="00F501B9" w:rsidRPr="00CF791D" w:rsidRDefault="00C605FF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70" w:type="dxa"/>
          </w:tcPr>
          <w:p w14:paraId="37150C6F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8AC3C9" w14:textId="0EEE14D3" w:rsidR="00F501B9" w:rsidRPr="00CF791D" w:rsidRDefault="00F501B9" w:rsidP="00F501B9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85B81C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7F4C598" w14:textId="5301B79B" w:rsidR="00F501B9" w:rsidRPr="00CF791D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4D0D45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B02DA9F" w14:textId="132060B8" w:rsidR="00F501B9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</w:tr>
      <w:tr w:rsidR="00F501B9" w:rsidRPr="00F501B9" w14:paraId="6586C205" w14:textId="77777777" w:rsidTr="00F0384F">
        <w:trPr>
          <w:trHeight w:val="139"/>
        </w:trPr>
        <w:tc>
          <w:tcPr>
            <w:tcW w:w="3240" w:type="dxa"/>
          </w:tcPr>
          <w:p w14:paraId="275CD32C" w14:textId="36B60093" w:rsidR="00F501B9" w:rsidRPr="00CF791D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0" w:type="dxa"/>
          </w:tcPr>
          <w:p w14:paraId="2F1E0D23" w14:textId="1C505FE8" w:rsidR="00F501B9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426</w:t>
            </w:r>
          </w:p>
        </w:tc>
        <w:tc>
          <w:tcPr>
            <w:tcW w:w="270" w:type="dxa"/>
          </w:tcPr>
          <w:p w14:paraId="2EEABC80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E4E4A98" w14:textId="08CE4E38" w:rsidR="00F501B9" w:rsidRPr="00CF791D" w:rsidRDefault="00F501B9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9A351C">
              <w:rPr>
                <w:rFonts w:ascii="Angsana New" w:hAnsi="Angsana New"/>
                <w:sz w:val="28"/>
                <w:szCs w:val="28"/>
              </w:rPr>
              <w:t>410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90B018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5C03A65" w14:textId="34C0FBC3" w:rsidR="00F501B9" w:rsidRPr="00CF791D" w:rsidRDefault="00F501B9" w:rsidP="00F501B9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8D1EF0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E8CCE8" w14:textId="6A873098" w:rsidR="00F501B9" w:rsidRPr="00CF791D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809B373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7363472" w14:textId="79BCF13B" w:rsidR="00F501B9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</w:tr>
      <w:tr w:rsidR="00F501B9" w:rsidRPr="00F501B9" w14:paraId="25603BF0" w14:textId="77777777" w:rsidTr="00F0384F">
        <w:trPr>
          <w:trHeight w:val="139"/>
        </w:trPr>
        <w:tc>
          <w:tcPr>
            <w:tcW w:w="3240" w:type="dxa"/>
          </w:tcPr>
          <w:p w14:paraId="0BD56AB1" w14:textId="05A0456C" w:rsidR="00F501B9" w:rsidRPr="00CF791D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ดอกเบี้ยร</w:t>
            </w:r>
            <w:r w:rsidRPr="00CF791D">
              <w:rPr>
                <w:rFonts w:ascii="Angsana New" w:hAnsi="Angsana New" w:hint="cs"/>
                <w:sz w:val="28"/>
                <w:szCs w:val="28"/>
                <w:cs/>
              </w:rPr>
              <w:t>อตัดบัญชี</w:t>
            </w:r>
          </w:p>
        </w:tc>
        <w:tc>
          <w:tcPr>
            <w:tcW w:w="1080" w:type="dxa"/>
          </w:tcPr>
          <w:p w14:paraId="156AAC7E" w14:textId="709405C4" w:rsidR="00F501B9" w:rsidRPr="00CF791D" w:rsidRDefault="00F501B9" w:rsidP="009A351C">
            <w:pPr>
              <w:pStyle w:val="acctfourfigures"/>
              <w:tabs>
                <w:tab w:val="clear" w:pos="765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682D59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FA0856E" w14:textId="7F5E75BF" w:rsidR="00F501B9" w:rsidRPr="00CF791D" w:rsidRDefault="00C605FF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F501B9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827</w:t>
            </w:r>
          </w:p>
        </w:tc>
        <w:tc>
          <w:tcPr>
            <w:tcW w:w="270" w:type="dxa"/>
          </w:tcPr>
          <w:p w14:paraId="1C2B7520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A390DE3" w14:textId="27FFF480" w:rsidR="00F501B9" w:rsidRPr="00CF791D" w:rsidRDefault="00F501B9" w:rsidP="00F501B9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69F53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9AAEF2C" w14:textId="21538EF8" w:rsidR="00F501B9" w:rsidRPr="00CF791D" w:rsidRDefault="00F501B9" w:rsidP="00F501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A6316A" w14:textId="77777777" w:rsidR="00F501B9" w:rsidRPr="00F501B9" w:rsidRDefault="00F501B9" w:rsidP="00F501B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C2A5D1" w14:textId="31809A7F" w:rsidR="00F501B9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F501B9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827</w:t>
            </w:r>
          </w:p>
        </w:tc>
      </w:tr>
      <w:tr w:rsidR="00106FD0" w:rsidRPr="00CF791D" w14:paraId="68A0D4C3" w14:textId="77777777" w:rsidTr="00F0384F">
        <w:trPr>
          <w:trHeight w:val="139"/>
        </w:trPr>
        <w:tc>
          <w:tcPr>
            <w:tcW w:w="3240" w:type="dxa"/>
          </w:tcPr>
          <w:p w14:paraId="3CDF5B34" w14:textId="77777777" w:rsidR="00106FD0" w:rsidRPr="00CF791D" w:rsidRDefault="00106FD0" w:rsidP="0010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</w:p>
          <w:p w14:paraId="5FBA9D40" w14:textId="77777777" w:rsidR="00106FD0" w:rsidRPr="00CF791D" w:rsidRDefault="00106FD0" w:rsidP="0010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0" w:type="dxa"/>
          </w:tcPr>
          <w:p w14:paraId="6B2F01AF" w14:textId="77777777" w:rsidR="00106FD0" w:rsidRPr="00CF791D" w:rsidRDefault="00106FD0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1DA27F" w14:textId="4C3526DB" w:rsidR="00106FD0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70" w:type="dxa"/>
          </w:tcPr>
          <w:p w14:paraId="1AEFD96D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4F3276" w14:textId="77777777" w:rsidR="00106FD0" w:rsidRPr="00CF791D" w:rsidRDefault="00106FD0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754531" w14:textId="32A071F3" w:rsidR="00106FD0" w:rsidRPr="00CF791D" w:rsidRDefault="00106FD0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EC5752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172973" w14:textId="77777777" w:rsidR="00106FD0" w:rsidRPr="00CF791D" w:rsidRDefault="00106FD0" w:rsidP="00106FD0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891B1B" w14:textId="0F9DFCCB" w:rsidR="00106FD0" w:rsidRPr="00CF791D" w:rsidRDefault="00106FD0" w:rsidP="00106F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EC5801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623AA96" w14:textId="77777777" w:rsidR="00106FD0" w:rsidRPr="00CF791D" w:rsidRDefault="00106FD0" w:rsidP="00106FD0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CE1D77" w14:textId="6B5560B9" w:rsidR="00106FD0" w:rsidRPr="00CF791D" w:rsidRDefault="009A351C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791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4D20C4" w14:textId="77777777" w:rsidR="00106FD0" w:rsidRPr="00CF791D" w:rsidRDefault="00106FD0" w:rsidP="00106F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DA690" w14:textId="77777777" w:rsidR="00106FD0" w:rsidRPr="00CF791D" w:rsidRDefault="00106FD0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CBE3916" w14:textId="7E721FC3" w:rsidR="00106FD0" w:rsidRPr="00CF791D" w:rsidRDefault="00C605FF" w:rsidP="009A351C">
            <w:pPr>
              <w:pStyle w:val="acctfourfigures"/>
              <w:tabs>
                <w:tab w:val="clear" w:pos="765"/>
                <w:tab w:val="decimal" w:pos="430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</w:p>
        </w:tc>
      </w:tr>
      <w:tr w:rsidR="00A57F45" w:rsidRPr="00CF791D" w14:paraId="45844592" w14:textId="77777777" w:rsidTr="00F0384F">
        <w:trPr>
          <w:trHeight w:val="139"/>
        </w:trPr>
        <w:tc>
          <w:tcPr>
            <w:tcW w:w="3240" w:type="dxa"/>
          </w:tcPr>
          <w:p w14:paraId="7D0F1986" w14:textId="77777777" w:rsidR="00A57F45" w:rsidRPr="00CF791D" w:rsidRDefault="00A57F45" w:rsidP="00A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708CD30C" w14:textId="77777777" w:rsidR="00A57F45" w:rsidRPr="00CF791D" w:rsidRDefault="00A57F45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B18956" w14:textId="69160FC5" w:rsidR="00A57F45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57F45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270" w:type="dxa"/>
          </w:tcPr>
          <w:p w14:paraId="67EE84B4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2B648FE" w14:textId="77777777" w:rsidR="00A57F45" w:rsidRPr="00CF791D" w:rsidRDefault="00A57F45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6DAA8A" w14:textId="440A82E5" w:rsidR="00A57F45" w:rsidRPr="00CF791D" w:rsidRDefault="00C605FF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270" w:type="dxa"/>
          </w:tcPr>
          <w:p w14:paraId="5A34251B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9B7BB81" w14:textId="77777777" w:rsidR="00A57F45" w:rsidRPr="00CF791D" w:rsidRDefault="00A57F45" w:rsidP="00106FD0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102AAC" w14:textId="78A12FC2" w:rsidR="00A57F45" w:rsidRPr="00CF791D" w:rsidRDefault="00A57F45" w:rsidP="00106F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7CEC6E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AB214E5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1F2F42B" w14:textId="456C8C26" w:rsidR="00A57F45" w:rsidRPr="00CF791D" w:rsidRDefault="009A351C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791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8E11B4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6BDD0DB" w14:textId="77777777" w:rsidR="00A57F45" w:rsidRPr="00CF791D" w:rsidRDefault="00A57F45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CCB68F" w14:textId="43033F5F" w:rsidR="00A57F45" w:rsidRPr="00CF791D" w:rsidRDefault="00C605FF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57F45"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981</w:t>
            </w:r>
          </w:p>
        </w:tc>
      </w:tr>
      <w:tr w:rsidR="00A57F45" w:rsidRPr="00CF791D" w14:paraId="7BBABD97" w14:textId="77777777" w:rsidTr="00F0384F">
        <w:trPr>
          <w:trHeight w:val="334"/>
        </w:trPr>
        <w:tc>
          <w:tcPr>
            <w:tcW w:w="3240" w:type="dxa"/>
          </w:tcPr>
          <w:p w14:paraId="65F55EBE" w14:textId="48A340E3" w:rsidR="00A57F45" w:rsidRPr="00CF791D" w:rsidRDefault="00A57F45" w:rsidP="00A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0" w:type="dxa"/>
          </w:tcPr>
          <w:p w14:paraId="11409E68" w14:textId="34A8C4F0" w:rsidR="00A57F45" w:rsidRPr="00CF791D" w:rsidRDefault="00A57F45" w:rsidP="009A351C">
            <w:pPr>
              <w:pStyle w:val="acctfourfigures"/>
              <w:tabs>
                <w:tab w:val="clear" w:pos="765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09A729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85ED69E" w14:textId="2F18DC63" w:rsidR="00A57F45" w:rsidRPr="00CF791D" w:rsidRDefault="00A57F45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9A351C">
              <w:rPr>
                <w:rFonts w:ascii="Angsana New" w:hAnsi="Angsana New"/>
                <w:sz w:val="28"/>
                <w:szCs w:val="28"/>
              </w:rPr>
              <w:t>99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95C35A6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8321BB" w14:textId="65C6C914" w:rsidR="00A57F45" w:rsidRPr="00CF791D" w:rsidRDefault="00A57F45" w:rsidP="009219C6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B1E9A8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5DD35C" w14:textId="083C29FD" w:rsidR="00A57F45" w:rsidRPr="00CF791D" w:rsidRDefault="00C605FF" w:rsidP="00A57F45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</w:tcPr>
          <w:p w14:paraId="4C8237AE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A9EDE16" w14:textId="4BF7930A" w:rsidR="00A57F45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380</w:t>
            </w:r>
          </w:p>
        </w:tc>
      </w:tr>
      <w:tr w:rsidR="00A57F45" w:rsidRPr="00CF791D" w14:paraId="58103BAC" w14:textId="77777777" w:rsidTr="00F0384F">
        <w:trPr>
          <w:trHeight w:val="334"/>
        </w:trPr>
        <w:tc>
          <w:tcPr>
            <w:tcW w:w="3240" w:type="dxa"/>
          </w:tcPr>
          <w:p w14:paraId="661C7AC8" w14:textId="77777777" w:rsidR="00A57F45" w:rsidRPr="00CF791D" w:rsidRDefault="00A57F45" w:rsidP="00A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9F373A" w14:textId="7684D632" w:rsidR="00A57F45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A57F45" w:rsidRPr="00CF79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408</w:t>
            </w:r>
          </w:p>
        </w:tc>
        <w:tc>
          <w:tcPr>
            <w:tcW w:w="270" w:type="dxa"/>
          </w:tcPr>
          <w:p w14:paraId="10168D7B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3E6041" w14:textId="46EF4F72" w:rsidR="00A57F45" w:rsidRPr="00CF791D" w:rsidRDefault="00C605FF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</w:t>
            </w:r>
            <w:r w:rsidR="00A57F45" w:rsidRPr="00CF79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539</w:t>
            </w:r>
          </w:p>
        </w:tc>
        <w:tc>
          <w:tcPr>
            <w:tcW w:w="270" w:type="dxa"/>
          </w:tcPr>
          <w:p w14:paraId="0FFF7CC7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6CE524" w14:textId="17743198" w:rsidR="00A57F45" w:rsidRPr="00CF791D" w:rsidRDefault="00A57F45" w:rsidP="009A351C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219E43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252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6285A1" w14:textId="344FA451" w:rsidR="00A57F45" w:rsidRPr="00CF791D" w:rsidRDefault="00C605FF" w:rsidP="009219C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</w:tcPr>
          <w:p w14:paraId="79AD5930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436F44" w14:textId="5EC697F3" w:rsidR="00A57F45" w:rsidRPr="00CF791D" w:rsidRDefault="00C605FF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172</w:t>
            </w:r>
            <w:r w:rsidR="00A57F45" w:rsidRPr="00CF79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426</w:t>
            </w:r>
          </w:p>
        </w:tc>
      </w:tr>
      <w:tr w:rsidR="00A57F45" w:rsidRPr="00CF791D" w14:paraId="086CBEF1" w14:textId="77777777" w:rsidTr="00F0384F">
        <w:trPr>
          <w:trHeight w:val="235"/>
        </w:trPr>
        <w:tc>
          <w:tcPr>
            <w:tcW w:w="3240" w:type="dxa"/>
          </w:tcPr>
          <w:p w14:paraId="01CE29A1" w14:textId="77777777" w:rsidR="00A57F45" w:rsidRPr="00CF791D" w:rsidRDefault="00A57F45" w:rsidP="00A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1FA76E" w14:textId="77777777" w:rsidR="00A57F45" w:rsidRPr="00CF791D" w:rsidRDefault="00A57F45" w:rsidP="009A35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2670BAB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376E65" w14:textId="77777777" w:rsidR="00A57F45" w:rsidRPr="00CF791D" w:rsidRDefault="00A57F45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792F945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B7581C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D7618D9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71D170" w14:textId="16C13760" w:rsidR="00A57F45" w:rsidRPr="00CF791D" w:rsidRDefault="00A57F45" w:rsidP="00A57F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57C9BD1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726A81" w14:textId="77777777" w:rsidR="00A57F45" w:rsidRPr="00CF791D" w:rsidRDefault="00A57F45" w:rsidP="009A35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A57F45" w:rsidRPr="00CF791D" w14:paraId="2DE66678" w14:textId="77777777" w:rsidTr="00F0384F">
        <w:trPr>
          <w:trHeight w:val="334"/>
        </w:trPr>
        <w:tc>
          <w:tcPr>
            <w:tcW w:w="3240" w:type="dxa"/>
          </w:tcPr>
          <w:p w14:paraId="4EE5E27D" w14:textId="77777777" w:rsidR="00A57F45" w:rsidRPr="00CF791D" w:rsidRDefault="00A57F45" w:rsidP="00A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42EC56D" w14:textId="77777777" w:rsidR="00A57F45" w:rsidRPr="00CF791D" w:rsidRDefault="00A57F45" w:rsidP="009A35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8D5A4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08D5C2" w14:textId="77777777" w:rsidR="00A57F45" w:rsidRPr="00CF791D" w:rsidRDefault="00A57F45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D63F3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33F8A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FB9A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F0071D" w14:textId="06A3EE70" w:rsidR="00A57F45" w:rsidRPr="00CF791D" w:rsidRDefault="00A57F45" w:rsidP="00A57F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DD952" w14:textId="77777777" w:rsidR="00A57F45" w:rsidRPr="00CF791D" w:rsidRDefault="00A57F45" w:rsidP="00A57F4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70D4F" w14:textId="77777777" w:rsidR="00A57F45" w:rsidRPr="00CF791D" w:rsidRDefault="00A57F45" w:rsidP="009A35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B0F0C" w:rsidRPr="00CF791D" w14:paraId="64A30763" w14:textId="77777777" w:rsidTr="00F0384F">
        <w:trPr>
          <w:trHeight w:val="334"/>
        </w:trPr>
        <w:tc>
          <w:tcPr>
            <w:tcW w:w="3240" w:type="dxa"/>
          </w:tcPr>
          <w:p w14:paraId="0FD43D97" w14:textId="6D5648C9" w:rsidR="00FB0F0C" w:rsidRPr="00CF791D" w:rsidRDefault="00FB0F0C" w:rsidP="00FB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080" w:type="dxa"/>
          </w:tcPr>
          <w:p w14:paraId="5C4B7217" w14:textId="455E63CD" w:rsidR="00FB0F0C" w:rsidRPr="00CF791D" w:rsidRDefault="00FB0F0C" w:rsidP="009A351C">
            <w:pPr>
              <w:pStyle w:val="acctfourfigures"/>
              <w:tabs>
                <w:tab w:val="clear" w:pos="765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64CAF3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AAA04" w14:textId="494D5CAE" w:rsidR="00FB0F0C" w:rsidRPr="00CF791D" w:rsidRDefault="00FB0F0C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9A351C">
              <w:rPr>
                <w:rFonts w:ascii="Angsana New" w:hAnsi="Angsana New"/>
                <w:sz w:val="28"/>
                <w:szCs w:val="28"/>
              </w:rPr>
              <w:t>126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E917D8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44A2BE" w14:textId="760AA560" w:rsidR="00FB0F0C" w:rsidRPr="00CF791D" w:rsidRDefault="00FB0F0C" w:rsidP="00FB0F0C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434CF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A9E40" w14:textId="1177568E" w:rsidR="00FB0F0C" w:rsidRPr="00CF791D" w:rsidRDefault="00FB0F0C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65C7CD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EF969" w14:textId="541B5246" w:rsidR="00FB0F0C" w:rsidRPr="00CF791D" w:rsidRDefault="00FB0F0C" w:rsidP="009A351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01B9" w:rsidRPr="00CF791D" w14:paraId="5A84678E" w14:textId="77777777" w:rsidTr="00F0384F">
        <w:trPr>
          <w:trHeight w:val="334"/>
        </w:trPr>
        <w:tc>
          <w:tcPr>
            <w:tcW w:w="3240" w:type="dxa"/>
          </w:tcPr>
          <w:p w14:paraId="7A9C990A" w14:textId="41D813C8" w:rsidR="00F501B9" w:rsidRPr="00CF791D" w:rsidRDefault="00F501B9" w:rsidP="00F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4A800C1" w14:textId="197BA531" w:rsidR="00F501B9" w:rsidRPr="00CF791D" w:rsidRDefault="00F501B9" w:rsidP="009A351C">
            <w:pPr>
              <w:pStyle w:val="acctfourfigures"/>
              <w:tabs>
                <w:tab w:val="clear" w:pos="765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CA27" w14:textId="77777777" w:rsidR="00F501B9" w:rsidRPr="00CF791D" w:rsidRDefault="00F501B9" w:rsidP="00F501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24EC12" w14:textId="1507EEC7" w:rsidR="00F501B9" w:rsidRPr="00CF791D" w:rsidRDefault="00F501B9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814754" w14:textId="77777777" w:rsidR="00F501B9" w:rsidRPr="00CF791D" w:rsidRDefault="00F501B9" w:rsidP="00F501B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A44B9" w14:textId="5422DC38" w:rsidR="00F501B9" w:rsidRPr="00CF791D" w:rsidRDefault="00F501B9" w:rsidP="00F501B9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4B3391" w14:textId="77777777" w:rsidR="00F501B9" w:rsidRPr="00CF791D" w:rsidRDefault="00F501B9" w:rsidP="00F501B9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60AA8" w14:textId="58672C21" w:rsidR="00F501B9" w:rsidRPr="00CF791D" w:rsidRDefault="00F501B9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D3A5BA" w14:textId="77777777" w:rsidR="00F501B9" w:rsidRPr="00CF791D" w:rsidRDefault="00F501B9" w:rsidP="00F501B9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98A1D" w14:textId="3AA376B8" w:rsidR="00F501B9" w:rsidRPr="00CF791D" w:rsidRDefault="00F501B9" w:rsidP="009A351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B0F0C" w:rsidRPr="00CF791D" w14:paraId="1286ED71" w14:textId="77777777" w:rsidTr="00F0384F">
        <w:trPr>
          <w:trHeight w:val="334"/>
        </w:trPr>
        <w:tc>
          <w:tcPr>
            <w:tcW w:w="3240" w:type="dxa"/>
          </w:tcPr>
          <w:p w14:paraId="7AF5CA1B" w14:textId="01351CD7" w:rsidR="00FB0F0C" w:rsidRPr="00CF791D" w:rsidRDefault="00FB0F0C" w:rsidP="00FB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25756B5" w14:textId="601BB47D" w:rsidR="00FB0F0C" w:rsidRPr="00CF791D" w:rsidRDefault="00FB0F0C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329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A642FC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4803C" w14:textId="3BE96686" w:rsidR="00FB0F0C" w:rsidRPr="00CF791D" w:rsidRDefault="00FB0F0C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9A351C">
              <w:rPr>
                <w:rFonts w:ascii="Angsana New" w:hAnsi="Angsana New"/>
                <w:sz w:val="28"/>
                <w:szCs w:val="28"/>
              </w:rPr>
              <w:t>080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984A99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5BF34" w14:textId="2CCFC24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  <w:tab w:val="left" w:pos="61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C7D012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  <w:tab w:val="left" w:pos="61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72B063" w14:textId="395CFB4E" w:rsidR="00FB0F0C" w:rsidRPr="00CF791D" w:rsidRDefault="00FB0F0C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E5B9E2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18C694" w14:textId="6009279A" w:rsidR="00FB0F0C" w:rsidRPr="00CF791D" w:rsidRDefault="00FB0F0C" w:rsidP="009A351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409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B0F0C" w:rsidRPr="00CF791D" w14:paraId="608E891F" w14:textId="77777777" w:rsidTr="00F0384F">
        <w:trPr>
          <w:trHeight w:val="334"/>
        </w:trPr>
        <w:tc>
          <w:tcPr>
            <w:tcW w:w="3240" w:type="dxa"/>
          </w:tcPr>
          <w:p w14:paraId="2765D3E6" w14:textId="77777777" w:rsidR="00FB0F0C" w:rsidRPr="00CF791D" w:rsidRDefault="00FB0F0C" w:rsidP="00FB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  <w:cs/>
              </w:rPr>
              <w:t>ผลต่างจากการรับรู้รายได้ทางบัญชี</w:t>
            </w:r>
          </w:p>
          <w:p w14:paraId="0F3081A8" w14:textId="6A143457" w:rsidR="00FB0F0C" w:rsidRPr="00CF791D" w:rsidRDefault="00FB0F0C" w:rsidP="00FB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F791D">
              <w:rPr>
                <w:rFonts w:ascii="Angsana New" w:hAnsi="Angsana New"/>
                <w:sz w:val="28"/>
                <w:szCs w:val="28"/>
                <w:cs/>
              </w:rPr>
              <w:t>และภาษี</w:t>
            </w:r>
          </w:p>
        </w:tc>
        <w:tc>
          <w:tcPr>
            <w:tcW w:w="1080" w:type="dxa"/>
          </w:tcPr>
          <w:p w14:paraId="09FDD9B7" w14:textId="77777777" w:rsidR="00FB0F0C" w:rsidRPr="00CF791D" w:rsidRDefault="00FB0F0C" w:rsidP="009A351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55004E" w14:textId="0261F179" w:rsidR="00FB0F0C" w:rsidRPr="00CF791D" w:rsidRDefault="00FB0F0C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F965B0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5E10A" w14:textId="77777777" w:rsidR="00FB0F0C" w:rsidRPr="00CF791D" w:rsidRDefault="00FB0F0C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64D274" w14:textId="00B8028F" w:rsidR="00FB0F0C" w:rsidRPr="00CF791D" w:rsidRDefault="00FB0F0C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9A351C">
              <w:rPr>
                <w:rFonts w:ascii="Angsana New" w:hAnsi="Angsana New"/>
                <w:sz w:val="28"/>
                <w:szCs w:val="28"/>
              </w:rPr>
              <w:t>176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EA83BC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D9EA3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4CD68A" w14:textId="5FFB94ED" w:rsidR="00FB0F0C" w:rsidRPr="00CF791D" w:rsidRDefault="00FB0F0C" w:rsidP="009A351C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50E9A2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  <w:tab w:val="left" w:pos="61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8D2D66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E6A53B" w14:textId="30139213" w:rsidR="00FB0F0C" w:rsidRPr="00CF791D" w:rsidRDefault="00FB0F0C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5D8B6C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D7AB94" w14:textId="77777777" w:rsidR="00FB0F0C" w:rsidRPr="00CF791D" w:rsidRDefault="00FB0F0C" w:rsidP="009A351C">
            <w:pPr>
              <w:pStyle w:val="acctfourfigures"/>
              <w:tabs>
                <w:tab w:val="clear" w:pos="765"/>
                <w:tab w:val="decimal" w:pos="910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7C7B2F" w14:textId="1362AF04" w:rsidR="00FB0F0C" w:rsidRPr="00CF791D" w:rsidRDefault="00FB0F0C" w:rsidP="009A351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1D">
              <w:rPr>
                <w:rFonts w:ascii="Angsana New" w:hAnsi="Angsana New"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CF791D">
              <w:rPr>
                <w:rFonts w:ascii="Angsana New" w:hAnsi="Angsana New"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sz w:val="28"/>
                <w:szCs w:val="28"/>
                <w:lang w:val="en-US"/>
              </w:rPr>
              <w:t>479</w:t>
            </w:r>
            <w:r w:rsidRPr="00CF791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B0F0C" w:rsidRPr="00CF791D" w14:paraId="14EF0F12" w14:textId="77777777" w:rsidTr="00F0384F">
        <w:trPr>
          <w:trHeight w:val="334"/>
        </w:trPr>
        <w:tc>
          <w:tcPr>
            <w:tcW w:w="3240" w:type="dxa"/>
          </w:tcPr>
          <w:p w14:paraId="17C9AE47" w14:textId="77777777" w:rsidR="00FB0F0C" w:rsidRPr="00CF791D" w:rsidRDefault="00FB0F0C" w:rsidP="00FB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F8D45" w14:textId="1B7D38F0" w:rsidR="00FB0F0C" w:rsidRPr="009A351C" w:rsidRDefault="00FB0F0C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05FF" w:rsidRPr="009A35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605FF" w:rsidRPr="009A35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632</w:t>
            </w: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4B61BD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F1690D" w14:textId="4A8AB390" w:rsidR="00FB0F0C" w:rsidRPr="00CF791D" w:rsidRDefault="00FB0F0C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168</w:t>
            </w: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224</w:t>
            </w: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57E5F3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0D0687" w14:textId="2D8B9A35" w:rsidR="00FB0F0C" w:rsidRPr="00CF791D" w:rsidRDefault="00FB0F0C" w:rsidP="009A351C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31576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  <w:tab w:val="left" w:pos="613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1D6709" w14:textId="5FA7AF88" w:rsidR="00FB0F0C" w:rsidRPr="00CF791D" w:rsidRDefault="00FB0F0C" w:rsidP="009A35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5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0669E3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18E3FC" w14:textId="0C273428" w:rsidR="00FB0F0C" w:rsidRPr="00CF791D" w:rsidRDefault="00FB0F0C" w:rsidP="009A351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211</w:t>
            </w: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856</w:t>
            </w: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B0F0C" w:rsidRPr="00CF791D" w14:paraId="55E8EF32" w14:textId="77777777" w:rsidTr="00F0384F">
        <w:trPr>
          <w:trHeight w:val="217"/>
        </w:trPr>
        <w:tc>
          <w:tcPr>
            <w:tcW w:w="3240" w:type="dxa"/>
          </w:tcPr>
          <w:p w14:paraId="3221EBD3" w14:textId="77777777" w:rsidR="00FB0F0C" w:rsidRPr="00CF791D" w:rsidRDefault="00FB0F0C" w:rsidP="00FB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60BFAA" w14:textId="77777777" w:rsidR="00FB0F0C" w:rsidRPr="00CF791D" w:rsidRDefault="00FB0F0C" w:rsidP="009A351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200" w:right="70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CA5B792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803B93" w14:textId="77777777" w:rsidR="00FB0F0C" w:rsidRPr="00CF791D" w:rsidRDefault="00FB0F0C" w:rsidP="009A351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E7A4095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68230C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8959A4D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C673A" w14:textId="1E2B2776" w:rsidR="00FB0F0C" w:rsidRPr="00CF791D" w:rsidRDefault="00FB0F0C" w:rsidP="00FB0F0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DE0E068" w14:textId="77777777" w:rsidR="00FB0F0C" w:rsidRPr="00CF791D" w:rsidRDefault="00FB0F0C" w:rsidP="00FB0F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0DC26F" w14:textId="77777777" w:rsidR="00FB0F0C" w:rsidRPr="00CF791D" w:rsidRDefault="00FB0F0C" w:rsidP="009A35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E767A7" w:rsidRPr="00CF791D" w14:paraId="797F0ED7" w14:textId="77777777" w:rsidTr="00F0384F">
        <w:trPr>
          <w:trHeight w:val="334"/>
        </w:trPr>
        <w:tc>
          <w:tcPr>
            <w:tcW w:w="3240" w:type="dxa"/>
          </w:tcPr>
          <w:p w14:paraId="642D26F4" w14:textId="77777777" w:rsidR="00E767A7" w:rsidRPr="00CF791D" w:rsidRDefault="00E767A7" w:rsidP="00E7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3C5E05" w14:textId="19021EA2" w:rsidR="00E767A7" w:rsidRPr="009A351C" w:rsidRDefault="00E767A7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05FF" w:rsidRPr="009A35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</w:t>
            </w: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605FF" w:rsidRPr="009A35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224</w:t>
            </w: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EFB791" w14:textId="77777777" w:rsidR="00E767A7" w:rsidRPr="00CF791D" w:rsidRDefault="00E767A7" w:rsidP="00E767A7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61EFAB" w14:textId="7DD76EC2" w:rsidR="00E767A7" w:rsidRPr="009A351C" w:rsidRDefault="00E767A7" w:rsidP="009A351C">
            <w:pPr>
              <w:pStyle w:val="acctfourfigures"/>
              <w:tabs>
                <w:tab w:val="clear" w:pos="765"/>
                <w:tab w:val="decimal" w:pos="1152"/>
                <w:tab w:val="decimal" w:pos="1238"/>
              </w:tabs>
              <w:spacing w:line="240" w:lineRule="atLeast"/>
              <w:ind w:left="-200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05FF" w:rsidRPr="009A35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605FF" w:rsidRPr="009A351C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  <w:r w:rsidRPr="009A351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346397" w14:textId="77777777" w:rsidR="00E767A7" w:rsidRPr="00CF791D" w:rsidRDefault="00E767A7" w:rsidP="00E767A7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F5648E" w14:textId="2B60EF0A" w:rsidR="00E767A7" w:rsidRPr="00CF791D" w:rsidRDefault="00E767A7" w:rsidP="009A351C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D80E21" w14:textId="77777777" w:rsidR="00E767A7" w:rsidRPr="00CF791D" w:rsidRDefault="00E767A7" w:rsidP="00E767A7">
            <w:pPr>
              <w:pStyle w:val="acctfourfigures"/>
              <w:tabs>
                <w:tab w:val="clear" w:pos="765"/>
                <w:tab w:val="decimal" w:pos="252"/>
                <w:tab w:val="decimal" w:pos="1062"/>
              </w:tabs>
              <w:spacing w:line="240" w:lineRule="atLeast"/>
              <w:ind w:right="-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DD63FB" w14:textId="0D6E79F7" w:rsidR="00E767A7" w:rsidRPr="00CF791D" w:rsidRDefault="00C605FF" w:rsidP="009219C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</w:tcPr>
          <w:p w14:paraId="54518300" w14:textId="77777777" w:rsidR="00E767A7" w:rsidRPr="00CF791D" w:rsidRDefault="00E767A7" w:rsidP="00E767A7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1B89B7" w14:textId="3D9A135C" w:rsidR="00E767A7" w:rsidRPr="00CF791D" w:rsidRDefault="00E767A7" w:rsidP="009A351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430</w:t>
            </w:r>
            <w:r w:rsidRPr="00CF791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A693463" w14:textId="16C99FE8" w:rsidR="00F07C47" w:rsidRPr="00CF791D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261"/>
        <w:gridCol w:w="1269"/>
        <w:gridCol w:w="270"/>
        <w:gridCol w:w="1350"/>
        <w:gridCol w:w="270"/>
        <w:gridCol w:w="1531"/>
      </w:tblGrid>
      <w:tr w:rsidR="00DC643B" w:rsidRPr="006B07E9" w14:paraId="27947B4C" w14:textId="77777777" w:rsidTr="00F0384F">
        <w:trPr>
          <w:tblHeader/>
        </w:trPr>
        <w:tc>
          <w:tcPr>
            <w:tcW w:w="3240" w:type="dxa"/>
          </w:tcPr>
          <w:p w14:paraId="4047EADB" w14:textId="77777777" w:rsidR="00D05EC3" w:rsidRDefault="00D05EC3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66EB3456" w14:textId="373548F2" w:rsidR="00DC643B" w:rsidRPr="006B07E9" w:rsidRDefault="00D05EC3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ที่ยังไม่รับรู้</w:t>
            </w:r>
          </w:p>
        </w:tc>
        <w:tc>
          <w:tcPr>
            <w:tcW w:w="3060" w:type="dxa"/>
            <w:gridSpan w:val="3"/>
          </w:tcPr>
          <w:p w14:paraId="6843B3A9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50543B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CBC1C40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43B" w:rsidRPr="006B07E9" w14:paraId="3C7B9426" w14:textId="77777777" w:rsidTr="00F0384F">
        <w:trPr>
          <w:tblHeader/>
        </w:trPr>
        <w:tc>
          <w:tcPr>
            <w:tcW w:w="3240" w:type="dxa"/>
          </w:tcPr>
          <w:p w14:paraId="064AE75B" w14:textId="3DF426DB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29A523F" w14:textId="36066E85" w:rsidR="00DC643B" w:rsidRPr="006B07E9" w:rsidRDefault="00C605FF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1" w:type="dxa"/>
            <w:vAlign w:val="center"/>
          </w:tcPr>
          <w:p w14:paraId="7551F999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4E1640F" w14:textId="0E27AAA4" w:rsidR="00DC643B" w:rsidRPr="006B07E9" w:rsidRDefault="00C605FF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5C87F92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7D2E1FF" w14:textId="3B90B258" w:rsidR="00DC643B" w:rsidRPr="006B07E9" w:rsidRDefault="00C605FF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2034EB4D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29339F86" w14:textId="37C614D2" w:rsidR="00DC643B" w:rsidRPr="006B07E9" w:rsidRDefault="00C605FF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DC643B" w:rsidRPr="006B07E9" w14:paraId="270BCBCA" w14:textId="77777777" w:rsidTr="00F0384F">
        <w:trPr>
          <w:tblHeader/>
        </w:trPr>
        <w:tc>
          <w:tcPr>
            <w:tcW w:w="3240" w:type="dxa"/>
          </w:tcPr>
          <w:p w14:paraId="6BEF3FAE" w14:textId="6244190D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480" w:type="dxa"/>
            <w:gridSpan w:val="7"/>
          </w:tcPr>
          <w:p w14:paraId="546AFA29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43B" w:rsidRPr="006B07E9" w14:paraId="653C2918" w14:textId="77777777" w:rsidTr="00F0384F">
        <w:tc>
          <w:tcPr>
            <w:tcW w:w="3240" w:type="dxa"/>
          </w:tcPr>
          <w:p w14:paraId="0A95D682" w14:textId="77777777" w:rsidR="00DC643B" w:rsidRPr="006B07E9" w:rsidRDefault="00DC643B" w:rsidP="003C695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ยอดขาดทุนยกไป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52EFB3" w14:textId="482CCC96" w:rsidR="00DC643B" w:rsidRPr="006B07E9" w:rsidRDefault="000733C3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C75C3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106FD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75C3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254</w:t>
            </w:r>
          </w:p>
        </w:tc>
        <w:tc>
          <w:tcPr>
            <w:tcW w:w="261" w:type="dxa"/>
          </w:tcPr>
          <w:p w14:paraId="55C281E3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1FDD5D5" w14:textId="55E84B4B" w:rsidR="00DC643B" w:rsidRPr="006B07E9" w:rsidRDefault="00C75C3F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111</w:t>
            </w:r>
            <w:r w:rsidR="00833894" w:rsidRPr="006B07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310</w:t>
            </w:r>
          </w:p>
        </w:tc>
        <w:tc>
          <w:tcPr>
            <w:tcW w:w="270" w:type="dxa"/>
          </w:tcPr>
          <w:p w14:paraId="2201033B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E5A06A" w14:textId="0EFCD05C" w:rsidR="00DC643B" w:rsidRPr="006B07E9" w:rsidRDefault="00106FD0" w:rsidP="00F0384F">
            <w:pPr>
              <w:pStyle w:val="acctfourfigures"/>
              <w:tabs>
                <w:tab w:val="clear" w:pos="765"/>
              </w:tabs>
              <w:spacing w:line="240" w:lineRule="atLeast"/>
              <w:ind w:left="-79" w:right="3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7BBE7" w14:textId="77777777" w:rsidR="00DC643B" w:rsidRPr="006B07E9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</w:tcPr>
          <w:p w14:paraId="02006C02" w14:textId="77777777" w:rsidR="00DC643B" w:rsidRPr="006B07E9" w:rsidRDefault="00DC643B" w:rsidP="00922952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C57F965" w14:textId="64738B1C" w:rsidR="002B57DE" w:rsidRDefault="002B57DE" w:rsidP="002B5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/>
          <w:b/>
          <w:sz w:val="30"/>
          <w:szCs w:val="30"/>
          <w:cs/>
        </w:rPr>
        <w:t xml:space="preserve">ขาดทุนทางภาษีจะสิ้นอายุในปี </w:t>
      </w:r>
      <w:r w:rsidR="00C605FF" w:rsidRPr="00C605FF">
        <w:rPr>
          <w:rFonts w:ascii="Angsana New" w:hAnsi="Angsana New"/>
          <w:bCs/>
          <w:sz w:val="30"/>
          <w:szCs w:val="30"/>
        </w:rPr>
        <w:t>256</w:t>
      </w:r>
      <w:r w:rsidR="00454D43">
        <w:rPr>
          <w:rFonts w:ascii="Angsana New" w:hAnsi="Angsana New"/>
          <w:bCs/>
          <w:sz w:val="30"/>
          <w:szCs w:val="30"/>
        </w:rPr>
        <w:t>5</w:t>
      </w:r>
      <w:r w:rsidRPr="006B07E9">
        <w:rPr>
          <w:rFonts w:ascii="Angsana New" w:hAnsi="Angsana New"/>
          <w:b/>
          <w:sz w:val="30"/>
          <w:szCs w:val="30"/>
        </w:rPr>
        <w:t xml:space="preserve"> 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ถึงปี </w:t>
      </w:r>
      <w:r w:rsidR="00C605FF" w:rsidRPr="00C605FF">
        <w:rPr>
          <w:rFonts w:ascii="Angsana New" w:hAnsi="Angsana New"/>
          <w:bCs/>
          <w:sz w:val="30"/>
          <w:szCs w:val="30"/>
        </w:rPr>
        <w:t>256</w:t>
      </w:r>
      <w:r w:rsidR="00014724">
        <w:rPr>
          <w:rFonts w:ascii="Angsana New" w:hAnsi="Angsana New"/>
          <w:bCs/>
          <w:sz w:val="30"/>
          <w:szCs w:val="30"/>
        </w:rPr>
        <w:t>9</w:t>
      </w:r>
      <w:r w:rsidRPr="006B07E9">
        <w:rPr>
          <w:rFonts w:ascii="Angsana New" w:hAnsi="Angsana New"/>
          <w:b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6F291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b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6F291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b/>
          <w:sz w:val="30"/>
          <w:szCs w:val="30"/>
          <w:cs/>
        </w:rPr>
        <w:t xml:space="preserve">จะมีกำไรทางภาษีเพียงพอที่จะใช้ประโยชน์ทางภาษีดังกล่าว  </w:t>
      </w:r>
    </w:p>
    <w:p w14:paraId="5CCF86B5" w14:textId="77777777" w:rsidR="007A1B82" w:rsidRPr="006B07E9" w:rsidRDefault="007A1B82" w:rsidP="002B5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3AF15F3" w14:textId="3B5C2004" w:rsidR="00071FC6" w:rsidRPr="006B07E9" w:rsidRDefault="00071FC6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กำไร</w:t>
      </w:r>
      <w:r w:rsidR="004B77DD" w:rsidRPr="006B07E9">
        <w:rPr>
          <w:rFonts w:ascii="Angsana New" w:hAnsi="Angsana New"/>
          <w:bCs/>
          <w:sz w:val="30"/>
          <w:szCs w:val="30"/>
        </w:rPr>
        <w:t xml:space="preserve"> </w:t>
      </w:r>
      <w:r w:rsidR="004B77DD" w:rsidRPr="006B07E9">
        <w:rPr>
          <w:rFonts w:ascii="Angsana New" w:hAnsi="Angsana New" w:hint="cs"/>
          <w:bCs/>
          <w:sz w:val="30"/>
          <w:szCs w:val="30"/>
          <w:cs/>
        </w:rPr>
        <w:t xml:space="preserve">(ขาดทุน) </w:t>
      </w:r>
      <w:r w:rsidRPr="006B07E9">
        <w:rPr>
          <w:rFonts w:ascii="Angsana New" w:hAnsi="Angsana New"/>
          <w:bCs/>
          <w:sz w:val="30"/>
          <w:szCs w:val="30"/>
          <w:cs/>
        </w:rPr>
        <w:t>ต่อหุ้น</w:t>
      </w:r>
      <w:r w:rsidR="00D05EC3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14:paraId="4EEA0184" w14:textId="77777777" w:rsidR="0033188C" w:rsidRPr="007A1B82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02490790" w14:textId="67B93889" w:rsidR="00AB0EB0" w:rsidRPr="006B07E9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pacing w:val="6"/>
          <w:sz w:val="30"/>
          <w:szCs w:val="30"/>
          <w:cs/>
        </w:rPr>
        <w:t>กำไร</w:t>
      </w:r>
      <w:r w:rsidR="004B77DD" w:rsidRPr="006B07E9">
        <w:rPr>
          <w:rFonts w:ascii="Angsana New" w:hAnsi="Angsana New" w:hint="cs"/>
          <w:spacing w:val="6"/>
          <w:sz w:val="30"/>
          <w:szCs w:val="30"/>
          <w:cs/>
        </w:rPr>
        <w:t xml:space="preserve"> (ขาดทุน) 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ต่อหุ้นขั้นพื้นฐานสำหรับปีสิ้นสุดวันที่ </w:t>
      </w:r>
      <w:r w:rsidR="00C605FF" w:rsidRPr="00C605FF">
        <w:rPr>
          <w:rFonts w:ascii="Angsana New" w:hAnsi="Angsana New"/>
          <w:spacing w:val="6"/>
          <w:sz w:val="30"/>
          <w:szCs w:val="30"/>
        </w:rPr>
        <w:t>31</w:t>
      </w:r>
      <w:r w:rsidR="001D1116" w:rsidRPr="006B07E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6"/>
          <w:sz w:val="30"/>
          <w:szCs w:val="30"/>
          <w:cs/>
        </w:rPr>
        <w:t>ธันวาคม คำนวณจากกำไร</w:t>
      </w:r>
      <w:r w:rsidR="004B77DD" w:rsidRPr="006B07E9">
        <w:rPr>
          <w:rFonts w:ascii="Angsana New" w:hAnsi="Angsana New" w:hint="cs"/>
          <w:spacing w:val="6"/>
          <w:sz w:val="30"/>
          <w:szCs w:val="30"/>
          <w:cs/>
        </w:rPr>
        <w:t xml:space="preserve"> (ขาดทุน) </w:t>
      </w:r>
      <w:r w:rsidRPr="006B07E9">
        <w:rPr>
          <w:rFonts w:ascii="Angsana New" w:hAnsi="Angsana New"/>
          <w:spacing w:val="6"/>
          <w:sz w:val="30"/>
          <w:szCs w:val="30"/>
          <w:cs/>
        </w:rPr>
        <w:t>สำหรับปีที่เป็นส่วนของ</w:t>
      </w:r>
      <w:r w:rsidRPr="006B07E9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และจำนวนหุ้นสามัญที่ออกจำหน่ายแล้วระหว่างปี โดยแสดงการคำนวณดังนี้</w:t>
      </w:r>
    </w:p>
    <w:p w14:paraId="46B3D449" w14:textId="77777777" w:rsidR="0033188C" w:rsidRPr="007A1B82" w:rsidRDefault="0033188C" w:rsidP="000F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990"/>
      </w:tblGrid>
      <w:tr w:rsidR="0033188C" w:rsidRPr="006B07E9" w14:paraId="0C72BA44" w14:textId="77777777" w:rsidTr="004B77DD">
        <w:tc>
          <w:tcPr>
            <w:tcW w:w="4410" w:type="dxa"/>
          </w:tcPr>
          <w:p w14:paraId="7BE3DE78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6FDA8C4A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E44E5E6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4347B81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33188C" w:rsidRPr="006B07E9" w14:paraId="16798892" w14:textId="77777777" w:rsidTr="004B77DD">
        <w:tc>
          <w:tcPr>
            <w:tcW w:w="4410" w:type="dxa"/>
          </w:tcPr>
          <w:p w14:paraId="2860713C" w14:textId="64C800CD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D1116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6E4DCEC" w14:textId="0D5C60D8" w:rsidR="0033188C" w:rsidRPr="006B07E9" w:rsidRDefault="00C605F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FC0035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0CD1E" w14:textId="7B69837D" w:rsidR="0033188C" w:rsidRPr="006B07E9" w:rsidRDefault="00C605F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E9C5E6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9E5C3" w14:textId="327DD40F" w:rsidR="0033188C" w:rsidRPr="006B07E9" w:rsidRDefault="00C605F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FD0688B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77C55" w14:textId="6185A97A" w:rsidR="0033188C" w:rsidRPr="006B07E9" w:rsidRDefault="00C605F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3188C" w:rsidRPr="006B07E9" w14:paraId="0C4BD26F" w14:textId="77777777" w:rsidTr="004B77DD">
        <w:trPr>
          <w:trHeight w:val="335"/>
        </w:trPr>
        <w:tc>
          <w:tcPr>
            <w:tcW w:w="4410" w:type="dxa"/>
          </w:tcPr>
          <w:p w14:paraId="4F790BA6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</w:tcPr>
          <w:p w14:paraId="71C0CB80" w14:textId="39605ABA" w:rsidR="0033188C" w:rsidRPr="00EA395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B60682"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A3953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B60682"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3188C" w:rsidRPr="006B07E9" w14:paraId="71E66E50" w14:textId="77777777" w:rsidTr="004B77DD">
        <w:tc>
          <w:tcPr>
            <w:tcW w:w="4410" w:type="dxa"/>
          </w:tcPr>
          <w:p w14:paraId="53D49336" w14:textId="13195B38" w:rsidR="0033188C" w:rsidRPr="006B07E9" w:rsidRDefault="0033188C" w:rsidP="00FB5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B77DD" w:rsidRPr="006B07E9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FB5694"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080" w:type="dxa"/>
          </w:tcPr>
          <w:p w14:paraId="1D2062E0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DE032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EE08A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8EA12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88982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01951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E81124" w14:textId="77777777" w:rsidR="0033188C" w:rsidRPr="006B07E9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6239" w:rsidRPr="006B07E9" w14:paraId="1D939F0E" w14:textId="77777777" w:rsidTr="004B77DD">
        <w:tc>
          <w:tcPr>
            <w:tcW w:w="4410" w:type="dxa"/>
          </w:tcPr>
          <w:p w14:paraId="3022E3E8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8E0409" w14:textId="535580E1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68</w:t>
            </w:r>
            <w:r w:rsidR="00004190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BF230A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43DB56B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5B624" w14:textId="5ADE05DB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43</w:t>
            </w:r>
            <w:r w:rsidR="00DD6239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1F096F0D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F615D2" w14:textId="4320184C" w:rsidR="00DD6239" w:rsidRPr="006B07E9" w:rsidRDefault="00C605FF" w:rsidP="00735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13</w:t>
            </w:r>
            <w:r w:rsidR="00004190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46AFF9CC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EDF26" w14:textId="5C54D262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44" w:right="15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086</w:t>
            </w:r>
            <w:r w:rsidRPr="006B07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6239" w:rsidRPr="006B07E9" w14:paraId="11BAC2AC" w14:textId="77777777" w:rsidTr="004B77DD">
        <w:tc>
          <w:tcPr>
            <w:tcW w:w="4410" w:type="dxa"/>
          </w:tcPr>
          <w:p w14:paraId="4349A54A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56F37A" w14:textId="183E2712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004190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200</w:t>
            </w:r>
            <w:r w:rsidR="00004190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1C7893A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8644A" w14:textId="4140CB82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DD6239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200</w:t>
            </w:r>
            <w:r w:rsidR="00DD6239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45C4C23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1D23A" w14:textId="48C046A2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004190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200</w:t>
            </w:r>
            <w:r w:rsidR="00004190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94ACA0B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5F311" w14:textId="46D5304D" w:rsidR="00DD6239" w:rsidRPr="006B07E9" w:rsidRDefault="00C605FF" w:rsidP="00014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-1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DD6239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200</w:t>
            </w:r>
            <w:r w:rsidR="00DD6239" w:rsidRPr="006B07E9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D6239" w:rsidRPr="006B07E9" w14:paraId="3E4D0506" w14:textId="77777777" w:rsidTr="004B77DD">
        <w:tc>
          <w:tcPr>
            <w:tcW w:w="4410" w:type="dxa"/>
          </w:tcPr>
          <w:p w14:paraId="44CAFEC0" w14:textId="3BCC21EE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9BE36B" w14:textId="7E0536D6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0419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09704748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36B4C9B" w14:textId="4EE68093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D6239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366699AC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9221A47" w14:textId="40FBC9B4" w:rsidR="00DD6239" w:rsidRPr="006B07E9" w:rsidRDefault="00C605FF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0419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4C56D183" w14:textId="77777777" w:rsidR="00DD6239" w:rsidRPr="006B07E9" w:rsidRDefault="00DD6239" w:rsidP="00DD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9B05F83" w14:textId="7B660E94" w:rsidR="00DD6239" w:rsidRPr="00735522" w:rsidRDefault="00DD6239" w:rsidP="00735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552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3552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73552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2DF327D" w14:textId="77777777" w:rsidR="00DF00A7" w:rsidRPr="007A1B82" w:rsidRDefault="00DF00A7" w:rsidP="00DF00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BC68841" w14:textId="79ABE78E" w:rsidR="002B2995" w:rsidRPr="006B07E9" w:rsidRDefault="002B2995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เงินปันผล</w:t>
      </w:r>
    </w:p>
    <w:p w14:paraId="7A65ED9E" w14:textId="77777777" w:rsidR="00F1765A" w:rsidRPr="007A1B82" w:rsidRDefault="00F1765A" w:rsidP="00F176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359B598" w14:textId="77777777" w:rsidR="000F4B64" w:rsidRPr="006B07E9" w:rsidRDefault="00EC713E" w:rsidP="00EC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bookmarkStart w:id="4" w:name="OLE_LINK4"/>
      <w:r w:rsidRPr="006B07E9">
        <w:rPr>
          <w:rFonts w:ascii="Angsana New" w:hAnsi="Angsana New"/>
          <w:spacing w:val="4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39850FA" w14:textId="77777777" w:rsidR="00EC713E" w:rsidRPr="007A1B82" w:rsidRDefault="00EC713E" w:rsidP="00EC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6"/>
        <w:gridCol w:w="236"/>
        <w:gridCol w:w="1280"/>
        <w:gridCol w:w="240"/>
        <w:gridCol w:w="1164"/>
        <w:gridCol w:w="234"/>
        <w:gridCol w:w="1194"/>
      </w:tblGrid>
      <w:tr w:rsidR="00EC713E" w:rsidRPr="006B07E9" w14:paraId="13647A97" w14:textId="77777777" w:rsidTr="00D2187E">
        <w:tc>
          <w:tcPr>
            <w:tcW w:w="3510" w:type="dxa"/>
            <w:vAlign w:val="bottom"/>
          </w:tcPr>
          <w:p w14:paraId="5567489B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76594E94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B286FA9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95095D0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3902A39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0" w:type="dxa"/>
          </w:tcPr>
          <w:p w14:paraId="2CB0A87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14:paraId="103CD72C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09176DF5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2E2019B" w14:textId="77777777" w:rsidR="00EC713E" w:rsidRPr="006B07E9" w:rsidDel="00D43E7A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C713E" w:rsidRPr="006B07E9" w14:paraId="1EA8C822" w14:textId="77777777" w:rsidTr="00D2187E">
        <w:tc>
          <w:tcPr>
            <w:tcW w:w="3510" w:type="dxa"/>
          </w:tcPr>
          <w:p w14:paraId="10BFC02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273C8FE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6A9AE4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0" w:type="dxa"/>
          </w:tcPr>
          <w:p w14:paraId="69C4F936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4998B65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4" w:type="dxa"/>
          </w:tcPr>
          <w:p w14:paraId="5185886B" w14:textId="77777777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0ACF4BD6" w14:textId="77777777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4D9D17D9" w14:textId="07B9FB08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D22E5" w:rsidRPr="00EA39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1891" w:rsidRPr="006B07E9" w14:paraId="2D3E93F0" w14:textId="77777777" w:rsidTr="00D2187E">
        <w:tc>
          <w:tcPr>
            <w:tcW w:w="3510" w:type="dxa"/>
          </w:tcPr>
          <w:p w14:paraId="4C129432" w14:textId="3EBB57DE" w:rsidR="00C51891" w:rsidRPr="006B07E9" w:rsidRDefault="00C605FF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16" w:type="dxa"/>
          </w:tcPr>
          <w:p w14:paraId="7FCC25D1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3B318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358A7669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ED7A0E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7031BF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312AE0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846BFF2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891" w:rsidRPr="006B07E9" w14:paraId="4FED449E" w14:textId="77777777" w:rsidTr="00D2187E">
        <w:tc>
          <w:tcPr>
            <w:tcW w:w="3510" w:type="dxa"/>
          </w:tcPr>
          <w:p w14:paraId="54BE1CAD" w14:textId="4C30E762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2187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="00D218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6" w:type="dxa"/>
          </w:tcPr>
          <w:p w14:paraId="1C5F056C" w14:textId="59FCDAD8" w:rsidR="00C51891" w:rsidRPr="006B07E9" w:rsidRDefault="00C605FF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28</w:t>
            </w:r>
            <w:r w:rsidR="00D218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187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42305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05FF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45FBB48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67A071BA" w14:textId="4D02C290" w:rsidR="00C51891" w:rsidRPr="006B07E9" w:rsidRDefault="0042305E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C605FF" w:rsidRPr="00C605FF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1137CBBC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48F92A3" w14:textId="6920ED2A" w:rsidR="00C51891" w:rsidRPr="00D2187E" w:rsidRDefault="00C605FF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96617505"/>
            <w:r w:rsidRPr="00C605FF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42305E" w:rsidRPr="00D218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C605FF">
              <w:rPr>
                <w:rFonts w:ascii="Angsana New" w:hAnsi="Angsana New" w:hint="cs"/>
                <w:b/>
                <w:bCs/>
                <w:sz w:val="30"/>
                <w:szCs w:val="30"/>
              </w:rPr>
              <w:t>0425</w:t>
            </w:r>
            <w:bookmarkEnd w:id="5"/>
          </w:p>
        </w:tc>
        <w:tc>
          <w:tcPr>
            <w:tcW w:w="234" w:type="dxa"/>
          </w:tcPr>
          <w:p w14:paraId="32F9388E" w14:textId="77777777" w:rsidR="00C51891" w:rsidRPr="00D2187E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DFB620D" w14:textId="7A2FDEE2" w:rsidR="00C51891" w:rsidRPr="003D22E5" w:rsidRDefault="00C605FF" w:rsidP="003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b/>
                <w:bCs/>
                <w:sz w:val="30"/>
                <w:szCs w:val="30"/>
              </w:rPr>
              <w:t>51</w:t>
            </w:r>
            <w:r w:rsidR="003D22E5" w:rsidRPr="003D22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C51891" w:rsidRPr="006B07E9" w14:paraId="1A2E15A1" w14:textId="77777777" w:rsidTr="00D2187E">
        <w:tc>
          <w:tcPr>
            <w:tcW w:w="3510" w:type="dxa"/>
          </w:tcPr>
          <w:p w14:paraId="5C6E4E91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0EC90378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096D08F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</w:tcPr>
          <w:p w14:paraId="44CBE01B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5C6143B3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1A6F0657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3053090E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C8F2291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1891" w:rsidRPr="006B07E9" w14:paraId="7CAE514A" w14:textId="77777777" w:rsidTr="00D2187E">
        <w:tc>
          <w:tcPr>
            <w:tcW w:w="3510" w:type="dxa"/>
          </w:tcPr>
          <w:p w14:paraId="75008C30" w14:textId="525845D0" w:rsidR="00C51891" w:rsidRPr="006B07E9" w:rsidRDefault="00C605FF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16" w:type="dxa"/>
          </w:tcPr>
          <w:p w14:paraId="310F1150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17F7EA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748E9B47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E7F9BE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764A6BE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B5DB41F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4D3CEB8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6239" w:rsidRPr="006B07E9" w14:paraId="3168DCB8" w14:textId="77777777" w:rsidTr="00D2187E">
        <w:tc>
          <w:tcPr>
            <w:tcW w:w="3510" w:type="dxa"/>
          </w:tcPr>
          <w:p w14:paraId="46718C2D" w14:textId="50173F17" w:rsidR="00DD6239" w:rsidRPr="006B07E9" w:rsidRDefault="00DD6239" w:rsidP="00DD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2187E"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ระหว่างกาลปี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6" w:type="dxa"/>
          </w:tcPr>
          <w:p w14:paraId="0D1B83C6" w14:textId="67FA239C" w:rsidR="00DD6239" w:rsidRPr="006B07E9" w:rsidRDefault="00C605FF" w:rsidP="00DD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24</w:t>
            </w:r>
            <w:r w:rsidR="00DD6239"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39B0C35" w14:textId="77777777" w:rsidR="00DD6239" w:rsidRPr="006B07E9" w:rsidRDefault="00DD6239" w:rsidP="00DD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1E303FD2" w14:textId="47C5565C" w:rsidR="00DD6239" w:rsidRPr="006B07E9" w:rsidRDefault="00DD6239" w:rsidP="00DD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3C0D2ACA" w14:textId="77777777" w:rsidR="00DD6239" w:rsidRPr="006B07E9" w:rsidRDefault="00DD6239" w:rsidP="00DD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02F5681" w14:textId="02D62781" w:rsidR="00DD6239" w:rsidRPr="006B07E9" w:rsidRDefault="00C605FF" w:rsidP="00DD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D6239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4" w:type="dxa"/>
          </w:tcPr>
          <w:p w14:paraId="13168BE0" w14:textId="77777777" w:rsidR="00DD6239" w:rsidRPr="006B07E9" w:rsidRDefault="00DD6239" w:rsidP="00DD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6300D143" w14:textId="538E8C3E" w:rsidR="00DD6239" w:rsidRPr="006B07E9" w:rsidRDefault="00C605FF" w:rsidP="00014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3D22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EE5794A" w14:textId="2FB96BA5" w:rsidR="007A1B82" w:rsidRDefault="007A1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4"/>
          <w:szCs w:val="14"/>
        </w:rPr>
      </w:pPr>
    </w:p>
    <w:p w14:paraId="77636451" w14:textId="77777777" w:rsidR="007A1B82" w:rsidRDefault="007A1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4"/>
          <w:szCs w:val="14"/>
        </w:rPr>
      </w:pPr>
      <w:r>
        <w:rPr>
          <w:rFonts w:ascii="Angsana New" w:hAnsi="Angsana New"/>
          <w:bCs/>
          <w:sz w:val="14"/>
          <w:szCs w:val="14"/>
        </w:rPr>
        <w:br w:type="page"/>
      </w:r>
    </w:p>
    <w:p w14:paraId="0337960F" w14:textId="4F7001A2" w:rsidR="007A1B82" w:rsidRPr="007A1B82" w:rsidRDefault="007A1B82" w:rsidP="007A1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7A1B82" w:rsidRPr="007A1B82" w:rsidSect="00FC1BED">
          <w:footerReference w:type="default" r:id="rId2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006D35" w14:textId="77777777" w:rsidR="007A1B82" w:rsidRPr="006B07E9" w:rsidRDefault="007A1B82" w:rsidP="007A1B8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เครื่องมือทางการเงิน</w:t>
      </w:r>
    </w:p>
    <w:p w14:paraId="616A67B0" w14:textId="77777777" w:rsidR="007A1B82" w:rsidRPr="00DD29DC" w:rsidRDefault="007A1B82" w:rsidP="007A1B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4A18B82F" w14:textId="77777777" w:rsidR="007A1B82" w:rsidRPr="006B07E9" w:rsidRDefault="007A1B82" w:rsidP="0067638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5EB678" w14:textId="77777777" w:rsidR="007A1B82" w:rsidRPr="00DD29DC" w:rsidRDefault="007A1B82" w:rsidP="007A1B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198AF9CE" w14:textId="77777777" w:rsidR="007A1B82" w:rsidRDefault="007A1B82" w:rsidP="007A1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A1B8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FF91F9" w14:textId="77777777" w:rsidR="007A1B82" w:rsidRPr="00DD29DC" w:rsidRDefault="007A1B82" w:rsidP="007A1B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1096"/>
        <w:gridCol w:w="1620"/>
        <w:gridCol w:w="236"/>
        <w:gridCol w:w="1564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08"/>
        <w:gridCol w:w="6"/>
      </w:tblGrid>
      <w:tr w:rsidR="00C23391" w:rsidRPr="00F61C23" w14:paraId="5D538B60" w14:textId="77777777" w:rsidTr="00440FFB">
        <w:trPr>
          <w:gridAfter w:val="1"/>
          <w:wAfter w:w="6" w:type="dxa"/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11DC1DD9" w14:textId="77777777" w:rsidR="00C23391" w:rsidRPr="00F61C23" w:rsidRDefault="00C23391" w:rsidP="00F242DA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34" w:type="dxa"/>
            <w:gridSpan w:val="13"/>
            <w:vAlign w:val="bottom"/>
          </w:tcPr>
          <w:p w14:paraId="4471D05E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23391" w:rsidRPr="00F61C23" w14:paraId="4D54F801" w14:textId="77777777" w:rsidTr="00440FFB">
        <w:trPr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6916CAEC" w14:textId="77777777" w:rsidR="00C23391" w:rsidRPr="00F61C23" w:rsidRDefault="00C23391" w:rsidP="00F242DA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2A73B2E7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3A3025D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0F9E7757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391" w:rsidRPr="00F61C23" w14:paraId="29001E9A" w14:textId="77777777" w:rsidTr="00440FFB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4FBB2F6E" w14:textId="1D72E3DC" w:rsidR="00C23391" w:rsidRPr="00F61C23" w:rsidRDefault="00922678" w:rsidP="00F242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B176C78" w14:textId="77777777" w:rsidR="00C23391" w:rsidRPr="00F61C23" w:rsidRDefault="00C23391" w:rsidP="00F242DA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91C27C5" w14:textId="77777777" w:rsidR="00922678" w:rsidRDefault="00995B2F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2CA92BCF" w14:textId="5615B060" w:rsidR="00C23391" w:rsidRPr="00F61C23" w:rsidRDefault="00995B2F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="00C23391"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1027378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B5876C6" w14:textId="77777777" w:rsidR="00922678" w:rsidRDefault="00995B2F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22D71B46" w14:textId="682E82B0" w:rsidR="00F37C34" w:rsidRDefault="00995B2F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="00C23391"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0614C98B" w14:textId="1A000963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ตัดจำหน่าย</w:t>
            </w:r>
            <w:r w:rsidRPr="00F61C23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49237" w14:textId="77777777" w:rsidR="00C23391" w:rsidRPr="00F61C23" w:rsidRDefault="00C23391" w:rsidP="00F242D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6EA3514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20305B9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8FF72A9" w14:textId="18DA74EF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ADE78CF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3CD9EF9" w14:textId="3F014780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258A760" w14:textId="77777777" w:rsidR="00C23391" w:rsidRPr="00F61C23" w:rsidRDefault="00C23391" w:rsidP="00F242D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E19DD87" w14:textId="3C71F28C" w:rsidR="00C23391" w:rsidRPr="00F61C23" w:rsidRDefault="00C23391" w:rsidP="00F242D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1543ABE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675E556D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23391" w:rsidRPr="00F61C23" w14:paraId="4ABDCAF3" w14:textId="77777777" w:rsidTr="00440FFB">
        <w:trPr>
          <w:gridAfter w:val="1"/>
          <w:wAfter w:w="6" w:type="dxa"/>
          <w:trHeight w:val="261"/>
        </w:trPr>
        <w:tc>
          <w:tcPr>
            <w:tcW w:w="3224" w:type="dxa"/>
            <w:shd w:val="clear" w:color="auto" w:fill="auto"/>
          </w:tcPr>
          <w:p w14:paraId="04A2B1EC" w14:textId="77777777" w:rsidR="00C23391" w:rsidRPr="00F61C23" w:rsidRDefault="00C23391" w:rsidP="00F242D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shd w:val="clear" w:color="auto" w:fill="auto"/>
          </w:tcPr>
          <w:p w14:paraId="70905225" w14:textId="77777777" w:rsidR="00C23391" w:rsidRPr="00F61C23" w:rsidRDefault="00C23391" w:rsidP="00F242D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34" w:type="dxa"/>
            <w:gridSpan w:val="13"/>
          </w:tcPr>
          <w:p w14:paraId="6BAC441C" w14:textId="77777777" w:rsidR="00C23391" w:rsidRPr="00F61C23" w:rsidRDefault="00C23391" w:rsidP="00F242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391" w:rsidRPr="00F61C23" w14:paraId="4E804099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6E1FB1F4" w14:textId="77777777" w:rsidR="00C23391" w:rsidRPr="00F61C23" w:rsidRDefault="00C23391" w:rsidP="00F242D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6" w:type="dxa"/>
            <w:shd w:val="clear" w:color="auto" w:fill="auto"/>
          </w:tcPr>
          <w:p w14:paraId="50FACA23" w14:textId="77777777" w:rsidR="00C23391" w:rsidRPr="00F61C23" w:rsidRDefault="00C23391" w:rsidP="00F242D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0297B27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666A3A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E05EB7D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2811FF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0473994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8C9B7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DF615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A67470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CDD61C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9BDFD2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CE62122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91BE6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942B0AA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5B2F" w:rsidRPr="00F61C23" w14:paraId="0677B7E3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293B1B6E" w14:textId="246EF940" w:rsidR="00995B2F" w:rsidRPr="00F61C23" w:rsidRDefault="00995B2F" w:rsidP="00995B2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</w:t>
            </w:r>
          </w:p>
        </w:tc>
        <w:tc>
          <w:tcPr>
            <w:tcW w:w="1096" w:type="dxa"/>
            <w:shd w:val="clear" w:color="auto" w:fill="auto"/>
          </w:tcPr>
          <w:p w14:paraId="5B980960" w14:textId="77777777" w:rsidR="00995B2F" w:rsidRPr="00F61C23" w:rsidRDefault="00995B2F" w:rsidP="00995B2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2AC8D7A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BC66D9" w14:textId="77777777" w:rsidR="00995B2F" w:rsidRPr="00F61C23" w:rsidRDefault="00995B2F" w:rsidP="00995B2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6C27178" w14:textId="733A9853" w:rsidR="00995B2F" w:rsidRPr="00F61C23" w:rsidRDefault="00C605FF" w:rsidP="00995B2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  <w:r w:rsidR="00995B2F"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236" w:type="dxa"/>
            <w:shd w:val="clear" w:color="auto" w:fill="auto"/>
          </w:tcPr>
          <w:p w14:paraId="5C87CBE1" w14:textId="77777777" w:rsidR="00995B2F" w:rsidRPr="00F61C23" w:rsidRDefault="00995B2F" w:rsidP="00995B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0A554EC" w14:textId="5CEF5FB4" w:rsidR="00995B2F" w:rsidRPr="00F61C23" w:rsidRDefault="00C605FF" w:rsidP="00995B2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  <w:r w:rsidR="00995B2F"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236" w:type="dxa"/>
          </w:tcPr>
          <w:p w14:paraId="41B7C7F0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27E12BC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A19A3F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7A76EED" w14:textId="761C6126" w:rsidR="00995B2F" w:rsidRPr="00F61C23" w:rsidRDefault="00C605FF" w:rsidP="00995B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995B2F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7D5766AA" w14:textId="77777777" w:rsidR="00995B2F" w:rsidRPr="00F61C23" w:rsidRDefault="00995B2F" w:rsidP="00995B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1D0A8F88" w14:textId="77777777" w:rsidR="00995B2F" w:rsidRPr="00F61C23" w:rsidRDefault="00995B2F" w:rsidP="0099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310CFA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9CBB1FB" w14:textId="16D4D3D2" w:rsidR="00995B2F" w:rsidRPr="00F61C23" w:rsidRDefault="00C605FF" w:rsidP="00995B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995B2F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738</w:t>
            </w:r>
          </w:p>
        </w:tc>
      </w:tr>
      <w:tr w:rsidR="00995B2F" w:rsidRPr="00F61C23" w14:paraId="41486421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39D640CE" w14:textId="77777777" w:rsidR="00995B2F" w:rsidRPr="00F61C23" w:rsidRDefault="00995B2F" w:rsidP="00995B2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1096" w:type="dxa"/>
            <w:shd w:val="clear" w:color="auto" w:fill="auto"/>
          </w:tcPr>
          <w:p w14:paraId="6B80E14C" w14:textId="77777777" w:rsidR="00995B2F" w:rsidRPr="00F61C23" w:rsidRDefault="00995B2F" w:rsidP="00995B2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A4FFEDE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177F7" w14:textId="77777777" w:rsidR="00995B2F" w:rsidRPr="00F61C23" w:rsidRDefault="00995B2F" w:rsidP="00995B2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F943F75" w14:textId="064CAEC7" w:rsidR="00995B2F" w:rsidRPr="00F61C23" w:rsidRDefault="00C605FF" w:rsidP="00995B2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995B2F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355347BE" w14:textId="77777777" w:rsidR="00995B2F" w:rsidRPr="00F61C23" w:rsidRDefault="00995B2F" w:rsidP="00995B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6F40E80" w14:textId="2C162E72" w:rsidR="00995B2F" w:rsidRPr="00F61C23" w:rsidRDefault="00C605FF" w:rsidP="00995B2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995B2F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236" w:type="dxa"/>
          </w:tcPr>
          <w:p w14:paraId="6BDD3377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00C5CCF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513F5A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68F8247A" w14:textId="315873C2" w:rsidR="00995B2F" w:rsidRPr="00F61C23" w:rsidRDefault="00C605FF" w:rsidP="00995B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995B2F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282</w:t>
            </w:r>
          </w:p>
        </w:tc>
        <w:tc>
          <w:tcPr>
            <w:tcW w:w="236" w:type="dxa"/>
            <w:shd w:val="clear" w:color="auto" w:fill="auto"/>
          </w:tcPr>
          <w:p w14:paraId="129C52C9" w14:textId="77777777" w:rsidR="00995B2F" w:rsidRPr="00F61C23" w:rsidRDefault="00995B2F" w:rsidP="00995B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1220A32B" w14:textId="77777777" w:rsidR="00995B2F" w:rsidRPr="00F61C23" w:rsidRDefault="00995B2F" w:rsidP="0099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05A4D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934FFDC" w14:textId="09398D2C" w:rsidR="00995B2F" w:rsidRPr="00F61C23" w:rsidRDefault="00C605FF" w:rsidP="00995B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995B2F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282</w:t>
            </w:r>
          </w:p>
        </w:tc>
      </w:tr>
      <w:tr w:rsidR="00995B2F" w:rsidRPr="00F61C23" w14:paraId="5B303507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11360B3A" w14:textId="77777777" w:rsidR="00995B2F" w:rsidRPr="00F61C23" w:rsidRDefault="00995B2F" w:rsidP="00995B2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61595D40" w14:textId="77777777" w:rsidR="00995B2F" w:rsidRPr="00F61C23" w:rsidRDefault="00995B2F" w:rsidP="00995B2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B4E65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B52FC" w14:textId="77777777" w:rsidR="00995B2F" w:rsidRPr="00F61C23" w:rsidRDefault="00995B2F" w:rsidP="00995B2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B3C4E" w14:textId="2BF36447" w:rsidR="00995B2F" w:rsidRPr="00F61C23" w:rsidRDefault="00C605FF" w:rsidP="00995B2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</w:t>
            </w:r>
            <w:r w:rsidR="00995B2F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3C153D00" w14:textId="77777777" w:rsidR="00995B2F" w:rsidRPr="00F61C23" w:rsidRDefault="00995B2F" w:rsidP="00995B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1F97A" w14:textId="3D0F5233" w:rsidR="00995B2F" w:rsidRPr="00F61C23" w:rsidRDefault="00C605FF" w:rsidP="00995B2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</w:t>
            </w:r>
            <w:r w:rsidR="00995B2F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345</w:t>
            </w:r>
          </w:p>
        </w:tc>
        <w:tc>
          <w:tcPr>
            <w:tcW w:w="236" w:type="dxa"/>
          </w:tcPr>
          <w:p w14:paraId="335C73F2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CD8CE59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4711875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C3F82E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614AE9C" w14:textId="77777777" w:rsidR="00995B2F" w:rsidRPr="00F61C23" w:rsidRDefault="00995B2F" w:rsidP="00995B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7B95D4" w14:textId="77777777" w:rsidR="00995B2F" w:rsidRPr="00F61C23" w:rsidRDefault="00995B2F" w:rsidP="0099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A2FA2EF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08A7828" w14:textId="77777777" w:rsidR="00995B2F" w:rsidRPr="00F61C23" w:rsidRDefault="00995B2F" w:rsidP="00995B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3391" w:rsidRPr="00F61C23" w14:paraId="6D55C73B" w14:textId="77777777" w:rsidTr="00440FFB">
        <w:trPr>
          <w:trHeight w:val="186"/>
        </w:trPr>
        <w:tc>
          <w:tcPr>
            <w:tcW w:w="3224" w:type="dxa"/>
            <w:shd w:val="clear" w:color="auto" w:fill="auto"/>
          </w:tcPr>
          <w:p w14:paraId="636F249C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39DC5C86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5D65114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F14249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5788B213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246EA7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AB5B7C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87FEB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6305BC6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83D8902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BDCF8B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CFDBB8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02CDB9E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1F19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CE5313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3391" w:rsidRPr="00F61C23" w14:paraId="08655561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0EC91FA4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6" w:type="dxa"/>
            <w:shd w:val="clear" w:color="auto" w:fill="auto"/>
          </w:tcPr>
          <w:p w14:paraId="54CF9E22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BF26A1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DD2290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783D438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711D04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97316E3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20D02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F9DA06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32DD8EC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0E786D0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2BB26E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68E9C6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DD132A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33521FA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3391" w:rsidRPr="00F61C23" w14:paraId="30907B57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328930BF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96" w:type="dxa"/>
            <w:shd w:val="clear" w:color="auto" w:fill="auto"/>
          </w:tcPr>
          <w:p w14:paraId="541FE64D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6D30CC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9E5BAD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5B2FE1D3" w14:textId="68092FE4" w:rsidR="00C23391" w:rsidRPr="00F61C23" w:rsidRDefault="00C23391" w:rsidP="00F242D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F73DA8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6054659" w14:textId="01596327" w:rsidR="00C23391" w:rsidRPr="00F61C23" w:rsidRDefault="00C23391" w:rsidP="00F242D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368A8E2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23DD2A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E85FDD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B25F54" w14:textId="3D82A96B" w:rsidR="00C23391" w:rsidRPr="00F61C23" w:rsidRDefault="00C23391" w:rsidP="00F242D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872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DFFDC48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B26390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A267FF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27C95EC" w14:textId="161DF358" w:rsidR="00C23391" w:rsidRPr="00F61C23" w:rsidRDefault="00C23391" w:rsidP="00F242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872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3391" w:rsidRPr="00F61C23" w14:paraId="4BF43E98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31D89525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096" w:type="dxa"/>
            <w:shd w:val="clear" w:color="auto" w:fill="auto"/>
          </w:tcPr>
          <w:p w14:paraId="5CDE6C6E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BF29672" w14:textId="1B3FA5E3" w:rsidR="00C23391" w:rsidRPr="00F61C23" w:rsidRDefault="00C23391" w:rsidP="00F242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826F21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AEE050E" w14:textId="77777777" w:rsidR="00C23391" w:rsidRPr="00F61C23" w:rsidRDefault="00C23391" w:rsidP="00DD29D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44A92D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D1AFAF0" w14:textId="01CD46CD" w:rsidR="00C23391" w:rsidRPr="00F61C23" w:rsidRDefault="00C23391" w:rsidP="00F242D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19AFFD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815ED8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204775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66215D0" w14:textId="6DB4DD91" w:rsidR="00C23391" w:rsidRPr="00F61C23" w:rsidRDefault="00C23391" w:rsidP="00F242D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BEBC341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AE3D4C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727EA7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C7191D4" w14:textId="6C3A748A" w:rsidR="00C23391" w:rsidRPr="00F61C23" w:rsidRDefault="00C23391" w:rsidP="00F242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3391" w:rsidRPr="00F61C23" w14:paraId="346DE93C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7412191E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96" w:type="dxa"/>
            <w:shd w:val="clear" w:color="auto" w:fill="auto"/>
          </w:tcPr>
          <w:p w14:paraId="755A942C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EF35AFD" w14:textId="24459878" w:rsidR="00C23391" w:rsidRPr="00F61C23" w:rsidRDefault="00C23391" w:rsidP="00F242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F67141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3163A02F" w14:textId="77777777" w:rsidR="00C23391" w:rsidRPr="00F61C23" w:rsidRDefault="00C23391" w:rsidP="00DD29D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4EF2F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658BC30" w14:textId="4C105567" w:rsidR="00C23391" w:rsidRPr="00F61C23" w:rsidRDefault="00C23391" w:rsidP="00F242D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538364E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88495E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737EBA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D18EC4" w14:textId="599BD996" w:rsidR="00C23391" w:rsidRPr="00F61C23" w:rsidRDefault="00C23391" w:rsidP="00F242D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E5EF64E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1BE6FA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78DA17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85372F4" w14:textId="0A6BEBDA" w:rsidR="00C23391" w:rsidRPr="00F61C23" w:rsidRDefault="00C23391" w:rsidP="00F242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3391" w:rsidRPr="00F61C23" w14:paraId="29C6C4A2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77998087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56E4C429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64252" w14:textId="66DEA082" w:rsidR="00C23391" w:rsidRPr="00F61C23" w:rsidRDefault="00C23391" w:rsidP="00F242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6B0D12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137BD" w14:textId="42F8666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244373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C5AEF" w14:textId="45EFE0F9" w:rsidR="00C23391" w:rsidRPr="00F61C23" w:rsidRDefault="00C23391" w:rsidP="00F242D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3795997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6EDCBC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516DAD6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D6029B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2EDD5B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EEDF3A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F66E84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FFA8B81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3391" w:rsidRPr="00F61C23" w14:paraId="447D1430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4492895C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4AC72C0" w14:textId="77777777" w:rsidR="00C23391" w:rsidRPr="00F61C23" w:rsidRDefault="00C23391" w:rsidP="00F242DA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6BB11E8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AAC92B" w14:textId="77777777" w:rsidR="00C23391" w:rsidRPr="00F61C23" w:rsidRDefault="00C23391" w:rsidP="00F242D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FF4794C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DE2A0F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60045F0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87BC6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53F924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5898A42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89D7F3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B2E542D" w14:textId="77777777" w:rsidR="00C23391" w:rsidRPr="00F61C23" w:rsidRDefault="00C23391" w:rsidP="00F242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B602673" w14:textId="77777777" w:rsidR="00C23391" w:rsidRPr="00F61C23" w:rsidRDefault="00C23391" w:rsidP="00F2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AFFD64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498C9A9" w14:textId="77777777" w:rsidR="00C23391" w:rsidRPr="00F61C23" w:rsidRDefault="00C23391" w:rsidP="00F242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41D3A15" w14:textId="77777777" w:rsidR="00922678" w:rsidRDefault="00922678"/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1096"/>
        <w:gridCol w:w="1620"/>
        <w:gridCol w:w="236"/>
        <w:gridCol w:w="1564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08"/>
        <w:gridCol w:w="6"/>
      </w:tblGrid>
      <w:tr w:rsidR="00D40782" w:rsidRPr="006B07E9" w14:paraId="5E37B93C" w14:textId="77777777" w:rsidTr="00440FFB">
        <w:trPr>
          <w:gridAfter w:val="1"/>
          <w:wAfter w:w="6" w:type="dxa"/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4EA97E1C" w14:textId="77777777" w:rsidR="00D40782" w:rsidRPr="006B07E9" w:rsidRDefault="00D40782" w:rsidP="0042146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34" w:type="dxa"/>
            <w:gridSpan w:val="13"/>
            <w:vAlign w:val="bottom"/>
          </w:tcPr>
          <w:p w14:paraId="5757CBF1" w14:textId="77777777" w:rsidR="00D40782" w:rsidRPr="006B07E9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40782" w:rsidRPr="006B07E9" w14:paraId="1C072E08" w14:textId="77777777" w:rsidTr="00440FFB">
        <w:trPr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1ACA2717" w14:textId="77777777" w:rsidR="00D40782" w:rsidRPr="006B07E9" w:rsidRDefault="00D40782" w:rsidP="0042146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584A4D3C" w14:textId="77777777" w:rsidR="00D40782" w:rsidRPr="006B07E9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581D342" w14:textId="77777777" w:rsidR="00D40782" w:rsidRPr="006B07E9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50926A5C" w14:textId="77777777" w:rsidR="00D40782" w:rsidRPr="006B07E9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B3EA4" w:rsidRPr="006B07E9" w14:paraId="1114128A" w14:textId="77777777" w:rsidTr="00440FFB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69A903BE" w14:textId="7C4AE52D" w:rsidR="00FB3EA4" w:rsidRPr="006B07E9" w:rsidRDefault="00922678" w:rsidP="004214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A7D9DE1" w14:textId="3DF39C17" w:rsidR="00FB3EA4" w:rsidRPr="006B07E9" w:rsidRDefault="00FB3EA4" w:rsidP="00ED467F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4A1CF23" w14:textId="77777777" w:rsidR="00153042" w:rsidRDefault="00F37C3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201EAAB0" w14:textId="35FC8C5E" w:rsidR="00FB3EA4" w:rsidRPr="006B07E9" w:rsidRDefault="00F37C3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386F5A2" w14:textId="77777777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C7DEED" w14:textId="77777777" w:rsidR="00153042" w:rsidRDefault="00F37C3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1D8FBDC" w14:textId="3E943527" w:rsidR="00F37C34" w:rsidRDefault="00F37C3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7B8A1D91" w14:textId="532E9AD4" w:rsidR="00FB3EA4" w:rsidRPr="006B07E9" w:rsidRDefault="00F37C3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ตัดจำหน่าย</w:t>
            </w:r>
            <w:r w:rsidRPr="00F61C23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D3C15" w14:textId="77777777" w:rsidR="00FB3EA4" w:rsidRPr="006B07E9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16EDF0" w14:textId="77777777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B2D0DB" w14:textId="77777777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8030BAB" w14:textId="0EF2199E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6B07E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7E37C1B" w14:textId="77777777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1D019C" w14:textId="3DA302A8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6B07E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CD3836D" w14:textId="77777777" w:rsidR="00FB3EA4" w:rsidRPr="006B07E9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965F0EB" w14:textId="603D9CF6" w:rsidR="00FB3EA4" w:rsidRPr="006B07E9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6D85F2F" w14:textId="77777777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25C85290" w14:textId="77777777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B3EA4" w:rsidRPr="006B07E9" w14:paraId="1BF08693" w14:textId="77777777" w:rsidTr="00440FFB">
        <w:trPr>
          <w:gridAfter w:val="1"/>
          <w:wAfter w:w="6" w:type="dxa"/>
          <w:trHeight w:val="261"/>
        </w:trPr>
        <w:tc>
          <w:tcPr>
            <w:tcW w:w="3224" w:type="dxa"/>
            <w:shd w:val="clear" w:color="auto" w:fill="auto"/>
          </w:tcPr>
          <w:p w14:paraId="23843983" w14:textId="77777777" w:rsidR="00FB3EA4" w:rsidRPr="006B07E9" w:rsidRDefault="00FB3EA4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shd w:val="clear" w:color="auto" w:fill="auto"/>
          </w:tcPr>
          <w:p w14:paraId="4A1802C3" w14:textId="75B7B413" w:rsidR="00FB3EA4" w:rsidRPr="006B07E9" w:rsidRDefault="00FB3EA4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34" w:type="dxa"/>
            <w:gridSpan w:val="13"/>
          </w:tcPr>
          <w:p w14:paraId="162EC963" w14:textId="77777777" w:rsidR="00FB3EA4" w:rsidRPr="006B07E9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634C2" w:rsidRPr="006B07E9" w14:paraId="57BF78E9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6B884F0B" w14:textId="65522D80" w:rsidR="000634C2" w:rsidRPr="006B07E9" w:rsidRDefault="000634C2" w:rsidP="000634C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6" w:type="dxa"/>
            <w:shd w:val="clear" w:color="auto" w:fill="auto"/>
          </w:tcPr>
          <w:p w14:paraId="674D43EB" w14:textId="77777777" w:rsidR="000634C2" w:rsidRPr="006B07E9" w:rsidRDefault="000634C2" w:rsidP="000634C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A337001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5CA3D7" w14:textId="77777777" w:rsidR="000634C2" w:rsidRPr="006B07E9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70641E6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1B09BE" w14:textId="77777777" w:rsidR="000634C2" w:rsidRPr="006B07E9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6519B2A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A4544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002596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EA3D7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D0395B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5587D" w14:textId="77777777" w:rsidR="000634C2" w:rsidRPr="006B07E9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9073C6" w14:textId="77777777" w:rsidR="000634C2" w:rsidRPr="006B07E9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64DE5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AD7114C" w14:textId="77777777" w:rsidR="000634C2" w:rsidRPr="006B07E9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7C34" w:rsidRPr="006B07E9" w14:paraId="5AAD048D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328FEA3B" w14:textId="7F9B607A" w:rsidR="00F37C34" w:rsidRPr="006B07E9" w:rsidRDefault="00F37C34" w:rsidP="00F37C3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6B07E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="00DD29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96" w:type="dxa"/>
            <w:shd w:val="clear" w:color="auto" w:fill="auto"/>
          </w:tcPr>
          <w:p w14:paraId="72C3AD53" w14:textId="2ABD1308" w:rsidR="00F37C34" w:rsidRPr="006B07E9" w:rsidRDefault="00F37C34" w:rsidP="00F37C3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7DD490E" w14:textId="3B4C9C42" w:rsidR="00F37C34" w:rsidRPr="006B07E9" w:rsidRDefault="00F37C34" w:rsidP="00F37C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487A52" w14:textId="77777777" w:rsidR="00F37C34" w:rsidRPr="006B07E9" w:rsidRDefault="00F37C34" w:rsidP="00F37C3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A898CA1" w14:textId="6E25D9F1" w:rsidR="00F37C34" w:rsidRPr="006B07E9" w:rsidRDefault="00C605FF" w:rsidP="0015304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  <w:r w:rsidR="00F37C34"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236" w:type="dxa"/>
            <w:shd w:val="clear" w:color="auto" w:fill="auto"/>
          </w:tcPr>
          <w:p w14:paraId="09E4EB76" w14:textId="77777777" w:rsidR="00F37C34" w:rsidRPr="006B07E9" w:rsidRDefault="00F37C34" w:rsidP="00F37C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E29C1CB" w14:textId="1813C0B2" w:rsidR="00F37C34" w:rsidRPr="006B07E9" w:rsidRDefault="00C605FF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  <w:r w:rsidR="00F37C34"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236" w:type="dxa"/>
          </w:tcPr>
          <w:p w14:paraId="12FC5DDE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6A9CE4F" w14:textId="6C65B5FB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5CA388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BFA9BE7" w14:textId="403C8C79" w:rsidR="00F37C34" w:rsidRPr="006B07E9" w:rsidRDefault="00C605FF" w:rsidP="00F37C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F37C3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383BE4BB" w14:textId="77777777" w:rsidR="00F37C34" w:rsidRPr="006B07E9" w:rsidRDefault="00F37C34" w:rsidP="00F37C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C29E6A" w14:textId="3A9CAC7E" w:rsidR="00F37C34" w:rsidRPr="006B07E9" w:rsidRDefault="00F37C34" w:rsidP="00F3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44977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C2FE92" w14:textId="09432BB2" w:rsidR="00F37C34" w:rsidRPr="006B07E9" w:rsidRDefault="00C605FF" w:rsidP="00F37C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F37C3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738</w:t>
            </w:r>
          </w:p>
        </w:tc>
      </w:tr>
      <w:tr w:rsidR="00F37C34" w:rsidRPr="006B07E9" w14:paraId="45910F2D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58DCBDBF" w14:textId="0548DA26" w:rsidR="00F37C34" w:rsidRPr="006B07E9" w:rsidRDefault="00F37C34" w:rsidP="00F37C3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1096" w:type="dxa"/>
            <w:shd w:val="clear" w:color="auto" w:fill="auto"/>
          </w:tcPr>
          <w:p w14:paraId="3A946E93" w14:textId="23B7AFB7" w:rsidR="00F37C34" w:rsidRPr="006B07E9" w:rsidRDefault="00F37C34" w:rsidP="00F37C3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62DB5C" w14:textId="2DE8452B" w:rsidR="00F37C34" w:rsidRPr="006B07E9" w:rsidRDefault="00F37C34" w:rsidP="00F37C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65015" w14:textId="77777777" w:rsidR="00F37C34" w:rsidRPr="006B07E9" w:rsidRDefault="00F37C34" w:rsidP="00F37C3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DBB129E" w14:textId="40B1AA0C" w:rsidR="00F37C34" w:rsidRPr="006B07E9" w:rsidRDefault="00C605FF" w:rsidP="0015304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F37C34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2CC5FAD6" w14:textId="77777777" w:rsidR="00F37C34" w:rsidRPr="006B07E9" w:rsidRDefault="00F37C34" w:rsidP="00F37C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234A980" w14:textId="654DDDC1" w:rsidR="00F37C34" w:rsidRPr="006B07E9" w:rsidRDefault="00C605FF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F37C34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830</w:t>
            </w:r>
          </w:p>
        </w:tc>
        <w:tc>
          <w:tcPr>
            <w:tcW w:w="236" w:type="dxa"/>
          </w:tcPr>
          <w:p w14:paraId="79577175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AA88D2B" w14:textId="3E624E0F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3C613F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A6B7152" w14:textId="17126ADE" w:rsidR="00F37C34" w:rsidRPr="006B07E9" w:rsidRDefault="00C605FF" w:rsidP="00F37C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F37C3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282</w:t>
            </w:r>
          </w:p>
        </w:tc>
        <w:tc>
          <w:tcPr>
            <w:tcW w:w="236" w:type="dxa"/>
            <w:shd w:val="clear" w:color="auto" w:fill="auto"/>
          </w:tcPr>
          <w:p w14:paraId="36E742E9" w14:textId="77777777" w:rsidR="00F37C34" w:rsidRPr="006B07E9" w:rsidRDefault="00F37C34" w:rsidP="00F37C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0FEC29A" w14:textId="6EE9B1B9" w:rsidR="00F37C34" w:rsidRPr="006B07E9" w:rsidRDefault="00F37C34" w:rsidP="00F3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7C859C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C1E6838" w14:textId="18437B33" w:rsidR="00F37C34" w:rsidRPr="006B07E9" w:rsidRDefault="00C605FF" w:rsidP="00F37C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F37C3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282</w:t>
            </w:r>
          </w:p>
        </w:tc>
      </w:tr>
      <w:tr w:rsidR="00F37C34" w:rsidRPr="006B07E9" w14:paraId="5905C7D6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1BBCA86A" w14:textId="56E595B5" w:rsidR="00F37C34" w:rsidRPr="006B07E9" w:rsidRDefault="00F37C34" w:rsidP="00F37C3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7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68FFFB3A" w14:textId="46253059" w:rsidR="00F37C34" w:rsidRPr="006B07E9" w:rsidRDefault="00F37C34" w:rsidP="00F37C3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55BDA8" w14:textId="2F840788" w:rsidR="00F37C34" w:rsidRPr="00E249C8" w:rsidRDefault="00F37C34" w:rsidP="00F37C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49C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59AAD9" w14:textId="77777777" w:rsidR="00F37C34" w:rsidRPr="006B07E9" w:rsidRDefault="00F37C34" w:rsidP="00F37C3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25FC385A" w14:textId="1A30F603" w:rsidR="00F37C34" w:rsidRPr="00153042" w:rsidRDefault="00C605FF" w:rsidP="0015304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</w:t>
            </w:r>
            <w:r w:rsidR="00F37C34" w:rsidRPr="0015304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580A8F4A" w14:textId="77777777" w:rsidR="00F37C34" w:rsidRPr="006B07E9" w:rsidRDefault="00F37C34" w:rsidP="00F37C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2827E55F" w14:textId="263A16B5" w:rsidR="00F37C34" w:rsidRPr="00153042" w:rsidRDefault="00C605FF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</w:t>
            </w:r>
            <w:r w:rsidR="00F37C34" w:rsidRPr="0015304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345</w:t>
            </w:r>
          </w:p>
        </w:tc>
        <w:tc>
          <w:tcPr>
            <w:tcW w:w="236" w:type="dxa"/>
          </w:tcPr>
          <w:p w14:paraId="1D973F09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5A07B9" w14:textId="52CB8CE3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E71AAC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F729DA" w14:textId="65E8B74E" w:rsidR="00F37C34" w:rsidRPr="006B07E9" w:rsidRDefault="00F37C34" w:rsidP="00F37C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D634A" w14:textId="77777777" w:rsidR="00F37C34" w:rsidRPr="006B07E9" w:rsidRDefault="00F37C34" w:rsidP="00F37C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A6F894" w14:textId="2BCD192F" w:rsidR="00F37C34" w:rsidRPr="006B07E9" w:rsidRDefault="00F37C34" w:rsidP="00F3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9B38C8" w14:textId="77777777" w:rsidR="00F37C34" w:rsidRPr="006B07E9" w:rsidRDefault="00F37C34" w:rsidP="00F37C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4DE2388" w14:textId="764BDE7D" w:rsidR="00F37C34" w:rsidRPr="006B07E9" w:rsidRDefault="00F37C34" w:rsidP="00F37C3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391" w:rsidRPr="006B07E9" w14:paraId="08237C82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0D6A4CFE" w14:textId="7777777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2186F8F" w14:textId="7777777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E7C9F22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F1C18E" w14:textId="77777777" w:rsidR="00C23391" w:rsidRPr="006B07E9" w:rsidRDefault="00C23391" w:rsidP="00C233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4E9B3522" w14:textId="77777777" w:rsidR="00C23391" w:rsidRPr="00153042" w:rsidRDefault="00C23391" w:rsidP="0015304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523D4F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506BF03" w14:textId="77777777" w:rsidR="00C23391" w:rsidRPr="00153042" w:rsidRDefault="00C23391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DAC297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67CEEE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A6384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489DBD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D82CE3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3EB00B" w14:textId="77777777" w:rsidR="00C23391" w:rsidRPr="006B07E9" w:rsidRDefault="00C23391" w:rsidP="00C2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47CF3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56A3FEE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3391" w:rsidRPr="006B07E9" w14:paraId="3A61437B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5B819B37" w14:textId="77C6BF4A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6" w:type="dxa"/>
            <w:shd w:val="clear" w:color="auto" w:fill="auto"/>
          </w:tcPr>
          <w:p w14:paraId="162C8086" w14:textId="7777777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44B4B9A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A03242" w14:textId="77777777" w:rsidR="00C23391" w:rsidRPr="006B07E9" w:rsidRDefault="00C23391" w:rsidP="00C233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7B4C33F" w14:textId="77777777" w:rsidR="00C23391" w:rsidRPr="00153042" w:rsidRDefault="00C23391" w:rsidP="0015304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B34DB5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5B9027B" w14:textId="77777777" w:rsidR="00C23391" w:rsidRPr="00153042" w:rsidRDefault="00C23391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A0E78D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DFCEE8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18D73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6C2F39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5C6B42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8B9CBE" w14:textId="77777777" w:rsidR="00C23391" w:rsidRPr="006B07E9" w:rsidRDefault="00C23391" w:rsidP="00C2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08EFBB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AE19014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3391" w:rsidRPr="006B07E9" w14:paraId="22A4C425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5D812576" w14:textId="1EA56B0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96" w:type="dxa"/>
            <w:shd w:val="clear" w:color="auto" w:fill="auto"/>
          </w:tcPr>
          <w:p w14:paraId="3E871608" w14:textId="7777777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F64F58A" w14:textId="60F41372" w:rsidR="00C23391" w:rsidRPr="006B07E9" w:rsidRDefault="00C23391" w:rsidP="00C2339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C97A8" w14:textId="77777777" w:rsidR="00C23391" w:rsidRPr="006B07E9" w:rsidRDefault="00C23391" w:rsidP="00C233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CC2F0C8" w14:textId="3402FBB9" w:rsidR="00C23391" w:rsidRPr="00153042" w:rsidRDefault="00C23391" w:rsidP="0015304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9BFFF2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4B6D834" w14:textId="4DB1531E" w:rsidR="00C23391" w:rsidRPr="00153042" w:rsidRDefault="00C23391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591354F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B6D943" w14:textId="000D361E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B9B6B5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A30FA7" w14:textId="198DCB93" w:rsidR="00C23391" w:rsidRPr="006B07E9" w:rsidRDefault="00C23391" w:rsidP="00C2339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872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9C419A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8D72D0" w14:textId="10A81FB6" w:rsidR="00C23391" w:rsidRPr="006B07E9" w:rsidRDefault="00C23391" w:rsidP="00C2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7A3C14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E5F8CAE" w14:textId="530E793C" w:rsidR="00C23391" w:rsidRPr="006B07E9" w:rsidRDefault="00C23391" w:rsidP="00C2339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="00F37C34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872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3391" w:rsidRPr="006B07E9" w14:paraId="08A765EE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36EE075F" w14:textId="3C350DA6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096" w:type="dxa"/>
            <w:shd w:val="clear" w:color="auto" w:fill="auto"/>
          </w:tcPr>
          <w:p w14:paraId="649D9762" w14:textId="7777777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CC57C92" w14:textId="3381EFE9" w:rsidR="00C23391" w:rsidRPr="006B07E9" w:rsidRDefault="00C23391" w:rsidP="00C2339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48AB15" w14:textId="77777777" w:rsidR="00C23391" w:rsidRPr="006B07E9" w:rsidRDefault="00C23391" w:rsidP="00C233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1D80763" w14:textId="26364424" w:rsidR="00C23391" w:rsidRPr="006B07E9" w:rsidRDefault="00C23391" w:rsidP="001530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A05B1A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DD3AAEB" w14:textId="33CAE67F" w:rsidR="00C23391" w:rsidRPr="00153042" w:rsidRDefault="00C23391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50D53C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112CCC" w14:textId="6F7879B5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F06B53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520121" w14:textId="5650265C" w:rsidR="00C23391" w:rsidRPr="006B07E9" w:rsidRDefault="00C23391" w:rsidP="00C2339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8022EC0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6C83479" w14:textId="2BE8E5B7" w:rsidR="00C23391" w:rsidRPr="006B07E9" w:rsidRDefault="00C23391" w:rsidP="00C2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91CCB0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96667C3" w14:textId="453B9AB3" w:rsidR="00C23391" w:rsidRPr="006B07E9" w:rsidRDefault="00C23391" w:rsidP="00C2339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3391" w:rsidRPr="006B07E9" w14:paraId="51C741C2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75CF24C8" w14:textId="556401E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96" w:type="dxa"/>
            <w:shd w:val="clear" w:color="auto" w:fill="auto"/>
          </w:tcPr>
          <w:p w14:paraId="26C30A3D" w14:textId="7777777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6C8A1F" w14:textId="0D59C1C7" w:rsidR="00C23391" w:rsidRPr="006B07E9" w:rsidRDefault="00C23391" w:rsidP="00C2339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FB9770" w14:textId="77777777" w:rsidR="00C23391" w:rsidRPr="006B07E9" w:rsidRDefault="00C23391" w:rsidP="00C233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FED64CC" w14:textId="2CE34D4F" w:rsidR="00C23391" w:rsidRPr="006B07E9" w:rsidRDefault="00C23391" w:rsidP="001530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0E066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0ED46F4" w14:textId="09F0D2FB" w:rsidR="00C23391" w:rsidRPr="00153042" w:rsidRDefault="00C23391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9C7C454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C386A6" w14:textId="1E19C9DA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114C02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9DC5AD" w14:textId="3A91A0E5" w:rsidR="00C23391" w:rsidRPr="006B07E9" w:rsidRDefault="00C23391" w:rsidP="00C2339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B550FB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F08826" w14:textId="5A3F2363" w:rsidR="00C23391" w:rsidRPr="006B07E9" w:rsidRDefault="00C23391" w:rsidP="00C2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A3E0EA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9F832F2" w14:textId="5BEF393B" w:rsidR="00C23391" w:rsidRPr="006B07E9" w:rsidRDefault="00C23391" w:rsidP="00C2339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3391" w:rsidRPr="006B07E9" w14:paraId="71593F07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1D6DAC84" w14:textId="07D3D29A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7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137FF9D4" w14:textId="77777777" w:rsidR="00C23391" w:rsidRPr="006B07E9" w:rsidRDefault="00C23391" w:rsidP="00C233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0047F" w14:textId="206F275F" w:rsidR="00C23391" w:rsidRPr="006B07E9" w:rsidRDefault="00C23391" w:rsidP="00C2339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129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D944BE" w14:textId="77777777" w:rsidR="00C23391" w:rsidRPr="006B07E9" w:rsidRDefault="00C23391" w:rsidP="00C233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F073D" w14:textId="5B730ED3" w:rsidR="00C23391" w:rsidRPr="00153042" w:rsidRDefault="007B7C1F" w:rsidP="007B7C1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357D4F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52ADA" w14:textId="16E486C9" w:rsidR="00C23391" w:rsidRPr="00153042" w:rsidRDefault="00C23391" w:rsidP="0015304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</w:t>
            </w: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129</w:t>
            </w: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1996EF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C008F8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4EA23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370499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B85126" w14:textId="77777777" w:rsidR="00C23391" w:rsidRPr="006B07E9" w:rsidRDefault="00C23391" w:rsidP="00C233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0E0A67" w14:textId="77777777" w:rsidR="00C23391" w:rsidRPr="006B07E9" w:rsidRDefault="00C23391" w:rsidP="00C2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B1E4F6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A99F82" w14:textId="77777777" w:rsidR="00C23391" w:rsidRPr="006B07E9" w:rsidRDefault="00C23391" w:rsidP="00C233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6C2E0EE" w14:textId="0AF769EA" w:rsidR="002F4964" w:rsidRDefault="002F4964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0A6E284" w14:textId="77777777" w:rsidR="002F4964" w:rsidRDefault="002F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1096"/>
        <w:gridCol w:w="1620"/>
        <w:gridCol w:w="236"/>
        <w:gridCol w:w="1564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06"/>
        <w:gridCol w:w="8"/>
      </w:tblGrid>
      <w:tr w:rsidR="002F4964" w:rsidRPr="00F61C23" w14:paraId="16AAD924" w14:textId="77777777" w:rsidTr="00440FFB">
        <w:trPr>
          <w:gridAfter w:val="1"/>
          <w:wAfter w:w="8" w:type="dxa"/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4C01ABA7" w14:textId="77777777" w:rsidR="002F4964" w:rsidRPr="00F61C23" w:rsidRDefault="002F4964" w:rsidP="004B6B1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32" w:type="dxa"/>
            <w:gridSpan w:val="13"/>
            <w:vAlign w:val="bottom"/>
          </w:tcPr>
          <w:p w14:paraId="77230CB1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F4964" w:rsidRPr="00F61C23" w14:paraId="3FEA45BC" w14:textId="77777777" w:rsidTr="00440FFB">
        <w:trPr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3358F0DA" w14:textId="77777777" w:rsidR="002F4964" w:rsidRPr="00F61C23" w:rsidRDefault="002F4964" w:rsidP="004B6B1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761CAC91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151A8E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55A8985F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F4964" w:rsidRPr="00F61C23" w14:paraId="5450E5AA" w14:textId="77777777" w:rsidTr="00440FFB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1982133E" w14:textId="1C13D921" w:rsidR="002F4964" w:rsidRPr="00F61C23" w:rsidRDefault="002F4964" w:rsidP="004B6B1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E28F21D" w14:textId="77777777" w:rsidR="002F4964" w:rsidRPr="00F61C23" w:rsidRDefault="002F4964" w:rsidP="004B6B13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AA1277A" w14:textId="77777777" w:rsidR="00153042" w:rsidRDefault="00153042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73DD0C09" w14:textId="6B006EA2" w:rsidR="002F4964" w:rsidRPr="00F61C23" w:rsidRDefault="00153042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223BCBE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CBE9239" w14:textId="77777777" w:rsidR="00153042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A5E6676" w14:textId="63743914" w:rsidR="00153042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300C8816" w14:textId="128DB940" w:rsidR="002F4964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CD7D46" w14:textId="77777777" w:rsidR="002F4964" w:rsidRPr="00F61C23" w:rsidRDefault="002F4964" w:rsidP="004B6B1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54BC9A2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7833894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01E2862" w14:textId="2174E04D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0000E4B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D313328" w14:textId="4FFFD949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3844C31" w14:textId="77777777" w:rsidR="002F4964" w:rsidRPr="00F61C23" w:rsidRDefault="002F4964" w:rsidP="004B6B1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56BB24A" w14:textId="37A4C69D" w:rsidR="002F4964" w:rsidRPr="00F61C23" w:rsidRDefault="002F4964" w:rsidP="004B6B1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FA3AD74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5421CA0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F4964" w:rsidRPr="00F61C23" w14:paraId="194A5DE9" w14:textId="77777777" w:rsidTr="00440FFB">
        <w:trPr>
          <w:gridAfter w:val="1"/>
          <w:wAfter w:w="8" w:type="dxa"/>
          <w:trHeight w:val="261"/>
        </w:trPr>
        <w:tc>
          <w:tcPr>
            <w:tcW w:w="3224" w:type="dxa"/>
            <w:shd w:val="clear" w:color="auto" w:fill="auto"/>
          </w:tcPr>
          <w:p w14:paraId="3E8785CC" w14:textId="77777777" w:rsidR="002F4964" w:rsidRPr="00F61C23" w:rsidRDefault="002F4964" w:rsidP="004B6B1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shd w:val="clear" w:color="auto" w:fill="auto"/>
          </w:tcPr>
          <w:p w14:paraId="7024B12F" w14:textId="77777777" w:rsidR="002F4964" w:rsidRPr="00F61C23" w:rsidRDefault="002F4964" w:rsidP="004B6B1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32" w:type="dxa"/>
            <w:gridSpan w:val="13"/>
          </w:tcPr>
          <w:p w14:paraId="4AAE3C41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F4964" w:rsidRPr="00F61C23" w14:paraId="35107204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55017462" w14:textId="77777777" w:rsidR="002F4964" w:rsidRPr="00F61C23" w:rsidRDefault="002F4964" w:rsidP="004B6B1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6" w:type="dxa"/>
            <w:shd w:val="clear" w:color="auto" w:fill="auto"/>
          </w:tcPr>
          <w:p w14:paraId="33DAAB0B" w14:textId="77777777" w:rsidR="002F4964" w:rsidRPr="00F61C23" w:rsidRDefault="002F4964" w:rsidP="004B6B1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66E09DDC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14EB18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78BE05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297325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D33259C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36C357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F0A937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9856D4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47F787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EFE145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A1C4D9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975D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9F9F3F2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4964" w:rsidRPr="00F61C23" w14:paraId="37055A87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52F2DAE5" w14:textId="71A2A23A" w:rsidR="002F4964" w:rsidRPr="00EE56A6" w:rsidRDefault="002F4964" w:rsidP="004B6B13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</w:t>
            </w:r>
            <w:r w:rsidR="00EE56A6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96" w:type="dxa"/>
            <w:shd w:val="clear" w:color="auto" w:fill="auto"/>
          </w:tcPr>
          <w:p w14:paraId="49C45C0E" w14:textId="77777777" w:rsidR="002F4964" w:rsidRPr="00F61C23" w:rsidRDefault="002F4964" w:rsidP="004B6B13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D0C6F4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51F94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2693A20" w14:textId="03966760" w:rsidR="002F4964" w:rsidRPr="00F61C23" w:rsidRDefault="00C605FF" w:rsidP="0015304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  <w:r w:rsidR="002F4964"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960</w:t>
            </w:r>
          </w:p>
        </w:tc>
        <w:tc>
          <w:tcPr>
            <w:tcW w:w="236" w:type="dxa"/>
            <w:shd w:val="clear" w:color="auto" w:fill="auto"/>
          </w:tcPr>
          <w:p w14:paraId="69E78A6E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2B68FA0" w14:textId="2DE12529" w:rsidR="002F4964" w:rsidRPr="00F61C23" w:rsidRDefault="00C605FF" w:rsidP="004B6B1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  <w:r w:rsidR="002F4964"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960</w:t>
            </w:r>
          </w:p>
        </w:tc>
        <w:tc>
          <w:tcPr>
            <w:tcW w:w="236" w:type="dxa"/>
          </w:tcPr>
          <w:p w14:paraId="60B0DC04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BF57F0F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85B16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056B1F8E" w14:textId="1AE31C18" w:rsidR="002F4964" w:rsidRPr="00F61C23" w:rsidRDefault="00C605FF" w:rsidP="0015304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="002F496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79A645C7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7ACFD029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71B241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1D016BE" w14:textId="089258D6" w:rsidR="002F4964" w:rsidRPr="00F61C23" w:rsidRDefault="00C605FF" w:rsidP="004B6B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="002F496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241</w:t>
            </w:r>
          </w:p>
        </w:tc>
      </w:tr>
      <w:tr w:rsidR="002F4964" w:rsidRPr="00F61C23" w14:paraId="34288493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636ECF46" w14:textId="77777777" w:rsidR="002F4964" w:rsidRPr="00F61C23" w:rsidRDefault="002F4964" w:rsidP="004B6B13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1096" w:type="dxa"/>
            <w:shd w:val="clear" w:color="auto" w:fill="auto"/>
          </w:tcPr>
          <w:p w14:paraId="2D128F4A" w14:textId="77777777" w:rsidR="002F4964" w:rsidRPr="00F61C23" w:rsidRDefault="002F4964" w:rsidP="004B6B13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C0FE21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60C4B9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367D489" w14:textId="107DFC1A" w:rsidR="002F4964" w:rsidRPr="00153042" w:rsidRDefault="00C605FF" w:rsidP="0015304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2F4964" w:rsidRPr="0015304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015151C2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7BA259E" w14:textId="60A74470" w:rsidR="002F4964" w:rsidRPr="00F61C23" w:rsidRDefault="00C605FF" w:rsidP="004B6B1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2F4964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</w:tcPr>
          <w:p w14:paraId="2B41E356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BB1D6B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4526C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35BAD270" w14:textId="37C60198" w:rsidR="002F4964" w:rsidRPr="00F61C23" w:rsidRDefault="00C605FF" w:rsidP="004B6B1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2F496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5B27E2B6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243139A9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7DBE32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5F647AC" w14:textId="777F499D" w:rsidR="002F4964" w:rsidRPr="00F61C23" w:rsidRDefault="00C605FF" w:rsidP="004B6B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2F4964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503</w:t>
            </w:r>
          </w:p>
        </w:tc>
      </w:tr>
      <w:tr w:rsidR="002F4964" w:rsidRPr="00F61C23" w14:paraId="1D1A95DD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1172D53F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7D6B7D31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EC08E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1DD5E4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33830" w14:textId="7C58D296" w:rsidR="002F4964" w:rsidRPr="00153042" w:rsidRDefault="00C605FF" w:rsidP="0015304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</w:t>
            </w:r>
            <w:r w:rsidR="002F4964" w:rsidRPr="0015304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75AF514A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E8B80" w14:textId="1A4A5C51" w:rsidR="002F4964" w:rsidRPr="00F61C23" w:rsidRDefault="00C605FF" w:rsidP="004B6B1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</w:t>
            </w:r>
            <w:r w:rsidR="002F4964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915</w:t>
            </w:r>
          </w:p>
        </w:tc>
        <w:tc>
          <w:tcPr>
            <w:tcW w:w="236" w:type="dxa"/>
          </w:tcPr>
          <w:p w14:paraId="4BCAA50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293311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F98D7E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9EE898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4DF3D8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90A37F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DD2D0F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8165DD5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F4964" w:rsidRPr="00F61C23" w14:paraId="35642AAD" w14:textId="77777777" w:rsidTr="00440FFB">
        <w:trPr>
          <w:trHeight w:val="186"/>
        </w:trPr>
        <w:tc>
          <w:tcPr>
            <w:tcW w:w="3224" w:type="dxa"/>
            <w:shd w:val="clear" w:color="auto" w:fill="auto"/>
          </w:tcPr>
          <w:p w14:paraId="1FF3FED4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6E83BFB0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F5DB760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50C234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0A37270D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0E1CF41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1D8A68F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AB3C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4F0FF0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1234AB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F566B5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71F1A4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44FE9C8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8C88941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0465628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F4964" w:rsidRPr="00F61C23" w14:paraId="182AA845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5EC60922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6" w:type="dxa"/>
            <w:shd w:val="clear" w:color="auto" w:fill="auto"/>
          </w:tcPr>
          <w:p w14:paraId="6E5958D5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4B1CA67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AEC854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348228C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621B24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BB81C7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2868F5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64F382C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82AE087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F46E2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21F6A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EBF22A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6B5E1C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AA2F1FF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F4964" w:rsidRPr="00F61C23" w14:paraId="3AC4EB98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3786105F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96" w:type="dxa"/>
            <w:shd w:val="clear" w:color="auto" w:fill="auto"/>
          </w:tcPr>
          <w:p w14:paraId="2D2ED3EB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884BC2E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341A70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4E6F98D" w14:textId="7C08E18E" w:rsidR="002F4964" w:rsidRPr="00F61C23" w:rsidRDefault="002F4964" w:rsidP="0015304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007F45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A1F6D3B" w14:textId="5EC299BE" w:rsidR="002F4964" w:rsidRPr="00F61C23" w:rsidRDefault="002F4964" w:rsidP="004B6B1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2AE5151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7264F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976D8F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352D207" w14:textId="5124EB24" w:rsidR="002F4964" w:rsidRPr="00F61C23" w:rsidRDefault="002F4964" w:rsidP="004B6B1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975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B503089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E62B104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2DB799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3E95DEB" w14:textId="74183FAD" w:rsidR="002F4964" w:rsidRPr="00F61C23" w:rsidRDefault="002F4964" w:rsidP="004B6B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975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F4964" w:rsidRPr="00F61C23" w14:paraId="6781D4E6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2F8EFD49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096" w:type="dxa"/>
            <w:shd w:val="clear" w:color="auto" w:fill="auto"/>
          </w:tcPr>
          <w:p w14:paraId="1B97B5E9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2A5DB3" w14:textId="572C6922" w:rsidR="002F4964" w:rsidRPr="00F61C23" w:rsidRDefault="002F4964" w:rsidP="004B6B1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595C64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93A434A" w14:textId="77777777" w:rsidR="002F4964" w:rsidRPr="00F61C23" w:rsidRDefault="002F4964" w:rsidP="001530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45B5A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2A17412" w14:textId="706274FE" w:rsidR="002F4964" w:rsidRPr="00F61C23" w:rsidRDefault="002F4964" w:rsidP="004B6B1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EEB159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E16A93B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6706B1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786801" w14:textId="0C1EDD13" w:rsidR="002F4964" w:rsidRPr="00F61C23" w:rsidRDefault="002F4964" w:rsidP="004B6B1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B3AAE93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4830CA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84AB18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5A49F59" w14:textId="114760D4" w:rsidR="002F4964" w:rsidRPr="00F61C23" w:rsidRDefault="002F4964" w:rsidP="004B6B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F4964" w:rsidRPr="00F61C23" w14:paraId="5CFB179C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7AD164E7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96" w:type="dxa"/>
            <w:shd w:val="clear" w:color="auto" w:fill="auto"/>
          </w:tcPr>
          <w:p w14:paraId="4E18DA98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A86C99E" w14:textId="5268784B" w:rsidR="002F4964" w:rsidRPr="00F61C23" w:rsidRDefault="002F4964" w:rsidP="004B6B1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F1886B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400B386E" w14:textId="77777777" w:rsidR="002F4964" w:rsidRPr="00F61C23" w:rsidRDefault="002F4964" w:rsidP="001530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809959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587A674" w14:textId="6525F626" w:rsidR="002F4964" w:rsidRPr="00F61C23" w:rsidRDefault="002F4964" w:rsidP="004B6B1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096FAE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0E413F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EA025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2680E55" w14:textId="327F1099" w:rsidR="002F4964" w:rsidRPr="00F61C23" w:rsidRDefault="002F4964" w:rsidP="004B6B1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CFAA72D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6EC2A17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17656F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59B2C30" w14:textId="2A2BA811" w:rsidR="002F4964" w:rsidRPr="00F61C23" w:rsidRDefault="002F4964" w:rsidP="004B6B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F4964" w:rsidRPr="00F61C23" w14:paraId="412E5E80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27C5A459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643EBAA7" w14:textId="77777777" w:rsidR="002F4964" w:rsidRPr="00F61C23" w:rsidRDefault="002F4964" w:rsidP="004B6B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8E14" w14:textId="62D71DA6" w:rsidR="002F4964" w:rsidRPr="00F61C23" w:rsidRDefault="002F4964" w:rsidP="004B6B1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475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D6874E" w14:textId="77777777" w:rsidR="002F4964" w:rsidRPr="00F61C23" w:rsidRDefault="002F4964" w:rsidP="004B6B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1A6B5" w14:textId="2132E2C9" w:rsidR="002F4964" w:rsidRPr="00153042" w:rsidRDefault="002F4964" w:rsidP="0015304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</w:t>
            </w: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3552C2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4B09F" w14:textId="40EF9E24" w:rsidR="002F4964" w:rsidRPr="00F61C23" w:rsidRDefault="002F4964" w:rsidP="004B6B1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475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E89CED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6D90FC8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03F43C5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17CDC8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3E5D1B" w14:textId="77777777" w:rsidR="002F4964" w:rsidRPr="00F61C23" w:rsidRDefault="002F4964" w:rsidP="004B6B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5869A92" w14:textId="77777777" w:rsidR="002F4964" w:rsidRPr="00F61C23" w:rsidRDefault="002F4964" w:rsidP="004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48AA2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5A76083" w14:textId="77777777" w:rsidR="002F4964" w:rsidRPr="00F61C23" w:rsidRDefault="002F4964" w:rsidP="004B6B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24C7A2A" w14:textId="10AE9A9A" w:rsidR="00153042" w:rsidRDefault="00153042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56DBB5F" w14:textId="77777777" w:rsidR="00153042" w:rsidRDefault="00153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1096"/>
        <w:gridCol w:w="1620"/>
        <w:gridCol w:w="236"/>
        <w:gridCol w:w="1564"/>
        <w:gridCol w:w="236"/>
        <w:gridCol w:w="1294"/>
        <w:gridCol w:w="236"/>
        <w:gridCol w:w="1114"/>
        <w:gridCol w:w="236"/>
        <w:gridCol w:w="1114"/>
        <w:gridCol w:w="236"/>
        <w:gridCol w:w="1114"/>
        <w:gridCol w:w="236"/>
        <w:gridCol w:w="1204"/>
      </w:tblGrid>
      <w:tr w:rsidR="002F4964" w:rsidRPr="00F61C23" w14:paraId="60D02E97" w14:textId="77777777" w:rsidTr="00440FFB">
        <w:trPr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4819189C" w14:textId="77777777" w:rsidR="002F4964" w:rsidRPr="00F61C23" w:rsidRDefault="002F4964" w:rsidP="004B6B1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40" w:type="dxa"/>
            <w:gridSpan w:val="13"/>
            <w:vAlign w:val="bottom"/>
          </w:tcPr>
          <w:p w14:paraId="05D1E879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F4964" w:rsidRPr="00F61C23" w14:paraId="47909257" w14:textId="77777777" w:rsidTr="00440FFB">
        <w:trPr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2D983F62" w14:textId="77777777" w:rsidR="002F4964" w:rsidRPr="00F61C23" w:rsidRDefault="002F4964" w:rsidP="004B6B1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44C454FD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AFD4534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2154A6D2" w14:textId="77777777" w:rsidR="002F4964" w:rsidRPr="00F61C23" w:rsidRDefault="002F4964" w:rsidP="004B6B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53042" w:rsidRPr="00F61C23" w14:paraId="51E3E70D" w14:textId="77777777" w:rsidTr="00440FFB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104AFB76" w14:textId="30EFCD9D" w:rsidR="00153042" w:rsidRPr="00F61C23" w:rsidRDefault="00153042" w:rsidP="0015304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79D87E7" w14:textId="77777777" w:rsidR="00153042" w:rsidRPr="00F61C23" w:rsidRDefault="00153042" w:rsidP="00153042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E01F8BE" w14:textId="77777777" w:rsidR="00153042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61737EEF" w14:textId="4CC0080F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6D984BF" w14:textId="77777777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F4896BB" w14:textId="77777777" w:rsidR="00153042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E1B3194" w14:textId="6AEBB340" w:rsidR="00153042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01C658C6" w14:textId="744A029C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85F0D" w14:textId="77777777" w:rsidR="00153042" w:rsidRPr="00F61C23" w:rsidRDefault="00153042" w:rsidP="00153042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733544" w14:textId="77777777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ECF3D62" w14:textId="77777777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F729D9D" w14:textId="596143D4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B154EAD" w14:textId="77777777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B7816FE" w14:textId="0595D643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916E771" w14:textId="77777777" w:rsidR="00153042" w:rsidRPr="00F61C23" w:rsidRDefault="00153042" w:rsidP="00153042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EB9935F" w14:textId="1728F8C4" w:rsidR="00153042" w:rsidRPr="00F61C23" w:rsidRDefault="00153042" w:rsidP="00153042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0577BA1" w14:textId="77777777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72E9A57" w14:textId="77777777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53042" w:rsidRPr="00F61C23" w14:paraId="59B4C2E3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2F23C9D8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shd w:val="clear" w:color="auto" w:fill="auto"/>
          </w:tcPr>
          <w:p w14:paraId="0B03416F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0" w:type="dxa"/>
            <w:gridSpan w:val="13"/>
          </w:tcPr>
          <w:p w14:paraId="16F1EA43" w14:textId="77777777" w:rsidR="00153042" w:rsidRPr="00F61C23" w:rsidRDefault="00153042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53042" w:rsidRPr="00F61C23" w14:paraId="421DBCA0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06A5614D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6" w:type="dxa"/>
            <w:shd w:val="clear" w:color="auto" w:fill="auto"/>
          </w:tcPr>
          <w:p w14:paraId="11926A7E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90C1AFF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747D75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FFDBCA9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3B59FD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3F81A65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198C94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F32D538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A9BD0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A84592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819EB2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B1F664" w14:textId="77777777" w:rsidR="00153042" w:rsidRPr="00F61C23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465177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4B014E1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3042" w:rsidRPr="00BE63A5" w14:paraId="53E8940C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09DA2B82" w14:textId="2A478914" w:rsidR="00153042" w:rsidRPr="00F200FC" w:rsidRDefault="00153042" w:rsidP="00153042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="00EE56A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96" w:type="dxa"/>
            <w:shd w:val="clear" w:color="auto" w:fill="auto"/>
          </w:tcPr>
          <w:p w14:paraId="11C3C47D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E55B3F9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E612A6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D66572E" w14:textId="787D1A5F" w:rsidR="00153042" w:rsidRPr="00F61C23" w:rsidRDefault="00C605FF" w:rsidP="001530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  <w:r w:rsidR="00153042"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960</w:t>
            </w:r>
          </w:p>
        </w:tc>
        <w:tc>
          <w:tcPr>
            <w:tcW w:w="236" w:type="dxa"/>
            <w:shd w:val="clear" w:color="auto" w:fill="auto"/>
          </w:tcPr>
          <w:p w14:paraId="2A2B3044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5E76F27" w14:textId="5A4C80A4" w:rsidR="00153042" w:rsidRPr="00BE63A5" w:rsidRDefault="00C605FF" w:rsidP="0015304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  <w:r w:rsidR="00153042" w:rsidRPr="00BE63A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960</w:t>
            </w:r>
          </w:p>
        </w:tc>
        <w:tc>
          <w:tcPr>
            <w:tcW w:w="236" w:type="dxa"/>
          </w:tcPr>
          <w:p w14:paraId="2AA00BD4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8F283A1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B0997E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3FD6718" w14:textId="693CD378" w:rsidR="00153042" w:rsidRPr="00BE63A5" w:rsidRDefault="00C605FF" w:rsidP="0015304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="00153042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7B68C1E8" w14:textId="77777777" w:rsidR="00153042" w:rsidRPr="00BE63A5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CE3D857" w14:textId="77777777" w:rsidR="00153042" w:rsidRPr="00BE63A5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F7392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318C85" w14:textId="007728FB" w:rsidR="00153042" w:rsidRPr="00BE63A5" w:rsidRDefault="00C605FF" w:rsidP="001530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="00153042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241</w:t>
            </w:r>
          </w:p>
        </w:tc>
      </w:tr>
      <w:tr w:rsidR="00153042" w:rsidRPr="00BE63A5" w14:paraId="777A50AD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1C846003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1096" w:type="dxa"/>
            <w:shd w:val="clear" w:color="auto" w:fill="auto"/>
          </w:tcPr>
          <w:p w14:paraId="1D6409CA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1D854CA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398B06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1971D26" w14:textId="21A025DD" w:rsidR="00153042" w:rsidRPr="00F61C23" w:rsidRDefault="00C605FF" w:rsidP="001530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153042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2D462EF3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883D938" w14:textId="084CDD33" w:rsidR="00153042" w:rsidRPr="00BE63A5" w:rsidRDefault="00C605FF" w:rsidP="0015304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153042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</w:tcPr>
          <w:p w14:paraId="75313B57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CBE7E80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07E51E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0ED8A09" w14:textId="3CF006E2" w:rsidR="00153042" w:rsidRPr="00BE63A5" w:rsidRDefault="00C605FF" w:rsidP="0015304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153042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43D568D1" w14:textId="77777777" w:rsidR="00153042" w:rsidRPr="00BE63A5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D22E2D4" w14:textId="77777777" w:rsidR="00153042" w:rsidRPr="00BE63A5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64D51A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502A7A" w14:textId="6D92CA1F" w:rsidR="00153042" w:rsidRPr="00BE63A5" w:rsidRDefault="00C605FF" w:rsidP="001530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153042" w:rsidRPr="00BE63A5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503</w:t>
            </w:r>
          </w:p>
        </w:tc>
      </w:tr>
      <w:tr w:rsidR="00153042" w:rsidRPr="00BE63A5" w14:paraId="59AB558F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2A75EC31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08F2EAA5" w14:textId="77777777" w:rsidR="00153042" w:rsidRPr="00F61C23" w:rsidRDefault="00153042" w:rsidP="0015304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A20836C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EAB02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56D377B1" w14:textId="1EEC1F0D" w:rsidR="00153042" w:rsidRPr="00F61C23" w:rsidRDefault="00C605FF" w:rsidP="001530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</w:t>
            </w:r>
            <w:r w:rsidR="00153042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09A3A6D5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643F193" w14:textId="5B7F6B17" w:rsidR="00153042" w:rsidRPr="00BE63A5" w:rsidRDefault="00C605FF" w:rsidP="0015304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</w:t>
            </w:r>
            <w:r w:rsidR="00153042" w:rsidRPr="00BE63A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915</w:t>
            </w:r>
          </w:p>
        </w:tc>
        <w:tc>
          <w:tcPr>
            <w:tcW w:w="236" w:type="dxa"/>
          </w:tcPr>
          <w:p w14:paraId="57977715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C042EF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D4B0A7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489CABD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3386DB" w14:textId="77777777" w:rsidR="00153042" w:rsidRPr="00BE63A5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C9635D" w14:textId="77777777" w:rsidR="00153042" w:rsidRPr="00BE63A5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F5BE87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A9B0F6A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3042" w:rsidRPr="00BE63A5" w14:paraId="2D6DBFBF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1CFE390D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FDF62FD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E577C1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2FD38B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1AD370B0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96C6B6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F52057C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A9704B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45A5AA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16257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569FE9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194AC" w14:textId="77777777" w:rsidR="00153042" w:rsidRPr="00BE63A5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F15AF4" w14:textId="77777777" w:rsidR="00153042" w:rsidRPr="00BE63A5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3B45FD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EF8E4C8" w14:textId="77777777" w:rsidR="00153042" w:rsidRPr="00BE63A5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53042" w:rsidRPr="00F61C23" w14:paraId="2CE688E0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6661DC39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6" w:type="dxa"/>
            <w:shd w:val="clear" w:color="auto" w:fill="auto"/>
          </w:tcPr>
          <w:p w14:paraId="534A6EBE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9874869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F1D8BD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A14700D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1B6EB3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072A9E9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9ED243D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9414C5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DB6E3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8DFCE6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2C0CF9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FA8B65" w14:textId="77777777" w:rsidR="00153042" w:rsidRPr="00F61C23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C25A7C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163B1C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53042" w:rsidRPr="00F61C23" w14:paraId="1A797A12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231DBBD7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96" w:type="dxa"/>
            <w:shd w:val="clear" w:color="auto" w:fill="auto"/>
          </w:tcPr>
          <w:p w14:paraId="46BBDF00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066F02C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189468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62026479" w14:textId="1A4C24D3" w:rsidR="00153042" w:rsidRPr="00F61C23" w:rsidRDefault="00153042" w:rsidP="001530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D55831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3A5084B" w14:textId="481841A0" w:rsidR="00153042" w:rsidRPr="00F61C23" w:rsidRDefault="00153042" w:rsidP="001530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D3C23CD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36414C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73C193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D5EA63" w14:textId="197A2D07" w:rsidR="00153042" w:rsidRPr="006F7C41" w:rsidRDefault="00153042" w:rsidP="0015304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975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F8DA477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EB5486" w14:textId="77777777" w:rsidR="00153042" w:rsidRPr="00F61C23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169D15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094E09A" w14:textId="437B866A" w:rsidR="00153042" w:rsidRPr="006F7C41" w:rsidRDefault="00153042" w:rsidP="001530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975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53042" w:rsidRPr="00F61C23" w14:paraId="1800159B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414CBD69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096" w:type="dxa"/>
            <w:shd w:val="clear" w:color="auto" w:fill="auto"/>
          </w:tcPr>
          <w:p w14:paraId="380B39D0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B5C425" w14:textId="2F3570F7" w:rsidR="00153042" w:rsidRPr="00F61C23" w:rsidRDefault="00153042" w:rsidP="001530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328247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DBCB889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0011F9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9BE4BC2" w14:textId="6ED36D29" w:rsidR="00153042" w:rsidRPr="00F61C23" w:rsidRDefault="00153042" w:rsidP="001530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46D2433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128063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D410DD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C9798EC" w14:textId="3E6845B9" w:rsidR="00153042" w:rsidRPr="006F7C41" w:rsidRDefault="00153042" w:rsidP="0015304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ED256C5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657CDE2" w14:textId="77777777" w:rsidR="00153042" w:rsidRPr="00F61C23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823CEE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C684A89" w14:textId="034803F9" w:rsidR="00153042" w:rsidRPr="006F7C41" w:rsidRDefault="00153042" w:rsidP="001530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53042" w:rsidRPr="00F61C23" w14:paraId="5325B394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564998C0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96" w:type="dxa"/>
            <w:shd w:val="clear" w:color="auto" w:fill="auto"/>
          </w:tcPr>
          <w:p w14:paraId="6075D57D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8C1127" w14:textId="62CE7D29" w:rsidR="00153042" w:rsidRPr="00F61C23" w:rsidRDefault="00153042" w:rsidP="001530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901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7AB87E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3204A3E0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F83A4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93A1E6B" w14:textId="10AFF4FC" w:rsidR="00153042" w:rsidRPr="00F61C23" w:rsidRDefault="00153042" w:rsidP="001530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901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5ADC1D1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F14BAF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F173D4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DF5847F" w14:textId="063813CA" w:rsidR="00153042" w:rsidRPr="006F7C41" w:rsidRDefault="00153042" w:rsidP="0015304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901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EE8FF55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98622E" w14:textId="77777777" w:rsidR="00153042" w:rsidRPr="00F61C23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FB53C1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7C8F32C" w14:textId="4E1B1E71" w:rsidR="00153042" w:rsidRPr="006F7C41" w:rsidRDefault="00153042" w:rsidP="001530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sz w:val="24"/>
                <w:szCs w:val="24"/>
                <w:lang w:val="en-US"/>
              </w:rPr>
              <w:t>901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53042" w:rsidRPr="00F61C23" w14:paraId="5D623177" w14:textId="77777777" w:rsidTr="00440FFB">
        <w:trPr>
          <w:trHeight w:val="261"/>
        </w:trPr>
        <w:tc>
          <w:tcPr>
            <w:tcW w:w="3224" w:type="dxa"/>
            <w:shd w:val="clear" w:color="auto" w:fill="auto"/>
          </w:tcPr>
          <w:p w14:paraId="68671160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55127D32" w14:textId="77777777" w:rsidR="00153042" w:rsidRPr="00F61C23" w:rsidRDefault="00153042" w:rsidP="0015304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9C187" w14:textId="1A0D3EEB" w:rsidR="00153042" w:rsidRPr="00F61C23" w:rsidRDefault="00153042" w:rsidP="001530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900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623422" w14:textId="77777777" w:rsidR="00153042" w:rsidRPr="00F61C23" w:rsidRDefault="00153042" w:rsidP="001530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6B8E4" w14:textId="034DB592" w:rsidR="00153042" w:rsidRPr="00F61C23" w:rsidRDefault="00153042" w:rsidP="001530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9FFA09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82B2B" w14:textId="1737BE18" w:rsidR="00153042" w:rsidRPr="00F61C23" w:rsidRDefault="00153042" w:rsidP="001530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C605FF"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1AD1339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C73C42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FA5EB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6CD81A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AB2BF8" w14:textId="77777777" w:rsidR="00153042" w:rsidRPr="00F61C23" w:rsidRDefault="00153042" w:rsidP="001530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C2B0B9" w14:textId="77777777" w:rsidR="00153042" w:rsidRPr="00F61C23" w:rsidRDefault="00153042" w:rsidP="0015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0264C7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6E0E947" w14:textId="77777777" w:rsidR="00153042" w:rsidRPr="00F61C23" w:rsidRDefault="00153042" w:rsidP="001530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278B3A3" w14:textId="77777777" w:rsidR="002F4964" w:rsidRDefault="002F4964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DC1D533" w14:textId="67174EF5" w:rsidR="00D40782" w:rsidRPr="006B07E9" w:rsidRDefault="002F4964" w:rsidP="002F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D40782" w:rsidRPr="006B07E9" w:rsidSect="00D407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>
        <w:rPr>
          <w:rFonts w:ascii="Angsana New" w:hAnsi="Angsana New"/>
          <w:sz w:val="30"/>
          <w:szCs w:val="30"/>
        </w:rPr>
        <w:br w:type="page"/>
      </w:r>
    </w:p>
    <w:p w14:paraId="670A4A14" w14:textId="77777777" w:rsidR="008A4092" w:rsidRPr="006B07E9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10C8CCA4" w14:textId="77777777" w:rsidR="008A4092" w:rsidRPr="006B07E9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25F6E39" w14:textId="77777777" w:rsidR="008A4092" w:rsidRPr="006B07E9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22142E7E" w14:textId="77777777" w:rsidR="008A4092" w:rsidRPr="006B07E9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B484A93" w14:textId="06264198" w:rsidR="008A4092" w:rsidRPr="006B07E9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sz w:val="30"/>
          <w:szCs w:val="30"/>
          <w:cs/>
        </w:rPr>
        <w:t>ในตลาดที่ใช้คิดลดกระแสเงินสดในอนาคตของเงินต้นและดอกเบี้ยเป็นมูลค่าปัจจุบัน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sz w:val="30"/>
          <w:szCs w:val="30"/>
          <w:cs/>
        </w:rPr>
        <w:t xml:space="preserve">              ไม่แตกต่างจากอัตราดอกเบี้ย ณ วันที่รายงานอย่างมีสาระสำคัญ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C4705D8" w14:textId="77777777" w:rsidR="0057315C" w:rsidRPr="006B07E9" w:rsidRDefault="0057315C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498397FC" w14:textId="1751B391" w:rsidR="00C70C02" w:rsidRPr="006B07E9" w:rsidRDefault="00AE19E3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6B07E9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14:paraId="34628902" w14:textId="50AFA18D" w:rsidR="00C70C02" w:rsidRPr="006B07E9" w:rsidRDefault="00C70C02" w:rsidP="00153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</w:p>
    <w:p w14:paraId="0A2B8206" w14:textId="03B4BBAE" w:rsidR="00AE19E3" w:rsidRPr="006B07E9" w:rsidRDefault="00AE19E3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มูลค่ายุติธรรมระดับ </w:t>
      </w:r>
      <w:r w:rsidR="00C605FF" w:rsidRPr="00C605FF">
        <w:rPr>
          <w:rFonts w:ascii="Angsana New" w:hAnsi="Angsana New"/>
          <w:bCs/>
          <w:sz w:val="30"/>
          <w:szCs w:val="30"/>
        </w:rPr>
        <w:t>2</w:t>
      </w:r>
      <w:r w:rsidRPr="006B07E9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1855E2DC" w14:textId="31ECC6BF" w:rsidR="000753A6" w:rsidRPr="007F3928" w:rsidRDefault="000753A6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8549FE" w14:textId="77777777" w:rsidR="000753A6" w:rsidRPr="006B07E9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0746A3F" w14:textId="77777777" w:rsidR="000753A6" w:rsidRPr="007F3928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D1CA59E" w14:textId="774F7F86" w:rsidR="000753A6" w:rsidRPr="006B07E9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หากข้อสมมติในการวัดมูลค่ายุติธรรมเปลี่ยนไป โดยประมาณการอัตราการเพิ่มขึ้นของรายได้ลดลงร้อยละ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หรือเพิ่มขึ้นร้อยละ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ก็จะยังคงไม่มีผลกระทบต่อมูลค่ายุติธรรมของสิ่งตอบแทนที่ต้องจ่าย  </w:t>
      </w:r>
    </w:p>
    <w:p w14:paraId="63916966" w14:textId="77777777" w:rsidR="000753A6" w:rsidRPr="007F3928" w:rsidRDefault="000753A6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5F8F773" w14:textId="3909E66C" w:rsidR="00D40782" w:rsidRPr="00254B40" w:rsidRDefault="00AE19E3" w:rsidP="00FD46A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4661FF"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7A715A75" w14:textId="77777777" w:rsidR="00AE19E3" w:rsidRPr="007F3928" w:rsidRDefault="00AE19E3" w:rsidP="00AE19E3">
      <w:pPr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EC179E" w14:textId="4FBC00A3" w:rsidR="00AE19E3" w:rsidRPr="006B07E9" w:rsidRDefault="00AE19E3" w:rsidP="00AE19E3">
      <w:pPr>
        <w:tabs>
          <w:tab w:val="clear" w:pos="454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B52CFCE" w14:textId="77777777" w:rsidR="00AE19E3" w:rsidRPr="007F3928" w:rsidRDefault="00AE19E3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2FAEFA5" w14:textId="3CCECBF7" w:rsidR="00AE19E3" w:rsidRPr="006B07E9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คณะกรรมการบริษัทของ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C876AA" w14:textId="77777777" w:rsidR="00AE19E3" w:rsidRPr="007F3928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87D3CE9" w14:textId="23E039DF" w:rsidR="00AE19E3" w:rsidRPr="006B07E9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79698B9" w14:textId="77777777" w:rsidR="00AE19E3" w:rsidRPr="007F3928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76DE87E" w14:textId="731E09FA" w:rsidR="00AE19E3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คณะกรรมการตรวจสอบของ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DF0BB4E" w14:textId="77777777" w:rsidR="00282FBE" w:rsidRPr="006B07E9" w:rsidRDefault="00282FBE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3FCA626" w14:textId="7B4DADD1" w:rsidR="00D40782" w:rsidRPr="006B07E9" w:rsidRDefault="00AE19E3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30F9B" w:rsidRPr="006B0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13E6AC1" w14:textId="77777777" w:rsidR="003A4EC5" w:rsidRPr="007F3928" w:rsidRDefault="003A4EC5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FE529" w14:textId="099FAFF3" w:rsidR="000753A6" w:rsidRPr="006B07E9" w:rsidRDefault="003A4EC5" w:rsidP="00575580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 w:hint="cs"/>
          <w:b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6F291E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6F291E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5BFB4A21" w14:textId="2587E2F9" w:rsidR="00575580" w:rsidRPr="007F3928" w:rsidRDefault="00575580" w:rsidP="00575580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2C66192B" w14:textId="4B30893D" w:rsidR="003A4EC5" w:rsidRPr="006B07E9" w:rsidRDefault="003A4EC5" w:rsidP="003A4EC5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</w:rPr>
        <w:t>(</w:t>
      </w:r>
      <w:r w:rsidR="00A30F9B" w:rsidRPr="006B07E9">
        <w:rPr>
          <w:rFonts w:ascii="Angsana New" w:hAnsi="Angsana New" w:hint="cs"/>
          <w:b/>
          <w:sz w:val="30"/>
          <w:szCs w:val="30"/>
          <w:cs/>
        </w:rPr>
        <w:t>ข</w:t>
      </w:r>
      <w:r w:rsidRPr="006B07E9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6B07E9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6B07E9">
        <w:rPr>
          <w:rFonts w:ascii="Angsana New" w:hAnsi="Angsana New"/>
          <w:bCs/>
          <w:sz w:val="30"/>
          <w:szCs w:val="30"/>
        </w:rPr>
        <w:t>)</w:t>
      </w:r>
      <w:r w:rsidR="004661FF" w:rsidRPr="006B07E9">
        <w:rPr>
          <w:rFonts w:ascii="Angsana New" w:hAnsi="Angsana New"/>
          <w:b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430CA5B" w14:textId="77777777" w:rsidR="00432F68" w:rsidRPr="007F3928" w:rsidRDefault="00432F68" w:rsidP="003A4EC5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6098638" w14:textId="47EAFCAA" w:rsidR="003A4EC5" w:rsidRPr="009F6461" w:rsidRDefault="003A4EC5" w:rsidP="003A4EC5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F6461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</w:t>
      </w:r>
      <w:r w:rsidR="006F291E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9F6461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54B4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6461">
        <w:rPr>
          <w:rFonts w:ascii="Angsana New" w:hAnsi="Angsana New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4661FF" w:rsidRPr="009F6461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066ED841" w14:textId="77777777" w:rsidR="003A4EC5" w:rsidRPr="007F3928" w:rsidRDefault="003A4EC5" w:rsidP="003A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56AFB25" w14:textId="656BCE99" w:rsidR="003A4EC5" w:rsidRPr="006B07E9" w:rsidRDefault="006F291E" w:rsidP="003A4EC5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3A4EC5" w:rsidRPr="006B07E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จะทบทวน</w:t>
      </w:r>
      <w:r w:rsidR="003A4EC5" w:rsidRPr="006B07E9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34593">
        <w:rPr>
          <w:rFonts w:ascii="Angsana New" w:hAnsi="Angsana New"/>
          <w:sz w:val="30"/>
          <w:szCs w:val="30"/>
        </w:rPr>
        <w:t xml:space="preserve">            </w:t>
      </w:r>
      <w:r w:rsidR="003A4EC5" w:rsidRPr="006B07E9">
        <w:rPr>
          <w:rFonts w:ascii="Angsana New" w:hAnsi="Angsana New" w:hint="cs"/>
          <w:sz w:val="30"/>
          <w:szCs w:val="30"/>
          <w:cs/>
        </w:rPr>
        <w:t xml:space="preserve">งบการเงิน ข้อมูลอุตสาหกรรมและหนังสือรับรองฐานะทางการเงินของธนาคารสำหรับบางกรณี </w:t>
      </w:r>
    </w:p>
    <w:p w14:paraId="5431A9DC" w14:textId="5EC9D571" w:rsidR="00455371" w:rsidRDefault="0045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A4F7444" w14:textId="71F8D6C4" w:rsidR="000A0716" w:rsidRPr="000A0716" w:rsidRDefault="006F291E" w:rsidP="000A0716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605FF" w:rsidRPr="00C605FF">
        <w:rPr>
          <w:rFonts w:ascii="Angsana New" w:hAnsi="Angsana New"/>
          <w:sz w:val="30"/>
          <w:szCs w:val="30"/>
        </w:rPr>
        <w:t>90</w:t>
      </w:r>
      <w:r w:rsidR="000A07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0A0716" w:rsidRPr="006B07E9">
        <w:rPr>
          <w:rFonts w:ascii="Angsana New" w:hAnsi="Angsana New" w:hint="cs"/>
          <w:sz w:val="30"/>
          <w:szCs w:val="30"/>
          <w:cs/>
        </w:rPr>
        <w:t>วัน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0A0716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0A0716" w:rsidRPr="007147EC">
        <w:rPr>
          <w:rFonts w:ascii="Angsana New" w:hAnsi="Angsana New"/>
          <w:spacing w:val="-5"/>
          <w:sz w:val="30"/>
          <w:szCs w:val="30"/>
        </w:rPr>
        <w:t xml:space="preserve"> 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สภาวะเศรษฐกิจในปัจจุบันและมุมมองของ</w:t>
      </w:r>
      <w:r w:rsidR="00B34593">
        <w:rPr>
          <w:rFonts w:ascii="Angsana New" w:hAnsi="Angsana New"/>
          <w:spacing w:val="-5"/>
          <w:sz w:val="30"/>
          <w:szCs w:val="30"/>
        </w:rPr>
        <w:t xml:space="preserve">               </w:t>
      </w:r>
      <w:r>
        <w:rPr>
          <w:rFonts w:ascii="Angsana New" w:hAnsi="Angsana New" w:hint="cs"/>
          <w:spacing w:val="-5"/>
          <w:sz w:val="30"/>
          <w:szCs w:val="30"/>
          <w:cs/>
        </w:rPr>
        <w:t>กลุ่มบริษัท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 </w:t>
      </w:r>
    </w:p>
    <w:p w14:paraId="552C46F8" w14:textId="77777777" w:rsidR="000A0716" w:rsidRPr="00455371" w:rsidRDefault="000A0716" w:rsidP="000A0716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  <w:cs/>
        </w:rPr>
      </w:pPr>
    </w:p>
    <w:p w14:paraId="1FAB037C" w14:textId="6F28D11C" w:rsidR="000A0716" w:rsidRPr="00455371" w:rsidRDefault="000A0716" w:rsidP="000A0716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024DE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605FF" w:rsidRPr="00C605FF">
        <w:rPr>
          <w:rFonts w:ascii="Angsana New" w:hAnsi="Angsana New"/>
          <w:sz w:val="30"/>
          <w:szCs w:val="30"/>
        </w:rPr>
        <w:t>6</w:t>
      </w:r>
      <w:r w:rsidRPr="006024DE">
        <w:rPr>
          <w:rFonts w:ascii="Angsana New" w:hAnsi="Angsana New"/>
          <w:sz w:val="30"/>
          <w:szCs w:val="30"/>
        </w:rPr>
        <w:t xml:space="preserve"> </w:t>
      </w:r>
    </w:p>
    <w:p w14:paraId="53719606" w14:textId="24DFC826" w:rsidR="00514A17" w:rsidRPr="00455371" w:rsidRDefault="00514A17" w:rsidP="00514A17">
      <w:pPr>
        <w:tabs>
          <w:tab w:val="clear" w:pos="907"/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65B55F50" w14:textId="1D6DE35D" w:rsidR="00D57433" w:rsidRPr="00455371" w:rsidRDefault="00D57433" w:rsidP="00153042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455371">
        <w:rPr>
          <w:rFonts w:ascii="Angsana New" w:hAnsi="Angsana New"/>
          <w:bCs/>
          <w:sz w:val="30"/>
          <w:szCs w:val="30"/>
        </w:rPr>
        <w:t>(</w:t>
      </w:r>
      <w:r w:rsidRPr="00455371">
        <w:rPr>
          <w:rFonts w:ascii="Angsana New" w:hAnsi="Angsana New" w:hint="cs"/>
          <w:b/>
          <w:sz w:val="30"/>
          <w:szCs w:val="30"/>
          <w:cs/>
        </w:rPr>
        <w:t>ข</w:t>
      </w:r>
      <w:r w:rsidRPr="00455371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455371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2</w:t>
      </w:r>
      <w:r w:rsidRPr="00455371">
        <w:rPr>
          <w:rFonts w:ascii="Angsana New" w:hAnsi="Angsana New"/>
          <w:bCs/>
          <w:sz w:val="30"/>
          <w:szCs w:val="30"/>
        </w:rPr>
        <w:t>)</w:t>
      </w:r>
      <w:r w:rsidRPr="00455371">
        <w:rPr>
          <w:rFonts w:ascii="Angsana New" w:hAnsi="Angsana New"/>
          <w:b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342FDA98" w14:textId="77777777" w:rsidR="000753A6" w:rsidRPr="00455371" w:rsidRDefault="000753A6" w:rsidP="000753A6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/>
          <w:sz w:val="30"/>
          <w:szCs w:val="30"/>
        </w:rPr>
        <w:tab/>
      </w:r>
    </w:p>
    <w:p w14:paraId="2AE1DADA" w14:textId="3DC54C8A" w:rsidR="000753A6" w:rsidRPr="00455371" w:rsidRDefault="000753A6" w:rsidP="00D57433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455371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621326" w:rsidRPr="00455371">
        <w:rPr>
          <w:rFonts w:ascii="Angsana New" w:hAnsi="Angsana New" w:hint="cs"/>
          <w:sz w:val="30"/>
          <w:szCs w:val="30"/>
          <w:cs/>
        </w:rPr>
        <w:t>มี</w:t>
      </w:r>
      <w:r w:rsidRPr="00455371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621326" w:rsidRPr="00455371">
        <w:rPr>
          <w:rFonts w:ascii="Angsana New" w:hAnsi="Angsana New" w:hint="cs"/>
          <w:sz w:val="30"/>
          <w:szCs w:val="30"/>
          <w:cs/>
        </w:rPr>
        <w:t>ซึ่ง</w:t>
      </w:r>
      <w:r w:rsidRPr="00455371">
        <w:rPr>
          <w:rFonts w:ascii="Angsana New" w:hAnsi="Angsana New"/>
          <w:sz w:val="30"/>
          <w:szCs w:val="30"/>
          <w:cs/>
        </w:rPr>
        <w:t>มีอันดับความน่าเชื่อถือ</w:t>
      </w:r>
      <w:r w:rsidR="00556D97" w:rsidRPr="00455371">
        <w:rPr>
          <w:rFonts w:ascii="Angsana New" w:hAnsi="Angsana New"/>
          <w:sz w:val="30"/>
          <w:szCs w:val="30"/>
          <w:cs/>
        </w:rPr>
        <w:t>และ</w:t>
      </w:r>
      <w:r w:rsidRPr="00455371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11978FAD" w14:textId="77777777" w:rsidR="00153042" w:rsidRPr="00455371" w:rsidRDefault="00153042" w:rsidP="00D57433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19D7A7FC" w14:textId="454AB4F6" w:rsidR="000753A6" w:rsidRPr="00455371" w:rsidRDefault="000753A6" w:rsidP="007F3928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455371">
        <w:rPr>
          <w:rFonts w:ascii="Angsana New" w:hAnsi="Angsana New"/>
          <w:sz w:val="30"/>
          <w:szCs w:val="30"/>
        </w:rPr>
        <w:t>(</w:t>
      </w:r>
      <w:r w:rsidR="001D36C6" w:rsidRPr="00455371">
        <w:rPr>
          <w:rFonts w:ascii="Angsana New" w:hAnsi="Angsana New"/>
          <w:sz w:val="30"/>
          <w:szCs w:val="30"/>
          <w:cs/>
        </w:rPr>
        <w:t>ข</w:t>
      </w:r>
      <w:r w:rsidRPr="00455371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Pr="00455371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3</w:t>
      </w:r>
      <w:r w:rsidRPr="00455371">
        <w:rPr>
          <w:rFonts w:ascii="Angsana New" w:hAnsi="Angsana New"/>
          <w:sz w:val="30"/>
          <w:szCs w:val="30"/>
        </w:rPr>
        <w:t>)</w:t>
      </w:r>
      <w:r w:rsidRPr="00455371">
        <w:rPr>
          <w:rFonts w:ascii="Angsana New" w:hAnsi="Angsana New"/>
          <w:i/>
          <w:iCs/>
          <w:sz w:val="30"/>
          <w:szCs w:val="30"/>
        </w:rPr>
        <w:t xml:space="preserve"> </w:t>
      </w:r>
      <w:r w:rsidRPr="00455371">
        <w:rPr>
          <w:rFonts w:ascii="Angsana New" w:hAnsi="Angsana New"/>
          <w:sz w:val="30"/>
          <w:szCs w:val="30"/>
          <w:cs/>
        </w:rPr>
        <w:t>การค้ำประกัน</w:t>
      </w:r>
      <w:r w:rsidRPr="0045537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B44E36" w14:textId="77777777" w:rsidR="001D36C6" w:rsidRPr="00455371" w:rsidRDefault="001D36C6" w:rsidP="001D36C6">
      <w:pPr>
        <w:pStyle w:val="block"/>
        <w:spacing w:after="0" w:line="240" w:lineRule="auto"/>
        <w:ind w:left="1260" w:right="-7" w:hanging="450"/>
        <w:jc w:val="both"/>
        <w:rPr>
          <w:rFonts w:ascii="Angsana New" w:hAnsi="Angsana New"/>
          <w:b/>
          <w:bCs/>
          <w:sz w:val="30"/>
          <w:szCs w:val="30"/>
        </w:rPr>
      </w:pPr>
    </w:p>
    <w:p w14:paraId="01542553" w14:textId="51010BA6" w:rsidR="000753A6" w:rsidRPr="00455371" w:rsidRDefault="006F291E" w:rsidP="007F3928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มีนโยบายให้การค้ำประกันทางการเงินแก่หนี้สินของบริษัทย่อยเท่านั้น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แห่ง </w:t>
      </w:r>
      <w:r w:rsidR="000753A6" w:rsidRPr="00455371">
        <w:rPr>
          <w:rFonts w:ascii="Angsana New" w:hAnsi="Angsana New"/>
          <w:sz w:val="30"/>
          <w:szCs w:val="30"/>
        </w:rPr>
        <w:t>(</w:t>
      </w:r>
      <w:r w:rsidR="000753A6" w:rsidRPr="00455371">
        <w:rPr>
          <w:rFonts w:ascii="Angsana New" w:hAnsi="Angsana New"/>
          <w:sz w:val="30"/>
          <w:szCs w:val="30"/>
          <w:cs/>
        </w:rPr>
        <w:t>ดูหมายเหตุ ข้อ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17</w:t>
      </w:r>
      <w:r w:rsidR="000753A6" w:rsidRPr="00455371">
        <w:rPr>
          <w:rFonts w:ascii="Angsana New" w:hAnsi="Angsana New"/>
          <w:sz w:val="30"/>
          <w:szCs w:val="30"/>
        </w:rPr>
        <w:t>)</w:t>
      </w:r>
    </w:p>
    <w:p w14:paraId="0AC06ABA" w14:textId="77777777" w:rsidR="000A0716" w:rsidRPr="00455371" w:rsidRDefault="000A0716" w:rsidP="00D34678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</w:p>
    <w:p w14:paraId="60C89A7A" w14:textId="0E5FEC23" w:rsidR="001D36C6" w:rsidRPr="00455371" w:rsidRDefault="001D36C6" w:rsidP="008D2E83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45537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4553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5537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55371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4553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5537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4553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455371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455371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0ADB320F" w14:textId="77777777" w:rsidR="001D36C6" w:rsidRPr="00455371" w:rsidRDefault="001D36C6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C26F8" w14:textId="084AB385" w:rsidR="001D36C6" w:rsidRPr="00455371" w:rsidRDefault="006F291E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D36C6" w:rsidRPr="00455371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="001D36C6" w:rsidRPr="00455371">
        <w:rPr>
          <w:rFonts w:ascii="Angsana New" w:hAnsi="Angsana New" w:hint="cs"/>
          <w:sz w:val="30"/>
          <w:szCs w:val="30"/>
          <w:cs/>
        </w:rPr>
        <w:t>ด้าน</w:t>
      </w:r>
      <w:r w:rsidR="001D36C6" w:rsidRPr="00455371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B6BBD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="001D36C6" w:rsidRPr="00455371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1D36C6" w:rsidRPr="0045537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5F8D73" w14:textId="77777777" w:rsidR="001D36C6" w:rsidRPr="00455371" w:rsidRDefault="001D36C6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100016" w14:textId="05CDF149" w:rsidR="001D36C6" w:rsidRPr="00455371" w:rsidRDefault="001D36C6" w:rsidP="001D36C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Pr="00455371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Pr="00455371">
        <w:rPr>
          <w:rFonts w:ascii="Angsana New" w:hAnsi="Angsana New" w:hint="cs"/>
          <w:sz w:val="30"/>
          <w:szCs w:val="30"/>
          <w:cs/>
        </w:rPr>
        <w:t>โดย</w:t>
      </w:r>
      <w:r w:rsidR="00621326" w:rsidRPr="00455371">
        <w:rPr>
          <w:rFonts w:ascii="Angsana New" w:hAnsi="Angsana New" w:hint="cs"/>
          <w:sz w:val="30"/>
          <w:szCs w:val="30"/>
          <w:cs/>
        </w:rPr>
        <w:t>แสดง</w:t>
      </w:r>
      <w:r w:rsidRPr="00455371">
        <w:rPr>
          <w:rFonts w:ascii="Angsana New" w:hAnsi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55371">
        <w:rPr>
          <w:rFonts w:ascii="Angsana New" w:hAnsi="Angsana New"/>
          <w:sz w:val="30"/>
          <w:szCs w:val="30"/>
          <w:cs/>
        </w:rPr>
        <w:t>หักกลบตามสัญญา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AE34AB" w14:textId="0EB6E906" w:rsidR="00455371" w:rsidRDefault="0045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Style w:val="TableGrid"/>
        <w:tblW w:w="899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990"/>
        <w:gridCol w:w="270"/>
        <w:gridCol w:w="990"/>
        <w:gridCol w:w="270"/>
        <w:gridCol w:w="990"/>
        <w:gridCol w:w="270"/>
        <w:gridCol w:w="981"/>
      </w:tblGrid>
      <w:tr w:rsidR="004D75E8" w:rsidRPr="006B07E9" w14:paraId="16C589A7" w14:textId="10B8A646" w:rsidTr="00D940CC">
        <w:trPr>
          <w:tblHeader/>
        </w:trPr>
        <w:tc>
          <w:tcPr>
            <w:tcW w:w="2970" w:type="dxa"/>
          </w:tcPr>
          <w:p w14:paraId="1026368A" w14:textId="5E5C9AB1" w:rsidR="004D75E8" w:rsidRPr="006B07E9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21" w:type="dxa"/>
            <w:gridSpan w:val="9"/>
            <w:hideMark/>
          </w:tcPr>
          <w:p w14:paraId="2506F3D9" w14:textId="73AC94BF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75E8" w:rsidRPr="006B07E9" w14:paraId="1988A60D" w14:textId="34D672D4" w:rsidTr="00D940CC">
        <w:trPr>
          <w:tblHeader/>
        </w:trPr>
        <w:tc>
          <w:tcPr>
            <w:tcW w:w="2970" w:type="dxa"/>
          </w:tcPr>
          <w:p w14:paraId="333E7986" w14:textId="21161B57" w:rsidR="004D75E8" w:rsidRPr="006B07E9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21" w:type="dxa"/>
            <w:gridSpan w:val="9"/>
          </w:tcPr>
          <w:p w14:paraId="39DE2044" w14:textId="77777777" w:rsidR="004D75E8" w:rsidRPr="006B07E9" w:rsidRDefault="004D75E8" w:rsidP="003477D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D75E8" w:rsidRPr="006B07E9" w14:paraId="008864D4" w14:textId="7563969C" w:rsidTr="00D940CC">
        <w:trPr>
          <w:tblHeader/>
        </w:trPr>
        <w:tc>
          <w:tcPr>
            <w:tcW w:w="2970" w:type="dxa"/>
            <w:vAlign w:val="bottom"/>
            <w:hideMark/>
          </w:tcPr>
          <w:p w14:paraId="2A56EFEE" w14:textId="51A40AB8" w:rsidR="004D75E8" w:rsidRPr="006B07E9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643F4192" w14:textId="77777777" w:rsidR="004D75E8" w:rsidRPr="006B07E9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9C35C26" w14:textId="77777777" w:rsidR="004D75E8" w:rsidRPr="006B07E9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B2FD0B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BA23D4E" w14:textId="4D53C5F5" w:rsidR="004D75E8" w:rsidRPr="006B07E9" w:rsidRDefault="004D75E8" w:rsidP="0099218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A16968E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7FE827E" w14:textId="63A54301" w:rsidR="004D75E8" w:rsidRPr="006B07E9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F9A886D" w14:textId="64134FE3" w:rsidR="004D75E8" w:rsidRPr="006B07E9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F12527A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CF30B67" w14:textId="399A0074" w:rsidR="004D75E8" w:rsidRPr="006B07E9" w:rsidRDefault="004D75E8" w:rsidP="0099218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3095CA4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  <w:hideMark/>
          </w:tcPr>
          <w:p w14:paraId="6933BA8B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D75E8" w:rsidRPr="006B07E9" w14:paraId="20284B88" w14:textId="755DEE1B" w:rsidTr="00D940CC">
        <w:trPr>
          <w:tblHeader/>
        </w:trPr>
        <w:tc>
          <w:tcPr>
            <w:tcW w:w="2970" w:type="dxa"/>
          </w:tcPr>
          <w:p w14:paraId="0B90D5F0" w14:textId="77777777" w:rsidR="004D75E8" w:rsidRPr="00F84F7E" w:rsidRDefault="004D75E8" w:rsidP="00992188">
            <w:pPr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1" w:type="dxa"/>
            <w:gridSpan w:val="9"/>
            <w:hideMark/>
          </w:tcPr>
          <w:p w14:paraId="4E6BFF27" w14:textId="6DBE7251" w:rsidR="004D75E8" w:rsidRPr="00F84F7E" w:rsidRDefault="004D75E8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84F7E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F84F7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F84F7E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4D75E8" w:rsidRPr="006B07E9" w14:paraId="0D067B48" w14:textId="08DE65E1" w:rsidTr="00D940CC">
        <w:tc>
          <w:tcPr>
            <w:tcW w:w="2970" w:type="dxa"/>
            <w:hideMark/>
          </w:tcPr>
          <w:p w14:paraId="44E65FCC" w14:textId="739513D1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4F5E236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407EE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13F41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7BF3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4033A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1C6C8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3BC85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E440A9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7F918774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D75E8" w:rsidRPr="006B07E9" w14:paraId="1B8842CD" w14:textId="6069E281" w:rsidTr="00D940CC">
        <w:tc>
          <w:tcPr>
            <w:tcW w:w="2970" w:type="dxa"/>
            <w:hideMark/>
          </w:tcPr>
          <w:p w14:paraId="4CB442A9" w14:textId="1D267045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3A6E2E81" w14:textId="25429348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614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70" w:type="dxa"/>
          </w:tcPr>
          <w:p w14:paraId="2FFACDED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AC661" w14:textId="42AA7B19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70" w:type="dxa"/>
          </w:tcPr>
          <w:p w14:paraId="6F594370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7D1579" w14:textId="0568E192" w:rsidR="004D75E8" w:rsidRPr="006B07E9" w:rsidRDefault="004D75E8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056ED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B238C" w14:textId="5705C9B5" w:rsidR="004D75E8" w:rsidRPr="006B07E9" w:rsidRDefault="004D75E8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C0F9717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D24100A" w14:textId="62E39E36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</w:tr>
      <w:tr w:rsidR="004D75E8" w:rsidRPr="006B07E9" w14:paraId="3F5D3EE3" w14:textId="3D9425EE" w:rsidTr="00D940CC">
        <w:tc>
          <w:tcPr>
            <w:tcW w:w="2970" w:type="dxa"/>
            <w:hideMark/>
          </w:tcPr>
          <w:p w14:paraId="55776CFE" w14:textId="2A553FB8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619D20CA" w14:textId="5B375BEB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270" w:type="dxa"/>
          </w:tcPr>
          <w:p w14:paraId="63FFE163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768467" w14:textId="23341AC7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270" w:type="dxa"/>
          </w:tcPr>
          <w:p w14:paraId="5FC263C5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A5C2D" w14:textId="0C101EA0" w:rsidR="004D75E8" w:rsidRPr="006B07E9" w:rsidRDefault="004D75E8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CBE4B3F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597904" w14:textId="1418081D" w:rsidR="004D75E8" w:rsidRPr="006B07E9" w:rsidRDefault="004D75E8" w:rsidP="007147EC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2847314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3FC460" w14:textId="0C4381CE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890</w:t>
            </w:r>
          </w:p>
        </w:tc>
      </w:tr>
      <w:tr w:rsidR="004D75E8" w:rsidRPr="006B07E9" w14:paraId="2DF1A3C6" w14:textId="000F9DE3" w:rsidTr="00D940CC">
        <w:tc>
          <w:tcPr>
            <w:tcW w:w="2970" w:type="dxa"/>
          </w:tcPr>
          <w:p w14:paraId="38EF052D" w14:textId="6B58C7B8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0" w:type="dxa"/>
          </w:tcPr>
          <w:p w14:paraId="44A66358" w14:textId="7398D06F" w:rsidR="004D75E8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134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70" w:type="dxa"/>
          </w:tcPr>
          <w:p w14:paraId="3E3DF232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815016" w14:textId="3087BBA0" w:rsidR="004D75E8" w:rsidRDefault="00C605FF" w:rsidP="00F84F7E">
            <w:pPr>
              <w:tabs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140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238</w:t>
            </w:r>
          </w:p>
        </w:tc>
        <w:tc>
          <w:tcPr>
            <w:tcW w:w="270" w:type="dxa"/>
          </w:tcPr>
          <w:p w14:paraId="20EA59B9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0E01A" w14:textId="402C9460" w:rsidR="004D75E8" w:rsidRDefault="004D75E8" w:rsidP="00153042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02233BD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27C1E2" w14:textId="0944F69A" w:rsidR="004D75E8" w:rsidRDefault="004D75E8" w:rsidP="007147EC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F45EE57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8D56787" w14:textId="42DE96E7" w:rsidR="004D75E8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140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238</w:t>
            </w:r>
          </w:p>
        </w:tc>
      </w:tr>
      <w:tr w:rsidR="004D75E8" w:rsidRPr="006B07E9" w14:paraId="71941384" w14:textId="1E2E89DE" w:rsidTr="00D940CC">
        <w:tc>
          <w:tcPr>
            <w:tcW w:w="2970" w:type="dxa"/>
            <w:hideMark/>
          </w:tcPr>
          <w:p w14:paraId="01FFBF58" w14:textId="30FF56E5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B5C3C54" w14:textId="180B6ED8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884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540</w:t>
            </w:r>
          </w:p>
        </w:tc>
        <w:tc>
          <w:tcPr>
            <w:tcW w:w="270" w:type="dxa"/>
          </w:tcPr>
          <w:p w14:paraId="2C83468C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64625" w14:textId="2B205BD8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229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142DD8C1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11963" w14:textId="15198710" w:rsidR="004D75E8" w:rsidRPr="006B07E9" w:rsidRDefault="00C605FF" w:rsidP="00F84F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706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3A9D2E7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0D62C7" w14:textId="47EF155C" w:rsidR="004D75E8" w:rsidRPr="006B07E9" w:rsidRDefault="00C605FF" w:rsidP="00F84F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23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270" w:type="dxa"/>
          </w:tcPr>
          <w:p w14:paraId="0B933F51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F0C3CB" w14:textId="52A0B393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958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816</w:t>
            </w:r>
          </w:p>
        </w:tc>
      </w:tr>
      <w:tr w:rsidR="004D75E8" w:rsidRPr="006B07E9" w14:paraId="4FE6CAA2" w14:textId="1500A6BF" w:rsidTr="00D940CC">
        <w:trPr>
          <w:trHeight w:val="119"/>
        </w:trPr>
        <w:tc>
          <w:tcPr>
            <w:tcW w:w="2970" w:type="dxa"/>
            <w:hideMark/>
          </w:tcPr>
          <w:p w14:paraId="58BDA7D0" w14:textId="77777777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EDBAFF3" w14:textId="33F755A8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47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270" w:type="dxa"/>
            <w:vAlign w:val="bottom"/>
          </w:tcPr>
          <w:p w14:paraId="4CF9F1D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C09D67" w14:textId="6BE9C94E" w:rsidR="004D75E8" w:rsidRPr="006B07E9" w:rsidRDefault="00C605FF" w:rsidP="00F84F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29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270" w:type="dxa"/>
            <w:vAlign w:val="bottom"/>
          </w:tcPr>
          <w:p w14:paraId="17634466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B793" w14:textId="0DD491A2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20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441</w:t>
            </w:r>
          </w:p>
        </w:tc>
        <w:tc>
          <w:tcPr>
            <w:tcW w:w="270" w:type="dxa"/>
            <w:vAlign w:val="bottom"/>
          </w:tcPr>
          <w:p w14:paraId="7D876163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DB01A49" w14:textId="6C0F5819" w:rsidR="004D75E8" w:rsidRPr="006B07E9" w:rsidRDefault="004D75E8" w:rsidP="007147EC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ED3E27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7663FD" w14:textId="67B4864F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49</w:t>
            </w:r>
            <w:r w:rsidR="004D75E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4D75E8" w:rsidRPr="006B07E9" w14:paraId="13976B71" w14:textId="6C2B1E70" w:rsidTr="004E73C2">
        <w:tc>
          <w:tcPr>
            <w:tcW w:w="2970" w:type="dxa"/>
          </w:tcPr>
          <w:p w14:paraId="03BD677F" w14:textId="77777777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82275" w14:textId="4ECFEFAC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840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270" w:type="dxa"/>
          </w:tcPr>
          <w:p w14:paraId="488E9DE2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BD237" w14:textId="6B18377E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179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70" w:type="dxa"/>
          </w:tcPr>
          <w:p w14:paraId="51CC4160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4DEF6" w14:textId="30491B76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726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783</w:t>
            </w:r>
          </w:p>
        </w:tc>
        <w:tc>
          <w:tcPr>
            <w:tcW w:w="270" w:type="dxa"/>
          </w:tcPr>
          <w:p w14:paraId="40BF625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D9215" w14:textId="29050C6B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270" w:type="dxa"/>
          </w:tcPr>
          <w:p w14:paraId="3449F29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D59B7" w14:textId="0C911C34" w:rsidR="004D75E8" w:rsidRPr="006B07E9" w:rsidRDefault="00C605F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929</w:t>
            </w:r>
            <w:r w:rsidR="004D75E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154</w:t>
            </w:r>
          </w:p>
        </w:tc>
      </w:tr>
    </w:tbl>
    <w:p w14:paraId="0E66350A" w14:textId="0CC52B74" w:rsidR="004D75E8" w:rsidRPr="004D75E8" w:rsidRDefault="004D75E8">
      <w:pPr>
        <w:rPr>
          <w:sz w:val="14"/>
          <w:szCs w:val="14"/>
        </w:rPr>
      </w:pPr>
    </w:p>
    <w:tbl>
      <w:tblPr>
        <w:tblStyle w:val="TableGrid"/>
        <w:tblW w:w="90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2"/>
      </w:tblGrid>
      <w:tr w:rsidR="00BE708B" w:rsidRPr="006B07E9" w14:paraId="505FACD6" w14:textId="77777777" w:rsidTr="00D940CC">
        <w:trPr>
          <w:tblHeader/>
        </w:trPr>
        <w:tc>
          <w:tcPr>
            <w:tcW w:w="2970" w:type="dxa"/>
          </w:tcPr>
          <w:p w14:paraId="59D04414" w14:textId="0320ACAE" w:rsidR="00BE708B" w:rsidRPr="006B07E9" w:rsidRDefault="004D75E8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br w:type="column"/>
            </w:r>
            <w:r>
              <w:rPr>
                <w:sz w:val="10"/>
                <w:szCs w:val="10"/>
              </w:rPr>
              <w:tab/>
            </w:r>
            <w:r>
              <w:rPr>
                <w:sz w:val="10"/>
                <w:szCs w:val="10"/>
              </w:rPr>
              <w:tab/>
            </w:r>
            <w:r>
              <w:rPr>
                <w:sz w:val="10"/>
                <w:szCs w:val="10"/>
              </w:rPr>
              <w:tab/>
            </w:r>
            <w:r>
              <w:rPr>
                <w:sz w:val="10"/>
                <w:szCs w:val="1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6032" w:type="dxa"/>
            <w:gridSpan w:val="9"/>
            <w:hideMark/>
          </w:tcPr>
          <w:p w14:paraId="25D0A53C" w14:textId="1FF94B4C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6B07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4B6A4D" w:rsidRPr="006B07E9" w14:paraId="74AF3DE7" w14:textId="77777777" w:rsidTr="00D940CC">
        <w:trPr>
          <w:tblHeader/>
        </w:trPr>
        <w:tc>
          <w:tcPr>
            <w:tcW w:w="2970" w:type="dxa"/>
          </w:tcPr>
          <w:p w14:paraId="017676DF" w14:textId="77777777" w:rsidR="004B6A4D" w:rsidRPr="006B07E9" w:rsidRDefault="004B6A4D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2" w:type="dxa"/>
            <w:gridSpan w:val="9"/>
          </w:tcPr>
          <w:p w14:paraId="5B089E56" w14:textId="77777777" w:rsidR="004B6A4D" w:rsidRPr="006B07E9" w:rsidRDefault="004B6A4D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E708B" w:rsidRPr="006B07E9" w14:paraId="0BD8BAED" w14:textId="77777777" w:rsidTr="00D940CC">
        <w:trPr>
          <w:tblHeader/>
        </w:trPr>
        <w:tc>
          <w:tcPr>
            <w:tcW w:w="2970" w:type="dxa"/>
            <w:vAlign w:val="bottom"/>
            <w:hideMark/>
          </w:tcPr>
          <w:p w14:paraId="01E6C002" w14:textId="1EB7584E" w:rsidR="00BE708B" w:rsidRPr="006B07E9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0C60AE39" w14:textId="77777777" w:rsidR="00BE708B" w:rsidRPr="006B07E9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74087B9A" w14:textId="77777777" w:rsidR="00BE708B" w:rsidRPr="006B07E9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7AAAF1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0FC8862" w14:textId="152554F5" w:rsidR="00BE708B" w:rsidRPr="006B07E9" w:rsidRDefault="00BE708B" w:rsidP="0056247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3091795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EDA6BE6" w14:textId="267DDDBB" w:rsidR="00BE708B" w:rsidRPr="006B07E9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C6A15F3" w14:textId="658A0EC4" w:rsidR="00BE708B" w:rsidRPr="006B07E9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CD8B204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03219C6" w14:textId="58BDE654" w:rsidR="00BE708B" w:rsidRPr="006B07E9" w:rsidRDefault="008D27E8" w:rsidP="0056247F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="00BE708B" w:rsidRPr="006B07E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="00BE708B"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D137E00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  <w:hideMark/>
          </w:tcPr>
          <w:p w14:paraId="0FD57AE7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E708B" w:rsidRPr="00F84F7E" w14:paraId="44E8B43E" w14:textId="77777777" w:rsidTr="00D940CC">
        <w:trPr>
          <w:tblHeader/>
        </w:trPr>
        <w:tc>
          <w:tcPr>
            <w:tcW w:w="2970" w:type="dxa"/>
          </w:tcPr>
          <w:p w14:paraId="1487C2C2" w14:textId="77777777" w:rsidR="00BE708B" w:rsidRPr="00F84F7E" w:rsidRDefault="00BE708B" w:rsidP="0056247F">
            <w:pPr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2" w:type="dxa"/>
            <w:gridSpan w:val="9"/>
            <w:hideMark/>
          </w:tcPr>
          <w:p w14:paraId="374749D8" w14:textId="05C93442" w:rsidR="00BE708B" w:rsidRPr="00F84F7E" w:rsidRDefault="00BE708B" w:rsidP="005624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84F7E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F36463" w:rsidRPr="00F84F7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F84F7E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BE708B" w:rsidRPr="006B07E9" w14:paraId="309A1A4E" w14:textId="77777777" w:rsidTr="00D940CC">
        <w:tc>
          <w:tcPr>
            <w:tcW w:w="2970" w:type="dxa"/>
            <w:hideMark/>
          </w:tcPr>
          <w:p w14:paraId="2E578105" w14:textId="77777777" w:rsidR="00BE708B" w:rsidRPr="006B07E9" w:rsidRDefault="00BE708B" w:rsidP="005624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6DFD7621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9BD9C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DBD99F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87B56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E04C2A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6AA65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3B4F1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149A3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29BA6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329E9" w:rsidRPr="006B07E9" w14:paraId="7FC69280" w14:textId="77777777" w:rsidTr="00D940CC">
        <w:tc>
          <w:tcPr>
            <w:tcW w:w="2970" w:type="dxa"/>
            <w:hideMark/>
          </w:tcPr>
          <w:p w14:paraId="22EFE480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681DC4E2" w14:textId="33B46B97" w:rsidR="005329E9" w:rsidRPr="006B07E9" w:rsidRDefault="00C605FF" w:rsidP="004D75E8">
            <w:pPr>
              <w:tabs>
                <w:tab w:val="clear" w:pos="907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614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70" w:type="dxa"/>
          </w:tcPr>
          <w:p w14:paraId="59170FC1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C45067" w14:textId="01BF4F38" w:rsidR="005329E9" w:rsidRPr="006B07E9" w:rsidRDefault="00C605FF" w:rsidP="004D75E8">
            <w:pPr>
              <w:tabs>
                <w:tab w:val="clear" w:pos="907"/>
                <w:tab w:val="decimal" w:pos="706"/>
                <w:tab w:val="left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70" w:type="dxa"/>
          </w:tcPr>
          <w:p w14:paraId="5A4D71D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14E03A" w14:textId="5FAEFEC8" w:rsidR="005329E9" w:rsidRPr="004D75E8" w:rsidRDefault="005329E9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75E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EB07D6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984C65" w14:textId="577117BF" w:rsidR="005329E9" w:rsidRPr="006B07E9" w:rsidRDefault="005329E9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FB7AC9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65C86A" w14:textId="2020F377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</w:tr>
      <w:tr w:rsidR="005329E9" w:rsidRPr="006B07E9" w14:paraId="15870E0B" w14:textId="77777777" w:rsidTr="00D940CC">
        <w:tc>
          <w:tcPr>
            <w:tcW w:w="2970" w:type="dxa"/>
          </w:tcPr>
          <w:p w14:paraId="5D36F7AE" w14:textId="68C2216D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0C8AB0D" w14:textId="5E579B47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130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792</w:t>
            </w:r>
          </w:p>
        </w:tc>
        <w:tc>
          <w:tcPr>
            <w:tcW w:w="270" w:type="dxa"/>
          </w:tcPr>
          <w:p w14:paraId="4D56C739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5A3B6" w14:textId="5744B410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130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792</w:t>
            </w:r>
          </w:p>
        </w:tc>
        <w:tc>
          <w:tcPr>
            <w:tcW w:w="270" w:type="dxa"/>
          </w:tcPr>
          <w:p w14:paraId="600633F7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046312" w14:textId="376A78BE" w:rsidR="005329E9" w:rsidRPr="004D75E8" w:rsidRDefault="005329E9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D75E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859894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F507B1" w14:textId="74784EB9" w:rsidR="005329E9" w:rsidRPr="004D75E8" w:rsidRDefault="005329E9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D75E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34FE6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105484" w14:textId="3D046DA9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130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792</w:t>
            </w:r>
          </w:p>
        </w:tc>
      </w:tr>
      <w:tr w:rsidR="005329E9" w:rsidRPr="006B07E9" w14:paraId="5EC815EE" w14:textId="77777777" w:rsidTr="00D940CC">
        <w:tc>
          <w:tcPr>
            <w:tcW w:w="2970" w:type="dxa"/>
            <w:hideMark/>
          </w:tcPr>
          <w:p w14:paraId="7F65B172" w14:textId="77777777" w:rsidR="00D940CC" w:rsidRDefault="005329E9" w:rsidP="00F84F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 w:rsidR="00F84F7E">
              <w:rPr>
                <w:rFonts w:ascii="Angsana New" w:hAnsi="Angsana New" w:hint="cs"/>
                <w:sz w:val="24"/>
                <w:szCs w:val="24"/>
                <w:cs/>
              </w:rPr>
              <w:t>บุคคลและ</w:t>
            </w:r>
          </w:p>
          <w:p w14:paraId="7FEF2C69" w14:textId="633E4C06" w:rsidR="005329E9" w:rsidRPr="006B07E9" w:rsidRDefault="00D940CC" w:rsidP="00F84F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5329E9" w:rsidRPr="006B07E9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0CC7594" w14:textId="77777777" w:rsidR="00D940CC" w:rsidRDefault="00D940C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87B85A" w14:textId="25BBCDA2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160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065</w:t>
            </w:r>
          </w:p>
        </w:tc>
        <w:tc>
          <w:tcPr>
            <w:tcW w:w="270" w:type="dxa"/>
          </w:tcPr>
          <w:p w14:paraId="12B8001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6C868C" w14:textId="77777777" w:rsidR="00D940CC" w:rsidRDefault="00D940C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E7DFA0" w14:textId="2EC76B4F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167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027</w:t>
            </w:r>
          </w:p>
        </w:tc>
        <w:tc>
          <w:tcPr>
            <w:tcW w:w="270" w:type="dxa"/>
          </w:tcPr>
          <w:p w14:paraId="557AC73A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E7F58" w14:textId="77777777" w:rsidR="00D940CC" w:rsidRDefault="00D940CC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39EE8F" w14:textId="65728252" w:rsidR="005329E9" w:rsidRPr="006B07E9" w:rsidRDefault="005329E9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381D2C4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911015" w14:textId="77777777" w:rsidR="00D940CC" w:rsidRDefault="00D940CC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7F9BD9" w14:textId="626840F6" w:rsidR="005329E9" w:rsidRPr="006B07E9" w:rsidRDefault="005329E9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88A83D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051A30" w14:textId="77777777" w:rsidR="00D940CC" w:rsidRDefault="00D940C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F17952" w14:textId="5C22D2FD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167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027</w:t>
            </w:r>
          </w:p>
        </w:tc>
      </w:tr>
      <w:tr w:rsidR="005329E9" w:rsidRPr="006B07E9" w14:paraId="481AB912" w14:textId="77777777" w:rsidTr="00D940CC">
        <w:tc>
          <w:tcPr>
            <w:tcW w:w="2970" w:type="dxa"/>
            <w:hideMark/>
          </w:tcPr>
          <w:p w14:paraId="3CFE2ED1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7E56DC37" w14:textId="203C0F81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695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70" w:type="dxa"/>
          </w:tcPr>
          <w:p w14:paraId="654B3771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9AE7DC" w14:textId="6FAB1F4C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163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270" w:type="dxa"/>
          </w:tcPr>
          <w:p w14:paraId="7EBD956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1A3A68" w14:textId="0F527CD5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573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270" w:type="dxa"/>
          </w:tcPr>
          <w:p w14:paraId="6B3F9074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95A8D5" w14:textId="34B37A00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23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270" w:type="dxa"/>
          </w:tcPr>
          <w:p w14:paraId="087A9C12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203DA" w14:textId="68DE36D1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759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769</w:t>
            </w:r>
          </w:p>
        </w:tc>
      </w:tr>
      <w:tr w:rsidR="005329E9" w:rsidRPr="006B07E9" w14:paraId="34649EAC" w14:textId="77777777" w:rsidTr="00D940CC">
        <w:trPr>
          <w:trHeight w:val="119"/>
        </w:trPr>
        <w:tc>
          <w:tcPr>
            <w:tcW w:w="2970" w:type="dxa"/>
            <w:hideMark/>
          </w:tcPr>
          <w:p w14:paraId="443AB4DD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B396D83" w14:textId="2454F719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270" w:type="dxa"/>
            <w:vAlign w:val="bottom"/>
          </w:tcPr>
          <w:p w14:paraId="052AEB4C" w14:textId="77777777" w:rsidR="005329E9" w:rsidRPr="006B07E9" w:rsidRDefault="005329E9" w:rsidP="005329E9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9178A2" w14:textId="5880E284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673</w:t>
            </w:r>
          </w:p>
        </w:tc>
        <w:tc>
          <w:tcPr>
            <w:tcW w:w="270" w:type="dxa"/>
            <w:vAlign w:val="bottom"/>
          </w:tcPr>
          <w:p w14:paraId="19CDB74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FC926F" w14:textId="12D42B71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270" w:type="dxa"/>
            <w:vAlign w:val="bottom"/>
          </w:tcPr>
          <w:p w14:paraId="0B8A60ED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6B52B34" w14:textId="64F35434" w:rsidR="005329E9" w:rsidRPr="006B07E9" w:rsidRDefault="005329E9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475230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28F5A5" w14:textId="2E8A1909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</w:t>
            </w:r>
            <w:r w:rsidR="005329E9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378</w:t>
            </w:r>
          </w:p>
        </w:tc>
      </w:tr>
      <w:tr w:rsidR="005329E9" w:rsidRPr="006B07E9" w14:paraId="620466CE" w14:textId="77777777" w:rsidTr="00D940CC">
        <w:tc>
          <w:tcPr>
            <w:tcW w:w="2970" w:type="dxa"/>
          </w:tcPr>
          <w:p w14:paraId="1327FD56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E7F59" w14:textId="386F648C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789</w:t>
            </w:r>
          </w:p>
        </w:tc>
        <w:tc>
          <w:tcPr>
            <w:tcW w:w="270" w:type="dxa"/>
          </w:tcPr>
          <w:p w14:paraId="12D8282A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99AE5" w14:textId="599EBEFA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088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327</w:t>
            </w:r>
          </w:p>
        </w:tc>
        <w:tc>
          <w:tcPr>
            <w:tcW w:w="270" w:type="dxa"/>
          </w:tcPr>
          <w:p w14:paraId="7F07F78B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9645" w14:textId="47BA719B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574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864</w:t>
            </w:r>
          </w:p>
        </w:tc>
        <w:tc>
          <w:tcPr>
            <w:tcW w:w="270" w:type="dxa"/>
          </w:tcPr>
          <w:p w14:paraId="6481D45E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D0B5D" w14:textId="554FC999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270" w:type="dxa"/>
          </w:tcPr>
          <w:p w14:paraId="6669DA3B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5F569" w14:textId="1AC14047" w:rsidR="005329E9" w:rsidRPr="006B07E9" w:rsidRDefault="00C605F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686</w:t>
            </w:r>
            <w:r w:rsidR="005329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351</w:t>
            </w:r>
          </w:p>
        </w:tc>
      </w:tr>
    </w:tbl>
    <w:p w14:paraId="384F3B85" w14:textId="428DD669" w:rsidR="001D36C6" w:rsidRPr="007F3928" w:rsidRDefault="001D36C6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56674B37" w14:textId="77777777" w:rsidR="001D36C6" w:rsidRPr="007F3928" w:rsidRDefault="001D36C6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tbl>
      <w:tblPr>
        <w:tblStyle w:val="TableGrid"/>
        <w:tblW w:w="899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81"/>
        <w:gridCol w:w="270"/>
        <w:gridCol w:w="990"/>
        <w:gridCol w:w="270"/>
        <w:gridCol w:w="990"/>
        <w:gridCol w:w="270"/>
        <w:gridCol w:w="990"/>
        <w:gridCol w:w="270"/>
        <w:gridCol w:w="998"/>
      </w:tblGrid>
      <w:tr w:rsidR="005D046A" w:rsidRPr="00F61C23" w14:paraId="04302855" w14:textId="77777777" w:rsidTr="00D940CC">
        <w:trPr>
          <w:tblHeader/>
        </w:trPr>
        <w:tc>
          <w:tcPr>
            <w:tcW w:w="2970" w:type="dxa"/>
          </w:tcPr>
          <w:p w14:paraId="3371CF94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29" w:type="dxa"/>
            <w:gridSpan w:val="9"/>
            <w:hideMark/>
          </w:tcPr>
          <w:p w14:paraId="3035349D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046A" w:rsidRPr="00F61C23" w14:paraId="20AEA52E" w14:textId="77777777" w:rsidTr="00D940CC">
        <w:trPr>
          <w:tblHeader/>
        </w:trPr>
        <w:tc>
          <w:tcPr>
            <w:tcW w:w="2970" w:type="dxa"/>
          </w:tcPr>
          <w:p w14:paraId="4687E852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66E86867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A36B8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8" w:type="dxa"/>
            <w:gridSpan w:val="7"/>
            <w:vAlign w:val="bottom"/>
            <w:hideMark/>
          </w:tcPr>
          <w:p w14:paraId="261221FD" w14:textId="77777777" w:rsidR="005D046A" w:rsidRPr="00DB6BBD" w:rsidRDefault="005D046A" w:rsidP="00702D63">
            <w:pPr>
              <w:spacing w:line="240" w:lineRule="auto"/>
              <w:ind w:right="12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D046A" w:rsidRPr="00F61C23" w14:paraId="70489AE7" w14:textId="77777777" w:rsidTr="00D940CC">
        <w:trPr>
          <w:tblHeader/>
        </w:trPr>
        <w:tc>
          <w:tcPr>
            <w:tcW w:w="2970" w:type="dxa"/>
            <w:vAlign w:val="bottom"/>
            <w:hideMark/>
          </w:tcPr>
          <w:p w14:paraId="67038703" w14:textId="4DA728C1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81" w:type="dxa"/>
            <w:vAlign w:val="bottom"/>
            <w:hideMark/>
          </w:tcPr>
          <w:p w14:paraId="0D5F6BDD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20B9B4BC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F5753A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4313930" w14:textId="474565A3" w:rsidR="005D046A" w:rsidRPr="00DB6BBD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F6BA22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F38A975" w14:textId="0D2DF761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2BC9A793" w14:textId="6808AC8B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22E837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D76A753" w14:textId="6575778B" w:rsidR="005D046A" w:rsidRPr="00DB6BBD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BFE0A6C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  <w:hideMark/>
          </w:tcPr>
          <w:p w14:paraId="6BE2A108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F61C23" w14:paraId="22E8C2A3" w14:textId="77777777" w:rsidTr="00D940CC">
        <w:trPr>
          <w:tblHeader/>
        </w:trPr>
        <w:tc>
          <w:tcPr>
            <w:tcW w:w="2970" w:type="dxa"/>
          </w:tcPr>
          <w:p w14:paraId="2C6B7872" w14:textId="77777777" w:rsidR="005D046A" w:rsidRPr="00DB6BBD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9" w:type="dxa"/>
            <w:gridSpan w:val="9"/>
            <w:hideMark/>
          </w:tcPr>
          <w:p w14:paraId="31F86FE0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B6BB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046A" w:rsidRPr="00F61C23" w14:paraId="1ECBE119" w14:textId="77777777" w:rsidTr="00D940CC">
        <w:tc>
          <w:tcPr>
            <w:tcW w:w="2970" w:type="dxa"/>
            <w:hideMark/>
          </w:tcPr>
          <w:p w14:paraId="567FAE05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81" w:type="dxa"/>
          </w:tcPr>
          <w:p w14:paraId="7B43E89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3F66A2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515D72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7ABD5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BEDE7E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A557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5DEAA9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017DC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28A00AD2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046A" w:rsidRPr="00F61C23" w14:paraId="3ED93032" w14:textId="77777777" w:rsidTr="00D940CC">
        <w:tc>
          <w:tcPr>
            <w:tcW w:w="2970" w:type="dxa"/>
            <w:hideMark/>
          </w:tcPr>
          <w:p w14:paraId="0E874883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81" w:type="dxa"/>
          </w:tcPr>
          <w:p w14:paraId="76F5878D" w14:textId="21DD479A" w:rsidR="005D046A" w:rsidRPr="000A5C58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587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869</w:t>
            </w:r>
          </w:p>
        </w:tc>
        <w:tc>
          <w:tcPr>
            <w:tcW w:w="270" w:type="dxa"/>
          </w:tcPr>
          <w:p w14:paraId="445E34BE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A3510" w14:textId="7D95BA2D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594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270" w:type="dxa"/>
          </w:tcPr>
          <w:p w14:paraId="21729110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3DC2B" w14:textId="77777777" w:rsidR="005D046A" w:rsidRPr="004D75E8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9230CB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6A70C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236641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169EDC" w14:textId="162DA2F5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594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913</w:t>
            </w:r>
          </w:p>
        </w:tc>
      </w:tr>
      <w:tr w:rsidR="005D046A" w:rsidRPr="00F61C23" w14:paraId="3FC2836A" w14:textId="77777777" w:rsidTr="00D940CC">
        <w:tc>
          <w:tcPr>
            <w:tcW w:w="2970" w:type="dxa"/>
            <w:hideMark/>
          </w:tcPr>
          <w:p w14:paraId="2D1AB293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81" w:type="dxa"/>
          </w:tcPr>
          <w:p w14:paraId="74418505" w14:textId="0982A6C9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270" w:type="dxa"/>
          </w:tcPr>
          <w:p w14:paraId="109905EF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551B4" w14:textId="469B854E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270" w:type="dxa"/>
          </w:tcPr>
          <w:p w14:paraId="6A9C42DA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D8495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940460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88BDA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C99EDC8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843E55A" w14:textId="62AD8B1C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687</w:t>
            </w:r>
          </w:p>
        </w:tc>
      </w:tr>
      <w:tr w:rsidR="005D046A" w:rsidRPr="00F61C23" w14:paraId="5DD6CCB3" w14:textId="77777777" w:rsidTr="00D940CC">
        <w:tc>
          <w:tcPr>
            <w:tcW w:w="2970" w:type="dxa"/>
            <w:hideMark/>
          </w:tcPr>
          <w:p w14:paraId="24384B8E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1EB75C75" w14:textId="4BACE3CD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980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050</w:t>
            </w:r>
          </w:p>
        </w:tc>
        <w:tc>
          <w:tcPr>
            <w:tcW w:w="270" w:type="dxa"/>
          </w:tcPr>
          <w:p w14:paraId="7B62AE1F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BECF41" w14:textId="10B6C34F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207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099</w:t>
            </w:r>
          </w:p>
        </w:tc>
        <w:tc>
          <w:tcPr>
            <w:tcW w:w="270" w:type="dxa"/>
          </w:tcPr>
          <w:p w14:paraId="1A21AAFC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A94C22" w14:textId="235FBC78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791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70" w:type="dxa"/>
          </w:tcPr>
          <w:p w14:paraId="31DA6BE0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93AB5" w14:textId="3C84636F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70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270" w:type="dxa"/>
          </w:tcPr>
          <w:p w14:paraId="16FDEC6D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663CDB1" w14:textId="728D6BB0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068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958</w:t>
            </w:r>
          </w:p>
        </w:tc>
      </w:tr>
      <w:tr w:rsidR="005D046A" w:rsidRPr="00F61C23" w14:paraId="2F6F66E3" w14:textId="77777777" w:rsidTr="00D940CC">
        <w:trPr>
          <w:trHeight w:val="119"/>
        </w:trPr>
        <w:tc>
          <w:tcPr>
            <w:tcW w:w="2970" w:type="dxa"/>
            <w:hideMark/>
          </w:tcPr>
          <w:p w14:paraId="1477E139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1" w:type="dxa"/>
            <w:vAlign w:val="bottom"/>
          </w:tcPr>
          <w:p w14:paraId="5607F44A" w14:textId="7B667F53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75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961</w:t>
            </w:r>
          </w:p>
        </w:tc>
        <w:tc>
          <w:tcPr>
            <w:tcW w:w="270" w:type="dxa"/>
            <w:vAlign w:val="bottom"/>
          </w:tcPr>
          <w:p w14:paraId="0A3397A6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4D69D5" w14:textId="186AE5D6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30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270" w:type="dxa"/>
            <w:vAlign w:val="bottom"/>
          </w:tcPr>
          <w:p w14:paraId="4CE208DD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7AE320" w14:textId="0AC3956D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50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008</w:t>
            </w:r>
          </w:p>
        </w:tc>
        <w:tc>
          <w:tcPr>
            <w:tcW w:w="270" w:type="dxa"/>
            <w:vAlign w:val="bottom"/>
          </w:tcPr>
          <w:p w14:paraId="0367F821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6A6B1A0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F92457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7F3CF96" w14:textId="146153D1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80</w:t>
            </w:r>
            <w:r w:rsidR="005D046A"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987</w:t>
            </w:r>
          </w:p>
        </w:tc>
      </w:tr>
      <w:tr w:rsidR="005D046A" w:rsidRPr="00F61C23" w14:paraId="6A164AE9" w14:textId="77777777" w:rsidTr="00D940CC">
        <w:tc>
          <w:tcPr>
            <w:tcW w:w="2970" w:type="dxa"/>
          </w:tcPr>
          <w:p w14:paraId="5FCAF18C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74F5" w14:textId="35F6119A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724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270" w:type="dxa"/>
          </w:tcPr>
          <w:p w14:paraId="5810A076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8B752" w14:textId="4BEACD2F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913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678</w:t>
            </w:r>
          </w:p>
        </w:tc>
        <w:tc>
          <w:tcPr>
            <w:tcW w:w="270" w:type="dxa"/>
          </w:tcPr>
          <w:p w14:paraId="4ACD8035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C4CAB" w14:textId="368B819C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841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270" w:type="dxa"/>
          </w:tcPr>
          <w:p w14:paraId="7AD606AC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A6B" w14:textId="4BADFA6C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259</w:t>
            </w:r>
          </w:p>
        </w:tc>
        <w:tc>
          <w:tcPr>
            <w:tcW w:w="270" w:type="dxa"/>
          </w:tcPr>
          <w:p w14:paraId="2690077B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BAFDA" w14:textId="681DF499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825</w:t>
            </w:r>
            <w:r w:rsidR="005D046A"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545</w:t>
            </w:r>
          </w:p>
        </w:tc>
      </w:tr>
    </w:tbl>
    <w:p w14:paraId="0049C7D5" w14:textId="1D21AE44" w:rsidR="001D36C6" w:rsidRDefault="001D36C6" w:rsidP="00167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tbl>
      <w:tblPr>
        <w:tblStyle w:val="TableGrid"/>
        <w:tblW w:w="891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64"/>
        <w:gridCol w:w="990"/>
        <w:gridCol w:w="270"/>
        <w:gridCol w:w="990"/>
        <w:gridCol w:w="270"/>
        <w:gridCol w:w="990"/>
        <w:gridCol w:w="276"/>
        <w:gridCol w:w="994"/>
      </w:tblGrid>
      <w:tr w:rsidR="005D046A" w:rsidRPr="00F61C23" w14:paraId="5FB06C66" w14:textId="77777777" w:rsidTr="00D940CC">
        <w:trPr>
          <w:tblHeader/>
        </w:trPr>
        <w:tc>
          <w:tcPr>
            <w:tcW w:w="2880" w:type="dxa"/>
          </w:tcPr>
          <w:p w14:paraId="6CDF3A41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4" w:type="dxa"/>
            <w:gridSpan w:val="9"/>
            <w:hideMark/>
          </w:tcPr>
          <w:p w14:paraId="4ACAC33A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5D046A" w:rsidRPr="00F61C23" w14:paraId="48D84CB0" w14:textId="77777777" w:rsidTr="00D940CC">
        <w:trPr>
          <w:tblHeader/>
        </w:trPr>
        <w:tc>
          <w:tcPr>
            <w:tcW w:w="2880" w:type="dxa"/>
          </w:tcPr>
          <w:p w14:paraId="0E3B6737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35A8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DE4098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vAlign w:val="bottom"/>
            <w:hideMark/>
          </w:tcPr>
          <w:p w14:paraId="604EC494" w14:textId="77777777" w:rsidR="005D046A" w:rsidRPr="00DB6BBD" w:rsidRDefault="005D046A" w:rsidP="00836BFA">
            <w:pPr>
              <w:spacing w:line="240" w:lineRule="auto"/>
              <w:ind w:right="1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D046A" w:rsidRPr="00F61C23" w14:paraId="727643C8" w14:textId="77777777" w:rsidTr="00D940CC">
        <w:trPr>
          <w:tblHeader/>
        </w:trPr>
        <w:tc>
          <w:tcPr>
            <w:tcW w:w="2880" w:type="dxa"/>
            <w:vAlign w:val="bottom"/>
            <w:hideMark/>
          </w:tcPr>
          <w:p w14:paraId="2D02DD7F" w14:textId="028C0F18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61F817A4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05AFEBDD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4" w:type="dxa"/>
          </w:tcPr>
          <w:p w14:paraId="48F8255F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2BE8E2B" w14:textId="29001077" w:rsidR="005D046A" w:rsidRPr="00DB6BBD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360ED9A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887E8AB" w14:textId="2DCCC114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60F592AE" w14:textId="07D7038D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808FDA5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BF77404" w14:textId="1C0959B0" w:rsidR="005D046A" w:rsidRPr="00DB6BBD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6" w:type="dxa"/>
            <w:vAlign w:val="bottom"/>
          </w:tcPr>
          <w:p w14:paraId="7F2A8575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  <w:hideMark/>
          </w:tcPr>
          <w:p w14:paraId="1D4EC8B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F61C23" w14:paraId="6FD2A572" w14:textId="77777777" w:rsidTr="00D940CC">
        <w:trPr>
          <w:tblHeader/>
        </w:trPr>
        <w:tc>
          <w:tcPr>
            <w:tcW w:w="2880" w:type="dxa"/>
          </w:tcPr>
          <w:p w14:paraId="3E1337CF" w14:textId="77777777" w:rsidR="005D046A" w:rsidRPr="00DB6BBD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4" w:type="dxa"/>
            <w:gridSpan w:val="9"/>
            <w:hideMark/>
          </w:tcPr>
          <w:p w14:paraId="0250C64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B6BB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046A" w:rsidRPr="00F61C23" w14:paraId="17CE77A7" w14:textId="77777777" w:rsidTr="00D940CC">
        <w:tc>
          <w:tcPr>
            <w:tcW w:w="2880" w:type="dxa"/>
            <w:hideMark/>
          </w:tcPr>
          <w:p w14:paraId="7F21ED97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3A4AF4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FE4B5D1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20054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6E2BC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E528C1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59418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3330C7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49E33B9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D725FB5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046A" w:rsidRPr="00F61C23" w14:paraId="3278803A" w14:textId="77777777" w:rsidTr="00D940CC">
        <w:tc>
          <w:tcPr>
            <w:tcW w:w="2880" w:type="dxa"/>
            <w:hideMark/>
          </w:tcPr>
          <w:p w14:paraId="66D0ED6D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78314B6E" w14:textId="28762A0F" w:rsidR="005D046A" w:rsidRPr="000A5C58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587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869</w:t>
            </w:r>
          </w:p>
        </w:tc>
        <w:tc>
          <w:tcPr>
            <w:tcW w:w="264" w:type="dxa"/>
          </w:tcPr>
          <w:p w14:paraId="1627BD30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91A897" w14:textId="5F76B6D9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594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270" w:type="dxa"/>
          </w:tcPr>
          <w:p w14:paraId="27FD6DA4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63FCAD" w14:textId="77777777" w:rsidR="005D046A" w:rsidRPr="004D75E8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6E1595B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2DD01A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555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6" w:type="dxa"/>
          </w:tcPr>
          <w:p w14:paraId="5E953954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DC53B16" w14:textId="20319F38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="005D046A"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594</w:t>
            </w:r>
            <w:r w:rsidR="005D046A"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913</w:t>
            </w:r>
          </w:p>
        </w:tc>
      </w:tr>
      <w:tr w:rsidR="005D046A" w:rsidRPr="00F61C23" w14:paraId="4CBDBAE3" w14:textId="77777777" w:rsidTr="00D940CC">
        <w:tc>
          <w:tcPr>
            <w:tcW w:w="2880" w:type="dxa"/>
          </w:tcPr>
          <w:p w14:paraId="53DC049D" w14:textId="77777777" w:rsidR="005D046A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A9E92E" w14:textId="21A62D47" w:rsidR="005D046A" w:rsidRPr="000A5C58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65</w:t>
            </w:r>
            <w:r w:rsidR="005D046A" w:rsidRPr="00167214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264" w:type="dxa"/>
          </w:tcPr>
          <w:p w14:paraId="23636400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00291F" w14:textId="1861AAE7" w:rsidR="005D046A" w:rsidRPr="000A5C58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65</w:t>
            </w:r>
            <w:r w:rsidR="005D046A" w:rsidRPr="00167214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270" w:type="dxa"/>
          </w:tcPr>
          <w:p w14:paraId="1C364AED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E53692" w14:textId="77777777" w:rsidR="005D046A" w:rsidRPr="000A5C58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6B5C07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B63BFA" w14:textId="77777777" w:rsidR="005D046A" w:rsidRPr="000A5C58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6" w:type="dxa"/>
          </w:tcPr>
          <w:p w14:paraId="5827D1F1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ADE884" w14:textId="195CFA84" w:rsidR="005D046A" w:rsidRPr="000A5C58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65</w:t>
            </w:r>
            <w:r w:rsidR="005D046A" w:rsidRPr="00167214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439</w:t>
            </w:r>
          </w:p>
        </w:tc>
      </w:tr>
      <w:tr w:rsidR="005D046A" w:rsidRPr="00F61C23" w14:paraId="2C03A615" w14:textId="77777777" w:rsidTr="00D940CC">
        <w:tc>
          <w:tcPr>
            <w:tcW w:w="2880" w:type="dxa"/>
            <w:hideMark/>
          </w:tcPr>
          <w:p w14:paraId="25B77361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09D20CB6" w14:textId="60C91813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27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264" w:type="dxa"/>
          </w:tcPr>
          <w:p w14:paraId="5A3E45A2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23570" w14:textId="22B677BF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28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270" w:type="dxa"/>
          </w:tcPr>
          <w:p w14:paraId="49C8DE82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0CEC61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CD52633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2727A7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555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6" w:type="dxa"/>
          </w:tcPr>
          <w:p w14:paraId="51290330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D6C3A41" w14:textId="5ED98228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28</w:t>
            </w:r>
            <w:r w:rsidR="005D046A"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895</w:t>
            </w:r>
          </w:p>
        </w:tc>
      </w:tr>
      <w:tr w:rsidR="005D046A" w:rsidRPr="00F61C23" w14:paraId="1EB421D7" w14:textId="77777777" w:rsidTr="00D940CC">
        <w:tc>
          <w:tcPr>
            <w:tcW w:w="2880" w:type="dxa"/>
            <w:hideMark/>
          </w:tcPr>
          <w:p w14:paraId="23073EA2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67FA9FDF" w14:textId="4920E19D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818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138</w:t>
            </w:r>
          </w:p>
        </w:tc>
        <w:tc>
          <w:tcPr>
            <w:tcW w:w="264" w:type="dxa"/>
          </w:tcPr>
          <w:p w14:paraId="14D411BF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B976CC" w14:textId="04157D12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175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321</w:t>
            </w:r>
          </w:p>
        </w:tc>
        <w:tc>
          <w:tcPr>
            <w:tcW w:w="270" w:type="dxa"/>
          </w:tcPr>
          <w:p w14:paraId="340F429B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7B0D9F" w14:textId="408DF0F2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652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270" w:type="dxa"/>
          </w:tcPr>
          <w:p w14:paraId="33C67A62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51D179" w14:textId="4D25A5BF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67</w:t>
            </w:r>
            <w:r w:rsidR="005D046A"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419</w:t>
            </w:r>
          </w:p>
        </w:tc>
        <w:tc>
          <w:tcPr>
            <w:tcW w:w="276" w:type="dxa"/>
          </w:tcPr>
          <w:p w14:paraId="3DDE00EC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8D64224" w14:textId="1A05FE8A" w:rsidR="005D046A" w:rsidRPr="00DB6BBD" w:rsidRDefault="00C605FF" w:rsidP="00D940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894</w:t>
            </w:r>
            <w:r w:rsidR="005D046A"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871</w:t>
            </w:r>
          </w:p>
        </w:tc>
      </w:tr>
      <w:tr w:rsidR="005D046A" w:rsidRPr="00F61C23" w14:paraId="1F61DE8C" w14:textId="77777777" w:rsidTr="00D940CC">
        <w:trPr>
          <w:trHeight w:val="119"/>
        </w:trPr>
        <w:tc>
          <w:tcPr>
            <w:tcW w:w="2880" w:type="dxa"/>
            <w:hideMark/>
          </w:tcPr>
          <w:p w14:paraId="7F8308DF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0F8560F" w14:textId="46EDA877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264" w:type="dxa"/>
            <w:vAlign w:val="bottom"/>
          </w:tcPr>
          <w:p w14:paraId="320A71D0" w14:textId="77777777" w:rsidR="005D046A" w:rsidRPr="00DB6BBD" w:rsidRDefault="005D046A" w:rsidP="004B6B13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BD15C6" w14:textId="73016A8E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270" w:type="dxa"/>
            <w:vAlign w:val="bottom"/>
          </w:tcPr>
          <w:p w14:paraId="51F92545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7A7D3" w14:textId="021D7037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</w:t>
            </w:r>
            <w:r w:rsidR="005D046A"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739</w:t>
            </w:r>
          </w:p>
        </w:tc>
        <w:tc>
          <w:tcPr>
            <w:tcW w:w="270" w:type="dxa"/>
            <w:vAlign w:val="bottom"/>
          </w:tcPr>
          <w:p w14:paraId="4C8E28BC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4BDA165" w14:textId="77777777" w:rsidR="005D046A" w:rsidRPr="00DB6BBD" w:rsidRDefault="005D046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79E56526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0664B41" w14:textId="1D3F3FD9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17</w:t>
            </w:r>
            <w:r w:rsidR="005D046A"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185</w:t>
            </w:r>
          </w:p>
        </w:tc>
      </w:tr>
      <w:tr w:rsidR="005D046A" w:rsidRPr="00F61C23" w14:paraId="22868263" w14:textId="77777777" w:rsidTr="00D940CC">
        <w:tc>
          <w:tcPr>
            <w:tcW w:w="2880" w:type="dxa"/>
          </w:tcPr>
          <w:p w14:paraId="08A363ED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D1E03" w14:textId="5E87E340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D046A"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515</w:t>
            </w:r>
            <w:r w:rsidR="005D046A"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64" w:type="dxa"/>
          </w:tcPr>
          <w:p w14:paraId="66B54BA7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43B87" w14:textId="3347BDDC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D046A"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873</w:t>
            </w:r>
            <w:r w:rsidR="005D046A"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270" w:type="dxa"/>
          </w:tcPr>
          <w:p w14:paraId="0D0C9F89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0F70E" w14:textId="029D9471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660</w:t>
            </w:r>
            <w:r w:rsidR="005D046A"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70" w:type="dxa"/>
          </w:tcPr>
          <w:p w14:paraId="152294FA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9F9D5" w14:textId="7F953679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  <w:r w:rsidR="005D046A" w:rsidRPr="00AD4F0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76" w:type="dxa"/>
          </w:tcPr>
          <w:p w14:paraId="7BB2575D" w14:textId="77777777" w:rsidR="005D046A" w:rsidRPr="00DB6BBD" w:rsidRDefault="005D046A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E75B6" w14:textId="26425B5C" w:rsidR="005D046A" w:rsidRPr="00DB6BBD" w:rsidRDefault="00C605FF" w:rsidP="004B6B1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D046A" w:rsidRPr="00AD4F0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601</w:t>
            </w:r>
            <w:r w:rsidR="005D046A" w:rsidRPr="00AD4F0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303</w:t>
            </w:r>
          </w:p>
        </w:tc>
      </w:tr>
    </w:tbl>
    <w:p w14:paraId="73A99A80" w14:textId="7A10B660" w:rsidR="004D75E8" w:rsidRPr="00B3603D" w:rsidRDefault="004D75E8" w:rsidP="00167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8A15460" w14:textId="3613457D" w:rsidR="00AA06F0" w:rsidRPr="006B07E9" w:rsidRDefault="00AA06F0" w:rsidP="00AA0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30F9B" w:rsidRPr="006B0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6B0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ตลาด</w:t>
      </w:r>
    </w:p>
    <w:p w14:paraId="1C468677" w14:textId="56D8AE69" w:rsidR="00AA06F0" w:rsidRPr="004D75E8" w:rsidRDefault="00AA06F0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1A7D533" w14:textId="0AA67ED1" w:rsidR="00582668" w:rsidRDefault="00582668" w:rsidP="00582668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582668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4B6A4D">
        <w:rPr>
          <w:rFonts w:ascii="Angsana New" w:hAnsi="Angsana New"/>
          <w:sz w:val="30"/>
          <w:szCs w:val="30"/>
        </w:rPr>
        <w:t xml:space="preserve">            </w:t>
      </w:r>
      <w:r w:rsidRPr="0058266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1887B28F" w14:textId="77777777" w:rsidR="005D046A" w:rsidRPr="004D75E8" w:rsidRDefault="005D046A" w:rsidP="00582668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</w:p>
    <w:p w14:paraId="4460F301" w14:textId="50918D7B" w:rsidR="00AA06F0" w:rsidRPr="006B07E9" w:rsidRDefault="00AA06F0" w:rsidP="00AA06F0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</w:rPr>
        <w:t>(</w:t>
      </w:r>
      <w:r w:rsidR="00A30F9B" w:rsidRPr="006B07E9">
        <w:rPr>
          <w:rFonts w:ascii="Angsana New" w:hAnsi="Angsana New" w:hint="cs"/>
          <w:sz w:val="30"/>
          <w:szCs w:val="30"/>
          <w:cs/>
        </w:rPr>
        <w:t>ข</w:t>
      </w:r>
      <w:r w:rsidRPr="006B07E9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3</w:t>
      </w:r>
      <w:r w:rsidRPr="006B07E9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Pr="006B07E9">
        <w:rPr>
          <w:rFonts w:ascii="Angsana New" w:hAnsi="Angsana New"/>
          <w:sz w:val="30"/>
          <w:szCs w:val="30"/>
        </w:rPr>
        <w:t>)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749144A5" w14:textId="77777777" w:rsidR="00F84608" w:rsidRPr="004D75E8" w:rsidRDefault="00F84608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879333E" w14:textId="1ED4F761" w:rsidR="000F4B64" w:rsidRPr="006B07E9" w:rsidRDefault="00816E5B" w:rsidP="00F8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F84608" w:rsidRPr="006B07E9">
        <w:rPr>
          <w:rFonts w:ascii="Angsana New" w:hAnsi="Angsana New" w:hint="cs"/>
          <w:sz w:val="30"/>
          <w:szCs w:val="30"/>
          <w:cs/>
        </w:rPr>
        <w:t>เป็น</w:t>
      </w:r>
      <w:r w:rsidRPr="006B07E9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 xml:space="preserve"> เนื่องจากดอกเบี้ยของเงินกู้ยืม</w:t>
      </w:r>
      <w:r w:rsidR="00582668" w:rsidRPr="00582668">
        <w:rPr>
          <w:rFonts w:ascii="Angsana New" w:hAnsi="Angsana New"/>
          <w:sz w:val="30"/>
          <w:szCs w:val="30"/>
          <w:cs/>
        </w:rPr>
        <w:t>มีอัตราดอกเบี้ยผันแปรทำให้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582668">
        <w:rPr>
          <w:rFonts w:ascii="Angsana New" w:hAnsi="Angsana New"/>
          <w:sz w:val="30"/>
          <w:szCs w:val="30"/>
          <w:cs/>
        </w:rPr>
        <w:t xml:space="preserve">มีความเสี่ยงด้านอัตราดอกเบี้ย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582668">
        <w:rPr>
          <w:rFonts w:ascii="Angsana New" w:hAnsi="Angsana New"/>
          <w:sz w:val="30"/>
          <w:szCs w:val="30"/>
          <w:cs/>
        </w:rPr>
        <w:t>ได้ลด</w:t>
      </w:r>
      <w:r w:rsidR="00D47D20">
        <w:rPr>
          <w:rFonts w:ascii="Angsana New" w:hAnsi="Angsana New" w:hint="cs"/>
          <w:sz w:val="30"/>
          <w:szCs w:val="30"/>
          <w:cs/>
        </w:rPr>
        <w:t xml:space="preserve">          </w:t>
      </w:r>
      <w:r w:rsidR="00582668" w:rsidRPr="00582668">
        <w:rPr>
          <w:rFonts w:ascii="Angsana New" w:hAnsi="Angsana New"/>
          <w:sz w:val="30"/>
          <w:szCs w:val="30"/>
          <w:cs/>
        </w:rPr>
        <w:t xml:space="preserve">ความเสี่ยงดังกล่าวด้วยการทำให้มั่นใจว่าตราสารหนี้และ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 </w:t>
      </w:r>
    </w:p>
    <w:p w14:paraId="7106F51E" w14:textId="77777777" w:rsidR="001F4516" w:rsidRPr="007F3928" w:rsidRDefault="001F4516" w:rsidP="001F45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B2F96D0" w14:textId="32A7F8F7" w:rsidR="00575580" w:rsidRPr="006B07E9" w:rsidRDefault="00575580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51F1EFE5" w14:textId="4455503E" w:rsidR="00575580" w:rsidRPr="007F3928" w:rsidRDefault="00575580" w:rsidP="0057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7F44094" w14:textId="42CAECCB" w:rsidR="00575580" w:rsidRPr="006B07E9" w:rsidRDefault="00575580" w:rsidP="0057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3D42" w:rsidRPr="006B07E9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6B07E9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</w:t>
      </w:r>
      <w:r w:rsidR="00B27777" w:rsidRPr="006B07E9">
        <w:rPr>
          <w:rFonts w:ascii="Angsana New" w:hAnsi="Angsana New"/>
          <w:sz w:val="30"/>
          <w:szCs w:val="30"/>
        </w:rPr>
        <w:t xml:space="preserve">   </w:t>
      </w:r>
      <w:r w:rsidRPr="006B07E9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590837" w14:textId="380A7569" w:rsidR="007F3928" w:rsidRDefault="007F3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33402079" w14:textId="72ABCCFB" w:rsidR="00B43339" w:rsidRPr="006B07E9" w:rsidRDefault="00BF37A4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ภา</w:t>
      </w:r>
      <w:r w:rsidR="00A06FD7" w:rsidRPr="006B07E9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4"/>
      <w:r w:rsidR="0051442E" w:rsidRPr="006B07E9">
        <w:rPr>
          <w:rFonts w:ascii="Angsana New" w:hAnsi="Angsana New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E2A8013" w14:textId="356E81AB" w:rsidR="00A9387A" w:rsidRPr="007F3928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89"/>
        <w:gridCol w:w="271"/>
        <w:gridCol w:w="1002"/>
        <w:gridCol w:w="271"/>
        <w:gridCol w:w="1082"/>
        <w:gridCol w:w="271"/>
        <w:gridCol w:w="1073"/>
      </w:tblGrid>
      <w:tr w:rsidR="00575580" w:rsidRPr="000E384D" w14:paraId="40E7EB4C" w14:textId="77777777" w:rsidTr="00A07D28">
        <w:trPr>
          <w:tblHeader/>
        </w:trPr>
        <w:tc>
          <w:tcPr>
            <w:tcW w:w="2328" w:type="pct"/>
            <w:shd w:val="clear" w:color="auto" w:fill="auto"/>
          </w:tcPr>
          <w:p w14:paraId="17250515" w14:textId="77777777" w:rsidR="00575580" w:rsidRPr="000E384D" w:rsidRDefault="00575580" w:rsidP="008E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pct"/>
            <w:gridSpan w:val="3"/>
            <w:shd w:val="clear" w:color="auto" w:fill="auto"/>
          </w:tcPr>
          <w:p w14:paraId="0240A96F" w14:textId="4C9B11CC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5B0C0A6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68DB520F" w14:textId="5E64659D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5580" w:rsidRPr="000E384D" w14:paraId="4D08E976" w14:textId="77777777" w:rsidTr="00A07D28">
        <w:trPr>
          <w:trHeight w:val="344"/>
          <w:tblHeader/>
        </w:trPr>
        <w:tc>
          <w:tcPr>
            <w:tcW w:w="2328" w:type="pct"/>
            <w:shd w:val="clear" w:color="auto" w:fill="auto"/>
          </w:tcPr>
          <w:p w14:paraId="1C3A95B5" w14:textId="3FA18BDC" w:rsidR="00575580" w:rsidRPr="000E384D" w:rsidRDefault="00575580" w:rsidP="008E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E8E0518" w14:textId="41D42715" w:rsidR="00575580" w:rsidRPr="000E384D" w:rsidRDefault="00C605FF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9661001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B80EF99" w14:textId="35FE539B" w:rsidR="00575580" w:rsidRPr="000E384D" w:rsidRDefault="00C605FF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C749685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BF79A2" w14:textId="681BDDF8" w:rsidR="00575580" w:rsidRPr="000E384D" w:rsidRDefault="00C605FF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FAA0582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8A214E9" w14:textId="1CF6B191" w:rsidR="00575580" w:rsidRPr="000E384D" w:rsidRDefault="00C605FF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75580" w:rsidRPr="000E384D" w14:paraId="5EC59213" w14:textId="77777777" w:rsidTr="00D940CC">
        <w:trPr>
          <w:tblHeader/>
        </w:trPr>
        <w:tc>
          <w:tcPr>
            <w:tcW w:w="2328" w:type="pct"/>
            <w:shd w:val="clear" w:color="auto" w:fill="auto"/>
            <w:vAlign w:val="center"/>
          </w:tcPr>
          <w:p w14:paraId="69F14442" w14:textId="77777777" w:rsidR="00575580" w:rsidRPr="000E384D" w:rsidRDefault="00575580" w:rsidP="008E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shd w:val="clear" w:color="auto" w:fill="auto"/>
          </w:tcPr>
          <w:p w14:paraId="67D4837F" w14:textId="7792DCA3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E38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E38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5580" w:rsidRPr="000E384D" w14:paraId="01A3ACEB" w14:textId="77777777" w:rsidTr="00A07D28">
        <w:tc>
          <w:tcPr>
            <w:tcW w:w="2328" w:type="pct"/>
            <w:shd w:val="clear" w:color="auto" w:fill="auto"/>
          </w:tcPr>
          <w:p w14:paraId="5C81D52B" w14:textId="47D5ED1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="004661FF" w:rsidRPr="000E384D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7BDBAC88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76DC69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BF27D7D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0C4F9FB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B6D64A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47D95B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36A574A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9FD" w:rsidRPr="000E384D" w14:paraId="4B39F733" w14:textId="77777777" w:rsidTr="00A07D28">
        <w:tc>
          <w:tcPr>
            <w:tcW w:w="2328" w:type="pct"/>
            <w:shd w:val="clear" w:color="auto" w:fill="auto"/>
          </w:tcPr>
          <w:p w14:paraId="78794097" w14:textId="21825503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EAFE481" w14:textId="120F73BC" w:rsidR="00F449FD" w:rsidRPr="000E384D" w:rsidRDefault="00746BE9" w:rsidP="00B6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55"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CDE0840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CEF3B7F" w14:textId="2523E3DF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F449FD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6" w:type="pct"/>
            <w:shd w:val="clear" w:color="auto" w:fill="auto"/>
          </w:tcPr>
          <w:p w14:paraId="50CA2C1C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70B181E" w14:textId="1F9F7FF1" w:rsidR="00F449FD" w:rsidRPr="000E384D" w:rsidRDefault="00746BE9" w:rsidP="00B6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55"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A930F4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8C7FCCD" w14:textId="1F725D1F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5</w:t>
            </w:r>
            <w:r w:rsidR="00F449FD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F449FD" w:rsidRPr="000E384D" w14:paraId="15061B78" w14:textId="77777777" w:rsidTr="00A07D28">
        <w:tc>
          <w:tcPr>
            <w:tcW w:w="2328" w:type="pct"/>
            <w:shd w:val="clear" w:color="auto" w:fill="auto"/>
          </w:tcPr>
          <w:p w14:paraId="09CD383F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37EC3" w14:textId="75D7A51F" w:rsidR="00F449FD" w:rsidRPr="000E384D" w:rsidRDefault="00746BE9" w:rsidP="00B6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55" w:right="3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852C952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21765" w14:textId="5D992EB6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449FD" w:rsidRPr="000E38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46" w:type="pct"/>
            <w:shd w:val="clear" w:color="auto" w:fill="auto"/>
          </w:tcPr>
          <w:p w14:paraId="7A4857E7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2D6E" w14:textId="44FBFC6B" w:rsidR="00F449FD" w:rsidRPr="000E384D" w:rsidRDefault="00746BE9" w:rsidP="00B6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55" w:right="3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F18C02F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1A224" w14:textId="075E914D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449FD" w:rsidRPr="000E38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</w:p>
        </w:tc>
      </w:tr>
      <w:tr w:rsidR="00575580" w:rsidRPr="000E384D" w14:paraId="620A1E9B" w14:textId="77777777" w:rsidTr="00A07D28">
        <w:tc>
          <w:tcPr>
            <w:tcW w:w="2328" w:type="pct"/>
            <w:shd w:val="clear" w:color="auto" w:fill="auto"/>
          </w:tcPr>
          <w:p w14:paraId="26587CA6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2BB2ACAB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096F717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3A91CE1A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69C7D63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C82F7E9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6D8149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0F05869E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75580" w:rsidRPr="000E384D" w14:paraId="1BCA53E4" w14:textId="77777777" w:rsidTr="00A07D28">
        <w:tc>
          <w:tcPr>
            <w:tcW w:w="2328" w:type="pct"/>
            <w:shd w:val="clear" w:color="auto" w:fill="auto"/>
          </w:tcPr>
          <w:p w14:paraId="39451DE4" w14:textId="7E33DCF2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2F5682"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3" w:type="pct"/>
            <w:shd w:val="clear" w:color="auto" w:fill="auto"/>
          </w:tcPr>
          <w:p w14:paraId="2B9877CA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338508F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773F0F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BB1CBB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4A1C8F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2365FA1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AFFA0D8" w14:textId="77777777" w:rsidR="00575580" w:rsidRPr="000E384D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449FD" w:rsidRPr="000E384D" w14:paraId="3E573B34" w14:textId="77777777" w:rsidTr="00A07D28">
        <w:tc>
          <w:tcPr>
            <w:tcW w:w="2328" w:type="pct"/>
            <w:shd w:val="clear" w:color="auto" w:fill="auto"/>
          </w:tcPr>
          <w:p w14:paraId="3C010800" w14:textId="613A07C0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384D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3" w:type="pct"/>
            <w:shd w:val="clear" w:color="auto" w:fill="auto"/>
          </w:tcPr>
          <w:p w14:paraId="0E9CCE5B" w14:textId="3E06026A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418</w:t>
            </w:r>
            <w:r w:rsidR="00AF19C4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46" w:type="pct"/>
            <w:shd w:val="clear" w:color="auto" w:fill="auto"/>
          </w:tcPr>
          <w:p w14:paraId="30A5312E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C5C8D6C" w14:textId="5EC8D2FD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281</w:t>
            </w:r>
            <w:r w:rsidR="00F449FD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46" w:type="pct"/>
            <w:shd w:val="clear" w:color="auto" w:fill="auto"/>
          </w:tcPr>
          <w:p w14:paraId="15AA4EAA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1988ED9" w14:textId="4BAB01CE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315</w:t>
            </w:r>
            <w:r w:rsidR="00AF19C4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6" w:type="pct"/>
            <w:shd w:val="clear" w:color="auto" w:fill="auto"/>
          </w:tcPr>
          <w:p w14:paraId="14ACF26D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9DD0009" w14:textId="614A37B7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281</w:t>
            </w:r>
            <w:r w:rsidR="00F449FD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833832" w:rsidRPr="000E384D" w14:paraId="6D75C77E" w14:textId="77777777" w:rsidTr="00A07D28">
        <w:tc>
          <w:tcPr>
            <w:tcW w:w="2328" w:type="pct"/>
            <w:shd w:val="clear" w:color="auto" w:fill="auto"/>
          </w:tcPr>
          <w:p w14:paraId="676416E7" w14:textId="180FC186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3" w:type="pct"/>
            <w:shd w:val="clear" w:color="auto" w:fill="auto"/>
          </w:tcPr>
          <w:p w14:paraId="05CF88DE" w14:textId="33BC78DD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74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46" w:type="pct"/>
            <w:shd w:val="clear" w:color="auto" w:fill="auto"/>
          </w:tcPr>
          <w:p w14:paraId="05C2642D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D89B651" w14:textId="1638AF0E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46" w:type="pct"/>
            <w:shd w:val="clear" w:color="auto" w:fill="auto"/>
          </w:tcPr>
          <w:p w14:paraId="7723FC17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8B072D" w14:textId="4FB09827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42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6" w:type="pct"/>
            <w:shd w:val="clear" w:color="auto" w:fill="auto"/>
          </w:tcPr>
          <w:p w14:paraId="029F16E7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C3E4F52" w14:textId="15C6EE6E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F449FD" w:rsidRPr="000E384D" w14:paraId="0B4A9BAB" w14:textId="77777777" w:rsidTr="00A07D28">
        <w:tc>
          <w:tcPr>
            <w:tcW w:w="2328" w:type="pct"/>
            <w:shd w:val="clear" w:color="auto" w:fill="auto"/>
          </w:tcPr>
          <w:p w14:paraId="0665881F" w14:textId="549EB213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533" w:type="pct"/>
            <w:shd w:val="clear" w:color="auto" w:fill="auto"/>
          </w:tcPr>
          <w:p w14:paraId="0023BD4C" w14:textId="2BB0C4EF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12</w:t>
            </w:r>
            <w:r w:rsidR="00746BE9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46" w:type="pct"/>
            <w:shd w:val="clear" w:color="auto" w:fill="auto"/>
          </w:tcPr>
          <w:p w14:paraId="7621AA47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48E634E" w14:textId="7E2D6EB0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13</w:t>
            </w:r>
            <w:r w:rsidR="00F449FD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46" w:type="pct"/>
            <w:shd w:val="clear" w:color="auto" w:fill="auto"/>
          </w:tcPr>
          <w:p w14:paraId="65844C6C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74C811" w14:textId="588A272B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="00746BE9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46" w:type="pct"/>
            <w:shd w:val="clear" w:color="auto" w:fill="auto"/>
          </w:tcPr>
          <w:p w14:paraId="5E2BFF2D" w14:textId="77777777" w:rsidR="00F449FD" w:rsidRPr="000E384D" w:rsidRDefault="00F449FD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8E95ABB" w14:textId="7EA4474D" w:rsidR="00F449FD" w:rsidRPr="000E384D" w:rsidRDefault="00C605FF" w:rsidP="00F44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 w:rsidR="00F449FD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833832" w:rsidRPr="000E384D" w14:paraId="3A1D19FB" w14:textId="77777777" w:rsidTr="00A07D28">
        <w:tc>
          <w:tcPr>
            <w:tcW w:w="2328" w:type="pct"/>
            <w:shd w:val="clear" w:color="auto" w:fill="auto"/>
          </w:tcPr>
          <w:p w14:paraId="0855C05E" w14:textId="77777777" w:rsidR="00D940CC" w:rsidRPr="00067EE9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67EE9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  <w:p w14:paraId="5075C889" w14:textId="455C7A5E" w:rsidR="00833832" w:rsidRPr="00B338D7" w:rsidRDefault="00D940CC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67E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33832" w:rsidRPr="00067EE9">
              <w:rPr>
                <w:rFonts w:ascii="Angsana New" w:hAnsi="Angsana New"/>
                <w:sz w:val="30"/>
                <w:szCs w:val="30"/>
                <w:cs/>
              </w:rPr>
              <w:t>และวัสดุที่ยังไม่ได้ใช้</w:t>
            </w:r>
          </w:p>
        </w:tc>
        <w:tc>
          <w:tcPr>
            <w:tcW w:w="533" w:type="pct"/>
            <w:shd w:val="clear" w:color="auto" w:fill="auto"/>
          </w:tcPr>
          <w:p w14:paraId="700062F1" w14:textId="77777777" w:rsidR="00067EE9" w:rsidRDefault="00067EE9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9B203C" w14:textId="424F1C60" w:rsidR="00833832" w:rsidRPr="000E384D" w:rsidRDefault="00067EE9" w:rsidP="0006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55"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730904A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742A024" w14:textId="77777777" w:rsidR="00D940CC" w:rsidRDefault="00D940CC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1C2F57" w14:textId="07CF5027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2D50E8E2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68E4A59" w14:textId="77777777" w:rsidR="00067EE9" w:rsidRDefault="00067EE9" w:rsidP="0006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402FC7F" w14:textId="6E69A93C" w:rsidR="00D940CC" w:rsidRPr="000E384D" w:rsidRDefault="00067EE9" w:rsidP="0006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55"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9D582C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7273D8B" w14:textId="77777777" w:rsidR="00D940CC" w:rsidRDefault="00D940CC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4C6721" w14:textId="3EF4F9FD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833832" w:rsidRPr="000E384D" w14:paraId="02563204" w14:textId="77777777" w:rsidTr="00A07D28">
        <w:tc>
          <w:tcPr>
            <w:tcW w:w="2328" w:type="pct"/>
            <w:shd w:val="clear" w:color="auto" w:fill="auto"/>
          </w:tcPr>
          <w:p w14:paraId="26FCEC1A" w14:textId="06455ADF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FFA7BA9" w14:textId="59889292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46" w:type="pct"/>
            <w:shd w:val="clear" w:color="auto" w:fill="auto"/>
          </w:tcPr>
          <w:p w14:paraId="5766D08B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E5B4FA5" w14:textId="00D54567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6" w:type="pct"/>
            <w:shd w:val="clear" w:color="auto" w:fill="auto"/>
          </w:tcPr>
          <w:p w14:paraId="300B3D0B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A318924" w14:textId="0FC85DA4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6" w:type="pct"/>
            <w:shd w:val="clear" w:color="auto" w:fill="auto"/>
          </w:tcPr>
          <w:p w14:paraId="1967021F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FC92326" w14:textId="36739FDC" w:rsidR="00833832" w:rsidRPr="000E384D" w:rsidRDefault="00C605FF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="00833832"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833832" w:rsidRPr="000E384D" w14:paraId="20ECF51F" w14:textId="77777777" w:rsidTr="00A07D28">
        <w:tc>
          <w:tcPr>
            <w:tcW w:w="2328" w:type="pct"/>
            <w:shd w:val="clear" w:color="auto" w:fill="auto"/>
          </w:tcPr>
          <w:p w14:paraId="3FC96253" w14:textId="16713D28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DDB4" w14:textId="5EC85D4C" w:rsidR="00833832" w:rsidRPr="000E384D" w:rsidRDefault="00E92117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  <w:r w:rsidR="00833832" w:rsidRPr="000E38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6" w:type="pct"/>
            <w:shd w:val="clear" w:color="auto" w:fill="auto"/>
          </w:tcPr>
          <w:p w14:paraId="13BEFAD1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8CEC9" w14:textId="7E76F364" w:rsidR="00833832" w:rsidRPr="000E384D" w:rsidRDefault="00E92117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303,872</w:t>
            </w:r>
          </w:p>
        </w:tc>
        <w:tc>
          <w:tcPr>
            <w:tcW w:w="146" w:type="pct"/>
            <w:shd w:val="clear" w:color="auto" w:fill="auto"/>
          </w:tcPr>
          <w:p w14:paraId="0711CAF7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2651" w14:textId="3535F661" w:rsidR="00833832" w:rsidRPr="000E384D" w:rsidRDefault="00E92117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  <w:r w:rsidR="00833832" w:rsidRPr="000E38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146" w:type="pct"/>
            <w:shd w:val="clear" w:color="auto" w:fill="auto"/>
          </w:tcPr>
          <w:p w14:paraId="445EE14B" w14:textId="77777777" w:rsidR="00833832" w:rsidRPr="000E384D" w:rsidRDefault="00833832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5DB5B" w14:textId="2D6B8F7A" w:rsidR="00833832" w:rsidRPr="000E384D" w:rsidRDefault="00E92117" w:rsidP="008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291,287</w:t>
            </w:r>
          </w:p>
        </w:tc>
      </w:tr>
    </w:tbl>
    <w:p w14:paraId="4599A6CB" w14:textId="32F6747D" w:rsidR="007D17BF" w:rsidRPr="007F3928" w:rsidRDefault="007D1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E7418D" w14:textId="6E0A6953" w:rsidR="00575580" w:rsidRDefault="00575580" w:rsidP="00211ED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20777FDB" w14:textId="2370B1ED" w:rsidR="00451F92" w:rsidRDefault="00451F92" w:rsidP="00451F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9BAD584" w14:textId="4B1BC465" w:rsidR="00451F92" w:rsidRDefault="00451F92" w:rsidP="00451F92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cs/>
        </w:rPr>
      </w:pPr>
      <w:r w:rsidRPr="00E235F6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(“</w:t>
      </w:r>
      <w:r w:rsidRPr="00E235F6">
        <w:rPr>
          <w:rFonts w:ascii="Angsana New" w:hAnsi="Angsana New"/>
          <w:sz w:val="30"/>
          <w:szCs w:val="30"/>
        </w:rPr>
        <w:t>ECO</w:t>
      </w:r>
      <w:r w:rsidR="00366B92"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”) </w:t>
      </w:r>
      <w:r w:rsidRPr="00E235F6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E235F6">
        <w:rPr>
          <w:rFonts w:ascii="Angsana New" w:hAnsi="Angsana New"/>
          <w:sz w:val="30"/>
          <w:szCs w:val="30"/>
        </w:rPr>
        <w:t>ECO</w:t>
      </w:r>
      <w:r w:rsidR="00366B92"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E235F6">
        <w:rPr>
          <w:rFonts w:ascii="Angsana New" w:hAnsi="Angsana New"/>
          <w:sz w:val="30"/>
          <w:szCs w:val="30"/>
        </w:rPr>
        <w:t>ECO</w:t>
      </w:r>
      <w:r w:rsidR="00366B92"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 w:rsidR="00C83BE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235F6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="00C605FF" w:rsidRPr="00C605FF">
        <w:rPr>
          <w:rFonts w:ascii="Angsana New" w:hAnsi="Angsana New"/>
          <w:sz w:val="30"/>
          <w:szCs w:val="30"/>
        </w:rPr>
        <w:t>22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มีนาคม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บริษัทได้รับ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E235F6">
        <w:rPr>
          <w:rFonts w:ascii="Angsana New" w:hAnsi="Angsana New"/>
          <w:sz w:val="30"/>
          <w:szCs w:val="30"/>
        </w:rPr>
        <w:t>ECO</w:t>
      </w:r>
      <w:r w:rsidR="00366B92"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="00C605FF" w:rsidRPr="00C605FF">
        <w:rPr>
          <w:rFonts w:ascii="Angsana New" w:hAnsi="Angsana New"/>
          <w:sz w:val="30"/>
          <w:szCs w:val="30"/>
        </w:rPr>
        <w:t>40</w:t>
      </w:r>
      <w:r w:rsidRPr="00E235F6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71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ล้านบาทให้แก่บริษัทพร้อมทั้งดอกเบี้ยร้อยละ </w:t>
      </w:r>
      <w:r w:rsidR="00C605FF" w:rsidRPr="00C605FF">
        <w:rPr>
          <w:rFonts w:ascii="Angsana New" w:hAnsi="Angsana New"/>
          <w:sz w:val="30"/>
          <w:szCs w:val="30"/>
        </w:rPr>
        <w:t>7</w:t>
      </w:r>
      <w:r w:rsidRPr="00E235F6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5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ต่อปีนับจากวันถัดจากวันเสนอข้อพิพาทจนถึงวันที่ </w:t>
      </w:r>
      <w:r w:rsidRPr="00E235F6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E235F6">
        <w:rPr>
          <w:rFonts w:ascii="Angsana New" w:hAnsi="Angsana New"/>
          <w:sz w:val="30"/>
          <w:szCs w:val="30"/>
        </w:rPr>
        <w:t>ECO</w:t>
      </w:r>
      <w:r w:rsidR="00366B92">
        <w:rPr>
          <w:rFonts w:ascii="Angsana New" w:hAnsi="Angsana New"/>
          <w:sz w:val="30"/>
          <w:szCs w:val="30"/>
        </w:rPr>
        <w:t>R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="00C605FF" w:rsidRPr="00C605FF">
        <w:rPr>
          <w:rFonts w:ascii="Angsana New" w:hAnsi="Angsana New"/>
          <w:sz w:val="30"/>
          <w:szCs w:val="30"/>
        </w:rPr>
        <w:t>24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ECO</w:t>
      </w:r>
      <w:r w:rsidR="00366B92"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 w:rsidR="00C83BE6">
        <w:rPr>
          <w:rFonts w:ascii="Angsana New" w:hAnsi="Angsana New" w:hint="cs"/>
          <w:sz w:val="30"/>
          <w:szCs w:val="30"/>
          <w:cs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235F6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คดีแพ่งดังกล่าวอยู่ในกระบวนการทางศาลแพ่</w:t>
      </w:r>
      <w:r w:rsidRPr="003C0088">
        <w:rPr>
          <w:rFonts w:ascii="Angsana New" w:hAnsi="Angsana New"/>
          <w:sz w:val="30"/>
          <w:szCs w:val="30"/>
          <w:cs/>
        </w:rPr>
        <w:t>ง และ</w:t>
      </w:r>
      <w:r w:rsidRPr="00911002">
        <w:rPr>
          <w:rFonts w:ascii="Angsana New" w:hAnsi="Angsana New"/>
          <w:sz w:val="30"/>
          <w:szCs w:val="30"/>
          <w:cs/>
        </w:rPr>
        <w:t>บริษัทอยู่</w:t>
      </w:r>
      <w:r w:rsidRPr="00911002">
        <w:rPr>
          <w:rFonts w:ascii="Angsana New" w:hAnsi="Angsana New" w:hint="cs"/>
          <w:sz w:val="30"/>
          <w:szCs w:val="30"/>
          <w:cs/>
        </w:rPr>
        <w:t>ระหว่าง</w:t>
      </w:r>
      <w:r w:rsidRPr="00911002">
        <w:rPr>
          <w:rFonts w:ascii="Angsana New" w:hAnsi="Angsana New"/>
          <w:sz w:val="30"/>
          <w:szCs w:val="30"/>
          <w:cs/>
        </w:rPr>
        <w:t>กระบวนและบริษัทอยู่ระหว่างกระบวนการ</w:t>
      </w:r>
      <w:r w:rsidRPr="00911002">
        <w:rPr>
          <w:rFonts w:ascii="Angsana New" w:hAnsi="Angsana New" w:hint="cs"/>
          <w:sz w:val="30"/>
          <w:szCs w:val="30"/>
          <w:cs/>
        </w:rPr>
        <w:t>ทาง</w:t>
      </w:r>
      <w:r w:rsidRPr="00911002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911002">
        <w:rPr>
          <w:rFonts w:ascii="Angsana New" w:hAnsi="Angsana New" w:hint="cs"/>
          <w:sz w:val="30"/>
          <w:szCs w:val="30"/>
          <w:cs/>
        </w:rPr>
        <w:t xml:space="preserve"> และเมื่อวันที่ </w:t>
      </w:r>
      <w:r w:rsidR="00C605FF" w:rsidRPr="00911002">
        <w:rPr>
          <w:rFonts w:ascii="Angsana New" w:hAnsi="Angsana New"/>
          <w:sz w:val="30"/>
          <w:szCs w:val="30"/>
        </w:rPr>
        <w:t>12</w:t>
      </w:r>
      <w:r w:rsidRPr="00911002">
        <w:rPr>
          <w:rFonts w:ascii="Angsana New" w:hAnsi="Angsana New"/>
          <w:sz w:val="30"/>
          <w:szCs w:val="30"/>
        </w:rPr>
        <w:t xml:space="preserve"> </w:t>
      </w:r>
      <w:r w:rsidRPr="0091100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605FF" w:rsidRPr="00911002">
        <w:rPr>
          <w:rFonts w:ascii="Angsana New" w:hAnsi="Angsana New"/>
          <w:sz w:val="30"/>
          <w:szCs w:val="30"/>
        </w:rPr>
        <w:t>2565</w:t>
      </w:r>
      <w:r w:rsidRPr="00911002">
        <w:rPr>
          <w:rFonts w:ascii="Angsana New" w:hAnsi="Angsana New"/>
          <w:sz w:val="30"/>
          <w:szCs w:val="30"/>
        </w:rPr>
        <w:t xml:space="preserve"> </w:t>
      </w:r>
      <w:r w:rsidRPr="00911002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911002">
        <w:rPr>
          <w:rFonts w:ascii="Angsana New" w:hAnsi="Angsana New" w:hint="cs"/>
          <w:sz w:val="30"/>
          <w:szCs w:val="30"/>
          <w:cs/>
        </w:rPr>
        <w:t>มีคำสั่งให้โอนคดีดังกล่าวไปดำเนินพิจารณาคดีใต้ศาลแพ่ง</w:t>
      </w:r>
    </w:p>
    <w:p w14:paraId="3BC66A36" w14:textId="1CCF0242" w:rsidR="00451F92" w:rsidRDefault="00451F92" w:rsidP="00451F92">
      <w:pPr>
        <w:tabs>
          <w:tab w:val="clear" w:pos="454"/>
          <w:tab w:val="left" w:pos="540"/>
        </w:tabs>
        <w:ind w:left="536"/>
        <w:jc w:val="thaiDistribute"/>
        <w:rPr>
          <w:rFonts w:ascii="Angsana New" w:hAnsi="Angsana New"/>
          <w:bCs/>
          <w:sz w:val="22"/>
          <w:szCs w:val="22"/>
        </w:rPr>
      </w:pPr>
      <w:r w:rsidRPr="00F61C23">
        <w:rPr>
          <w:rFonts w:ascii="Angsana New" w:hAnsi="Angsana New"/>
          <w:sz w:val="30"/>
          <w:szCs w:val="30"/>
        </w:rPr>
        <w:tab/>
      </w:r>
      <w:r w:rsidRPr="00F61C23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ปี </w:t>
      </w:r>
      <w:r w:rsidR="00C605FF" w:rsidRPr="00C605FF">
        <w:rPr>
          <w:rFonts w:ascii="Angsana New" w:hAnsi="Angsana New" w:hint="cs"/>
          <w:sz w:val="30"/>
          <w:szCs w:val="30"/>
        </w:rPr>
        <w:t>2563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F61C23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="00C605FF" w:rsidRPr="00C605FF">
        <w:rPr>
          <w:rFonts w:ascii="Angsana New" w:hAnsi="Angsana New"/>
          <w:sz w:val="30"/>
          <w:szCs w:val="30"/>
        </w:rPr>
        <w:t>54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ซึ่งได้รับคำตัดสินจากศาลชั้นต้น</w:t>
      </w:r>
      <w:r w:rsidR="001038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038F5">
        <w:rPr>
          <w:rFonts w:ascii="Angsana New" w:hAnsi="Angsana New"/>
          <w:sz w:val="30"/>
          <w:szCs w:val="30"/>
        </w:rPr>
        <w:t>17</w:t>
      </w:r>
      <w:r w:rsidR="001038F5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1038F5">
        <w:rPr>
          <w:rFonts w:ascii="Angsana New" w:hAnsi="Angsana New"/>
          <w:sz w:val="30"/>
          <w:szCs w:val="30"/>
        </w:rPr>
        <w:t xml:space="preserve">2564           </w:t>
      </w:r>
      <w:r>
        <w:rPr>
          <w:rFonts w:ascii="Angsana New" w:hAnsi="Angsana New" w:hint="cs"/>
          <w:sz w:val="30"/>
          <w:szCs w:val="30"/>
          <w:cs/>
        </w:rPr>
        <w:t xml:space="preserve">ให้ชำระเงินแก่โจทย์เป็นจำนวนเงิน </w:t>
      </w:r>
      <w:r w:rsidR="00C605FF" w:rsidRPr="00C605F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B253A3">
        <w:rPr>
          <w:rFonts w:ascii="Angsana New" w:hAnsi="Angsana New"/>
          <w:sz w:val="30"/>
          <w:szCs w:val="30"/>
        </w:rPr>
        <w:t>46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โดยรวมดอกเบี้ยล่าช้าเป็นจำนวน</w:t>
      </w:r>
      <w:r w:rsidRPr="00911002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C605FF" w:rsidRPr="00911002">
        <w:rPr>
          <w:rFonts w:ascii="Angsana New" w:hAnsi="Angsana New"/>
          <w:sz w:val="30"/>
          <w:szCs w:val="30"/>
        </w:rPr>
        <w:t>0</w:t>
      </w:r>
      <w:r w:rsidRPr="00911002">
        <w:rPr>
          <w:rFonts w:ascii="Angsana New" w:hAnsi="Angsana New"/>
          <w:sz w:val="30"/>
          <w:szCs w:val="30"/>
        </w:rPr>
        <w:t>.</w:t>
      </w:r>
      <w:r w:rsidR="00B253A3">
        <w:rPr>
          <w:rFonts w:ascii="Angsana New" w:hAnsi="Angsana New"/>
          <w:sz w:val="30"/>
          <w:szCs w:val="30"/>
        </w:rPr>
        <w:t>76</w:t>
      </w:r>
      <w:r w:rsidRPr="00911002">
        <w:rPr>
          <w:rFonts w:ascii="Angsana New" w:hAnsi="Angsana New"/>
          <w:sz w:val="30"/>
          <w:szCs w:val="30"/>
        </w:rPr>
        <w:t xml:space="preserve"> </w:t>
      </w:r>
      <w:r w:rsidRPr="00911002">
        <w:rPr>
          <w:rFonts w:ascii="Angsana New" w:hAnsi="Angsana New" w:hint="cs"/>
          <w:sz w:val="30"/>
          <w:szCs w:val="30"/>
          <w:cs/>
        </w:rPr>
        <w:t>ล้า</w:t>
      </w:r>
      <w:r>
        <w:rPr>
          <w:rFonts w:ascii="Angsana New" w:hAnsi="Angsana New" w:hint="cs"/>
          <w:sz w:val="30"/>
          <w:szCs w:val="30"/>
          <w:cs/>
        </w:rPr>
        <w:t>นบาท อย่างไร</w:t>
      </w:r>
      <w:r w:rsidR="002463A2">
        <w:rPr>
          <w:rFonts w:ascii="Angsana New" w:hAnsi="Angsana New" w:hint="cs"/>
          <w:sz w:val="30"/>
          <w:szCs w:val="30"/>
          <w:cs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ก็ตามบริษัทได้ยื่นอุทธรณ์</w:t>
      </w:r>
      <w:r w:rsidR="001038F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00C5D">
        <w:rPr>
          <w:rFonts w:ascii="Angsana New" w:hAnsi="Angsana New"/>
          <w:sz w:val="30"/>
          <w:szCs w:val="30"/>
        </w:rPr>
        <w:t>8</w:t>
      </w:r>
      <w:r w:rsidR="00B253A3">
        <w:rPr>
          <w:rFonts w:ascii="Angsana New" w:hAnsi="Angsana New"/>
          <w:sz w:val="30"/>
          <w:szCs w:val="30"/>
        </w:rPr>
        <w:t xml:space="preserve"> </w:t>
      </w:r>
      <w:r w:rsidR="00A00C5D">
        <w:rPr>
          <w:rFonts w:ascii="Angsana New" w:hAnsi="Angsana New" w:hint="cs"/>
          <w:sz w:val="30"/>
          <w:szCs w:val="30"/>
          <w:cs/>
        </w:rPr>
        <w:t>กุมภา</w:t>
      </w:r>
      <w:r w:rsidR="008A6B47">
        <w:rPr>
          <w:rFonts w:ascii="Angsana New" w:hAnsi="Angsana New" w:hint="cs"/>
          <w:sz w:val="30"/>
          <w:szCs w:val="30"/>
          <w:cs/>
        </w:rPr>
        <w:t>พันธ์</w:t>
      </w:r>
      <w:r w:rsidR="00B253A3">
        <w:rPr>
          <w:rFonts w:ascii="Angsana New" w:hAnsi="Angsana New" w:hint="cs"/>
          <w:sz w:val="30"/>
          <w:szCs w:val="30"/>
          <w:cs/>
        </w:rPr>
        <w:t xml:space="preserve"> </w:t>
      </w:r>
      <w:r w:rsidR="00B253A3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C605FF" w:rsidRPr="00C605FF">
        <w:rPr>
          <w:rFonts w:ascii="Angsana New" w:hAnsi="Angsana New" w:hint="cs"/>
          <w:sz w:val="30"/>
          <w:szCs w:val="30"/>
        </w:rPr>
        <w:t>17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="00C605FF" w:rsidRPr="00C605FF">
        <w:rPr>
          <w:rFonts w:ascii="Angsana New" w:hAnsi="Angsana New" w:hint="cs"/>
          <w:sz w:val="30"/>
          <w:szCs w:val="30"/>
        </w:rPr>
        <w:t>59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</w:t>
      </w:r>
      <w:r w:rsidR="00C84127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="002463A2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 xml:space="preserve">         </w:t>
      </w:r>
      <w:r w:rsidRPr="00F61C23">
        <w:rPr>
          <w:rFonts w:ascii="Angsana New" w:hAnsi="Angsana New" w:hint="cs"/>
          <w:sz w:val="30"/>
          <w:szCs w:val="30"/>
          <w:cs/>
        </w:rPr>
        <w:t>คดีความข้างต้นยังไม่ถึงที่สิ้นสุด</w:t>
      </w:r>
      <w:r w:rsidR="00BF230A">
        <w:rPr>
          <w:rFonts w:ascii="Angsana New" w:hAnsi="Angsana New" w:hint="cs"/>
          <w:sz w:val="30"/>
          <w:szCs w:val="30"/>
          <w:cs/>
        </w:rPr>
        <w:t xml:space="preserve">และยังมีความไม่แน่นอน </w:t>
      </w:r>
      <w:r w:rsidRPr="00F61C23">
        <w:rPr>
          <w:rFonts w:ascii="Angsana New" w:hAnsi="Angsana New" w:hint="cs"/>
          <w:sz w:val="30"/>
          <w:szCs w:val="30"/>
          <w:cs/>
        </w:rPr>
        <w:t>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61C2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605FF" w:rsidRPr="00C605FF">
        <w:rPr>
          <w:rFonts w:ascii="Angsana New" w:hAnsi="Angsana New"/>
          <w:sz w:val="30"/>
          <w:szCs w:val="30"/>
          <w:lang w:bidi="ar-SA"/>
        </w:rPr>
        <w:t>3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605FF" w:rsidRPr="00C605FF">
        <w:rPr>
          <w:rFonts w:ascii="Angsana New" w:hAnsi="Angsana New"/>
          <w:sz w:val="30"/>
          <w:szCs w:val="30"/>
          <w:lang w:bidi="ar-SA"/>
        </w:rPr>
        <w:t>2564</w:t>
      </w:r>
    </w:p>
    <w:p w14:paraId="0DC7A9F9" w14:textId="77777777" w:rsidR="00451F92" w:rsidRPr="008543DB" w:rsidRDefault="00451F92" w:rsidP="00451F92">
      <w:pPr>
        <w:tabs>
          <w:tab w:val="clear" w:pos="454"/>
          <w:tab w:val="left" w:pos="540"/>
        </w:tabs>
        <w:ind w:left="536"/>
        <w:jc w:val="thaiDistribute"/>
        <w:rPr>
          <w:rFonts w:ascii="Angsana New" w:hAnsi="Angsana New"/>
          <w:bCs/>
          <w:sz w:val="30"/>
          <w:szCs w:val="30"/>
        </w:rPr>
      </w:pPr>
    </w:p>
    <w:p w14:paraId="45CBC7CF" w14:textId="1F996A2E" w:rsidR="009E24C6" w:rsidRDefault="009E24C6" w:rsidP="00451F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51F92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B8B35E9" w14:textId="3DEA9FC5" w:rsidR="00AE3009" w:rsidRPr="008543DB" w:rsidRDefault="00AE3009" w:rsidP="00AE30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FCD561F" w14:textId="42D902B7" w:rsidR="000C7DF0" w:rsidRDefault="000C7DF0" w:rsidP="000C7DF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E3009">
        <w:rPr>
          <w:rFonts w:ascii="Angsana New" w:hAnsi="Angsana New"/>
          <w:sz w:val="30"/>
          <w:szCs w:val="30"/>
          <w:cs/>
        </w:rPr>
        <w:t xml:space="preserve">วันที่ </w:t>
      </w:r>
      <w:r w:rsidRPr="00AE3009">
        <w:rPr>
          <w:rFonts w:ascii="Angsana New" w:hAnsi="Angsana New"/>
          <w:sz w:val="30"/>
          <w:szCs w:val="30"/>
        </w:rPr>
        <w:t>24</w:t>
      </w:r>
      <w:r w:rsidRPr="00AE300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E3009">
        <w:rPr>
          <w:rFonts w:ascii="Angsana New" w:hAnsi="Angsana New"/>
          <w:sz w:val="30"/>
          <w:szCs w:val="30"/>
        </w:rPr>
        <w:t>2564</w:t>
      </w:r>
      <w:r w:rsidRPr="00AE3009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ที่ประชุมวิสามัญผู้ถือหุ้นมีมติอนุมัติการเพิ่มทุนจดทะเบียนของบริษัทจากทุน</w:t>
      </w:r>
      <w:r w:rsidR="004F3E39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AE3009">
        <w:rPr>
          <w:rFonts w:ascii="Angsana New" w:hAnsi="Angsana New"/>
          <w:sz w:val="30"/>
          <w:szCs w:val="30"/>
          <w:cs/>
        </w:rPr>
        <w:t xml:space="preserve">จดทะเบียนเดิม </w:t>
      </w:r>
      <w:r w:rsidRPr="00AE3009">
        <w:rPr>
          <w:rFonts w:ascii="Angsana New" w:hAnsi="Angsana New"/>
          <w:sz w:val="30"/>
          <w:szCs w:val="30"/>
        </w:rPr>
        <w:t>600</w:t>
      </w:r>
      <w:r w:rsidRPr="00AE3009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AE3009">
        <w:rPr>
          <w:rFonts w:ascii="Angsana New" w:hAnsi="Angsana New"/>
          <w:sz w:val="30"/>
          <w:szCs w:val="30"/>
        </w:rPr>
        <w:t>720</w:t>
      </w:r>
      <w:r w:rsidRPr="00AE3009">
        <w:rPr>
          <w:rFonts w:ascii="Angsana New" w:hAnsi="Angsana New"/>
          <w:sz w:val="30"/>
          <w:szCs w:val="30"/>
          <w:cs/>
        </w:rPr>
        <w:t xml:space="preserve"> ล้านบาท</w:t>
      </w:r>
      <w:r w:rsidR="004F3E39">
        <w:rPr>
          <w:rFonts w:ascii="Angsana New" w:hAnsi="Angsana New" w:hint="cs"/>
          <w:sz w:val="30"/>
          <w:szCs w:val="30"/>
          <w:cs/>
        </w:rPr>
        <w:t xml:space="preserve"> </w:t>
      </w:r>
      <w:r w:rsidRPr="00AE3009">
        <w:rPr>
          <w:rFonts w:ascii="Angsana New" w:hAnsi="Angsana New"/>
          <w:sz w:val="30"/>
          <w:szCs w:val="30"/>
          <w:cs/>
        </w:rPr>
        <w:t xml:space="preserve">โดยการออกหุ้นสามัญเพิ่มทุนใหม่จำนวน </w:t>
      </w:r>
      <w:r w:rsidRPr="00AE3009">
        <w:rPr>
          <w:rFonts w:ascii="Angsana New" w:hAnsi="Angsana New"/>
          <w:sz w:val="30"/>
          <w:szCs w:val="30"/>
        </w:rPr>
        <w:t>240</w:t>
      </w:r>
      <w:r w:rsidRPr="00AE300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AE3009">
        <w:rPr>
          <w:rFonts w:ascii="Angsana New" w:hAnsi="Angsana New"/>
          <w:sz w:val="30"/>
          <w:szCs w:val="30"/>
        </w:rPr>
        <w:t>0.5</w:t>
      </w:r>
      <w:r w:rsidRPr="00AE3009">
        <w:rPr>
          <w:rFonts w:ascii="Angsana New" w:hAnsi="Angsana New"/>
          <w:sz w:val="30"/>
          <w:szCs w:val="30"/>
          <w:cs/>
        </w:rPr>
        <w:t xml:space="preserve"> บาท รวมเป็นจำนวน </w:t>
      </w:r>
      <w:r w:rsidRPr="00AE3009">
        <w:rPr>
          <w:rFonts w:ascii="Angsana New" w:hAnsi="Angsana New"/>
          <w:sz w:val="30"/>
          <w:szCs w:val="30"/>
        </w:rPr>
        <w:t>120</w:t>
      </w:r>
      <w:r w:rsidRPr="00AE3009">
        <w:rPr>
          <w:rFonts w:ascii="Angsana New" w:hAnsi="Angsana New"/>
          <w:sz w:val="30"/>
          <w:szCs w:val="30"/>
          <w:cs/>
        </w:rPr>
        <w:t xml:space="preserve"> ล้านบาท บริษัทได้จดทะเบียนเพิ่มทุนกับกระทรวงพาณิชย์เมื่อวันที่ </w:t>
      </w:r>
      <w:r w:rsidR="004F3E39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E3009">
        <w:rPr>
          <w:rFonts w:ascii="Angsana New" w:hAnsi="Angsana New"/>
          <w:sz w:val="30"/>
          <w:szCs w:val="30"/>
        </w:rPr>
        <w:t>4</w:t>
      </w:r>
      <w:r w:rsidRPr="00AE30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AE3009">
        <w:rPr>
          <w:rFonts w:ascii="Angsana New" w:hAnsi="Angsana New"/>
          <w:sz w:val="30"/>
          <w:szCs w:val="30"/>
        </w:rPr>
        <w:t>2565</w:t>
      </w:r>
    </w:p>
    <w:p w14:paraId="1A49F190" w14:textId="77777777" w:rsidR="00EE6982" w:rsidRPr="008543DB" w:rsidRDefault="00EE6982" w:rsidP="00EE69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bCs/>
          <w:sz w:val="30"/>
          <w:szCs w:val="30"/>
        </w:rPr>
      </w:pPr>
    </w:p>
    <w:p w14:paraId="290118BD" w14:textId="123E268F" w:rsidR="00462006" w:rsidRPr="00AE3009" w:rsidRDefault="00462006" w:rsidP="0046200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E3009">
        <w:rPr>
          <w:rFonts w:ascii="Angsana New" w:hAnsi="Angsana New"/>
          <w:sz w:val="30"/>
          <w:szCs w:val="30"/>
          <w:cs/>
        </w:rPr>
        <w:t xml:space="preserve">วันที่ </w:t>
      </w:r>
      <w:r w:rsidRPr="00AE3009">
        <w:rPr>
          <w:rFonts w:ascii="Angsana New" w:hAnsi="Angsana New"/>
          <w:sz w:val="30"/>
          <w:szCs w:val="30"/>
        </w:rPr>
        <w:t>24</w:t>
      </w:r>
      <w:r w:rsidRPr="00AE300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E3009">
        <w:rPr>
          <w:rFonts w:ascii="Angsana New" w:hAnsi="Angsana New"/>
          <w:sz w:val="30"/>
          <w:szCs w:val="30"/>
        </w:rPr>
        <w:t>2564</w:t>
      </w:r>
      <w:r w:rsidRPr="00AE3009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การออกและจัดสรรใบสำคัญแสดงสิทธิที่จะซื้อหุ้นเพิ่มทุนของบริษัทครั้งที่ </w:t>
      </w:r>
      <w:r w:rsidRPr="00AE3009">
        <w:rPr>
          <w:rFonts w:ascii="Angsana New" w:hAnsi="Angsana New"/>
          <w:sz w:val="30"/>
          <w:szCs w:val="30"/>
        </w:rPr>
        <w:t>1 (“SCN-W1”)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E3009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AE3009">
        <w:rPr>
          <w:rFonts w:ascii="Angsana New" w:hAnsi="Angsana New"/>
          <w:sz w:val="30"/>
          <w:szCs w:val="30"/>
        </w:rPr>
        <w:t xml:space="preserve">2 (“SCN-W2”) </w:t>
      </w:r>
      <w:r w:rsidRPr="00AE3009">
        <w:rPr>
          <w:rFonts w:ascii="Angsana New" w:hAnsi="Angsana New"/>
          <w:sz w:val="30"/>
          <w:szCs w:val="30"/>
          <w:cs/>
        </w:rPr>
        <w:t xml:space="preserve">ให้แก่ผู้ถือหุ้นของบริษัทตามสัดส่วนการถือหุ้นในจำนวนไม่เกิน </w:t>
      </w:r>
      <w:r w:rsidRPr="00AE3009">
        <w:rPr>
          <w:rFonts w:ascii="Angsana New" w:hAnsi="Angsana New"/>
          <w:sz w:val="30"/>
          <w:szCs w:val="30"/>
        </w:rPr>
        <w:t>120</w:t>
      </w:r>
      <w:r w:rsidRPr="00AE3009">
        <w:rPr>
          <w:rFonts w:ascii="Angsana New" w:hAnsi="Angsana New"/>
          <w:sz w:val="30"/>
          <w:szCs w:val="30"/>
          <w:cs/>
        </w:rPr>
        <w:t xml:space="preserve"> ล้านหุ้น ในอัตราจัดสรรที่ </w:t>
      </w:r>
      <w:r w:rsidRPr="00AE3009">
        <w:rPr>
          <w:rFonts w:ascii="Angsana New" w:hAnsi="Angsana New"/>
          <w:sz w:val="30"/>
          <w:szCs w:val="30"/>
        </w:rPr>
        <w:t>10</w:t>
      </w:r>
      <w:r w:rsidRPr="00AE3009">
        <w:rPr>
          <w:rFonts w:ascii="Angsana New" w:hAnsi="Angsana New"/>
          <w:sz w:val="30"/>
          <w:szCs w:val="30"/>
          <w:cs/>
        </w:rPr>
        <w:t xml:space="preserve"> หุ้นเดิมต่อ </w:t>
      </w:r>
      <w:r w:rsidRPr="00AE3009">
        <w:rPr>
          <w:rFonts w:ascii="Angsana New" w:hAnsi="Angsana New"/>
          <w:sz w:val="30"/>
          <w:szCs w:val="30"/>
        </w:rPr>
        <w:t>1</w:t>
      </w:r>
      <w:r w:rsidRPr="00AE3009">
        <w:rPr>
          <w:rFonts w:ascii="Angsana New" w:hAnsi="Angsana New"/>
          <w:sz w:val="30"/>
          <w:szCs w:val="30"/>
          <w:cs/>
        </w:rPr>
        <w:t xml:space="preserve"> หน่วยใบสำคัญแสดงสิทธิในวันที่ </w:t>
      </w:r>
      <w:r w:rsidRPr="00AE3009">
        <w:rPr>
          <w:rFonts w:ascii="Angsana New" w:hAnsi="Angsana New"/>
          <w:sz w:val="30"/>
          <w:szCs w:val="30"/>
        </w:rPr>
        <w:t>14</w:t>
      </w:r>
      <w:r w:rsidRPr="00AE30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AE3009">
        <w:rPr>
          <w:rFonts w:ascii="Angsana New" w:hAnsi="Angsana New"/>
          <w:sz w:val="30"/>
          <w:szCs w:val="30"/>
        </w:rPr>
        <w:t>2565</w:t>
      </w:r>
      <w:r w:rsidRPr="00AE3009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AE3009">
        <w:rPr>
          <w:rFonts w:ascii="Angsana New" w:hAnsi="Angsana New"/>
          <w:sz w:val="30"/>
          <w:szCs w:val="30"/>
        </w:rPr>
        <w:t>SCN-W1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SCN-W2</w:t>
      </w:r>
      <w:r w:rsidRPr="00AE3009">
        <w:rPr>
          <w:rFonts w:ascii="Angsana New" w:hAnsi="Angsana New"/>
          <w:sz w:val="30"/>
          <w:szCs w:val="30"/>
          <w:cs/>
        </w:rPr>
        <w:t xml:space="preserve"> มีอายุ </w:t>
      </w:r>
      <w:r w:rsidRPr="00AE3009">
        <w:rPr>
          <w:rFonts w:ascii="Angsana New" w:hAnsi="Angsana New"/>
          <w:sz w:val="30"/>
          <w:szCs w:val="30"/>
        </w:rPr>
        <w:t>1</w:t>
      </w:r>
      <w:r w:rsidRPr="00AE3009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E3009">
        <w:rPr>
          <w:rFonts w:ascii="Angsana New" w:hAnsi="Angsana New"/>
          <w:sz w:val="30"/>
          <w:szCs w:val="30"/>
          <w:cs/>
        </w:rPr>
        <w:t>นับแต่วันที่ออกใบสำคัญแสดงสิทธิ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AE3009">
        <w:rPr>
          <w:rFonts w:ascii="Angsana New" w:hAnsi="Angsana New"/>
          <w:sz w:val="30"/>
          <w:szCs w:val="30"/>
          <w:cs/>
        </w:rPr>
        <w:t xml:space="preserve"> และมีอัตราอัตราการใช้สิทธิอยู่ที่</w:t>
      </w:r>
      <w:r w:rsidRPr="00AE3009">
        <w:rPr>
          <w:rFonts w:ascii="Angsana New" w:hAnsi="Angsana New"/>
          <w:sz w:val="30"/>
          <w:szCs w:val="30"/>
        </w:rPr>
        <w:t xml:space="preserve"> 1</w:t>
      </w:r>
      <w:r w:rsidRPr="00AE3009">
        <w:rPr>
          <w:rFonts w:ascii="Angsana New" w:hAnsi="Angsana New"/>
          <w:sz w:val="30"/>
          <w:szCs w:val="30"/>
          <w:cs/>
        </w:rPr>
        <w:t xml:space="preserve"> หน่วย</w:t>
      </w:r>
      <w:r>
        <w:rPr>
          <w:rFonts w:ascii="Angsana New" w:hAnsi="Angsana New" w:hint="cs"/>
          <w:sz w:val="30"/>
          <w:szCs w:val="30"/>
          <w:cs/>
        </w:rPr>
        <w:t>ใบสำคัญ</w:t>
      </w:r>
      <w:r w:rsidR="00B34593">
        <w:rPr>
          <w:rFonts w:ascii="Angsana New" w:hAnsi="Angsana New" w:hint="cs"/>
          <w:sz w:val="30"/>
          <w:szCs w:val="30"/>
          <w:cs/>
        </w:rPr>
        <w:t>แ</w:t>
      </w:r>
      <w:r>
        <w:rPr>
          <w:rFonts w:ascii="Angsana New" w:hAnsi="Angsana New" w:hint="cs"/>
          <w:sz w:val="30"/>
          <w:szCs w:val="30"/>
          <w:cs/>
        </w:rPr>
        <w:t>สดงสิทธิ</w:t>
      </w:r>
      <w:r w:rsidRPr="00AE3009">
        <w:rPr>
          <w:rFonts w:ascii="Angsana New" w:hAnsi="Angsana New"/>
          <w:sz w:val="30"/>
          <w:szCs w:val="30"/>
          <w:cs/>
        </w:rPr>
        <w:t xml:space="preserve">มีสิทธิซื้อหุ้นสามัญของบริษัท </w:t>
      </w:r>
      <w:r w:rsidRPr="00AE3009">
        <w:rPr>
          <w:rFonts w:ascii="Angsana New" w:hAnsi="Angsana New"/>
          <w:sz w:val="30"/>
          <w:szCs w:val="30"/>
        </w:rPr>
        <w:t>1</w:t>
      </w:r>
      <w:r w:rsidRPr="00AE3009">
        <w:rPr>
          <w:rFonts w:ascii="Angsana New" w:hAnsi="Angsana New"/>
          <w:sz w:val="30"/>
          <w:szCs w:val="30"/>
          <w:cs/>
        </w:rPr>
        <w:t xml:space="preserve"> หุ้น</w:t>
      </w:r>
    </w:p>
    <w:p w14:paraId="6456ECD4" w14:textId="77777777" w:rsidR="00462006" w:rsidRPr="008543DB" w:rsidRDefault="00462006" w:rsidP="004620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20B2DF75" w14:textId="6F999D84" w:rsidR="00BC7E9E" w:rsidRDefault="00BC7E9E" w:rsidP="00BC7E9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เมื่อวันที่ </w:t>
      </w:r>
      <w:r w:rsidRPr="00C605FF">
        <w:rPr>
          <w:rFonts w:ascii="Angsana New" w:hAnsi="Angsana New"/>
          <w:bCs/>
          <w:spacing w:val="-4"/>
          <w:sz w:val="30"/>
          <w:szCs w:val="30"/>
        </w:rPr>
        <w:t>5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b/>
          <w:spacing w:val="-4"/>
          <w:sz w:val="30"/>
          <w:szCs w:val="30"/>
          <w:cs/>
        </w:rPr>
        <w:t>มกราคม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C605FF">
        <w:rPr>
          <w:rFonts w:ascii="Angsana New" w:hAnsi="Angsana New"/>
          <w:bCs/>
          <w:spacing w:val="-4"/>
          <w:sz w:val="30"/>
          <w:szCs w:val="30"/>
        </w:rPr>
        <w:t>256</w:t>
      </w:r>
      <w:r>
        <w:rPr>
          <w:rFonts w:ascii="Angsana New" w:hAnsi="Angsana New"/>
          <w:bCs/>
          <w:spacing w:val="-4"/>
          <w:sz w:val="30"/>
          <w:szCs w:val="30"/>
        </w:rPr>
        <w:t>5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บริษัท สแกน แอดวานซ์ เพาเวอร์ จำกัด ได้เรียกชำระทุนเพิ่มเติมจากผู้ถือหุ้น ร้อยละ </w:t>
      </w:r>
      <w:r w:rsidRPr="00C605FF">
        <w:rPr>
          <w:rFonts w:ascii="Angsana New" w:hAnsi="Angsana New"/>
          <w:bCs/>
          <w:spacing w:val="-4"/>
          <w:sz w:val="30"/>
          <w:szCs w:val="30"/>
        </w:rPr>
        <w:t>1</w:t>
      </w:r>
      <w:r w:rsidRPr="002472F5">
        <w:rPr>
          <w:rFonts w:ascii="Angsana New" w:hAnsi="Angsana New"/>
          <w:bCs/>
          <w:spacing w:val="-4"/>
          <w:sz w:val="30"/>
          <w:szCs w:val="30"/>
        </w:rPr>
        <w:t>.</w:t>
      </w:r>
      <w:r w:rsidRPr="00C605FF">
        <w:rPr>
          <w:rFonts w:ascii="Angsana New" w:hAnsi="Angsana New"/>
          <w:bCs/>
          <w:spacing w:val="-4"/>
          <w:sz w:val="30"/>
          <w:szCs w:val="30"/>
        </w:rPr>
        <w:t>5</w:t>
      </w:r>
      <w:r w:rsidRPr="002472F5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สำหรับหุ้นสามัญจำนวน </w:t>
      </w:r>
      <w:r w:rsidRPr="00C605FF">
        <w:rPr>
          <w:rFonts w:ascii="Angsana New" w:hAnsi="Angsana New"/>
          <w:bCs/>
          <w:spacing w:val="-4"/>
          <w:sz w:val="30"/>
          <w:szCs w:val="30"/>
        </w:rPr>
        <w:t>2</w:t>
      </w:r>
      <w:r w:rsidRPr="002472F5">
        <w:rPr>
          <w:rFonts w:ascii="Angsana New" w:hAnsi="Angsana New"/>
          <w:bCs/>
          <w:spacing w:val="-4"/>
          <w:sz w:val="30"/>
          <w:szCs w:val="30"/>
        </w:rPr>
        <w:t>,</w:t>
      </w:r>
      <w:r w:rsidRPr="00C605FF">
        <w:rPr>
          <w:rFonts w:ascii="Angsana New" w:hAnsi="Angsana New"/>
          <w:bCs/>
          <w:spacing w:val="-4"/>
          <w:sz w:val="30"/>
          <w:szCs w:val="30"/>
        </w:rPr>
        <w:t>000</w:t>
      </w:r>
      <w:r w:rsidRPr="002472F5">
        <w:rPr>
          <w:rFonts w:ascii="Angsana New" w:hAnsi="Angsana New"/>
          <w:bCs/>
          <w:spacing w:val="-4"/>
          <w:sz w:val="30"/>
          <w:szCs w:val="30"/>
        </w:rPr>
        <w:t>,</w:t>
      </w:r>
      <w:r w:rsidRPr="00C605FF">
        <w:rPr>
          <w:rFonts w:ascii="Angsana New" w:hAnsi="Angsana New"/>
          <w:bCs/>
          <w:spacing w:val="-4"/>
          <w:sz w:val="30"/>
          <w:szCs w:val="30"/>
        </w:rPr>
        <w:t>000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หุ้น มูลค่าหุ้นละ </w:t>
      </w:r>
      <w:r w:rsidRPr="00C605FF">
        <w:rPr>
          <w:rFonts w:ascii="Angsana New" w:hAnsi="Angsana New"/>
          <w:bCs/>
          <w:spacing w:val="-4"/>
          <w:sz w:val="30"/>
          <w:szCs w:val="30"/>
        </w:rPr>
        <w:t>100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 xml:space="preserve">บาท โดยบริษัทคอนโทร์โน จำกัด ซึ่งเป็นบริษัทย่อยในกลุ่มบริษัทได้จ่ายชำระเงินค่าหุ้นเพิ่มทุนดังกล่าวแล้วเป็นจำนวน </w:t>
      </w:r>
      <w:r w:rsidRPr="00A55C20">
        <w:rPr>
          <w:rFonts w:ascii="Angsana New" w:hAnsi="Angsana New"/>
          <w:bCs/>
          <w:spacing w:val="-4"/>
          <w:sz w:val="30"/>
          <w:szCs w:val="30"/>
        </w:rPr>
        <w:t>1</w:t>
      </w:r>
      <w:r w:rsidRPr="002472F5">
        <w:rPr>
          <w:rFonts w:ascii="Angsana New" w:hAnsi="Angsana New"/>
          <w:bCs/>
          <w:spacing w:val="-4"/>
          <w:sz w:val="30"/>
          <w:szCs w:val="30"/>
        </w:rPr>
        <w:t>.</w:t>
      </w:r>
      <w:r>
        <w:rPr>
          <w:rFonts w:ascii="Angsana New" w:hAnsi="Angsana New"/>
          <w:bCs/>
          <w:spacing w:val="-4"/>
          <w:sz w:val="30"/>
          <w:szCs w:val="30"/>
        </w:rPr>
        <w:t>53</w:t>
      </w:r>
      <w:r w:rsidRPr="002472F5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2472F5">
        <w:rPr>
          <w:rFonts w:ascii="Angsana New" w:hAnsi="Angsana New"/>
          <w:b/>
          <w:spacing w:val="-4"/>
          <w:sz w:val="30"/>
          <w:szCs w:val="30"/>
          <w:cs/>
        </w:rPr>
        <w:t>ล้านบาท เพื่อรักษาสัดส่วนการถือหุ้นเดิม</w:t>
      </w:r>
    </w:p>
    <w:p w14:paraId="6D1B3B3D" w14:textId="5C2FF8F3" w:rsidR="008543DB" w:rsidRDefault="00854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4C21AC3A" w14:textId="4831E679" w:rsidR="00EE6982" w:rsidRDefault="00EE6982" w:rsidP="00EE698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E3009">
        <w:rPr>
          <w:rFonts w:ascii="Angsana New" w:hAnsi="Angsana New"/>
          <w:sz w:val="30"/>
          <w:szCs w:val="30"/>
          <w:cs/>
        </w:rPr>
        <w:t xml:space="preserve">ในระหว่างไตรมาส </w:t>
      </w:r>
      <w:r w:rsidRPr="00AE3009">
        <w:rPr>
          <w:rFonts w:ascii="Angsana New" w:hAnsi="Angsana New"/>
          <w:sz w:val="30"/>
          <w:szCs w:val="30"/>
        </w:rPr>
        <w:t>3</w:t>
      </w:r>
      <w:r w:rsidRPr="00AE3009">
        <w:rPr>
          <w:rFonts w:ascii="Angsana New" w:hAnsi="Angsana New"/>
          <w:sz w:val="30"/>
          <w:szCs w:val="30"/>
          <w:cs/>
        </w:rPr>
        <w:t xml:space="preserve"> ปี </w:t>
      </w:r>
      <w:r w:rsidRPr="00AE3009">
        <w:rPr>
          <w:rFonts w:ascii="Angsana New" w:hAnsi="Angsana New"/>
          <w:sz w:val="30"/>
          <w:szCs w:val="30"/>
        </w:rPr>
        <w:t>2564</w:t>
      </w:r>
      <w:r w:rsidRPr="00AE3009">
        <w:rPr>
          <w:rFonts w:ascii="Angsana New" w:hAnsi="Angsana New"/>
          <w:sz w:val="30"/>
          <w:szCs w:val="30"/>
          <w:cs/>
        </w:rPr>
        <w:t xml:space="preserve"> บริษัทได้จำหน่ายสินทรัพย์ที่เกี่ยวข้องกับธุรกิจก๊าซธรรมชาติอัดสำหรับอุตสาหกรรม (</w:t>
      </w:r>
      <w:proofErr w:type="spellStart"/>
      <w:r w:rsidRPr="00AE3009">
        <w:rPr>
          <w:rFonts w:ascii="Angsana New" w:hAnsi="Angsana New"/>
          <w:sz w:val="30"/>
          <w:szCs w:val="30"/>
        </w:rPr>
        <w:t>iCNG</w:t>
      </w:r>
      <w:proofErr w:type="spellEnd"/>
      <w:r w:rsidRPr="00AE3009">
        <w:rPr>
          <w:rFonts w:ascii="Angsana New" w:hAnsi="Angsana New"/>
          <w:sz w:val="30"/>
          <w:szCs w:val="30"/>
        </w:rPr>
        <w:t xml:space="preserve">) </w:t>
      </w:r>
      <w:r w:rsidRPr="00AE3009">
        <w:rPr>
          <w:rFonts w:ascii="Angsana New" w:hAnsi="Angsana New"/>
          <w:sz w:val="30"/>
          <w:szCs w:val="30"/>
          <w:cs/>
        </w:rPr>
        <w:t>ให้กับบริษัท เครือข่ายก๊าซ ไทย-ญี่ปุ่น จำกัด (“</w:t>
      </w:r>
      <w:r w:rsidRPr="00AE3009">
        <w:rPr>
          <w:rFonts w:ascii="Angsana New" w:hAnsi="Angsana New"/>
          <w:sz w:val="30"/>
          <w:szCs w:val="30"/>
        </w:rPr>
        <w:t xml:space="preserve">TJN”) </w:t>
      </w:r>
      <w:r w:rsidRPr="00AE3009">
        <w:rPr>
          <w:rFonts w:ascii="Angsana New" w:hAnsi="Angsana New"/>
          <w:sz w:val="30"/>
          <w:szCs w:val="30"/>
          <w:cs/>
        </w:rPr>
        <w:t xml:space="preserve">ซึ่งเป็นบริษัทย่อย และได้เข้าทำสัญญาซื้อขายหุ้นกับ </w:t>
      </w:r>
      <w:r w:rsidRPr="00AE3009">
        <w:rPr>
          <w:rFonts w:ascii="Angsana New" w:hAnsi="Angsana New"/>
          <w:sz w:val="30"/>
          <w:szCs w:val="30"/>
        </w:rPr>
        <w:t xml:space="preserve">Shizuoka Gas Co., Ltd. (“SZG”) </w:t>
      </w:r>
      <w:r w:rsidRPr="00AE3009">
        <w:rPr>
          <w:rFonts w:ascii="Angsana New" w:hAnsi="Angsana New"/>
          <w:sz w:val="30"/>
          <w:szCs w:val="30"/>
          <w:cs/>
        </w:rPr>
        <w:t xml:space="preserve">ซึ่งเป็นบริษัทจดทะเบียนในตลาดหลักทรัพย์โตเกียวเพื่อดำเนินการขายหุ้นที่บริษัทถือใน </w:t>
      </w:r>
      <w:r w:rsidRPr="00AE3009">
        <w:rPr>
          <w:rFonts w:ascii="Angsana New" w:hAnsi="Angsana New"/>
          <w:sz w:val="30"/>
          <w:szCs w:val="30"/>
        </w:rPr>
        <w:t xml:space="preserve">TJN </w:t>
      </w:r>
      <w:r w:rsidRPr="00AE3009">
        <w:rPr>
          <w:rFonts w:ascii="Angsana New" w:hAnsi="Angsana New"/>
          <w:sz w:val="30"/>
          <w:szCs w:val="30"/>
          <w:cs/>
        </w:rPr>
        <w:t xml:space="preserve">ให้แก่ </w:t>
      </w:r>
      <w:r w:rsidRPr="00AE3009">
        <w:rPr>
          <w:rFonts w:ascii="Angsana New" w:hAnsi="Angsana New"/>
          <w:sz w:val="30"/>
          <w:szCs w:val="30"/>
        </w:rPr>
        <w:t xml:space="preserve">SZG </w:t>
      </w:r>
      <w:r w:rsidRPr="00AE3009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AE3009">
        <w:rPr>
          <w:rFonts w:ascii="Angsana New" w:hAnsi="Angsana New"/>
          <w:sz w:val="30"/>
          <w:szCs w:val="30"/>
        </w:rPr>
        <w:t>49</w:t>
      </w:r>
      <w:r w:rsidRPr="00AE3009">
        <w:rPr>
          <w:rFonts w:ascii="Angsana New" w:hAnsi="Angsana New"/>
          <w:sz w:val="30"/>
          <w:szCs w:val="30"/>
          <w:cs/>
        </w:rPr>
        <w:t xml:space="preserve"> ของจำนวนหุ้นที่จำหน่ายแล้วทั้งหมด โดยมีมูลค่าสิ่งตอบแทนเป็นจำนวนเงิน </w:t>
      </w:r>
      <w:r w:rsidRPr="00AE3009">
        <w:rPr>
          <w:rFonts w:ascii="Angsana New" w:hAnsi="Angsana New"/>
          <w:sz w:val="30"/>
          <w:szCs w:val="30"/>
        </w:rPr>
        <w:t>313.11</w:t>
      </w:r>
      <w:r w:rsidRPr="00AE3009">
        <w:rPr>
          <w:rFonts w:ascii="Angsana New" w:hAnsi="Angsana New"/>
          <w:sz w:val="30"/>
          <w:szCs w:val="30"/>
          <w:cs/>
        </w:rPr>
        <w:t xml:space="preserve"> ล้านบาท ทั้งนี้ บริษัทได้ดำเนินการทั้งหมดภายใต้เงื่อนไขของ</w:t>
      </w:r>
      <w:r w:rsidR="00103C73" w:rsidRPr="00AE3009">
        <w:rPr>
          <w:rFonts w:ascii="Angsana New" w:hAnsi="Angsana New"/>
          <w:sz w:val="30"/>
          <w:szCs w:val="30"/>
          <w:cs/>
        </w:rPr>
        <w:t>สัญญาซื้อขายหุ้น</w:t>
      </w:r>
      <w:r w:rsidR="001A5EEC">
        <w:rPr>
          <w:rFonts w:ascii="Angsana New" w:hAnsi="Angsana New" w:hint="cs"/>
          <w:sz w:val="30"/>
          <w:szCs w:val="30"/>
          <w:cs/>
        </w:rPr>
        <w:t xml:space="preserve">กับ </w:t>
      </w:r>
      <w:r w:rsidR="001A5EEC">
        <w:rPr>
          <w:rFonts w:ascii="Angsana New" w:hAnsi="Angsana New"/>
          <w:sz w:val="30"/>
          <w:szCs w:val="30"/>
        </w:rPr>
        <w:t xml:space="preserve">SZG </w:t>
      </w:r>
      <w:r w:rsidRPr="00AE3009">
        <w:rPr>
          <w:rFonts w:ascii="Angsana New" w:hAnsi="Angsana New"/>
          <w:sz w:val="30"/>
          <w:szCs w:val="30"/>
          <w:cs/>
        </w:rPr>
        <w:t xml:space="preserve">เสร็จสิ้นในวันที่ </w:t>
      </w:r>
      <w:r w:rsidRPr="00AE3009">
        <w:rPr>
          <w:rFonts w:ascii="Angsana New" w:hAnsi="Angsana New"/>
          <w:sz w:val="30"/>
          <w:szCs w:val="30"/>
        </w:rPr>
        <w:t>7</w:t>
      </w:r>
      <w:r w:rsidRPr="00AE30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AE3009">
        <w:rPr>
          <w:rFonts w:ascii="Angsana New" w:hAnsi="Angsana New"/>
          <w:sz w:val="30"/>
          <w:szCs w:val="30"/>
        </w:rPr>
        <w:t>2565</w:t>
      </w:r>
    </w:p>
    <w:p w14:paraId="2EE3A632" w14:textId="77777777" w:rsidR="008543DB" w:rsidRPr="008543DB" w:rsidRDefault="008543DB" w:rsidP="008543DB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09D9F19B" w14:textId="16609B0F" w:rsidR="008543DB" w:rsidRPr="00D5313C" w:rsidRDefault="008543DB" w:rsidP="008543D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D5313C">
        <w:rPr>
          <w:rFonts w:ascii="Angsana New" w:hAnsi="Angsana New"/>
          <w:b/>
          <w:sz w:val="30"/>
          <w:szCs w:val="30"/>
          <w:cs/>
        </w:rPr>
        <w:t>ในการประชุมคณะกรรมการบริษัทเมื่อวันที่</w:t>
      </w:r>
      <w:r w:rsidRPr="00D5313C">
        <w:rPr>
          <w:rFonts w:ascii="Angsana New" w:hAnsi="Angsana New"/>
          <w:b/>
          <w:sz w:val="30"/>
          <w:szCs w:val="30"/>
        </w:rPr>
        <w:t xml:space="preserve"> </w:t>
      </w:r>
      <w:r w:rsidRPr="00D5313C">
        <w:rPr>
          <w:rFonts w:ascii="Angsana New" w:hAnsi="Angsana New"/>
          <w:bCs/>
          <w:sz w:val="30"/>
          <w:szCs w:val="30"/>
        </w:rPr>
        <w:t>24</w:t>
      </w:r>
      <w:r w:rsidRPr="00D5313C">
        <w:rPr>
          <w:rFonts w:ascii="Angsana New" w:hAnsi="Angsana New"/>
          <w:b/>
          <w:sz w:val="30"/>
          <w:szCs w:val="30"/>
        </w:rPr>
        <w:t xml:space="preserve"> </w:t>
      </w:r>
      <w:r w:rsidRPr="00D5313C">
        <w:rPr>
          <w:rFonts w:ascii="Angsana New" w:hAnsi="Angsana New"/>
          <w:b/>
          <w:sz w:val="30"/>
          <w:szCs w:val="30"/>
          <w:cs/>
        </w:rPr>
        <w:t>กุมภาพันธ์</w:t>
      </w:r>
      <w:r w:rsidRPr="00D531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5313C">
        <w:rPr>
          <w:rFonts w:ascii="Angsana New" w:hAnsi="Angsana New"/>
          <w:bCs/>
          <w:spacing w:val="-4"/>
          <w:sz w:val="30"/>
          <w:szCs w:val="30"/>
        </w:rPr>
        <w:t>2565</w:t>
      </w:r>
      <w:r w:rsidRPr="00D531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5313C">
        <w:rPr>
          <w:rFonts w:ascii="Angsana New" w:hAnsi="Angsana New"/>
          <w:b/>
          <w:sz w:val="30"/>
          <w:szCs w:val="30"/>
          <w:cs/>
        </w:rPr>
        <w:t>ที่ประชุมมีมติอนุมัติให้เสนอที่ประชุมผู้ถือหุ้นเพื่ออนุมัติจ่ายเงินปันผลสำหรับปี</w:t>
      </w:r>
      <w:r w:rsidRPr="00D531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5313C">
        <w:rPr>
          <w:rFonts w:ascii="Angsana New" w:hAnsi="Angsana New"/>
          <w:bCs/>
          <w:spacing w:val="-4"/>
          <w:sz w:val="30"/>
          <w:szCs w:val="30"/>
        </w:rPr>
        <w:t>2564</w:t>
      </w:r>
      <w:r w:rsidRPr="00D531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5313C">
        <w:rPr>
          <w:rFonts w:ascii="Angsana New" w:hAnsi="Angsana New"/>
          <w:b/>
          <w:sz w:val="30"/>
          <w:szCs w:val="30"/>
          <w:cs/>
        </w:rPr>
        <w:t>ในอัตราหุ้นละ</w:t>
      </w:r>
      <w:r w:rsidRPr="00D5313C">
        <w:rPr>
          <w:rFonts w:ascii="Angsana New" w:hAnsi="Angsana New"/>
          <w:bCs/>
          <w:sz w:val="30"/>
          <w:szCs w:val="30"/>
        </w:rPr>
        <w:t> </w:t>
      </w:r>
      <w:r w:rsidR="00CE4613" w:rsidRPr="00D5313C">
        <w:rPr>
          <w:rFonts w:ascii="Angsana New" w:hAnsi="Angsana New"/>
          <w:bCs/>
          <w:sz w:val="30"/>
          <w:szCs w:val="30"/>
        </w:rPr>
        <w:t>0.0</w:t>
      </w:r>
      <w:r w:rsidR="00D5313C" w:rsidRPr="00D5313C">
        <w:rPr>
          <w:rFonts w:ascii="Angsana New" w:hAnsi="Angsana New"/>
          <w:bCs/>
          <w:sz w:val="30"/>
          <w:szCs w:val="30"/>
        </w:rPr>
        <w:t>55</w:t>
      </w:r>
      <w:r w:rsidRPr="00D5313C">
        <w:rPr>
          <w:rFonts w:ascii="Angsana New" w:hAnsi="Angsana New"/>
          <w:b/>
          <w:sz w:val="30"/>
          <w:szCs w:val="30"/>
        </w:rPr>
        <w:t> </w:t>
      </w:r>
      <w:r w:rsidRPr="00D5313C">
        <w:rPr>
          <w:rFonts w:ascii="Angsana New" w:hAnsi="Angsana New"/>
          <w:b/>
          <w:sz w:val="30"/>
          <w:szCs w:val="30"/>
          <w:cs/>
        </w:rPr>
        <w:t>บาท เป็นจำนวนเงินทั้งสิ้น</w:t>
      </w:r>
      <w:r w:rsidRPr="00D5313C">
        <w:rPr>
          <w:rFonts w:ascii="Angsana New" w:hAnsi="Angsana New"/>
          <w:b/>
          <w:sz w:val="30"/>
          <w:szCs w:val="30"/>
        </w:rPr>
        <w:t> </w:t>
      </w:r>
      <w:r w:rsidR="00D5313C" w:rsidRPr="00D5313C">
        <w:rPr>
          <w:rFonts w:ascii="Angsana New" w:hAnsi="Angsana New"/>
          <w:bCs/>
          <w:sz w:val="30"/>
          <w:szCs w:val="30"/>
        </w:rPr>
        <w:t>66</w:t>
      </w:r>
      <w:r w:rsidRPr="00D5313C">
        <w:rPr>
          <w:rFonts w:ascii="Angsana New" w:hAnsi="Angsana New"/>
          <w:b/>
          <w:sz w:val="30"/>
          <w:szCs w:val="30"/>
          <w:cs/>
        </w:rPr>
        <w:t xml:space="preserve"> ล้านบาท </w:t>
      </w:r>
      <w:r w:rsidR="00A43901"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D5313C">
        <w:rPr>
          <w:rFonts w:ascii="Angsana New" w:hAnsi="Angsana New"/>
          <w:b/>
          <w:sz w:val="30"/>
          <w:szCs w:val="30"/>
          <w:cs/>
        </w:rPr>
        <w:t>การจ่ายเงินปันผลดังกล่าวขึ้นอยู่กับการอนุมัติจากที่ประชุมผู้ถือหุ้นในเดือ</w:t>
      </w:r>
      <w:r w:rsidRPr="00D5313C">
        <w:rPr>
          <w:rFonts w:ascii="Angsana New" w:hAnsi="Angsana New" w:hint="cs"/>
          <w:b/>
          <w:sz w:val="30"/>
          <w:szCs w:val="30"/>
          <w:cs/>
        </w:rPr>
        <w:t>น</w:t>
      </w:r>
      <w:r w:rsidR="00D5313C" w:rsidRPr="00D5313C">
        <w:rPr>
          <w:rFonts w:ascii="Angsana New" w:hAnsi="Angsana New" w:hint="cs"/>
          <w:b/>
          <w:sz w:val="30"/>
          <w:szCs w:val="30"/>
          <w:cs/>
        </w:rPr>
        <w:t>เมษายน</w:t>
      </w:r>
      <w:r w:rsidRPr="00D5313C">
        <w:rPr>
          <w:rFonts w:ascii="Angsana New" w:hAnsi="Angsana New"/>
          <w:b/>
          <w:sz w:val="30"/>
          <w:szCs w:val="30"/>
        </w:rPr>
        <w:t> </w:t>
      </w:r>
      <w:r w:rsidRPr="00D5313C">
        <w:rPr>
          <w:rFonts w:ascii="Angsana New" w:hAnsi="Angsana New"/>
          <w:b/>
          <w:sz w:val="30"/>
          <w:szCs w:val="30"/>
          <w:cs/>
        </w:rPr>
        <w:t>256</w:t>
      </w:r>
      <w:r w:rsidRPr="00D5313C">
        <w:rPr>
          <w:rFonts w:ascii="Angsana New" w:hAnsi="Angsana New"/>
          <w:bCs/>
          <w:sz w:val="30"/>
          <w:szCs w:val="30"/>
        </w:rPr>
        <w:t>5</w:t>
      </w:r>
    </w:p>
    <w:p w14:paraId="3D638B4C" w14:textId="77777777" w:rsidR="008543DB" w:rsidRDefault="008543DB" w:rsidP="00854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8543DB" w:rsidSect="00FC1BE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5D0DB" w14:textId="77777777" w:rsidR="00613D09" w:rsidRDefault="00613D09">
      <w:r>
        <w:separator/>
      </w:r>
    </w:p>
  </w:endnote>
  <w:endnote w:type="continuationSeparator" w:id="0">
    <w:p w14:paraId="31EF00FD" w14:textId="77777777" w:rsidR="00613D09" w:rsidRDefault="0061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6C86C" w14:textId="77777777" w:rsidR="000A5C0F" w:rsidRDefault="000A5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F8A68" w14:textId="5CBA5915" w:rsidR="000A5C0F" w:rsidRPr="004568AE" w:rsidRDefault="000A5C0F" w:rsidP="005E29BC">
    <w:pPr>
      <w:pStyle w:val="Footer"/>
      <w:jc w:val="center"/>
      <w:rPr>
        <w:lang w:val="en-US"/>
      </w:rPr>
    </w:pPr>
    <w:r w:rsidRPr="009C5F84">
      <w:rPr>
        <w:rFonts w:ascii="Angsana New" w:hAnsi="Angsana New"/>
        <w:sz w:val="30"/>
        <w:szCs w:val="30"/>
      </w:rPr>
      <w:fldChar w:fldCharType="begin"/>
    </w:r>
    <w:r w:rsidRPr="009C5F84">
      <w:rPr>
        <w:rFonts w:ascii="Angsana New" w:hAnsi="Angsana New"/>
        <w:sz w:val="30"/>
        <w:szCs w:val="30"/>
      </w:rPr>
      <w:instrText xml:space="preserve"> PAGE   \* MERGEFORMAT </w:instrText>
    </w:r>
    <w:r w:rsidRPr="009C5F8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1</w:t>
    </w:r>
    <w:r w:rsidRPr="00C605FF">
      <w:rPr>
        <w:rFonts w:ascii="Angsana New" w:hAnsi="Angsana New"/>
        <w:sz w:val="30"/>
        <w:szCs w:val="30"/>
        <w:lang w:val="en-US"/>
      </w:rPr>
      <w:t>6</w:t>
    </w:r>
    <w:r w:rsidRPr="009C5F84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06CF8" w14:textId="77777777" w:rsidR="000A5C0F" w:rsidRDefault="000A5C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100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7A0FCB9" w14:textId="65EA163C" w:rsidR="000A5C0F" w:rsidRPr="00136FE4" w:rsidRDefault="000A5C0F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617C5C">
          <w:rPr>
            <w:rFonts w:ascii="Angsana New" w:hAnsi="Angsana New"/>
            <w:noProof/>
            <w:sz w:val="30"/>
            <w:szCs w:val="30"/>
            <w:lang w:val="en-US"/>
          </w:rPr>
          <w:t>6</w:t>
        </w:r>
        <w:r w:rsidRPr="00C605FF">
          <w:rPr>
            <w:rFonts w:ascii="Angsana New" w:hAnsi="Angsana New"/>
            <w:noProof/>
            <w:sz w:val="30"/>
            <w:szCs w:val="30"/>
            <w:lang w:val="en-US"/>
          </w:rPr>
          <w:t>0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9117F" w14:textId="0D9805FF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9</w:t>
    </w:r>
    <w:r w:rsidRPr="00C605FF">
      <w:rPr>
        <w:rFonts w:ascii="Angsana New" w:hAnsi="Angsana New"/>
        <w:noProof/>
        <w:sz w:val="30"/>
        <w:szCs w:val="30"/>
        <w:lang w:val="en-US"/>
      </w:rPr>
      <w:t>3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9D076" w14:textId="680FFCD3" w:rsidR="000A5C0F" w:rsidRPr="006D2137" w:rsidRDefault="000A5C0F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C41D5B">
      <w:rPr>
        <w:rFonts w:ascii="Angsana New" w:hAnsi="Angsana New"/>
        <w:i/>
        <w:iCs/>
        <w:noProof/>
        <w:sz w:val="30"/>
        <w:szCs w:val="30"/>
      </w:rPr>
      <w:t>2.11 Draft FS Q4-64 TH V.19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654B1" w14:textId="278C2DDD" w:rsidR="000A5C0F" w:rsidRPr="00136FE4" w:rsidRDefault="000A5C0F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</w:t>
    </w:r>
    <w:r w:rsidRPr="00C605FF">
      <w:rPr>
        <w:rFonts w:ascii="Angsana New" w:hAnsi="Angsana New"/>
        <w:noProof/>
        <w:sz w:val="30"/>
        <w:szCs w:val="30"/>
        <w:lang w:val="en-US"/>
      </w:rPr>
      <w:t>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7298B" w14:textId="1CC983C1" w:rsidR="000A5C0F" w:rsidRPr="006D2137" w:rsidRDefault="000A5C0F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C41D5B">
      <w:rPr>
        <w:rFonts w:ascii="Angsana New" w:hAnsi="Angsana New"/>
        <w:i/>
        <w:iCs/>
        <w:noProof/>
        <w:sz w:val="30"/>
        <w:szCs w:val="30"/>
      </w:rPr>
      <w:t>2.11 Draft FS Q4-64 TH V.19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57A5B" w14:textId="539D9A01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C605FF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DCEF1" w14:textId="77777777" w:rsidR="00613D09" w:rsidRDefault="00613D09">
      <w:r>
        <w:separator/>
      </w:r>
    </w:p>
  </w:footnote>
  <w:footnote w:type="continuationSeparator" w:id="0">
    <w:p w14:paraId="3D683CB6" w14:textId="77777777" w:rsidR="00613D09" w:rsidRDefault="00613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3EFDE" w14:textId="77777777" w:rsidR="000A5C0F" w:rsidRDefault="000A5C0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0AF89" w14:textId="77777777" w:rsidR="000A5C0F" w:rsidRDefault="000A5C0F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513AE3D3" w14:textId="77777777" w:rsidR="000A5C0F" w:rsidRPr="002C284C" w:rsidRDefault="000A5C0F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B42F350" w14:textId="5CFFAA40" w:rsidR="000A5C0F" w:rsidRDefault="000A5C0F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64</w:t>
    </w:r>
  </w:p>
  <w:p w14:paraId="327D1FDA" w14:textId="77777777" w:rsidR="000A5C0F" w:rsidRPr="00F30A95" w:rsidRDefault="000A5C0F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3AE90" w14:textId="77777777" w:rsidR="000A5C0F" w:rsidRPr="002C284C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2FC8C1B" w14:textId="77777777" w:rsidR="000A5C0F" w:rsidRPr="002C284C" w:rsidRDefault="000A5C0F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14:paraId="2D97875B" w14:textId="07DBCF8C" w:rsidR="000A5C0F" w:rsidRPr="00952B83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64</w:t>
    </w:r>
  </w:p>
  <w:p w14:paraId="29307399" w14:textId="77777777" w:rsidR="000A5C0F" w:rsidRPr="00F30A95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80514" w14:textId="77777777" w:rsidR="000A5C0F" w:rsidRDefault="000A5C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40021" w14:textId="77777777" w:rsidR="000A5C0F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2225AE88" w14:textId="77777777" w:rsidR="000A5C0F" w:rsidRPr="002C284C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A56842" w14:textId="1AE3F937" w:rsidR="000A5C0F" w:rsidRPr="002C284C" w:rsidRDefault="000A5C0F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64</w:t>
    </w:r>
  </w:p>
  <w:p w14:paraId="569D5F14" w14:textId="77777777" w:rsidR="000A5C0F" w:rsidRPr="002C284C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B38F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9FF34DE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E9BD9CE" w14:textId="795F6F9F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C605FF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C605FF">
      <w:rPr>
        <w:rFonts w:ascii="Angsana New" w:hAnsi="Angsana New" w:hint="cs"/>
        <w:b/>
        <w:bCs/>
        <w:sz w:val="32"/>
        <w:szCs w:val="32"/>
      </w:rPr>
      <w:t>2548</w:t>
    </w:r>
  </w:p>
  <w:p w14:paraId="5BFF6D4E" w14:textId="77777777" w:rsidR="000A5C0F" w:rsidRPr="00F9367B" w:rsidRDefault="000A5C0F" w:rsidP="00A02394">
    <w:pPr>
      <w:pStyle w:val="Header"/>
      <w:rPr>
        <w:sz w:val="16"/>
        <w:szCs w:val="16"/>
      </w:rPr>
    </w:pPr>
  </w:p>
  <w:p w14:paraId="71112F63" w14:textId="77777777" w:rsidR="000A5C0F" w:rsidRPr="00F9367B" w:rsidRDefault="000A5C0F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8AC79" w14:textId="77777777" w:rsidR="000A5C0F" w:rsidRDefault="000A5C0F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20D7B9F" w14:textId="77777777" w:rsidR="000A5C0F" w:rsidRPr="002C284C" w:rsidRDefault="000A5C0F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4C3830" w14:textId="1426E4B3" w:rsidR="000A5C0F" w:rsidRPr="001F774B" w:rsidRDefault="000A5C0F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64</w:t>
    </w:r>
  </w:p>
  <w:p w14:paraId="49145078" w14:textId="77777777" w:rsidR="000A5C0F" w:rsidRPr="00F30A95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11811" w14:textId="77777777" w:rsidR="000A5C0F" w:rsidRDefault="000A5C0F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CD50118" w14:textId="77777777" w:rsidR="000A5C0F" w:rsidRPr="002C284C" w:rsidRDefault="000A5C0F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3297C30C" w14:textId="7CC3C6F2" w:rsidR="000A5C0F" w:rsidRDefault="000A5C0F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64</w:t>
    </w:r>
  </w:p>
  <w:p w14:paraId="03226839" w14:textId="77777777" w:rsidR="000A5C0F" w:rsidRPr="00F30A95" w:rsidRDefault="000A5C0F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E46D9" w14:textId="77777777" w:rsidR="000A5C0F" w:rsidRDefault="000A5C0F" w:rsidP="00142AE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4CD0C374" w14:textId="77777777" w:rsidR="000A5C0F" w:rsidRPr="002C284C" w:rsidRDefault="000A5C0F" w:rsidP="00142AE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FE7240F" w14:textId="016163C6" w:rsidR="000A5C0F" w:rsidRPr="001F774B" w:rsidRDefault="000A5C0F" w:rsidP="00142AE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64</w:t>
    </w:r>
  </w:p>
  <w:p w14:paraId="72AF003A" w14:textId="77777777" w:rsidR="000A5C0F" w:rsidRPr="002C284C" w:rsidRDefault="000A5C0F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EFF6D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4F9D283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F0DC43B" w14:textId="01DF56CF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C605FF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C605FF">
      <w:rPr>
        <w:rFonts w:ascii="Angsana New" w:hAnsi="Angsana New" w:hint="cs"/>
        <w:b/>
        <w:bCs/>
        <w:sz w:val="32"/>
        <w:szCs w:val="32"/>
      </w:rPr>
      <w:t>2548</w:t>
    </w:r>
  </w:p>
  <w:p w14:paraId="6E2DE0B3" w14:textId="77777777" w:rsidR="000A5C0F" w:rsidRPr="00F9367B" w:rsidRDefault="000A5C0F" w:rsidP="00A02394">
    <w:pPr>
      <w:pStyle w:val="Header"/>
      <w:rPr>
        <w:sz w:val="16"/>
        <w:szCs w:val="16"/>
      </w:rPr>
    </w:pPr>
  </w:p>
  <w:p w14:paraId="711227FD" w14:textId="77777777" w:rsidR="000A5C0F" w:rsidRPr="00F9367B" w:rsidRDefault="000A5C0F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2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5"/>
  </w:num>
  <w:num w:numId="14">
    <w:abstractNumId w:val="18"/>
  </w:num>
  <w:num w:numId="15">
    <w:abstractNumId w:val="22"/>
  </w:num>
  <w:num w:numId="16">
    <w:abstractNumId w:val="27"/>
  </w:num>
  <w:num w:numId="17">
    <w:abstractNumId w:val="28"/>
  </w:num>
  <w:num w:numId="18">
    <w:abstractNumId w:val="24"/>
  </w:num>
  <w:num w:numId="19">
    <w:abstractNumId w:val="23"/>
  </w:num>
  <w:num w:numId="20">
    <w:abstractNumId w:val="13"/>
  </w:num>
  <w:num w:numId="21">
    <w:abstractNumId w:val="12"/>
  </w:num>
  <w:num w:numId="22">
    <w:abstractNumId w:val="30"/>
  </w:num>
  <w:num w:numId="23">
    <w:abstractNumId w:val="14"/>
  </w:num>
  <w:num w:numId="24">
    <w:abstractNumId w:val="26"/>
  </w:num>
  <w:num w:numId="25">
    <w:abstractNumId w:val="16"/>
  </w:num>
  <w:num w:numId="26">
    <w:abstractNumId w:val="31"/>
  </w:num>
  <w:num w:numId="27">
    <w:abstractNumId w:val="17"/>
  </w:num>
  <w:num w:numId="28">
    <w:abstractNumId w:val="11"/>
  </w:num>
  <w:num w:numId="29">
    <w:abstractNumId w:val="29"/>
  </w:num>
  <w:num w:numId="30">
    <w:abstractNumId w:val="19"/>
  </w:num>
  <w:num w:numId="31">
    <w:abstractNumId w:val="10"/>
  </w:num>
  <w:num w:numId="32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24A"/>
    <w:rsid w:val="0000127F"/>
    <w:rsid w:val="000013CE"/>
    <w:rsid w:val="00001715"/>
    <w:rsid w:val="00001828"/>
    <w:rsid w:val="0000189B"/>
    <w:rsid w:val="00001BE7"/>
    <w:rsid w:val="00001EA7"/>
    <w:rsid w:val="00002207"/>
    <w:rsid w:val="000024D0"/>
    <w:rsid w:val="00002544"/>
    <w:rsid w:val="000025E7"/>
    <w:rsid w:val="0000296B"/>
    <w:rsid w:val="00002ED0"/>
    <w:rsid w:val="00002EF8"/>
    <w:rsid w:val="00003540"/>
    <w:rsid w:val="0000365E"/>
    <w:rsid w:val="0000389C"/>
    <w:rsid w:val="00003905"/>
    <w:rsid w:val="00003E4C"/>
    <w:rsid w:val="00003EC0"/>
    <w:rsid w:val="0000414B"/>
    <w:rsid w:val="00004190"/>
    <w:rsid w:val="000046C2"/>
    <w:rsid w:val="000047B8"/>
    <w:rsid w:val="0000481B"/>
    <w:rsid w:val="00004D4F"/>
    <w:rsid w:val="0000505B"/>
    <w:rsid w:val="00005144"/>
    <w:rsid w:val="00005173"/>
    <w:rsid w:val="0000518E"/>
    <w:rsid w:val="00005218"/>
    <w:rsid w:val="000057C9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0BC"/>
    <w:rsid w:val="0000713D"/>
    <w:rsid w:val="000072BA"/>
    <w:rsid w:val="000073B9"/>
    <w:rsid w:val="000078AF"/>
    <w:rsid w:val="0000796E"/>
    <w:rsid w:val="00007C4B"/>
    <w:rsid w:val="00010063"/>
    <w:rsid w:val="00010482"/>
    <w:rsid w:val="0001056F"/>
    <w:rsid w:val="000107D4"/>
    <w:rsid w:val="00010826"/>
    <w:rsid w:val="00010ABF"/>
    <w:rsid w:val="00010C8C"/>
    <w:rsid w:val="00010CC5"/>
    <w:rsid w:val="00010D39"/>
    <w:rsid w:val="00010E04"/>
    <w:rsid w:val="00010F8A"/>
    <w:rsid w:val="0001106F"/>
    <w:rsid w:val="00011195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408"/>
    <w:rsid w:val="00013682"/>
    <w:rsid w:val="000137CC"/>
    <w:rsid w:val="00013D36"/>
    <w:rsid w:val="00013D4F"/>
    <w:rsid w:val="00013D9D"/>
    <w:rsid w:val="00013E8C"/>
    <w:rsid w:val="00013EE1"/>
    <w:rsid w:val="0001448B"/>
    <w:rsid w:val="00014584"/>
    <w:rsid w:val="0001469E"/>
    <w:rsid w:val="000146DF"/>
    <w:rsid w:val="00014724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762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C12"/>
    <w:rsid w:val="00017C5A"/>
    <w:rsid w:val="00017DCC"/>
    <w:rsid w:val="00017FAC"/>
    <w:rsid w:val="0002034C"/>
    <w:rsid w:val="000205E4"/>
    <w:rsid w:val="00020770"/>
    <w:rsid w:val="0002085B"/>
    <w:rsid w:val="00020913"/>
    <w:rsid w:val="00020C52"/>
    <w:rsid w:val="00020CB7"/>
    <w:rsid w:val="00020D51"/>
    <w:rsid w:val="000212FC"/>
    <w:rsid w:val="00021412"/>
    <w:rsid w:val="0002189C"/>
    <w:rsid w:val="00021CB6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A10"/>
    <w:rsid w:val="00023A77"/>
    <w:rsid w:val="00023AD3"/>
    <w:rsid w:val="00023AEC"/>
    <w:rsid w:val="00023CE7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587"/>
    <w:rsid w:val="00025B62"/>
    <w:rsid w:val="00025BCA"/>
    <w:rsid w:val="00025BDB"/>
    <w:rsid w:val="00025BFA"/>
    <w:rsid w:val="00025CDF"/>
    <w:rsid w:val="00025F0B"/>
    <w:rsid w:val="00026185"/>
    <w:rsid w:val="0002659A"/>
    <w:rsid w:val="0002664A"/>
    <w:rsid w:val="000267F3"/>
    <w:rsid w:val="00026E6A"/>
    <w:rsid w:val="00027629"/>
    <w:rsid w:val="00027701"/>
    <w:rsid w:val="0002781D"/>
    <w:rsid w:val="00027A4F"/>
    <w:rsid w:val="00027CCF"/>
    <w:rsid w:val="0003023B"/>
    <w:rsid w:val="00030326"/>
    <w:rsid w:val="000305CA"/>
    <w:rsid w:val="00030697"/>
    <w:rsid w:val="00030938"/>
    <w:rsid w:val="00030CCE"/>
    <w:rsid w:val="00030DAD"/>
    <w:rsid w:val="00030F85"/>
    <w:rsid w:val="00031088"/>
    <w:rsid w:val="0003115F"/>
    <w:rsid w:val="0003123A"/>
    <w:rsid w:val="0003126A"/>
    <w:rsid w:val="0003181F"/>
    <w:rsid w:val="00031B6D"/>
    <w:rsid w:val="00031F10"/>
    <w:rsid w:val="00032546"/>
    <w:rsid w:val="000328FB"/>
    <w:rsid w:val="0003295A"/>
    <w:rsid w:val="000329B2"/>
    <w:rsid w:val="00032A0B"/>
    <w:rsid w:val="00032C2F"/>
    <w:rsid w:val="00032C89"/>
    <w:rsid w:val="00032E07"/>
    <w:rsid w:val="000332E7"/>
    <w:rsid w:val="0003363B"/>
    <w:rsid w:val="00033705"/>
    <w:rsid w:val="00033A6A"/>
    <w:rsid w:val="00033BDA"/>
    <w:rsid w:val="00033E6B"/>
    <w:rsid w:val="000344A9"/>
    <w:rsid w:val="0003466A"/>
    <w:rsid w:val="00034B35"/>
    <w:rsid w:val="00034DDD"/>
    <w:rsid w:val="000350F8"/>
    <w:rsid w:val="000351C3"/>
    <w:rsid w:val="000352C9"/>
    <w:rsid w:val="00035321"/>
    <w:rsid w:val="00035427"/>
    <w:rsid w:val="0003551E"/>
    <w:rsid w:val="000357D8"/>
    <w:rsid w:val="0003582A"/>
    <w:rsid w:val="00035930"/>
    <w:rsid w:val="00036188"/>
    <w:rsid w:val="000365B1"/>
    <w:rsid w:val="000366A2"/>
    <w:rsid w:val="0003673C"/>
    <w:rsid w:val="00036C97"/>
    <w:rsid w:val="00036DD0"/>
    <w:rsid w:val="00036F17"/>
    <w:rsid w:val="000372BE"/>
    <w:rsid w:val="00037B3A"/>
    <w:rsid w:val="00037D07"/>
    <w:rsid w:val="00037DC8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CB2"/>
    <w:rsid w:val="00040E4F"/>
    <w:rsid w:val="00040F0A"/>
    <w:rsid w:val="000414C5"/>
    <w:rsid w:val="0004160A"/>
    <w:rsid w:val="00041697"/>
    <w:rsid w:val="0004188C"/>
    <w:rsid w:val="00041C99"/>
    <w:rsid w:val="00042063"/>
    <w:rsid w:val="000424F2"/>
    <w:rsid w:val="0004277E"/>
    <w:rsid w:val="00042864"/>
    <w:rsid w:val="000428FE"/>
    <w:rsid w:val="000431D8"/>
    <w:rsid w:val="00043561"/>
    <w:rsid w:val="0004379D"/>
    <w:rsid w:val="000439F7"/>
    <w:rsid w:val="00043A2B"/>
    <w:rsid w:val="00043A75"/>
    <w:rsid w:val="00043C60"/>
    <w:rsid w:val="00043D2E"/>
    <w:rsid w:val="000447B2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E3D"/>
    <w:rsid w:val="00050FDB"/>
    <w:rsid w:val="00051079"/>
    <w:rsid w:val="0005109F"/>
    <w:rsid w:val="00051BED"/>
    <w:rsid w:val="00052175"/>
    <w:rsid w:val="0005238D"/>
    <w:rsid w:val="0005246B"/>
    <w:rsid w:val="0005246C"/>
    <w:rsid w:val="00052831"/>
    <w:rsid w:val="00052AAE"/>
    <w:rsid w:val="00052C43"/>
    <w:rsid w:val="00052D2C"/>
    <w:rsid w:val="00052DC0"/>
    <w:rsid w:val="00052DC7"/>
    <w:rsid w:val="00052F3E"/>
    <w:rsid w:val="000539B9"/>
    <w:rsid w:val="00053A5F"/>
    <w:rsid w:val="00053AEE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9C8"/>
    <w:rsid w:val="00057A96"/>
    <w:rsid w:val="00057B67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39"/>
    <w:rsid w:val="00061EB7"/>
    <w:rsid w:val="00062275"/>
    <w:rsid w:val="0006235E"/>
    <w:rsid w:val="0006242A"/>
    <w:rsid w:val="00062B9E"/>
    <w:rsid w:val="00062DBC"/>
    <w:rsid w:val="00063026"/>
    <w:rsid w:val="000630B6"/>
    <w:rsid w:val="000634C2"/>
    <w:rsid w:val="00063CB4"/>
    <w:rsid w:val="00063CF4"/>
    <w:rsid w:val="00063E4C"/>
    <w:rsid w:val="00064002"/>
    <w:rsid w:val="000641A3"/>
    <w:rsid w:val="000641B3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847"/>
    <w:rsid w:val="00065982"/>
    <w:rsid w:val="00065D88"/>
    <w:rsid w:val="00065E1F"/>
    <w:rsid w:val="00065E3A"/>
    <w:rsid w:val="00065ED6"/>
    <w:rsid w:val="00065F73"/>
    <w:rsid w:val="000661FF"/>
    <w:rsid w:val="000667B6"/>
    <w:rsid w:val="000668FC"/>
    <w:rsid w:val="000669B0"/>
    <w:rsid w:val="00066B57"/>
    <w:rsid w:val="00066EAF"/>
    <w:rsid w:val="00066F3A"/>
    <w:rsid w:val="000672E9"/>
    <w:rsid w:val="00067363"/>
    <w:rsid w:val="00067739"/>
    <w:rsid w:val="00067AD8"/>
    <w:rsid w:val="00067BA5"/>
    <w:rsid w:val="00067EE9"/>
    <w:rsid w:val="00067F59"/>
    <w:rsid w:val="00070355"/>
    <w:rsid w:val="00070479"/>
    <w:rsid w:val="0007049C"/>
    <w:rsid w:val="00070792"/>
    <w:rsid w:val="000708D0"/>
    <w:rsid w:val="00070916"/>
    <w:rsid w:val="000709DF"/>
    <w:rsid w:val="00070BE0"/>
    <w:rsid w:val="00070C0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3C3"/>
    <w:rsid w:val="0007346C"/>
    <w:rsid w:val="000735A3"/>
    <w:rsid w:val="000737FA"/>
    <w:rsid w:val="00073B38"/>
    <w:rsid w:val="00073D8E"/>
    <w:rsid w:val="000744F1"/>
    <w:rsid w:val="00074A93"/>
    <w:rsid w:val="00074C22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9A3"/>
    <w:rsid w:val="00077112"/>
    <w:rsid w:val="000771C7"/>
    <w:rsid w:val="000774D8"/>
    <w:rsid w:val="000778C5"/>
    <w:rsid w:val="000779B6"/>
    <w:rsid w:val="000779C5"/>
    <w:rsid w:val="00077D2D"/>
    <w:rsid w:val="00077EEF"/>
    <w:rsid w:val="00077FC0"/>
    <w:rsid w:val="00080690"/>
    <w:rsid w:val="00080EF3"/>
    <w:rsid w:val="00081141"/>
    <w:rsid w:val="0008123C"/>
    <w:rsid w:val="00081618"/>
    <w:rsid w:val="00081F48"/>
    <w:rsid w:val="00082176"/>
    <w:rsid w:val="000823DB"/>
    <w:rsid w:val="000824E7"/>
    <w:rsid w:val="00082652"/>
    <w:rsid w:val="000826ED"/>
    <w:rsid w:val="00082714"/>
    <w:rsid w:val="00082CB4"/>
    <w:rsid w:val="00082D49"/>
    <w:rsid w:val="00082D79"/>
    <w:rsid w:val="00082E0D"/>
    <w:rsid w:val="00083356"/>
    <w:rsid w:val="000836EF"/>
    <w:rsid w:val="000838CE"/>
    <w:rsid w:val="000839F7"/>
    <w:rsid w:val="00083DC0"/>
    <w:rsid w:val="00083E5A"/>
    <w:rsid w:val="00084C07"/>
    <w:rsid w:val="00084D99"/>
    <w:rsid w:val="00084EC4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6C6"/>
    <w:rsid w:val="0008679F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9F4"/>
    <w:rsid w:val="00093E4B"/>
    <w:rsid w:val="00093E7A"/>
    <w:rsid w:val="000941AA"/>
    <w:rsid w:val="000944F9"/>
    <w:rsid w:val="00094D07"/>
    <w:rsid w:val="00094D91"/>
    <w:rsid w:val="000957B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947"/>
    <w:rsid w:val="000A099D"/>
    <w:rsid w:val="000A0B7F"/>
    <w:rsid w:val="000A0BEC"/>
    <w:rsid w:val="000A0CAB"/>
    <w:rsid w:val="000A0D7F"/>
    <w:rsid w:val="000A13B7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5BD"/>
    <w:rsid w:val="000A3917"/>
    <w:rsid w:val="000A3A4C"/>
    <w:rsid w:val="000A3D1B"/>
    <w:rsid w:val="000A3D77"/>
    <w:rsid w:val="000A435D"/>
    <w:rsid w:val="000A45E8"/>
    <w:rsid w:val="000A4C33"/>
    <w:rsid w:val="000A4CDB"/>
    <w:rsid w:val="000A4EDA"/>
    <w:rsid w:val="000A4FF3"/>
    <w:rsid w:val="000A5192"/>
    <w:rsid w:val="000A5261"/>
    <w:rsid w:val="000A563E"/>
    <w:rsid w:val="000A56CD"/>
    <w:rsid w:val="000A58F3"/>
    <w:rsid w:val="000A5C0F"/>
    <w:rsid w:val="000A5C58"/>
    <w:rsid w:val="000A5FA5"/>
    <w:rsid w:val="000A5FA7"/>
    <w:rsid w:val="000A61CE"/>
    <w:rsid w:val="000A642E"/>
    <w:rsid w:val="000A6550"/>
    <w:rsid w:val="000A65BC"/>
    <w:rsid w:val="000A70CE"/>
    <w:rsid w:val="000A7164"/>
    <w:rsid w:val="000A75C3"/>
    <w:rsid w:val="000A7688"/>
    <w:rsid w:val="000A7946"/>
    <w:rsid w:val="000A7C69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BCF"/>
    <w:rsid w:val="000B1D42"/>
    <w:rsid w:val="000B27FB"/>
    <w:rsid w:val="000B28CF"/>
    <w:rsid w:val="000B2A63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19"/>
    <w:rsid w:val="000B5C77"/>
    <w:rsid w:val="000B610E"/>
    <w:rsid w:val="000B61D7"/>
    <w:rsid w:val="000B63AC"/>
    <w:rsid w:val="000B65F7"/>
    <w:rsid w:val="000B6699"/>
    <w:rsid w:val="000B6ACF"/>
    <w:rsid w:val="000B6B71"/>
    <w:rsid w:val="000B7127"/>
    <w:rsid w:val="000B74C7"/>
    <w:rsid w:val="000B76D0"/>
    <w:rsid w:val="000B78F7"/>
    <w:rsid w:val="000B7AD3"/>
    <w:rsid w:val="000B7CAE"/>
    <w:rsid w:val="000C021B"/>
    <w:rsid w:val="000C032B"/>
    <w:rsid w:val="000C04B5"/>
    <w:rsid w:val="000C0B73"/>
    <w:rsid w:val="000C0C35"/>
    <w:rsid w:val="000C0E62"/>
    <w:rsid w:val="000C11BF"/>
    <w:rsid w:val="000C1261"/>
    <w:rsid w:val="000C13D5"/>
    <w:rsid w:val="000C1434"/>
    <w:rsid w:val="000C1707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CFF"/>
    <w:rsid w:val="000D0EDF"/>
    <w:rsid w:val="000D1463"/>
    <w:rsid w:val="000D1782"/>
    <w:rsid w:val="000D1925"/>
    <w:rsid w:val="000D2173"/>
    <w:rsid w:val="000D2485"/>
    <w:rsid w:val="000D252E"/>
    <w:rsid w:val="000D27EE"/>
    <w:rsid w:val="000D29D9"/>
    <w:rsid w:val="000D3019"/>
    <w:rsid w:val="000D3189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9EE"/>
    <w:rsid w:val="000D5BBA"/>
    <w:rsid w:val="000D600D"/>
    <w:rsid w:val="000D6438"/>
    <w:rsid w:val="000D666A"/>
    <w:rsid w:val="000D6896"/>
    <w:rsid w:val="000D68D4"/>
    <w:rsid w:val="000D69DF"/>
    <w:rsid w:val="000D6A07"/>
    <w:rsid w:val="000D6B87"/>
    <w:rsid w:val="000D6D1F"/>
    <w:rsid w:val="000D6F10"/>
    <w:rsid w:val="000D7924"/>
    <w:rsid w:val="000D7B1A"/>
    <w:rsid w:val="000E02A6"/>
    <w:rsid w:val="000E0349"/>
    <w:rsid w:val="000E049A"/>
    <w:rsid w:val="000E09F3"/>
    <w:rsid w:val="000E0AF5"/>
    <w:rsid w:val="000E12CF"/>
    <w:rsid w:val="000E15F6"/>
    <w:rsid w:val="000E176D"/>
    <w:rsid w:val="000E190B"/>
    <w:rsid w:val="000E19DE"/>
    <w:rsid w:val="000E1A93"/>
    <w:rsid w:val="000E1DF2"/>
    <w:rsid w:val="000E20F7"/>
    <w:rsid w:val="000E255A"/>
    <w:rsid w:val="000E2F34"/>
    <w:rsid w:val="000E35DE"/>
    <w:rsid w:val="000E3639"/>
    <w:rsid w:val="000E3706"/>
    <w:rsid w:val="000E384D"/>
    <w:rsid w:val="000E3A23"/>
    <w:rsid w:val="000E3DF7"/>
    <w:rsid w:val="000E3EE5"/>
    <w:rsid w:val="000E3F43"/>
    <w:rsid w:val="000E42C3"/>
    <w:rsid w:val="000E4618"/>
    <w:rsid w:val="000E4751"/>
    <w:rsid w:val="000E4798"/>
    <w:rsid w:val="000E483C"/>
    <w:rsid w:val="000E48A5"/>
    <w:rsid w:val="000E4BB6"/>
    <w:rsid w:val="000E4D0A"/>
    <w:rsid w:val="000E4DF1"/>
    <w:rsid w:val="000E51EF"/>
    <w:rsid w:val="000E53B0"/>
    <w:rsid w:val="000E5418"/>
    <w:rsid w:val="000E5601"/>
    <w:rsid w:val="000E5AC1"/>
    <w:rsid w:val="000E5BAA"/>
    <w:rsid w:val="000E5E98"/>
    <w:rsid w:val="000E5EB8"/>
    <w:rsid w:val="000E6043"/>
    <w:rsid w:val="000E6117"/>
    <w:rsid w:val="000E6210"/>
    <w:rsid w:val="000E62C9"/>
    <w:rsid w:val="000E6570"/>
    <w:rsid w:val="000E69D9"/>
    <w:rsid w:val="000E6DC5"/>
    <w:rsid w:val="000E6F18"/>
    <w:rsid w:val="000E70CA"/>
    <w:rsid w:val="000E720A"/>
    <w:rsid w:val="000E73B6"/>
    <w:rsid w:val="000E7527"/>
    <w:rsid w:val="000E786B"/>
    <w:rsid w:val="000E7D75"/>
    <w:rsid w:val="000F017F"/>
    <w:rsid w:val="000F01E9"/>
    <w:rsid w:val="000F0200"/>
    <w:rsid w:val="000F033C"/>
    <w:rsid w:val="000F040D"/>
    <w:rsid w:val="000F061C"/>
    <w:rsid w:val="000F0837"/>
    <w:rsid w:val="000F097A"/>
    <w:rsid w:val="000F0A58"/>
    <w:rsid w:val="000F0F93"/>
    <w:rsid w:val="000F13D7"/>
    <w:rsid w:val="000F16E1"/>
    <w:rsid w:val="000F175D"/>
    <w:rsid w:val="000F1D3D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4B64"/>
    <w:rsid w:val="000F4D17"/>
    <w:rsid w:val="000F4E27"/>
    <w:rsid w:val="000F4F7C"/>
    <w:rsid w:val="000F500F"/>
    <w:rsid w:val="000F54A1"/>
    <w:rsid w:val="000F5522"/>
    <w:rsid w:val="000F55BE"/>
    <w:rsid w:val="000F56CF"/>
    <w:rsid w:val="000F579D"/>
    <w:rsid w:val="000F5816"/>
    <w:rsid w:val="000F59B8"/>
    <w:rsid w:val="000F5E15"/>
    <w:rsid w:val="000F5F5B"/>
    <w:rsid w:val="000F609E"/>
    <w:rsid w:val="000F6405"/>
    <w:rsid w:val="000F675A"/>
    <w:rsid w:val="000F6A64"/>
    <w:rsid w:val="000F6C17"/>
    <w:rsid w:val="000F6C72"/>
    <w:rsid w:val="000F6DD5"/>
    <w:rsid w:val="000F7085"/>
    <w:rsid w:val="000F72BB"/>
    <w:rsid w:val="000F7761"/>
    <w:rsid w:val="000F78F6"/>
    <w:rsid w:val="000F7A31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54B"/>
    <w:rsid w:val="001026DF"/>
    <w:rsid w:val="00102897"/>
    <w:rsid w:val="00102BE5"/>
    <w:rsid w:val="0010326D"/>
    <w:rsid w:val="0010330A"/>
    <w:rsid w:val="0010363D"/>
    <w:rsid w:val="00103751"/>
    <w:rsid w:val="00103861"/>
    <w:rsid w:val="0010386E"/>
    <w:rsid w:val="001038F5"/>
    <w:rsid w:val="00103AD6"/>
    <w:rsid w:val="00103C73"/>
    <w:rsid w:val="00103D75"/>
    <w:rsid w:val="001042F3"/>
    <w:rsid w:val="00104377"/>
    <w:rsid w:val="00104435"/>
    <w:rsid w:val="0010463A"/>
    <w:rsid w:val="001048B8"/>
    <w:rsid w:val="00104CF2"/>
    <w:rsid w:val="00104DE9"/>
    <w:rsid w:val="0010550F"/>
    <w:rsid w:val="00105617"/>
    <w:rsid w:val="001056F1"/>
    <w:rsid w:val="001059B2"/>
    <w:rsid w:val="00105C64"/>
    <w:rsid w:val="00105C87"/>
    <w:rsid w:val="00105E15"/>
    <w:rsid w:val="00106347"/>
    <w:rsid w:val="00106401"/>
    <w:rsid w:val="001067C2"/>
    <w:rsid w:val="00106B31"/>
    <w:rsid w:val="00106B51"/>
    <w:rsid w:val="00106C20"/>
    <w:rsid w:val="00106FD0"/>
    <w:rsid w:val="00107118"/>
    <w:rsid w:val="00107EC0"/>
    <w:rsid w:val="001101F3"/>
    <w:rsid w:val="00110253"/>
    <w:rsid w:val="001103BB"/>
    <w:rsid w:val="0011062F"/>
    <w:rsid w:val="001111F3"/>
    <w:rsid w:val="00111416"/>
    <w:rsid w:val="0011158A"/>
    <w:rsid w:val="00111614"/>
    <w:rsid w:val="0011197B"/>
    <w:rsid w:val="00111B28"/>
    <w:rsid w:val="00111C81"/>
    <w:rsid w:val="00112261"/>
    <w:rsid w:val="00112708"/>
    <w:rsid w:val="00112763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BA2"/>
    <w:rsid w:val="00113BBF"/>
    <w:rsid w:val="00113D5D"/>
    <w:rsid w:val="00113DF5"/>
    <w:rsid w:val="00113F3C"/>
    <w:rsid w:val="0011460E"/>
    <w:rsid w:val="00114C40"/>
    <w:rsid w:val="001155D5"/>
    <w:rsid w:val="0011562D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C00"/>
    <w:rsid w:val="001201C4"/>
    <w:rsid w:val="00120237"/>
    <w:rsid w:val="00120881"/>
    <w:rsid w:val="00120921"/>
    <w:rsid w:val="00120DED"/>
    <w:rsid w:val="00121119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77"/>
    <w:rsid w:val="00123235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514"/>
    <w:rsid w:val="001255ED"/>
    <w:rsid w:val="00125673"/>
    <w:rsid w:val="00125D27"/>
    <w:rsid w:val="00125EE5"/>
    <w:rsid w:val="001260FB"/>
    <w:rsid w:val="00126155"/>
    <w:rsid w:val="001266D2"/>
    <w:rsid w:val="00126722"/>
    <w:rsid w:val="00126B4F"/>
    <w:rsid w:val="00126E5D"/>
    <w:rsid w:val="00126F8E"/>
    <w:rsid w:val="0012700D"/>
    <w:rsid w:val="00127026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7FA"/>
    <w:rsid w:val="00130A4F"/>
    <w:rsid w:val="00130BB3"/>
    <w:rsid w:val="00130D59"/>
    <w:rsid w:val="00130D5A"/>
    <w:rsid w:val="00130FF9"/>
    <w:rsid w:val="0013101C"/>
    <w:rsid w:val="00131025"/>
    <w:rsid w:val="0013106B"/>
    <w:rsid w:val="001313BB"/>
    <w:rsid w:val="00131689"/>
    <w:rsid w:val="00131755"/>
    <w:rsid w:val="00131AB2"/>
    <w:rsid w:val="00131E2C"/>
    <w:rsid w:val="001322CE"/>
    <w:rsid w:val="001324D5"/>
    <w:rsid w:val="001326A6"/>
    <w:rsid w:val="0013278A"/>
    <w:rsid w:val="001330D0"/>
    <w:rsid w:val="00133523"/>
    <w:rsid w:val="00133837"/>
    <w:rsid w:val="00133AC7"/>
    <w:rsid w:val="00133C4A"/>
    <w:rsid w:val="00133E5F"/>
    <w:rsid w:val="00134114"/>
    <w:rsid w:val="001345F0"/>
    <w:rsid w:val="0013467C"/>
    <w:rsid w:val="00134B1E"/>
    <w:rsid w:val="00134D08"/>
    <w:rsid w:val="00134E8C"/>
    <w:rsid w:val="00134F04"/>
    <w:rsid w:val="00135253"/>
    <w:rsid w:val="00135292"/>
    <w:rsid w:val="001354BD"/>
    <w:rsid w:val="0013550B"/>
    <w:rsid w:val="001358B1"/>
    <w:rsid w:val="00135A95"/>
    <w:rsid w:val="00135CE1"/>
    <w:rsid w:val="00135D11"/>
    <w:rsid w:val="00136469"/>
    <w:rsid w:val="00136482"/>
    <w:rsid w:val="001365A3"/>
    <w:rsid w:val="0013688C"/>
    <w:rsid w:val="001368CC"/>
    <w:rsid w:val="001368DD"/>
    <w:rsid w:val="00136E62"/>
    <w:rsid w:val="00136FE4"/>
    <w:rsid w:val="0013713C"/>
    <w:rsid w:val="00137245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FA9"/>
    <w:rsid w:val="00141102"/>
    <w:rsid w:val="001417BC"/>
    <w:rsid w:val="00141BB6"/>
    <w:rsid w:val="00141BC1"/>
    <w:rsid w:val="00141EF3"/>
    <w:rsid w:val="00142129"/>
    <w:rsid w:val="00142168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42F"/>
    <w:rsid w:val="00143466"/>
    <w:rsid w:val="001435EA"/>
    <w:rsid w:val="001438A9"/>
    <w:rsid w:val="00143F12"/>
    <w:rsid w:val="00143F59"/>
    <w:rsid w:val="00143FAF"/>
    <w:rsid w:val="00144239"/>
    <w:rsid w:val="00144504"/>
    <w:rsid w:val="00144569"/>
    <w:rsid w:val="00144783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F19"/>
    <w:rsid w:val="0014702F"/>
    <w:rsid w:val="001471BB"/>
    <w:rsid w:val="00147634"/>
    <w:rsid w:val="0014777E"/>
    <w:rsid w:val="00147AAA"/>
    <w:rsid w:val="00147D7B"/>
    <w:rsid w:val="00147EAE"/>
    <w:rsid w:val="00150964"/>
    <w:rsid w:val="00150BC8"/>
    <w:rsid w:val="0015119A"/>
    <w:rsid w:val="001512B4"/>
    <w:rsid w:val="001512F9"/>
    <w:rsid w:val="001514ED"/>
    <w:rsid w:val="0015152C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710"/>
    <w:rsid w:val="0015273A"/>
    <w:rsid w:val="001528F8"/>
    <w:rsid w:val="00152A56"/>
    <w:rsid w:val="00152ACF"/>
    <w:rsid w:val="00152B13"/>
    <w:rsid w:val="00152C62"/>
    <w:rsid w:val="00153042"/>
    <w:rsid w:val="00153394"/>
    <w:rsid w:val="001533DA"/>
    <w:rsid w:val="001534C2"/>
    <w:rsid w:val="0015368B"/>
    <w:rsid w:val="00153772"/>
    <w:rsid w:val="00153A0C"/>
    <w:rsid w:val="00153B81"/>
    <w:rsid w:val="00154160"/>
    <w:rsid w:val="00154560"/>
    <w:rsid w:val="001548EC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A68"/>
    <w:rsid w:val="00155B43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EA4"/>
    <w:rsid w:val="00156FE2"/>
    <w:rsid w:val="001572AF"/>
    <w:rsid w:val="00157389"/>
    <w:rsid w:val="001573C7"/>
    <w:rsid w:val="0015788A"/>
    <w:rsid w:val="001578EF"/>
    <w:rsid w:val="001605BC"/>
    <w:rsid w:val="00160613"/>
    <w:rsid w:val="0016090C"/>
    <w:rsid w:val="0016091E"/>
    <w:rsid w:val="00160952"/>
    <w:rsid w:val="001609F6"/>
    <w:rsid w:val="00160FB6"/>
    <w:rsid w:val="001611C8"/>
    <w:rsid w:val="0016158D"/>
    <w:rsid w:val="001615BE"/>
    <w:rsid w:val="00161623"/>
    <w:rsid w:val="00161796"/>
    <w:rsid w:val="001618A9"/>
    <w:rsid w:val="00161A2C"/>
    <w:rsid w:val="00161DA3"/>
    <w:rsid w:val="00161DE8"/>
    <w:rsid w:val="00161FA4"/>
    <w:rsid w:val="00162178"/>
    <w:rsid w:val="001623C7"/>
    <w:rsid w:val="0016267A"/>
    <w:rsid w:val="001626F9"/>
    <w:rsid w:val="0016272D"/>
    <w:rsid w:val="0016276F"/>
    <w:rsid w:val="001627DD"/>
    <w:rsid w:val="0016295B"/>
    <w:rsid w:val="00162BCF"/>
    <w:rsid w:val="001632D0"/>
    <w:rsid w:val="00163995"/>
    <w:rsid w:val="00163A2B"/>
    <w:rsid w:val="00163C3F"/>
    <w:rsid w:val="00164A24"/>
    <w:rsid w:val="00164B4D"/>
    <w:rsid w:val="00164BFA"/>
    <w:rsid w:val="00164DC1"/>
    <w:rsid w:val="00164DC2"/>
    <w:rsid w:val="00164E07"/>
    <w:rsid w:val="00164E75"/>
    <w:rsid w:val="00165672"/>
    <w:rsid w:val="00165B77"/>
    <w:rsid w:val="00165D9D"/>
    <w:rsid w:val="00165EB6"/>
    <w:rsid w:val="00165EEC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864"/>
    <w:rsid w:val="001709B5"/>
    <w:rsid w:val="00170BE0"/>
    <w:rsid w:val="00170CCB"/>
    <w:rsid w:val="00170D0D"/>
    <w:rsid w:val="00170D3B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E6"/>
    <w:rsid w:val="00171F1F"/>
    <w:rsid w:val="00172254"/>
    <w:rsid w:val="001727E6"/>
    <w:rsid w:val="00172BF0"/>
    <w:rsid w:val="00172C2B"/>
    <w:rsid w:val="00172F89"/>
    <w:rsid w:val="00172FD3"/>
    <w:rsid w:val="0017314A"/>
    <w:rsid w:val="001733E0"/>
    <w:rsid w:val="001737E2"/>
    <w:rsid w:val="001739E5"/>
    <w:rsid w:val="00173B8E"/>
    <w:rsid w:val="00173C49"/>
    <w:rsid w:val="0017436B"/>
    <w:rsid w:val="00174415"/>
    <w:rsid w:val="001748B0"/>
    <w:rsid w:val="00174C49"/>
    <w:rsid w:val="00175132"/>
    <w:rsid w:val="00175257"/>
    <w:rsid w:val="001753DF"/>
    <w:rsid w:val="001755C2"/>
    <w:rsid w:val="00175751"/>
    <w:rsid w:val="0017590E"/>
    <w:rsid w:val="00175DC8"/>
    <w:rsid w:val="00175E63"/>
    <w:rsid w:val="00175EC3"/>
    <w:rsid w:val="00176023"/>
    <w:rsid w:val="0017653E"/>
    <w:rsid w:val="0017695B"/>
    <w:rsid w:val="0017730D"/>
    <w:rsid w:val="00177382"/>
    <w:rsid w:val="001773B5"/>
    <w:rsid w:val="00177721"/>
    <w:rsid w:val="00177CEB"/>
    <w:rsid w:val="001801F6"/>
    <w:rsid w:val="00180275"/>
    <w:rsid w:val="00180627"/>
    <w:rsid w:val="0018085E"/>
    <w:rsid w:val="001809DD"/>
    <w:rsid w:val="00180B21"/>
    <w:rsid w:val="0018107C"/>
    <w:rsid w:val="00181159"/>
    <w:rsid w:val="001812E9"/>
    <w:rsid w:val="001814E0"/>
    <w:rsid w:val="001815B4"/>
    <w:rsid w:val="0018181A"/>
    <w:rsid w:val="00181A6F"/>
    <w:rsid w:val="00181CC2"/>
    <w:rsid w:val="001825FB"/>
    <w:rsid w:val="001828D5"/>
    <w:rsid w:val="0018296C"/>
    <w:rsid w:val="00182973"/>
    <w:rsid w:val="00182B69"/>
    <w:rsid w:val="00182E81"/>
    <w:rsid w:val="00182E9D"/>
    <w:rsid w:val="00182EC6"/>
    <w:rsid w:val="00183097"/>
    <w:rsid w:val="0018346B"/>
    <w:rsid w:val="001834CF"/>
    <w:rsid w:val="00183558"/>
    <w:rsid w:val="0018372C"/>
    <w:rsid w:val="001837CD"/>
    <w:rsid w:val="001838FC"/>
    <w:rsid w:val="00184166"/>
    <w:rsid w:val="0018434C"/>
    <w:rsid w:val="00184376"/>
    <w:rsid w:val="0018443E"/>
    <w:rsid w:val="001844D6"/>
    <w:rsid w:val="0018480A"/>
    <w:rsid w:val="00184881"/>
    <w:rsid w:val="00184923"/>
    <w:rsid w:val="0018528A"/>
    <w:rsid w:val="0018571B"/>
    <w:rsid w:val="00185813"/>
    <w:rsid w:val="00185A57"/>
    <w:rsid w:val="00185B5F"/>
    <w:rsid w:val="00185C6C"/>
    <w:rsid w:val="00185CAC"/>
    <w:rsid w:val="00185D05"/>
    <w:rsid w:val="00185F95"/>
    <w:rsid w:val="00186501"/>
    <w:rsid w:val="00186575"/>
    <w:rsid w:val="00186704"/>
    <w:rsid w:val="00186752"/>
    <w:rsid w:val="00186781"/>
    <w:rsid w:val="001868CC"/>
    <w:rsid w:val="00186A58"/>
    <w:rsid w:val="00186AB1"/>
    <w:rsid w:val="00186B36"/>
    <w:rsid w:val="00186D15"/>
    <w:rsid w:val="00186DB2"/>
    <w:rsid w:val="00186DB3"/>
    <w:rsid w:val="00187053"/>
    <w:rsid w:val="00187195"/>
    <w:rsid w:val="0018727D"/>
    <w:rsid w:val="001875AB"/>
    <w:rsid w:val="001879CC"/>
    <w:rsid w:val="00187A0D"/>
    <w:rsid w:val="00187B8F"/>
    <w:rsid w:val="00190598"/>
    <w:rsid w:val="001909B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7B"/>
    <w:rsid w:val="00195252"/>
    <w:rsid w:val="0019559A"/>
    <w:rsid w:val="001955EB"/>
    <w:rsid w:val="00195644"/>
    <w:rsid w:val="001956B8"/>
    <w:rsid w:val="00195872"/>
    <w:rsid w:val="001958E6"/>
    <w:rsid w:val="00195A3C"/>
    <w:rsid w:val="00195E68"/>
    <w:rsid w:val="001962AA"/>
    <w:rsid w:val="001963E2"/>
    <w:rsid w:val="001965BA"/>
    <w:rsid w:val="00196637"/>
    <w:rsid w:val="0019678B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B0C"/>
    <w:rsid w:val="001A0B42"/>
    <w:rsid w:val="001A0D01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43B3"/>
    <w:rsid w:val="001A448E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511"/>
    <w:rsid w:val="001A5626"/>
    <w:rsid w:val="001A573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CB0"/>
    <w:rsid w:val="001A6CF4"/>
    <w:rsid w:val="001A6D01"/>
    <w:rsid w:val="001A735A"/>
    <w:rsid w:val="001A774B"/>
    <w:rsid w:val="001A77D7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E7"/>
    <w:rsid w:val="001B09FD"/>
    <w:rsid w:val="001B0C8B"/>
    <w:rsid w:val="001B0CC2"/>
    <w:rsid w:val="001B0D7E"/>
    <w:rsid w:val="001B0EA5"/>
    <w:rsid w:val="001B1697"/>
    <w:rsid w:val="001B1A81"/>
    <w:rsid w:val="001B1B05"/>
    <w:rsid w:val="001B24CE"/>
    <w:rsid w:val="001B26C0"/>
    <w:rsid w:val="001B2709"/>
    <w:rsid w:val="001B29AA"/>
    <w:rsid w:val="001B3178"/>
    <w:rsid w:val="001B3241"/>
    <w:rsid w:val="001B3846"/>
    <w:rsid w:val="001B425E"/>
    <w:rsid w:val="001B446B"/>
    <w:rsid w:val="001B44BD"/>
    <w:rsid w:val="001B4BA2"/>
    <w:rsid w:val="001B4CB3"/>
    <w:rsid w:val="001B4D73"/>
    <w:rsid w:val="001B4FCF"/>
    <w:rsid w:val="001B5423"/>
    <w:rsid w:val="001B54D1"/>
    <w:rsid w:val="001B5B97"/>
    <w:rsid w:val="001B5C49"/>
    <w:rsid w:val="001B5F79"/>
    <w:rsid w:val="001B60B3"/>
    <w:rsid w:val="001B62FE"/>
    <w:rsid w:val="001B6379"/>
    <w:rsid w:val="001B6456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8CF"/>
    <w:rsid w:val="001C29EA"/>
    <w:rsid w:val="001C2C4D"/>
    <w:rsid w:val="001C300E"/>
    <w:rsid w:val="001C3525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256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D02"/>
    <w:rsid w:val="001C6DBB"/>
    <w:rsid w:val="001C7066"/>
    <w:rsid w:val="001C70E5"/>
    <w:rsid w:val="001C711F"/>
    <w:rsid w:val="001C7210"/>
    <w:rsid w:val="001C73DC"/>
    <w:rsid w:val="001C7527"/>
    <w:rsid w:val="001C76B9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40"/>
    <w:rsid w:val="001D11EF"/>
    <w:rsid w:val="001D15D7"/>
    <w:rsid w:val="001D174F"/>
    <w:rsid w:val="001D18C8"/>
    <w:rsid w:val="001D1A89"/>
    <w:rsid w:val="001D1CC5"/>
    <w:rsid w:val="001D2017"/>
    <w:rsid w:val="001D213E"/>
    <w:rsid w:val="001D21CA"/>
    <w:rsid w:val="001D2461"/>
    <w:rsid w:val="001D29BC"/>
    <w:rsid w:val="001D2E67"/>
    <w:rsid w:val="001D2F4A"/>
    <w:rsid w:val="001D311E"/>
    <w:rsid w:val="001D327C"/>
    <w:rsid w:val="001D36C6"/>
    <w:rsid w:val="001D371D"/>
    <w:rsid w:val="001D3CFD"/>
    <w:rsid w:val="001D456D"/>
    <w:rsid w:val="001D4687"/>
    <w:rsid w:val="001D46FC"/>
    <w:rsid w:val="001D49CC"/>
    <w:rsid w:val="001D4FAC"/>
    <w:rsid w:val="001D51C7"/>
    <w:rsid w:val="001D54D5"/>
    <w:rsid w:val="001D56B0"/>
    <w:rsid w:val="001D585D"/>
    <w:rsid w:val="001D5FCA"/>
    <w:rsid w:val="001D624D"/>
    <w:rsid w:val="001D6286"/>
    <w:rsid w:val="001D644A"/>
    <w:rsid w:val="001D6A9F"/>
    <w:rsid w:val="001D6B6A"/>
    <w:rsid w:val="001D6BA2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9D"/>
    <w:rsid w:val="001E0C2D"/>
    <w:rsid w:val="001E175B"/>
    <w:rsid w:val="001E197C"/>
    <w:rsid w:val="001E1B3B"/>
    <w:rsid w:val="001E1B56"/>
    <w:rsid w:val="001E1B80"/>
    <w:rsid w:val="001E2011"/>
    <w:rsid w:val="001E21C4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F4"/>
    <w:rsid w:val="001E3A07"/>
    <w:rsid w:val="001E3C0C"/>
    <w:rsid w:val="001E4013"/>
    <w:rsid w:val="001E40B9"/>
    <w:rsid w:val="001E416A"/>
    <w:rsid w:val="001E41DC"/>
    <w:rsid w:val="001E4239"/>
    <w:rsid w:val="001E428F"/>
    <w:rsid w:val="001E42CA"/>
    <w:rsid w:val="001E5087"/>
    <w:rsid w:val="001E52AE"/>
    <w:rsid w:val="001E536A"/>
    <w:rsid w:val="001E537F"/>
    <w:rsid w:val="001E563E"/>
    <w:rsid w:val="001E588B"/>
    <w:rsid w:val="001E5E85"/>
    <w:rsid w:val="001E5FAD"/>
    <w:rsid w:val="001E6690"/>
    <w:rsid w:val="001E6899"/>
    <w:rsid w:val="001E6E89"/>
    <w:rsid w:val="001E6F00"/>
    <w:rsid w:val="001E6FFD"/>
    <w:rsid w:val="001E70EF"/>
    <w:rsid w:val="001E722D"/>
    <w:rsid w:val="001E75DE"/>
    <w:rsid w:val="001E76CA"/>
    <w:rsid w:val="001F0276"/>
    <w:rsid w:val="001F0596"/>
    <w:rsid w:val="001F05F8"/>
    <w:rsid w:val="001F0821"/>
    <w:rsid w:val="001F0A31"/>
    <w:rsid w:val="001F0CBD"/>
    <w:rsid w:val="001F13D4"/>
    <w:rsid w:val="001F161C"/>
    <w:rsid w:val="001F16B0"/>
    <w:rsid w:val="001F1937"/>
    <w:rsid w:val="001F1B69"/>
    <w:rsid w:val="001F1C3E"/>
    <w:rsid w:val="001F1E1F"/>
    <w:rsid w:val="001F1F48"/>
    <w:rsid w:val="001F20AF"/>
    <w:rsid w:val="001F23B3"/>
    <w:rsid w:val="001F2446"/>
    <w:rsid w:val="001F26BF"/>
    <w:rsid w:val="001F2717"/>
    <w:rsid w:val="001F28ED"/>
    <w:rsid w:val="001F2DBE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A8A"/>
    <w:rsid w:val="001F4D40"/>
    <w:rsid w:val="001F51C1"/>
    <w:rsid w:val="001F5465"/>
    <w:rsid w:val="001F555C"/>
    <w:rsid w:val="001F57DA"/>
    <w:rsid w:val="001F5E02"/>
    <w:rsid w:val="001F61F4"/>
    <w:rsid w:val="001F63DA"/>
    <w:rsid w:val="001F64AC"/>
    <w:rsid w:val="001F68FD"/>
    <w:rsid w:val="001F6BA2"/>
    <w:rsid w:val="001F6EB9"/>
    <w:rsid w:val="001F71AF"/>
    <w:rsid w:val="001F7311"/>
    <w:rsid w:val="001F738E"/>
    <w:rsid w:val="001F767D"/>
    <w:rsid w:val="001F774B"/>
    <w:rsid w:val="001F7A30"/>
    <w:rsid w:val="001F7E2D"/>
    <w:rsid w:val="0020080E"/>
    <w:rsid w:val="00200C31"/>
    <w:rsid w:val="00200D09"/>
    <w:rsid w:val="00200F14"/>
    <w:rsid w:val="0020117E"/>
    <w:rsid w:val="002013B0"/>
    <w:rsid w:val="0020143E"/>
    <w:rsid w:val="00201757"/>
    <w:rsid w:val="00201E47"/>
    <w:rsid w:val="00202144"/>
    <w:rsid w:val="00202157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76B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358"/>
    <w:rsid w:val="002103FA"/>
    <w:rsid w:val="002104F0"/>
    <w:rsid w:val="00210599"/>
    <w:rsid w:val="0021065B"/>
    <w:rsid w:val="00210A49"/>
    <w:rsid w:val="00210C77"/>
    <w:rsid w:val="00211322"/>
    <w:rsid w:val="00211343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809"/>
    <w:rsid w:val="00214828"/>
    <w:rsid w:val="002148E9"/>
    <w:rsid w:val="0021491F"/>
    <w:rsid w:val="00214C19"/>
    <w:rsid w:val="00214C39"/>
    <w:rsid w:val="00214EE7"/>
    <w:rsid w:val="00214F14"/>
    <w:rsid w:val="00214FD9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582"/>
    <w:rsid w:val="002167D6"/>
    <w:rsid w:val="00216D00"/>
    <w:rsid w:val="00216DF3"/>
    <w:rsid w:val="00216EF8"/>
    <w:rsid w:val="00217294"/>
    <w:rsid w:val="0021730B"/>
    <w:rsid w:val="0021751F"/>
    <w:rsid w:val="002177EB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264"/>
    <w:rsid w:val="00223509"/>
    <w:rsid w:val="00223651"/>
    <w:rsid w:val="002237A7"/>
    <w:rsid w:val="00223824"/>
    <w:rsid w:val="002239B2"/>
    <w:rsid w:val="00223B6D"/>
    <w:rsid w:val="00223BAD"/>
    <w:rsid w:val="00224E95"/>
    <w:rsid w:val="002256B4"/>
    <w:rsid w:val="00225EC1"/>
    <w:rsid w:val="00225ED4"/>
    <w:rsid w:val="00226266"/>
    <w:rsid w:val="002265F1"/>
    <w:rsid w:val="002269C3"/>
    <w:rsid w:val="002270A6"/>
    <w:rsid w:val="0022734F"/>
    <w:rsid w:val="002274E3"/>
    <w:rsid w:val="002275BD"/>
    <w:rsid w:val="002275D8"/>
    <w:rsid w:val="0022796D"/>
    <w:rsid w:val="00227CAE"/>
    <w:rsid w:val="00230267"/>
    <w:rsid w:val="002302EF"/>
    <w:rsid w:val="002304C4"/>
    <w:rsid w:val="002307A4"/>
    <w:rsid w:val="00230ED2"/>
    <w:rsid w:val="00230ED5"/>
    <w:rsid w:val="00231678"/>
    <w:rsid w:val="002316D9"/>
    <w:rsid w:val="002318B1"/>
    <w:rsid w:val="00231A71"/>
    <w:rsid w:val="00231C38"/>
    <w:rsid w:val="00231CBA"/>
    <w:rsid w:val="00232181"/>
    <w:rsid w:val="002321F2"/>
    <w:rsid w:val="00232446"/>
    <w:rsid w:val="0023246F"/>
    <w:rsid w:val="002324A3"/>
    <w:rsid w:val="002324B5"/>
    <w:rsid w:val="00232568"/>
    <w:rsid w:val="0023265A"/>
    <w:rsid w:val="002327B4"/>
    <w:rsid w:val="00232AA5"/>
    <w:rsid w:val="00232F11"/>
    <w:rsid w:val="0023305E"/>
    <w:rsid w:val="00233586"/>
    <w:rsid w:val="00233652"/>
    <w:rsid w:val="002337A5"/>
    <w:rsid w:val="00233AD5"/>
    <w:rsid w:val="00233BBC"/>
    <w:rsid w:val="00233C2F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DA6"/>
    <w:rsid w:val="00234F4A"/>
    <w:rsid w:val="0023523F"/>
    <w:rsid w:val="002352FD"/>
    <w:rsid w:val="00235375"/>
    <w:rsid w:val="00235744"/>
    <w:rsid w:val="00235903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45C"/>
    <w:rsid w:val="00240564"/>
    <w:rsid w:val="0024074F"/>
    <w:rsid w:val="00240CEF"/>
    <w:rsid w:val="00241336"/>
    <w:rsid w:val="00241441"/>
    <w:rsid w:val="00241515"/>
    <w:rsid w:val="00241551"/>
    <w:rsid w:val="00241E0F"/>
    <w:rsid w:val="002420C5"/>
    <w:rsid w:val="00242127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5F9A"/>
    <w:rsid w:val="00246281"/>
    <w:rsid w:val="002463A2"/>
    <w:rsid w:val="00246708"/>
    <w:rsid w:val="00246754"/>
    <w:rsid w:val="002469D6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943"/>
    <w:rsid w:val="002509D6"/>
    <w:rsid w:val="00250DED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82"/>
    <w:rsid w:val="002520FA"/>
    <w:rsid w:val="002521AE"/>
    <w:rsid w:val="002521FB"/>
    <w:rsid w:val="002523BA"/>
    <w:rsid w:val="00252456"/>
    <w:rsid w:val="0025295B"/>
    <w:rsid w:val="00252E82"/>
    <w:rsid w:val="002531A2"/>
    <w:rsid w:val="002535D2"/>
    <w:rsid w:val="00253635"/>
    <w:rsid w:val="00253780"/>
    <w:rsid w:val="00253B29"/>
    <w:rsid w:val="00253B9B"/>
    <w:rsid w:val="00253EA8"/>
    <w:rsid w:val="0025406C"/>
    <w:rsid w:val="002540D7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FD"/>
    <w:rsid w:val="00255A6A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F3E"/>
    <w:rsid w:val="00257F9F"/>
    <w:rsid w:val="00260155"/>
    <w:rsid w:val="0026075D"/>
    <w:rsid w:val="00260C7F"/>
    <w:rsid w:val="00260DBB"/>
    <w:rsid w:val="00260EAA"/>
    <w:rsid w:val="002612A5"/>
    <w:rsid w:val="0026183B"/>
    <w:rsid w:val="00261B86"/>
    <w:rsid w:val="002623C2"/>
    <w:rsid w:val="00262966"/>
    <w:rsid w:val="00262C8B"/>
    <w:rsid w:val="00262D4D"/>
    <w:rsid w:val="00263117"/>
    <w:rsid w:val="00263337"/>
    <w:rsid w:val="002633E8"/>
    <w:rsid w:val="0026377F"/>
    <w:rsid w:val="00263785"/>
    <w:rsid w:val="002639A0"/>
    <w:rsid w:val="00263BDF"/>
    <w:rsid w:val="00263BF5"/>
    <w:rsid w:val="00263E45"/>
    <w:rsid w:val="002644B5"/>
    <w:rsid w:val="0026453F"/>
    <w:rsid w:val="002649CC"/>
    <w:rsid w:val="00265024"/>
    <w:rsid w:val="0026504B"/>
    <w:rsid w:val="002650B0"/>
    <w:rsid w:val="0026528A"/>
    <w:rsid w:val="00265C2E"/>
    <w:rsid w:val="00265C9A"/>
    <w:rsid w:val="00265CEE"/>
    <w:rsid w:val="00265E63"/>
    <w:rsid w:val="00265F27"/>
    <w:rsid w:val="00265FCE"/>
    <w:rsid w:val="00266049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46C"/>
    <w:rsid w:val="002704F7"/>
    <w:rsid w:val="00270777"/>
    <w:rsid w:val="00270AA2"/>
    <w:rsid w:val="00271308"/>
    <w:rsid w:val="00271325"/>
    <w:rsid w:val="002714D8"/>
    <w:rsid w:val="002716F6"/>
    <w:rsid w:val="002717EB"/>
    <w:rsid w:val="00271C14"/>
    <w:rsid w:val="00271F27"/>
    <w:rsid w:val="00271FD3"/>
    <w:rsid w:val="002722C3"/>
    <w:rsid w:val="0027237A"/>
    <w:rsid w:val="00272636"/>
    <w:rsid w:val="0027295D"/>
    <w:rsid w:val="00273410"/>
    <w:rsid w:val="002737AD"/>
    <w:rsid w:val="002737CE"/>
    <w:rsid w:val="0027383E"/>
    <w:rsid w:val="00273847"/>
    <w:rsid w:val="00273A9A"/>
    <w:rsid w:val="002741BE"/>
    <w:rsid w:val="0027450D"/>
    <w:rsid w:val="002745E4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80462"/>
    <w:rsid w:val="00280807"/>
    <w:rsid w:val="00280B7B"/>
    <w:rsid w:val="0028104B"/>
    <w:rsid w:val="002811C1"/>
    <w:rsid w:val="002812C7"/>
    <w:rsid w:val="00281581"/>
    <w:rsid w:val="00281C9E"/>
    <w:rsid w:val="00282292"/>
    <w:rsid w:val="00282330"/>
    <w:rsid w:val="0028236E"/>
    <w:rsid w:val="0028244D"/>
    <w:rsid w:val="002826C4"/>
    <w:rsid w:val="00282831"/>
    <w:rsid w:val="00282888"/>
    <w:rsid w:val="00282935"/>
    <w:rsid w:val="00282A87"/>
    <w:rsid w:val="00282B07"/>
    <w:rsid w:val="00282CE1"/>
    <w:rsid w:val="00282DF8"/>
    <w:rsid w:val="00282FBE"/>
    <w:rsid w:val="00283285"/>
    <w:rsid w:val="002835BA"/>
    <w:rsid w:val="002836FB"/>
    <w:rsid w:val="00283829"/>
    <w:rsid w:val="0028389F"/>
    <w:rsid w:val="00283A7A"/>
    <w:rsid w:val="00283B03"/>
    <w:rsid w:val="00284000"/>
    <w:rsid w:val="00284163"/>
    <w:rsid w:val="00284438"/>
    <w:rsid w:val="00284704"/>
    <w:rsid w:val="00284AA0"/>
    <w:rsid w:val="00285084"/>
    <w:rsid w:val="002852F6"/>
    <w:rsid w:val="002854B6"/>
    <w:rsid w:val="002856D3"/>
    <w:rsid w:val="00285725"/>
    <w:rsid w:val="002858EF"/>
    <w:rsid w:val="00285AF1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3AB"/>
    <w:rsid w:val="002879EE"/>
    <w:rsid w:val="00287C50"/>
    <w:rsid w:val="00287CAB"/>
    <w:rsid w:val="00290032"/>
    <w:rsid w:val="002903AF"/>
    <w:rsid w:val="0029044E"/>
    <w:rsid w:val="002904EE"/>
    <w:rsid w:val="002904EF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A4E"/>
    <w:rsid w:val="00291A64"/>
    <w:rsid w:val="00291A6D"/>
    <w:rsid w:val="00291DDE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4B"/>
    <w:rsid w:val="00293844"/>
    <w:rsid w:val="002938A0"/>
    <w:rsid w:val="00293C5F"/>
    <w:rsid w:val="00293E4C"/>
    <w:rsid w:val="00293E62"/>
    <w:rsid w:val="00293EA4"/>
    <w:rsid w:val="002941ED"/>
    <w:rsid w:val="0029429D"/>
    <w:rsid w:val="002942C2"/>
    <w:rsid w:val="00294518"/>
    <w:rsid w:val="002948B1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E0F"/>
    <w:rsid w:val="00296E70"/>
    <w:rsid w:val="00297089"/>
    <w:rsid w:val="002970B7"/>
    <w:rsid w:val="0029731F"/>
    <w:rsid w:val="00297A37"/>
    <w:rsid w:val="00297AD1"/>
    <w:rsid w:val="00297CE2"/>
    <w:rsid w:val="002A03BF"/>
    <w:rsid w:val="002A08CB"/>
    <w:rsid w:val="002A0952"/>
    <w:rsid w:val="002A099D"/>
    <w:rsid w:val="002A09CD"/>
    <w:rsid w:val="002A0B76"/>
    <w:rsid w:val="002A1019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8CB"/>
    <w:rsid w:val="002A2B73"/>
    <w:rsid w:val="002A2BAC"/>
    <w:rsid w:val="002A2D9D"/>
    <w:rsid w:val="002A2E39"/>
    <w:rsid w:val="002A2FBE"/>
    <w:rsid w:val="002A318B"/>
    <w:rsid w:val="002A33C7"/>
    <w:rsid w:val="002A340B"/>
    <w:rsid w:val="002A3556"/>
    <w:rsid w:val="002A3D07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F5D"/>
    <w:rsid w:val="002A4F66"/>
    <w:rsid w:val="002A536A"/>
    <w:rsid w:val="002A585F"/>
    <w:rsid w:val="002A5BB6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C81"/>
    <w:rsid w:val="002A7E38"/>
    <w:rsid w:val="002A7F3D"/>
    <w:rsid w:val="002A7FAC"/>
    <w:rsid w:val="002B011F"/>
    <w:rsid w:val="002B0244"/>
    <w:rsid w:val="002B04F6"/>
    <w:rsid w:val="002B08C4"/>
    <w:rsid w:val="002B0A5D"/>
    <w:rsid w:val="002B0C85"/>
    <w:rsid w:val="002B0FB1"/>
    <w:rsid w:val="002B0FFC"/>
    <w:rsid w:val="002B10BC"/>
    <w:rsid w:val="002B12EC"/>
    <w:rsid w:val="002B1409"/>
    <w:rsid w:val="002B17DC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2A71"/>
    <w:rsid w:val="002B3107"/>
    <w:rsid w:val="002B3340"/>
    <w:rsid w:val="002B33EF"/>
    <w:rsid w:val="002B35A5"/>
    <w:rsid w:val="002B367F"/>
    <w:rsid w:val="002B3A4E"/>
    <w:rsid w:val="002B3B05"/>
    <w:rsid w:val="002B3F33"/>
    <w:rsid w:val="002B3F9C"/>
    <w:rsid w:val="002B408C"/>
    <w:rsid w:val="002B42D5"/>
    <w:rsid w:val="002B4472"/>
    <w:rsid w:val="002B456C"/>
    <w:rsid w:val="002B46EA"/>
    <w:rsid w:val="002B4831"/>
    <w:rsid w:val="002B4B7A"/>
    <w:rsid w:val="002B51CB"/>
    <w:rsid w:val="002B534F"/>
    <w:rsid w:val="002B5568"/>
    <w:rsid w:val="002B5778"/>
    <w:rsid w:val="002B57DE"/>
    <w:rsid w:val="002B589F"/>
    <w:rsid w:val="002B5AF1"/>
    <w:rsid w:val="002B5D59"/>
    <w:rsid w:val="002B5E53"/>
    <w:rsid w:val="002B6087"/>
    <w:rsid w:val="002B6371"/>
    <w:rsid w:val="002B660C"/>
    <w:rsid w:val="002B6A07"/>
    <w:rsid w:val="002B6CA8"/>
    <w:rsid w:val="002B6D08"/>
    <w:rsid w:val="002B6D7D"/>
    <w:rsid w:val="002B720D"/>
    <w:rsid w:val="002B72A3"/>
    <w:rsid w:val="002B7406"/>
    <w:rsid w:val="002B768F"/>
    <w:rsid w:val="002B76BA"/>
    <w:rsid w:val="002B7914"/>
    <w:rsid w:val="002B79C9"/>
    <w:rsid w:val="002B79F4"/>
    <w:rsid w:val="002B7A60"/>
    <w:rsid w:val="002B7B68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6D"/>
    <w:rsid w:val="002C5087"/>
    <w:rsid w:val="002C5163"/>
    <w:rsid w:val="002C5233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F88"/>
    <w:rsid w:val="002C7FD1"/>
    <w:rsid w:val="002D0135"/>
    <w:rsid w:val="002D02A0"/>
    <w:rsid w:val="002D09DA"/>
    <w:rsid w:val="002D0C04"/>
    <w:rsid w:val="002D1182"/>
    <w:rsid w:val="002D1610"/>
    <w:rsid w:val="002D1753"/>
    <w:rsid w:val="002D1804"/>
    <w:rsid w:val="002D1B6F"/>
    <w:rsid w:val="002D1B8A"/>
    <w:rsid w:val="002D1BE9"/>
    <w:rsid w:val="002D1D51"/>
    <w:rsid w:val="002D2003"/>
    <w:rsid w:val="002D2155"/>
    <w:rsid w:val="002D248F"/>
    <w:rsid w:val="002D28DC"/>
    <w:rsid w:val="002D29D9"/>
    <w:rsid w:val="002D2BC7"/>
    <w:rsid w:val="002D2CB3"/>
    <w:rsid w:val="002D3265"/>
    <w:rsid w:val="002D3724"/>
    <w:rsid w:val="002D3AB4"/>
    <w:rsid w:val="002D3FFC"/>
    <w:rsid w:val="002D4850"/>
    <w:rsid w:val="002D4A06"/>
    <w:rsid w:val="002D4C98"/>
    <w:rsid w:val="002D4CAE"/>
    <w:rsid w:val="002D4EF1"/>
    <w:rsid w:val="002D508E"/>
    <w:rsid w:val="002D53FE"/>
    <w:rsid w:val="002D58DE"/>
    <w:rsid w:val="002D5A45"/>
    <w:rsid w:val="002D5D17"/>
    <w:rsid w:val="002D5D18"/>
    <w:rsid w:val="002D5F23"/>
    <w:rsid w:val="002D60F2"/>
    <w:rsid w:val="002D6909"/>
    <w:rsid w:val="002D69F4"/>
    <w:rsid w:val="002D6D55"/>
    <w:rsid w:val="002D71C4"/>
    <w:rsid w:val="002D7242"/>
    <w:rsid w:val="002D73E7"/>
    <w:rsid w:val="002D7611"/>
    <w:rsid w:val="002D7E35"/>
    <w:rsid w:val="002E0568"/>
    <w:rsid w:val="002E0630"/>
    <w:rsid w:val="002E0852"/>
    <w:rsid w:val="002E0953"/>
    <w:rsid w:val="002E0B5C"/>
    <w:rsid w:val="002E0CFC"/>
    <w:rsid w:val="002E0EFA"/>
    <w:rsid w:val="002E11F7"/>
    <w:rsid w:val="002E120D"/>
    <w:rsid w:val="002E1233"/>
    <w:rsid w:val="002E12BF"/>
    <w:rsid w:val="002E1433"/>
    <w:rsid w:val="002E1489"/>
    <w:rsid w:val="002E1587"/>
    <w:rsid w:val="002E1658"/>
    <w:rsid w:val="002E175E"/>
    <w:rsid w:val="002E1BA4"/>
    <w:rsid w:val="002E2174"/>
    <w:rsid w:val="002E221D"/>
    <w:rsid w:val="002E2492"/>
    <w:rsid w:val="002E25C1"/>
    <w:rsid w:val="002E2677"/>
    <w:rsid w:val="002E2738"/>
    <w:rsid w:val="002E297C"/>
    <w:rsid w:val="002E2DDA"/>
    <w:rsid w:val="002E2DE2"/>
    <w:rsid w:val="002E345E"/>
    <w:rsid w:val="002E3764"/>
    <w:rsid w:val="002E37C0"/>
    <w:rsid w:val="002E3CEF"/>
    <w:rsid w:val="002E3D97"/>
    <w:rsid w:val="002E449D"/>
    <w:rsid w:val="002E49D7"/>
    <w:rsid w:val="002E4BC6"/>
    <w:rsid w:val="002E4F4A"/>
    <w:rsid w:val="002E5009"/>
    <w:rsid w:val="002E520D"/>
    <w:rsid w:val="002E53A1"/>
    <w:rsid w:val="002E5502"/>
    <w:rsid w:val="002E5616"/>
    <w:rsid w:val="002E5999"/>
    <w:rsid w:val="002E5AA8"/>
    <w:rsid w:val="002E5B07"/>
    <w:rsid w:val="002E5CD6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F01"/>
    <w:rsid w:val="002F02A5"/>
    <w:rsid w:val="002F030B"/>
    <w:rsid w:val="002F07E0"/>
    <w:rsid w:val="002F0999"/>
    <w:rsid w:val="002F0FE9"/>
    <w:rsid w:val="002F13DF"/>
    <w:rsid w:val="002F1CD5"/>
    <w:rsid w:val="002F2027"/>
    <w:rsid w:val="002F2033"/>
    <w:rsid w:val="002F2209"/>
    <w:rsid w:val="002F25B9"/>
    <w:rsid w:val="002F27A4"/>
    <w:rsid w:val="002F29E7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404B"/>
    <w:rsid w:val="002F447F"/>
    <w:rsid w:val="002F4964"/>
    <w:rsid w:val="002F4A3C"/>
    <w:rsid w:val="002F4A5E"/>
    <w:rsid w:val="002F4B9F"/>
    <w:rsid w:val="002F4C64"/>
    <w:rsid w:val="002F5388"/>
    <w:rsid w:val="002F54C2"/>
    <w:rsid w:val="002F55F0"/>
    <w:rsid w:val="002F5682"/>
    <w:rsid w:val="002F5B9A"/>
    <w:rsid w:val="002F5D29"/>
    <w:rsid w:val="002F5DC4"/>
    <w:rsid w:val="002F658B"/>
    <w:rsid w:val="002F675C"/>
    <w:rsid w:val="002F67E5"/>
    <w:rsid w:val="002F6AD2"/>
    <w:rsid w:val="002F6E01"/>
    <w:rsid w:val="002F6ECF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A5E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E36"/>
    <w:rsid w:val="00304EAD"/>
    <w:rsid w:val="003051F9"/>
    <w:rsid w:val="003057E9"/>
    <w:rsid w:val="00305BE7"/>
    <w:rsid w:val="0030605F"/>
    <w:rsid w:val="003060A6"/>
    <w:rsid w:val="00306246"/>
    <w:rsid w:val="00306267"/>
    <w:rsid w:val="0030630A"/>
    <w:rsid w:val="00306489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261"/>
    <w:rsid w:val="0030731E"/>
    <w:rsid w:val="003073E5"/>
    <w:rsid w:val="00307407"/>
    <w:rsid w:val="00307853"/>
    <w:rsid w:val="0030793F"/>
    <w:rsid w:val="00307A43"/>
    <w:rsid w:val="00307B8D"/>
    <w:rsid w:val="00307BD7"/>
    <w:rsid w:val="00307D66"/>
    <w:rsid w:val="003103EC"/>
    <w:rsid w:val="00310421"/>
    <w:rsid w:val="00310519"/>
    <w:rsid w:val="0031059D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F0"/>
    <w:rsid w:val="003120B0"/>
    <w:rsid w:val="00312387"/>
    <w:rsid w:val="003124A1"/>
    <w:rsid w:val="0031285F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55E"/>
    <w:rsid w:val="00314678"/>
    <w:rsid w:val="00314679"/>
    <w:rsid w:val="00314A16"/>
    <w:rsid w:val="00314BFF"/>
    <w:rsid w:val="00314DCE"/>
    <w:rsid w:val="00314F53"/>
    <w:rsid w:val="00315484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68E"/>
    <w:rsid w:val="00317730"/>
    <w:rsid w:val="00317878"/>
    <w:rsid w:val="003178DA"/>
    <w:rsid w:val="00317AD6"/>
    <w:rsid w:val="0032015C"/>
    <w:rsid w:val="003205BF"/>
    <w:rsid w:val="0032061B"/>
    <w:rsid w:val="0032065D"/>
    <w:rsid w:val="00320B7D"/>
    <w:rsid w:val="00320BDF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842"/>
    <w:rsid w:val="00322C6B"/>
    <w:rsid w:val="00323012"/>
    <w:rsid w:val="0032306A"/>
    <w:rsid w:val="00323114"/>
    <w:rsid w:val="00323E1B"/>
    <w:rsid w:val="00323E5C"/>
    <w:rsid w:val="00323EE8"/>
    <w:rsid w:val="0032430B"/>
    <w:rsid w:val="003243B6"/>
    <w:rsid w:val="003247D9"/>
    <w:rsid w:val="003249AE"/>
    <w:rsid w:val="00324C5A"/>
    <w:rsid w:val="00324FB3"/>
    <w:rsid w:val="00325103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88"/>
    <w:rsid w:val="00327DA9"/>
    <w:rsid w:val="00327F50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3F6F"/>
    <w:rsid w:val="0033407C"/>
    <w:rsid w:val="00334C8C"/>
    <w:rsid w:val="00334D6E"/>
    <w:rsid w:val="00334D99"/>
    <w:rsid w:val="00334DF4"/>
    <w:rsid w:val="00335015"/>
    <w:rsid w:val="00335395"/>
    <w:rsid w:val="00335846"/>
    <w:rsid w:val="0033588C"/>
    <w:rsid w:val="00335925"/>
    <w:rsid w:val="00335E25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D96"/>
    <w:rsid w:val="0034206B"/>
    <w:rsid w:val="003421CE"/>
    <w:rsid w:val="003421EA"/>
    <w:rsid w:val="00342366"/>
    <w:rsid w:val="0034243B"/>
    <w:rsid w:val="00342578"/>
    <w:rsid w:val="00342587"/>
    <w:rsid w:val="0034272A"/>
    <w:rsid w:val="00342F85"/>
    <w:rsid w:val="00343876"/>
    <w:rsid w:val="00343C0E"/>
    <w:rsid w:val="00343E75"/>
    <w:rsid w:val="00343EA3"/>
    <w:rsid w:val="00344030"/>
    <w:rsid w:val="00344873"/>
    <w:rsid w:val="0034493E"/>
    <w:rsid w:val="0034494B"/>
    <w:rsid w:val="00344EB9"/>
    <w:rsid w:val="003450F6"/>
    <w:rsid w:val="00345273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FF4"/>
    <w:rsid w:val="00347051"/>
    <w:rsid w:val="0034709C"/>
    <w:rsid w:val="0034732C"/>
    <w:rsid w:val="00347346"/>
    <w:rsid w:val="0034767B"/>
    <w:rsid w:val="003477D5"/>
    <w:rsid w:val="00347B12"/>
    <w:rsid w:val="00347B51"/>
    <w:rsid w:val="00347B6D"/>
    <w:rsid w:val="0035017A"/>
    <w:rsid w:val="0035039A"/>
    <w:rsid w:val="003503FC"/>
    <w:rsid w:val="00350402"/>
    <w:rsid w:val="00350771"/>
    <w:rsid w:val="00350958"/>
    <w:rsid w:val="00350966"/>
    <w:rsid w:val="00350AE7"/>
    <w:rsid w:val="00350BFB"/>
    <w:rsid w:val="00351260"/>
    <w:rsid w:val="00351A87"/>
    <w:rsid w:val="00351D05"/>
    <w:rsid w:val="003521B7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5D6C"/>
    <w:rsid w:val="00355E8E"/>
    <w:rsid w:val="0035638E"/>
    <w:rsid w:val="00356818"/>
    <w:rsid w:val="00356B23"/>
    <w:rsid w:val="0035711B"/>
    <w:rsid w:val="0035759D"/>
    <w:rsid w:val="0035765A"/>
    <w:rsid w:val="00357787"/>
    <w:rsid w:val="003577C0"/>
    <w:rsid w:val="003577F5"/>
    <w:rsid w:val="00357855"/>
    <w:rsid w:val="003579E5"/>
    <w:rsid w:val="00357DFD"/>
    <w:rsid w:val="00357E93"/>
    <w:rsid w:val="00357F84"/>
    <w:rsid w:val="00360198"/>
    <w:rsid w:val="00360350"/>
    <w:rsid w:val="0036061A"/>
    <w:rsid w:val="00360C3A"/>
    <w:rsid w:val="00360E8A"/>
    <w:rsid w:val="00361193"/>
    <w:rsid w:val="003611E1"/>
    <w:rsid w:val="0036128C"/>
    <w:rsid w:val="003612BF"/>
    <w:rsid w:val="0036151E"/>
    <w:rsid w:val="00361778"/>
    <w:rsid w:val="00361A82"/>
    <w:rsid w:val="00361C42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21F"/>
    <w:rsid w:val="003645EF"/>
    <w:rsid w:val="003647CD"/>
    <w:rsid w:val="00364810"/>
    <w:rsid w:val="00364870"/>
    <w:rsid w:val="0036496E"/>
    <w:rsid w:val="00364ADD"/>
    <w:rsid w:val="00364C22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FA"/>
    <w:rsid w:val="00366B92"/>
    <w:rsid w:val="00366E59"/>
    <w:rsid w:val="00367321"/>
    <w:rsid w:val="003676AD"/>
    <w:rsid w:val="00367974"/>
    <w:rsid w:val="00367A66"/>
    <w:rsid w:val="00367C97"/>
    <w:rsid w:val="00367E55"/>
    <w:rsid w:val="003701EA"/>
    <w:rsid w:val="0037064D"/>
    <w:rsid w:val="00370723"/>
    <w:rsid w:val="00370E6F"/>
    <w:rsid w:val="0037126C"/>
    <w:rsid w:val="0037144E"/>
    <w:rsid w:val="003718DD"/>
    <w:rsid w:val="003718E1"/>
    <w:rsid w:val="0037191F"/>
    <w:rsid w:val="00371A31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59F"/>
    <w:rsid w:val="003756F9"/>
    <w:rsid w:val="00375A84"/>
    <w:rsid w:val="00375D0E"/>
    <w:rsid w:val="0037621C"/>
    <w:rsid w:val="00376237"/>
    <w:rsid w:val="00376649"/>
    <w:rsid w:val="00376679"/>
    <w:rsid w:val="003777C8"/>
    <w:rsid w:val="00377D9C"/>
    <w:rsid w:val="00380110"/>
    <w:rsid w:val="0038014D"/>
    <w:rsid w:val="0038029F"/>
    <w:rsid w:val="003802F8"/>
    <w:rsid w:val="003803DD"/>
    <w:rsid w:val="003806A8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9A"/>
    <w:rsid w:val="003814D7"/>
    <w:rsid w:val="0038154E"/>
    <w:rsid w:val="00381617"/>
    <w:rsid w:val="003816E3"/>
    <w:rsid w:val="00381F12"/>
    <w:rsid w:val="00381FBA"/>
    <w:rsid w:val="00382868"/>
    <w:rsid w:val="00382ACC"/>
    <w:rsid w:val="00382E05"/>
    <w:rsid w:val="00382EC1"/>
    <w:rsid w:val="003830CE"/>
    <w:rsid w:val="003831CE"/>
    <w:rsid w:val="0038358E"/>
    <w:rsid w:val="00383BE7"/>
    <w:rsid w:val="00383FB7"/>
    <w:rsid w:val="00384402"/>
    <w:rsid w:val="00384497"/>
    <w:rsid w:val="00384513"/>
    <w:rsid w:val="00384775"/>
    <w:rsid w:val="00384BCF"/>
    <w:rsid w:val="00384C3F"/>
    <w:rsid w:val="0038518F"/>
    <w:rsid w:val="003853DC"/>
    <w:rsid w:val="003855A4"/>
    <w:rsid w:val="003860CE"/>
    <w:rsid w:val="00386865"/>
    <w:rsid w:val="00386975"/>
    <w:rsid w:val="003869BA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C28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1D"/>
    <w:rsid w:val="003954C7"/>
    <w:rsid w:val="003955E4"/>
    <w:rsid w:val="00395668"/>
    <w:rsid w:val="00395733"/>
    <w:rsid w:val="003957D3"/>
    <w:rsid w:val="003958EE"/>
    <w:rsid w:val="00395A8A"/>
    <w:rsid w:val="00395E5F"/>
    <w:rsid w:val="003960D6"/>
    <w:rsid w:val="00397354"/>
    <w:rsid w:val="00397473"/>
    <w:rsid w:val="00397A65"/>
    <w:rsid w:val="00397A8B"/>
    <w:rsid w:val="00397A9E"/>
    <w:rsid w:val="00397AF7"/>
    <w:rsid w:val="00397E6C"/>
    <w:rsid w:val="003A018B"/>
    <w:rsid w:val="003A01EB"/>
    <w:rsid w:val="003A04BA"/>
    <w:rsid w:val="003A08F5"/>
    <w:rsid w:val="003A0968"/>
    <w:rsid w:val="003A0E0C"/>
    <w:rsid w:val="003A125D"/>
    <w:rsid w:val="003A1672"/>
    <w:rsid w:val="003A17B0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66"/>
    <w:rsid w:val="003A339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EC5"/>
    <w:rsid w:val="003A535E"/>
    <w:rsid w:val="003A53F2"/>
    <w:rsid w:val="003A5670"/>
    <w:rsid w:val="003A59F3"/>
    <w:rsid w:val="003A5C30"/>
    <w:rsid w:val="003A5C35"/>
    <w:rsid w:val="003A5FDB"/>
    <w:rsid w:val="003A64D6"/>
    <w:rsid w:val="003A6611"/>
    <w:rsid w:val="003A6CD2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876"/>
    <w:rsid w:val="003B0A9F"/>
    <w:rsid w:val="003B0C5E"/>
    <w:rsid w:val="003B0F85"/>
    <w:rsid w:val="003B1099"/>
    <w:rsid w:val="003B10E8"/>
    <w:rsid w:val="003B166B"/>
    <w:rsid w:val="003B17CF"/>
    <w:rsid w:val="003B1B8A"/>
    <w:rsid w:val="003B22AE"/>
    <w:rsid w:val="003B2481"/>
    <w:rsid w:val="003B2570"/>
    <w:rsid w:val="003B25C5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52B"/>
    <w:rsid w:val="003B4813"/>
    <w:rsid w:val="003B492D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775"/>
    <w:rsid w:val="003B68C6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A0"/>
    <w:rsid w:val="003B7C01"/>
    <w:rsid w:val="003B7DE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38F"/>
    <w:rsid w:val="003C447F"/>
    <w:rsid w:val="003C4650"/>
    <w:rsid w:val="003C4872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6AB"/>
    <w:rsid w:val="003C66E0"/>
    <w:rsid w:val="003C6954"/>
    <w:rsid w:val="003C6BEB"/>
    <w:rsid w:val="003C6C49"/>
    <w:rsid w:val="003C6F50"/>
    <w:rsid w:val="003C72C7"/>
    <w:rsid w:val="003C741F"/>
    <w:rsid w:val="003C7565"/>
    <w:rsid w:val="003C778E"/>
    <w:rsid w:val="003C7A7C"/>
    <w:rsid w:val="003C7AB7"/>
    <w:rsid w:val="003C7D8E"/>
    <w:rsid w:val="003D02A1"/>
    <w:rsid w:val="003D0463"/>
    <w:rsid w:val="003D0540"/>
    <w:rsid w:val="003D0AB9"/>
    <w:rsid w:val="003D0C28"/>
    <w:rsid w:val="003D0E75"/>
    <w:rsid w:val="003D0EAE"/>
    <w:rsid w:val="003D13AE"/>
    <w:rsid w:val="003D1464"/>
    <w:rsid w:val="003D14AE"/>
    <w:rsid w:val="003D167A"/>
    <w:rsid w:val="003D1EE0"/>
    <w:rsid w:val="003D2108"/>
    <w:rsid w:val="003D22E5"/>
    <w:rsid w:val="003D284D"/>
    <w:rsid w:val="003D2DB4"/>
    <w:rsid w:val="003D3007"/>
    <w:rsid w:val="003D30EA"/>
    <w:rsid w:val="003D333D"/>
    <w:rsid w:val="003D34B8"/>
    <w:rsid w:val="003D35F4"/>
    <w:rsid w:val="003D3606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482"/>
    <w:rsid w:val="003D6733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4C"/>
    <w:rsid w:val="003E00D3"/>
    <w:rsid w:val="003E012A"/>
    <w:rsid w:val="003E0777"/>
    <w:rsid w:val="003E085D"/>
    <w:rsid w:val="003E0AE0"/>
    <w:rsid w:val="003E1003"/>
    <w:rsid w:val="003E13C4"/>
    <w:rsid w:val="003E1609"/>
    <w:rsid w:val="003E1BA3"/>
    <w:rsid w:val="003E20E4"/>
    <w:rsid w:val="003E21B6"/>
    <w:rsid w:val="003E2253"/>
    <w:rsid w:val="003E27A2"/>
    <w:rsid w:val="003E286A"/>
    <w:rsid w:val="003E295F"/>
    <w:rsid w:val="003E2C86"/>
    <w:rsid w:val="003E2E4A"/>
    <w:rsid w:val="003E2F0D"/>
    <w:rsid w:val="003E3020"/>
    <w:rsid w:val="003E31B2"/>
    <w:rsid w:val="003E3368"/>
    <w:rsid w:val="003E3589"/>
    <w:rsid w:val="003E35FD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205"/>
    <w:rsid w:val="003E4353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626"/>
    <w:rsid w:val="003E5A42"/>
    <w:rsid w:val="003E5DDE"/>
    <w:rsid w:val="003E60D7"/>
    <w:rsid w:val="003E6648"/>
    <w:rsid w:val="003E6821"/>
    <w:rsid w:val="003E6877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241"/>
    <w:rsid w:val="003F0730"/>
    <w:rsid w:val="003F07E7"/>
    <w:rsid w:val="003F086D"/>
    <w:rsid w:val="003F090E"/>
    <w:rsid w:val="003F0B00"/>
    <w:rsid w:val="003F0C55"/>
    <w:rsid w:val="003F0EDA"/>
    <w:rsid w:val="003F0F11"/>
    <w:rsid w:val="003F1155"/>
    <w:rsid w:val="003F1670"/>
    <w:rsid w:val="003F16C1"/>
    <w:rsid w:val="003F1DF6"/>
    <w:rsid w:val="003F1F59"/>
    <w:rsid w:val="003F202B"/>
    <w:rsid w:val="003F2073"/>
    <w:rsid w:val="003F20F9"/>
    <w:rsid w:val="003F250D"/>
    <w:rsid w:val="003F25D7"/>
    <w:rsid w:val="003F2711"/>
    <w:rsid w:val="003F2A9C"/>
    <w:rsid w:val="003F2AD8"/>
    <w:rsid w:val="003F2B44"/>
    <w:rsid w:val="003F2B4D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C80"/>
    <w:rsid w:val="003F5EC0"/>
    <w:rsid w:val="003F5F87"/>
    <w:rsid w:val="003F602A"/>
    <w:rsid w:val="003F63E0"/>
    <w:rsid w:val="003F6486"/>
    <w:rsid w:val="003F68C8"/>
    <w:rsid w:val="003F6CE4"/>
    <w:rsid w:val="003F6D5E"/>
    <w:rsid w:val="003F705A"/>
    <w:rsid w:val="003F7236"/>
    <w:rsid w:val="003F7438"/>
    <w:rsid w:val="003F78B7"/>
    <w:rsid w:val="003F7B0E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F5E"/>
    <w:rsid w:val="00401F83"/>
    <w:rsid w:val="00402068"/>
    <w:rsid w:val="00402166"/>
    <w:rsid w:val="004023E6"/>
    <w:rsid w:val="00402659"/>
    <w:rsid w:val="00402A5C"/>
    <w:rsid w:val="00402EE7"/>
    <w:rsid w:val="00402F8A"/>
    <w:rsid w:val="00403552"/>
    <w:rsid w:val="004036AF"/>
    <w:rsid w:val="00403A05"/>
    <w:rsid w:val="00403A64"/>
    <w:rsid w:val="00403C48"/>
    <w:rsid w:val="00403E26"/>
    <w:rsid w:val="00404054"/>
    <w:rsid w:val="00404071"/>
    <w:rsid w:val="00404A0E"/>
    <w:rsid w:val="00404A52"/>
    <w:rsid w:val="00404C8D"/>
    <w:rsid w:val="00404CC4"/>
    <w:rsid w:val="00404CFC"/>
    <w:rsid w:val="00404ED5"/>
    <w:rsid w:val="004050E2"/>
    <w:rsid w:val="0040515F"/>
    <w:rsid w:val="004056D9"/>
    <w:rsid w:val="00405723"/>
    <w:rsid w:val="00405A80"/>
    <w:rsid w:val="00405A86"/>
    <w:rsid w:val="00405AAB"/>
    <w:rsid w:val="00405E05"/>
    <w:rsid w:val="004064EF"/>
    <w:rsid w:val="00406509"/>
    <w:rsid w:val="004069AA"/>
    <w:rsid w:val="00406E4C"/>
    <w:rsid w:val="00406EA7"/>
    <w:rsid w:val="00406F64"/>
    <w:rsid w:val="00407010"/>
    <w:rsid w:val="00407758"/>
    <w:rsid w:val="004077EF"/>
    <w:rsid w:val="00407B35"/>
    <w:rsid w:val="00407B48"/>
    <w:rsid w:val="00407C75"/>
    <w:rsid w:val="00407D39"/>
    <w:rsid w:val="00407F67"/>
    <w:rsid w:val="0041034A"/>
    <w:rsid w:val="00410431"/>
    <w:rsid w:val="004104A8"/>
    <w:rsid w:val="00410B4C"/>
    <w:rsid w:val="00410E69"/>
    <w:rsid w:val="00411206"/>
    <w:rsid w:val="004112FE"/>
    <w:rsid w:val="00411568"/>
    <w:rsid w:val="00411FE5"/>
    <w:rsid w:val="00412018"/>
    <w:rsid w:val="0041235E"/>
    <w:rsid w:val="0041307B"/>
    <w:rsid w:val="004132AA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DB"/>
    <w:rsid w:val="00416095"/>
    <w:rsid w:val="004161EE"/>
    <w:rsid w:val="004164FB"/>
    <w:rsid w:val="004166F8"/>
    <w:rsid w:val="0041699A"/>
    <w:rsid w:val="00416B6D"/>
    <w:rsid w:val="00416BFA"/>
    <w:rsid w:val="00416D76"/>
    <w:rsid w:val="00416F50"/>
    <w:rsid w:val="00416FA3"/>
    <w:rsid w:val="0041700E"/>
    <w:rsid w:val="00417559"/>
    <w:rsid w:val="004175E4"/>
    <w:rsid w:val="0041770F"/>
    <w:rsid w:val="004177C0"/>
    <w:rsid w:val="004177D9"/>
    <w:rsid w:val="00417C9B"/>
    <w:rsid w:val="00417CD6"/>
    <w:rsid w:val="0042035A"/>
    <w:rsid w:val="0042036F"/>
    <w:rsid w:val="00420406"/>
    <w:rsid w:val="004204CB"/>
    <w:rsid w:val="0042054B"/>
    <w:rsid w:val="0042096C"/>
    <w:rsid w:val="004209FE"/>
    <w:rsid w:val="00420E6C"/>
    <w:rsid w:val="00420F18"/>
    <w:rsid w:val="00421463"/>
    <w:rsid w:val="0042178E"/>
    <w:rsid w:val="004218A6"/>
    <w:rsid w:val="004218D1"/>
    <w:rsid w:val="00421B96"/>
    <w:rsid w:val="00421B9D"/>
    <w:rsid w:val="00421EDE"/>
    <w:rsid w:val="00421F83"/>
    <w:rsid w:val="0042249B"/>
    <w:rsid w:val="004227AB"/>
    <w:rsid w:val="00422BD1"/>
    <w:rsid w:val="00422C1B"/>
    <w:rsid w:val="0042305E"/>
    <w:rsid w:val="004232A7"/>
    <w:rsid w:val="0042330F"/>
    <w:rsid w:val="00423398"/>
    <w:rsid w:val="004236AB"/>
    <w:rsid w:val="004238DD"/>
    <w:rsid w:val="0042391D"/>
    <w:rsid w:val="00423938"/>
    <w:rsid w:val="00423CD9"/>
    <w:rsid w:val="00423E86"/>
    <w:rsid w:val="00424364"/>
    <w:rsid w:val="0042450D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2D7"/>
    <w:rsid w:val="00426729"/>
    <w:rsid w:val="0042680A"/>
    <w:rsid w:val="00426FAE"/>
    <w:rsid w:val="00426FBA"/>
    <w:rsid w:val="004270B0"/>
    <w:rsid w:val="0042717E"/>
    <w:rsid w:val="0042728C"/>
    <w:rsid w:val="004274C9"/>
    <w:rsid w:val="004274D7"/>
    <w:rsid w:val="004278DB"/>
    <w:rsid w:val="00427913"/>
    <w:rsid w:val="00427A84"/>
    <w:rsid w:val="00427B5B"/>
    <w:rsid w:val="00427C03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4B4"/>
    <w:rsid w:val="004319B5"/>
    <w:rsid w:val="00431BAA"/>
    <w:rsid w:val="00431BB2"/>
    <w:rsid w:val="00431DD8"/>
    <w:rsid w:val="00431EDE"/>
    <w:rsid w:val="00431F34"/>
    <w:rsid w:val="0043251A"/>
    <w:rsid w:val="00432A01"/>
    <w:rsid w:val="00432F68"/>
    <w:rsid w:val="00433119"/>
    <w:rsid w:val="0043341C"/>
    <w:rsid w:val="00433458"/>
    <w:rsid w:val="00433C86"/>
    <w:rsid w:val="00433DEB"/>
    <w:rsid w:val="004341C8"/>
    <w:rsid w:val="00434623"/>
    <w:rsid w:val="0043464B"/>
    <w:rsid w:val="004346FF"/>
    <w:rsid w:val="004349CA"/>
    <w:rsid w:val="00434A03"/>
    <w:rsid w:val="004351E4"/>
    <w:rsid w:val="004356F4"/>
    <w:rsid w:val="0043585E"/>
    <w:rsid w:val="00435933"/>
    <w:rsid w:val="00435AEB"/>
    <w:rsid w:val="00435B06"/>
    <w:rsid w:val="00436221"/>
    <w:rsid w:val="00436224"/>
    <w:rsid w:val="00436651"/>
    <w:rsid w:val="00436781"/>
    <w:rsid w:val="00436FB4"/>
    <w:rsid w:val="00437131"/>
    <w:rsid w:val="004373A2"/>
    <w:rsid w:val="00437470"/>
    <w:rsid w:val="004376DE"/>
    <w:rsid w:val="0043795C"/>
    <w:rsid w:val="0043796B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3EC"/>
    <w:rsid w:val="0044346A"/>
    <w:rsid w:val="004435EA"/>
    <w:rsid w:val="004435EC"/>
    <w:rsid w:val="0044362A"/>
    <w:rsid w:val="004437BF"/>
    <w:rsid w:val="00443928"/>
    <w:rsid w:val="00443BF7"/>
    <w:rsid w:val="00443ECC"/>
    <w:rsid w:val="00444131"/>
    <w:rsid w:val="0044429D"/>
    <w:rsid w:val="0044469F"/>
    <w:rsid w:val="00444877"/>
    <w:rsid w:val="004449E9"/>
    <w:rsid w:val="00444A90"/>
    <w:rsid w:val="004450BB"/>
    <w:rsid w:val="0044512C"/>
    <w:rsid w:val="00445380"/>
    <w:rsid w:val="004453F1"/>
    <w:rsid w:val="00445912"/>
    <w:rsid w:val="00445A47"/>
    <w:rsid w:val="00445CC6"/>
    <w:rsid w:val="00445CF0"/>
    <w:rsid w:val="00445D51"/>
    <w:rsid w:val="00445E50"/>
    <w:rsid w:val="00446556"/>
    <w:rsid w:val="0044670C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EE7"/>
    <w:rsid w:val="00450F13"/>
    <w:rsid w:val="004512D4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91C"/>
    <w:rsid w:val="00452E99"/>
    <w:rsid w:val="004537AD"/>
    <w:rsid w:val="00453FC4"/>
    <w:rsid w:val="0045435A"/>
    <w:rsid w:val="00454498"/>
    <w:rsid w:val="00454759"/>
    <w:rsid w:val="00454D43"/>
    <w:rsid w:val="00454F3B"/>
    <w:rsid w:val="00454FFC"/>
    <w:rsid w:val="00455331"/>
    <w:rsid w:val="00455371"/>
    <w:rsid w:val="004553B2"/>
    <w:rsid w:val="004554FD"/>
    <w:rsid w:val="004555CE"/>
    <w:rsid w:val="00455696"/>
    <w:rsid w:val="004556A2"/>
    <w:rsid w:val="00455709"/>
    <w:rsid w:val="0045578E"/>
    <w:rsid w:val="0045585E"/>
    <w:rsid w:val="0045598E"/>
    <w:rsid w:val="00455CEF"/>
    <w:rsid w:val="00455F61"/>
    <w:rsid w:val="0045604F"/>
    <w:rsid w:val="004563AF"/>
    <w:rsid w:val="0045670E"/>
    <w:rsid w:val="004568AE"/>
    <w:rsid w:val="00456C28"/>
    <w:rsid w:val="00456C94"/>
    <w:rsid w:val="00456D95"/>
    <w:rsid w:val="00456F20"/>
    <w:rsid w:val="00457A7F"/>
    <w:rsid w:val="0046020B"/>
    <w:rsid w:val="0046058F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59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05F"/>
    <w:rsid w:val="004721CC"/>
    <w:rsid w:val="004728FE"/>
    <w:rsid w:val="00472906"/>
    <w:rsid w:val="00472A8E"/>
    <w:rsid w:val="00472CBA"/>
    <w:rsid w:val="00472F78"/>
    <w:rsid w:val="00473378"/>
    <w:rsid w:val="00473415"/>
    <w:rsid w:val="004736DB"/>
    <w:rsid w:val="00473734"/>
    <w:rsid w:val="00473927"/>
    <w:rsid w:val="00473A07"/>
    <w:rsid w:val="00473FAE"/>
    <w:rsid w:val="00474117"/>
    <w:rsid w:val="00474411"/>
    <w:rsid w:val="004746C4"/>
    <w:rsid w:val="00474910"/>
    <w:rsid w:val="00474943"/>
    <w:rsid w:val="00474A93"/>
    <w:rsid w:val="00474D67"/>
    <w:rsid w:val="00474DD3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AC5"/>
    <w:rsid w:val="00476B64"/>
    <w:rsid w:val="0047706E"/>
    <w:rsid w:val="004771B5"/>
    <w:rsid w:val="0047780A"/>
    <w:rsid w:val="004778C9"/>
    <w:rsid w:val="00477958"/>
    <w:rsid w:val="004779CF"/>
    <w:rsid w:val="00477AEC"/>
    <w:rsid w:val="00477FAC"/>
    <w:rsid w:val="004802F2"/>
    <w:rsid w:val="004808AF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76C"/>
    <w:rsid w:val="00485937"/>
    <w:rsid w:val="00485A8C"/>
    <w:rsid w:val="00485CA6"/>
    <w:rsid w:val="00485E50"/>
    <w:rsid w:val="004862A7"/>
    <w:rsid w:val="00486816"/>
    <w:rsid w:val="00486B1C"/>
    <w:rsid w:val="00486B3B"/>
    <w:rsid w:val="00486CA8"/>
    <w:rsid w:val="00486CAE"/>
    <w:rsid w:val="004872C7"/>
    <w:rsid w:val="004876BC"/>
    <w:rsid w:val="0048786E"/>
    <w:rsid w:val="00487A31"/>
    <w:rsid w:val="00487A72"/>
    <w:rsid w:val="00487AF9"/>
    <w:rsid w:val="00487B08"/>
    <w:rsid w:val="00487E36"/>
    <w:rsid w:val="00487FE8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90E"/>
    <w:rsid w:val="00492A47"/>
    <w:rsid w:val="00492A59"/>
    <w:rsid w:val="00492B34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B6"/>
    <w:rsid w:val="00493F63"/>
    <w:rsid w:val="004946A7"/>
    <w:rsid w:val="004946F5"/>
    <w:rsid w:val="004947DA"/>
    <w:rsid w:val="00494AE8"/>
    <w:rsid w:val="004956B1"/>
    <w:rsid w:val="004956F7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01"/>
    <w:rsid w:val="0049788B"/>
    <w:rsid w:val="00497AE2"/>
    <w:rsid w:val="00497E51"/>
    <w:rsid w:val="004A05FD"/>
    <w:rsid w:val="004A0710"/>
    <w:rsid w:val="004A0736"/>
    <w:rsid w:val="004A08F9"/>
    <w:rsid w:val="004A09EF"/>
    <w:rsid w:val="004A09F8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9E3"/>
    <w:rsid w:val="004A1D10"/>
    <w:rsid w:val="004A2221"/>
    <w:rsid w:val="004A23BA"/>
    <w:rsid w:val="004A2704"/>
    <w:rsid w:val="004A2B23"/>
    <w:rsid w:val="004A306B"/>
    <w:rsid w:val="004A366E"/>
    <w:rsid w:val="004A3935"/>
    <w:rsid w:val="004A3CB2"/>
    <w:rsid w:val="004A3DA8"/>
    <w:rsid w:val="004A3DBE"/>
    <w:rsid w:val="004A449C"/>
    <w:rsid w:val="004A45E1"/>
    <w:rsid w:val="004A467D"/>
    <w:rsid w:val="004A467E"/>
    <w:rsid w:val="004A4C67"/>
    <w:rsid w:val="004A53F5"/>
    <w:rsid w:val="004A58BA"/>
    <w:rsid w:val="004A599B"/>
    <w:rsid w:val="004A59C0"/>
    <w:rsid w:val="004A5EFD"/>
    <w:rsid w:val="004A5F47"/>
    <w:rsid w:val="004A64DC"/>
    <w:rsid w:val="004A6A6F"/>
    <w:rsid w:val="004A6B5F"/>
    <w:rsid w:val="004A6E1D"/>
    <w:rsid w:val="004A6E75"/>
    <w:rsid w:val="004A708C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743"/>
    <w:rsid w:val="004B2967"/>
    <w:rsid w:val="004B2ACF"/>
    <w:rsid w:val="004B2ADC"/>
    <w:rsid w:val="004B2B2E"/>
    <w:rsid w:val="004B2FE9"/>
    <w:rsid w:val="004B3202"/>
    <w:rsid w:val="004B3290"/>
    <w:rsid w:val="004B3309"/>
    <w:rsid w:val="004B3926"/>
    <w:rsid w:val="004B3AC6"/>
    <w:rsid w:val="004B3B9F"/>
    <w:rsid w:val="004B3E1B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591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C9C"/>
    <w:rsid w:val="004C0CAE"/>
    <w:rsid w:val="004C0E5B"/>
    <w:rsid w:val="004C126E"/>
    <w:rsid w:val="004C12C5"/>
    <w:rsid w:val="004C1667"/>
    <w:rsid w:val="004C1A7D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987"/>
    <w:rsid w:val="004C4A77"/>
    <w:rsid w:val="004C4AE6"/>
    <w:rsid w:val="004C4C01"/>
    <w:rsid w:val="004C5118"/>
    <w:rsid w:val="004C5154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731B"/>
    <w:rsid w:val="004C73A6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6AF"/>
    <w:rsid w:val="004D2756"/>
    <w:rsid w:val="004D2C50"/>
    <w:rsid w:val="004D2CC1"/>
    <w:rsid w:val="004D2E1B"/>
    <w:rsid w:val="004D3279"/>
    <w:rsid w:val="004D3341"/>
    <w:rsid w:val="004D344C"/>
    <w:rsid w:val="004D34BE"/>
    <w:rsid w:val="004D376B"/>
    <w:rsid w:val="004D3878"/>
    <w:rsid w:val="004D3966"/>
    <w:rsid w:val="004D3B49"/>
    <w:rsid w:val="004D3B9B"/>
    <w:rsid w:val="004D3D6A"/>
    <w:rsid w:val="004D47E0"/>
    <w:rsid w:val="004D4A68"/>
    <w:rsid w:val="004D4A8E"/>
    <w:rsid w:val="004D4CDC"/>
    <w:rsid w:val="004D4E01"/>
    <w:rsid w:val="004D544B"/>
    <w:rsid w:val="004D5530"/>
    <w:rsid w:val="004D59FC"/>
    <w:rsid w:val="004D5DCF"/>
    <w:rsid w:val="004D64D4"/>
    <w:rsid w:val="004D651E"/>
    <w:rsid w:val="004D6731"/>
    <w:rsid w:val="004D69F9"/>
    <w:rsid w:val="004D71A4"/>
    <w:rsid w:val="004D75E8"/>
    <w:rsid w:val="004D779E"/>
    <w:rsid w:val="004D78BB"/>
    <w:rsid w:val="004D7FB1"/>
    <w:rsid w:val="004E016B"/>
    <w:rsid w:val="004E0BC0"/>
    <w:rsid w:val="004E0D6D"/>
    <w:rsid w:val="004E0E3A"/>
    <w:rsid w:val="004E101C"/>
    <w:rsid w:val="004E122A"/>
    <w:rsid w:val="004E15DD"/>
    <w:rsid w:val="004E1798"/>
    <w:rsid w:val="004E1A66"/>
    <w:rsid w:val="004E1C77"/>
    <w:rsid w:val="004E20DA"/>
    <w:rsid w:val="004E230D"/>
    <w:rsid w:val="004E2676"/>
    <w:rsid w:val="004E26BB"/>
    <w:rsid w:val="004E2B44"/>
    <w:rsid w:val="004E30D4"/>
    <w:rsid w:val="004E3169"/>
    <w:rsid w:val="004E32E5"/>
    <w:rsid w:val="004E35DF"/>
    <w:rsid w:val="004E389E"/>
    <w:rsid w:val="004E39B8"/>
    <w:rsid w:val="004E3AAF"/>
    <w:rsid w:val="004E3ABD"/>
    <w:rsid w:val="004E3DC5"/>
    <w:rsid w:val="004E4961"/>
    <w:rsid w:val="004E4BDA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C19"/>
    <w:rsid w:val="004E6CE4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BE"/>
    <w:rsid w:val="004F0068"/>
    <w:rsid w:val="004F044C"/>
    <w:rsid w:val="004F056F"/>
    <w:rsid w:val="004F05F6"/>
    <w:rsid w:val="004F08A3"/>
    <w:rsid w:val="004F0A4B"/>
    <w:rsid w:val="004F0FC2"/>
    <w:rsid w:val="004F11AC"/>
    <w:rsid w:val="004F1312"/>
    <w:rsid w:val="004F13D1"/>
    <w:rsid w:val="004F13F1"/>
    <w:rsid w:val="004F149D"/>
    <w:rsid w:val="004F1674"/>
    <w:rsid w:val="004F1AA9"/>
    <w:rsid w:val="004F1E9B"/>
    <w:rsid w:val="004F1FAD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B0F"/>
    <w:rsid w:val="004F3B34"/>
    <w:rsid w:val="004F3E39"/>
    <w:rsid w:val="004F3F8D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C28"/>
    <w:rsid w:val="00501004"/>
    <w:rsid w:val="00501039"/>
    <w:rsid w:val="0050174F"/>
    <w:rsid w:val="0050178E"/>
    <w:rsid w:val="00501E5B"/>
    <w:rsid w:val="005023A1"/>
    <w:rsid w:val="0050249E"/>
    <w:rsid w:val="00502514"/>
    <w:rsid w:val="0050254D"/>
    <w:rsid w:val="0050281E"/>
    <w:rsid w:val="00502C50"/>
    <w:rsid w:val="00502D03"/>
    <w:rsid w:val="00503017"/>
    <w:rsid w:val="0050322F"/>
    <w:rsid w:val="005036B1"/>
    <w:rsid w:val="005037FB"/>
    <w:rsid w:val="005039E5"/>
    <w:rsid w:val="00503AFD"/>
    <w:rsid w:val="00503BD6"/>
    <w:rsid w:val="00503C37"/>
    <w:rsid w:val="00503E85"/>
    <w:rsid w:val="005048C6"/>
    <w:rsid w:val="00504A1D"/>
    <w:rsid w:val="005052DB"/>
    <w:rsid w:val="005054AE"/>
    <w:rsid w:val="00505578"/>
    <w:rsid w:val="00505A93"/>
    <w:rsid w:val="00505D7E"/>
    <w:rsid w:val="005060F1"/>
    <w:rsid w:val="005065F0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100B0"/>
    <w:rsid w:val="005100F5"/>
    <w:rsid w:val="005105CE"/>
    <w:rsid w:val="00510683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155"/>
    <w:rsid w:val="00512721"/>
    <w:rsid w:val="0051286B"/>
    <w:rsid w:val="00512D16"/>
    <w:rsid w:val="00512D25"/>
    <w:rsid w:val="00513332"/>
    <w:rsid w:val="005134E1"/>
    <w:rsid w:val="005137AB"/>
    <w:rsid w:val="005138FC"/>
    <w:rsid w:val="00513A7E"/>
    <w:rsid w:val="00513B0A"/>
    <w:rsid w:val="00513CE0"/>
    <w:rsid w:val="00513EC6"/>
    <w:rsid w:val="00514234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5E9"/>
    <w:rsid w:val="0051567C"/>
    <w:rsid w:val="005157DA"/>
    <w:rsid w:val="005158F3"/>
    <w:rsid w:val="005159B0"/>
    <w:rsid w:val="00515DFA"/>
    <w:rsid w:val="00515F55"/>
    <w:rsid w:val="005161BC"/>
    <w:rsid w:val="00516BA8"/>
    <w:rsid w:val="00516EB4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982"/>
    <w:rsid w:val="00521B7F"/>
    <w:rsid w:val="00521BA4"/>
    <w:rsid w:val="0052238E"/>
    <w:rsid w:val="005223C1"/>
    <w:rsid w:val="005225E0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BE0"/>
    <w:rsid w:val="00525FEA"/>
    <w:rsid w:val="0052625C"/>
    <w:rsid w:val="005262A2"/>
    <w:rsid w:val="00526479"/>
    <w:rsid w:val="00526556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9AC"/>
    <w:rsid w:val="00527D8D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E3C"/>
    <w:rsid w:val="00531ED7"/>
    <w:rsid w:val="0053249E"/>
    <w:rsid w:val="00532666"/>
    <w:rsid w:val="0053278D"/>
    <w:rsid w:val="005329E9"/>
    <w:rsid w:val="00532BBB"/>
    <w:rsid w:val="00532D6A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B04"/>
    <w:rsid w:val="00542E70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45C"/>
    <w:rsid w:val="005457B3"/>
    <w:rsid w:val="00545C28"/>
    <w:rsid w:val="00545DF3"/>
    <w:rsid w:val="00545EF9"/>
    <w:rsid w:val="0054644A"/>
    <w:rsid w:val="0054665D"/>
    <w:rsid w:val="005468F9"/>
    <w:rsid w:val="00546BB4"/>
    <w:rsid w:val="005474C7"/>
    <w:rsid w:val="00547592"/>
    <w:rsid w:val="0054776B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816"/>
    <w:rsid w:val="00550C67"/>
    <w:rsid w:val="005510E5"/>
    <w:rsid w:val="00551307"/>
    <w:rsid w:val="0055190D"/>
    <w:rsid w:val="00551B81"/>
    <w:rsid w:val="00551C85"/>
    <w:rsid w:val="00551E4D"/>
    <w:rsid w:val="00551E73"/>
    <w:rsid w:val="0055221F"/>
    <w:rsid w:val="00552349"/>
    <w:rsid w:val="00552377"/>
    <w:rsid w:val="00552D56"/>
    <w:rsid w:val="00552F24"/>
    <w:rsid w:val="005533D9"/>
    <w:rsid w:val="005534B3"/>
    <w:rsid w:val="00553690"/>
    <w:rsid w:val="00553749"/>
    <w:rsid w:val="00553833"/>
    <w:rsid w:val="00553C20"/>
    <w:rsid w:val="00553CF0"/>
    <w:rsid w:val="005546D2"/>
    <w:rsid w:val="00554BF9"/>
    <w:rsid w:val="00554D3B"/>
    <w:rsid w:val="005550F0"/>
    <w:rsid w:val="0055518A"/>
    <w:rsid w:val="005555C2"/>
    <w:rsid w:val="005556B0"/>
    <w:rsid w:val="00555E84"/>
    <w:rsid w:val="0055617D"/>
    <w:rsid w:val="00556198"/>
    <w:rsid w:val="00556312"/>
    <w:rsid w:val="0055647D"/>
    <w:rsid w:val="00556AA7"/>
    <w:rsid w:val="00556D97"/>
    <w:rsid w:val="00556F06"/>
    <w:rsid w:val="0055753C"/>
    <w:rsid w:val="005578CC"/>
    <w:rsid w:val="00557C1A"/>
    <w:rsid w:val="00560104"/>
    <w:rsid w:val="00560234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71"/>
    <w:rsid w:val="00563A14"/>
    <w:rsid w:val="005644BC"/>
    <w:rsid w:val="00564573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99"/>
    <w:rsid w:val="005668E8"/>
    <w:rsid w:val="00566EDA"/>
    <w:rsid w:val="00567006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1559"/>
    <w:rsid w:val="005717B0"/>
    <w:rsid w:val="005718AE"/>
    <w:rsid w:val="00571B50"/>
    <w:rsid w:val="00571D72"/>
    <w:rsid w:val="00571FD3"/>
    <w:rsid w:val="0057208B"/>
    <w:rsid w:val="00572143"/>
    <w:rsid w:val="0057269F"/>
    <w:rsid w:val="0057315C"/>
    <w:rsid w:val="005731AF"/>
    <w:rsid w:val="005735B3"/>
    <w:rsid w:val="0057397B"/>
    <w:rsid w:val="005739D5"/>
    <w:rsid w:val="005739D7"/>
    <w:rsid w:val="00573CA1"/>
    <w:rsid w:val="005740D3"/>
    <w:rsid w:val="00574352"/>
    <w:rsid w:val="0057489F"/>
    <w:rsid w:val="00574AD0"/>
    <w:rsid w:val="00574BCF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61D"/>
    <w:rsid w:val="00577B3A"/>
    <w:rsid w:val="00577B47"/>
    <w:rsid w:val="00577BAD"/>
    <w:rsid w:val="00577BE4"/>
    <w:rsid w:val="00577CED"/>
    <w:rsid w:val="00577F0E"/>
    <w:rsid w:val="00580254"/>
    <w:rsid w:val="0058054D"/>
    <w:rsid w:val="005808C7"/>
    <w:rsid w:val="00580B8D"/>
    <w:rsid w:val="00580BE1"/>
    <w:rsid w:val="0058105F"/>
    <w:rsid w:val="00581212"/>
    <w:rsid w:val="0058123A"/>
    <w:rsid w:val="00581517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387E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F6B"/>
    <w:rsid w:val="00585FE8"/>
    <w:rsid w:val="005866DA"/>
    <w:rsid w:val="005866FE"/>
    <w:rsid w:val="00586787"/>
    <w:rsid w:val="005867A4"/>
    <w:rsid w:val="00586835"/>
    <w:rsid w:val="00586A24"/>
    <w:rsid w:val="00586A95"/>
    <w:rsid w:val="00586AF2"/>
    <w:rsid w:val="00586DD9"/>
    <w:rsid w:val="00586DE1"/>
    <w:rsid w:val="00586FF3"/>
    <w:rsid w:val="0058723F"/>
    <w:rsid w:val="005872B1"/>
    <w:rsid w:val="00587635"/>
    <w:rsid w:val="005877E8"/>
    <w:rsid w:val="00587A36"/>
    <w:rsid w:val="00587BB9"/>
    <w:rsid w:val="00587BFD"/>
    <w:rsid w:val="00587C3A"/>
    <w:rsid w:val="00587D6D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D38"/>
    <w:rsid w:val="00591DD1"/>
    <w:rsid w:val="00592204"/>
    <w:rsid w:val="005927A1"/>
    <w:rsid w:val="0059284E"/>
    <w:rsid w:val="005929E3"/>
    <w:rsid w:val="00592B37"/>
    <w:rsid w:val="00592D79"/>
    <w:rsid w:val="00592EC0"/>
    <w:rsid w:val="00592F0D"/>
    <w:rsid w:val="005930A8"/>
    <w:rsid w:val="00593278"/>
    <w:rsid w:val="005933CF"/>
    <w:rsid w:val="00593E45"/>
    <w:rsid w:val="0059402C"/>
    <w:rsid w:val="005940C2"/>
    <w:rsid w:val="005943D2"/>
    <w:rsid w:val="005943E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978D9"/>
    <w:rsid w:val="005A01AB"/>
    <w:rsid w:val="005A02FE"/>
    <w:rsid w:val="005A04B4"/>
    <w:rsid w:val="005A059F"/>
    <w:rsid w:val="005A0B14"/>
    <w:rsid w:val="005A0F12"/>
    <w:rsid w:val="005A1070"/>
    <w:rsid w:val="005A14E4"/>
    <w:rsid w:val="005A1712"/>
    <w:rsid w:val="005A180A"/>
    <w:rsid w:val="005A1867"/>
    <w:rsid w:val="005A18F0"/>
    <w:rsid w:val="005A1AD6"/>
    <w:rsid w:val="005A1B5D"/>
    <w:rsid w:val="005A1B90"/>
    <w:rsid w:val="005A212C"/>
    <w:rsid w:val="005A2401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1C8"/>
    <w:rsid w:val="005A3581"/>
    <w:rsid w:val="005A3C5B"/>
    <w:rsid w:val="005A3E6D"/>
    <w:rsid w:val="005A41A1"/>
    <w:rsid w:val="005A47D0"/>
    <w:rsid w:val="005A4B60"/>
    <w:rsid w:val="005A4C71"/>
    <w:rsid w:val="005A4E50"/>
    <w:rsid w:val="005A4F1E"/>
    <w:rsid w:val="005A5006"/>
    <w:rsid w:val="005A5046"/>
    <w:rsid w:val="005A5319"/>
    <w:rsid w:val="005A54CB"/>
    <w:rsid w:val="005A55E2"/>
    <w:rsid w:val="005A5722"/>
    <w:rsid w:val="005A5F0E"/>
    <w:rsid w:val="005A5F7A"/>
    <w:rsid w:val="005A6353"/>
    <w:rsid w:val="005A6609"/>
    <w:rsid w:val="005A688F"/>
    <w:rsid w:val="005A6BE1"/>
    <w:rsid w:val="005A6E25"/>
    <w:rsid w:val="005A704E"/>
    <w:rsid w:val="005A736E"/>
    <w:rsid w:val="005A74D3"/>
    <w:rsid w:val="005A77CD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A15"/>
    <w:rsid w:val="005B3AD7"/>
    <w:rsid w:val="005B3B75"/>
    <w:rsid w:val="005B3BBE"/>
    <w:rsid w:val="005B416D"/>
    <w:rsid w:val="005B4174"/>
    <w:rsid w:val="005B431A"/>
    <w:rsid w:val="005B46DA"/>
    <w:rsid w:val="005B46FE"/>
    <w:rsid w:val="005B4EAC"/>
    <w:rsid w:val="005B4F0D"/>
    <w:rsid w:val="005B4F3C"/>
    <w:rsid w:val="005B5460"/>
    <w:rsid w:val="005B55B4"/>
    <w:rsid w:val="005B56E4"/>
    <w:rsid w:val="005B5E0D"/>
    <w:rsid w:val="005B5F5E"/>
    <w:rsid w:val="005B6062"/>
    <w:rsid w:val="005B66CA"/>
    <w:rsid w:val="005B681A"/>
    <w:rsid w:val="005B68D4"/>
    <w:rsid w:val="005B6926"/>
    <w:rsid w:val="005B6B49"/>
    <w:rsid w:val="005B6EA2"/>
    <w:rsid w:val="005B7099"/>
    <w:rsid w:val="005B7630"/>
    <w:rsid w:val="005B781D"/>
    <w:rsid w:val="005B7C74"/>
    <w:rsid w:val="005B7CF7"/>
    <w:rsid w:val="005B7E65"/>
    <w:rsid w:val="005B7E6F"/>
    <w:rsid w:val="005C0152"/>
    <w:rsid w:val="005C01AC"/>
    <w:rsid w:val="005C01C0"/>
    <w:rsid w:val="005C03DF"/>
    <w:rsid w:val="005C0530"/>
    <w:rsid w:val="005C05C3"/>
    <w:rsid w:val="005C0685"/>
    <w:rsid w:val="005C0874"/>
    <w:rsid w:val="005C0E50"/>
    <w:rsid w:val="005C0E86"/>
    <w:rsid w:val="005C0F44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0E8"/>
    <w:rsid w:val="005C3162"/>
    <w:rsid w:val="005C3A4F"/>
    <w:rsid w:val="005C3ABF"/>
    <w:rsid w:val="005C3D9A"/>
    <w:rsid w:val="005C3E4A"/>
    <w:rsid w:val="005C40AC"/>
    <w:rsid w:val="005C41CC"/>
    <w:rsid w:val="005C427E"/>
    <w:rsid w:val="005C435F"/>
    <w:rsid w:val="005C4BA2"/>
    <w:rsid w:val="005C51F8"/>
    <w:rsid w:val="005C549D"/>
    <w:rsid w:val="005C58D2"/>
    <w:rsid w:val="005C5EE5"/>
    <w:rsid w:val="005C5F15"/>
    <w:rsid w:val="005C5FDA"/>
    <w:rsid w:val="005C60DC"/>
    <w:rsid w:val="005C6432"/>
    <w:rsid w:val="005C64CE"/>
    <w:rsid w:val="005C6630"/>
    <w:rsid w:val="005C669E"/>
    <w:rsid w:val="005C678A"/>
    <w:rsid w:val="005C69AC"/>
    <w:rsid w:val="005C6C83"/>
    <w:rsid w:val="005C6FA4"/>
    <w:rsid w:val="005C7006"/>
    <w:rsid w:val="005C701D"/>
    <w:rsid w:val="005C714E"/>
    <w:rsid w:val="005C7B72"/>
    <w:rsid w:val="005C7D71"/>
    <w:rsid w:val="005C7F43"/>
    <w:rsid w:val="005C7FF3"/>
    <w:rsid w:val="005D029A"/>
    <w:rsid w:val="005D02C8"/>
    <w:rsid w:val="005D0338"/>
    <w:rsid w:val="005D046A"/>
    <w:rsid w:val="005D0C77"/>
    <w:rsid w:val="005D0D60"/>
    <w:rsid w:val="005D0F73"/>
    <w:rsid w:val="005D115D"/>
    <w:rsid w:val="005D1205"/>
    <w:rsid w:val="005D1575"/>
    <w:rsid w:val="005D18B8"/>
    <w:rsid w:val="005D1966"/>
    <w:rsid w:val="005D1BBF"/>
    <w:rsid w:val="005D1D4D"/>
    <w:rsid w:val="005D1D96"/>
    <w:rsid w:val="005D1ED4"/>
    <w:rsid w:val="005D2369"/>
    <w:rsid w:val="005D266A"/>
    <w:rsid w:val="005D2855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5F"/>
    <w:rsid w:val="005D5E74"/>
    <w:rsid w:val="005D67C9"/>
    <w:rsid w:val="005D6A35"/>
    <w:rsid w:val="005D6B55"/>
    <w:rsid w:val="005D707A"/>
    <w:rsid w:val="005D7262"/>
    <w:rsid w:val="005D7575"/>
    <w:rsid w:val="005D7727"/>
    <w:rsid w:val="005D7DA6"/>
    <w:rsid w:val="005E0A55"/>
    <w:rsid w:val="005E0C5B"/>
    <w:rsid w:val="005E0DA9"/>
    <w:rsid w:val="005E1132"/>
    <w:rsid w:val="005E1339"/>
    <w:rsid w:val="005E1AD4"/>
    <w:rsid w:val="005E1CB9"/>
    <w:rsid w:val="005E1D68"/>
    <w:rsid w:val="005E2332"/>
    <w:rsid w:val="005E288D"/>
    <w:rsid w:val="005E29BC"/>
    <w:rsid w:val="005E2CA8"/>
    <w:rsid w:val="005E2D0F"/>
    <w:rsid w:val="005E2DE4"/>
    <w:rsid w:val="005E3489"/>
    <w:rsid w:val="005E359C"/>
    <w:rsid w:val="005E35D2"/>
    <w:rsid w:val="005E39B2"/>
    <w:rsid w:val="005E3A69"/>
    <w:rsid w:val="005E3B8A"/>
    <w:rsid w:val="005E3C0E"/>
    <w:rsid w:val="005E3DAC"/>
    <w:rsid w:val="005E40F0"/>
    <w:rsid w:val="005E4873"/>
    <w:rsid w:val="005E49F3"/>
    <w:rsid w:val="005E4A35"/>
    <w:rsid w:val="005E4C0E"/>
    <w:rsid w:val="005E4D92"/>
    <w:rsid w:val="005E4DAC"/>
    <w:rsid w:val="005E53EC"/>
    <w:rsid w:val="005E5D04"/>
    <w:rsid w:val="005E5ED8"/>
    <w:rsid w:val="005E5F99"/>
    <w:rsid w:val="005E6038"/>
    <w:rsid w:val="005E68FF"/>
    <w:rsid w:val="005E69EA"/>
    <w:rsid w:val="005E6A30"/>
    <w:rsid w:val="005E6BA6"/>
    <w:rsid w:val="005E6E8B"/>
    <w:rsid w:val="005E704D"/>
    <w:rsid w:val="005E731A"/>
    <w:rsid w:val="005E74A9"/>
    <w:rsid w:val="005E7BC4"/>
    <w:rsid w:val="005E7DEF"/>
    <w:rsid w:val="005E7E7A"/>
    <w:rsid w:val="005F00EF"/>
    <w:rsid w:val="005F03F8"/>
    <w:rsid w:val="005F0675"/>
    <w:rsid w:val="005F07A9"/>
    <w:rsid w:val="005F0816"/>
    <w:rsid w:val="005F085C"/>
    <w:rsid w:val="005F09B9"/>
    <w:rsid w:val="005F09EB"/>
    <w:rsid w:val="005F11C6"/>
    <w:rsid w:val="005F142D"/>
    <w:rsid w:val="005F1728"/>
    <w:rsid w:val="005F1F06"/>
    <w:rsid w:val="005F2B0C"/>
    <w:rsid w:val="005F2C91"/>
    <w:rsid w:val="005F2D54"/>
    <w:rsid w:val="005F2E13"/>
    <w:rsid w:val="005F2EF5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DA"/>
    <w:rsid w:val="005F4850"/>
    <w:rsid w:val="005F4FA0"/>
    <w:rsid w:val="005F511D"/>
    <w:rsid w:val="005F5224"/>
    <w:rsid w:val="005F52DB"/>
    <w:rsid w:val="005F543B"/>
    <w:rsid w:val="005F56FA"/>
    <w:rsid w:val="005F5A17"/>
    <w:rsid w:val="005F6237"/>
    <w:rsid w:val="005F6526"/>
    <w:rsid w:val="005F65A9"/>
    <w:rsid w:val="005F6936"/>
    <w:rsid w:val="005F69CC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F0F"/>
    <w:rsid w:val="006005F2"/>
    <w:rsid w:val="00600670"/>
    <w:rsid w:val="006007D1"/>
    <w:rsid w:val="006011D3"/>
    <w:rsid w:val="006012C8"/>
    <w:rsid w:val="0060171A"/>
    <w:rsid w:val="00601D10"/>
    <w:rsid w:val="00601F13"/>
    <w:rsid w:val="006024DE"/>
    <w:rsid w:val="00602A13"/>
    <w:rsid w:val="00602B07"/>
    <w:rsid w:val="00602F13"/>
    <w:rsid w:val="00603321"/>
    <w:rsid w:val="00603617"/>
    <w:rsid w:val="00603756"/>
    <w:rsid w:val="006037B2"/>
    <w:rsid w:val="00603883"/>
    <w:rsid w:val="00603ADF"/>
    <w:rsid w:val="00603CDB"/>
    <w:rsid w:val="00603EDF"/>
    <w:rsid w:val="0060407D"/>
    <w:rsid w:val="00604242"/>
    <w:rsid w:val="006048A6"/>
    <w:rsid w:val="00604DA0"/>
    <w:rsid w:val="00605014"/>
    <w:rsid w:val="00605087"/>
    <w:rsid w:val="00605139"/>
    <w:rsid w:val="006051D6"/>
    <w:rsid w:val="0060546A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7B38"/>
    <w:rsid w:val="00607C2E"/>
    <w:rsid w:val="00607DFE"/>
    <w:rsid w:val="00607E73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388"/>
    <w:rsid w:val="006116E5"/>
    <w:rsid w:val="00611A1A"/>
    <w:rsid w:val="00611A93"/>
    <w:rsid w:val="00611B18"/>
    <w:rsid w:val="00611B74"/>
    <w:rsid w:val="00611D04"/>
    <w:rsid w:val="00611E93"/>
    <w:rsid w:val="00611F86"/>
    <w:rsid w:val="00611FE4"/>
    <w:rsid w:val="0061220A"/>
    <w:rsid w:val="0061241F"/>
    <w:rsid w:val="00612B23"/>
    <w:rsid w:val="00612C95"/>
    <w:rsid w:val="00612DA1"/>
    <w:rsid w:val="00612E09"/>
    <w:rsid w:val="00613526"/>
    <w:rsid w:val="00613788"/>
    <w:rsid w:val="006138C4"/>
    <w:rsid w:val="00613B97"/>
    <w:rsid w:val="00613CA0"/>
    <w:rsid w:val="00613D09"/>
    <w:rsid w:val="0061442C"/>
    <w:rsid w:val="00614BF9"/>
    <w:rsid w:val="00614D79"/>
    <w:rsid w:val="006150F0"/>
    <w:rsid w:val="006153FF"/>
    <w:rsid w:val="006156B8"/>
    <w:rsid w:val="00615B0F"/>
    <w:rsid w:val="00615D49"/>
    <w:rsid w:val="00615E91"/>
    <w:rsid w:val="00615EAB"/>
    <w:rsid w:val="0061629D"/>
    <w:rsid w:val="006167C5"/>
    <w:rsid w:val="00616946"/>
    <w:rsid w:val="00616961"/>
    <w:rsid w:val="00616C54"/>
    <w:rsid w:val="00616CF6"/>
    <w:rsid w:val="00616F5D"/>
    <w:rsid w:val="0061700D"/>
    <w:rsid w:val="006172A8"/>
    <w:rsid w:val="00617563"/>
    <w:rsid w:val="006175AF"/>
    <w:rsid w:val="006175EF"/>
    <w:rsid w:val="00617640"/>
    <w:rsid w:val="006176EC"/>
    <w:rsid w:val="00617911"/>
    <w:rsid w:val="0061798A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326"/>
    <w:rsid w:val="00621B2B"/>
    <w:rsid w:val="00621E0C"/>
    <w:rsid w:val="0062212A"/>
    <w:rsid w:val="00622350"/>
    <w:rsid w:val="00622355"/>
    <w:rsid w:val="006223B6"/>
    <w:rsid w:val="00622657"/>
    <w:rsid w:val="0062276E"/>
    <w:rsid w:val="006229B8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47E4"/>
    <w:rsid w:val="006249A6"/>
    <w:rsid w:val="00624F53"/>
    <w:rsid w:val="00624F6A"/>
    <w:rsid w:val="0062589B"/>
    <w:rsid w:val="006258F1"/>
    <w:rsid w:val="00625C25"/>
    <w:rsid w:val="00625D3B"/>
    <w:rsid w:val="0062609E"/>
    <w:rsid w:val="0062652D"/>
    <w:rsid w:val="006266BE"/>
    <w:rsid w:val="00626721"/>
    <w:rsid w:val="00626730"/>
    <w:rsid w:val="0062694D"/>
    <w:rsid w:val="006269B9"/>
    <w:rsid w:val="006269FE"/>
    <w:rsid w:val="00626AEE"/>
    <w:rsid w:val="00626EDD"/>
    <w:rsid w:val="006274A0"/>
    <w:rsid w:val="00627565"/>
    <w:rsid w:val="00627C3E"/>
    <w:rsid w:val="00627D1B"/>
    <w:rsid w:val="006300D8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861"/>
    <w:rsid w:val="00633717"/>
    <w:rsid w:val="00633A78"/>
    <w:rsid w:val="00633AAC"/>
    <w:rsid w:val="00633E5D"/>
    <w:rsid w:val="00633F5F"/>
    <w:rsid w:val="00634016"/>
    <w:rsid w:val="006341BA"/>
    <w:rsid w:val="006348A8"/>
    <w:rsid w:val="00634BEB"/>
    <w:rsid w:val="0063503E"/>
    <w:rsid w:val="00635261"/>
    <w:rsid w:val="00635525"/>
    <w:rsid w:val="00635A7B"/>
    <w:rsid w:val="0063604A"/>
    <w:rsid w:val="0063622F"/>
    <w:rsid w:val="00636488"/>
    <w:rsid w:val="006364ED"/>
    <w:rsid w:val="006367E4"/>
    <w:rsid w:val="00636BD4"/>
    <w:rsid w:val="006371F0"/>
    <w:rsid w:val="00637350"/>
    <w:rsid w:val="00637567"/>
    <w:rsid w:val="00637D99"/>
    <w:rsid w:val="00637DF8"/>
    <w:rsid w:val="00637F50"/>
    <w:rsid w:val="0064008E"/>
    <w:rsid w:val="006407B8"/>
    <w:rsid w:val="00640828"/>
    <w:rsid w:val="00640A69"/>
    <w:rsid w:val="00640C5B"/>
    <w:rsid w:val="00640CD2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A49"/>
    <w:rsid w:val="00641C5F"/>
    <w:rsid w:val="00642028"/>
    <w:rsid w:val="006424B7"/>
    <w:rsid w:val="006429D4"/>
    <w:rsid w:val="00642D31"/>
    <w:rsid w:val="00642E6C"/>
    <w:rsid w:val="00642ECF"/>
    <w:rsid w:val="006432BC"/>
    <w:rsid w:val="00643BA2"/>
    <w:rsid w:val="00643BA6"/>
    <w:rsid w:val="00644219"/>
    <w:rsid w:val="00644232"/>
    <w:rsid w:val="006442FD"/>
    <w:rsid w:val="00644B60"/>
    <w:rsid w:val="00644D7F"/>
    <w:rsid w:val="00644FCD"/>
    <w:rsid w:val="00644FF1"/>
    <w:rsid w:val="006454EA"/>
    <w:rsid w:val="006458DE"/>
    <w:rsid w:val="00645A14"/>
    <w:rsid w:val="00645A2B"/>
    <w:rsid w:val="006460A5"/>
    <w:rsid w:val="00646118"/>
    <w:rsid w:val="0064645D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C0"/>
    <w:rsid w:val="006521A1"/>
    <w:rsid w:val="0065233A"/>
    <w:rsid w:val="006524CA"/>
    <w:rsid w:val="00652756"/>
    <w:rsid w:val="006527D2"/>
    <w:rsid w:val="0065292E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EAD"/>
    <w:rsid w:val="00653F47"/>
    <w:rsid w:val="00654404"/>
    <w:rsid w:val="0065444E"/>
    <w:rsid w:val="00654D0A"/>
    <w:rsid w:val="00654D90"/>
    <w:rsid w:val="00654DD2"/>
    <w:rsid w:val="006556DE"/>
    <w:rsid w:val="006557AB"/>
    <w:rsid w:val="006559CA"/>
    <w:rsid w:val="006559F2"/>
    <w:rsid w:val="00655A96"/>
    <w:rsid w:val="00655F52"/>
    <w:rsid w:val="00656154"/>
    <w:rsid w:val="0065631D"/>
    <w:rsid w:val="0065639D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D84"/>
    <w:rsid w:val="00660E57"/>
    <w:rsid w:val="00660EBE"/>
    <w:rsid w:val="00661371"/>
    <w:rsid w:val="00661ACE"/>
    <w:rsid w:val="00661CC0"/>
    <w:rsid w:val="006621A9"/>
    <w:rsid w:val="00662462"/>
    <w:rsid w:val="006624CB"/>
    <w:rsid w:val="00662630"/>
    <w:rsid w:val="0066271E"/>
    <w:rsid w:val="00662975"/>
    <w:rsid w:val="00662996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887"/>
    <w:rsid w:val="00665A67"/>
    <w:rsid w:val="00665B4B"/>
    <w:rsid w:val="00665F68"/>
    <w:rsid w:val="0066613F"/>
    <w:rsid w:val="0066625D"/>
    <w:rsid w:val="006664B3"/>
    <w:rsid w:val="006669CE"/>
    <w:rsid w:val="00666A7D"/>
    <w:rsid w:val="00666AC3"/>
    <w:rsid w:val="00667000"/>
    <w:rsid w:val="00667303"/>
    <w:rsid w:val="0066799A"/>
    <w:rsid w:val="00667C3D"/>
    <w:rsid w:val="00667DE6"/>
    <w:rsid w:val="006701EA"/>
    <w:rsid w:val="00670446"/>
    <w:rsid w:val="006704F7"/>
    <w:rsid w:val="006708DC"/>
    <w:rsid w:val="00670AA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1CB"/>
    <w:rsid w:val="00675B46"/>
    <w:rsid w:val="00675B93"/>
    <w:rsid w:val="006761E2"/>
    <w:rsid w:val="00676384"/>
    <w:rsid w:val="00676414"/>
    <w:rsid w:val="006769B7"/>
    <w:rsid w:val="00676A04"/>
    <w:rsid w:val="00676A1A"/>
    <w:rsid w:val="00676B89"/>
    <w:rsid w:val="00676DB2"/>
    <w:rsid w:val="006770AD"/>
    <w:rsid w:val="006770C5"/>
    <w:rsid w:val="006771A1"/>
    <w:rsid w:val="006774E2"/>
    <w:rsid w:val="006775A6"/>
    <w:rsid w:val="006776A0"/>
    <w:rsid w:val="00677778"/>
    <w:rsid w:val="0067796C"/>
    <w:rsid w:val="00677DC0"/>
    <w:rsid w:val="00677DE4"/>
    <w:rsid w:val="0068037E"/>
    <w:rsid w:val="006803C6"/>
    <w:rsid w:val="00680426"/>
    <w:rsid w:val="00680606"/>
    <w:rsid w:val="0068065D"/>
    <w:rsid w:val="00680706"/>
    <w:rsid w:val="00680E37"/>
    <w:rsid w:val="00680F7B"/>
    <w:rsid w:val="00681054"/>
    <w:rsid w:val="006811B9"/>
    <w:rsid w:val="006813EA"/>
    <w:rsid w:val="00681672"/>
    <w:rsid w:val="00681962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846"/>
    <w:rsid w:val="00684A6D"/>
    <w:rsid w:val="00684AED"/>
    <w:rsid w:val="00684AEF"/>
    <w:rsid w:val="00684F71"/>
    <w:rsid w:val="006852B6"/>
    <w:rsid w:val="006853E8"/>
    <w:rsid w:val="00685A71"/>
    <w:rsid w:val="00685E79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869"/>
    <w:rsid w:val="00692B52"/>
    <w:rsid w:val="00693170"/>
    <w:rsid w:val="006931E4"/>
    <w:rsid w:val="00693285"/>
    <w:rsid w:val="00693742"/>
    <w:rsid w:val="00693B4A"/>
    <w:rsid w:val="00693E53"/>
    <w:rsid w:val="00693FEE"/>
    <w:rsid w:val="00694245"/>
    <w:rsid w:val="00694474"/>
    <w:rsid w:val="006949F1"/>
    <w:rsid w:val="00694E56"/>
    <w:rsid w:val="006953A6"/>
    <w:rsid w:val="006955ED"/>
    <w:rsid w:val="006957E6"/>
    <w:rsid w:val="00695B24"/>
    <w:rsid w:val="00695ECE"/>
    <w:rsid w:val="0069697D"/>
    <w:rsid w:val="00696AED"/>
    <w:rsid w:val="00696B0D"/>
    <w:rsid w:val="00696C75"/>
    <w:rsid w:val="00697175"/>
    <w:rsid w:val="006971FE"/>
    <w:rsid w:val="00697449"/>
    <w:rsid w:val="00697690"/>
    <w:rsid w:val="006976EB"/>
    <w:rsid w:val="006977EA"/>
    <w:rsid w:val="006977EE"/>
    <w:rsid w:val="00697C01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9CD"/>
    <w:rsid w:val="006A2C86"/>
    <w:rsid w:val="006A2FF9"/>
    <w:rsid w:val="006A30DA"/>
    <w:rsid w:val="006A32CD"/>
    <w:rsid w:val="006A339F"/>
    <w:rsid w:val="006A33E3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947"/>
    <w:rsid w:val="006A6BC4"/>
    <w:rsid w:val="006A6D7A"/>
    <w:rsid w:val="006A728D"/>
    <w:rsid w:val="006A743D"/>
    <w:rsid w:val="006A7464"/>
    <w:rsid w:val="006A76CC"/>
    <w:rsid w:val="006A7A19"/>
    <w:rsid w:val="006A7D56"/>
    <w:rsid w:val="006A7F17"/>
    <w:rsid w:val="006B00FC"/>
    <w:rsid w:val="006B03AC"/>
    <w:rsid w:val="006B04EF"/>
    <w:rsid w:val="006B07E9"/>
    <w:rsid w:val="006B0B22"/>
    <w:rsid w:val="006B0BE7"/>
    <w:rsid w:val="006B0E1E"/>
    <w:rsid w:val="006B0F33"/>
    <w:rsid w:val="006B0F95"/>
    <w:rsid w:val="006B12A7"/>
    <w:rsid w:val="006B1359"/>
    <w:rsid w:val="006B1A87"/>
    <w:rsid w:val="006B1C0D"/>
    <w:rsid w:val="006B1C1A"/>
    <w:rsid w:val="006B2650"/>
    <w:rsid w:val="006B2731"/>
    <w:rsid w:val="006B292D"/>
    <w:rsid w:val="006B2FBC"/>
    <w:rsid w:val="006B30FD"/>
    <w:rsid w:val="006B3863"/>
    <w:rsid w:val="006B3AFB"/>
    <w:rsid w:val="006B3C5C"/>
    <w:rsid w:val="006B3E3A"/>
    <w:rsid w:val="006B4043"/>
    <w:rsid w:val="006B43A2"/>
    <w:rsid w:val="006B47AF"/>
    <w:rsid w:val="006B4B28"/>
    <w:rsid w:val="006B4D2B"/>
    <w:rsid w:val="006B4DA0"/>
    <w:rsid w:val="006B4E4F"/>
    <w:rsid w:val="006B4EF9"/>
    <w:rsid w:val="006B5D73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938"/>
    <w:rsid w:val="006C0B2B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82C"/>
    <w:rsid w:val="006C3AFB"/>
    <w:rsid w:val="006C3D0F"/>
    <w:rsid w:val="006C3F68"/>
    <w:rsid w:val="006C4735"/>
    <w:rsid w:val="006C49D8"/>
    <w:rsid w:val="006C4D90"/>
    <w:rsid w:val="006C50D7"/>
    <w:rsid w:val="006C5357"/>
    <w:rsid w:val="006C53E7"/>
    <w:rsid w:val="006C5764"/>
    <w:rsid w:val="006C5FF4"/>
    <w:rsid w:val="006C6138"/>
    <w:rsid w:val="006C616F"/>
    <w:rsid w:val="006C623C"/>
    <w:rsid w:val="006C66B7"/>
    <w:rsid w:val="006C68B9"/>
    <w:rsid w:val="006C6934"/>
    <w:rsid w:val="006C71B2"/>
    <w:rsid w:val="006C734F"/>
    <w:rsid w:val="006C74C2"/>
    <w:rsid w:val="006C777B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59A"/>
    <w:rsid w:val="006D0685"/>
    <w:rsid w:val="006D06C8"/>
    <w:rsid w:val="006D07EE"/>
    <w:rsid w:val="006D08C2"/>
    <w:rsid w:val="006D08DD"/>
    <w:rsid w:val="006D0AFA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928"/>
    <w:rsid w:val="006D2B73"/>
    <w:rsid w:val="006D2D5F"/>
    <w:rsid w:val="006D2E16"/>
    <w:rsid w:val="006D30B1"/>
    <w:rsid w:val="006D32F7"/>
    <w:rsid w:val="006D37BD"/>
    <w:rsid w:val="006D3C69"/>
    <w:rsid w:val="006D3D2C"/>
    <w:rsid w:val="006D3E9F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5A6"/>
    <w:rsid w:val="006D56A9"/>
    <w:rsid w:val="006D5C3B"/>
    <w:rsid w:val="006D5D53"/>
    <w:rsid w:val="006D5E0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D30"/>
    <w:rsid w:val="006E2E1A"/>
    <w:rsid w:val="006E2E99"/>
    <w:rsid w:val="006E35E5"/>
    <w:rsid w:val="006E3A07"/>
    <w:rsid w:val="006E3A4F"/>
    <w:rsid w:val="006E3AF7"/>
    <w:rsid w:val="006E3B7B"/>
    <w:rsid w:val="006E476B"/>
    <w:rsid w:val="006E482F"/>
    <w:rsid w:val="006E49BF"/>
    <w:rsid w:val="006E4BE0"/>
    <w:rsid w:val="006E4C2A"/>
    <w:rsid w:val="006E4D01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FE4"/>
    <w:rsid w:val="006F13A9"/>
    <w:rsid w:val="006F1A05"/>
    <w:rsid w:val="006F1A76"/>
    <w:rsid w:val="006F1C5E"/>
    <w:rsid w:val="006F1C67"/>
    <w:rsid w:val="006F1C7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981"/>
    <w:rsid w:val="006F4C5D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84D"/>
    <w:rsid w:val="00703934"/>
    <w:rsid w:val="0070393D"/>
    <w:rsid w:val="007039AE"/>
    <w:rsid w:val="00703D04"/>
    <w:rsid w:val="00703FA9"/>
    <w:rsid w:val="00703FB5"/>
    <w:rsid w:val="0070414D"/>
    <w:rsid w:val="00704361"/>
    <w:rsid w:val="00704526"/>
    <w:rsid w:val="00704637"/>
    <w:rsid w:val="00704742"/>
    <w:rsid w:val="00704C0B"/>
    <w:rsid w:val="0070516A"/>
    <w:rsid w:val="007051F2"/>
    <w:rsid w:val="007052C8"/>
    <w:rsid w:val="0070540F"/>
    <w:rsid w:val="00705530"/>
    <w:rsid w:val="00705B40"/>
    <w:rsid w:val="007060E2"/>
    <w:rsid w:val="0070622E"/>
    <w:rsid w:val="0070633C"/>
    <w:rsid w:val="00706CA5"/>
    <w:rsid w:val="00707022"/>
    <w:rsid w:val="007070D3"/>
    <w:rsid w:val="007072D5"/>
    <w:rsid w:val="00707580"/>
    <w:rsid w:val="00707CF4"/>
    <w:rsid w:val="00707F69"/>
    <w:rsid w:val="00707FFC"/>
    <w:rsid w:val="0071003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BA7"/>
    <w:rsid w:val="00712EE5"/>
    <w:rsid w:val="00713512"/>
    <w:rsid w:val="007136C3"/>
    <w:rsid w:val="00713827"/>
    <w:rsid w:val="00713852"/>
    <w:rsid w:val="00713929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76A"/>
    <w:rsid w:val="00715820"/>
    <w:rsid w:val="00715D68"/>
    <w:rsid w:val="00715FD3"/>
    <w:rsid w:val="00716403"/>
    <w:rsid w:val="007165A4"/>
    <w:rsid w:val="00716640"/>
    <w:rsid w:val="00716BF0"/>
    <w:rsid w:val="00716CD7"/>
    <w:rsid w:val="00716F48"/>
    <w:rsid w:val="00717045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F3"/>
    <w:rsid w:val="00720E97"/>
    <w:rsid w:val="00720EED"/>
    <w:rsid w:val="0072113D"/>
    <w:rsid w:val="0072182A"/>
    <w:rsid w:val="00721A2D"/>
    <w:rsid w:val="00721B3F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D0A"/>
    <w:rsid w:val="0072618F"/>
    <w:rsid w:val="007262F6"/>
    <w:rsid w:val="0072660A"/>
    <w:rsid w:val="00726621"/>
    <w:rsid w:val="0072664C"/>
    <w:rsid w:val="00726849"/>
    <w:rsid w:val="00726AF2"/>
    <w:rsid w:val="00726CF6"/>
    <w:rsid w:val="007272ED"/>
    <w:rsid w:val="0072731D"/>
    <w:rsid w:val="00727439"/>
    <w:rsid w:val="007276E0"/>
    <w:rsid w:val="00727868"/>
    <w:rsid w:val="0072786A"/>
    <w:rsid w:val="00727910"/>
    <w:rsid w:val="007279C5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C6"/>
    <w:rsid w:val="00733085"/>
    <w:rsid w:val="00733291"/>
    <w:rsid w:val="00733A2D"/>
    <w:rsid w:val="00733C36"/>
    <w:rsid w:val="00733CCB"/>
    <w:rsid w:val="00733D65"/>
    <w:rsid w:val="007344B5"/>
    <w:rsid w:val="007346FA"/>
    <w:rsid w:val="00734ED8"/>
    <w:rsid w:val="00735522"/>
    <w:rsid w:val="00735566"/>
    <w:rsid w:val="0073571F"/>
    <w:rsid w:val="007357FC"/>
    <w:rsid w:val="0073584F"/>
    <w:rsid w:val="00735958"/>
    <w:rsid w:val="00735A60"/>
    <w:rsid w:val="00735DD5"/>
    <w:rsid w:val="00736050"/>
    <w:rsid w:val="007360B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B62"/>
    <w:rsid w:val="00737D50"/>
    <w:rsid w:val="00737EC6"/>
    <w:rsid w:val="00740456"/>
    <w:rsid w:val="0074063A"/>
    <w:rsid w:val="007407A5"/>
    <w:rsid w:val="00740B41"/>
    <w:rsid w:val="00740B75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F"/>
    <w:rsid w:val="00744083"/>
    <w:rsid w:val="0074447A"/>
    <w:rsid w:val="007444B9"/>
    <w:rsid w:val="0074459F"/>
    <w:rsid w:val="0074464D"/>
    <w:rsid w:val="007446A6"/>
    <w:rsid w:val="00745003"/>
    <w:rsid w:val="00745281"/>
    <w:rsid w:val="007452E8"/>
    <w:rsid w:val="007453F4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42B"/>
    <w:rsid w:val="0074663F"/>
    <w:rsid w:val="00746BE9"/>
    <w:rsid w:val="00746D01"/>
    <w:rsid w:val="00747078"/>
    <w:rsid w:val="007471F5"/>
    <w:rsid w:val="00747678"/>
    <w:rsid w:val="007476F1"/>
    <w:rsid w:val="0074779E"/>
    <w:rsid w:val="0074797C"/>
    <w:rsid w:val="00747B41"/>
    <w:rsid w:val="00747D83"/>
    <w:rsid w:val="007505D9"/>
    <w:rsid w:val="0075060B"/>
    <w:rsid w:val="00750682"/>
    <w:rsid w:val="00750880"/>
    <w:rsid w:val="00750B26"/>
    <w:rsid w:val="00750BE6"/>
    <w:rsid w:val="00750D81"/>
    <w:rsid w:val="007510D2"/>
    <w:rsid w:val="00751158"/>
    <w:rsid w:val="007511FD"/>
    <w:rsid w:val="0075137E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913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CDD"/>
    <w:rsid w:val="00755E3A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96A"/>
    <w:rsid w:val="00757AFB"/>
    <w:rsid w:val="00760429"/>
    <w:rsid w:val="007605A8"/>
    <w:rsid w:val="007609B0"/>
    <w:rsid w:val="00760AEA"/>
    <w:rsid w:val="00760E1D"/>
    <w:rsid w:val="0076107F"/>
    <w:rsid w:val="0076128C"/>
    <w:rsid w:val="00761338"/>
    <w:rsid w:val="00761593"/>
    <w:rsid w:val="007616E4"/>
    <w:rsid w:val="00761BA1"/>
    <w:rsid w:val="00762252"/>
    <w:rsid w:val="007628DE"/>
    <w:rsid w:val="00762BA5"/>
    <w:rsid w:val="0076306E"/>
    <w:rsid w:val="0076321F"/>
    <w:rsid w:val="00763672"/>
    <w:rsid w:val="0076377E"/>
    <w:rsid w:val="00763948"/>
    <w:rsid w:val="007642A0"/>
    <w:rsid w:val="0076472F"/>
    <w:rsid w:val="00764C03"/>
    <w:rsid w:val="00764D05"/>
    <w:rsid w:val="00764D86"/>
    <w:rsid w:val="00764F88"/>
    <w:rsid w:val="00765006"/>
    <w:rsid w:val="0076547A"/>
    <w:rsid w:val="0076572E"/>
    <w:rsid w:val="00765A3F"/>
    <w:rsid w:val="00765C39"/>
    <w:rsid w:val="00765D24"/>
    <w:rsid w:val="00765EC6"/>
    <w:rsid w:val="00765F12"/>
    <w:rsid w:val="00766D76"/>
    <w:rsid w:val="00766E67"/>
    <w:rsid w:val="00767138"/>
    <w:rsid w:val="0076757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B3F"/>
    <w:rsid w:val="00771FF7"/>
    <w:rsid w:val="00772152"/>
    <w:rsid w:val="00772473"/>
    <w:rsid w:val="0077263D"/>
    <w:rsid w:val="00772E3B"/>
    <w:rsid w:val="0077370D"/>
    <w:rsid w:val="00773908"/>
    <w:rsid w:val="00773CCE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E74"/>
    <w:rsid w:val="007768BB"/>
    <w:rsid w:val="0077698A"/>
    <w:rsid w:val="00776F26"/>
    <w:rsid w:val="00776F73"/>
    <w:rsid w:val="0077749C"/>
    <w:rsid w:val="0077757C"/>
    <w:rsid w:val="007777D5"/>
    <w:rsid w:val="0077786D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10DE"/>
    <w:rsid w:val="00781257"/>
    <w:rsid w:val="00781606"/>
    <w:rsid w:val="007817B9"/>
    <w:rsid w:val="007818B9"/>
    <w:rsid w:val="00781BD8"/>
    <w:rsid w:val="00781D1D"/>
    <w:rsid w:val="00781F03"/>
    <w:rsid w:val="007822BB"/>
    <w:rsid w:val="00782516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9A7"/>
    <w:rsid w:val="00786B61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E2E"/>
    <w:rsid w:val="0079127E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242"/>
    <w:rsid w:val="00793341"/>
    <w:rsid w:val="0079381C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6073"/>
    <w:rsid w:val="007961E0"/>
    <w:rsid w:val="00796640"/>
    <w:rsid w:val="00796B19"/>
    <w:rsid w:val="00797081"/>
    <w:rsid w:val="0079727A"/>
    <w:rsid w:val="007977F8"/>
    <w:rsid w:val="007A02E3"/>
    <w:rsid w:val="007A03F6"/>
    <w:rsid w:val="007A083C"/>
    <w:rsid w:val="007A0960"/>
    <w:rsid w:val="007A0A51"/>
    <w:rsid w:val="007A0C7C"/>
    <w:rsid w:val="007A11C6"/>
    <w:rsid w:val="007A1236"/>
    <w:rsid w:val="007A1471"/>
    <w:rsid w:val="007A1580"/>
    <w:rsid w:val="007A168A"/>
    <w:rsid w:val="007A16FA"/>
    <w:rsid w:val="007A1B82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313"/>
    <w:rsid w:val="007A4503"/>
    <w:rsid w:val="007A4A01"/>
    <w:rsid w:val="007A4FA7"/>
    <w:rsid w:val="007A5133"/>
    <w:rsid w:val="007A54DF"/>
    <w:rsid w:val="007A55C8"/>
    <w:rsid w:val="007A57A0"/>
    <w:rsid w:val="007A58E8"/>
    <w:rsid w:val="007A5CE9"/>
    <w:rsid w:val="007A604E"/>
    <w:rsid w:val="007A60FD"/>
    <w:rsid w:val="007A6654"/>
    <w:rsid w:val="007A6A9A"/>
    <w:rsid w:val="007A6EFC"/>
    <w:rsid w:val="007A701C"/>
    <w:rsid w:val="007A7262"/>
    <w:rsid w:val="007A744D"/>
    <w:rsid w:val="007A754A"/>
    <w:rsid w:val="007A76C8"/>
    <w:rsid w:val="007A7901"/>
    <w:rsid w:val="007A7960"/>
    <w:rsid w:val="007A7AD1"/>
    <w:rsid w:val="007A7E7F"/>
    <w:rsid w:val="007B0745"/>
    <w:rsid w:val="007B0950"/>
    <w:rsid w:val="007B0A51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64D"/>
    <w:rsid w:val="007B272E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4F5"/>
    <w:rsid w:val="007B47D5"/>
    <w:rsid w:val="007B4BF1"/>
    <w:rsid w:val="007B4FDC"/>
    <w:rsid w:val="007B5000"/>
    <w:rsid w:val="007B50D6"/>
    <w:rsid w:val="007B5375"/>
    <w:rsid w:val="007B550C"/>
    <w:rsid w:val="007B5805"/>
    <w:rsid w:val="007B5E88"/>
    <w:rsid w:val="007B5F36"/>
    <w:rsid w:val="007B7B61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6A2"/>
    <w:rsid w:val="007C07F1"/>
    <w:rsid w:val="007C0834"/>
    <w:rsid w:val="007C0C22"/>
    <w:rsid w:val="007C0EB7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E8A"/>
    <w:rsid w:val="007C3E9C"/>
    <w:rsid w:val="007C41C6"/>
    <w:rsid w:val="007C48D5"/>
    <w:rsid w:val="007C4A1F"/>
    <w:rsid w:val="007C4A64"/>
    <w:rsid w:val="007C4B6D"/>
    <w:rsid w:val="007C5451"/>
    <w:rsid w:val="007C575F"/>
    <w:rsid w:val="007C5860"/>
    <w:rsid w:val="007C5901"/>
    <w:rsid w:val="007C5A6E"/>
    <w:rsid w:val="007C5B74"/>
    <w:rsid w:val="007C5D77"/>
    <w:rsid w:val="007C5E23"/>
    <w:rsid w:val="007C6777"/>
    <w:rsid w:val="007C6877"/>
    <w:rsid w:val="007C68B8"/>
    <w:rsid w:val="007C6BBD"/>
    <w:rsid w:val="007C6C17"/>
    <w:rsid w:val="007C6CD9"/>
    <w:rsid w:val="007C6FA1"/>
    <w:rsid w:val="007C70D9"/>
    <w:rsid w:val="007C71ED"/>
    <w:rsid w:val="007C768A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115B"/>
    <w:rsid w:val="007D121D"/>
    <w:rsid w:val="007D1289"/>
    <w:rsid w:val="007D13C2"/>
    <w:rsid w:val="007D17BF"/>
    <w:rsid w:val="007D1821"/>
    <w:rsid w:val="007D1AE4"/>
    <w:rsid w:val="007D1E43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DCB"/>
    <w:rsid w:val="007D2FBE"/>
    <w:rsid w:val="007D32F5"/>
    <w:rsid w:val="007D3474"/>
    <w:rsid w:val="007D3594"/>
    <w:rsid w:val="007D3622"/>
    <w:rsid w:val="007D39E5"/>
    <w:rsid w:val="007D3B3D"/>
    <w:rsid w:val="007D3F92"/>
    <w:rsid w:val="007D421B"/>
    <w:rsid w:val="007D42BD"/>
    <w:rsid w:val="007D4301"/>
    <w:rsid w:val="007D431E"/>
    <w:rsid w:val="007D4349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10"/>
    <w:rsid w:val="007D759C"/>
    <w:rsid w:val="007D7759"/>
    <w:rsid w:val="007D7A66"/>
    <w:rsid w:val="007D7B03"/>
    <w:rsid w:val="007D7BC0"/>
    <w:rsid w:val="007D7C69"/>
    <w:rsid w:val="007E0027"/>
    <w:rsid w:val="007E0131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A5"/>
    <w:rsid w:val="007E1AD1"/>
    <w:rsid w:val="007E24C0"/>
    <w:rsid w:val="007E2508"/>
    <w:rsid w:val="007E2A00"/>
    <w:rsid w:val="007E2B18"/>
    <w:rsid w:val="007E2B75"/>
    <w:rsid w:val="007E2E54"/>
    <w:rsid w:val="007E2E79"/>
    <w:rsid w:val="007E2EED"/>
    <w:rsid w:val="007E332C"/>
    <w:rsid w:val="007E34A5"/>
    <w:rsid w:val="007E3D21"/>
    <w:rsid w:val="007E3DA5"/>
    <w:rsid w:val="007E40AB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AEF"/>
    <w:rsid w:val="007E5D91"/>
    <w:rsid w:val="007E5DD5"/>
    <w:rsid w:val="007E64D3"/>
    <w:rsid w:val="007E67B8"/>
    <w:rsid w:val="007E6884"/>
    <w:rsid w:val="007E6A03"/>
    <w:rsid w:val="007E6B2D"/>
    <w:rsid w:val="007E6E92"/>
    <w:rsid w:val="007E7017"/>
    <w:rsid w:val="007E73E0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F89"/>
    <w:rsid w:val="007F0FF9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2375"/>
    <w:rsid w:val="007F237F"/>
    <w:rsid w:val="007F2C36"/>
    <w:rsid w:val="007F2F29"/>
    <w:rsid w:val="007F315D"/>
    <w:rsid w:val="007F319E"/>
    <w:rsid w:val="007F31D2"/>
    <w:rsid w:val="007F329F"/>
    <w:rsid w:val="007F3928"/>
    <w:rsid w:val="007F3C00"/>
    <w:rsid w:val="007F427E"/>
    <w:rsid w:val="007F43AE"/>
    <w:rsid w:val="007F4B0C"/>
    <w:rsid w:val="007F4BDE"/>
    <w:rsid w:val="007F4CF7"/>
    <w:rsid w:val="007F549A"/>
    <w:rsid w:val="007F5665"/>
    <w:rsid w:val="007F5679"/>
    <w:rsid w:val="007F586B"/>
    <w:rsid w:val="007F5971"/>
    <w:rsid w:val="007F5EE8"/>
    <w:rsid w:val="007F5F00"/>
    <w:rsid w:val="007F615A"/>
    <w:rsid w:val="007F6625"/>
    <w:rsid w:val="007F663C"/>
    <w:rsid w:val="007F6FCE"/>
    <w:rsid w:val="007F7068"/>
    <w:rsid w:val="007F7468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73"/>
    <w:rsid w:val="008000EC"/>
    <w:rsid w:val="00800138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3D1"/>
    <w:rsid w:val="008043FE"/>
    <w:rsid w:val="00804807"/>
    <w:rsid w:val="00804CFF"/>
    <w:rsid w:val="00804D49"/>
    <w:rsid w:val="00804EFB"/>
    <w:rsid w:val="0080550C"/>
    <w:rsid w:val="008055EB"/>
    <w:rsid w:val="0080577F"/>
    <w:rsid w:val="008058F8"/>
    <w:rsid w:val="00805CC7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93C"/>
    <w:rsid w:val="00811A49"/>
    <w:rsid w:val="00811B3A"/>
    <w:rsid w:val="0081203E"/>
    <w:rsid w:val="0081241C"/>
    <w:rsid w:val="00812734"/>
    <w:rsid w:val="00812A02"/>
    <w:rsid w:val="00812E5B"/>
    <w:rsid w:val="00812FAF"/>
    <w:rsid w:val="00813174"/>
    <w:rsid w:val="00813459"/>
    <w:rsid w:val="008134CE"/>
    <w:rsid w:val="008135FA"/>
    <w:rsid w:val="00813BAD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824"/>
    <w:rsid w:val="008179CA"/>
    <w:rsid w:val="00817A8F"/>
    <w:rsid w:val="00817B37"/>
    <w:rsid w:val="00817C2C"/>
    <w:rsid w:val="008200CA"/>
    <w:rsid w:val="00820235"/>
    <w:rsid w:val="00820329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AB2"/>
    <w:rsid w:val="00821E95"/>
    <w:rsid w:val="00822105"/>
    <w:rsid w:val="0082216B"/>
    <w:rsid w:val="008221A8"/>
    <w:rsid w:val="008223B3"/>
    <w:rsid w:val="00822972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40C7"/>
    <w:rsid w:val="00824768"/>
    <w:rsid w:val="00824A1A"/>
    <w:rsid w:val="00824D5B"/>
    <w:rsid w:val="00824FB1"/>
    <w:rsid w:val="00825025"/>
    <w:rsid w:val="00825173"/>
    <w:rsid w:val="00825442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B71"/>
    <w:rsid w:val="00826C63"/>
    <w:rsid w:val="008270C2"/>
    <w:rsid w:val="00827171"/>
    <w:rsid w:val="008271A1"/>
    <w:rsid w:val="00827450"/>
    <w:rsid w:val="00827489"/>
    <w:rsid w:val="00827687"/>
    <w:rsid w:val="00827DC0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6DC"/>
    <w:rsid w:val="008319E2"/>
    <w:rsid w:val="00831BE2"/>
    <w:rsid w:val="00831D90"/>
    <w:rsid w:val="008321A2"/>
    <w:rsid w:val="00832255"/>
    <w:rsid w:val="00832617"/>
    <w:rsid w:val="0083261F"/>
    <w:rsid w:val="008329A2"/>
    <w:rsid w:val="00832BD2"/>
    <w:rsid w:val="00832D76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4D2"/>
    <w:rsid w:val="008347C3"/>
    <w:rsid w:val="00834900"/>
    <w:rsid w:val="00834B6F"/>
    <w:rsid w:val="00834CD4"/>
    <w:rsid w:val="00834DB2"/>
    <w:rsid w:val="00835963"/>
    <w:rsid w:val="00835B27"/>
    <w:rsid w:val="00835F60"/>
    <w:rsid w:val="00835F75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CE"/>
    <w:rsid w:val="0084331F"/>
    <w:rsid w:val="00843515"/>
    <w:rsid w:val="008436CA"/>
    <w:rsid w:val="0084376C"/>
    <w:rsid w:val="0084392E"/>
    <w:rsid w:val="00843AEF"/>
    <w:rsid w:val="00843BFB"/>
    <w:rsid w:val="00844218"/>
    <w:rsid w:val="0084427C"/>
    <w:rsid w:val="0084441E"/>
    <w:rsid w:val="0084460B"/>
    <w:rsid w:val="00844BF4"/>
    <w:rsid w:val="00844D55"/>
    <w:rsid w:val="0084577C"/>
    <w:rsid w:val="00845B61"/>
    <w:rsid w:val="00845FD4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D86"/>
    <w:rsid w:val="00850DE9"/>
    <w:rsid w:val="00850E2D"/>
    <w:rsid w:val="00850F56"/>
    <w:rsid w:val="0085123C"/>
    <w:rsid w:val="00851491"/>
    <w:rsid w:val="00851842"/>
    <w:rsid w:val="00851B31"/>
    <w:rsid w:val="00851F07"/>
    <w:rsid w:val="00851F81"/>
    <w:rsid w:val="00852235"/>
    <w:rsid w:val="008522CF"/>
    <w:rsid w:val="008524A5"/>
    <w:rsid w:val="00852660"/>
    <w:rsid w:val="008526F5"/>
    <w:rsid w:val="008529C7"/>
    <w:rsid w:val="00852AFE"/>
    <w:rsid w:val="00852C88"/>
    <w:rsid w:val="00852E47"/>
    <w:rsid w:val="00852F10"/>
    <w:rsid w:val="00852F59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9C"/>
    <w:rsid w:val="008543DB"/>
    <w:rsid w:val="00854906"/>
    <w:rsid w:val="0085490F"/>
    <w:rsid w:val="0085493A"/>
    <w:rsid w:val="00854AF9"/>
    <w:rsid w:val="00854B0C"/>
    <w:rsid w:val="00854C74"/>
    <w:rsid w:val="008551CE"/>
    <w:rsid w:val="00855595"/>
    <w:rsid w:val="008559F9"/>
    <w:rsid w:val="00855D72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B2C"/>
    <w:rsid w:val="00857C02"/>
    <w:rsid w:val="00857C49"/>
    <w:rsid w:val="00857E62"/>
    <w:rsid w:val="00857F71"/>
    <w:rsid w:val="0086005D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B6"/>
    <w:rsid w:val="00863024"/>
    <w:rsid w:val="0086326D"/>
    <w:rsid w:val="008632F0"/>
    <w:rsid w:val="0086364A"/>
    <w:rsid w:val="008636AE"/>
    <w:rsid w:val="00863D85"/>
    <w:rsid w:val="00863DBF"/>
    <w:rsid w:val="008640B6"/>
    <w:rsid w:val="008647A7"/>
    <w:rsid w:val="0086491C"/>
    <w:rsid w:val="00864A6D"/>
    <w:rsid w:val="00864BFC"/>
    <w:rsid w:val="00864CA2"/>
    <w:rsid w:val="00864F81"/>
    <w:rsid w:val="0086508C"/>
    <w:rsid w:val="00865834"/>
    <w:rsid w:val="00865B1B"/>
    <w:rsid w:val="008662A0"/>
    <w:rsid w:val="008662B7"/>
    <w:rsid w:val="008662E1"/>
    <w:rsid w:val="0086661F"/>
    <w:rsid w:val="00866B33"/>
    <w:rsid w:val="00866DB5"/>
    <w:rsid w:val="00866F48"/>
    <w:rsid w:val="00867046"/>
    <w:rsid w:val="0086760A"/>
    <w:rsid w:val="00867806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B4E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325B"/>
    <w:rsid w:val="008735AB"/>
    <w:rsid w:val="008735D2"/>
    <w:rsid w:val="00873694"/>
    <w:rsid w:val="008737B0"/>
    <w:rsid w:val="00873833"/>
    <w:rsid w:val="00873C71"/>
    <w:rsid w:val="00874546"/>
    <w:rsid w:val="00874C5E"/>
    <w:rsid w:val="00874DE3"/>
    <w:rsid w:val="00875085"/>
    <w:rsid w:val="008751BD"/>
    <w:rsid w:val="00875283"/>
    <w:rsid w:val="00875C0B"/>
    <w:rsid w:val="00875C32"/>
    <w:rsid w:val="00875CCE"/>
    <w:rsid w:val="00875F0C"/>
    <w:rsid w:val="00875FDC"/>
    <w:rsid w:val="0087625C"/>
    <w:rsid w:val="00876C56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A5"/>
    <w:rsid w:val="008820B9"/>
    <w:rsid w:val="008820E4"/>
    <w:rsid w:val="00882314"/>
    <w:rsid w:val="00882519"/>
    <w:rsid w:val="00882BDD"/>
    <w:rsid w:val="008833B6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E40"/>
    <w:rsid w:val="0089026F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8F8"/>
    <w:rsid w:val="00893A4F"/>
    <w:rsid w:val="00893C43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8EE"/>
    <w:rsid w:val="0089599F"/>
    <w:rsid w:val="00895C1F"/>
    <w:rsid w:val="00895C73"/>
    <w:rsid w:val="00895E35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A68"/>
    <w:rsid w:val="008A0123"/>
    <w:rsid w:val="008A0260"/>
    <w:rsid w:val="008A036E"/>
    <w:rsid w:val="008A07D0"/>
    <w:rsid w:val="008A08AC"/>
    <w:rsid w:val="008A092F"/>
    <w:rsid w:val="008A0A40"/>
    <w:rsid w:val="008A0E1A"/>
    <w:rsid w:val="008A0F30"/>
    <w:rsid w:val="008A1037"/>
    <w:rsid w:val="008A115A"/>
    <w:rsid w:val="008A1629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A9E"/>
    <w:rsid w:val="008A2E5F"/>
    <w:rsid w:val="008A2EBC"/>
    <w:rsid w:val="008A31C9"/>
    <w:rsid w:val="008A3CAC"/>
    <w:rsid w:val="008A3D85"/>
    <w:rsid w:val="008A3DF3"/>
    <w:rsid w:val="008A4092"/>
    <w:rsid w:val="008A41F9"/>
    <w:rsid w:val="008A4B46"/>
    <w:rsid w:val="008A4B80"/>
    <w:rsid w:val="008A4C6B"/>
    <w:rsid w:val="008A4D5A"/>
    <w:rsid w:val="008A511D"/>
    <w:rsid w:val="008A5188"/>
    <w:rsid w:val="008A55C3"/>
    <w:rsid w:val="008A5958"/>
    <w:rsid w:val="008A5A8B"/>
    <w:rsid w:val="008A6194"/>
    <w:rsid w:val="008A63C0"/>
    <w:rsid w:val="008A6A83"/>
    <w:rsid w:val="008A6ADA"/>
    <w:rsid w:val="008A6B47"/>
    <w:rsid w:val="008A6CC8"/>
    <w:rsid w:val="008A6E11"/>
    <w:rsid w:val="008A6E26"/>
    <w:rsid w:val="008A713B"/>
    <w:rsid w:val="008A7255"/>
    <w:rsid w:val="008A757A"/>
    <w:rsid w:val="008A7673"/>
    <w:rsid w:val="008A781B"/>
    <w:rsid w:val="008A7845"/>
    <w:rsid w:val="008A7DCB"/>
    <w:rsid w:val="008A7E86"/>
    <w:rsid w:val="008B013C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88"/>
    <w:rsid w:val="008B29E4"/>
    <w:rsid w:val="008B2B7B"/>
    <w:rsid w:val="008B3210"/>
    <w:rsid w:val="008B3334"/>
    <w:rsid w:val="008B3380"/>
    <w:rsid w:val="008B3811"/>
    <w:rsid w:val="008B3A8E"/>
    <w:rsid w:val="008B3DD3"/>
    <w:rsid w:val="008B43EF"/>
    <w:rsid w:val="008B45EE"/>
    <w:rsid w:val="008B467B"/>
    <w:rsid w:val="008B46B1"/>
    <w:rsid w:val="008B4CAD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80"/>
    <w:rsid w:val="008B61D2"/>
    <w:rsid w:val="008B6359"/>
    <w:rsid w:val="008B6375"/>
    <w:rsid w:val="008B6413"/>
    <w:rsid w:val="008B6BFE"/>
    <w:rsid w:val="008B6C3E"/>
    <w:rsid w:val="008B6DEE"/>
    <w:rsid w:val="008B6E19"/>
    <w:rsid w:val="008B70A1"/>
    <w:rsid w:val="008B7482"/>
    <w:rsid w:val="008B76AA"/>
    <w:rsid w:val="008B7802"/>
    <w:rsid w:val="008B7BA4"/>
    <w:rsid w:val="008C02A6"/>
    <w:rsid w:val="008C037E"/>
    <w:rsid w:val="008C0420"/>
    <w:rsid w:val="008C049C"/>
    <w:rsid w:val="008C052C"/>
    <w:rsid w:val="008C05B2"/>
    <w:rsid w:val="008C07E5"/>
    <w:rsid w:val="008C0AB3"/>
    <w:rsid w:val="008C0E74"/>
    <w:rsid w:val="008C14E3"/>
    <w:rsid w:val="008C163A"/>
    <w:rsid w:val="008C1B3D"/>
    <w:rsid w:val="008C1C55"/>
    <w:rsid w:val="008C1E70"/>
    <w:rsid w:val="008C1FD5"/>
    <w:rsid w:val="008C2629"/>
    <w:rsid w:val="008C28BC"/>
    <w:rsid w:val="008C291F"/>
    <w:rsid w:val="008C2E5F"/>
    <w:rsid w:val="008C2F2C"/>
    <w:rsid w:val="008C312C"/>
    <w:rsid w:val="008C3360"/>
    <w:rsid w:val="008C34F0"/>
    <w:rsid w:val="008C3672"/>
    <w:rsid w:val="008C3843"/>
    <w:rsid w:val="008C3AA3"/>
    <w:rsid w:val="008C3D71"/>
    <w:rsid w:val="008C415F"/>
    <w:rsid w:val="008C4378"/>
    <w:rsid w:val="008C43AD"/>
    <w:rsid w:val="008C444A"/>
    <w:rsid w:val="008C499E"/>
    <w:rsid w:val="008C4B40"/>
    <w:rsid w:val="008C4B42"/>
    <w:rsid w:val="008C507B"/>
    <w:rsid w:val="008C534C"/>
    <w:rsid w:val="008C54B4"/>
    <w:rsid w:val="008C568F"/>
    <w:rsid w:val="008C5694"/>
    <w:rsid w:val="008C584D"/>
    <w:rsid w:val="008C5BDB"/>
    <w:rsid w:val="008C6241"/>
    <w:rsid w:val="008C64D6"/>
    <w:rsid w:val="008C65B8"/>
    <w:rsid w:val="008C68BD"/>
    <w:rsid w:val="008C6953"/>
    <w:rsid w:val="008C6E65"/>
    <w:rsid w:val="008C6EDD"/>
    <w:rsid w:val="008C7272"/>
    <w:rsid w:val="008C7395"/>
    <w:rsid w:val="008C752F"/>
    <w:rsid w:val="008C783F"/>
    <w:rsid w:val="008D0113"/>
    <w:rsid w:val="008D0239"/>
    <w:rsid w:val="008D0493"/>
    <w:rsid w:val="008D0940"/>
    <w:rsid w:val="008D0A33"/>
    <w:rsid w:val="008D0C80"/>
    <w:rsid w:val="008D0CEF"/>
    <w:rsid w:val="008D0D21"/>
    <w:rsid w:val="008D0E4A"/>
    <w:rsid w:val="008D0EC9"/>
    <w:rsid w:val="008D0FB1"/>
    <w:rsid w:val="008D127A"/>
    <w:rsid w:val="008D12BA"/>
    <w:rsid w:val="008D12E6"/>
    <w:rsid w:val="008D136F"/>
    <w:rsid w:val="008D1427"/>
    <w:rsid w:val="008D1959"/>
    <w:rsid w:val="008D254B"/>
    <w:rsid w:val="008D25CB"/>
    <w:rsid w:val="008D26AA"/>
    <w:rsid w:val="008D27E8"/>
    <w:rsid w:val="008D2B55"/>
    <w:rsid w:val="008D2D04"/>
    <w:rsid w:val="008D2E83"/>
    <w:rsid w:val="008D2E96"/>
    <w:rsid w:val="008D324F"/>
    <w:rsid w:val="008D3436"/>
    <w:rsid w:val="008D3603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144"/>
    <w:rsid w:val="008D738A"/>
    <w:rsid w:val="008D75CA"/>
    <w:rsid w:val="008D75CD"/>
    <w:rsid w:val="008D760B"/>
    <w:rsid w:val="008D7759"/>
    <w:rsid w:val="008D77D9"/>
    <w:rsid w:val="008D78F1"/>
    <w:rsid w:val="008D7B0C"/>
    <w:rsid w:val="008D7CB2"/>
    <w:rsid w:val="008E0170"/>
    <w:rsid w:val="008E08A3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864"/>
    <w:rsid w:val="008E29C1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4021"/>
    <w:rsid w:val="008E41F3"/>
    <w:rsid w:val="008E4259"/>
    <w:rsid w:val="008E4498"/>
    <w:rsid w:val="008E44EE"/>
    <w:rsid w:val="008E4B53"/>
    <w:rsid w:val="008E513F"/>
    <w:rsid w:val="008E52F5"/>
    <w:rsid w:val="008E574D"/>
    <w:rsid w:val="008E5847"/>
    <w:rsid w:val="008E59CB"/>
    <w:rsid w:val="008E5C68"/>
    <w:rsid w:val="008E63FB"/>
    <w:rsid w:val="008E6603"/>
    <w:rsid w:val="008E674C"/>
    <w:rsid w:val="008E6EFB"/>
    <w:rsid w:val="008E7367"/>
    <w:rsid w:val="008E77C1"/>
    <w:rsid w:val="008E7863"/>
    <w:rsid w:val="008E7A26"/>
    <w:rsid w:val="008E7A4A"/>
    <w:rsid w:val="008E7AC3"/>
    <w:rsid w:val="008E7CB0"/>
    <w:rsid w:val="008E7D71"/>
    <w:rsid w:val="008E7D8B"/>
    <w:rsid w:val="008E7F30"/>
    <w:rsid w:val="008F03B0"/>
    <w:rsid w:val="008F04C7"/>
    <w:rsid w:val="008F0583"/>
    <w:rsid w:val="008F0DA7"/>
    <w:rsid w:val="008F0E0D"/>
    <w:rsid w:val="008F0F33"/>
    <w:rsid w:val="008F1336"/>
    <w:rsid w:val="008F1422"/>
    <w:rsid w:val="008F14B8"/>
    <w:rsid w:val="008F14E4"/>
    <w:rsid w:val="008F156A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6A"/>
    <w:rsid w:val="008F26C0"/>
    <w:rsid w:val="008F27D8"/>
    <w:rsid w:val="008F28C9"/>
    <w:rsid w:val="008F28EA"/>
    <w:rsid w:val="008F2915"/>
    <w:rsid w:val="008F32A4"/>
    <w:rsid w:val="008F362A"/>
    <w:rsid w:val="008F3A93"/>
    <w:rsid w:val="008F3E05"/>
    <w:rsid w:val="008F3ED5"/>
    <w:rsid w:val="008F3F29"/>
    <w:rsid w:val="008F3FAC"/>
    <w:rsid w:val="008F418E"/>
    <w:rsid w:val="008F45E1"/>
    <w:rsid w:val="008F4B70"/>
    <w:rsid w:val="008F4D12"/>
    <w:rsid w:val="008F4FB9"/>
    <w:rsid w:val="008F506E"/>
    <w:rsid w:val="008F5118"/>
    <w:rsid w:val="008F531F"/>
    <w:rsid w:val="008F5476"/>
    <w:rsid w:val="008F562F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48A"/>
    <w:rsid w:val="008F6982"/>
    <w:rsid w:val="008F6B7A"/>
    <w:rsid w:val="008F6C06"/>
    <w:rsid w:val="008F6DDB"/>
    <w:rsid w:val="008F6EC9"/>
    <w:rsid w:val="008F7305"/>
    <w:rsid w:val="008F7375"/>
    <w:rsid w:val="008F7916"/>
    <w:rsid w:val="008F7ECA"/>
    <w:rsid w:val="00900207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E7"/>
    <w:rsid w:val="0090201A"/>
    <w:rsid w:val="00902639"/>
    <w:rsid w:val="00902D4C"/>
    <w:rsid w:val="009030FD"/>
    <w:rsid w:val="0090316B"/>
    <w:rsid w:val="009031DA"/>
    <w:rsid w:val="00903537"/>
    <w:rsid w:val="00903892"/>
    <w:rsid w:val="0090392B"/>
    <w:rsid w:val="00903A4C"/>
    <w:rsid w:val="00903AE3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13"/>
    <w:rsid w:val="00905243"/>
    <w:rsid w:val="0090530E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AA1"/>
    <w:rsid w:val="00906C99"/>
    <w:rsid w:val="0090725C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F29"/>
    <w:rsid w:val="00910FCD"/>
    <w:rsid w:val="00911002"/>
    <w:rsid w:val="00911051"/>
    <w:rsid w:val="009111DC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4F24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6AD"/>
    <w:rsid w:val="00930908"/>
    <w:rsid w:val="00930BFE"/>
    <w:rsid w:val="00930F38"/>
    <w:rsid w:val="009312A7"/>
    <w:rsid w:val="00931424"/>
    <w:rsid w:val="00931603"/>
    <w:rsid w:val="0093170A"/>
    <w:rsid w:val="009318C1"/>
    <w:rsid w:val="00931AC2"/>
    <w:rsid w:val="00931EEB"/>
    <w:rsid w:val="00932063"/>
    <w:rsid w:val="0093234E"/>
    <w:rsid w:val="00932360"/>
    <w:rsid w:val="00932370"/>
    <w:rsid w:val="009324B2"/>
    <w:rsid w:val="00932703"/>
    <w:rsid w:val="00932722"/>
    <w:rsid w:val="00932828"/>
    <w:rsid w:val="00932D51"/>
    <w:rsid w:val="00933040"/>
    <w:rsid w:val="0093308D"/>
    <w:rsid w:val="0093328E"/>
    <w:rsid w:val="009335F1"/>
    <w:rsid w:val="00933824"/>
    <w:rsid w:val="00933C6C"/>
    <w:rsid w:val="00933E85"/>
    <w:rsid w:val="00934A62"/>
    <w:rsid w:val="00934AB8"/>
    <w:rsid w:val="00934B75"/>
    <w:rsid w:val="00935052"/>
    <w:rsid w:val="009355A3"/>
    <w:rsid w:val="00936091"/>
    <w:rsid w:val="009365BF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27E"/>
    <w:rsid w:val="00940A26"/>
    <w:rsid w:val="00940A9F"/>
    <w:rsid w:val="00940B59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996"/>
    <w:rsid w:val="009439D8"/>
    <w:rsid w:val="00943FF9"/>
    <w:rsid w:val="009442EA"/>
    <w:rsid w:val="009445E7"/>
    <w:rsid w:val="00944820"/>
    <w:rsid w:val="00944D71"/>
    <w:rsid w:val="00944E16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6C24"/>
    <w:rsid w:val="0094720C"/>
    <w:rsid w:val="0094720E"/>
    <w:rsid w:val="00947364"/>
    <w:rsid w:val="009473BE"/>
    <w:rsid w:val="00947551"/>
    <w:rsid w:val="009475BD"/>
    <w:rsid w:val="00947D97"/>
    <w:rsid w:val="009500DE"/>
    <w:rsid w:val="00950BA4"/>
    <w:rsid w:val="00950E27"/>
    <w:rsid w:val="00950F78"/>
    <w:rsid w:val="00950FA7"/>
    <w:rsid w:val="00950FAC"/>
    <w:rsid w:val="0095125C"/>
    <w:rsid w:val="0095156A"/>
    <w:rsid w:val="0095181C"/>
    <w:rsid w:val="00951988"/>
    <w:rsid w:val="00951B00"/>
    <w:rsid w:val="00951DEF"/>
    <w:rsid w:val="00951F1F"/>
    <w:rsid w:val="009521EE"/>
    <w:rsid w:val="00952688"/>
    <w:rsid w:val="00952856"/>
    <w:rsid w:val="0095298C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A66"/>
    <w:rsid w:val="0095537E"/>
    <w:rsid w:val="00955420"/>
    <w:rsid w:val="00955760"/>
    <w:rsid w:val="00955832"/>
    <w:rsid w:val="00955D74"/>
    <w:rsid w:val="00955FD6"/>
    <w:rsid w:val="00956687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B4"/>
    <w:rsid w:val="00961FAB"/>
    <w:rsid w:val="00962060"/>
    <w:rsid w:val="00962453"/>
    <w:rsid w:val="009624E3"/>
    <w:rsid w:val="00962895"/>
    <w:rsid w:val="00962A56"/>
    <w:rsid w:val="00962D86"/>
    <w:rsid w:val="00962F17"/>
    <w:rsid w:val="009630BA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C7C"/>
    <w:rsid w:val="009651A9"/>
    <w:rsid w:val="009651C7"/>
    <w:rsid w:val="00965437"/>
    <w:rsid w:val="009655D2"/>
    <w:rsid w:val="0096560A"/>
    <w:rsid w:val="00965A2D"/>
    <w:rsid w:val="00965C17"/>
    <w:rsid w:val="0096612F"/>
    <w:rsid w:val="009661A0"/>
    <w:rsid w:val="009665EF"/>
    <w:rsid w:val="0096680B"/>
    <w:rsid w:val="0096686A"/>
    <w:rsid w:val="00966920"/>
    <w:rsid w:val="00966A43"/>
    <w:rsid w:val="00966F51"/>
    <w:rsid w:val="00967215"/>
    <w:rsid w:val="00967973"/>
    <w:rsid w:val="00967B05"/>
    <w:rsid w:val="009701E7"/>
    <w:rsid w:val="00970336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1D2A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9E"/>
    <w:rsid w:val="00973D9F"/>
    <w:rsid w:val="00973E96"/>
    <w:rsid w:val="00974A10"/>
    <w:rsid w:val="00974C22"/>
    <w:rsid w:val="00974CF3"/>
    <w:rsid w:val="00975010"/>
    <w:rsid w:val="00975787"/>
    <w:rsid w:val="009757BD"/>
    <w:rsid w:val="009757E5"/>
    <w:rsid w:val="0097588C"/>
    <w:rsid w:val="00975892"/>
    <w:rsid w:val="009759DE"/>
    <w:rsid w:val="00976000"/>
    <w:rsid w:val="0097626B"/>
    <w:rsid w:val="00976620"/>
    <w:rsid w:val="00976AB5"/>
    <w:rsid w:val="00976B35"/>
    <w:rsid w:val="00976B76"/>
    <w:rsid w:val="00976B94"/>
    <w:rsid w:val="00976C85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4E8"/>
    <w:rsid w:val="0098061A"/>
    <w:rsid w:val="00980A5C"/>
    <w:rsid w:val="00980ED2"/>
    <w:rsid w:val="0098115C"/>
    <w:rsid w:val="00981196"/>
    <w:rsid w:val="00981356"/>
    <w:rsid w:val="009813BD"/>
    <w:rsid w:val="0098175C"/>
    <w:rsid w:val="00981A01"/>
    <w:rsid w:val="00981C06"/>
    <w:rsid w:val="00981CEC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97A"/>
    <w:rsid w:val="009839AF"/>
    <w:rsid w:val="00983A52"/>
    <w:rsid w:val="00983A8F"/>
    <w:rsid w:val="00983F97"/>
    <w:rsid w:val="00984024"/>
    <w:rsid w:val="009843B0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267"/>
    <w:rsid w:val="00986458"/>
    <w:rsid w:val="00986596"/>
    <w:rsid w:val="009866DF"/>
    <w:rsid w:val="009869C2"/>
    <w:rsid w:val="009869D3"/>
    <w:rsid w:val="00986BC8"/>
    <w:rsid w:val="00986DB3"/>
    <w:rsid w:val="00986F10"/>
    <w:rsid w:val="009870C4"/>
    <w:rsid w:val="009870CD"/>
    <w:rsid w:val="009875A2"/>
    <w:rsid w:val="00987CD9"/>
    <w:rsid w:val="0099000E"/>
    <w:rsid w:val="00990213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100"/>
    <w:rsid w:val="00994AAA"/>
    <w:rsid w:val="00994C33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F7E"/>
    <w:rsid w:val="009960FA"/>
    <w:rsid w:val="009964E9"/>
    <w:rsid w:val="009969A3"/>
    <w:rsid w:val="00996AD5"/>
    <w:rsid w:val="00996DB5"/>
    <w:rsid w:val="0099706C"/>
    <w:rsid w:val="0099716B"/>
    <w:rsid w:val="00997350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AE7"/>
    <w:rsid w:val="009A0B58"/>
    <w:rsid w:val="009A0EA5"/>
    <w:rsid w:val="009A1219"/>
    <w:rsid w:val="009A133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4006"/>
    <w:rsid w:val="009A435D"/>
    <w:rsid w:val="009A441D"/>
    <w:rsid w:val="009A4AB3"/>
    <w:rsid w:val="009A4B36"/>
    <w:rsid w:val="009A5168"/>
    <w:rsid w:val="009A5264"/>
    <w:rsid w:val="009A53A1"/>
    <w:rsid w:val="009A583A"/>
    <w:rsid w:val="009A5A46"/>
    <w:rsid w:val="009A5B87"/>
    <w:rsid w:val="009A5C7C"/>
    <w:rsid w:val="009A60BA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870"/>
    <w:rsid w:val="009B0A11"/>
    <w:rsid w:val="009B0B53"/>
    <w:rsid w:val="009B0B77"/>
    <w:rsid w:val="009B10A1"/>
    <w:rsid w:val="009B10A5"/>
    <w:rsid w:val="009B1441"/>
    <w:rsid w:val="009B15D8"/>
    <w:rsid w:val="009B16C5"/>
    <w:rsid w:val="009B17BC"/>
    <w:rsid w:val="009B18ED"/>
    <w:rsid w:val="009B2392"/>
    <w:rsid w:val="009B24D4"/>
    <w:rsid w:val="009B27AE"/>
    <w:rsid w:val="009B2CA7"/>
    <w:rsid w:val="009B2EFB"/>
    <w:rsid w:val="009B3099"/>
    <w:rsid w:val="009B31F1"/>
    <w:rsid w:val="009B37CF"/>
    <w:rsid w:val="009B386A"/>
    <w:rsid w:val="009B389F"/>
    <w:rsid w:val="009B3929"/>
    <w:rsid w:val="009B3B6A"/>
    <w:rsid w:val="009B3DE8"/>
    <w:rsid w:val="009B4226"/>
    <w:rsid w:val="009B433A"/>
    <w:rsid w:val="009B4471"/>
    <w:rsid w:val="009B4835"/>
    <w:rsid w:val="009B4878"/>
    <w:rsid w:val="009B4AB6"/>
    <w:rsid w:val="009B4D39"/>
    <w:rsid w:val="009B4E6B"/>
    <w:rsid w:val="009B4EFC"/>
    <w:rsid w:val="009B530E"/>
    <w:rsid w:val="009B53F8"/>
    <w:rsid w:val="009B5447"/>
    <w:rsid w:val="009B5B2A"/>
    <w:rsid w:val="009B5E0E"/>
    <w:rsid w:val="009B5F47"/>
    <w:rsid w:val="009B5F71"/>
    <w:rsid w:val="009B617D"/>
    <w:rsid w:val="009B62F6"/>
    <w:rsid w:val="009B647A"/>
    <w:rsid w:val="009B675D"/>
    <w:rsid w:val="009B6877"/>
    <w:rsid w:val="009B6A02"/>
    <w:rsid w:val="009B6A13"/>
    <w:rsid w:val="009B6AC7"/>
    <w:rsid w:val="009B6B96"/>
    <w:rsid w:val="009B71B2"/>
    <w:rsid w:val="009B71FE"/>
    <w:rsid w:val="009B7685"/>
    <w:rsid w:val="009B786E"/>
    <w:rsid w:val="009B7C35"/>
    <w:rsid w:val="009B7F2B"/>
    <w:rsid w:val="009C00B5"/>
    <w:rsid w:val="009C033D"/>
    <w:rsid w:val="009C055A"/>
    <w:rsid w:val="009C05B7"/>
    <w:rsid w:val="009C0658"/>
    <w:rsid w:val="009C0C23"/>
    <w:rsid w:val="009C0CAD"/>
    <w:rsid w:val="009C0E76"/>
    <w:rsid w:val="009C1252"/>
    <w:rsid w:val="009C18EA"/>
    <w:rsid w:val="009C1C0E"/>
    <w:rsid w:val="009C1D52"/>
    <w:rsid w:val="009C1ED8"/>
    <w:rsid w:val="009C1FDC"/>
    <w:rsid w:val="009C20F5"/>
    <w:rsid w:val="009C21D1"/>
    <w:rsid w:val="009C277B"/>
    <w:rsid w:val="009C354C"/>
    <w:rsid w:val="009C35BC"/>
    <w:rsid w:val="009C374E"/>
    <w:rsid w:val="009C3884"/>
    <w:rsid w:val="009C3B5A"/>
    <w:rsid w:val="009C3C6C"/>
    <w:rsid w:val="009C3D23"/>
    <w:rsid w:val="009C3E57"/>
    <w:rsid w:val="009C4196"/>
    <w:rsid w:val="009C42D6"/>
    <w:rsid w:val="009C4931"/>
    <w:rsid w:val="009C4CC7"/>
    <w:rsid w:val="009C594E"/>
    <w:rsid w:val="009C59C9"/>
    <w:rsid w:val="009C5C02"/>
    <w:rsid w:val="009C5F84"/>
    <w:rsid w:val="009C62AE"/>
    <w:rsid w:val="009C632D"/>
    <w:rsid w:val="009C64DF"/>
    <w:rsid w:val="009C684A"/>
    <w:rsid w:val="009C691E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571"/>
    <w:rsid w:val="009C7589"/>
    <w:rsid w:val="009C75A0"/>
    <w:rsid w:val="009C7623"/>
    <w:rsid w:val="009C776F"/>
    <w:rsid w:val="009C77F6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156E"/>
    <w:rsid w:val="009D1E44"/>
    <w:rsid w:val="009D24A9"/>
    <w:rsid w:val="009D27DF"/>
    <w:rsid w:val="009D2A40"/>
    <w:rsid w:val="009D2D78"/>
    <w:rsid w:val="009D2E98"/>
    <w:rsid w:val="009D331D"/>
    <w:rsid w:val="009D362F"/>
    <w:rsid w:val="009D373C"/>
    <w:rsid w:val="009D379C"/>
    <w:rsid w:val="009D3842"/>
    <w:rsid w:val="009D3853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55D"/>
    <w:rsid w:val="009D5622"/>
    <w:rsid w:val="009D5954"/>
    <w:rsid w:val="009D5D5C"/>
    <w:rsid w:val="009D6175"/>
    <w:rsid w:val="009D674A"/>
    <w:rsid w:val="009D6782"/>
    <w:rsid w:val="009D6F72"/>
    <w:rsid w:val="009D6FA0"/>
    <w:rsid w:val="009D739B"/>
    <w:rsid w:val="009D73D2"/>
    <w:rsid w:val="009D75E6"/>
    <w:rsid w:val="009D783A"/>
    <w:rsid w:val="009D7C00"/>
    <w:rsid w:val="009D7D04"/>
    <w:rsid w:val="009D7E78"/>
    <w:rsid w:val="009D7F48"/>
    <w:rsid w:val="009D7FFD"/>
    <w:rsid w:val="009E0396"/>
    <w:rsid w:val="009E0693"/>
    <w:rsid w:val="009E0994"/>
    <w:rsid w:val="009E09A7"/>
    <w:rsid w:val="009E0D0C"/>
    <w:rsid w:val="009E0E93"/>
    <w:rsid w:val="009E1042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BF8"/>
    <w:rsid w:val="009E2D40"/>
    <w:rsid w:val="009E2D7C"/>
    <w:rsid w:val="009E2F5B"/>
    <w:rsid w:val="009E2FE7"/>
    <w:rsid w:val="009E33D7"/>
    <w:rsid w:val="009E35C4"/>
    <w:rsid w:val="009E36E4"/>
    <w:rsid w:val="009E3B5E"/>
    <w:rsid w:val="009E3B8C"/>
    <w:rsid w:val="009E414A"/>
    <w:rsid w:val="009E4213"/>
    <w:rsid w:val="009E4303"/>
    <w:rsid w:val="009E43A5"/>
    <w:rsid w:val="009E44BA"/>
    <w:rsid w:val="009E4A03"/>
    <w:rsid w:val="009E4A4A"/>
    <w:rsid w:val="009E4F05"/>
    <w:rsid w:val="009E4FE1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ED1"/>
    <w:rsid w:val="009E6F6B"/>
    <w:rsid w:val="009E74C2"/>
    <w:rsid w:val="009E74D2"/>
    <w:rsid w:val="009E7BDE"/>
    <w:rsid w:val="009E7EEA"/>
    <w:rsid w:val="009F0386"/>
    <w:rsid w:val="009F0955"/>
    <w:rsid w:val="009F0A90"/>
    <w:rsid w:val="009F116F"/>
    <w:rsid w:val="009F128C"/>
    <w:rsid w:val="009F1C7C"/>
    <w:rsid w:val="009F1D44"/>
    <w:rsid w:val="009F206E"/>
    <w:rsid w:val="009F247C"/>
    <w:rsid w:val="009F2690"/>
    <w:rsid w:val="009F2713"/>
    <w:rsid w:val="009F27EE"/>
    <w:rsid w:val="009F2BF2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4AF"/>
    <w:rsid w:val="009F46A9"/>
    <w:rsid w:val="009F478A"/>
    <w:rsid w:val="009F49B0"/>
    <w:rsid w:val="009F49F4"/>
    <w:rsid w:val="009F4C11"/>
    <w:rsid w:val="009F4C12"/>
    <w:rsid w:val="009F4E7A"/>
    <w:rsid w:val="009F4E93"/>
    <w:rsid w:val="009F4EF2"/>
    <w:rsid w:val="009F4F54"/>
    <w:rsid w:val="009F5D7A"/>
    <w:rsid w:val="009F60D6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BF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770"/>
    <w:rsid w:val="00A007AD"/>
    <w:rsid w:val="00A00893"/>
    <w:rsid w:val="00A00C5D"/>
    <w:rsid w:val="00A00EC5"/>
    <w:rsid w:val="00A0107A"/>
    <w:rsid w:val="00A0170A"/>
    <w:rsid w:val="00A017DC"/>
    <w:rsid w:val="00A01ABB"/>
    <w:rsid w:val="00A02087"/>
    <w:rsid w:val="00A02394"/>
    <w:rsid w:val="00A02670"/>
    <w:rsid w:val="00A02A3D"/>
    <w:rsid w:val="00A02D39"/>
    <w:rsid w:val="00A02D3B"/>
    <w:rsid w:val="00A02EBE"/>
    <w:rsid w:val="00A0300E"/>
    <w:rsid w:val="00A034B5"/>
    <w:rsid w:val="00A03597"/>
    <w:rsid w:val="00A03A39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D35"/>
    <w:rsid w:val="00A11F85"/>
    <w:rsid w:val="00A12015"/>
    <w:rsid w:val="00A12219"/>
    <w:rsid w:val="00A1273B"/>
    <w:rsid w:val="00A129FC"/>
    <w:rsid w:val="00A12B94"/>
    <w:rsid w:val="00A12D19"/>
    <w:rsid w:val="00A12FEA"/>
    <w:rsid w:val="00A13159"/>
    <w:rsid w:val="00A1316C"/>
    <w:rsid w:val="00A1359C"/>
    <w:rsid w:val="00A13625"/>
    <w:rsid w:val="00A136E7"/>
    <w:rsid w:val="00A139C9"/>
    <w:rsid w:val="00A139D6"/>
    <w:rsid w:val="00A13F30"/>
    <w:rsid w:val="00A141AB"/>
    <w:rsid w:val="00A147D2"/>
    <w:rsid w:val="00A14857"/>
    <w:rsid w:val="00A14F9D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F3"/>
    <w:rsid w:val="00A176DA"/>
    <w:rsid w:val="00A17950"/>
    <w:rsid w:val="00A17995"/>
    <w:rsid w:val="00A17B43"/>
    <w:rsid w:val="00A2024D"/>
    <w:rsid w:val="00A202C5"/>
    <w:rsid w:val="00A20664"/>
    <w:rsid w:val="00A206A3"/>
    <w:rsid w:val="00A209C7"/>
    <w:rsid w:val="00A20D10"/>
    <w:rsid w:val="00A20EB2"/>
    <w:rsid w:val="00A210B9"/>
    <w:rsid w:val="00A2122A"/>
    <w:rsid w:val="00A21400"/>
    <w:rsid w:val="00A214E4"/>
    <w:rsid w:val="00A2171F"/>
    <w:rsid w:val="00A21833"/>
    <w:rsid w:val="00A21D49"/>
    <w:rsid w:val="00A21D57"/>
    <w:rsid w:val="00A21EB5"/>
    <w:rsid w:val="00A21F3C"/>
    <w:rsid w:val="00A220BE"/>
    <w:rsid w:val="00A220ED"/>
    <w:rsid w:val="00A229CC"/>
    <w:rsid w:val="00A2309A"/>
    <w:rsid w:val="00A23607"/>
    <w:rsid w:val="00A236D9"/>
    <w:rsid w:val="00A239AE"/>
    <w:rsid w:val="00A239D8"/>
    <w:rsid w:val="00A23A84"/>
    <w:rsid w:val="00A23C89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45E"/>
    <w:rsid w:val="00A2674D"/>
    <w:rsid w:val="00A26928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550"/>
    <w:rsid w:val="00A3080D"/>
    <w:rsid w:val="00A30838"/>
    <w:rsid w:val="00A30DD5"/>
    <w:rsid w:val="00A30F9B"/>
    <w:rsid w:val="00A3117C"/>
    <w:rsid w:val="00A3185A"/>
    <w:rsid w:val="00A318F0"/>
    <w:rsid w:val="00A31B1F"/>
    <w:rsid w:val="00A31C9B"/>
    <w:rsid w:val="00A31E00"/>
    <w:rsid w:val="00A31E96"/>
    <w:rsid w:val="00A31ECA"/>
    <w:rsid w:val="00A31F8C"/>
    <w:rsid w:val="00A3206F"/>
    <w:rsid w:val="00A32455"/>
    <w:rsid w:val="00A3262E"/>
    <w:rsid w:val="00A32644"/>
    <w:rsid w:val="00A326E5"/>
    <w:rsid w:val="00A32890"/>
    <w:rsid w:val="00A3292C"/>
    <w:rsid w:val="00A329A8"/>
    <w:rsid w:val="00A32A66"/>
    <w:rsid w:val="00A32C02"/>
    <w:rsid w:val="00A32FD6"/>
    <w:rsid w:val="00A330C1"/>
    <w:rsid w:val="00A330C6"/>
    <w:rsid w:val="00A3326A"/>
    <w:rsid w:val="00A335E5"/>
    <w:rsid w:val="00A33ACA"/>
    <w:rsid w:val="00A33ECD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556"/>
    <w:rsid w:val="00A366A0"/>
    <w:rsid w:val="00A36D5D"/>
    <w:rsid w:val="00A37271"/>
    <w:rsid w:val="00A37519"/>
    <w:rsid w:val="00A375BA"/>
    <w:rsid w:val="00A376D5"/>
    <w:rsid w:val="00A377DF"/>
    <w:rsid w:val="00A378C5"/>
    <w:rsid w:val="00A37A04"/>
    <w:rsid w:val="00A37B68"/>
    <w:rsid w:val="00A37EFA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F4"/>
    <w:rsid w:val="00A4196B"/>
    <w:rsid w:val="00A41F9A"/>
    <w:rsid w:val="00A4203C"/>
    <w:rsid w:val="00A42345"/>
    <w:rsid w:val="00A42714"/>
    <w:rsid w:val="00A427D3"/>
    <w:rsid w:val="00A42ACB"/>
    <w:rsid w:val="00A42B51"/>
    <w:rsid w:val="00A42E1C"/>
    <w:rsid w:val="00A42E55"/>
    <w:rsid w:val="00A42F32"/>
    <w:rsid w:val="00A430AD"/>
    <w:rsid w:val="00A43305"/>
    <w:rsid w:val="00A435D0"/>
    <w:rsid w:val="00A43646"/>
    <w:rsid w:val="00A437AB"/>
    <w:rsid w:val="00A43830"/>
    <w:rsid w:val="00A43901"/>
    <w:rsid w:val="00A439C5"/>
    <w:rsid w:val="00A43A24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3AA"/>
    <w:rsid w:val="00A45401"/>
    <w:rsid w:val="00A456C3"/>
    <w:rsid w:val="00A458B0"/>
    <w:rsid w:val="00A45BFC"/>
    <w:rsid w:val="00A45DC6"/>
    <w:rsid w:val="00A462C2"/>
    <w:rsid w:val="00A4639E"/>
    <w:rsid w:val="00A46AF4"/>
    <w:rsid w:val="00A46BB9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11A8"/>
    <w:rsid w:val="00A51243"/>
    <w:rsid w:val="00A5139C"/>
    <w:rsid w:val="00A5141C"/>
    <w:rsid w:val="00A51517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412"/>
    <w:rsid w:val="00A55A14"/>
    <w:rsid w:val="00A55AA0"/>
    <w:rsid w:val="00A55B64"/>
    <w:rsid w:val="00A55EF1"/>
    <w:rsid w:val="00A56109"/>
    <w:rsid w:val="00A56290"/>
    <w:rsid w:val="00A5650C"/>
    <w:rsid w:val="00A56616"/>
    <w:rsid w:val="00A567FD"/>
    <w:rsid w:val="00A569F8"/>
    <w:rsid w:val="00A56B75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E45"/>
    <w:rsid w:val="00A57F45"/>
    <w:rsid w:val="00A60247"/>
    <w:rsid w:val="00A602BF"/>
    <w:rsid w:val="00A602C6"/>
    <w:rsid w:val="00A60325"/>
    <w:rsid w:val="00A6119C"/>
    <w:rsid w:val="00A61317"/>
    <w:rsid w:val="00A6135B"/>
    <w:rsid w:val="00A6148E"/>
    <w:rsid w:val="00A6163D"/>
    <w:rsid w:val="00A618D9"/>
    <w:rsid w:val="00A61DDC"/>
    <w:rsid w:val="00A61EAE"/>
    <w:rsid w:val="00A61FEA"/>
    <w:rsid w:val="00A62039"/>
    <w:rsid w:val="00A6237B"/>
    <w:rsid w:val="00A623F7"/>
    <w:rsid w:val="00A625EC"/>
    <w:rsid w:val="00A6265F"/>
    <w:rsid w:val="00A6292C"/>
    <w:rsid w:val="00A630B2"/>
    <w:rsid w:val="00A631DD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5C4D"/>
    <w:rsid w:val="00A65D8A"/>
    <w:rsid w:val="00A65E71"/>
    <w:rsid w:val="00A664BB"/>
    <w:rsid w:val="00A6665F"/>
    <w:rsid w:val="00A666F8"/>
    <w:rsid w:val="00A669EC"/>
    <w:rsid w:val="00A66E38"/>
    <w:rsid w:val="00A66E93"/>
    <w:rsid w:val="00A671F3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EF3"/>
    <w:rsid w:val="00A71F22"/>
    <w:rsid w:val="00A7239E"/>
    <w:rsid w:val="00A723F1"/>
    <w:rsid w:val="00A72446"/>
    <w:rsid w:val="00A72795"/>
    <w:rsid w:val="00A72920"/>
    <w:rsid w:val="00A7292F"/>
    <w:rsid w:val="00A72937"/>
    <w:rsid w:val="00A729B2"/>
    <w:rsid w:val="00A72CA6"/>
    <w:rsid w:val="00A72DD1"/>
    <w:rsid w:val="00A730F6"/>
    <w:rsid w:val="00A7335D"/>
    <w:rsid w:val="00A73C39"/>
    <w:rsid w:val="00A73F32"/>
    <w:rsid w:val="00A73F52"/>
    <w:rsid w:val="00A7414A"/>
    <w:rsid w:val="00A74186"/>
    <w:rsid w:val="00A74627"/>
    <w:rsid w:val="00A7469A"/>
    <w:rsid w:val="00A74961"/>
    <w:rsid w:val="00A75199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F8D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3FE"/>
    <w:rsid w:val="00A804E2"/>
    <w:rsid w:val="00A8098A"/>
    <w:rsid w:val="00A80B42"/>
    <w:rsid w:val="00A80D35"/>
    <w:rsid w:val="00A81090"/>
    <w:rsid w:val="00A811A8"/>
    <w:rsid w:val="00A812C2"/>
    <w:rsid w:val="00A8155A"/>
    <w:rsid w:val="00A816B1"/>
    <w:rsid w:val="00A8177D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96A"/>
    <w:rsid w:val="00A83D77"/>
    <w:rsid w:val="00A841CA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8A7"/>
    <w:rsid w:val="00A90BDB"/>
    <w:rsid w:val="00A90F55"/>
    <w:rsid w:val="00A90FF9"/>
    <w:rsid w:val="00A9107A"/>
    <w:rsid w:val="00A919B3"/>
    <w:rsid w:val="00A91D70"/>
    <w:rsid w:val="00A9208C"/>
    <w:rsid w:val="00A924C9"/>
    <w:rsid w:val="00A926A6"/>
    <w:rsid w:val="00A9294E"/>
    <w:rsid w:val="00A92A2B"/>
    <w:rsid w:val="00A92BFA"/>
    <w:rsid w:val="00A92E07"/>
    <w:rsid w:val="00A92E81"/>
    <w:rsid w:val="00A92F82"/>
    <w:rsid w:val="00A92FF7"/>
    <w:rsid w:val="00A93065"/>
    <w:rsid w:val="00A93418"/>
    <w:rsid w:val="00A934C4"/>
    <w:rsid w:val="00A936D9"/>
    <w:rsid w:val="00A937A5"/>
    <w:rsid w:val="00A93812"/>
    <w:rsid w:val="00A9387A"/>
    <w:rsid w:val="00A94438"/>
    <w:rsid w:val="00A9467D"/>
    <w:rsid w:val="00A94811"/>
    <w:rsid w:val="00A94B68"/>
    <w:rsid w:val="00A94C76"/>
    <w:rsid w:val="00A95323"/>
    <w:rsid w:val="00A95723"/>
    <w:rsid w:val="00A95AC6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EB6"/>
    <w:rsid w:val="00A96F21"/>
    <w:rsid w:val="00A976D8"/>
    <w:rsid w:val="00A97836"/>
    <w:rsid w:val="00A97DB0"/>
    <w:rsid w:val="00AA0621"/>
    <w:rsid w:val="00AA06F0"/>
    <w:rsid w:val="00AA07E5"/>
    <w:rsid w:val="00AA081C"/>
    <w:rsid w:val="00AA08FD"/>
    <w:rsid w:val="00AA0D53"/>
    <w:rsid w:val="00AA0DFE"/>
    <w:rsid w:val="00AA1166"/>
    <w:rsid w:val="00AA11FD"/>
    <w:rsid w:val="00AA1786"/>
    <w:rsid w:val="00AA1957"/>
    <w:rsid w:val="00AA1C80"/>
    <w:rsid w:val="00AA1F7B"/>
    <w:rsid w:val="00AA2464"/>
    <w:rsid w:val="00AA25E2"/>
    <w:rsid w:val="00AA26AC"/>
    <w:rsid w:val="00AA26C5"/>
    <w:rsid w:val="00AA26D7"/>
    <w:rsid w:val="00AA2A46"/>
    <w:rsid w:val="00AA2E90"/>
    <w:rsid w:val="00AA301E"/>
    <w:rsid w:val="00AA38A7"/>
    <w:rsid w:val="00AA3A97"/>
    <w:rsid w:val="00AA3CC2"/>
    <w:rsid w:val="00AA3DDF"/>
    <w:rsid w:val="00AA3F5A"/>
    <w:rsid w:val="00AA4072"/>
    <w:rsid w:val="00AA4237"/>
    <w:rsid w:val="00AA445C"/>
    <w:rsid w:val="00AA4757"/>
    <w:rsid w:val="00AA489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D76"/>
    <w:rsid w:val="00AA6FE3"/>
    <w:rsid w:val="00AA70D4"/>
    <w:rsid w:val="00AA71EA"/>
    <w:rsid w:val="00AA75E1"/>
    <w:rsid w:val="00AA7681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88"/>
    <w:rsid w:val="00AB2DB2"/>
    <w:rsid w:val="00AB2ED0"/>
    <w:rsid w:val="00AB313E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5265"/>
    <w:rsid w:val="00AB5399"/>
    <w:rsid w:val="00AB5400"/>
    <w:rsid w:val="00AB54FD"/>
    <w:rsid w:val="00AB56D5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443"/>
    <w:rsid w:val="00AB676F"/>
    <w:rsid w:val="00AB6FB5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B79"/>
    <w:rsid w:val="00AC1CB5"/>
    <w:rsid w:val="00AC1D25"/>
    <w:rsid w:val="00AC1E20"/>
    <w:rsid w:val="00AC1F0A"/>
    <w:rsid w:val="00AC1FCD"/>
    <w:rsid w:val="00AC20C6"/>
    <w:rsid w:val="00AC2337"/>
    <w:rsid w:val="00AC25A4"/>
    <w:rsid w:val="00AC25E5"/>
    <w:rsid w:val="00AC2966"/>
    <w:rsid w:val="00AC30DF"/>
    <w:rsid w:val="00AC32BC"/>
    <w:rsid w:val="00AC3471"/>
    <w:rsid w:val="00AC3659"/>
    <w:rsid w:val="00AC3962"/>
    <w:rsid w:val="00AC3BCA"/>
    <w:rsid w:val="00AC4573"/>
    <w:rsid w:val="00AC4791"/>
    <w:rsid w:val="00AC4859"/>
    <w:rsid w:val="00AC4A70"/>
    <w:rsid w:val="00AC4CF4"/>
    <w:rsid w:val="00AC4E4E"/>
    <w:rsid w:val="00AC4FA1"/>
    <w:rsid w:val="00AC5045"/>
    <w:rsid w:val="00AC5080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79"/>
    <w:rsid w:val="00AC6E86"/>
    <w:rsid w:val="00AC702D"/>
    <w:rsid w:val="00AC70C3"/>
    <w:rsid w:val="00AC7403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153B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47B7"/>
    <w:rsid w:val="00AD49CF"/>
    <w:rsid w:val="00AD4F03"/>
    <w:rsid w:val="00AD51AB"/>
    <w:rsid w:val="00AD5258"/>
    <w:rsid w:val="00AD526B"/>
    <w:rsid w:val="00AD52AE"/>
    <w:rsid w:val="00AD59C6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09"/>
    <w:rsid w:val="00AE3057"/>
    <w:rsid w:val="00AE30C3"/>
    <w:rsid w:val="00AE319C"/>
    <w:rsid w:val="00AE351A"/>
    <w:rsid w:val="00AE3666"/>
    <w:rsid w:val="00AE36A0"/>
    <w:rsid w:val="00AE3D78"/>
    <w:rsid w:val="00AE3F10"/>
    <w:rsid w:val="00AE43CF"/>
    <w:rsid w:val="00AE4520"/>
    <w:rsid w:val="00AE4662"/>
    <w:rsid w:val="00AE486D"/>
    <w:rsid w:val="00AE49F1"/>
    <w:rsid w:val="00AE4B4B"/>
    <w:rsid w:val="00AE4D86"/>
    <w:rsid w:val="00AE5091"/>
    <w:rsid w:val="00AE50EA"/>
    <w:rsid w:val="00AE524B"/>
    <w:rsid w:val="00AE53F5"/>
    <w:rsid w:val="00AE55B7"/>
    <w:rsid w:val="00AE5636"/>
    <w:rsid w:val="00AE570B"/>
    <w:rsid w:val="00AE5743"/>
    <w:rsid w:val="00AE5B0B"/>
    <w:rsid w:val="00AE5B2C"/>
    <w:rsid w:val="00AE5CE4"/>
    <w:rsid w:val="00AE5E46"/>
    <w:rsid w:val="00AE5E79"/>
    <w:rsid w:val="00AE5FDD"/>
    <w:rsid w:val="00AE67AD"/>
    <w:rsid w:val="00AE69C1"/>
    <w:rsid w:val="00AE6A29"/>
    <w:rsid w:val="00AE7130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838"/>
    <w:rsid w:val="00AF0905"/>
    <w:rsid w:val="00AF0AB4"/>
    <w:rsid w:val="00AF0B8B"/>
    <w:rsid w:val="00AF0D16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7C3"/>
    <w:rsid w:val="00AF2849"/>
    <w:rsid w:val="00AF289A"/>
    <w:rsid w:val="00AF2AAA"/>
    <w:rsid w:val="00AF2B28"/>
    <w:rsid w:val="00AF3201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C2E"/>
    <w:rsid w:val="00AF7F05"/>
    <w:rsid w:val="00AF7F09"/>
    <w:rsid w:val="00B0014E"/>
    <w:rsid w:val="00B00368"/>
    <w:rsid w:val="00B00433"/>
    <w:rsid w:val="00B00A3C"/>
    <w:rsid w:val="00B00E43"/>
    <w:rsid w:val="00B00EC2"/>
    <w:rsid w:val="00B01193"/>
    <w:rsid w:val="00B014F0"/>
    <w:rsid w:val="00B01654"/>
    <w:rsid w:val="00B016F5"/>
    <w:rsid w:val="00B01716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C96"/>
    <w:rsid w:val="00B04DFF"/>
    <w:rsid w:val="00B04EEC"/>
    <w:rsid w:val="00B04F40"/>
    <w:rsid w:val="00B051D4"/>
    <w:rsid w:val="00B0534C"/>
    <w:rsid w:val="00B054DA"/>
    <w:rsid w:val="00B056A1"/>
    <w:rsid w:val="00B0571B"/>
    <w:rsid w:val="00B05B6A"/>
    <w:rsid w:val="00B05CBE"/>
    <w:rsid w:val="00B060F2"/>
    <w:rsid w:val="00B066A6"/>
    <w:rsid w:val="00B067E1"/>
    <w:rsid w:val="00B0693A"/>
    <w:rsid w:val="00B0693D"/>
    <w:rsid w:val="00B06964"/>
    <w:rsid w:val="00B06A40"/>
    <w:rsid w:val="00B06B44"/>
    <w:rsid w:val="00B06F2B"/>
    <w:rsid w:val="00B07684"/>
    <w:rsid w:val="00B078CB"/>
    <w:rsid w:val="00B07BAD"/>
    <w:rsid w:val="00B10199"/>
    <w:rsid w:val="00B105D6"/>
    <w:rsid w:val="00B109FE"/>
    <w:rsid w:val="00B10ABE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267"/>
    <w:rsid w:val="00B13449"/>
    <w:rsid w:val="00B13558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D02"/>
    <w:rsid w:val="00B14E51"/>
    <w:rsid w:val="00B15416"/>
    <w:rsid w:val="00B1564B"/>
    <w:rsid w:val="00B15992"/>
    <w:rsid w:val="00B15A88"/>
    <w:rsid w:val="00B1612B"/>
    <w:rsid w:val="00B1643C"/>
    <w:rsid w:val="00B1643E"/>
    <w:rsid w:val="00B16482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20DFA"/>
    <w:rsid w:val="00B20E17"/>
    <w:rsid w:val="00B20FF0"/>
    <w:rsid w:val="00B2108B"/>
    <w:rsid w:val="00B21149"/>
    <w:rsid w:val="00B218DE"/>
    <w:rsid w:val="00B2199E"/>
    <w:rsid w:val="00B21B7C"/>
    <w:rsid w:val="00B21E93"/>
    <w:rsid w:val="00B222FA"/>
    <w:rsid w:val="00B22344"/>
    <w:rsid w:val="00B22833"/>
    <w:rsid w:val="00B22DB1"/>
    <w:rsid w:val="00B23296"/>
    <w:rsid w:val="00B23387"/>
    <w:rsid w:val="00B23423"/>
    <w:rsid w:val="00B23646"/>
    <w:rsid w:val="00B23826"/>
    <w:rsid w:val="00B23E1E"/>
    <w:rsid w:val="00B23EFA"/>
    <w:rsid w:val="00B23F07"/>
    <w:rsid w:val="00B24354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EDA"/>
    <w:rsid w:val="00B26F0D"/>
    <w:rsid w:val="00B27222"/>
    <w:rsid w:val="00B27777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3D2"/>
    <w:rsid w:val="00B333D5"/>
    <w:rsid w:val="00B33569"/>
    <w:rsid w:val="00B336B9"/>
    <w:rsid w:val="00B338D7"/>
    <w:rsid w:val="00B339F1"/>
    <w:rsid w:val="00B33AE2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E30"/>
    <w:rsid w:val="00B374EF"/>
    <w:rsid w:val="00B375F0"/>
    <w:rsid w:val="00B37708"/>
    <w:rsid w:val="00B377CA"/>
    <w:rsid w:val="00B379A1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1325"/>
    <w:rsid w:val="00B415CD"/>
    <w:rsid w:val="00B4176A"/>
    <w:rsid w:val="00B41823"/>
    <w:rsid w:val="00B41892"/>
    <w:rsid w:val="00B41C06"/>
    <w:rsid w:val="00B41C6C"/>
    <w:rsid w:val="00B421A0"/>
    <w:rsid w:val="00B42238"/>
    <w:rsid w:val="00B42432"/>
    <w:rsid w:val="00B424C2"/>
    <w:rsid w:val="00B4254B"/>
    <w:rsid w:val="00B425CE"/>
    <w:rsid w:val="00B427D9"/>
    <w:rsid w:val="00B42A6F"/>
    <w:rsid w:val="00B42A83"/>
    <w:rsid w:val="00B42E04"/>
    <w:rsid w:val="00B43046"/>
    <w:rsid w:val="00B430FD"/>
    <w:rsid w:val="00B43141"/>
    <w:rsid w:val="00B43170"/>
    <w:rsid w:val="00B4322A"/>
    <w:rsid w:val="00B43339"/>
    <w:rsid w:val="00B435E2"/>
    <w:rsid w:val="00B437C3"/>
    <w:rsid w:val="00B43945"/>
    <w:rsid w:val="00B43EEF"/>
    <w:rsid w:val="00B43F98"/>
    <w:rsid w:val="00B44123"/>
    <w:rsid w:val="00B44224"/>
    <w:rsid w:val="00B4433A"/>
    <w:rsid w:val="00B4474F"/>
    <w:rsid w:val="00B44808"/>
    <w:rsid w:val="00B44936"/>
    <w:rsid w:val="00B44AB9"/>
    <w:rsid w:val="00B44AC9"/>
    <w:rsid w:val="00B44C28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4CB"/>
    <w:rsid w:val="00B466B8"/>
    <w:rsid w:val="00B4685F"/>
    <w:rsid w:val="00B4694E"/>
    <w:rsid w:val="00B469E6"/>
    <w:rsid w:val="00B46D1E"/>
    <w:rsid w:val="00B47075"/>
    <w:rsid w:val="00B4724B"/>
    <w:rsid w:val="00B47405"/>
    <w:rsid w:val="00B478BA"/>
    <w:rsid w:val="00B4794D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593"/>
    <w:rsid w:val="00B508F4"/>
    <w:rsid w:val="00B50B8D"/>
    <w:rsid w:val="00B50D49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1A"/>
    <w:rsid w:val="00B539B1"/>
    <w:rsid w:val="00B53AA7"/>
    <w:rsid w:val="00B53B5F"/>
    <w:rsid w:val="00B53EDC"/>
    <w:rsid w:val="00B53F57"/>
    <w:rsid w:val="00B53FB5"/>
    <w:rsid w:val="00B54008"/>
    <w:rsid w:val="00B542B1"/>
    <w:rsid w:val="00B5441A"/>
    <w:rsid w:val="00B548E2"/>
    <w:rsid w:val="00B5499A"/>
    <w:rsid w:val="00B54BD9"/>
    <w:rsid w:val="00B54F48"/>
    <w:rsid w:val="00B54FEE"/>
    <w:rsid w:val="00B55ACD"/>
    <w:rsid w:val="00B55D67"/>
    <w:rsid w:val="00B55F02"/>
    <w:rsid w:val="00B564CF"/>
    <w:rsid w:val="00B56742"/>
    <w:rsid w:val="00B56D57"/>
    <w:rsid w:val="00B571DA"/>
    <w:rsid w:val="00B572E5"/>
    <w:rsid w:val="00B5742A"/>
    <w:rsid w:val="00B57A03"/>
    <w:rsid w:val="00B57E70"/>
    <w:rsid w:val="00B57F9C"/>
    <w:rsid w:val="00B6028E"/>
    <w:rsid w:val="00B603E4"/>
    <w:rsid w:val="00B60682"/>
    <w:rsid w:val="00B607B3"/>
    <w:rsid w:val="00B60AC7"/>
    <w:rsid w:val="00B60EE3"/>
    <w:rsid w:val="00B61287"/>
    <w:rsid w:val="00B6132E"/>
    <w:rsid w:val="00B61592"/>
    <w:rsid w:val="00B6163F"/>
    <w:rsid w:val="00B61BC6"/>
    <w:rsid w:val="00B61C32"/>
    <w:rsid w:val="00B61EED"/>
    <w:rsid w:val="00B626E6"/>
    <w:rsid w:val="00B62739"/>
    <w:rsid w:val="00B62D5F"/>
    <w:rsid w:val="00B62D66"/>
    <w:rsid w:val="00B6301E"/>
    <w:rsid w:val="00B63550"/>
    <w:rsid w:val="00B6358A"/>
    <w:rsid w:val="00B63709"/>
    <w:rsid w:val="00B63749"/>
    <w:rsid w:val="00B6374F"/>
    <w:rsid w:val="00B63982"/>
    <w:rsid w:val="00B63F62"/>
    <w:rsid w:val="00B643EF"/>
    <w:rsid w:val="00B6465D"/>
    <w:rsid w:val="00B648DF"/>
    <w:rsid w:val="00B64D69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1B"/>
    <w:rsid w:val="00B65D32"/>
    <w:rsid w:val="00B65DFA"/>
    <w:rsid w:val="00B65ED5"/>
    <w:rsid w:val="00B66005"/>
    <w:rsid w:val="00B662D2"/>
    <w:rsid w:val="00B6633F"/>
    <w:rsid w:val="00B66344"/>
    <w:rsid w:val="00B666DE"/>
    <w:rsid w:val="00B6691A"/>
    <w:rsid w:val="00B66B33"/>
    <w:rsid w:val="00B66FB0"/>
    <w:rsid w:val="00B67264"/>
    <w:rsid w:val="00B677D7"/>
    <w:rsid w:val="00B67DAD"/>
    <w:rsid w:val="00B67FCB"/>
    <w:rsid w:val="00B704E2"/>
    <w:rsid w:val="00B70765"/>
    <w:rsid w:val="00B71240"/>
    <w:rsid w:val="00B714C8"/>
    <w:rsid w:val="00B715D4"/>
    <w:rsid w:val="00B7170E"/>
    <w:rsid w:val="00B71CAB"/>
    <w:rsid w:val="00B71DFA"/>
    <w:rsid w:val="00B71FBD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0AD"/>
    <w:rsid w:val="00B741FA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80023"/>
    <w:rsid w:val="00B80342"/>
    <w:rsid w:val="00B8096A"/>
    <w:rsid w:val="00B80AEC"/>
    <w:rsid w:val="00B80B55"/>
    <w:rsid w:val="00B80D69"/>
    <w:rsid w:val="00B81586"/>
    <w:rsid w:val="00B81957"/>
    <w:rsid w:val="00B81D13"/>
    <w:rsid w:val="00B81E64"/>
    <w:rsid w:val="00B82258"/>
    <w:rsid w:val="00B824E8"/>
    <w:rsid w:val="00B82562"/>
    <w:rsid w:val="00B828E7"/>
    <w:rsid w:val="00B829B1"/>
    <w:rsid w:val="00B830E3"/>
    <w:rsid w:val="00B833FC"/>
    <w:rsid w:val="00B838A9"/>
    <w:rsid w:val="00B83905"/>
    <w:rsid w:val="00B83AB4"/>
    <w:rsid w:val="00B83AB9"/>
    <w:rsid w:val="00B83AE7"/>
    <w:rsid w:val="00B83F04"/>
    <w:rsid w:val="00B8434D"/>
    <w:rsid w:val="00B84E78"/>
    <w:rsid w:val="00B8525C"/>
    <w:rsid w:val="00B8595B"/>
    <w:rsid w:val="00B85B06"/>
    <w:rsid w:val="00B85B43"/>
    <w:rsid w:val="00B85C76"/>
    <w:rsid w:val="00B85D0D"/>
    <w:rsid w:val="00B85D1F"/>
    <w:rsid w:val="00B85EC3"/>
    <w:rsid w:val="00B85FD4"/>
    <w:rsid w:val="00B862BE"/>
    <w:rsid w:val="00B8632D"/>
    <w:rsid w:val="00B86A14"/>
    <w:rsid w:val="00B86DCC"/>
    <w:rsid w:val="00B86DDB"/>
    <w:rsid w:val="00B86FC0"/>
    <w:rsid w:val="00B87252"/>
    <w:rsid w:val="00B87798"/>
    <w:rsid w:val="00B87C45"/>
    <w:rsid w:val="00B87D71"/>
    <w:rsid w:val="00B904DA"/>
    <w:rsid w:val="00B905CF"/>
    <w:rsid w:val="00B907AB"/>
    <w:rsid w:val="00B908E3"/>
    <w:rsid w:val="00B908E5"/>
    <w:rsid w:val="00B90D9C"/>
    <w:rsid w:val="00B918B7"/>
    <w:rsid w:val="00B91B23"/>
    <w:rsid w:val="00B91D4D"/>
    <w:rsid w:val="00B91E7E"/>
    <w:rsid w:val="00B91FE7"/>
    <w:rsid w:val="00B921EE"/>
    <w:rsid w:val="00B9225E"/>
    <w:rsid w:val="00B92340"/>
    <w:rsid w:val="00B92602"/>
    <w:rsid w:val="00B92B57"/>
    <w:rsid w:val="00B93156"/>
    <w:rsid w:val="00B9321F"/>
    <w:rsid w:val="00B932FA"/>
    <w:rsid w:val="00B937AC"/>
    <w:rsid w:val="00B93AC0"/>
    <w:rsid w:val="00B93C26"/>
    <w:rsid w:val="00B93C36"/>
    <w:rsid w:val="00B93C4C"/>
    <w:rsid w:val="00B93C87"/>
    <w:rsid w:val="00B93E27"/>
    <w:rsid w:val="00B93E53"/>
    <w:rsid w:val="00B9414D"/>
    <w:rsid w:val="00B94475"/>
    <w:rsid w:val="00B94870"/>
    <w:rsid w:val="00B94919"/>
    <w:rsid w:val="00B94E03"/>
    <w:rsid w:val="00B953C9"/>
    <w:rsid w:val="00B953E6"/>
    <w:rsid w:val="00B95584"/>
    <w:rsid w:val="00B95604"/>
    <w:rsid w:val="00B95B38"/>
    <w:rsid w:val="00B960F1"/>
    <w:rsid w:val="00B961D5"/>
    <w:rsid w:val="00B965DB"/>
    <w:rsid w:val="00B966AF"/>
    <w:rsid w:val="00B97151"/>
    <w:rsid w:val="00B97199"/>
    <w:rsid w:val="00B973FB"/>
    <w:rsid w:val="00B9746E"/>
    <w:rsid w:val="00B976EB"/>
    <w:rsid w:val="00B97793"/>
    <w:rsid w:val="00B97B5D"/>
    <w:rsid w:val="00B97E48"/>
    <w:rsid w:val="00BA02DA"/>
    <w:rsid w:val="00BA06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015"/>
    <w:rsid w:val="00BA317E"/>
    <w:rsid w:val="00BA329E"/>
    <w:rsid w:val="00BA32CA"/>
    <w:rsid w:val="00BA352A"/>
    <w:rsid w:val="00BA377A"/>
    <w:rsid w:val="00BA3B87"/>
    <w:rsid w:val="00BA3BF8"/>
    <w:rsid w:val="00BA3D91"/>
    <w:rsid w:val="00BA3E0D"/>
    <w:rsid w:val="00BA3EF1"/>
    <w:rsid w:val="00BA3F27"/>
    <w:rsid w:val="00BA41BB"/>
    <w:rsid w:val="00BA4249"/>
    <w:rsid w:val="00BA443E"/>
    <w:rsid w:val="00BA44CF"/>
    <w:rsid w:val="00BA4E5B"/>
    <w:rsid w:val="00BA52F3"/>
    <w:rsid w:val="00BA5342"/>
    <w:rsid w:val="00BA53D3"/>
    <w:rsid w:val="00BA5432"/>
    <w:rsid w:val="00BA5EE3"/>
    <w:rsid w:val="00BA64D1"/>
    <w:rsid w:val="00BA64DE"/>
    <w:rsid w:val="00BA67CE"/>
    <w:rsid w:val="00BA6818"/>
    <w:rsid w:val="00BA68AB"/>
    <w:rsid w:val="00BA733A"/>
    <w:rsid w:val="00BA755F"/>
    <w:rsid w:val="00BA7773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AEA"/>
    <w:rsid w:val="00BB0D67"/>
    <w:rsid w:val="00BB0DA9"/>
    <w:rsid w:val="00BB1337"/>
    <w:rsid w:val="00BB1339"/>
    <w:rsid w:val="00BB1A82"/>
    <w:rsid w:val="00BB1DF1"/>
    <w:rsid w:val="00BB1E19"/>
    <w:rsid w:val="00BB1F87"/>
    <w:rsid w:val="00BB201A"/>
    <w:rsid w:val="00BB21E4"/>
    <w:rsid w:val="00BB23BD"/>
    <w:rsid w:val="00BB25E2"/>
    <w:rsid w:val="00BB2C27"/>
    <w:rsid w:val="00BB2DC6"/>
    <w:rsid w:val="00BB2DF5"/>
    <w:rsid w:val="00BB3421"/>
    <w:rsid w:val="00BB3520"/>
    <w:rsid w:val="00BB367C"/>
    <w:rsid w:val="00BB3AA3"/>
    <w:rsid w:val="00BB3ABF"/>
    <w:rsid w:val="00BB3B3B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5040"/>
    <w:rsid w:val="00BB5053"/>
    <w:rsid w:val="00BB507B"/>
    <w:rsid w:val="00BB530E"/>
    <w:rsid w:val="00BB5533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047"/>
    <w:rsid w:val="00BC1288"/>
    <w:rsid w:val="00BC1420"/>
    <w:rsid w:val="00BC1B48"/>
    <w:rsid w:val="00BC1B50"/>
    <w:rsid w:val="00BC1E82"/>
    <w:rsid w:val="00BC208D"/>
    <w:rsid w:val="00BC2187"/>
    <w:rsid w:val="00BC2284"/>
    <w:rsid w:val="00BC2359"/>
    <w:rsid w:val="00BC2398"/>
    <w:rsid w:val="00BC268B"/>
    <w:rsid w:val="00BC2851"/>
    <w:rsid w:val="00BC2922"/>
    <w:rsid w:val="00BC2C5B"/>
    <w:rsid w:val="00BC2CD6"/>
    <w:rsid w:val="00BC2F7A"/>
    <w:rsid w:val="00BC3084"/>
    <w:rsid w:val="00BC3716"/>
    <w:rsid w:val="00BC371F"/>
    <w:rsid w:val="00BC3E98"/>
    <w:rsid w:val="00BC3F46"/>
    <w:rsid w:val="00BC4298"/>
    <w:rsid w:val="00BC4658"/>
    <w:rsid w:val="00BC4731"/>
    <w:rsid w:val="00BC47AF"/>
    <w:rsid w:val="00BC48A3"/>
    <w:rsid w:val="00BC497A"/>
    <w:rsid w:val="00BC49CF"/>
    <w:rsid w:val="00BC4D27"/>
    <w:rsid w:val="00BC54B4"/>
    <w:rsid w:val="00BC56D4"/>
    <w:rsid w:val="00BC5761"/>
    <w:rsid w:val="00BC5770"/>
    <w:rsid w:val="00BC581E"/>
    <w:rsid w:val="00BC5B5B"/>
    <w:rsid w:val="00BC5B6A"/>
    <w:rsid w:val="00BC623D"/>
    <w:rsid w:val="00BC6525"/>
    <w:rsid w:val="00BC660A"/>
    <w:rsid w:val="00BC6C9C"/>
    <w:rsid w:val="00BC6E29"/>
    <w:rsid w:val="00BC723F"/>
    <w:rsid w:val="00BC7593"/>
    <w:rsid w:val="00BC761D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C6A"/>
    <w:rsid w:val="00BD1191"/>
    <w:rsid w:val="00BD13DC"/>
    <w:rsid w:val="00BD1494"/>
    <w:rsid w:val="00BD1C9A"/>
    <w:rsid w:val="00BD228A"/>
    <w:rsid w:val="00BD2589"/>
    <w:rsid w:val="00BD2709"/>
    <w:rsid w:val="00BD2AE6"/>
    <w:rsid w:val="00BD2AFD"/>
    <w:rsid w:val="00BD303D"/>
    <w:rsid w:val="00BD32B9"/>
    <w:rsid w:val="00BD330B"/>
    <w:rsid w:val="00BD3436"/>
    <w:rsid w:val="00BD3455"/>
    <w:rsid w:val="00BD3696"/>
    <w:rsid w:val="00BD39A3"/>
    <w:rsid w:val="00BD39DD"/>
    <w:rsid w:val="00BD3D44"/>
    <w:rsid w:val="00BD3E58"/>
    <w:rsid w:val="00BD4906"/>
    <w:rsid w:val="00BD4BC1"/>
    <w:rsid w:val="00BD4D61"/>
    <w:rsid w:val="00BD53BE"/>
    <w:rsid w:val="00BD5555"/>
    <w:rsid w:val="00BD570A"/>
    <w:rsid w:val="00BD595C"/>
    <w:rsid w:val="00BD5BD9"/>
    <w:rsid w:val="00BD602B"/>
    <w:rsid w:val="00BD60FD"/>
    <w:rsid w:val="00BD6263"/>
    <w:rsid w:val="00BD633C"/>
    <w:rsid w:val="00BD63D3"/>
    <w:rsid w:val="00BD6621"/>
    <w:rsid w:val="00BD6832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5AA"/>
    <w:rsid w:val="00BE0CBE"/>
    <w:rsid w:val="00BE0DD1"/>
    <w:rsid w:val="00BE0F2D"/>
    <w:rsid w:val="00BE0F38"/>
    <w:rsid w:val="00BE116A"/>
    <w:rsid w:val="00BE12EC"/>
    <w:rsid w:val="00BE161C"/>
    <w:rsid w:val="00BE1741"/>
    <w:rsid w:val="00BE1D2C"/>
    <w:rsid w:val="00BE1E9B"/>
    <w:rsid w:val="00BE21F8"/>
    <w:rsid w:val="00BE2317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820"/>
    <w:rsid w:val="00BE4BF0"/>
    <w:rsid w:val="00BE4C49"/>
    <w:rsid w:val="00BE4C85"/>
    <w:rsid w:val="00BE4E28"/>
    <w:rsid w:val="00BE4F39"/>
    <w:rsid w:val="00BE523B"/>
    <w:rsid w:val="00BE571C"/>
    <w:rsid w:val="00BE5818"/>
    <w:rsid w:val="00BE5827"/>
    <w:rsid w:val="00BE5E04"/>
    <w:rsid w:val="00BE5EAB"/>
    <w:rsid w:val="00BE5EB7"/>
    <w:rsid w:val="00BE5F0D"/>
    <w:rsid w:val="00BE6397"/>
    <w:rsid w:val="00BE63A5"/>
    <w:rsid w:val="00BE67F1"/>
    <w:rsid w:val="00BE6B3D"/>
    <w:rsid w:val="00BE6C29"/>
    <w:rsid w:val="00BE6C9C"/>
    <w:rsid w:val="00BE6EBB"/>
    <w:rsid w:val="00BE708B"/>
    <w:rsid w:val="00BE72ED"/>
    <w:rsid w:val="00BE7347"/>
    <w:rsid w:val="00BE735A"/>
    <w:rsid w:val="00BE76EC"/>
    <w:rsid w:val="00BE778E"/>
    <w:rsid w:val="00BE77F6"/>
    <w:rsid w:val="00BE7CD3"/>
    <w:rsid w:val="00BE7F9F"/>
    <w:rsid w:val="00BF00E7"/>
    <w:rsid w:val="00BF010F"/>
    <w:rsid w:val="00BF018F"/>
    <w:rsid w:val="00BF02FE"/>
    <w:rsid w:val="00BF0494"/>
    <w:rsid w:val="00BF0572"/>
    <w:rsid w:val="00BF0A24"/>
    <w:rsid w:val="00BF0BE1"/>
    <w:rsid w:val="00BF0EDE"/>
    <w:rsid w:val="00BF101C"/>
    <w:rsid w:val="00BF1129"/>
    <w:rsid w:val="00BF139D"/>
    <w:rsid w:val="00BF1896"/>
    <w:rsid w:val="00BF1A0E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FC"/>
    <w:rsid w:val="00BF59CB"/>
    <w:rsid w:val="00BF5CC7"/>
    <w:rsid w:val="00BF5E22"/>
    <w:rsid w:val="00BF5F90"/>
    <w:rsid w:val="00BF631D"/>
    <w:rsid w:val="00BF63E9"/>
    <w:rsid w:val="00BF657A"/>
    <w:rsid w:val="00BF662F"/>
    <w:rsid w:val="00BF68CC"/>
    <w:rsid w:val="00BF6A63"/>
    <w:rsid w:val="00BF6BE4"/>
    <w:rsid w:val="00BF6D2E"/>
    <w:rsid w:val="00BF72E8"/>
    <w:rsid w:val="00BF7452"/>
    <w:rsid w:val="00BF74A9"/>
    <w:rsid w:val="00BF7559"/>
    <w:rsid w:val="00BF7689"/>
    <w:rsid w:val="00BF798B"/>
    <w:rsid w:val="00BF79D5"/>
    <w:rsid w:val="00BF7EB7"/>
    <w:rsid w:val="00C00023"/>
    <w:rsid w:val="00C00262"/>
    <w:rsid w:val="00C004EE"/>
    <w:rsid w:val="00C00CF8"/>
    <w:rsid w:val="00C00FAD"/>
    <w:rsid w:val="00C01188"/>
    <w:rsid w:val="00C0131D"/>
    <w:rsid w:val="00C013D8"/>
    <w:rsid w:val="00C013E6"/>
    <w:rsid w:val="00C01937"/>
    <w:rsid w:val="00C01E4F"/>
    <w:rsid w:val="00C021D1"/>
    <w:rsid w:val="00C02201"/>
    <w:rsid w:val="00C02231"/>
    <w:rsid w:val="00C02398"/>
    <w:rsid w:val="00C023C2"/>
    <w:rsid w:val="00C0270A"/>
    <w:rsid w:val="00C02747"/>
    <w:rsid w:val="00C02836"/>
    <w:rsid w:val="00C02C9F"/>
    <w:rsid w:val="00C02E1E"/>
    <w:rsid w:val="00C02EF0"/>
    <w:rsid w:val="00C031DE"/>
    <w:rsid w:val="00C03201"/>
    <w:rsid w:val="00C0330A"/>
    <w:rsid w:val="00C0356A"/>
    <w:rsid w:val="00C03841"/>
    <w:rsid w:val="00C0392D"/>
    <w:rsid w:val="00C039D1"/>
    <w:rsid w:val="00C03BA6"/>
    <w:rsid w:val="00C03D3B"/>
    <w:rsid w:val="00C03F20"/>
    <w:rsid w:val="00C03F91"/>
    <w:rsid w:val="00C0413C"/>
    <w:rsid w:val="00C04854"/>
    <w:rsid w:val="00C04B6C"/>
    <w:rsid w:val="00C04BF9"/>
    <w:rsid w:val="00C04E55"/>
    <w:rsid w:val="00C04E8A"/>
    <w:rsid w:val="00C04FFC"/>
    <w:rsid w:val="00C0512B"/>
    <w:rsid w:val="00C053A2"/>
    <w:rsid w:val="00C0555E"/>
    <w:rsid w:val="00C05581"/>
    <w:rsid w:val="00C055EA"/>
    <w:rsid w:val="00C05AFC"/>
    <w:rsid w:val="00C05B21"/>
    <w:rsid w:val="00C05B93"/>
    <w:rsid w:val="00C05BE7"/>
    <w:rsid w:val="00C06371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12D"/>
    <w:rsid w:val="00C131D5"/>
    <w:rsid w:val="00C132CB"/>
    <w:rsid w:val="00C134E9"/>
    <w:rsid w:val="00C136B9"/>
    <w:rsid w:val="00C13806"/>
    <w:rsid w:val="00C13A72"/>
    <w:rsid w:val="00C14069"/>
    <w:rsid w:val="00C1416C"/>
    <w:rsid w:val="00C142E0"/>
    <w:rsid w:val="00C14552"/>
    <w:rsid w:val="00C14561"/>
    <w:rsid w:val="00C14E08"/>
    <w:rsid w:val="00C1549F"/>
    <w:rsid w:val="00C154DB"/>
    <w:rsid w:val="00C155F5"/>
    <w:rsid w:val="00C15EA2"/>
    <w:rsid w:val="00C15ED5"/>
    <w:rsid w:val="00C1614A"/>
    <w:rsid w:val="00C1639B"/>
    <w:rsid w:val="00C1646E"/>
    <w:rsid w:val="00C167CC"/>
    <w:rsid w:val="00C16E1D"/>
    <w:rsid w:val="00C170CD"/>
    <w:rsid w:val="00C17227"/>
    <w:rsid w:val="00C1775C"/>
    <w:rsid w:val="00C178FC"/>
    <w:rsid w:val="00C17EC0"/>
    <w:rsid w:val="00C17EDE"/>
    <w:rsid w:val="00C17F47"/>
    <w:rsid w:val="00C20087"/>
    <w:rsid w:val="00C20B90"/>
    <w:rsid w:val="00C20C90"/>
    <w:rsid w:val="00C20DB5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3085"/>
    <w:rsid w:val="00C2328E"/>
    <w:rsid w:val="00C23391"/>
    <w:rsid w:val="00C23517"/>
    <w:rsid w:val="00C2361E"/>
    <w:rsid w:val="00C2367D"/>
    <w:rsid w:val="00C2392A"/>
    <w:rsid w:val="00C23FC3"/>
    <w:rsid w:val="00C240B0"/>
    <w:rsid w:val="00C2485A"/>
    <w:rsid w:val="00C2493F"/>
    <w:rsid w:val="00C249DA"/>
    <w:rsid w:val="00C25025"/>
    <w:rsid w:val="00C25757"/>
    <w:rsid w:val="00C25CBC"/>
    <w:rsid w:val="00C25D98"/>
    <w:rsid w:val="00C25F81"/>
    <w:rsid w:val="00C25F92"/>
    <w:rsid w:val="00C26065"/>
    <w:rsid w:val="00C265D9"/>
    <w:rsid w:val="00C26B0F"/>
    <w:rsid w:val="00C2713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7D3"/>
    <w:rsid w:val="00C318E0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421B"/>
    <w:rsid w:val="00C345B2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45A"/>
    <w:rsid w:val="00C3652F"/>
    <w:rsid w:val="00C366D8"/>
    <w:rsid w:val="00C36E12"/>
    <w:rsid w:val="00C372B3"/>
    <w:rsid w:val="00C376D4"/>
    <w:rsid w:val="00C37CC6"/>
    <w:rsid w:val="00C37E63"/>
    <w:rsid w:val="00C37F32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C0C"/>
    <w:rsid w:val="00C42F07"/>
    <w:rsid w:val="00C43118"/>
    <w:rsid w:val="00C4335F"/>
    <w:rsid w:val="00C4355B"/>
    <w:rsid w:val="00C4359A"/>
    <w:rsid w:val="00C43E7A"/>
    <w:rsid w:val="00C4431A"/>
    <w:rsid w:val="00C444A7"/>
    <w:rsid w:val="00C44773"/>
    <w:rsid w:val="00C44907"/>
    <w:rsid w:val="00C44955"/>
    <w:rsid w:val="00C4497D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5CD"/>
    <w:rsid w:val="00C47840"/>
    <w:rsid w:val="00C478A3"/>
    <w:rsid w:val="00C47ACC"/>
    <w:rsid w:val="00C47D2C"/>
    <w:rsid w:val="00C500A1"/>
    <w:rsid w:val="00C50483"/>
    <w:rsid w:val="00C50642"/>
    <w:rsid w:val="00C50876"/>
    <w:rsid w:val="00C50B0E"/>
    <w:rsid w:val="00C50D3D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C8"/>
    <w:rsid w:val="00C53C4F"/>
    <w:rsid w:val="00C5457A"/>
    <w:rsid w:val="00C54892"/>
    <w:rsid w:val="00C54BC4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5FF"/>
    <w:rsid w:val="00C60910"/>
    <w:rsid w:val="00C6096A"/>
    <w:rsid w:val="00C6098C"/>
    <w:rsid w:val="00C60D7A"/>
    <w:rsid w:val="00C61564"/>
    <w:rsid w:val="00C615B5"/>
    <w:rsid w:val="00C615EA"/>
    <w:rsid w:val="00C61635"/>
    <w:rsid w:val="00C6183C"/>
    <w:rsid w:val="00C6185F"/>
    <w:rsid w:val="00C61B44"/>
    <w:rsid w:val="00C61FC4"/>
    <w:rsid w:val="00C620E2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A46"/>
    <w:rsid w:val="00C63B03"/>
    <w:rsid w:val="00C63DF3"/>
    <w:rsid w:val="00C63E04"/>
    <w:rsid w:val="00C64153"/>
    <w:rsid w:val="00C6415C"/>
    <w:rsid w:val="00C6417B"/>
    <w:rsid w:val="00C64582"/>
    <w:rsid w:val="00C648B0"/>
    <w:rsid w:val="00C648E4"/>
    <w:rsid w:val="00C64A77"/>
    <w:rsid w:val="00C64F7D"/>
    <w:rsid w:val="00C6503C"/>
    <w:rsid w:val="00C65423"/>
    <w:rsid w:val="00C65A79"/>
    <w:rsid w:val="00C65E64"/>
    <w:rsid w:val="00C65FDF"/>
    <w:rsid w:val="00C66200"/>
    <w:rsid w:val="00C6651A"/>
    <w:rsid w:val="00C6653D"/>
    <w:rsid w:val="00C6668B"/>
    <w:rsid w:val="00C6677D"/>
    <w:rsid w:val="00C668DA"/>
    <w:rsid w:val="00C66A30"/>
    <w:rsid w:val="00C66B75"/>
    <w:rsid w:val="00C66C1E"/>
    <w:rsid w:val="00C67528"/>
    <w:rsid w:val="00C67614"/>
    <w:rsid w:val="00C700F3"/>
    <w:rsid w:val="00C7027D"/>
    <w:rsid w:val="00C702C9"/>
    <w:rsid w:val="00C702F0"/>
    <w:rsid w:val="00C703A7"/>
    <w:rsid w:val="00C703DF"/>
    <w:rsid w:val="00C7048E"/>
    <w:rsid w:val="00C705C7"/>
    <w:rsid w:val="00C70881"/>
    <w:rsid w:val="00C70B59"/>
    <w:rsid w:val="00C70C02"/>
    <w:rsid w:val="00C70CC9"/>
    <w:rsid w:val="00C70CFE"/>
    <w:rsid w:val="00C70F92"/>
    <w:rsid w:val="00C71233"/>
    <w:rsid w:val="00C718EC"/>
    <w:rsid w:val="00C71E20"/>
    <w:rsid w:val="00C720B7"/>
    <w:rsid w:val="00C7241D"/>
    <w:rsid w:val="00C7257C"/>
    <w:rsid w:val="00C72708"/>
    <w:rsid w:val="00C72C0C"/>
    <w:rsid w:val="00C72C81"/>
    <w:rsid w:val="00C73424"/>
    <w:rsid w:val="00C73A9C"/>
    <w:rsid w:val="00C73C64"/>
    <w:rsid w:val="00C73E23"/>
    <w:rsid w:val="00C73E60"/>
    <w:rsid w:val="00C73E9C"/>
    <w:rsid w:val="00C74067"/>
    <w:rsid w:val="00C742C8"/>
    <w:rsid w:val="00C74370"/>
    <w:rsid w:val="00C746D8"/>
    <w:rsid w:val="00C74EE9"/>
    <w:rsid w:val="00C750F7"/>
    <w:rsid w:val="00C75A6E"/>
    <w:rsid w:val="00C75C17"/>
    <w:rsid w:val="00C75C3F"/>
    <w:rsid w:val="00C760A2"/>
    <w:rsid w:val="00C765B5"/>
    <w:rsid w:val="00C76709"/>
    <w:rsid w:val="00C76841"/>
    <w:rsid w:val="00C77659"/>
    <w:rsid w:val="00C77916"/>
    <w:rsid w:val="00C805A1"/>
    <w:rsid w:val="00C807D5"/>
    <w:rsid w:val="00C80956"/>
    <w:rsid w:val="00C80A06"/>
    <w:rsid w:val="00C80E4D"/>
    <w:rsid w:val="00C8108E"/>
    <w:rsid w:val="00C815C4"/>
    <w:rsid w:val="00C815ED"/>
    <w:rsid w:val="00C81716"/>
    <w:rsid w:val="00C818C4"/>
    <w:rsid w:val="00C819AA"/>
    <w:rsid w:val="00C81ABF"/>
    <w:rsid w:val="00C81BEC"/>
    <w:rsid w:val="00C81E64"/>
    <w:rsid w:val="00C8253F"/>
    <w:rsid w:val="00C82838"/>
    <w:rsid w:val="00C829E4"/>
    <w:rsid w:val="00C82A2A"/>
    <w:rsid w:val="00C82C5F"/>
    <w:rsid w:val="00C82E0F"/>
    <w:rsid w:val="00C82F9E"/>
    <w:rsid w:val="00C8329A"/>
    <w:rsid w:val="00C8335E"/>
    <w:rsid w:val="00C839C3"/>
    <w:rsid w:val="00C83A02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357"/>
    <w:rsid w:val="00C86379"/>
    <w:rsid w:val="00C863F1"/>
    <w:rsid w:val="00C869BE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AF3"/>
    <w:rsid w:val="00C914E6"/>
    <w:rsid w:val="00C91857"/>
    <w:rsid w:val="00C918C3"/>
    <w:rsid w:val="00C91B84"/>
    <w:rsid w:val="00C91CAE"/>
    <w:rsid w:val="00C91EF6"/>
    <w:rsid w:val="00C91FB0"/>
    <w:rsid w:val="00C921A2"/>
    <w:rsid w:val="00C925CE"/>
    <w:rsid w:val="00C926EA"/>
    <w:rsid w:val="00C9273A"/>
    <w:rsid w:val="00C929A8"/>
    <w:rsid w:val="00C92AEA"/>
    <w:rsid w:val="00C92BCF"/>
    <w:rsid w:val="00C92DD7"/>
    <w:rsid w:val="00C92E6E"/>
    <w:rsid w:val="00C92EA1"/>
    <w:rsid w:val="00C92FE7"/>
    <w:rsid w:val="00C92FE8"/>
    <w:rsid w:val="00C93B96"/>
    <w:rsid w:val="00C93F64"/>
    <w:rsid w:val="00C93FD7"/>
    <w:rsid w:val="00C93FF7"/>
    <w:rsid w:val="00C94727"/>
    <w:rsid w:val="00C94CE4"/>
    <w:rsid w:val="00C955E4"/>
    <w:rsid w:val="00C956DD"/>
    <w:rsid w:val="00C95AEC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83"/>
    <w:rsid w:val="00C971CA"/>
    <w:rsid w:val="00C9735D"/>
    <w:rsid w:val="00C975DB"/>
    <w:rsid w:val="00C97729"/>
    <w:rsid w:val="00C978A7"/>
    <w:rsid w:val="00C97A05"/>
    <w:rsid w:val="00C97ECE"/>
    <w:rsid w:val="00C97EDA"/>
    <w:rsid w:val="00CA0366"/>
    <w:rsid w:val="00CA03FD"/>
    <w:rsid w:val="00CA041C"/>
    <w:rsid w:val="00CA0572"/>
    <w:rsid w:val="00CA0597"/>
    <w:rsid w:val="00CA05DA"/>
    <w:rsid w:val="00CA0656"/>
    <w:rsid w:val="00CA0815"/>
    <w:rsid w:val="00CA084A"/>
    <w:rsid w:val="00CA0854"/>
    <w:rsid w:val="00CA0CCC"/>
    <w:rsid w:val="00CA0CF8"/>
    <w:rsid w:val="00CA1193"/>
    <w:rsid w:val="00CA13D4"/>
    <w:rsid w:val="00CA158B"/>
    <w:rsid w:val="00CA1665"/>
    <w:rsid w:val="00CA17EB"/>
    <w:rsid w:val="00CA1930"/>
    <w:rsid w:val="00CA194B"/>
    <w:rsid w:val="00CA1997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2A5"/>
    <w:rsid w:val="00CA346F"/>
    <w:rsid w:val="00CA3583"/>
    <w:rsid w:val="00CA375F"/>
    <w:rsid w:val="00CA391C"/>
    <w:rsid w:val="00CA3A92"/>
    <w:rsid w:val="00CA4320"/>
    <w:rsid w:val="00CA44B0"/>
    <w:rsid w:val="00CA48F9"/>
    <w:rsid w:val="00CA49D5"/>
    <w:rsid w:val="00CA4E95"/>
    <w:rsid w:val="00CA5040"/>
    <w:rsid w:val="00CA515F"/>
    <w:rsid w:val="00CA5365"/>
    <w:rsid w:val="00CA5427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F15"/>
    <w:rsid w:val="00CB02BB"/>
    <w:rsid w:val="00CB07AB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B1B"/>
    <w:rsid w:val="00CB2B43"/>
    <w:rsid w:val="00CB2BA4"/>
    <w:rsid w:val="00CB3057"/>
    <w:rsid w:val="00CB3218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E3B"/>
    <w:rsid w:val="00CB50E5"/>
    <w:rsid w:val="00CB5115"/>
    <w:rsid w:val="00CB5143"/>
    <w:rsid w:val="00CB53C1"/>
    <w:rsid w:val="00CB5656"/>
    <w:rsid w:val="00CB56A3"/>
    <w:rsid w:val="00CB5AD3"/>
    <w:rsid w:val="00CB5D1D"/>
    <w:rsid w:val="00CB5F79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C006F"/>
    <w:rsid w:val="00CC0376"/>
    <w:rsid w:val="00CC03B9"/>
    <w:rsid w:val="00CC03F1"/>
    <w:rsid w:val="00CC044E"/>
    <w:rsid w:val="00CC055D"/>
    <w:rsid w:val="00CC0584"/>
    <w:rsid w:val="00CC05E0"/>
    <w:rsid w:val="00CC07EC"/>
    <w:rsid w:val="00CC087B"/>
    <w:rsid w:val="00CC0C1D"/>
    <w:rsid w:val="00CC16C6"/>
    <w:rsid w:val="00CC17AA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4421"/>
    <w:rsid w:val="00CC4776"/>
    <w:rsid w:val="00CC4804"/>
    <w:rsid w:val="00CC4C74"/>
    <w:rsid w:val="00CC4D8F"/>
    <w:rsid w:val="00CC57C7"/>
    <w:rsid w:val="00CC57D3"/>
    <w:rsid w:val="00CC58F3"/>
    <w:rsid w:val="00CC5FAD"/>
    <w:rsid w:val="00CC610E"/>
    <w:rsid w:val="00CC648E"/>
    <w:rsid w:val="00CC68DE"/>
    <w:rsid w:val="00CC699D"/>
    <w:rsid w:val="00CC6C80"/>
    <w:rsid w:val="00CC6F9E"/>
    <w:rsid w:val="00CC7051"/>
    <w:rsid w:val="00CC70AB"/>
    <w:rsid w:val="00CC72A5"/>
    <w:rsid w:val="00CC7364"/>
    <w:rsid w:val="00CC79A6"/>
    <w:rsid w:val="00CC7B0D"/>
    <w:rsid w:val="00CD03A8"/>
    <w:rsid w:val="00CD040F"/>
    <w:rsid w:val="00CD052F"/>
    <w:rsid w:val="00CD0691"/>
    <w:rsid w:val="00CD09C6"/>
    <w:rsid w:val="00CD0EC0"/>
    <w:rsid w:val="00CD11CB"/>
    <w:rsid w:val="00CD1422"/>
    <w:rsid w:val="00CD16B7"/>
    <w:rsid w:val="00CD1D1E"/>
    <w:rsid w:val="00CD2298"/>
    <w:rsid w:val="00CD23F6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31C"/>
    <w:rsid w:val="00CD463A"/>
    <w:rsid w:val="00CD4BA9"/>
    <w:rsid w:val="00CD4CA4"/>
    <w:rsid w:val="00CD4EBD"/>
    <w:rsid w:val="00CD5001"/>
    <w:rsid w:val="00CD53F2"/>
    <w:rsid w:val="00CD581D"/>
    <w:rsid w:val="00CD5BDD"/>
    <w:rsid w:val="00CD61B2"/>
    <w:rsid w:val="00CD6708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1E04"/>
    <w:rsid w:val="00CE2297"/>
    <w:rsid w:val="00CE2920"/>
    <w:rsid w:val="00CE2B2D"/>
    <w:rsid w:val="00CE2E09"/>
    <w:rsid w:val="00CE2F41"/>
    <w:rsid w:val="00CE3255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F49"/>
    <w:rsid w:val="00CE578D"/>
    <w:rsid w:val="00CE589B"/>
    <w:rsid w:val="00CE5958"/>
    <w:rsid w:val="00CE5B38"/>
    <w:rsid w:val="00CE5B63"/>
    <w:rsid w:val="00CE5B68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DCF"/>
    <w:rsid w:val="00CF025C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E86"/>
    <w:rsid w:val="00CF108E"/>
    <w:rsid w:val="00CF1286"/>
    <w:rsid w:val="00CF1712"/>
    <w:rsid w:val="00CF1AF6"/>
    <w:rsid w:val="00CF20D6"/>
    <w:rsid w:val="00CF2389"/>
    <w:rsid w:val="00CF26B3"/>
    <w:rsid w:val="00CF2ED7"/>
    <w:rsid w:val="00CF2F8E"/>
    <w:rsid w:val="00CF301C"/>
    <w:rsid w:val="00CF34B2"/>
    <w:rsid w:val="00CF3929"/>
    <w:rsid w:val="00CF3C8E"/>
    <w:rsid w:val="00CF3CFC"/>
    <w:rsid w:val="00CF4833"/>
    <w:rsid w:val="00CF49F7"/>
    <w:rsid w:val="00CF502C"/>
    <w:rsid w:val="00CF5500"/>
    <w:rsid w:val="00CF55C1"/>
    <w:rsid w:val="00CF57FE"/>
    <w:rsid w:val="00CF5AB5"/>
    <w:rsid w:val="00CF5B5C"/>
    <w:rsid w:val="00CF5C21"/>
    <w:rsid w:val="00CF5EE4"/>
    <w:rsid w:val="00CF5FA2"/>
    <w:rsid w:val="00CF607C"/>
    <w:rsid w:val="00CF61A3"/>
    <w:rsid w:val="00CF62F5"/>
    <w:rsid w:val="00CF62F6"/>
    <w:rsid w:val="00CF6373"/>
    <w:rsid w:val="00CF6574"/>
    <w:rsid w:val="00CF6802"/>
    <w:rsid w:val="00CF688A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340"/>
    <w:rsid w:val="00D01442"/>
    <w:rsid w:val="00D0174A"/>
    <w:rsid w:val="00D0192A"/>
    <w:rsid w:val="00D019DC"/>
    <w:rsid w:val="00D01D38"/>
    <w:rsid w:val="00D01D85"/>
    <w:rsid w:val="00D01E4D"/>
    <w:rsid w:val="00D01F26"/>
    <w:rsid w:val="00D0212D"/>
    <w:rsid w:val="00D02D5F"/>
    <w:rsid w:val="00D02DA1"/>
    <w:rsid w:val="00D02ED4"/>
    <w:rsid w:val="00D02F6A"/>
    <w:rsid w:val="00D03037"/>
    <w:rsid w:val="00D037B3"/>
    <w:rsid w:val="00D03905"/>
    <w:rsid w:val="00D03D3B"/>
    <w:rsid w:val="00D03DE2"/>
    <w:rsid w:val="00D03E85"/>
    <w:rsid w:val="00D03FA1"/>
    <w:rsid w:val="00D0445D"/>
    <w:rsid w:val="00D046E4"/>
    <w:rsid w:val="00D0485C"/>
    <w:rsid w:val="00D04A5F"/>
    <w:rsid w:val="00D04B11"/>
    <w:rsid w:val="00D04D36"/>
    <w:rsid w:val="00D05206"/>
    <w:rsid w:val="00D05240"/>
    <w:rsid w:val="00D05366"/>
    <w:rsid w:val="00D0555A"/>
    <w:rsid w:val="00D0564D"/>
    <w:rsid w:val="00D0566B"/>
    <w:rsid w:val="00D05C1F"/>
    <w:rsid w:val="00D05E4E"/>
    <w:rsid w:val="00D05EC3"/>
    <w:rsid w:val="00D05FB8"/>
    <w:rsid w:val="00D05FBB"/>
    <w:rsid w:val="00D063B3"/>
    <w:rsid w:val="00D065BE"/>
    <w:rsid w:val="00D06632"/>
    <w:rsid w:val="00D06667"/>
    <w:rsid w:val="00D066E2"/>
    <w:rsid w:val="00D068B3"/>
    <w:rsid w:val="00D06A05"/>
    <w:rsid w:val="00D071B3"/>
    <w:rsid w:val="00D074B2"/>
    <w:rsid w:val="00D07620"/>
    <w:rsid w:val="00D077BF"/>
    <w:rsid w:val="00D07BBE"/>
    <w:rsid w:val="00D106D0"/>
    <w:rsid w:val="00D10C05"/>
    <w:rsid w:val="00D10C5B"/>
    <w:rsid w:val="00D1100B"/>
    <w:rsid w:val="00D114E4"/>
    <w:rsid w:val="00D115EB"/>
    <w:rsid w:val="00D1177E"/>
    <w:rsid w:val="00D11927"/>
    <w:rsid w:val="00D11B97"/>
    <w:rsid w:val="00D11C7B"/>
    <w:rsid w:val="00D11E5E"/>
    <w:rsid w:val="00D1238B"/>
    <w:rsid w:val="00D1253A"/>
    <w:rsid w:val="00D12675"/>
    <w:rsid w:val="00D1269E"/>
    <w:rsid w:val="00D128B9"/>
    <w:rsid w:val="00D128C5"/>
    <w:rsid w:val="00D12904"/>
    <w:rsid w:val="00D12A45"/>
    <w:rsid w:val="00D12A4D"/>
    <w:rsid w:val="00D12C44"/>
    <w:rsid w:val="00D13189"/>
    <w:rsid w:val="00D137B3"/>
    <w:rsid w:val="00D1380E"/>
    <w:rsid w:val="00D1385F"/>
    <w:rsid w:val="00D13921"/>
    <w:rsid w:val="00D13CBC"/>
    <w:rsid w:val="00D13D04"/>
    <w:rsid w:val="00D13D4A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C92"/>
    <w:rsid w:val="00D16ED8"/>
    <w:rsid w:val="00D17219"/>
    <w:rsid w:val="00D17744"/>
    <w:rsid w:val="00D17A1B"/>
    <w:rsid w:val="00D17C76"/>
    <w:rsid w:val="00D17CF9"/>
    <w:rsid w:val="00D17FDD"/>
    <w:rsid w:val="00D202F6"/>
    <w:rsid w:val="00D20541"/>
    <w:rsid w:val="00D20696"/>
    <w:rsid w:val="00D2078F"/>
    <w:rsid w:val="00D20DDB"/>
    <w:rsid w:val="00D21182"/>
    <w:rsid w:val="00D211A2"/>
    <w:rsid w:val="00D211BF"/>
    <w:rsid w:val="00D212C2"/>
    <w:rsid w:val="00D212D9"/>
    <w:rsid w:val="00D2173B"/>
    <w:rsid w:val="00D21786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AE"/>
    <w:rsid w:val="00D224D2"/>
    <w:rsid w:val="00D2257C"/>
    <w:rsid w:val="00D22712"/>
    <w:rsid w:val="00D233AB"/>
    <w:rsid w:val="00D2356B"/>
    <w:rsid w:val="00D239CB"/>
    <w:rsid w:val="00D23BEC"/>
    <w:rsid w:val="00D23C97"/>
    <w:rsid w:val="00D240AD"/>
    <w:rsid w:val="00D24112"/>
    <w:rsid w:val="00D2422D"/>
    <w:rsid w:val="00D245A7"/>
    <w:rsid w:val="00D24BAA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58E"/>
    <w:rsid w:val="00D305D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B64"/>
    <w:rsid w:val="00D36BB3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802"/>
    <w:rsid w:val="00D40A43"/>
    <w:rsid w:val="00D40C8A"/>
    <w:rsid w:val="00D40E57"/>
    <w:rsid w:val="00D421EA"/>
    <w:rsid w:val="00D4256A"/>
    <w:rsid w:val="00D42633"/>
    <w:rsid w:val="00D42706"/>
    <w:rsid w:val="00D4272D"/>
    <w:rsid w:val="00D4294B"/>
    <w:rsid w:val="00D42CCF"/>
    <w:rsid w:val="00D42CF9"/>
    <w:rsid w:val="00D42D03"/>
    <w:rsid w:val="00D42E3B"/>
    <w:rsid w:val="00D42F08"/>
    <w:rsid w:val="00D42F80"/>
    <w:rsid w:val="00D43272"/>
    <w:rsid w:val="00D43733"/>
    <w:rsid w:val="00D43888"/>
    <w:rsid w:val="00D43BC9"/>
    <w:rsid w:val="00D4411C"/>
    <w:rsid w:val="00D443AD"/>
    <w:rsid w:val="00D44538"/>
    <w:rsid w:val="00D44609"/>
    <w:rsid w:val="00D4465C"/>
    <w:rsid w:val="00D448FB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F4E"/>
    <w:rsid w:val="00D463FB"/>
    <w:rsid w:val="00D46436"/>
    <w:rsid w:val="00D465FF"/>
    <w:rsid w:val="00D46D86"/>
    <w:rsid w:val="00D46FA3"/>
    <w:rsid w:val="00D474DE"/>
    <w:rsid w:val="00D47741"/>
    <w:rsid w:val="00D47A99"/>
    <w:rsid w:val="00D47B01"/>
    <w:rsid w:val="00D47D20"/>
    <w:rsid w:val="00D47DE2"/>
    <w:rsid w:val="00D47F1A"/>
    <w:rsid w:val="00D5017A"/>
    <w:rsid w:val="00D503FC"/>
    <w:rsid w:val="00D5066E"/>
    <w:rsid w:val="00D507C5"/>
    <w:rsid w:val="00D50906"/>
    <w:rsid w:val="00D50917"/>
    <w:rsid w:val="00D509C9"/>
    <w:rsid w:val="00D50BD8"/>
    <w:rsid w:val="00D50D65"/>
    <w:rsid w:val="00D511A1"/>
    <w:rsid w:val="00D5145A"/>
    <w:rsid w:val="00D5149B"/>
    <w:rsid w:val="00D51570"/>
    <w:rsid w:val="00D516E0"/>
    <w:rsid w:val="00D51700"/>
    <w:rsid w:val="00D51B4D"/>
    <w:rsid w:val="00D51CB6"/>
    <w:rsid w:val="00D5282E"/>
    <w:rsid w:val="00D52A7F"/>
    <w:rsid w:val="00D52B15"/>
    <w:rsid w:val="00D52C0D"/>
    <w:rsid w:val="00D52C29"/>
    <w:rsid w:val="00D52DB4"/>
    <w:rsid w:val="00D52DDA"/>
    <w:rsid w:val="00D52FC2"/>
    <w:rsid w:val="00D5313C"/>
    <w:rsid w:val="00D5313D"/>
    <w:rsid w:val="00D53920"/>
    <w:rsid w:val="00D53C22"/>
    <w:rsid w:val="00D53F3B"/>
    <w:rsid w:val="00D53FC4"/>
    <w:rsid w:val="00D54386"/>
    <w:rsid w:val="00D545AA"/>
    <w:rsid w:val="00D549AD"/>
    <w:rsid w:val="00D54C90"/>
    <w:rsid w:val="00D552B7"/>
    <w:rsid w:val="00D552F3"/>
    <w:rsid w:val="00D555B0"/>
    <w:rsid w:val="00D559EB"/>
    <w:rsid w:val="00D55CCB"/>
    <w:rsid w:val="00D562A8"/>
    <w:rsid w:val="00D564A2"/>
    <w:rsid w:val="00D56532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DB"/>
    <w:rsid w:val="00D604D7"/>
    <w:rsid w:val="00D6074B"/>
    <w:rsid w:val="00D60AAC"/>
    <w:rsid w:val="00D61148"/>
    <w:rsid w:val="00D611F3"/>
    <w:rsid w:val="00D613E0"/>
    <w:rsid w:val="00D61AEA"/>
    <w:rsid w:val="00D61F17"/>
    <w:rsid w:val="00D62107"/>
    <w:rsid w:val="00D62212"/>
    <w:rsid w:val="00D622E3"/>
    <w:rsid w:val="00D6238F"/>
    <w:rsid w:val="00D626C4"/>
    <w:rsid w:val="00D6283C"/>
    <w:rsid w:val="00D631BB"/>
    <w:rsid w:val="00D631C8"/>
    <w:rsid w:val="00D63611"/>
    <w:rsid w:val="00D63720"/>
    <w:rsid w:val="00D63D66"/>
    <w:rsid w:val="00D63FD6"/>
    <w:rsid w:val="00D64154"/>
    <w:rsid w:val="00D646F9"/>
    <w:rsid w:val="00D647A4"/>
    <w:rsid w:val="00D64916"/>
    <w:rsid w:val="00D64987"/>
    <w:rsid w:val="00D64A34"/>
    <w:rsid w:val="00D64ACA"/>
    <w:rsid w:val="00D64B69"/>
    <w:rsid w:val="00D64D89"/>
    <w:rsid w:val="00D64DCF"/>
    <w:rsid w:val="00D65066"/>
    <w:rsid w:val="00D6526D"/>
    <w:rsid w:val="00D65783"/>
    <w:rsid w:val="00D6590E"/>
    <w:rsid w:val="00D6594B"/>
    <w:rsid w:val="00D6596D"/>
    <w:rsid w:val="00D65AC1"/>
    <w:rsid w:val="00D66206"/>
    <w:rsid w:val="00D66344"/>
    <w:rsid w:val="00D6634B"/>
    <w:rsid w:val="00D663D7"/>
    <w:rsid w:val="00D66832"/>
    <w:rsid w:val="00D66871"/>
    <w:rsid w:val="00D668BB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53"/>
    <w:rsid w:val="00D7076B"/>
    <w:rsid w:val="00D707E1"/>
    <w:rsid w:val="00D708E3"/>
    <w:rsid w:val="00D70A76"/>
    <w:rsid w:val="00D70D87"/>
    <w:rsid w:val="00D70EA4"/>
    <w:rsid w:val="00D714EE"/>
    <w:rsid w:val="00D71518"/>
    <w:rsid w:val="00D715F5"/>
    <w:rsid w:val="00D71784"/>
    <w:rsid w:val="00D71A16"/>
    <w:rsid w:val="00D71B4A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7A5"/>
    <w:rsid w:val="00D73A32"/>
    <w:rsid w:val="00D73A60"/>
    <w:rsid w:val="00D73ADE"/>
    <w:rsid w:val="00D73E17"/>
    <w:rsid w:val="00D73E86"/>
    <w:rsid w:val="00D73EA1"/>
    <w:rsid w:val="00D74387"/>
    <w:rsid w:val="00D74AA4"/>
    <w:rsid w:val="00D74B92"/>
    <w:rsid w:val="00D74E30"/>
    <w:rsid w:val="00D75362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61B0"/>
    <w:rsid w:val="00D76B1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806E7"/>
    <w:rsid w:val="00D80E46"/>
    <w:rsid w:val="00D80E60"/>
    <w:rsid w:val="00D81019"/>
    <w:rsid w:val="00D8109D"/>
    <w:rsid w:val="00D8119C"/>
    <w:rsid w:val="00D81201"/>
    <w:rsid w:val="00D81335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317A"/>
    <w:rsid w:val="00D831A3"/>
    <w:rsid w:val="00D831E5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B64"/>
    <w:rsid w:val="00D84BE9"/>
    <w:rsid w:val="00D84F67"/>
    <w:rsid w:val="00D8552D"/>
    <w:rsid w:val="00D85908"/>
    <w:rsid w:val="00D859B6"/>
    <w:rsid w:val="00D859DD"/>
    <w:rsid w:val="00D85A2C"/>
    <w:rsid w:val="00D85BC4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AB"/>
    <w:rsid w:val="00D902E1"/>
    <w:rsid w:val="00D90649"/>
    <w:rsid w:val="00D906E9"/>
    <w:rsid w:val="00D90831"/>
    <w:rsid w:val="00D90AFA"/>
    <w:rsid w:val="00D90B7A"/>
    <w:rsid w:val="00D91198"/>
    <w:rsid w:val="00D9134D"/>
    <w:rsid w:val="00D91ACF"/>
    <w:rsid w:val="00D91C41"/>
    <w:rsid w:val="00D91F1F"/>
    <w:rsid w:val="00D92114"/>
    <w:rsid w:val="00D92582"/>
    <w:rsid w:val="00D9258B"/>
    <w:rsid w:val="00D925A9"/>
    <w:rsid w:val="00D92AA2"/>
    <w:rsid w:val="00D92C90"/>
    <w:rsid w:val="00D92CDE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B46"/>
    <w:rsid w:val="00D93B72"/>
    <w:rsid w:val="00D93E79"/>
    <w:rsid w:val="00D940CC"/>
    <w:rsid w:val="00D94332"/>
    <w:rsid w:val="00D9435A"/>
    <w:rsid w:val="00D943B2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62A8"/>
    <w:rsid w:val="00D963B5"/>
    <w:rsid w:val="00D968CE"/>
    <w:rsid w:val="00D969E6"/>
    <w:rsid w:val="00D96B35"/>
    <w:rsid w:val="00D96FAC"/>
    <w:rsid w:val="00D97750"/>
    <w:rsid w:val="00D97A76"/>
    <w:rsid w:val="00D97B6D"/>
    <w:rsid w:val="00D97E99"/>
    <w:rsid w:val="00D97EC6"/>
    <w:rsid w:val="00DA0487"/>
    <w:rsid w:val="00DA05FC"/>
    <w:rsid w:val="00DA0697"/>
    <w:rsid w:val="00DA082B"/>
    <w:rsid w:val="00DA094C"/>
    <w:rsid w:val="00DA0BC1"/>
    <w:rsid w:val="00DA0C87"/>
    <w:rsid w:val="00DA0EE5"/>
    <w:rsid w:val="00DA126A"/>
    <w:rsid w:val="00DA143D"/>
    <w:rsid w:val="00DA15DD"/>
    <w:rsid w:val="00DA1646"/>
    <w:rsid w:val="00DA172E"/>
    <w:rsid w:val="00DA1A73"/>
    <w:rsid w:val="00DA1D16"/>
    <w:rsid w:val="00DA2370"/>
    <w:rsid w:val="00DA2450"/>
    <w:rsid w:val="00DA24E9"/>
    <w:rsid w:val="00DA2545"/>
    <w:rsid w:val="00DA2604"/>
    <w:rsid w:val="00DA260F"/>
    <w:rsid w:val="00DA270D"/>
    <w:rsid w:val="00DA273C"/>
    <w:rsid w:val="00DA28C1"/>
    <w:rsid w:val="00DA299B"/>
    <w:rsid w:val="00DA2C57"/>
    <w:rsid w:val="00DA2D8E"/>
    <w:rsid w:val="00DA2F59"/>
    <w:rsid w:val="00DA2FFA"/>
    <w:rsid w:val="00DA34E9"/>
    <w:rsid w:val="00DA3913"/>
    <w:rsid w:val="00DA3A32"/>
    <w:rsid w:val="00DA3A9A"/>
    <w:rsid w:val="00DA3CBE"/>
    <w:rsid w:val="00DA41BC"/>
    <w:rsid w:val="00DA441B"/>
    <w:rsid w:val="00DA4DEC"/>
    <w:rsid w:val="00DA5098"/>
    <w:rsid w:val="00DA56E6"/>
    <w:rsid w:val="00DA5B9C"/>
    <w:rsid w:val="00DA5BDE"/>
    <w:rsid w:val="00DA5F0E"/>
    <w:rsid w:val="00DA5F72"/>
    <w:rsid w:val="00DA635C"/>
    <w:rsid w:val="00DA6868"/>
    <w:rsid w:val="00DA6FB5"/>
    <w:rsid w:val="00DA70A4"/>
    <w:rsid w:val="00DA70F2"/>
    <w:rsid w:val="00DA7242"/>
    <w:rsid w:val="00DA7288"/>
    <w:rsid w:val="00DA734D"/>
    <w:rsid w:val="00DA77FC"/>
    <w:rsid w:val="00DA78DF"/>
    <w:rsid w:val="00DA7B14"/>
    <w:rsid w:val="00DB0657"/>
    <w:rsid w:val="00DB0662"/>
    <w:rsid w:val="00DB0F83"/>
    <w:rsid w:val="00DB11FE"/>
    <w:rsid w:val="00DB1378"/>
    <w:rsid w:val="00DB17A3"/>
    <w:rsid w:val="00DB17C2"/>
    <w:rsid w:val="00DB1C03"/>
    <w:rsid w:val="00DB1C6D"/>
    <w:rsid w:val="00DB2069"/>
    <w:rsid w:val="00DB2183"/>
    <w:rsid w:val="00DB23CC"/>
    <w:rsid w:val="00DB24FE"/>
    <w:rsid w:val="00DB2882"/>
    <w:rsid w:val="00DB2E47"/>
    <w:rsid w:val="00DB3343"/>
    <w:rsid w:val="00DB33C8"/>
    <w:rsid w:val="00DB3554"/>
    <w:rsid w:val="00DB3558"/>
    <w:rsid w:val="00DB35E8"/>
    <w:rsid w:val="00DB3798"/>
    <w:rsid w:val="00DB3B85"/>
    <w:rsid w:val="00DB3CD9"/>
    <w:rsid w:val="00DB3F96"/>
    <w:rsid w:val="00DB4085"/>
    <w:rsid w:val="00DB46B5"/>
    <w:rsid w:val="00DB47BE"/>
    <w:rsid w:val="00DB483A"/>
    <w:rsid w:val="00DB4B9C"/>
    <w:rsid w:val="00DB511B"/>
    <w:rsid w:val="00DB5328"/>
    <w:rsid w:val="00DB5391"/>
    <w:rsid w:val="00DB58B2"/>
    <w:rsid w:val="00DB5D2E"/>
    <w:rsid w:val="00DB5E8B"/>
    <w:rsid w:val="00DB5F0A"/>
    <w:rsid w:val="00DB5F8C"/>
    <w:rsid w:val="00DB60CD"/>
    <w:rsid w:val="00DB61AC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389"/>
    <w:rsid w:val="00DB787A"/>
    <w:rsid w:val="00DB7A33"/>
    <w:rsid w:val="00DC0283"/>
    <w:rsid w:val="00DC04E9"/>
    <w:rsid w:val="00DC04F2"/>
    <w:rsid w:val="00DC1000"/>
    <w:rsid w:val="00DC13D4"/>
    <w:rsid w:val="00DC1930"/>
    <w:rsid w:val="00DC199E"/>
    <w:rsid w:val="00DC1C9D"/>
    <w:rsid w:val="00DC1FE5"/>
    <w:rsid w:val="00DC2180"/>
    <w:rsid w:val="00DC24BF"/>
    <w:rsid w:val="00DC256F"/>
    <w:rsid w:val="00DC26AE"/>
    <w:rsid w:val="00DC2766"/>
    <w:rsid w:val="00DC2AC8"/>
    <w:rsid w:val="00DC2AD0"/>
    <w:rsid w:val="00DC2BFF"/>
    <w:rsid w:val="00DC3040"/>
    <w:rsid w:val="00DC3126"/>
    <w:rsid w:val="00DC330E"/>
    <w:rsid w:val="00DC33F9"/>
    <w:rsid w:val="00DC3446"/>
    <w:rsid w:val="00DC34D9"/>
    <w:rsid w:val="00DC3536"/>
    <w:rsid w:val="00DC3B3D"/>
    <w:rsid w:val="00DC3D35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A6"/>
    <w:rsid w:val="00DD07E0"/>
    <w:rsid w:val="00DD0A7B"/>
    <w:rsid w:val="00DD0BE0"/>
    <w:rsid w:val="00DD0EA1"/>
    <w:rsid w:val="00DD116E"/>
    <w:rsid w:val="00DD12D6"/>
    <w:rsid w:val="00DD14BA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847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79"/>
    <w:rsid w:val="00DD384C"/>
    <w:rsid w:val="00DD3920"/>
    <w:rsid w:val="00DD3A1B"/>
    <w:rsid w:val="00DD3B5B"/>
    <w:rsid w:val="00DD3C8A"/>
    <w:rsid w:val="00DD3D3D"/>
    <w:rsid w:val="00DD3FE1"/>
    <w:rsid w:val="00DD3FE4"/>
    <w:rsid w:val="00DD43E6"/>
    <w:rsid w:val="00DD4634"/>
    <w:rsid w:val="00DD4955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D7B"/>
    <w:rsid w:val="00DD5FD5"/>
    <w:rsid w:val="00DD6239"/>
    <w:rsid w:val="00DD6359"/>
    <w:rsid w:val="00DD637A"/>
    <w:rsid w:val="00DD66B8"/>
    <w:rsid w:val="00DD6C1D"/>
    <w:rsid w:val="00DD6C65"/>
    <w:rsid w:val="00DD6E54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FFC"/>
    <w:rsid w:val="00DE5163"/>
    <w:rsid w:val="00DE53A3"/>
    <w:rsid w:val="00DE5551"/>
    <w:rsid w:val="00DE55F4"/>
    <w:rsid w:val="00DE5A20"/>
    <w:rsid w:val="00DE5AC1"/>
    <w:rsid w:val="00DE5AF1"/>
    <w:rsid w:val="00DE5F48"/>
    <w:rsid w:val="00DE6168"/>
    <w:rsid w:val="00DE63ED"/>
    <w:rsid w:val="00DE6AF4"/>
    <w:rsid w:val="00DE6E76"/>
    <w:rsid w:val="00DE7087"/>
    <w:rsid w:val="00DE744D"/>
    <w:rsid w:val="00DE745C"/>
    <w:rsid w:val="00DE78F8"/>
    <w:rsid w:val="00DE7BAC"/>
    <w:rsid w:val="00DE7D1D"/>
    <w:rsid w:val="00DE7EF9"/>
    <w:rsid w:val="00DE7F76"/>
    <w:rsid w:val="00DF00A7"/>
    <w:rsid w:val="00DF02DA"/>
    <w:rsid w:val="00DF041D"/>
    <w:rsid w:val="00DF08B0"/>
    <w:rsid w:val="00DF0C2D"/>
    <w:rsid w:val="00DF0D20"/>
    <w:rsid w:val="00DF1998"/>
    <w:rsid w:val="00DF1CBC"/>
    <w:rsid w:val="00DF1E5C"/>
    <w:rsid w:val="00DF22C6"/>
    <w:rsid w:val="00DF26EA"/>
    <w:rsid w:val="00DF28AD"/>
    <w:rsid w:val="00DF29E0"/>
    <w:rsid w:val="00DF2D88"/>
    <w:rsid w:val="00DF2DB9"/>
    <w:rsid w:val="00DF2F2A"/>
    <w:rsid w:val="00DF3462"/>
    <w:rsid w:val="00DF34C5"/>
    <w:rsid w:val="00DF3697"/>
    <w:rsid w:val="00DF3942"/>
    <w:rsid w:val="00DF3B2A"/>
    <w:rsid w:val="00DF3B76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BCA"/>
    <w:rsid w:val="00E01138"/>
    <w:rsid w:val="00E019FC"/>
    <w:rsid w:val="00E01A67"/>
    <w:rsid w:val="00E01C77"/>
    <w:rsid w:val="00E01E94"/>
    <w:rsid w:val="00E020F9"/>
    <w:rsid w:val="00E0215F"/>
    <w:rsid w:val="00E0243B"/>
    <w:rsid w:val="00E0261F"/>
    <w:rsid w:val="00E027A6"/>
    <w:rsid w:val="00E02992"/>
    <w:rsid w:val="00E02BC6"/>
    <w:rsid w:val="00E02C3A"/>
    <w:rsid w:val="00E02F77"/>
    <w:rsid w:val="00E02FCD"/>
    <w:rsid w:val="00E0303C"/>
    <w:rsid w:val="00E0315D"/>
    <w:rsid w:val="00E0375D"/>
    <w:rsid w:val="00E03975"/>
    <w:rsid w:val="00E03D8F"/>
    <w:rsid w:val="00E03FF8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764"/>
    <w:rsid w:val="00E06829"/>
    <w:rsid w:val="00E06D5C"/>
    <w:rsid w:val="00E06F72"/>
    <w:rsid w:val="00E0716C"/>
    <w:rsid w:val="00E0743B"/>
    <w:rsid w:val="00E079BB"/>
    <w:rsid w:val="00E07F2B"/>
    <w:rsid w:val="00E100F2"/>
    <w:rsid w:val="00E1019F"/>
    <w:rsid w:val="00E10404"/>
    <w:rsid w:val="00E10464"/>
    <w:rsid w:val="00E10955"/>
    <w:rsid w:val="00E11612"/>
    <w:rsid w:val="00E1171E"/>
    <w:rsid w:val="00E11DEE"/>
    <w:rsid w:val="00E11E26"/>
    <w:rsid w:val="00E1236D"/>
    <w:rsid w:val="00E1268E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C0"/>
    <w:rsid w:val="00E14339"/>
    <w:rsid w:val="00E148CA"/>
    <w:rsid w:val="00E1551B"/>
    <w:rsid w:val="00E15601"/>
    <w:rsid w:val="00E156E2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5F"/>
    <w:rsid w:val="00E2017B"/>
    <w:rsid w:val="00E20338"/>
    <w:rsid w:val="00E2047F"/>
    <w:rsid w:val="00E204C3"/>
    <w:rsid w:val="00E206C8"/>
    <w:rsid w:val="00E206D1"/>
    <w:rsid w:val="00E207C6"/>
    <w:rsid w:val="00E20EFC"/>
    <w:rsid w:val="00E210C9"/>
    <w:rsid w:val="00E21129"/>
    <w:rsid w:val="00E2174A"/>
    <w:rsid w:val="00E21B7E"/>
    <w:rsid w:val="00E21C18"/>
    <w:rsid w:val="00E21D58"/>
    <w:rsid w:val="00E21DEC"/>
    <w:rsid w:val="00E21E28"/>
    <w:rsid w:val="00E21F21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2BA"/>
    <w:rsid w:val="00E2437D"/>
    <w:rsid w:val="00E24622"/>
    <w:rsid w:val="00E248F1"/>
    <w:rsid w:val="00E24930"/>
    <w:rsid w:val="00E24942"/>
    <w:rsid w:val="00E249C8"/>
    <w:rsid w:val="00E24CBA"/>
    <w:rsid w:val="00E2539F"/>
    <w:rsid w:val="00E25636"/>
    <w:rsid w:val="00E25E7D"/>
    <w:rsid w:val="00E25EE1"/>
    <w:rsid w:val="00E25F39"/>
    <w:rsid w:val="00E25FB1"/>
    <w:rsid w:val="00E26328"/>
    <w:rsid w:val="00E2648A"/>
    <w:rsid w:val="00E26729"/>
    <w:rsid w:val="00E2674B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6CE"/>
    <w:rsid w:val="00E3186A"/>
    <w:rsid w:val="00E31D0C"/>
    <w:rsid w:val="00E31E17"/>
    <w:rsid w:val="00E31E26"/>
    <w:rsid w:val="00E3225B"/>
    <w:rsid w:val="00E32594"/>
    <w:rsid w:val="00E3259E"/>
    <w:rsid w:val="00E32668"/>
    <w:rsid w:val="00E32708"/>
    <w:rsid w:val="00E32B87"/>
    <w:rsid w:val="00E32D10"/>
    <w:rsid w:val="00E32D31"/>
    <w:rsid w:val="00E32D9D"/>
    <w:rsid w:val="00E32DFC"/>
    <w:rsid w:val="00E33477"/>
    <w:rsid w:val="00E334A1"/>
    <w:rsid w:val="00E334DC"/>
    <w:rsid w:val="00E33579"/>
    <w:rsid w:val="00E33601"/>
    <w:rsid w:val="00E336C6"/>
    <w:rsid w:val="00E33D90"/>
    <w:rsid w:val="00E346BE"/>
    <w:rsid w:val="00E34E7F"/>
    <w:rsid w:val="00E35756"/>
    <w:rsid w:val="00E35843"/>
    <w:rsid w:val="00E359D0"/>
    <w:rsid w:val="00E35BCA"/>
    <w:rsid w:val="00E35D3A"/>
    <w:rsid w:val="00E366DE"/>
    <w:rsid w:val="00E37074"/>
    <w:rsid w:val="00E37191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165E"/>
    <w:rsid w:val="00E41B4F"/>
    <w:rsid w:val="00E41C57"/>
    <w:rsid w:val="00E42099"/>
    <w:rsid w:val="00E420FB"/>
    <w:rsid w:val="00E422BE"/>
    <w:rsid w:val="00E42885"/>
    <w:rsid w:val="00E428BD"/>
    <w:rsid w:val="00E4295A"/>
    <w:rsid w:val="00E42D11"/>
    <w:rsid w:val="00E42FFC"/>
    <w:rsid w:val="00E4301E"/>
    <w:rsid w:val="00E43148"/>
    <w:rsid w:val="00E4328A"/>
    <w:rsid w:val="00E43453"/>
    <w:rsid w:val="00E439ED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99F"/>
    <w:rsid w:val="00E52C3A"/>
    <w:rsid w:val="00E52D24"/>
    <w:rsid w:val="00E53025"/>
    <w:rsid w:val="00E53211"/>
    <w:rsid w:val="00E54133"/>
    <w:rsid w:val="00E54FA7"/>
    <w:rsid w:val="00E54FE1"/>
    <w:rsid w:val="00E553A0"/>
    <w:rsid w:val="00E558AD"/>
    <w:rsid w:val="00E55B5A"/>
    <w:rsid w:val="00E55CEB"/>
    <w:rsid w:val="00E55D25"/>
    <w:rsid w:val="00E55EE5"/>
    <w:rsid w:val="00E56228"/>
    <w:rsid w:val="00E562B2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0D84"/>
    <w:rsid w:val="00E610B4"/>
    <w:rsid w:val="00E61223"/>
    <w:rsid w:val="00E61283"/>
    <w:rsid w:val="00E6137F"/>
    <w:rsid w:val="00E61CD9"/>
    <w:rsid w:val="00E61D22"/>
    <w:rsid w:val="00E61E21"/>
    <w:rsid w:val="00E61FC4"/>
    <w:rsid w:val="00E620D2"/>
    <w:rsid w:val="00E62169"/>
    <w:rsid w:val="00E624D6"/>
    <w:rsid w:val="00E625AA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77E"/>
    <w:rsid w:val="00E667A4"/>
    <w:rsid w:val="00E66947"/>
    <w:rsid w:val="00E66B3D"/>
    <w:rsid w:val="00E66C96"/>
    <w:rsid w:val="00E66D01"/>
    <w:rsid w:val="00E66F7B"/>
    <w:rsid w:val="00E67028"/>
    <w:rsid w:val="00E671DA"/>
    <w:rsid w:val="00E67339"/>
    <w:rsid w:val="00E67485"/>
    <w:rsid w:val="00E675D3"/>
    <w:rsid w:val="00E67600"/>
    <w:rsid w:val="00E676E5"/>
    <w:rsid w:val="00E70045"/>
    <w:rsid w:val="00E701B5"/>
    <w:rsid w:val="00E70211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425"/>
    <w:rsid w:val="00E7548A"/>
    <w:rsid w:val="00E7573F"/>
    <w:rsid w:val="00E75D50"/>
    <w:rsid w:val="00E7606B"/>
    <w:rsid w:val="00E765B2"/>
    <w:rsid w:val="00E76690"/>
    <w:rsid w:val="00E767A7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BBD"/>
    <w:rsid w:val="00E80CF0"/>
    <w:rsid w:val="00E80DCD"/>
    <w:rsid w:val="00E81033"/>
    <w:rsid w:val="00E813B0"/>
    <w:rsid w:val="00E814FD"/>
    <w:rsid w:val="00E816E0"/>
    <w:rsid w:val="00E818C3"/>
    <w:rsid w:val="00E8196B"/>
    <w:rsid w:val="00E819D1"/>
    <w:rsid w:val="00E819F1"/>
    <w:rsid w:val="00E81D9D"/>
    <w:rsid w:val="00E822B5"/>
    <w:rsid w:val="00E823D4"/>
    <w:rsid w:val="00E823D7"/>
    <w:rsid w:val="00E8242C"/>
    <w:rsid w:val="00E8244D"/>
    <w:rsid w:val="00E826BF"/>
    <w:rsid w:val="00E8272B"/>
    <w:rsid w:val="00E82A3F"/>
    <w:rsid w:val="00E82ADB"/>
    <w:rsid w:val="00E82C2E"/>
    <w:rsid w:val="00E82D96"/>
    <w:rsid w:val="00E82F0D"/>
    <w:rsid w:val="00E82F7D"/>
    <w:rsid w:val="00E8322E"/>
    <w:rsid w:val="00E83255"/>
    <w:rsid w:val="00E832EF"/>
    <w:rsid w:val="00E83313"/>
    <w:rsid w:val="00E83598"/>
    <w:rsid w:val="00E835A5"/>
    <w:rsid w:val="00E838B9"/>
    <w:rsid w:val="00E83945"/>
    <w:rsid w:val="00E8399C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B56"/>
    <w:rsid w:val="00E8713E"/>
    <w:rsid w:val="00E87326"/>
    <w:rsid w:val="00E8768A"/>
    <w:rsid w:val="00E87839"/>
    <w:rsid w:val="00E87867"/>
    <w:rsid w:val="00E8797D"/>
    <w:rsid w:val="00E87A54"/>
    <w:rsid w:val="00E87B20"/>
    <w:rsid w:val="00E87D17"/>
    <w:rsid w:val="00E87E84"/>
    <w:rsid w:val="00E87F18"/>
    <w:rsid w:val="00E900A6"/>
    <w:rsid w:val="00E90BAA"/>
    <w:rsid w:val="00E90D10"/>
    <w:rsid w:val="00E91085"/>
    <w:rsid w:val="00E9150A"/>
    <w:rsid w:val="00E92117"/>
    <w:rsid w:val="00E9226E"/>
    <w:rsid w:val="00E9276C"/>
    <w:rsid w:val="00E92D64"/>
    <w:rsid w:val="00E92D6C"/>
    <w:rsid w:val="00E93012"/>
    <w:rsid w:val="00E93181"/>
    <w:rsid w:val="00E931C2"/>
    <w:rsid w:val="00E93267"/>
    <w:rsid w:val="00E9353B"/>
    <w:rsid w:val="00E93597"/>
    <w:rsid w:val="00E93EED"/>
    <w:rsid w:val="00E93F3B"/>
    <w:rsid w:val="00E93F77"/>
    <w:rsid w:val="00E9406F"/>
    <w:rsid w:val="00E94111"/>
    <w:rsid w:val="00E943D7"/>
    <w:rsid w:val="00E943E0"/>
    <w:rsid w:val="00E94478"/>
    <w:rsid w:val="00E94688"/>
    <w:rsid w:val="00E948B8"/>
    <w:rsid w:val="00E94B83"/>
    <w:rsid w:val="00E94F0B"/>
    <w:rsid w:val="00E950B2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6868"/>
    <w:rsid w:val="00E969D9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848"/>
    <w:rsid w:val="00EA2DE2"/>
    <w:rsid w:val="00EA30A8"/>
    <w:rsid w:val="00EA3359"/>
    <w:rsid w:val="00EA375A"/>
    <w:rsid w:val="00EA3842"/>
    <w:rsid w:val="00EA3953"/>
    <w:rsid w:val="00EA3EE3"/>
    <w:rsid w:val="00EA4BFD"/>
    <w:rsid w:val="00EA4D4D"/>
    <w:rsid w:val="00EA4F4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FFF"/>
    <w:rsid w:val="00EA6016"/>
    <w:rsid w:val="00EA6242"/>
    <w:rsid w:val="00EA63F3"/>
    <w:rsid w:val="00EA65FD"/>
    <w:rsid w:val="00EA6641"/>
    <w:rsid w:val="00EA666A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2CE"/>
    <w:rsid w:val="00EB06F2"/>
    <w:rsid w:val="00EB0771"/>
    <w:rsid w:val="00EB0CCC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ADB"/>
    <w:rsid w:val="00EB2D3B"/>
    <w:rsid w:val="00EB2E7C"/>
    <w:rsid w:val="00EB32DA"/>
    <w:rsid w:val="00EB3A0A"/>
    <w:rsid w:val="00EB3F48"/>
    <w:rsid w:val="00EB4110"/>
    <w:rsid w:val="00EB4B22"/>
    <w:rsid w:val="00EB4C01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4CA"/>
    <w:rsid w:val="00EB78CD"/>
    <w:rsid w:val="00EB7F1F"/>
    <w:rsid w:val="00EC0388"/>
    <w:rsid w:val="00EC0671"/>
    <w:rsid w:val="00EC0704"/>
    <w:rsid w:val="00EC0A10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AF"/>
    <w:rsid w:val="00EC1D5E"/>
    <w:rsid w:val="00EC1FB4"/>
    <w:rsid w:val="00EC20A2"/>
    <w:rsid w:val="00EC2CD4"/>
    <w:rsid w:val="00EC335E"/>
    <w:rsid w:val="00EC3649"/>
    <w:rsid w:val="00EC37AA"/>
    <w:rsid w:val="00EC386A"/>
    <w:rsid w:val="00EC39CF"/>
    <w:rsid w:val="00EC3A5E"/>
    <w:rsid w:val="00EC40AD"/>
    <w:rsid w:val="00EC4243"/>
    <w:rsid w:val="00EC42F1"/>
    <w:rsid w:val="00EC4306"/>
    <w:rsid w:val="00EC48B8"/>
    <w:rsid w:val="00EC49CD"/>
    <w:rsid w:val="00EC4CBB"/>
    <w:rsid w:val="00EC4E25"/>
    <w:rsid w:val="00EC5094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3AD"/>
    <w:rsid w:val="00ED4459"/>
    <w:rsid w:val="00ED44AB"/>
    <w:rsid w:val="00ED467F"/>
    <w:rsid w:val="00ED484A"/>
    <w:rsid w:val="00ED4918"/>
    <w:rsid w:val="00ED4AB7"/>
    <w:rsid w:val="00ED4F76"/>
    <w:rsid w:val="00ED5244"/>
    <w:rsid w:val="00ED599F"/>
    <w:rsid w:val="00ED5A7A"/>
    <w:rsid w:val="00ED5BA2"/>
    <w:rsid w:val="00ED5CBE"/>
    <w:rsid w:val="00ED5D07"/>
    <w:rsid w:val="00ED5D18"/>
    <w:rsid w:val="00ED5D4B"/>
    <w:rsid w:val="00ED62E0"/>
    <w:rsid w:val="00ED63A7"/>
    <w:rsid w:val="00ED698C"/>
    <w:rsid w:val="00ED6DC9"/>
    <w:rsid w:val="00ED736B"/>
    <w:rsid w:val="00EE03F8"/>
    <w:rsid w:val="00EE047C"/>
    <w:rsid w:val="00EE0753"/>
    <w:rsid w:val="00EE0802"/>
    <w:rsid w:val="00EE098C"/>
    <w:rsid w:val="00EE0BED"/>
    <w:rsid w:val="00EE0C23"/>
    <w:rsid w:val="00EE0CE4"/>
    <w:rsid w:val="00EE0D6E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427"/>
    <w:rsid w:val="00EF04E2"/>
    <w:rsid w:val="00EF06EA"/>
    <w:rsid w:val="00EF0755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675"/>
    <w:rsid w:val="00EF2A4D"/>
    <w:rsid w:val="00EF2C40"/>
    <w:rsid w:val="00EF2C7E"/>
    <w:rsid w:val="00EF30A7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55A"/>
    <w:rsid w:val="00F00659"/>
    <w:rsid w:val="00F008A9"/>
    <w:rsid w:val="00F008C1"/>
    <w:rsid w:val="00F0096C"/>
    <w:rsid w:val="00F009B0"/>
    <w:rsid w:val="00F00EE2"/>
    <w:rsid w:val="00F011DE"/>
    <w:rsid w:val="00F0139C"/>
    <w:rsid w:val="00F01798"/>
    <w:rsid w:val="00F01BC2"/>
    <w:rsid w:val="00F01E7D"/>
    <w:rsid w:val="00F029B8"/>
    <w:rsid w:val="00F02B42"/>
    <w:rsid w:val="00F02FA3"/>
    <w:rsid w:val="00F03536"/>
    <w:rsid w:val="00F03591"/>
    <w:rsid w:val="00F036BD"/>
    <w:rsid w:val="00F037DB"/>
    <w:rsid w:val="00F0384F"/>
    <w:rsid w:val="00F03949"/>
    <w:rsid w:val="00F0394E"/>
    <w:rsid w:val="00F041D3"/>
    <w:rsid w:val="00F04204"/>
    <w:rsid w:val="00F042D8"/>
    <w:rsid w:val="00F042FB"/>
    <w:rsid w:val="00F043DB"/>
    <w:rsid w:val="00F046D2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25"/>
    <w:rsid w:val="00F06963"/>
    <w:rsid w:val="00F06A43"/>
    <w:rsid w:val="00F06A63"/>
    <w:rsid w:val="00F06A68"/>
    <w:rsid w:val="00F06AEA"/>
    <w:rsid w:val="00F07374"/>
    <w:rsid w:val="00F07637"/>
    <w:rsid w:val="00F0787D"/>
    <w:rsid w:val="00F078BE"/>
    <w:rsid w:val="00F07ADF"/>
    <w:rsid w:val="00F07B2F"/>
    <w:rsid w:val="00F07C47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B6F"/>
    <w:rsid w:val="00F12DB0"/>
    <w:rsid w:val="00F12F10"/>
    <w:rsid w:val="00F12F1C"/>
    <w:rsid w:val="00F13616"/>
    <w:rsid w:val="00F136B5"/>
    <w:rsid w:val="00F1390C"/>
    <w:rsid w:val="00F13C8F"/>
    <w:rsid w:val="00F1461C"/>
    <w:rsid w:val="00F14A62"/>
    <w:rsid w:val="00F14D43"/>
    <w:rsid w:val="00F14E98"/>
    <w:rsid w:val="00F14F7F"/>
    <w:rsid w:val="00F14FF6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E0D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A0"/>
    <w:rsid w:val="00F21A68"/>
    <w:rsid w:val="00F21D9C"/>
    <w:rsid w:val="00F21DB0"/>
    <w:rsid w:val="00F21E1C"/>
    <w:rsid w:val="00F21F0E"/>
    <w:rsid w:val="00F22460"/>
    <w:rsid w:val="00F229D6"/>
    <w:rsid w:val="00F22ADE"/>
    <w:rsid w:val="00F22BE4"/>
    <w:rsid w:val="00F22C56"/>
    <w:rsid w:val="00F22CBF"/>
    <w:rsid w:val="00F22D2B"/>
    <w:rsid w:val="00F23076"/>
    <w:rsid w:val="00F234EB"/>
    <w:rsid w:val="00F237B4"/>
    <w:rsid w:val="00F23D35"/>
    <w:rsid w:val="00F23EC3"/>
    <w:rsid w:val="00F24092"/>
    <w:rsid w:val="00F242DA"/>
    <w:rsid w:val="00F249EB"/>
    <w:rsid w:val="00F24CC7"/>
    <w:rsid w:val="00F25250"/>
    <w:rsid w:val="00F257D2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64"/>
    <w:rsid w:val="00F30A95"/>
    <w:rsid w:val="00F30EF3"/>
    <w:rsid w:val="00F30F73"/>
    <w:rsid w:val="00F313FC"/>
    <w:rsid w:val="00F315A0"/>
    <w:rsid w:val="00F31A28"/>
    <w:rsid w:val="00F31B41"/>
    <w:rsid w:val="00F31CA6"/>
    <w:rsid w:val="00F31D1F"/>
    <w:rsid w:val="00F31E92"/>
    <w:rsid w:val="00F31EB4"/>
    <w:rsid w:val="00F322F5"/>
    <w:rsid w:val="00F32358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F28"/>
    <w:rsid w:val="00F340F9"/>
    <w:rsid w:val="00F3429B"/>
    <w:rsid w:val="00F34409"/>
    <w:rsid w:val="00F34594"/>
    <w:rsid w:val="00F34723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D1B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C2D"/>
    <w:rsid w:val="00F3706F"/>
    <w:rsid w:val="00F37810"/>
    <w:rsid w:val="00F37955"/>
    <w:rsid w:val="00F37C34"/>
    <w:rsid w:val="00F40099"/>
    <w:rsid w:val="00F401A4"/>
    <w:rsid w:val="00F402F1"/>
    <w:rsid w:val="00F403D1"/>
    <w:rsid w:val="00F40CBE"/>
    <w:rsid w:val="00F40E88"/>
    <w:rsid w:val="00F40F46"/>
    <w:rsid w:val="00F40FAA"/>
    <w:rsid w:val="00F4102B"/>
    <w:rsid w:val="00F41231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4BB"/>
    <w:rsid w:val="00F42764"/>
    <w:rsid w:val="00F429C6"/>
    <w:rsid w:val="00F42AB3"/>
    <w:rsid w:val="00F4332E"/>
    <w:rsid w:val="00F43444"/>
    <w:rsid w:val="00F43757"/>
    <w:rsid w:val="00F4377F"/>
    <w:rsid w:val="00F43AEF"/>
    <w:rsid w:val="00F43F08"/>
    <w:rsid w:val="00F44525"/>
    <w:rsid w:val="00F44651"/>
    <w:rsid w:val="00F44683"/>
    <w:rsid w:val="00F44885"/>
    <w:rsid w:val="00F449FD"/>
    <w:rsid w:val="00F44AE5"/>
    <w:rsid w:val="00F44EA6"/>
    <w:rsid w:val="00F450C4"/>
    <w:rsid w:val="00F451C3"/>
    <w:rsid w:val="00F451E9"/>
    <w:rsid w:val="00F45343"/>
    <w:rsid w:val="00F4536E"/>
    <w:rsid w:val="00F45379"/>
    <w:rsid w:val="00F458EA"/>
    <w:rsid w:val="00F45928"/>
    <w:rsid w:val="00F45BF7"/>
    <w:rsid w:val="00F45CA2"/>
    <w:rsid w:val="00F45F2B"/>
    <w:rsid w:val="00F46403"/>
    <w:rsid w:val="00F46987"/>
    <w:rsid w:val="00F4713D"/>
    <w:rsid w:val="00F4721E"/>
    <w:rsid w:val="00F4722B"/>
    <w:rsid w:val="00F474B3"/>
    <w:rsid w:val="00F4792C"/>
    <w:rsid w:val="00F47CFD"/>
    <w:rsid w:val="00F47F3C"/>
    <w:rsid w:val="00F501B9"/>
    <w:rsid w:val="00F5020B"/>
    <w:rsid w:val="00F505B5"/>
    <w:rsid w:val="00F50854"/>
    <w:rsid w:val="00F50CB4"/>
    <w:rsid w:val="00F50FA5"/>
    <w:rsid w:val="00F51080"/>
    <w:rsid w:val="00F5136A"/>
    <w:rsid w:val="00F519F4"/>
    <w:rsid w:val="00F51B08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AC5"/>
    <w:rsid w:val="00F53D58"/>
    <w:rsid w:val="00F53FEC"/>
    <w:rsid w:val="00F54058"/>
    <w:rsid w:val="00F542AA"/>
    <w:rsid w:val="00F5475A"/>
    <w:rsid w:val="00F5485B"/>
    <w:rsid w:val="00F54865"/>
    <w:rsid w:val="00F54DCD"/>
    <w:rsid w:val="00F54E31"/>
    <w:rsid w:val="00F54FDF"/>
    <w:rsid w:val="00F5534D"/>
    <w:rsid w:val="00F55768"/>
    <w:rsid w:val="00F558BB"/>
    <w:rsid w:val="00F55FCE"/>
    <w:rsid w:val="00F5624F"/>
    <w:rsid w:val="00F56376"/>
    <w:rsid w:val="00F56A67"/>
    <w:rsid w:val="00F56BDC"/>
    <w:rsid w:val="00F56E38"/>
    <w:rsid w:val="00F56EAC"/>
    <w:rsid w:val="00F570B6"/>
    <w:rsid w:val="00F575BC"/>
    <w:rsid w:val="00F57AE7"/>
    <w:rsid w:val="00F57BFA"/>
    <w:rsid w:val="00F57C82"/>
    <w:rsid w:val="00F57E23"/>
    <w:rsid w:val="00F57EC3"/>
    <w:rsid w:val="00F57EF8"/>
    <w:rsid w:val="00F57F7A"/>
    <w:rsid w:val="00F60C4B"/>
    <w:rsid w:val="00F60C7A"/>
    <w:rsid w:val="00F60E0F"/>
    <w:rsid w:val="00F60EF8"/>
    <w:rsid w:val="00F60F12"/>
    <w:rsid w:val="00F61030"/>
    <w:rsid w:val="00F6143F"/>
    <w:rsid w:val="00F6154A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401"/>
    <w:rsid w:val="00F64412"/>
    <w:rsid w:val="00F6464C"/>
    <w:rsid w:val="00F648B6"/>
    <w:rsid w:val="00F64912"/>
    <w:rsid w:val="00F6498F"/>
    <w:rsid w:val="00F64E01"/>
    <w:rsid w:val="00F64E8D"/>
    <w:rsid w:val="00F6501D"/>
    <w:rsid w:val="00F6520E"/>
    <w:rsid w:val="00F6522D"/>
    <w:rsid w:val="00F65634"/>
    <w:rsid w:val="00F65656"/>
    <w:rsid w:val="00F65AF1"/>
    <w:rsid w:val="00F65BC8"/>
    <w:rsid w:val="00F65E27"/>
    <w:rsid w:val="00F661AA"/>
    <w:rsid w:val="00F6647A"/>
    <w:rsid w:val="00F66921"/>
    <w:rsid w:val="00F66A1B"/>
    <w:rsid w:val="00F66A3C"/>
    <w:rsid w:val="00F66ABC"/>
    <w:rsid w:val="00F66C47"/>
    <w:rsid w:val="00F66FF1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91A"/>
    <w:rsid w:val="00F70C25"/>
    <w:rsid w:val="00F70EF0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2833"/>
    <w:rsid w:val="00F72950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4063"/>
    <w:rsid w:val="00F741A0"/>
    <w:rsid w:val="00F74587"/>
    <w:rsid w:val="00F74683"/>
    <w:rsid w:val="00F74A15"/>
    <w:rsid w:val="00F74B7D"/>
    <w:rsid w:val="00F74C1E"/>
    <w:rsid w:val="00F7501F"/>
    <w:rsid w:val="00F75102"/>
    <w:rsid w:val="00F75239"/>
    <w:rsid w:val="00F75426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BE2"/>
    <w:rsid w:val="00F76D97"/>
    <w:rsid w:val="00F76F05"/>
    <w:rsid w:val="00F7713F"/>
    <w:rsid w:val="00F771AC"/>
    <w:rsid w:val="00F7731F"/>
    <w:rsid w:val="00F7741A"/>
    <w:rsid w:val="00F775DC"/>
    <w:rsid w:val="00F77C42"/>
    <w:rsid w:val="00F77E50"/>
    <w:rsid w:val="00F77F51"/>
    <w:rsid w:val="00F77FA7"/>
    <w:rsid w:val="00F80135"/>
    <w:rsid w:val="00F80654"/>
    <w:rsid w:val="00F80964"/>
    <w:rsid w:val="00F80B60"/>
    <w:rsid w:val="00F80C5B"/>
    <w:rsid w:val="00F80E2D"/>
    <w:rsid w:val="00F812CE"/>
    <w:rsid w:val="00F81BF3"/>
    <w:rsid w:val="00F81F5F"/>
    <w:rsid w:val="00F8209F"/>
    <w:rsid w:val="00F82766"/>
    <w:rsid w:val="00F82778"/>
    <w:rsid w:val="00F82AAB"/>
    <w:rsid w:val="00F82F48"/>
    <w:rsid w:val="00F832CD"/>
    <w:rsid w:val="00F83350"/>
    <w:rsid w:val="00F838B9"/>
    <w:rsid w:val="00F83D24"/>
    <w:rsid w:val="00F83FF8"/>
    <w:rsid w:val="00F845FB"/>
    <w:rsid w:val="00F84608"/>
    <w:rsid w:val="00F848EF"/>
    <w:rsid w:val="00F84E28"/>
    <w:rsid w:val="00F84F40"/>
    <w:rsid w:val="00F84F7E"/>
    <w:rsid w:val="00F85014"/>
    <w:rsid w:val="00F850C1"/>
    <w:rsid w:val="00F852D8"/>
    <w:rsid w:val="00F856CA"/>
    <w:rsid w:val="00F8589A"/>
    <w:rsid w:val="00F858A2"/>
    <w:rsid w:val="00F858EA"/>
    <w:rsid w:val="00F858F8"/>
    <w:rsid w:val="00F85C31"/>
    <w:rsid w:val="00F85CDF"/>
    <w:rsid w:val="00F85DC2"/>
    <w:rsid w:val="00F85E51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9E7"/>
    <w:rsid w:val="00F86A29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90112"/>
    <w:rsid w:val="00F902CA"/>
    <w:rsid w:val="00F9069A"/>
    <w:rsid w:val="00F9092C"/>
    <w:rsid w:val="00F90D4C"/>
    <w:rsid w:val="00F90F96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5AC"/>
    <w:rsid w:val="00F946EF"/>
    <w:rsid w:val="00F94770"/>
    <w:rsid w:val="00F94A57"/>
    <w:rsid w:val="00F94E10"/>
    <w:rsid w:val="00F951AD"/>
    <w:rsid w:val="00F95332"/>
    <w:rsid w:val="00F953CF"/>
    <w:rsid w:val="00F95629"/>
    <w:rsid w:val="00F95911"/>
    <w:rsid w:val="00F95E50"/>
    <w:rsid w:val="00F95F02"/>
    <w:rsid w:val="00F966D4"/>
    <w:rsid w:val="00F96A05"/>
    <w:rsid w:val="00F96E33"/>
    <w:rsid w:val="00F96EC6"/>
    <w:rsid w:val="00F96FB0"/>
    <w:rsid w:val="00F971D2"/>
    <w:rsid w:val="00F97280"/>
    <w:rsid w:val="00F9739B"/>
    <w:rsid w:val="00F97903"/>
    <w:rsid w:val="00F97AF9"/>
    <w:rsid w:val="00F97EF9"/>
    <w:rsid w:val="00FA000B"/>
    <w:rsid w:val="00FA01FA"/>
    <w:rsid w:val="00FA032A"/>
    <w:rsid w:val="00FA04C5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5C3"/>
    <w:rsid w:val="00FA161B"/>
    <w:rsid w:val="00FA1675"/>
    <w:rsid w:val="00FA1CC9"/>
    <w:rsid w:val="00FA1FC9"/>
    <w:rsid w:val="00FA1FDD"/>
    <w:rsid w:val="00FA2505"/>
    <w:rsid w:val="00FA26A2"/>
    <w:rsid w:val="00FA2A9B"/>
    <w:rsid w:val="00FA2DA1"/>
    <w:rsid w:val="00FA3681"/>
    <w:rsid w:val="00FA39BE"/>
    <w:rsid w:val="00FA3DB1"/>
    <w:rsid w:val="00FA40EC"/>
    <w:rsid w:val="00FA4246"/>
    <w:rsid w:val="00FA46C3"/>
    <w:rsid w:val="00FA471C"/>
    <w:rsid w:val="00FA47E0"/>
    <w:rsid w:val="00FA4CCA"/>
    <w:rsid w:val="00FA4D33"/>
    <w:rsid w:val="00FA4FD5"/>
    <w:rsid w:val="00FA4FF6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F3B"/>
    <w:rsid w:val="00FA6F6A"/>
    <w:rsid w:val="00FA7CCE"/>
    <w:rsid w:val="00FA7E65"/>
    <w:rsid w:val="00FA7EE1"/>
    <w:rsid w:val="00FB036D"/>
    <w:rsid w:val="00FB0503"/>
    <w:rsid w:val="00FB0789"/>
    <w:rsid w:val="00FB0E3D"/>
    <w:rsid w:val="00FB0F0C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7E6"/>
    <w:rsid w:val="00FB3AC6"/>
    <w:rsid w:val="00FB3E44"/>
    <w:rsid w:val="00FB3EA4"/>
    <w:rsid w:val="00FB424F"/>
    <w:rsid w:val="00FB46FD"/>
    <w:rsid w:val="00FB49EC"/>
    <w:rsid w:val="00FB4B9E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F4"/>
    <w:rsid w:val="00FB75A5"/>
    <w:rsid w:val="00FB7781"/>
    <w:rsid w:val="00FB78DD"/>
    <w:rsid w:val="00FB7A38"/>
    <w:rsid w:val="00FB7DDE"/>
    <w:rsid w:val="00FB7E6A"/>
    <w:rsid w:val="00FB7FAD"/>
    <w:rsid w:val="00FB7FDA"/>
    <w:rsid w:val="00FC0669"/>
    <w:rsid w:val="00FC07A1"/>
    <w:rsid w:val="00FC08BA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5AA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98F"/>
    <w:rsid w:val="00FC4D37"/>
    <w:rsid w:val="00FC4E89"/>
    <w:rsid w:val="00FC5192"/>
    <w:rsid w:val="00FC5838"/>
    <w:rsid w:val="00FC5B88"/>
    <w:rsid w:val="00FC632B"/>
    <w:rsid w:val="00FC6922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AA6"/>
    <w:rsid w:val="00FC7EC6"/>
    <w:rsid w:val="00FD005C"/>
    <w:rsid w:val="00FD011B"/>
    <w:rsid w:val="00FD017C"/>
    <w:rsid w:val="00FD04DC"/>
    <w:rsid w:val="00FD06EC"/>
    <w:rsid w:val="00FD0857"/>
    <w:rsid w:val="00FD09D5"/>
    <w:rsid w:val="00FD0CC7"/>
    <w:rsid w:val="00FD126D"/>
    <w:rsid w:val="00FD13CA"/>
    <w:rsid w:val="00FD1645"/>
    <w:rsid w:val="00FD1741"/>
    <w:rsid w:val="00FD20F3"/>
    <w:rsid w:val="00FD2434"/>
    <w:rsid w:val="00FD2455"/>
    <w:rsid w:val="00FD27F2"/>
    <w:rsid w:val="00FD296E"/>
    <w:rsid w:val="00FD2AD2"/>
    <w:rsid w:val="00FD2F18"/>
    <w:rsid w:val="00FD34AC"/>
    <w:rsid w:val="00FD3526"/>
    <w:rsid w:val="00FD3530"/>
    <w:rsid w:val="00FD36EA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917"/>
    <w:rsid w:val="00FD6D80"/>
    <w:rsid w:val="00FD6F09"/>
    <w:rsid w:val="00FD737E"/>
    <w:rsid w:val="00FD743D"/>
    <w:rsid w:val="00FD7734"/>
    <w:rsid w:val="00FD7AE5"/>
    <w:rsid w:val="00FD7ED5"/>
    <w:rsid w:val="00FE0031"/>
    <w:rsid w:val="00FE0184"/>
    <w:rsid w:val="00FE029B"/>
    <w:rsid w:val="00FE05DB"/>
    <w:rsid w:val="00FE0CC6"/>
    <w:rsid w:val="00FE0F26"/>
    <w:rsid w:val="00FE0FAF"/>
    <w:rsid w:val="00FE1312"/>
    <w:rsid w:val="00FE1336"/>
    <w:rsid w:val="00FE18E8"/>
    <w:rsid w:val="00FE22DF"/>
    <w:rsid w:val="00FE2355"/>
    <w:rsid w:val="00FE239A"/>
    <w:rsid w:val="00FE23C3"/>
    <w:rsid w:val="00FE2612"/>
    <w:rsid w:val="00FE27B5"/>
    <w:rsid w:val="00FE29C0"/>
    <w:rsid w:val="00FE30BF"/>
    <w:rsid w:val="00FE3234"/>
    <w:rsid w:val="00FE3423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860"/>
    <w:rsid w:val="00FE4B76"/>
    <w:rsid w:val="00FE4E60"/>
    <w:rsid w:val="00FE50F0"/>
    <w:rsid w:val="00FE5AF2"/>
    <w:rsid w:val="00FE5E4A"/>
    <w:rsid w:val="00FE5FA1"/>
    <w:rsid w:val="00FE60F4"/>
    <w:rsid w:val="00FE657C"/>
    <w:rsid w:val="00FE6E75"/>
    <w:rsid w:val="00FE708F"/>
    <w:rsid w:val="00FE70F4"/>
    <w:rsid w:val="00FE719F"/>
    <w:rsid w:val="00FE71A1"/>
    <w:rsid w:val="00FE7227"/>
    <w:rsid w:val="00FE77CD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559"/>
    <w:rsid w:val="00FF15F6"/>
    <w:rsid w:val="00FF169F"/>
    <w:rsid w:val="00FF16C0"/>
    <w:rsid w:val="00FF16D9"/>
    <w:rsid w:val="00FF1B1E"/>
    <w:rsid w:val="00FF1DFB"/>
    <w:rsid w:val="00FF2238"/>
    <w:rsid w:val="00FF2842"/>
    <w:rsid w:val="00FF30DF"/>
    <w:rsid w:val="00FF3307"/>
    <w:rsid w:val="00FF34B7"/>
    <w:rsid w:val="00FF37C1"/>
    <w:rsid w:val="00FF3A48"/>
    <w:rsid w:val="00FF3AE5"/>
    <w:rsid w:val="00FF3C23"/>
    <w:rsid w:val="00FF3C9F"/>
    <w:rsid w:val="00FF3E6C"/>
    <w:rsid w:val="00FF3F2B"/>
    <w:rsid w:val="00FF423D"/>
    <w:rsid w:val="00FF4259"/>
    <w:rsid w:val="00FF4B00"/>
    <w:rsid w:val="00FF4FEC"/>
    <w:rsid w:val="00FF5463"/>
    <w:rsid w:val="00FF573C"/>
    <w:rsid w:val="00FF5BFC"/>
    <w:rsid w:val="00FF5FD2"/>
    <w:rsid w:val="00FF6248"/>
    <w:rsid w:val="00FF643B"/>
    <w:rsid w:val="00FF6767"/>
    <w:rsid w:val="00FF6AAE"/>
    <w:rsid w:val="00FF6B3C"/>
    <w:rsid w:val="00FF6BF1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3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7.xml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1" ma:contentTypeDescription="สร้างเอกสารใหม่" ma:contentTypeScope="" ma:versionID="235410ad9674f61f45cf6e7f4747a74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8b69ef0fe461c976307d58edf550e21e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25F561-3B9A-477A-8170-CFF8CED42763}"/>
</file>

<file path=customXml/itemProps3.xml><?xml version="1.0" encoding="utf-8"?>
<ds:datastoreItem xmlns:ds="http://schemas.openxmlformats.org/officeDocument/2006/customXml" ds:itemID="{14168A21-8FDC-4F88-8864-6866968D4FF6}"/>
</file>

<file path=customXml/itemProps4.xml><?xml version="1.0" encoding="utf-8"?>
<ds:datastoreItem xmlns:ds="http://schemas.openxmlformats.org/officeDocument/2006/customXml" ds:itemID="{0EA8F502-B2FF-4273-B390-60493E2E4A82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</TotalTime>
  <Pages>39</Pages>
  <Words>16993</Words>
  <Characters>96863</Characters>
  <Application>Microsoft Office Word</Application>
  <DocSecurity>0</DocSecurity>
  <Lines>807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20</cp:revision>
  <cp:lastPrinted>2022-02-24T12:17:00Z</cp:lastPrinted>
  <dcterms:created xsi:type="dcterms:W3CDTF">2022-02-21T02:45:00Z</dcterms:created>
  <dcterms:modified xsi:type="dcterms:W3CDTF">2022-02-24T12:48:00Z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0x0101007CEDDF0CFFE7824BB0A632FAAE5B63F4</vt:lpwstr>
  </property>
</Properties>
</file>