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74EDE" w14:textId="77777777" w:rsidR="00DB308D" w:rsidRPr="00805578" w:rsidRDefault="00DB308D" w:rsidP="004C2111">
      <w:pPr>
        <w:pStyle w:val="Reference"/>
        <w:rPr>
          <w:rFonts w:cstheme="minorBidi"/>
          <w:lang w:val="en-US" w:bidi="th-TH"/>
        </w:rPr>
      </w:pPr>
    </w:p>
    <w:p w14:paraId="4AC978C2" w14:textId="77777777" w:rsidR="00DD1E47" w:rsidRDefault="00DD1E47" w:rsidP="00112871">
      <w:pPr>
        <w:pStyle w:val="BodyText"/>
        <w:jc w:val="right"/>
      </w:pPr>
    </w:p>
    <w:p w14:paraId="2E2A89B6" w14:textId="07FD62DF" w:rsidR="00D15EA5" w:rsidRDefault="006F1B19" w:rsidP="00112871">
      <w:pPr>
        <w:pStyle w:val="BodyText"/>
        <w:tabs>
          <w:tab w:val="left" w:pos="7044"/>
        </w:tabs>
      </w:pPr>
      <w:r w:rsidRPr="004A0DFE">
        <w:br w:type="textWrapping" w:clear="all"/>
      </w:r>
    </w:p>
    <w:p w14:paraId="30F1DFCA" w14:textId="77777777" w:rsidR="00D15EA5" w:rsidRDefault="00D15EA5" w:rsidP="00D15EA5">
      <w:pPr>
        <w:pStyle w:val="BodyText"/>
      </w:pPr>
    </w:p>
    <w:p w14:paraId="4A230599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3C9AA7C8" w14:textId="4C0806DD" w:rsidR="005F64FC" w:rsidRDefault="005F64FC" w:rsidP="00D15EA5">
      <w:pPr>
        <w:pStyle w:val="BodyText"/>
        <w:rPr>
          <w:rFonts w:cstheme="minorBidi"/>
          <w:lang w:bidi="th-TH"/>
        </w:rPr>
      </w:pPr>
    </w:p>
    <w:p w14:paraId="6AFC217A" w14:textId="77777777" w:rsidR="006C6E8C" w:rsidRDefault="006C6E8C" w:rsidP="00D15EA5">
      <w:pPr>
        <w:pStyle w:val="BodyText"/>
        <w:rPr>
          <w:rFonts w:cstheme="minorBidi"/>
          <w:lang w:bidi="th-TH"/>
        </w:rPr>
      </w:pPr>
    </w:p>
    <w:p w14:paraId="36BA34F2" w14:textId="77777777" w:rsidR="00A046A9" w:rsidRDefault="00A046A9" w:rsidP="00D15EA5">
      <w:pPr>
        <w:pStyle w:val="BodyText"/>
        <w:rPr>
          <w:rFonts w:cstheme="minorBidi"/>
          <w:lang w:bidi="th-TH"/>
        </w:rPr>
      </w:pPr>
    </w:p>
    <w:p w14:paraId="14237E66" w14:textId="77777777" w:rsidR="00AD3B26" w:rsidRPr="00D35A8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D35A88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>2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</w:t>
      </w:r>
      <w:proofErr w:type="spellStart"/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30B4C142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166CF47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02AA985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5C182AAE" w14:textId="2C878C79" w:rsidR="009810E8" w:rsidRPr="007566A2" w:rsidRDefault="009810E8" w:rsidP="009810E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ตรวจสอบงบการเงินรวมและเฉพาะของบริษัท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เอส เมท</w:t>
      </w:r>
      <w:proofErr w:type="spellStart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566A2"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>
        <w:rPr>
          <w:rFonts w:ascii="Browallia New" w:hAnsi="Browallia New" w:cs="Browallia New"/>
          <w:sz w:val="28"/>
          <w:szCs w:val="28"/>
          <w:lang w:bidi="th-TH"/>
        </w:rPr>
        <w:t>(“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33259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A5671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รวมและเฉพาะของบริษัท</w:t>
      </w:r>
      <w:r w:rsidR="009E71A4" w:rsidRPr="009E71A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E71A4"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รวมถึงสรุป</w:t>
      </w:r>
      <w:r w:rsidRPr="009E71A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นโยบาย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7D8A76" w14:textId="77777777" w:rsidR="003F16DE" w:rsidRPr="00727FC9" w:rsidRDefault="003F16DE" w:rsidP="009755B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5549DDEB" w14:textId="71665A76" w:rsidR="00756AF2" w:rsidRPr="00805578" w:rsidRDefault="00756AF2" w:rsidP="009755B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rtl/>
          <w:cs/>
          <w:lang w:bidi="th-TH"/>
        </w:rPr>
      </w:pP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="005C7497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ดังกล่าว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ข้างต้น</w:t>
      </w:r>
      <w:r w:rsidR="00C24398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Pr="00B8502F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</w:t>
      </w:r>
      <w:r w:rsidRPr="00B8502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เฉพาะของบริษัท</w:t>
      </w:r>
      <w:r w:rsidR="00EF3CF1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A64FC8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>2</w:t>
      </w:r>
      <w:r w:rsidR="009755B3" w:rsidRPr="00B8502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B8502F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เอส</w:t>
      </w:r>
      <w:r w:rsidR="004E456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เมท</w:t>
      </w:r>
      <w:proofErr w:type="spellStart"/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ัล</w:t>
      </w:r>
      <w:proofErr w:type="spellEnd"/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>
        <w:rPr>
          <w:rFonts w:ascii="Browallia New" w:hAnsi="Browallia New" w:cs="Browallia New"/>
          <w:sz w:val="28"/>
          <w:szCs w:val="28"/>
          <w:lang w:val="en-US" w:bidi="th-TH"/>
        </w:rPr>
        <w:t>(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>
        <w:rPr>
          <w:rFonts w:ascii="Browallia New" w:hAnsi="Browallia New" w:cs="Browallia New"/>
          <w:sz w:val="28"/>
          <w:szCs w:val="28"/>
          <w:lang w:val="en-US" w:bidi="th-TH"/>
        </w:rPr>
        <w:t>)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533259">
        <w:rPr>
          <w:rFonts w:ascii="Browallia New" w:hAnsi="Browallia New" w:cs="Browallia New"/>
          <w:sz w:val="28"/>
          <w:szCs w:val="28"/>
        </w:rPr>
        <w:t>4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1F7AC13" w14:textId="77777777" w:rsidR="00CD4D4E" w:rsidRPr="00314808" w:rsidRDefault="00CD4D4E" w:rsidP="00A56719">
      <w:pPr>
        <w:spacing w:before="120"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9120E1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BA738A0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2CDBD11F" w14:textId="11C87CAE" w:rsidR="00D74701" w:rsidRDefault="0043780B" w:rsidP="00D7470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Pr="004378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</w:t>
      </w:r>
      <w:r w:rsidRPr="004378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ได้รับเพียงพอ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42C6DF58" w14:textId="4A90F63B" w:rsidR="00314808" w:rsidRDefault="0031480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430070" w14:textId="77D69332" w:rsidR="00640E5F" w:rsidRDefault="00640E5F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D9DE18" w14:textId="2A2A4584" w:rsidR="00E20B13" w:rsidRDefault="00E20B13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9AA1A" w14:textId="77777777" w:rsidR="00E20B13" w:rsidRDefault="00E20B13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FB9FCD" w14:textId="77777777"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22E468D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87573CD" w14:textId="2E1A097B" w:rsidR="00E40142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CC4C9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ในการตรวจสอบงบการเงิน</w:t>
      </w:r>
      <w:r w:rsidRPr="0053570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ของบริษัท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สำหรับงวดปัจจุบัน ข้าพเจ้าได้นำเรื่องเหล่านี้มาพิจารณาใน</w:t>
      </w:r>
      <w:r w:rsidR="00535704" w:rsidRPr="0053570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บ</w:t>
      </w:r>
      <w:r w:rsidRPr="0053570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ริบท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ของ</w:t>
      </w:r>
      <w:r w:rsidR="00535704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C87EAEE" w14:textId="77777777" w:rsidR="00E40142" w:rsidRPr="00AC48F3" w:rsidRDefault="00E40142" w:rsidP="00E401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903BE6" w:rsidRPr="00616F48" w14:paraId="3AC98443" w14:textId="77777777" w:rsidTr="00223640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33AA795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1C3BBCDF" w14:textId="77777777" w:rsidR="00903BE6" w:rsidRPr="00A85E8A" w:rsidRDefault="00903BE6" w:rsidP="0022364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03BE6" w:rsidRPr="00AC48F3" w14:paraId="56DDF0AF" w14:textId="77777777" w:rsidTr="00223640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A9CC54C" w14:textId="77777777" w:rsidR="003979AA" w:rsidRPr="003979AA" w:rsidRDefault="003979AA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32B4D10E" w14:textId="65321456" w:rsidR="00903BE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เงินลงทุนใน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บริษัทย่อยและ</w:t>
            </w:r>
            <w:r w:rsidR="0053570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br/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ค่าความนิยม</w:t>
            </w:r>
          </w:p>
          <w:p w14:paraId="7F59AF2D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u w:val="single"/>
                <w:lang w:bidi="th-TH"/>
              </w:rPr>
            </w:pPr>
          </w:p>
          <w:p w14:paraId="2B9ECE4D" w14:textId="4342BE2F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533259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Pr="004C3D8F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งบการเงินเฉพาะของ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รายการ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เงินลงทุนในบริษัทย่อยจำนวน </w:t>
            </w:r>
            <w:r w:rsidRPr="009543AC">
              <w:rPr>
                <w:rFonts w:ascii="Browallia New" w:hAnsi="Browallia New" w:cs="Browallia New"/>
                <w:sz w:val="28"/>
                <w:szCs w:val="28"/>
                <w:lang w:bidi="th-TH"/>
              </w:rPr>
              <w:t>216.77</w:t>
            </w:r>
            <w:r w:rsidR="008A7F47"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9543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และในงบการเงินรวมแสดงรายการ          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Pr="009543A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15.09 </w:t>
            </w:r>
            <w:r w:rsidRPr="009543A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ซึ่งเป็นค่าความนิยมที่เกิด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Pr="002F423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Pr="002F423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2F423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ความนิยมทุกปีและต้องทดสอบการด้อยค่าของเงินลงทุนในบริษัทย่อยเมื่อมีข้อบ่งชี้ตามมาตรฐานการรายงานทางการเงิน </w:t>
            </w:r>
          </w:p>
          <w:p w14:paraId="065D340C" w14:textId="77777777" w:rsidR="0046548B" w:rsidRPr="008B0E31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A25C31" w14:textId="695664B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="001E06B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FB7A79B" w14:textId="77777777" w:rsidR="0046548B" w:rsidRPr="004C3D8F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3A5BD0D" w14:textId="3333204D" w:rsidR="0046548B" w:rsidRDefault="0046548B" w:rsidP="0046548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BD38F1">
              <w:rPr>
                <w:rFonts w:ascii="Browallia New" w:hAnsi="Browallia New" w:cs="Browallia New"/>
                <w:sz w:val="28"/>
                <w:szCs w:val="28"/>
                <w:lang w:bidi="th-TH"/>
              </w:rPr>
              <w:t>4.</w:t>
            </w:r>
            <w:r w:rsidR="00380EB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19</w:t>
            </w:r>
            <w:r w:rsidRPr="000E5B43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1</w:t>
            </w:r>
            <w:r w:rsidR="00380EBA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Pr="000E5B43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380EBA">
              <w:rPr>
                <w:rFonts w:ascii="Browallia New" w:hAnsi="Browallia New" w:cs="Browallia New"/>
                <w:sz w:val="28"/>
                <w:szCs w:val="28"/>
                <w:lang w:bidi="th-TH"/>
              </w:rPr>
              <w:t>7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ด้อยค่าโดยผู้บริหาร</w:t>
            </w:r>
          </w:p>
          <w:p w14:paraId="1DD47B1A" w14:textId="77777777" w:rsidR="00BD5E0D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</w:p>
          <w:p w14:paraId="4478BC68" w14:textId="3ED21DF8" w:rsidR="00BD5E0D" w:rsidRPr="00AC48F3" w:rsidRDefault="00BD5E0D" w:rsidP="0022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F08EBA1" w14:textId="15A1422D" w:rsidR="00903BE6" w:rsidRPr="006D57A6" w:rsidRDefault="00903BE6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7467DA" w14:textId="77777777" w:rsidR="00C65CE9" w:rsidRPr="006D57A6" w:rsidRDefault="00C65CE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0AA54A8" w14:textId="20C4C612" w:rsidR="0046548B" w:rsidRDefault="0046548B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7EF6194" w14:textId="77777777" w:rsidR="00A56719" w:rsidRPr="00A56719" w:rsidRDefault="00A56719" w:rsidP="0022364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17E755D" w14:textId="0D4D0A36" w:rsidR="0046548B" w:rsidRPr="004C3D8F" w:rsidRDefault="0046548B" w:rsidP="0046548B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</w:t>
            </w:r>
            <w:r w:rsidR="00CC4C9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ๆ มีดังนี้</w:t>
            </w:r>
          </w:p>
          <w:p w14:paraId="1B6963CD" w14:textId="77777777" w:rsidR="0046548B" w:rsidRPr="000C3696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38B79782" w14:textId="77777777" w:rsidR="0046548B" w:rsidRPr="007923A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6F628F06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3315BFE8" w14:textId="7777777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5EF3A4B8" w14:textId="713F3897" w:rsidR="0046548B" w:rsidRDefault="0046548B" w:rsidP="0046548B">
            <w:pPr>
              <w:pStyle w:val="ListParagraph"/>
              <w:numPr>
                <w:ilvl w:val="0"/>
                <w:numId w:val="34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66E0BDCB" w14:textId="30DFE41A" w:rsidR="0046548B" w:rsidRPr="00AC616F" w:rsidRDefault="0046548B" w:rsidP="0046548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</w:tc>
      </w:tr>
    </w:tbl>
    <w:p w14:paraId="1E8EB009" w14:textId="348B8F37" w:rsidR="00372F7C" w:rsidRDefault="00372F7C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901F098" w14:textId="3C6BDABC" w:rsidR="008A29AA" w:rsidRDefault="008A29AA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A04914" w14:textId="467C6DF3" w:rsidR="008A29AA" w:rsidRDefault="008A29AA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E92DA1F" w14:textId="52C69EBE" w:rsidR="00E20B13" w:rsidRDefault="00E20B13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C4C3CE" w14:textId="1F987514" w:rsidR="00E20B13" w:rsidRDefault="00E20B13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673D4" w:rsidRPr="00616F48" w14:paraId="263956C5" w14:textId="77777777" w:rsidTr="0007361F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58526A2" w14:textId="77777777" w:rsidR="00A673D4" w:rsidRPr="00A85E8A" w:rsidRDefault="00A673D4" w:rsidP="000736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  <w:lang w:bidi="th-TH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5027E998" w14:textId="77777777" w:rsidR="00A673D4" w:rsidRPr="00A85E8A" w:rsidRDefault="00A673D4" w:rsidP="000736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A673D4" w:rsidRPr="00AC48F3" w14:paraId="7A267B60" w14:textId="77777777" w:rsidTr="0007361F">
        <w:tc>
          <w:tcPr>
            <w:tcW w:w="4261" w:type="dxa"/>
            <w:shd w:val="clear" w:color="auto" w:fill="auto"/>
          </w:tcPr>
          <w:p w14:paraId="00C28249" w14:textId="77777777" w:rsidR="00A673D4" w:rsidRPr="003979AA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410CDF45" w14:textId="77777777" w:rsidR="00A673D4" w:rsidRDefault="00A673D4" w:rsidP="0007361F">
            <w:pPr>
              <w:rPr>
                <w:rFonts w:ascii="Browallia New" w:hAnsi="Browallia New" w:cs="Browallia New"/>
                <w:sz w:val="28"/>
                <w:szCs w:val="28"/>
                <w:u w:val="single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สินค้าคงเหลือ</w:t>
            </w:r>
          </w:p>
          <w:p w14:paraId="25DE2F1D" w14:textId="01269E77" w:rsidR="00A673D4" w:rsidRPr="00FD0386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161E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2564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กลุ่มบริษัทและบริษัทมีสินค้าคงเหลือ จำนวน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1,</w:t>
            </w:r>
            <w:r w:rsidR="001A7F56"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105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161EDA"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14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และ 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1,0</w:t>
            </w:r>
            <w:r w:rsidR="00161EDA"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>32</w:t>
            </w:r>
            <w:r w:rsidRPr="00FD0386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161EDA" w:rsidRPr="00FD0386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Pr="00FD0386">
              <w:rPr>
                <w:rFonts w:ascii="Browallia New" w:hAnsi="Browallia New" w:cs="Browallia New"/>
                <w:sz w:val="28"/>
                <w:szCs w:val="28"/>
                <w:lang w:bidi="th-TH"/>
              </w:rPr>
              <w:t>8</w:t>
            </w:r>
            <w:r w:rsidRPr="00161ED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61ED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ตามลำดับ </w:t>
            </w:r>
          </w:p>
          <w:p w14:paraId="57C230B1" w14:textId="77777777" w:rsidR="00A673D4" w:rsidRPr="00FD0386" w:rsidRDefault="00A673D4" w:rsidP="000736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FD2E93D" w14:textId="77777777" w:rsidR="00A673D4" w:rsidRPr="004C3D8F" w:rsidRDefault="00A673D4" w:rsidP="0007361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 w:rsidRPr="00382D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</w:t>
            </w:r>
            <w:r w:rsidRPr="00382DC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382D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14:paraId="694ABB6C" w14:textId="77777777" w:rsidR="00A673D4" w:rsidRPr="004C3D8F" w:rsidRDefault="00A673D4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A1DC8C9" w14:textId="77777777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ผู้บริหารจัดทำรายงานการคำนวณมูลค่าสุทธิที่จะได้รับ และประเมินความเพียงพอของค่าเผื่อการลดลงของมูลค่าสุทธิที่จะได้รับ ณ วันสิ้นปีและวันสิ้นงวด</w:t>
            </w:r>
          </w:p>
          <w:p w14:paraId="53AC84D6" w14:textId="77777777" w:rsidR="00A8251C" w:rsidRPr="00FD0386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288CC7" w14:textId="44A0F405" w:rsidR="00A673D4" w:rsidRDefault="00A8251C" w:rsidP="00FD03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FD038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ข้าพเจ้าให้ความสำคัญต่อการตรวจสอบเรื่องนี้ เนื่องจาก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สินค้าคงเหลือมีสาระสำคัญต่องบการเงินและการประมาณการค่าเผื่อการลดลงของมูลค่าสุทธิที่จะได้รับอ้างอิงราคาขายจากราคาตลาดในประเทศ ซึ่งอาจมีผลกระทบจากความผันผวนของราคาตามตลาดโลก สภาวะการแข่งขันทางการตลาด และสถานการณ์ภายในอุตสาหกรรม</w:t>
            </w:r>
            <w:r w:rsidR="00A673D4" w:rsidRPr="004C3D8F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  <w:p w14:paraId="6EAD83DC" w14:textId="77777777" w:rsidR="00A673D4" w:rsidRPr="00AC48F3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11A87966" w14:textId="77777777" w:rsidR="00A673D4" w:rsidRPr="003979AA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6"/>
                <w:szCs w:val="6"/>
                <w:u w:val="single"/>
                <w:lang w:val="en-US" w:bidi="th-TH"/>
              </w:rPr>
            </w:pPr>
          </w:p>
          <w:p w14:paraId="0745F5E1" w14:textId="77777777" w:rsidR="00A673D4" w:rsidRDefault="00A673D4" w:rsidP="0007361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339C211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09D708DB" w14:textId="77777777" w:rsidR="0081749E" w:rsidRDefault="0081749E" w:rsidP="0081749E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97B64A5" w14:textId="4CB82884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ทำความเข้าใจนโยบายการคำนวณมูลค่าสุทธิที่จะได้รับ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วิธีการเก็บรวบรวมข้อมูล รวมถึงสอบทานความถูกต้อง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ความสม่ำเสมอในการปฏิบัติตามนโยบายบัญชีของบริษัท</w:t>
            </w:r>
          </w:p>
          <w:p w14:paraId="2DD0D26D" w14:textId="77777777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ตั้งแต่การขอสั่งซื้อ การสั่งซื้อ การรับของ การจ่ายเงิน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และจนกระทั่งการบันทึกบัญชี เพื่อสะท้อนให้เห็นว่าต้นทุนของสินค้าคงเหลือมีความถูกต้อง</w:t>
            </w:r>
          </w:p>
          <w:p w14:paraId="3F257A30" w14:textId="42F231D7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สอบถามผู้บริหารและประเมินความเหมาะสมของ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ของมูลค่าสุทธิที่จะได้รับโดยทดสอบกับใบเสนอราคาขาย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และรายงานราคาขายเทียบกับราคาตลาด ณ วันสิ้นปี</w:t>
            </w:r>
          </w:p>
          <w:p w14:paraId="1BCD4E12" w14:textId="3AF8A656" w:rsidR="0081749E" w:rsidRDefault="0081749E" w:rsidP="008E5975">
            <w:pPr>
              <w:pStyle w:val="Default"/>
              <w:numPr>
                <w:ilvl w:val="0"/>
                <w:numId w:val="34"/>
              </w:numPr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ทดสอบการคำนวณมูลค่าสุทธิที่จะได้รับ ณ วันสิ้นปี ทั้งสินค้าประเภทวัตถุดิบและสินค้าสำเร็จรูป รวมถึงกระทบยอดการบันทึกบัญชีที่เกี่ยวข้อง ซึ่งไม่พบ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ข้อแตกต่างที่มีสาระสำคัญ</w:t>
            </w:r>
          </w:p>
          <w:p w14:paraId="2E38B8B8" w14:textId="77777777" w:rsidR="0081749E" w:rsidRDefault="0081749E" w:rsidP="008E5975">
            <w:pPr>
              <w:pStyle w:val="Default"/>
              <w:autoSpaceDE/>
              <w:adjustRightInd/>
              <w:ind w:left="310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441A77C" w14:textId="51133CD1" w:rsidR="00A673D4" w:rsidRPr="00424F12" w:rsidRDefault="0081749E" w:rsidP="00424F1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424F1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จากการปฏิบัติงานตามวิธีการข้างต้น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424F12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>ข้าพเจ้าเห็นว่าราคาขาย</w:t>
            </w:r>
            <w:r w:rsidRPr="00424F12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ี่ใช้ในการประมาณการค่าเผื่อการลดลงของมูลค่าสุทธิที่จะได้รับมีความสมเหตุสมผลและสอดคล้องตามหลักฐานที่มีอยู่</w:t>
            </w:r>
          </w:p>
          <w:p w14:paraId="15C3231B" w14:textId="77777777" w:rsidR="00A673D4" w:rsidRPr="00AC616F" w:rsidRDefault="00A673D4" w:rsidP="0007361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</w:tc>
      </w:tr>
    </w:tbl>
    <w:p w14:paraId="208F538E" w14:textId="77777777" w:rsidR="00A673D4" w:rsidRDefault="00A673D4" w:rsidP="00C03F60">
      <w:pPr>
        <w:spacing w:after="24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32EBB97" w14:textId="2716AD69" w:rsidR="00BE4CFF" w:rsidRDefault="003332B7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เรื่องอื่น</w:t>
      </w:r>
    </w:p>
    <w:p w14:paraId="2C0762FF" w14:textId="326D9FE9" w:rsidR="003332B7" w:rsidRDefault="003332B7" w:rsidP="00C1185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9C8E3A" w14:textId="6EE2062C" w:rsidR="003332B7" w:rsidRPr="003332B7" w:rsidRDefault="00C11851" w:rsidP="004C77BF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เอส เมท</w:t>
      </w:r>
      <w:proofErr w:type="spellStart"/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br/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ที่อยู่ในสำนักงานเดียวกันกับข้าพเ</w:t>
      </w:r>
      <w:r w:rsidRPr="0064081A">
        <w:rPr>
          <w:rFonts w:ascii="Browallia New" w:hAnsi="Browallia New" w:cs="Browallia New" w:hint="cs"/>
          <w:sz w:val="28"/>
          <w:szCs w:val="28"/>
          <w:cs/>
          <w:lang w:bidi="th-TH"/>
        </w:rPr>
        <w:t>จ้า</w:t>
      </w:r>
      <w:r w:rsidR="00966FF8" w:rsidRPr="0064081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4081A">
        <w:rPr>
          <w:rFonts w:ascii="Browallia New" w:hAnsi="Browallia New" w:cs="Browallia New" w:hint="cs"/>
          <w:sz w:val="28"/>
          <w:szCs w:val="28"/>
          <w:cs/>
          <w:lang w:bidi="th-TH"/>
        </w:rPr>
        <w:t>ซึ่งแสดงความเห็นอย่างไม่มีเงื่อนไข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6FF8" w:rsidRPr="00434D93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966FF8" w:rsidRPr="00434D9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66FF8" w:rsidRPr="00434D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966FF8" w:rsidRPr="00434D93">
        <w:rPr>
          <w:rFonts w:ascii="Browallia New" w:hAnsi="Browallia New" w:cs="Browallia New"/>
          <w:sz w:val="28"/>
          <w:szCs w:val="28"/>
          <w:lang w:val="en-US"/>
        </w:rPr>
        <w:t>2564</w:t>
      </w:r>
    </w:p>
    <w:p w14:paraId="363C5D85" w14:textId="77777777" w:rsidR="003332B7" w:rsidRDefault="003332B7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CA73F14" w14:textId="4F9A6B2B" w:rsidR="009011FC" w:rsidRDefault="009011FC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20E328D" w14:textId="0D19D58C" w:rsidR="00E20B13" w:rsidRDefault="00E20B13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2222AB" w14:textId="77777777" w:rsidR="00E20B13" w:rsidRDefault="00E20B13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F3DF93" w14:textId="4673DBE5"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5BD4DA80" w14:textId="77777777"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14:paraId="2C1211A1" w14:textId="4A47896F" w:rsidR="00424904" w:rsidRDefault="00424904" w:rsidP="004249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</w:t>
      </w:r>
      <w:r w:rsidR="001E0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1CFDC1C5" w14:textId="77777777"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0AB844" w14:textId="3188D703" w:rsidR="00A11D4E" w:rsidRDefault="00A11D4E" w:rsidP="00A11D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1E06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</w:t>
      </w:r>
      <w:r w:rsidR="001E0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8DF0824" w14:textId="77777777" w:rsidR="00DD7F1B" w:rsidRPr="004C77BF" w:rsidRDefault="00DD7F1B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7A711D" w14:textId="1310FBB5" w:rsidR="00EC0935" w:rsidRPr="00533259" w:rsidRDefault="00EC0935" w:rsidP="00EC093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เข้าใจในข้อมูล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ได้รับจากการตรวจสอบ</w:t>
      </w:r>
      <w:r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33259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222C126" w14:textId="77777777" w:rsidR="000C3696" w:rsidRPr="00533259" w:rsidRDefault="000C3696" w:rsidP="000C6E2B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371AA6" w14:textId="2ADEB57D" w:rsidR="00D205FE" w:rsidRPr="00533259" w:rsidRDefault="00D205FE" w:rsidP="00D205F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CC3422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ให้ถูกต้อง</w:t>
      </w:r>
    </w:p>
    <w:p w14:paraId="0284BF13" w14:textId="77777777" w:rsidR="000C3696" w:rsidRPr="00533259" w:rsidRDefault="000C3696" w:rsidP="00533259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8F14702" w14:textId="6DE0825C" w:rsidR="000C3696" w:rsidRPr="00533259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533259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ความรับผิดชอบของผู้บริหารและผู้มีหน้าที่ในการกำกับดูแลงบการเงิน</w:t>
      </w:r>
      <w:r w:rsidRPr="0053325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5994F09B" w14:textId="77777777" w:rsidR="00BA5130" w:rsidRPr="00533259" w:rsidRDefault="00BA5130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632FF05" w14:textId="58F5F2FD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6E4247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F16100" w14:textId="6C664A40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ในกรณีที่มีเรื่องดังกล่าว และการใช้เกณฑ์การบัญชีสำหรับการดำเนินงานต่อเนื่อง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3C233A95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8B2A17" w14:textId="77777777" w:rsidR="00BD4A1D" w:rsidRPr="00533259" w:rsidRDefault="00BD4A1D" w:rsidP="00BD4A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A467E33" w14:textId="77777777" w:rsidR="00C03F60" w:rsidRDefault="00C03F60" w:rsidP="00533259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D20AEBD" w14:textId="77777777" w:rsidR="004B07B7" w:rsidRPr="00533259" w:rsidRDefault="004B07B7" w:rsidP="00533259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E2A84A2" w14:textId="77777777" w:rsidR="004B07B7" w:rsidRDefault="004B07B7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8CF839" w14:textId="3F98C68C" w:rsidR="004B07B7" w:rsidRDefault="004B07B7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305CD30" w14:textId="709D8C97" w:rsidR="00E20B13" w:rsidRDefault="00E20B13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7277B1C" w14:textId="70AABD8E" w:rsidR="00E20B13" w:rsidRDefault="00E20B13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136EF5D" w14:textId="77777777" w:rsidR="00E20B13" w:rsidRDefault="00E20B13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91B1684" w14:textId="69DC9419" w:rsidR="00BD4A1D" w:rsidRPr="00533259" w:rsidRDefault="00BD4A1D" w:rsidP="00BD4A1D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53325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9F1B9A" w:rsidRPr="0053325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533259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2F7C58DE" w14:textId="77777777" w:rsidR="000C3696" w:rsidRPr="00533259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4C65C4" w14:textId="1E45F8E7" w:rsidR="00A468EF" w:rsidRPr="00533259" w:rsidRDefault="00A468EF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F1B9A" w:rsidRPr="0053325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</w:t>
      </w:r>
      <w:r w:rsidRPr="00533259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9D4FC0" w:rsidRPr="00533259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533259">
        <w:rPr>
          <w:rFonts w:ascii="Browallia New" w:hAnsi="Browallia New" w:cs="Browallia New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</w:t>
      </w:r>
    </w:p>
    <w:p w14:paraId="56ECF42D" w14:textId="77777777" w:rsidR="00207DE9" w:rsidRPr="00533259" w:rsidRDefault="00207DE9" w:rsidP="00A468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3021E5" w14:textId="072E40F5" w:rsidR="008F5C47" w:rsidRDefault="00A468EF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7E985A" w14:textId="77777777" w:rsidR="00533259" w:rsidRPr="00DD7F1B" w:rsidRDefault="00533259" w:rsidP="00A468E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3F2A17" w14:textId="3FA9B81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เพื่อให้ไ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ด้หลักฐานการสอบบัญชีที่เพียงพอและเหมาะสมเพื่อ</w:t>
      </w:r>
      <w:r w:rsidR="008E292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ใช้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C26C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B3E7731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66F6D89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BCA1FB2" w14:textId="5435E4D0" w:rsidR="008F4C70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3297F1C1" w14:textId="0A224C10" w:rsidR="00EC37AF" w:rsidRDefault="00EC37AF" w:rsidP="00EC37AF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0CCB835" w14:textId="28C3C483" w:rsidR="00EC37AF" w:rsidRDefault="00EC37AF" w:rsidP="00EC37AF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956A7B5" w14:textId="0C6CCDF5" w:rsidR="00EC37AF" w:rsidRDefault="00EC37AF" w:rsidP="00EC37AF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25E594" w14:textId="77777777" w:rsidR="00EC37AF" w:rsidRDefault="00EC37AF" w:rsidP="00EC37AF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42EE453" w14:textId="77777777" w:rsidR="008F4C70" w:rsidRPr="00AC48F3" w:rsidRDefault="008F4C70" w:rsidP="008F4C70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5FA3D3D" w14:textId="4C9401BB" w:rsidR="008F4C70" w:rsidRPr="00AC48F3" w:rsidRDefault="00B976B9" w:rsidP="00B976B9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76B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8F4C70" w:rsidRPr="00AC48F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CCB5912" w14:textId="2C0C1505" w:rsidR="000C3696" w:rsidRPr="00F401CB" w:rsidRDefault="000C3696" w:rsidP="008F4C70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</w:p>
    <w:p w14:paraId="6CE7B0A0" w14:textId="5D99C809" w:rsidR="009B085E" w:rsidRPr="00AC48F3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C916F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 w:rsidR="0007073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05F6C5A" w14:textId="6A7D393F" w:rsidR="005A7727" w:rsidRDefault="005A772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AA453D6" w14:textId="57A761A7" w:rsidR="009B085E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4B5A1CE8" w14:textId="77777777" w:rsidR="00533259" w:rsidRDefault="00533259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2836FC" w14:textId="01597CDB" w:rsidR="000C3696" w:rsidRDefault="009B085E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94B5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ไม่ค่อยปราก</w:t>
      </w:r>
      <w:r w:rsidR="00CC6691">
        <w:rPr>
          <w:rFonts w:ascii="Browallia New" w:hAnsi="Browallia New" w:cs="Browallia New" w:hint="cs"/>
          <w:sz w:val="28"/>
          <w:szCs w:val="28"/>
          <w:cs/>
          <w:lang w:bidi="th-TH"/>
        </w:rPr>
        <w:t>ฏ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ให้เห็น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49B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64375C8" w14:textId="750A584A" w:rsidR="006D4FDB" w:rsidRPr="003A7F64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8E9F889" w14:textId="77777777" w:rsidR="006D4FDB" w:rsidRDefault="006D4FDB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556697" w14:textId="77777777" w:rsidR="008F5C47" w:rsidRPr="000C3696" w:rsidRDefault="008F5C47" w:rsidP="009B08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D246A1" w14:textId="644C0B6D" w:rsidR="00990F10" w:rsidRPr="004C77BF" w:rsidRDefault="007F2DBF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7F2D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7F2D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78EC434F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ADF3014" w14:textId="35294DD6"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F2DBF">
        <w:rPr>
          <w:rFonts w:ascii="Browallia New" w:hAnsi="Browallia New" w:cs="Browallia New"/>
          <w:sz w:val="28"/>
          <w:szCs w:val="28"/>
          <w:lang w:val="en-US" w:bidi="th-TH"/>
        </w:rPr>
        <w:t>9056</w:t>
      </w:r>
      <w:r w:rsidR="000C3696"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14:paraId="7F4424D6" w14:textId="77777777"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462112" w14:textId="77777777"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16FAF24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42602BA" w14:textId="7D808962" w:rsidR="004C77BF" w:rsidRDefault="009B1958" w:rsidP="00330A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74885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="007F2DBF" w:rsidRPr="00E7488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748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7F2DBF" w:rsidRPr="00E74885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sectPr w:rsidR="004C77BF" w:rsidSect="00BB6E2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19D97" w14:textId="77777777" w:rsidR="00935DD8" w:rsidRDefault="00935DD8">
      <w:r>
        <w:separator/>
      </w:r>
    </w:p>
  </w:endnote>
  <w:endnote w:type="continuationSeparator" w:id="0">
    <w:p w14:paraId="202DB3DC" w14:textId="77777777" w:rsidR="00935DD8" w:rsidRDefault="0093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3E764" w14:textId="77777777" w:rsidR="00935DD8" w:rsidRDefault="00935DD8">
      <w:bookmarkStart w:id="0" w:name="_Hlk482348182"/>
      <w:bookmarkEnd w:id="0"/>
      <w:r>
        <w:separator/>
      </w:r>
    </w:p>
  </w:footnote>
  <w:footnote w:type="continuationSeparator" w:id="0">
    <w:p w14:paraId="28E84AA0" w14:textId="77777777" w:rsidR="00935DD8" w:rsidRDefault="0093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C3F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F528" w14:textId="1D6BDD94" w:rsidR="00B63D0E" w:rsidRDefault="00B63D0E" w:rsidP="00D96128">
    <w:pPr>
      <w:pStyle w:val="Header"/>
      <w:jc w:val="right"/>
    </w:pPr>
  </w:p>
  <w:p w14:paraId="7A72A9B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281C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9E6A0E5" w14:textId="4824E9EB" w:rsidR="00D460E7" w:rsidRDefault="00CD4D4E" w:rsidP="00F275A2">
    <w:pPr>
      <w:pStyle w:val="Header"/>
      <w:tabs>
        <w:tab w:val="clear" w:pos="8562"/>
        <w:tab w:val="left" w:pos="5328"/>
      </w:tabs>
      <w:spacing w:line="276" w:lineRule="auto"/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2"/>
  </w:num>
  <w:num w:numId="8">
    <w:abstractNumId w:val="19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7"/>
  </w:num>
  <w:num w:numId="35">
    <w:abstractNumId w:val="6"/>
  </w:num>
  <w:num w:numId="3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DB3"/>
    <w:rsid w:val="00003F45"/>
    <w:rsid w:val="00004B8D"/>
    <w:rsid w:val="00005570"/>
    <w:rsid w:val="000162B0"/>
    <w:rsid w:val="00017E28"/>
    <w:rsid w:val="00023475"/>
    <w:rsid w:val="00023709"/>
    <w:rsid w:val="00027675"/>
    <w:rsid w:val="0003023B"/>
    <w:rsid w:val="00031D17"/>
    <w:rsid w:val="00044ACE"/>
    <w:rsid w:val="0004550E"/>
    <w:rsid w:val="00052614"/>
    <w:rsid w:val="000607DC"/>
    <w:rsid w:val="00060835"/>
    <w:rsid w:val="00062E85"/>
    <w:rsid w:val="00070738"/>
    <w:rsid w:val="000723F7"/>
    <w:rsid w:val="00074485"/>
    <w:rsid w:val="000779CC"/>
    <w:rsid w:val="00082043"/>
    <w:rsid w:val="000828F1"/>
    <w:rsid w:val="00082F59"/>
    <w:rsid w:val="00094333"/>
    <w:rsid w:val="00097FAB"/>
    <w:rsid w:val="000A6248"/>
    <w:rsid w:val="000B65E3"/>
    <w:rsid w:val="000B7090"/>
    <w:rsid w:val="000C0217"/>
    <w:rsid w:val="000C3696"/>
    <w:rsid w:val="000C59FC"/>
    <w:rsid w:val="000C60C4"/>
    <w:rsid w:val="000C6E2B"/>
    <w:rsid w:val="000D28BD"/>
    <w:rsid w:val="000E52CE"/>
    <w:rsid w:val="000E5B43"/>
    <w:rsid w:val="000E7C45"/>
    <w:rsid w:val="000F0781"/>
    <w:rsid w:val="000F3AAB"/>
    <w:rsid w:val="000F3B3B"/>
    <w:rsid w:val="000F4EE8"/>
    <w:rsid w:val="000F6880"/>
    <w:rsid w:val="000F6E25"/>
    <w:rsid w:val="001011DF"/>
    <w:rsid w:val="00105179"/>
    <w:rsid w:val="001125D5"/>
    <w:rsid w:val="00112871"/>
    <w:rsid w:val="00112B69"/>
    <w:rsid w:val="001200B5"/>
    <w:rsid w:val="00131396"/>
    <w:rsid w:val="001316D3"/>
    <w:rsid w:val="00134B1D"/>
    <w:rsid w:val="001554CD"/>
    <w:rsid w:val="00155A91"/>
    <w:rsid w:val="001613E2"/>
    <w:rsid w:val="00161EDA"/>
    <w:rsid w:val="00163B70"/>
    <w:rsid w:val="0016459D"/>
    <w:rsid w:val="00167017"/>
    <w:rsid w:val="00177C97"/>
    <w:rsid w:val="00184924"/>
    <w:rsid w:val="0019210D"/>
    <w:rsid w:val="00195DE9"/>
    <w:rsid w:val="001A0942"/>
    <w:rsid w:val="001A2060"/>
    <w:rsid w:val="001A2424"/>
    <w:rsid w:val="001A3BFB"/>
    <w:rsid w:val="001A3C20"/>
    <w:rsid w:val="001A62B0"/>
    <w:rsid w:val="001A7F56"/>
    <w:rsid w:val="001B198C"/>
    <w:rsid w:val="001B7388"/>
    <w:rsid w:val="001C032C"/>
    <w:rsid w:val="001C5B8F"/>
    <w:rsid w:val="001C7B0D"/>
    <w:rsid w:val="001D2302"/>
    <w:rsid w:val="001D5029"/>
    <w:rsid w:val="001D7BB3"/>
    <w:rsid w:val="001E06B1"/>
    <w:rsid w:val="001E0A15"/>
    <w:rsid w:val="001E12A6"/>
    <w:rsid w:val="001E2314"/>
    <w:rsid w:val="001E3189"/>
    <w:rsid w:val="001E3EB4"/>
    <w:rsid w:val="001E498F"/>
    <w:rsid w:val="00206E87"/>
    <w:rsid w:val="002072CF"/>
    <w:rsid w:val="00207DE9"/>
    <w:rsid w:val="002154B9"/>
    <w:rsid w:val="0022518C"/>
    <w:rsid w:val="002368E9"/>
    <w:rsid w:val="00236FD5"/>
    <w:rsid w:val="00237A7E"/>
    <w:rsid w:val="00241F16"/>
    <w:rsid w:val="00243EE8"/>
    <w:rsid w:val="00246D21"/>
    <w:rsid w:val="00247365"/>
    <w:rsid w:val="00247969"/>
    <w:rsid w:val="00250ADA"/>
    <w:rsid w:val="0026072E"/>
    <w:rsid w:val="0026182A"/>
    <w:rsid w:val="00277EBE"/>
    <w:rsid w:val="002838FB"/>
    <w:rsid w:val="00285249"/>
    <w:rsid w:val="00295C25"/>
    <w:rsid w:val="002A12B8"/>
    <w:rsid w:val="002A252E"/>
    <w:rsid w:val="002A5915"/>
    <w:rsid w:val="002B5A4A"/>
    <w:rsid w:val="002C623D"/>
    <w:rsid w:val="002D329D"/>
    <w:rsid w:val="002D5474"/>
    <w:rsid w:val="002D5A0F"/>
    <w:rsid w:val="002D6166"/>
    <w:rsid w:val="002D6E25"/>
    <w:rsid w:val="002E02F4"/>
    <w:rsid w:val="002E1B04"/>
    <w:rsid w:val="002E40E6"/>
    <w:rsid w:val="002E4FA2"/>
    <w:rsid w:val="002E6C8B"/>
    <w:rsid w:val="002E7F1E"/>
    <w:rsid w:val="002F0FA4"/>
    <w:rsid w:val="002F2DEB"/>
    <w:rsid w:val="002F3903"/>
    <w:rsid w:val="002F4233"/>
    <w:rsid w:val="002F4A52"/>
    <w:rsid w:val="002F7D90"/>
    <w:rsid w:val="00300221"/>
    <w:rsid w:val="0030026A"/>
    <w:rsid w:val="003015CE"/>
    <w:rsid w:val="00305173"/>
    <w:rsid w:val="0030537A"/>
    <w:rsid w:val="00310764"/>
    <w:rsid w:val="00314808"/>
    <w:rsid w:val="0031535A"/>
    <w:rsid w:val="003167C7"/>
    <w:rsid w:val="00321A76"/>
    <w:rsid w:val="00322B62"/>
    <w:rsid w:val="00330AA1"/>
    <w:rsid w:val="0033238A"/>
    <w:rsid w:val="003332B7"/>
    <w:rsid w:val="00335E5B"/>
    <w:rsid w:val="00346EB3"/>
    <w:rsid w:val="00350852"/>
    <w:rsid w:val="00353277"/>
    <w:rsid w:val="00354F5D"/>
    <w:rsid w:val="0036396F"/>
    <w:rsid w:val="00365ECE"/>
    <w:rsid w:val="0037276F"/>
    <w:rsid w:val="00372F7C"/>
    <w:rsid w:val="003744DA"/>
    <w:rsid w:val="003769C5"/>
    <w:rsid w:val="00380863"/>
    <w:rsid w:val="00380EBA"/>
    <w:rsid w:val="00382DCB"/>
    <w:rsid w:val="003838AD"/>
    <w:rsid w:val="00384904"/>
    <w:rsid w:val="00385A7C"/>
    <w:rsid w:val="003979AA"/>
    <w:rsid w:val="003A01CA"/>
    <w:rsid w:val="003A7F64"/>
    <w:rsid w:val="003B4CCD"/>
    <w:rsid w:val="003B4DED"/>
    <w:rsid w:val="003B5E47"/>
    <w:rsid w:val="003C12C5"/>
    <w:rsid w:val="003C150A"/>
    <w:rsid w:val="003C27EF"/>
    <w:rsid w:val="003C32E9"/>
    <w:rsid w:val="003C3898"/>
    <w:rsid w:val="003D0BFB"/>
    <w:rsid w:val="003D2605"/>
    <w:rsid w:val="003D64D6"/>
    <w:rsid w:val="003E034A"/>
    <w:rsid w:val="003E3E21"/>
    <w:rsid w:val="003E53C2"/>
    <w:rsid w:val="003F16DE"/>
    <w:rsid w:val="00416281"/>
    <w:rsid w:val="00420896"/>
    <w:rsid w:val="00422353"/>
    <w:rsid w:val="00424904"/>
    <w:rsid w:val="00424F12"/>
    <w:rsid w:val="00426915"/>
    <w:rsid w:val="0042747D"/>
    <w:rsid w:val="00433DD9"/>
    <w:rsid w:val="00433F63"/>
    <w:rsid w:val="00434D93"/>
    <w:rsid w:val="00435788"/>
    <w:rsid w:val="004359E6"/>
    <w:rsid w:val="0043780B"/>
    <w:rsid w:val="004422BC"/>
    <w:rsid w:val="00443CE3"/>
    <w:rsid w:val="00446117"/>
    <w:rsid w:val="00452E7B"/>
    <w:rsid w:val="004546FA"/>
    <w:rsid w:val="00460366"/>
    <w:rsid w:val="004625ED"/>
    <w:rsid w:val="0046548B"/>
    <w:rsid w:val="00467454"/>
    <w:rsid w:val="00470B4B"/>
    <w:rsid w:val="00481FE7"/>
    <w:rsid w:val="00484212"/>
    <w:rsid w:val="0048532C"/>
    <w:rsid w:val="004857A5"/>
    <w:rsid w:val="00487866"/>
    <w:rsid w:val="0049103F"/>
    <w:rsid w:val="004A0DFE"/>
    <w:rsid w:val="004A3C62"/>
    <w:rsid w:val="004A6F4E"/>
    <w:rsid w:val="004B07B7"/>
    <w:rsid w:val="004B08D3"/>
    <w:rsid w:val="004B1DD4"/>
    <w:rsid w:val="004C06FA"/>
    <w:rsid w:val="004C0971"/>
    <w:rsid w:val="004C0C25"/>
    <w:rsid w:val="004C2111"/>
    <w:rsid w:val="004C732E"/>
    <w:rsid w:val="004C77BF"/>
    <w:rsid w:val="004D12E2"/>
    <w:rsid w:val="004D20AE"/>
    <w:rsid w:val="004D2A63"/>
    <w:rsid w:val="004D3578"/>
    <w:rsid w:val="004E4565"/>
    <w:rsid w:val="004F1A16"/>
    <w:rsid w:val="004F207F"/>
    <w:rsid w:val="004F21DF"/>
    <w:rsid w:val="004F33D1"/>
    <w:rsid w:val="004F5D91"/>
    <w:rsid w:val="0050155C"/>
    <w:rsid w:val="005070FA"/>
    <w:rsid w:val="00520C21"/>
    <w:rsid w:val="0052186A"/>
    <w:rsid w:val="00523C78"/>
    <w:rsid w:val="005321DA"/>
    <w:rsid w:val="00533259"/>
    <w:rsid w:val="00535704"/>
    <w:rsid w:val="0054076A"/>
    <w:rsid w:val="00542158"/>
    <w:rsid w:val="005450F2"/>
    <w:rsid w:val="00545206"/>
    <w:rsid w:val="00547541"/>
    <w:rsid w:val="00551365"/>
    <w:rsid w:val="00555543"/>
    <w:rsid w:val="005627FF"/>
    <w:rsid w:val="005756F5"/>
    <w:rsid w:val="00577A96"/>
    <w:rsid w:val="00577D61"/>
    <w:rsid w:val="005822AC"/>
    <w:rsid w:val="005957BD"/>
    <w:rsid w:val="005A06A2"/>
    <w:rsid w:val="005A7727"/>
    <w:rsid w:val="005B405A"/>
    <w:rsid w:val="005B49DB"/>
    <w:rsid w:val="005C1F5C"/>
    <w:rsid w:val="005C2CCB"/>
    <w:rsid w:val="005C6479"/>
    <w:rsid w:val="005C69FD"/>
    <w:rsid w:val="005C7497"/>
    <w:rsid w:val="005D5B34"/>
    <w:rsid w:val="005D7025"/>
    <w:rsid w:val="005E2D67"/>
    <w:rsid w:val="005E30D5"/>
    <w:rsid w:val="005E3E54"/>
    <w:rsid w:val="005E3FB0"/>
    <w:rsid w:val="005E4FE3"/>
    <w:rsid w:val="005E5578"/>
    <w:rsid w:val="005E65F3"/>
    <w:rsid w:val="005F07B6"/>
    <w:rsid w:val="005F4709"/>
    <w:rsid w:val="005F4D62"/>
    <w:rsid w:val="005F64FC"/>
    <w:rsid w:val="00607769"/>
    <w:rsid w:val="00610ED7"/>
    <w:rsid w:val="00616009"/>
    <w:rsid w:val="00620CE3"/>
    <w:rsid w:val="00621086"/>
    <w:rsid w:val="006312DD"/>
    <w:rsid w:val="00632EA2"/>
    <w:rsid w:val="006365A1"/>
    <w:rsid w:val="00636AA2"/>
    <w:rsid w:val="0064081A"/>
    <w:rsid w:val="00640E5F"/>
    <w:rsid w:val="00641FA0"/>
    <w:rsid w:val="006445B4"/>
    <w:rsid w:val="00645462"/>
    <w:rsid w:val="00652E93"/>
    <w:rsid w:val="00653C85"/>
    <w:rsid w:val="00657B0F"/>
    <w:rsid w:val="006628BC"/>
    <w:rsid w:val="00666764"/>
    <w:rsid w:val="0066694B"/>
    <w:rsid w:val="00667DB6"/>
    <w:rsid w:val="006771E8"/>
    <w:rsid w:val="00677C01"/>
    <w:rsid w:val="00683CC7"/>
    <w:rsid w:val="00684B9B"/>
    <w:rsid w:val="006873FD"/>
    <w:rsid w:val="006910F4"/>
    <w:rsid w:val="00692CA5"/>
    <w:rsid w:val="006932D7"/>
    <w:rsid w:val="00694ACE"/>
    <w:rsid w:val="006A0C3B"/>
    <w:rsid w:val="006A221B"/>
    <w:rsid w:val="006A5C96"/>
    <w:rsid w:val="006B06A2"/>
    <w:rsid w:val="006B0F55"/>
    <w:rsid w:val="006B2FE4"/>
    <w:rsid w:val="006C05E4"/>
    <w:rsid w:val="006C21EA"/>
    <w:rsid w:val="006C38D4"/>
    <w:rsid w:val="006C3D37"/>
    <w:rsid w:val="006C6376"/>
    <w:rsid w:val="006C6E8C"/>
    <w:rsid w:val="006C7CCA"/>
    <w:rsid w:val="006D3B31"/>
    <w:rsid w:val="006D4FDB"/>
    <w:rsid w:val="006D57A6"/>
    <w:rsid w:val="006D6FF5"/>
    <w:rsid w:val="006E186D"/>
    <w:rsid w:val="006E749E"/>
    <w:rsid w:val="006F1B19"/>
    <w:rsid w:val="006F29ED"/>
    <w:rsid w:val="006F4F77"/>
    <w:rsid w:val="006F7580"/>
    <w:rsid w:val="006F77EB"/>
    <w:rsid w:val="0070147C"/>
    <w:rsid w:val="007052EC"/>
    <w:rsid w:val="0071205C"/>
    <w:rsid w:val="00714FD6"/>
    <w:rsid w:val="007265F7"/>
    <w:rsid w:val="00727FC9"/>
    <w:rsid w:val="00731894"/>
    <w:rsid w:val="00734D83"/>
    <w:rsid w:val="007434DA"/>
    <w:rsid w:val="007466F8"/>
    <w:rsid w:val="00746796"/>
    <w:rsid w:val="00746D91"/>
    <w:rsid w:val="0075598A"/>
    <w:rsid w:val="007566A2"/>
    <w:rsid w:val="00756AF2"/>
    <w:rsid w:val="00761524"/>
    <w:rsid w:val="00761813"/>
    <w:rsid w:val="00761C20"/>
    <w:rsid w:val="00763712"/>
    <w:rsid w:val="00770A84"/>
    <w:rsid w:val="00771B85"/>
    <w:rsid w:val="00775627"/>
    <w:rsid w:val="00775DA6"/>
    <w:rsid w:val="00776033"/>
    <w:rsid w:val="0078170A"/>
    <w:rsid w:val="00782BA3"/>
    <w:rsid w:val="00786102"/>
    <w:rsid w:val="00790956"/>
    <w:rsid w:val="00791139"/>
    <w:rsid w:val="007923AB"/>
    <w:rsid w:val="0079502D"/>
    <w:rsid w:val="00796BBF"/>
    <w:rsid w:val="007A0755"/>
    <w:rsid w:val="007A31D9"/>
    <w:rsid w:val="007A3283"/>
    <w:rsid w:val="007A74F9"/>
    <w:rsid w:val="007B0457"/>
    <w:rsid w:val="007B10B4"/>
    <w:rsid w:val="007B35A8"/>
    <w:rsid w:val="007B569F"/>
    <w:rsid w:val="007C1B62"/>
    <w:rsid w:val="007C32D8"/>
    <w:rsid w:val="007D41A1"/>
    <w:rsid w:val="007F2DBF"/>
    <w:rsid w:val="007F40E1"/>
    <w:rsid w:val="00802730"/>
    <w:rsid w:val="008033D0"/>
    <w:rsid w:val="00803FB6"/>
    <w:rsid w:val="00805578"/>
    <w:rsid w:val="008059EF"/>
    <w:rsid w:val="008128F7"/>
    <w:rsid w:val="00812938"/>
    <w:rsid w:val="00816233"/>
    <w:rsid w:val="0081749E"/>
    <w:rsid w:val="0082128A"/>
    <w:rsid w:val="00826CEA"/>
    <w:rsid w:val="00827B71"/>
    <w:rsid w:val="00830DAC"/>
    <w:rsid w:val="0083134C"/>
    <w:rsid w:val="00832F51"/>
    <w:rsid w:val="00834F4A"/>
    <w:rsid w:val="00841F87"/>
    <w:rsid w:val="00843100"/>
    <w:rsid w:val="00847054"/>
    <w:rsid w:val="00850F25"/>
    <w:rsid w:val="008534AA"/>
    <w:rsid w:val="008575C6"/>
    <w:rsid w:val="00857D2A"/>
    <w:rsid w:val="008719C2"/>
    <w:rsid w:val="008762D5"/>
    <w:rsid w:val="00877282"/>
    <w:rsid w:val="00882D56"/>
    <w:rsid w:val="00884FF7"/>
    <w:rsid w:val="00893652"/>
    <w:rsid w:val="008937D9"/>
    <w:rsid w:val="00894ACE"/>
    <w:rsid w:val="008A29AA"/>
    <w:rsid w:val="008A7F47"/>
    <w:rsid w:val="008B0459"/>
    <w:rsid w:val="008B0E31"/>
    <w:rsid w:val="008B19D9"/>
    <w:rsid w:val="008B1FD3"/>
    <w:rsid w:val="008B204B"/>
    <w:rsid w:val="008C2F6A"/>
    <w:rsid w:val="008C49AE"/>
    <w:rsid w:val="008C4AFB"/>
    <w:rsid w:val="008C59F7"/>
    <w:rsid w:val="008E1E7A"/>
    <w:rsid w:val="008E292A"/>
    <w:rsid w:val="008E5975"/>
    <w:rsid w:val="008E620D"/>
    <w:rsid w:val="008E7687"/>
    <w:rsid w:val="008F0E3C"/>
    <w:rsid w:val="008F0FDD"/>
    <w:rsid w:val="008F11FA"/>
    <w:rsid w:val="008F19B2"/>
    <w:rsid w:val="008F33AE"/>
    <w:rsid w:val="008F4ACA"/>
    <w:rsid w:val="008F4C70"/>
    <w:rsid w:val="008F5C47"/>
    <w:rsid w:val="008F7A4D"/>
    <w:rsid w:val="009011FC"/>
    <w:rsid w:val="00903BE6"/>
    <w:rsid w:val="00912F98"/>
    <w:rsid w:val="00914B62"/>
    <w:rsid w:val="009162CF"/>
    <w:rsid w:val="009162EF"/>
    <w:rsid w:val="00917580"/>
    <w:rsid w:val="00917FBB"/>
    <w:rsid w:val="009219CA"/>
    <w:rsid w:val="009223D3"/>
    <w:rsid w:val="00925705"/>
    <w:rsid w:val="00931D7A"/>
    <w:rsid w:val="00935D8D"/>
    <w:rsid w:val="00935DD8"/>
    <w:rsid w:val="00941DB8"/>
    <w:rsid w:val="00942FE8"/>
    <w:rsid w:val="009543AC"/>
    <w:rsid w:val="00957E70"/>
    <w:rsid w:val="00963F03"/>
    <w:rsid w:val="00966FF8"/>
    <w:rsid w:val="00970DAB"/>
    <w:rsid w:val="00972925"/>
    <w:rsid w:val="0097321D"/>
    <w:rsid w:val="009755B3"/>
    <w:rsid w:val="009810E8"/>
    <w:rsid w:val="009859F3"/>
    <w:rsid w:val="009870F8"/>
    <w:rsid w:val="00990F10"/>
    <w:rsid w:val="00992531"/>
    <w:rsid w:val="00995CD5"/>
    <w:rsid w:val="00997874"/>
    <w:rsid w:val="009A1787"/>
    <w:rsid w:val="009A4F5A"/>
    <w:rsid w:val="009A6B50"/>
    <w:rsid w:val="009B085E"/>
    <w:rsid w:val="009B1958"/>
    <w:rsid w:val="009B1F44"/>
    <w:rsid w:val="009B328E"/>
    <w:rsid w:val="009B4573"/>
    <w:rsid w:val="009B6981"/>
    <w:rsid w:val="009C002A"/>
    <w:rsid w:val="009C1FDF"/>
    <w:rsid w:val="009D0563"/>
    <w:rsid w:val="009D4A20"/>
    <w:rsid w:val="009D4BEF"/>
    <w:rsid w:val="009D4FC0"/>
    <w:rsid w:val="009E240B"/>
    <w:rsid w:val="009E278C"/>
    <w:rsid w:val="009E281B"/>
    <w:rsid w:val="009E71A4"/>
    <w:rsid w:val="009F1B9A"/>
    <w:rsid w:val="009F2AE8"/>
    <w:rsid w:val="009F41EF"/>
    <w:rsid w:val="009F6EDC"/>
    <w:rsid w:val="00A035CE"/>
    <w:rsid w:val="00A046A9"/>
    <w:rsid w:val="00A0537F"/>
    <w:rsid w:val="00A0602E"/>
    <w:rsid w:val="00A06C1F"/>
    <w:rsid w:val="00A07FFA"/>
    <w:rsid w:val="00A11D4E"/>
    <w:rsid w:val="00A11FB4"/>
    <w:rsid w:val="00A1550B"/>
    <w:rsid w:val="00A172A4"/>
    <w:rsid w:val="00A3206C"/>
    <w:rsid w:val="00A35782"/>
    <w:rsid w:val="00A362F9"/>
    <w:rsid w:val="00A43EE6"/>
    <w:rsid w:val="00A4478F"/>
    <w:rsid w:val="00A45059"/>
    <w:rsid w:val="00A45FAE"/>
    <w:rsid w:val="00A468EF"/>
    <w:rsid w:val="00A53F9B"/>
    <w:rsid w:val="00A56719"/>
    <w:rsid w:val="00A60F49"/>
    <w:rsid w:val="00A61E15"/>
    <w:rsid w:val="00A64FC8"/>
    <w:rsid w:val="00A66F91"/>
    <w:rsid w:val="00A670C0"/>
    <w:rsid w:val="00A673D4"/>
    <w:rsid w:val="00A70229"/>
    <w:rsid w:val="00A7117A"/>
    <w:rsid w:val="00A738D0"/>
    <w:rsid w:val="00A8251C"/>
    <w:rsid w:val="00A8591B"/>
    <w:rsid w:val="00A918D1"/>
    <w:rsid w:val="00A91F2A"/>
    <w:rsid w:val="00A93723"/>
    <w:rsid w:val="00A93A9A"/>
    <w:rsid w:val="00A966CA"/>
    <w:rsid w:val="00AA0648"/>
    <w:rsid w:val="00AA5C16"/>
    <w:rsid w:val="00AC31D4"/>
    <w:rsid w:val="00AC594A"/>
    <w:rsid w:val="00AC6098"/>
    <w:rsid w:val="00AD026E"/>
    <w:rsid w:val="00AD173B"/>
    <w:rsid w:val="00AD3B26"/>
    <w:rsid w:val="00AE0190"/>
    <w:rsid w:val="00AE019E"/>
    <w:rsid w:val="00AE2BF6"/>
    <w:rsid w:val="00AE3370"/>
    <w:rsid w:val="00AE5126"/>
    <w:rsid w:val="00AE64CA"/>
    <w:rsid w:val="00AF3378"/>
    <w:rsid w:val="00AF7092"/>
    <w:rsid w:val="00B00665"/>
    <w:rsid w:val="00B049A3"/>
    <w:rsid w:val="00B1324D"/>
    <w:rsid w:val="00B14D25"/>
    <w:rsid w:val="00B157E2"/>
    <w:rsid w:val="00B170EF"/>
    <w:rsid w:val="00B24A45"/>
    <w:rsid w:val="00B251D9"/>
    <w:rsid w:val="00B25B92"/>
    <w:rsid w:val="00B26948"/>
    <w:rsid w:val="00B30FEB"/>
    <w:rsid w:val="00B34D51"/>
    <w:rsid w:val="00B36A0E"/>
    <w:rsid w:val="00B36BA1"/>
    <w:rsid w:val="00B402B3"/>
    <w:rsid w:val="00B40D67"/>
    <w:rsid w:val="00B42887"/>
    <w:rsid w:val="00B43C45"/>
    <w:rsid w:val="00B532A4"/>
    <w:rsid w:val="00B55EE8"/>
    <w:rsid w:val="00B56E6C"/>
    <w:rsid w:val="00B626C9"/>
    <w:rsid w:val="00B63D0E"/>
    <w:rsid w:val="00B70AB1"/>
    <w:rsid w:val="00B7284F"/>
    <w:rsid w:val="00B75600"/>
    <w:rsid w:val="00B761BA"/>
    <w:rsid w:val="00B83039"/>
    <w:rsid w:val="00B8502F"/>
    <w:rsid w:val="00B976B9"/>
    <w:rsid w:val="00BA0709"/>
    <w:rsid w:val="00BA5130"/>
    <w:rsid w:val="00BA5B00"/>
    <w:rsid w:val="00BB1A07"/>
    <w:rsid w:val="00BB43B5"/>
    <w:rsid w:val="00BB67E2"/>
    <w:rsid w:val="00BB6DAD"/>
    <w:rsid w:val="00BB6E2E"/>
    <w:rsid w:val="00BB7346"/>
    <w:rsid w:val="00BC1555"/>
    <w:rsid w:val="00BC5BFE"/>
    <w:rsid w:val="00BC60A9"/>
    <w:rsid w:val="00BC674C"/>
    <w:rsid w:val="00BD38F1"/>
    <w:rsid w:val="00BD4A1D"/>
    <w:rsid w:val="00BD57F9"/>
    <w:rsid w:val="00BD5E0D"/>
    <w:rsid w:val="00BE0C8A"/>
    <w:rsid w:val="00BE334D"/>
    <w:rsid w:val="00BE4988"/>
    <w:rsid w:val="00BE4CFF"/>
    <w:rsid w:val="00BF0B4F"/>
    <w:rsid w:val="00BF1C24"/>
    <w:rsid w:val="00BF5E73"/>
    <w:rsid w:val="00C00141"/>
    <w:rsid w:val="00C0317E"/>
    <w:rsid w:val="00C037EE"/>
    <w:rsid w:val="00C03F60"/>
    <w:rsid w:val="00C04450"/>
    <w:rsid w:val="00C0488C"/>
    <w:rsid w:val="00C06939"/>
    <w:rsid w:val="00C10051"/>
    <w:rsid w:val="00C11851"/>
    <w:rsid w:val="00C11C3B"/>
    <w:rsid w:val="00C13A08"/>
    <w:rsid w:val="00C1425C"/>
    <w:rsid w:val="00C21E3B"/>
    <w:rsid w:val="00C24398"/>
    <w:rsid w:val="00C2608E"/>
    <w:rsid w:val="00C26C91"/>
    <w:rsid w:val="00C26D76"/>
    <w:rsid w:val="00C35B1A"/>
    <w:rsid w:val="00C41C7D"/>
    <w:rsid w:val="00C43487"/>
    <w:rsid w:val="00C471C9"/>
    <w:rsid w:val="00C564A6"/>
    <w:rsid w:val="00C61B36"/>
    <w:rsid w:val="00C63023"/>
    <w:rsid w:val="00C63743"/>
    <w:rsid w:val="00C65CE9"/>
    <w:rsid w:val="00C65EBD"/>
    <w:rsid w:val="00C66C1D"/>
    <w:rsid w:val="00C76C6C"/>
    <w:rsid w:val="00C80EC5"/>
    <w:rsid w:val="00C83ECD"/>
    <w:rsid w:val="00C8440F"/>
    <w:rsid w:val="00C86BB9"/>
    <w:rsid w:val="00C8772C"/>
    <w:rsid w:val="00C916F3"/>
    <w:rsid w:val="00C91D3C"/>
    <w:rsid w:val="00C968E1"/>
    <w:rsid w:val="00CA0986"/>
    <w:rsid w:val="00CA43FD"/>
    <w:rsid w:val="00CB18EB"/>
    <w:rsid w:val="00CB3B35"/>
    <w:rsid w:val="00CB441E"/>
    <w:rsid w:val="00CC3422"/>
    <w:rsid w:val="00CC4C97"/>
    <w:rsid w:val="00CC6691"/>
    <w:rsid w:val="00CC72E9"/>
    <w:rsid w:val="00CD25C2"/>
    <w:rsid w:val="00CD4D4E"/>
    <w:rsid w:val="00CE092A"/>
    <w:rsid w:val="00CE24E5"/>
    <w:rsid w:val="00CE3500"/>
    <w:rsid w:val="00CE41DB"/>
    <w:rsid w:val="00CE4D96"/>
    <w:rsid w:val="00CF2DAE"/>
    <w:rsid w:val="00CF67A2"/>
    <w:rsid w:val="00D04C03"/>
    <w:rsid w:val="00D04F1D"/>
    <w:rsid w:val="00D078C4"/>
    <w:rsid w:val="00D15EA5"/>
    <w:rsid w:val="00D205FE"/>
    <w:rsid w:val="00D2100B"/>
    <w:rsid w:val="00D21217"/>
    <w:rsid w:val="00D24220"/>
    <w:rsid w:val="00D248D8"/>
    <w:rsid w:val="00D3089E"/>
    <w:rsid w:val="00D31D7A"/>
    <w:rsid w:val="00D33E60"/>
    <w:rsid w:val="00D35A88"/>
    <w:rsid w:val="00D4249B"/>
    <w:rsid w:val="00D430AD"/>
    <w:rsid w:val="00D460E7"/>
    <w:rsid w:val="00D53816"/>
    <w:rsid w:val="00D63ABC"/>
    <w:rsid w:val="00D675F1"/>
    <w:rsid w:val="00D73064"/>
    <w:rsid w:val="00D73B0A"/>
    <w:rsid w:val="00D73B96"/>
    <w:rsid w:val="00D74701"/>
    <w:rsid w:val="00D80807"/>
    <w:rsid w:val="00D8663B"/>
    <w:rsid w:val="00D86917"/>
    <w:rsid w:val="00D87AD4"/>
    <w:rsid w:val="00D91FCE"/>
    <w:rsid w:val="00D92F9A"/>
    <w:rsid w:val="00D9427D"/>
    <w:rsid w:val="00D94B56"/>
    <w:rsid w:val="00D96128"/>
    <w:rsid w:val="00DA2D3D"/>
    <w:rsid w:val="00DA36EE"/>
    <w:rsid w:val="00DA452E"/>
    <w:rsid w:val="00DA470A"/>
    <w:rsid w:val="00DA5128"/>
    <w:rsid w:val="00DB1CE0"/>
    <w:rsid w:val="00DB1D79"/>
    <w:rsid w:val="00DB308D"/>
    <w:rsid w:val="00DB32EA"/>
    <w:rsid w:val="00DB407B"/>
    <w:rsid w:val="00DB5F40"/>
    <w:rsid w:val="00DB7F05"/>
    <w:rsid w:val="00DC48F2"/>
    <w:rsid w:val="00DC5F74"/>
    <w:rsid w:val="00DC6BD7"/>
    <w:rsid w:val="00DD1E47"/>
    <w:rsid w:val="00DD2ADC"/>
    <w:rsid w:val="00DD61A9"/>
    <w:rsid w:val="00DD6EF1"/>
    <w:rsid w:val="00DD7F1B"/>
    <w:rsid w:val="00DE18A1"/>
    <w:rsid w:val="00DE4958"/>
    <w:rsid w:val="00DE7444"/>
    <w:rsid w:val="00DE7E33"/>
    <w:rsid w:val="00E02B2C"/>
    <w:rsid w:val="00E04361"/>
    <w:rsid w:val="00E04F37"/>
    <w:rsid w:val="00E05792"/>
    <w:rsid w:val="00E064FD"/>
    <w:rsid w:val="00E1053A"/>
    <w:rsid w:val="00E11243"/>
    <w:rsid w:val="00E13248"/>
    <w:rsid w:val="00E20B13"/>
    <w:rsid w:val="00E24703"/>
    <w:rsid w:val="00E25367"/>
    <w:rsid w:val="00E268E4"/>
    <w:rsid w:val="00E26AF3"/>
    <w:rsid w:val="00E276E0"/>
    <w:rsid w:val="00E314EA"/>
    <w:rsid w:val="00E33FDA"/>
    <w:rsid w:val="00E40142"/>
    <w:rsid w:val="00E406D5"/>
    <w:rsid w:val="00E41F53"/>
    <w:rsid w:val="00E51322"/>
    <w:rsid w:val="00E5165E"/>
    <w:rsid w:val="00E56701"/>
    <w:rsid w:val="00E57790"/>
    <w:rsid w:val="00E62613"/>
    <w:rsid w:val="00E62754"/>
    <w:rsid w:val="00E64D2D"/>
    <w:rsid w:val="00E67D8A"/>
    <w:rsid w:val="00E70383"/>
    <w:rsid w:val="00E71896"/>
    <w:rsid w:val="00E74885"/>
    <w:rsid w:val="00E749A6"/>
    <w:rsid w:val="00E823C4"/>
    <w:rsid w:val="00E85D94"/>
    <w:rsid w:val="00E86B53"/>
    <w:rsid w:val="00E9110B"/>
    <w:rsid w:val="00E91258"/>
    <w:rsid w:val="00E93F8A"/>
    <w:rsid w:val="00E96618"/>
    <w:rsid w:val="00EA1830"/>
    <w:rsid w:val="00EA2B6F"/>
    <w:rsid w:val="00EB3478"/>
    <w:rsid w:val="00EB3D8D"/>
    <w:rsid w:val="00EB4B39"/>
    <w:rsid w:val="00EB6FE3"/>
    <w:rsid w:val="00EC0935"/>
    <w:rsid w:val="00EC37AF"/>
    <w:rsid w:val="00EE0F65"/>
    <w:rsid w:val="00EE1B30"/>
    <w:rsid w:val="00EE77C5"/>
    <w:rsid w:val="00EF3CF1"/>
    <w:rsid w:val="00EF5430"/>
    <w:rsid w:val="00F1764A"/>
    <w:rsid w:val="00F20AD8"/>
    <w:rsid w:val="00F2225F"/>
    <w:rsid w:val="00F246A1"/>
    <w:rsid w:val="00F25867"/>
    <w:rsid w:val="00F2599C"/>
    <w:rsid w:val="00F275A2"/>
    <w:rsid w:val="00F3388F"/>
    <w:rsid w:val="00F37917"/>
    <w:rsid w:val="00F401CB"/>
    <w:rsid w:val="00F5513E"/>
    <w:rsid w:val="00F63F3F"/>
    <w:rsid w:val="00F65E67"/>
    <w:rsid w:val="00F66FA5"/>
    <w:rsid w:val="00F71678"/>
    <w:rsid w:val="00F71A70"/>
    <w:rsid w:val="00F730E3"/>
    <w:rsid w:val="00F7438C"/>
    <w:rsid w:val="00F755E9"/>
    <w:rsid w:val="00F75A01"/>
    <w:rsid w:val="00F76A2F"/>
    <w:rsid w:val="00F809EB"/>
    <w:rsid w:val="00F8470A"/>
    <w:rsid w:val="00F909CD"/>
    <w:rsid w:val="00F974D1"/>
    <w:rsid w:val="00FA16E0"/>
    <w:rsid w:val="00FA17D3"/>
    <w:rsid w:val="00FB1920"/>
    <w:rsid w:val="00FB26B5"/>
    <w:rsid w:val="00FB61C0"/>
    <w:rsid w:val="00FC1304"/>
    <w:rsid w:val="00FC4397"/>
    <w:rsid w:val="00FD0386"/>
    <w:rsid w:val="00FD05AD"/>
    <w:rsid w:val="00FD0666"/>
    <w:rsid w:val="00FD483C"/>
    <w:rsid w:val="00FD7295"/>
    <w:rsid w:val="00FE2187"/>
    <w:rsid w:val="00FE320C"/>
    <w:rsid w:val="00FE51BC"/>
    <w:rsid w:val="00FE6F1E"/>
    <w:rsid w:val="00FF0BC0"/>
    <w:rsid w:val="00FF14A9"/>
    <w:rsid w:val="1926351D"/>
    <w:rsid w:val="1BE75F23"/>
    <w:rsid w:val="7B739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258D1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6C6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1" ma:contentTypeDescription="Create a new document." ma:contentTypeScope="" ma:versionID="e979e95649dba3030ef67eab1a278b6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b6a6c588df13b6cf02af37135377476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385D0D-8D47-46C2-ADE0-CA85E3F5C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26C9C5-3592-4848-B722-80E9391A7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0BE712-0BFD-44C7-8F8C-9EC4875140F6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29065a1-720c-4df0-b67c-e69a28b38a78"/>
    <ds:schemaRef ds:uri="http://purl.org/dc/terms/"/>
    <ds:schemaRef ds:uri="5ff93197-5cd4-4697-961c-11b2929d1c0c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326</TotalTime>
  <Pages>6</Pages>
  <Words>1764</Words>
  <Characters>10055</Characters>
  <Application>Microsoft Office Word</Application>
  <DocSecurity>0</DocSecurity>
  <Lines>83</Lines>
  <Paragraphs>23</Paragraphs>
  <ScaleCrop>false</ScaleCrop>
  <Company>Grant Thornton</Company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445</cp:revision>
  <cp:lastPrinted>2021-02-22T11:37:00Z</cp:lastPrinted>
  <dcterms:created xsi:type="dcterms:W3CDTF">2017-10-03T09:18:00Z</dcterms:created>
  <dcterms:modified xsi:type="dcterms:W3CDTF">2022-02-24T04:19:00Z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</Properties>
</file>