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2FA33080" w:rsidR="00AE1601" w:rsidRPr="00E3286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เมทัล</w:t>
      </w:r>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764F2DB9" w:rsidR="00AE1601" w:rsidRPr="00430884"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DE1BDB">
        <w:rPr>
          <w:rFonts w:ascii="Browallia New" w:hAnsi="Browallia New" w:cs="Browallia New"/>
          <w:b/>
          <w:bCs/>
          <w:sz w:val="28"/>
          <w:szCs w:val="28"/>
          <w:lang w:val="en-GB"/>
        </w:rPr>
        <w:t>4</w:t>
      </w:r>
      <w:r w:rsidR="00430884">
        <w:rPr>
          <w:rFonts w:ascii="Browallia New" w:hAnsi="Browallia New" w:cs="Browallia New"/>
          <w:b/>
          <w:bCs/>
          <w:sz w:val="28"/>
          <w:szCs w:val="28"/>
          <w:lang w:val="en-GB"/>
        </w:rPr>
        <w:t xml:space="preserve"> </w:t>
      </w:r>
      <w:r w:rsidR="00430884">
        <w:rPr>
          <w:rFonts w:ascii="Browallia New" w:hAnsi="Browallia New" w:cs="Browallia New" w:hint="cs"/>
          <w:b/>
          <w:bCs/>
          <w:sz w:val="28"/>
          <w:szCs w:val="28"/>
          <w:cs/>
          <w:lang w:val="en-GB"/>
        </w:rPr>
        <w:t xml:space="preserve">และ </w:t>
      </w:r>
      <w:r w:rsidR="00430884">
        <w:rPr>
          <w:rFonts w:ascii="Browallia New" w:hAnsi="Browallia New" w:cs="Browallia New"/>
          <w:b/>
          <w:bCs/>
          <w:sz w:val="28"/>
          <w:szCs w:val="28"/>
        </w:rPr>
        <w:t>256</w:t>
      </w:r>
      <w:r w:rsidR="00DE1BDB">
        <w:rPr>
          <w:rFonts w:ascii="Browallia New" w:hAnsi="Browallia New" w:cs="Browallia New"/>
          <w:b/>
          <w:bCs/>
          <w:sz w:val="28"/>
          <w:szCs w:val="28"/>
        </w:rPr>
        <w:t>3</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C21A48" w:rsidRDefault="00AF07B4" w:rsidP="004E3940">
      <w:pPr>
        <w:pStyle w:val="CordiaNew"/>
        <w:numPr>
          <w:ilvl w:val="0"/>
          <w:numId w:val="18"/>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C21A48">
        <w:rPr>
          <w:rFonts w:ascii="Browallia New" w:hAnsi="Browallia New" w:cs="Browallia New"/>
          <w:b/>
          <w:bCs/>
          <w:color w:val="auto"/>
          <w:sz w:val="28"/>
          <w:szCs w:val="28"/>
          <w:cs/>
          <w:lang w:val="th-TH"/>
        </w:rPr>
        <w:t>ลักษณะการดำเนินธุรกิจ</w:t>
      </w:r>
    </w:p>
    <w:p w14:paraId="5D7094E9" w14:textId="77777777" w:rsidR="00AE1601" w:rsidRPr="00C21A48" w:rsidRDefault="00AE1601" w:rsidP="00DD63B2">
      <w:pPr>
        <w:tabs>
          <w:tab w:val="clear" w:pos="227"/>
          <w:tab w:val="clear" w:pos="454"/>
        </w:tabs>
        <w:spacing w:line="240" w:lineRule="auto"/>
        <w:ind w:left="426"/>
        <w:jc w:val="thaiDistribute"/>
        <w:rPr>
          <w:rFonts w:ascii="Browallia New" w:hAnsi="Browallia New" w:cs="Browallia New"/>
          <w:b/>
          <w:bCs/>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05BF70C0"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0022DD96"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บริษัท นีสเทิร์น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Pr="002961B6">
        <w:rPr>
          <w:rFonts w:ascii="Browallia New" w:hAnsi="Browallia New" w:cs="Browallia New"/>
          <w:spacing w:val="-4"/>
          <w:sz w:val="28"/>
          <w:cs/>
        </w:rPr>
        <w:t xml:space="preserve"> </w:t>
      </w:r>
      <w:r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เมกก้า ทรานส์แอนด์โลจิส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4E3940">
      <w:pPr>
        <w:pStyle w:val="ListParagraph"/>
        <w:numPr>
          <w:ilvl w:val="0"/>
          <w:numId w:val="20"/>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684FBB" w:rsidRDefault="00667F92" w:rsidP="004E3940">
      <w:pPr>
        <w:pStyle w:val="ListParagraph"/>
        <w:numPr>
          <w:ilvl w:val="0"/>
          <w:numId w:val="18"/>
        </w:numPr>
        <w:tabs>
          <w:tab w:val="left" w:pos="426"/>
        </w:tabs>
        <w:spacing w:after="0" w:line="240" w:lineRule="auto"/>
        <w:jc w:val="thaiDistribute"/>
        <w:rPr>
          <w:rFonts w:ascii="Browallia New" w:hAnsi="Browallia New" w:cs="Browallia New"/>
          <w:b/>
          <w:bCs/>
          <w:color w:val="000000"/>
          <w:sz w:val="28"/>
          <w:lang w:val="de-DE"/>
        </w:rPr>
      </w:pPr>
      <w:r w:rsidRPr="00684FBB">
        <w:rPr>
          <w:rFonts w:ascii="Browallia New" w:hAnsi="Browallia New" w:cs="Browallia New"/>
          <w:b/>
          <w:bCs/>
          <w:color w:val="000000"/>
          <w:sz w:val="28"/>
        </w:rPr>
        <w:t xml:space="preserve"> </w:t>
      </w:r>
      <w:r w:rsidR="006B3033" w:rsidRPr="00684FBB">
        <w:rPr>
          <w:rFonts w:ascii="Browallia New" w:hAnsi="Browallia New" w:cs="Browallia New"/>
          <w:b/>
          <w:bCs/>
          <w:color w:val="000000"/>
          <w:sz w:val="28"/>
          <w:cs/>
          <w:lang w:val="de-DE"/>
        </w:rPr>
        <w:t xml:space="preserve">ข้อมูลทั่วไปและการปฏิบัติตามมาตรฐานการรายงานทางการเงินของไทย </w:t>
      </w:r>
    </w:p>
    <w:p w14:paraId="02FB3138" w14:textId="77777777" w:rsidR="00C83A37" w:rsidRPr="00684FBB" w:rsidRDefault="00C83A37" w:rsidP="00DD63B2">
      <w:pPr>
        <w:tabs>
          <w:tab w:val="left" w:pos="360"/>
          <w:tab w:val="left" w:pos="720"/>
        </w:tabs>
        <w:spacing w:line="240" w:lineRule="auto"/>
        <w:jc w:val="thaiDistribute"/>
        <w:rPr>
          <w:rFonts w:ascii="Browallia New" w:hAnsi="Browallia New" w:cs="Browallia New"/>
          <w:b/>
          <w:bCs/>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4418BE32" w:rsidR="00396690" w:rsidRPr="002961B6" w:rsidRDefault="00CF45FD"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BA0475">
        <w:rPr>
          <w:rFonts w:ascii="Browallia New" w:hAnsi="Browallia New" w:cs="Browallia New"/>
          <w:szCs w:val="28"/>
          <w:cs/>
        </w:rPr>
        <w:t>งบการเงินนี้ได้จัดทำขึ้นตาม</w:t>
      </w:r>
      <w:r>
        <w:rPr>
          <w:rFonts w:ascii="Browallia New" w:hAnsi="Browallia New" w:cs="Browallia New" w:hint="cs"/>
          <w:szCs w:val="28"/>
          <w:cs/>
        </w:rPr>
        <w:t>มาตรฐานการรายงานทางการเงิน รวมถึงแนวปฏิบัติทางการบัญชีที่ประกาศใช้โดย</w:t>
      </w:r>
      <w:r w:rsidR="00063810">
        <w:rPr>
          <w:rFonts w:ascii="Browallia New" w:hAnsi="Browallia New" w:cs="Browallia New"/>
          <w:szCs w:val="28"/>
        </w:rPr>
        <w:br/>
      </w:r>
      <w:r>
        <w:rPr>
          <w:rFonts w:ascii="Browallia New" w:hAnsi="Browallia New" w:cs="Browallia New" w:hint="cs"/>
          <w:szCs w:val="28"/>
          <w:cs/>
        </w:rPr>
        <w:t>สภาวิชาชีพบัญชีฯ</w:t>
      </w:r>
      <w:r w:rsidRPr="00D62D1D">
        <w:rPr>
          <w:rFonts w:ascii="Browallia New" w:hAnsi="Browallia New" w:cs="Browallia New"/>
          <w:sz w:val="28"/>
          <w:szCs w:val="28"/>
          <w:cs/>
        </w:rPr>
        <w:t xml:space="preserve"> และ</w:t>
      </w:r>
      <w:r w:rsidRPr="00BA0475">
        <w:rPr>
          <w:rFonts w:ascii="Browallia New" w:hAnsi="Browallia New" w:cs="Browallia New"/>
          <w:szCs w:val="28"/>
          <w:cs/>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42BEEDC9" w14:textId="761CC80C" w:rsidR="00684FBB" w:rsidRDefault="006B3033" w:rsidP="0055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sz w:val="28"/>
          <w:u w:val="single"/>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 xml:space="preserve">นี้จัดทำขึ้นโดยถือหลักเกณฑ์การบันทึกตามราคาทุนเดิม </w:t>
      </w:r>
      <w:r w:rsidR="00063810">
        <w:rPr>
          <w:rFonts w:ascii="Browallia New" w:hAnsi="Browallia New" w:cs="Browallia New"/>
          <w:sz w:val="28"/>
          <w:szCs w:val="28"/>
        </w:rPr>
        <w:br/>
      </w:r>
      <w:r w:rsidRPr="002961B6">
        <w:rPr>
          <w:rFonts w:ascii="Browallia New" w:hAnsi="Browallia New" w:cs="Browallia New"/>
          <w:sz w:val="28"/>
          <w:szCs w:val="28"/>
          <w:cs/>
        </w:rPr>
        <w:t>ยกเว้น</w:t>
      </w:r>
      <w:r w:rsidR="00BC750E">
        <w:rPr>
          <w:rFonts w:ascii="Browallia New" w:hAnsi="Browallia New" w:cs="Browallia New" w:hint="cs"/>
          <w:sz w:val="28"/>
          <w:szCs w:val="28"/>
          <w:cs/>
        </w:rPr>
        <w:t xml:space="preserve"> นโยบายทางบัญชีเรื่อง</w:t>
      </w:r>
      <w:r w:rsidR="00A50B9E">
        <w:rPr>
          <w:rFonts w:ascii="Browallia New" w:hAnsi="Browallia New" w:cs="Browallia New" w:hint="cs"/>
          <w:sz w:val="28"/>
          <w:szCs w:val="28"/>
          <w:cs/>
        </w:rPr>
        <w:t>ที่ดิน</w:t>
      </w:r>
      <w:r w:rsidR="00865B7A">
        <w:rPr>
          <w:rFonts w:ascii="Browallia New" w:hAnsi="Browallia New" w:cs="Browallia New"/>
          <w:sz w:val="28"/>
          <w:szCs w:val="28"/>
        </w:rPr>
        <w:t xml:space="preserve"> </w:t>
      </w:r>
      <w:r w:rsidR="00174A8A">
        <w:rPr>
          <w:rFonts w:ascii="Browallia New" w:hAnsi="Browallia New" w:cs="Browallia New" w:hint="cs"/>
          <w:sz w:val="28"/>
          <w:szCs w:val="28"/>
          <w:cs/>
        </w:rPr>
        <w:t>อาคาร และอุปกรณ์</w:t>
      </w:r>
      <w:r w:rsidR="005B34E9">
        <w:rPr>
          <w:rFonts w:ascii="Browallia New" w:hAnsi="Browallia New" w:cs="Browallia New" w:hint="cs"/>
          <w:sz w:val="28"/>
          <w:szCs w:val="28"/>
          <w:cs/>
        </w:rPr>
        <w:t xml:space="preserve"> </w:t>
      </w:r>
      <w:r w:rsidR="005B34E9">
        <w:rPr>
          <w:rFonts w:ascii="Browallia New" w:hAnsi="Browallia New" w:cs="Browallia New"/>
          <w:sz w:val="28"/>
          <w:szCs w:val="28"/>
        </w:rPr>
        <w:t xml:space="preserve">- </w:t>
      </w:r>
      <w:r w:rsidR="005B34E9">
        <w:rPr>
          <w:rFonts w:ascii="Browallia New" w:hAnsi="Browallia New" w:cs="Browallia New" w:hint="cs"/>
          <w:sz w:val="28"/>
          <w:szCs w:val="28"/>
          <w:cs/>
        </w:rPr>
        <w:t xml:space="preserve">สุทธิ </w:t>
      </w:r>
      <w:r w:rsidR="00865B7A">
        <w:rPr>
          <w:rFonts w:ascii="Browallia New" w:hAnsi="Browallia New" w:cs="Browallia New"/>
          <w:sz w:val="28"/>
          <w:szCs w:val="28"/>
        </w:rPr>
        <w:t>(</w:t>
      </w:r>
      <w:r w:rsidR="00D147EC">
        <w:rPr>
          <w:rFonts w:ascii="Browallia New" w:hAnsi="Browallia New" w:cs="Browallia New" w:hint="cs"/>
          <w:sz w:val="28"/>
          <w:szCs w:val="28"/>
          <w:cs/>
        </w:rPr>
        <w:t xml:space="preserve">หมายเหตุข้อ </w:t>
      </w:r>
      <w:r w:rsidR="002C0F16">
        <w:rPr>
          <w:rFonts w:ascii="Browallia New" w:hAnsi="Browallia New" w:cs="Browallia New"/>
          <w:sz w:val="28"/>
          <w:szCs w:val="28"/>
        </w:rPr>
        <w:t>1</w:t>
      </w:r>
      <w:r w:rsidR="004A45CE">
        <w:rPr>
          <w:rFonts w:ascii="Browallia New" w:hAnsi="Browallia New" w:cs="Browallia New"/>
          <w:sz w:val="28"/>
          <w:szCs w:val="28"/>
        </w:rPr>
        <w:t>3</w:t>
      </w:r>
      <w:r w:rsidR="00633651">
        <w:rPr>
          <w:rFonts w:ascii="Browallia New" w:hAnsi="Browallia New" w:cs="Browallia New"/>
          <w:sz w:val="28"/>
          <w:szCs w:val="28"/>
        </w:rPr>
        <w:t>)</w:t>
      </w:r>
      <w:r w:rsidR="002C0F16">
        <w:rPr>
          <w:rFonts w:ascii="Browallia New" w:hAnsi="Browallia New" w:cs="Browallia New"/>
          <w:sz w:val="28"/>
          <w:szCs w:val="28"/>
        </w:rPr>
        <w:t xml:space="preserve"> </w:t>
      </w:r>
      <w:r w:rsidR="002C0F16">
        <w:rPr>
          <w:rFonts w:ascii="Browallia New" w:hAnsi="Browallia New" w:cs="Browallia New" w:hint="cs"/>
          <w:sz w:val="28"/>
          <w:szCs w:val="28"/>
          <w:cs/>
        </w:rPr>
        <w:t>และ</w:t>
      </w:r>
      <w:r w:rsidR="00EC4BA0">
        <w:rPr>
          <w:rFonts w:ascii="Browallia New" w:hAnsi="Browallia New" w:cs="Browallia New" w:hint="cs"/>
          <w:sz w:val="28"/>
          <w:szCs w:val="28"/>
          <w:cs/>
        </w:rPr>
        <w:t>ผล</w:t>
      </w:r>
      <w:r w:rsidR="0082002F">
        <w:rPr>
          <w:rFonts w:ascii="Browallia New" w:hAnsi="Browallia New" w:cs="Browallia New" w:hint="cs"/>
          <w:sz w:val="28"/>
          <w:szCs w:val="28"/>
          <w:cs/>
        </w:rPr>
        <w:t>ประโยชน์พนักงานหลัก</w:t>
      </w:r>
      <w:r w:rsidR="00063810">
        <w:rPr>
          <w:rFonts w:ascii="Browallia New" w:hAnsi="Browallia New" w:cs="Browallia New"/>
          <w:sz w:val="28"/>
          <w:szCs w:val="28"/>
        </w:rPr>
        <w:br/>
      </w:r>
      <w:r w:rsidR="00653F1E">
        <w:rPr>
          <w:rFonts w:ascii="Browallia New" w:hAnsi="Browallia New" w:cs="Browallia New" w:hint="cs"/>
          <w:sz w:val="28"/>
          <w:szCs w:val="28"/>
          <w:cs/>
        </w:rPr>
        <w:t>ออกจากงาน</w:t>
      </w:r>
      <w:r w:rsidR="00865B7A">
        <w:rPr>
          <w:rFonts w:ascii="Browallia New" w:hAnsi="Browallia New" w:cs="Browallia New"/>
          <w:sz w:val="28"/>
          <w:szCs w:val="28"/>
        </w:rPr>
        <w:t xml:space="preserve"> (</w:t>
      </w:r>
      <w:r w:rsidR="00865B7A">
        <w:rPr>
          <w:rFonts w:ascii="Browallia New" w:hAnsi="Browallia New" w:cs="Browallia New" w:hint="cs"/>
          <w:sz w:val="28"/>
          <w:szCs w:val="28"/>
          <w:cs/>
        </w:rPr>
        <w:t xml:space="preserve">หมายเหตุข้อ </w:t>
      </w:r>
      <w:r w:rsidR="00865B7A">
        <w:rPr>
          <w:rFonts w:ascii="Browallia New" w:hAnsi="Browallia New" w:cs="Browallia New"/>
          <w:sz w:val="28"/>
          <w:szCs w:val="28"/>
        </w:rPr>
        <w:t>2</w:t>
      </w:r>
      <w:r w:rsidR="004A45CE">
        <w:rPr>
          <w:rFonts w:ascii="Browallia New" w:hAnsi="Browallia New" w:cs="Browallia New"/>
          <w:sz w:val="28"/>
          <w:szCs w:val="28"/>
        </w:rPr>
        <w:t>1</w:t>
      </w:r>
      <w:r w:rsidR="00865B7A">
        <w:rPr>
          <w:rFonts w:ascii="Browallia New" w:hAnsi="Browallia New" w:cs="Browallia New"/>
          <w:sz w:val="28"/>
          <w:szCs w:val="28"/>
        </w:rPr>
        <w:t>)</w:t>
      </w:r>
      <w:r w:rsidR="00633651">
        <w:rPr>
          <w:rFonts w:ascii="Browallia New" w:hAnsi="Browallia New" w:cs="Browallia New" w:hint="cs"/>
          <w:sz w:val="28"/>
          <w:szCs w:val="28"/>
          <w:cs/>
        </w:rPr>
        <w:t xml:space="preserve"> </w:t>
      </w:r>
      <w:r w:rsidR="00552DB5" w:rsidRPr="00ED14E1">
        <w:rPr>
          <w:rFonts w:ascii="Browallia New" w:hAnsi="Browallia New" w:cs="Browallia New"/>
          <w:sz w:val="28"/>
          <w:u w:val="single"/>
        </w:rPr>
        <w:t xml:space="preserve"> </w:t>
      </w:r>
    </w:p>
    <w:p w14:paraId="0349A659" w14:textId="77777777" w:rsidR="00D60A3C" w:rsidRDefault="00D60A3C" w:rsidP="00684FBB">
      <w:pPr>
        <w:pStyle w:val="ListParagraph"/>
        <w:tabs>
          <w:tab w:val="left" w:pos="450"/>
        </w:tabs>
        <w:spacing w:after="0" w:line="240" w:lineRule="auto"/>
        <w:ind w:left="360"/>
        <w:jc w:val="thaiDistribute"/>
        <w:rPr>
          <w:rFonts w:ascii="Browallia New" w:hAnsi="Browallia New" w:cs="Browallia New"/>
          <w:sz w:val="28"/>
          <w:u w:val="single"/>
        </w:rPr>
      </w:pPr>
    </w:p>
    <w:p w14:paraId="0312AD56"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059C3D36"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4D46B970"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486B80EB"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5699E611"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2F8D96FE" w14:textId="77777777" w:rsidR="00C659B4" w:rsidRPr="001B199C" w:rsidRDefault="00C659B4" w:rsidP="001B199C">
      <w:pPr>
        <w:tabs>
          <w:tab w:val="clear" w:pos="454"/>
          <w:tab w:val="left" w:pos="720"/>
        </w:tabs>
        <w:spacing w:line="240" w:lineRule="auto"/>
        <w:ind w:left="396" w:firstLine="9"/>
        <w:jc w:val="thaiDistribute"/>
        <w:rPr>
          <w:rFonts w:ascii="Browallia New" w:hAnsi="Browallia New" w:cs="Browallia New"/>
          <w:sz w:val="28"/>
          <w:szCs w:val="28"/>
          <w:u w:val="single"/>
        </w:rPr>
      </w:pPr>
      <w:r w:rsidRPr="001B199C">
        <w:rPr>
          <w:rFonts w:ascii="Browallia New" w:hAnsi="Browallia New" w:cs="Browallia New"/>
          <w:sz w:val="28"/>
          <w:szCs w:val="28"/>
          <w:u w:val="single"/>
          <w:cs/>
        </w:rPr>
        <w:lastRenderedPageBreak/>
        <w:t xml:space="preserve">การแพร่ระบาดของโรคติดเชื้อไวรัสโคโรนา </w:t>
      </w:r>
      <w:r w:rsidRPr="001B199C">
        <w:rPr>
          <w:rFonts w:ascii="Browallia New" w:hAnsi="Browallia New" w:cs="Browallia New"/>
          <w:sz w:val="28"/>
          <w:szCs w:val="28"/>
          <w:u w:val="single"/>
        </w:rPr>
        <w:t>2019</w:t>
      </w:r>
    </w:p>
    <w:p w14:paraId="65E66C02" w14:textId="77777777" w:rsidR="00C659B4" w:rsidRPr="00F66484" w:rsidRDefault="00C659B4" w:rsidP="00C6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CA6B7B" w14:textId="3852FA02" w:rsidR="00C659B4" w:rsidRDefault="00173063" w:rsidP="001B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cs/>
        </w:rPr>
      </w:pPr>
      <w:r w:rsidRPr="009E73C7">
        <w:rPr>
          <w:rFonts w:ascii="Browallia New" w:hAnsi="Browallia New" w:cs="Browallia New"/>
          <w:sz w:val="28"/>
          <w:szCs w:val="28"/>
          <w:cs/>
        </w:rPr>
        <w:t xml:space="preserve">สถานการณ์การแพร่ระบาดของโรคติดเชื้อไวรัสโคโรนา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 xml:space="preserve">จากเหตุการณ์การแพร่ระบาดของโรคติดเชื้อไวรัสโคโรนา </w:t>
      </w:r>
      <w:r w:rsidRPr="00DA6314">
        <w:rPr>
          <w:rFonts w:ascii="Browallia New" w:hAnsi="Browallia New" w:cs="Browallia New"/>
          <w:spacing w:val="-2"/>
          <w:sz w:val="28"/>
          <w:szCs w:val="28"/>
        </w:rPr>
        <w:t>2019</w:t>
      </w:r>
      <w:r w:rsidR="00A36285">
        <w:rPr>
          <w:rFonts w:ascii="Browallia New" w:hAnsi="Browallia New" w:cs="Browallia New"/>
          <w:sz w:val="28"/>
          <w:szCs w:val="28"/>
        </w:rPr>
        <w:t xml:space="preserve"> </w:t>
      </w:r>
      <w:r w:rsidR="00A36285">
        <w:rPr>
          <w:rFonts w:ascii="Browallia New" w:hAnsi="Browallia New" w:cs="Browallia New" w:hint="cs"/>
          <w:sz w:val="28"/>
          <w:szCs w:val="28"/>
          <w:cs/>
        </w:rPr>
        <w:t>ในระหว่างปี</w:t>
      </w:r>
    </w:p>
    <w:p w14:paraId="4427379F" w14:textId="77777777" w:rsidR="00C659B4" w:rsidRDefault="00C659B4" w:rsidP="00684FBB">
      <w:pPr>
        <w:pStyle w:val="ListParagraph"/>
        <w:tabs>
          <w:tab w:val="left" w:pos="450"/>
        </w:tabs>
        <w:spacing w:after="0" w:line="240" w:lineRule="auto"/>
        <w:ind w:left="360"/>
        <w:jc w:val="thaiDistribute"/>
        <w:rPr>
          <w:rFonts w:ascii="Browallia New" w:hAnsi="Browallia New" w:cs="Browallia New"/>
          <w:sz w:val="28"/>
          <w:u w:val="single"/>
        </w:rPr>
      </w:pPr>
    </w:p>
    <w:p w14:paraId="412E0B36" w14:textId="418C69AD" w:rsidR="00346EF5" w:rsidRPr="00684FBB" w:rsidRDefault="00346EF5" w:rsidP="004E3940">
      <w:pPr>
        <w:pStyle w:val="ListParagraph"/>
        <w:numPr>
          <w:ilvl w:val="0"/>
          <w:numId w:val="18"/>
        </w:numPr>
        <w:tabs>
          <w:tab w:val="left" w:pos="450"/>
        </w:tabs>
        <w:spacing w:after="0" w:line="240" w:lineRule="auto"/>
        <w:jc w:val="thaiDistribute"/>
        <w:rPr>
          <w:rFonts w:ascii="Browallia New" w:hAnsi="Browallia New" w:cs="Browallia New"/>
          <w:b/>
          <w:bCs/>
          <w:sz w:val="28"/>
        </w:rPr>
      </w:pPr>
      <w:r w:rsidRPr="00684FBB">
        <w:rPr>
          <w:rFonts w:ascii="Browallia New" w:hAnsi="Browallia New" w:cs="Browallia New"/>
          <w:b/>
          <w:bCs/>
          <w:sz w:val="28"/>
          <w:cs/>
        </w:rPr>
        <w:t>การเปลี่ยนแปลงนโยบายการบัญชี</w:t>
      </w:r>
    </w:p>
    <w:p w14:paraId="3F9A7B82"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61B8EDA5" w14:textId="390DD324" w:rsidR="005538B6" w:rsidRDefault="00F51CD8" w:rsidP="004E3940">
      <w:pPr>
        <w:pStyle w:val="CordiaNew"/>
        <w:numPr>
          <w:ilvl w:val="1"/>
          <w:numId w:val="21"/>
        </w:numPr>
        <w:tabs>
          <w:tab w:val="clear" w:pos="4153"/>
          <w:tab w:val="left" w:pos="426"/>
          <w:tab w:val="left" w:pos="1890"/>
        </w:tabs>
        <w:ind w:left="819" w:hanging="450"/>
        <w:jc w:val="thaiDistribute"/>
        <w:rPr>
          <w:rFonts w:ascii="Browallia New" w:hAnsi="Browallia New" w:cs="Browallia New"/>
          <w:color w:val="auto"/>
          <w:sz w:val="28"/>
          <w:szCs w:val="28"/>
          <w:lang w:val="th-TH"/>
        </w:rPr>
      </w:pPr>
      <w:r w:rsidRPr="00F51CD8">
        <w:rPr>
          <w:rFonts w:ascii="Browallia New" w:eastAsia="Times New Roman" w:hAnsi="Browallia New" w:cs="Browallia New" w:hint="cs"/>
          <w:color w:val="auto"/>
          <w:sz w:val="28"/>
          <w:szCs w:val="28"/>
          <w:cs/>
          <w:lang w:val="en-GB" w:eastAsia="en-US"/>
        </w:rPr>
        <w:t>มาตรฐานการรายงาน</w:t>
      </w:r>
      <w:r>
        <w:rPr>
          <w:rFonts w:ascii="Browallia New" w:hAnsi="Browallia New" w:cs="Browallia New" w:hint="cs"/>
          <w:color w:val="auto"/>
          <w:sz w:val="28"/>
          <w:szCs w:val="28"/>
          <w:cs/>
          <w:lang w:val="th-TH"/>
        </w:rPr>
        <w:t xml:space="preserve">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w:t>
      </w:r>
      <w:r w:rsidR="00C36598">
        <w:rPr>
          <w:rFonts w:ascii="Browallia New" w:hAnsi="Browallia New" w:cs="Browallia New" w:hint="cs"/>
          <w:color w:val="auto"/>
          <w:sz w:val="28"/>
          <w:szCs w:val="28"/>
          <w:cs/>
          <w:lang w:val="th-TH"/>
        </w:rPr>
        <w:t>สภาวิชาชีพบัญชี</w:t>
      </w:r>
      <w:r w:rsidRPr="00677A2E">
        <w:rPr>
          <w:rFonts w:ascii="Browallia New" w:hAnsi="Browallia New" w:cs="Browallia New" w:hint="cs"/>
          <w:color w:val="auto"/>
          <w:sz w:val="28"/>
          <w:szCs w:val="28"/>
          <w:cs/>
          <w:lang w:val="th-TH"/>
        </w:rPr>
        <w:t>ประกาศใช้ใหม่และมีการเปลี่ยนแปลง</w:t>
      </w:r>
      <w:r w:rsidR="003F7612">
        <w:rPr>
          <w:rFonts w:ascii="Browallia New" w:hAnsi="Browallia New" w:cs="Browallia New" w:hint="cs"/>
          <w:color w:val="auto"/>
          <w:sz w:val="28"/>
          <w:szCs w:val="28"/>
          <w:cs/>
          <w:lang w:val="th-TH"/>
        </w:rPr>
        <w:t>ที่เริ่มใน</w:t>
      </w:r>
      <w:r w:rsidR="00F07A60">
        <w:rPr>
          <w:rFonts w:ascii="Browallia New" w:hAnsi="Browallia New" w:cs="Browallia New" w:hint="cs"/>
          <w:color w:val="auto"/>
          <w:sz w:val="28"/>
          <w:szCs w:val="28"/>
          <w:cs/>
          <w:lang w:val="th-TH"/>
        </w:rPr>
        <w:t xml:space="preserve">หรือวันที่ </w:t>
      </w:r>
      <w:r w:rsidR="0068531E" w:rsidRPr="00DA0398">
        <w:rPr>
          <w:rFonts w:ascii="Browallia New" w:hAnsi="Browallia New" w:cs="Browallia New"/>
          <w:color w:val="auto"/>
          <w:sz w:val="28"/>
          <w:szCs w:val="28"/>
        </w:rPr>
        <w:t>1</w:t>
      </w:r>
      <w:r w:rsidR="0068531E" w:rsidRPr="00DA0398">
        <w:rPr>
          <w:rFonts w:ascii="Browallia New" w:hAnsi="Browallia New" w:cs="Browallia New"/>
          <w:color w:val="auto"/>
          <w:sz w:val="28"/>
          <w:szCs w:val="28"/>
          <w:cs/>
          <w:lang w:val="th-TH"/>
        </w:rPr>
        <w:t xml:space="preserve"> มกราคม </w:t>
      </w:r>
      <w:r w:rsidR="0068531E" w:rsidRPr="00DA0398">
        <w:rPr>
          <w:rFonts w:ascii="Browallia New" w:hAnsi="Browallia New" w:cs="Browallia New"/>
          <w:color w:val="auto"/>
          <w:sz w:val="28"/>
          <w:szCs w:val="28"/>
        </w:rPr>
        <w:t>2564</w:t>
      </w:r>
      <w:r w:rsidR="0068531E" w:rsidRPr="00DA0398">
        <w:rPr>
          <w:rFonts w:ascii="Browallia New" w:hAnsi="Browallia New" w:cs="Browallia New" w:hint="cs"/>
          <w:color w:val="auto"/>
          <w:sz w:val="28"/>
          <w:szCs w:val="28"/>
          <w:cs/>
        </w:rPr>
        <w:t xml:space="preserve"> ดังต่อไปนี้</w:t>
      </w:r>
      <w:r w:rsidR="00F07A60">
        <w:rPr>
          <w:rFonts w:ascii="Browallia New" w:hAnsi="Browallia New" w:cs="Browallia New"/>
          <w:color w:val="auto"/>
          <w:sz w:val="28"/>
          <w:szCs w:val="28"/>
        </w:rPr>
        <w:t xml:space="preserve"> </w:t>
      </w:r>
    </w:p>
    <w:p w14:paraId="14417310" w14:textId="77777777" w:rsidR="007F1ACA" w:rsidRPr="007F1ACA" w:rsidRDefault="007F1ACA" w:rsidP="007F1ACA">
      <w:pPr>
        <w:pStyle w:val="CordiaNew"/>
        <w:tabs>
          <w:tab w:val="clear" w:pos="4153"/>
          <w:tab w:val="left" w:pos="426"/>
          <w:tab w:val="left" w:pos="1890"/>
        </w:tabs>
        <w:ind w:left="819"/>
        <w:jc w:val="thaiDistribute"/>
        <w:rPr>
          <w:rFonts w:ascii="Browallia New" w:hAnsi="Browallia New" w:cs="Browallia New"/>
          <w:color w:val="auto"/>
          <w:sz w:val="28"/>
          <w:szCs w:val="28"/>
          <w:cs/>
          <w:lang w:val="th-TH"/>
        </w:rPr>
      </w:pPr>
    </w:p>
    <w:p w14:paraId="222CCD53" w14:textId="27AC084B" w:rsidR="00F51CD8" w:rsidRPr="00416FA3" w:rsidRDefault="00416FA3" w:rsidP="004E3940">
      <w:pPr>
        <w:pStyle w:val="CordiaNew"/>
        <w:numPr>
          <w:ilvl w:val="2"/>
          <w:numId w:val="21"/>
        </w:numPr>
        <w:tabs>
          <w:tab w:val="clear" w:pos="4153"/>
          <w:tab w:val="left" w:pos="426"/>
        </w:tabs>
        <w:ind w:left="1476" w:hanging="639"/>
        <w:jc w:val="thaiDistribute"/>
        <w:rPr>
          <w:rFonts w:ascii="Browallia New" w:hAnsi="Browallia New" w:cs="Browallia New"/>
          <w:color w:val="auto"/>
          <w:sz w:val="28"/>
          <w:szCs w:val="28"/>
          <w:cs/>
        </w:rPr>
      </w:pPr>
      <w:r w:rsidRPr="00416FA3">
        <w:rPr>
          <w:rFonts w:ascii="Browallia New" w:eastAsia="Arial Unicode MS" w:hAnsi="Browallia New" w:cs="Browallia New" w:hint="cs"/>
          <w:color w:val="000000" w:themeColor="text1"/>
          <w:sz w:val="28"/>
          <w:szCs w:val="28"/>
          <w:u w:val="single"/>
          <w:cs/>
          <w:lang w:val="en-GB"/>
        </w:rPr>
        <w:t xml:space="preserve">มาตรฐานการบัญชีฉบับที่ </w:t>
      </w:r>
      <w:r w:rsidRPr="00416FA3">
        <w:rPr>
          <w:rFonts w:ascii="Browallia New" w:eastAsia="Arial Unicode MS" w:hAnsi="Browallia New" w:cs="Browallia New" w:hint="cs"/>
          <w:color w:val="000000" w:themeColor="text1"/>
          <w:sz w:val="28"/>
          <w:szCs w:val="28"/>
          <w:u w:val="single"/>
          <w:lang w:val="en-GB"/>
        </w:rPr>
        <w:t>1</w:t>
      </w:r>
      <w:r w:rsidRPr="00416FA3">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416FA3">
        <w:rPr>
          <w:rFonts w:ascii="Browallia New" w:eastAsia="Arial Unicode MS" w:hAnsi="Browallia New" w:cs="Browallia New" w:hint="cs"/>
          <w:color w:val="000000" w:themeColor="text1"/>
          <w:sz w:val="28"/>
          <w:szCs w:val="28"/>
          <w:u w:val="single"/>
          <w:lang w:val="en-GB"/>
        </w:rPr>
        <w:t>8</w:t>
      </w:r>
      <w:r w:rsidRPr="00416FA3">
        <w:rPr>
          <w:rFonts w:ascii="Browallia New" w:eastAsia="Arial Unicode MS" w:hAnsi="Browallia New" w:cs="Browallia New" w:hint="cs"/>
          <w:color w:val="000000" w:themeColor="text1"/>
          <w:sz w:val="28"/>
          <w:szCs w:val="28"/>
          <w:u w:val="single"/>
          <w:cs/>
          <w:lang w:val="en-GB"/>
        </w:rPr>
        <w:t xml:space="preserve"> </w:t>
      </w:r>
      <w:r>
        <w:rPr>
          <w:rFonts w:ascii="Browallia New" w:eastAsia="Arial Unicode MS" w:hAnsi="Browallia New" w:cs="Browallia New"/>
          <w:color w:val="000000" w:themeColor="text1"/>
          <w:sz w:val="28"/>
          <w:szCs w:val="28"/>
          <w:u w:val="single"/>
          <w:lang w:val="en-GB"/>
        </w:rPr>
        <w:br/>
      </w:r>
      <w:r w:rsidRPr="00416FA3">
        <w:rPr>
          <w:rFonts w:ascii="Browallia New" w:eastAsia="Arial Unicode MS" w:hAnsi="Browallia New" w:cs="Browallia New" w:hint="cs"/>
          <w:color w:val="000000" w:themeColor="text1"/>
          <w:sz w:val="28"/>
          <w:szCs w:val="28"/>
          <w:u w:val="single"/>
          <w:cs/>
          <w:lang w:val="en-GB"/>
        </w:rPr>
        <w:t>เรื่อง นโยบายการบัญชี การเปลี่ยนแปลงประมาณการทางบัญชีและข้อผิดพลาด</w:t>
      </w:r>
      <w:r w:rsidR="00F51CD8" w:rsidRPr="00416FA3">
        <w:rPr>
          <w:rFonts w:ascii="Browallia New" w:hAnsi="Browallia New" w:cs="Browallia New"/>
          <w:sz w:val="28"/>
          <w:szCs w:val="28"/>
        </w:rPr>
        <w:t> </w:t>
      </w:r>
    </w:p>
    <w:p w14:paraId="2BCDB9DA" w14:textId="6B968986" w:rsidR="00F51CD8" w:rsidRPr="00416FA3" w:rsidRDefault="00F51CD8" w:rsidP="00F51CD8">
      <w:pPr>
        <w:tabs>
          <w:tab w:val="num" w:pos="360"/>
        </w:tabs>
        <w:jc w:val="thaiDistribute"/>
        <w:rPr>
          <w:rFonts w:ascii="Browallia New" w:hAnsi="Browallia New" w:cs="Browallia New"/>
          <w:sz w:val="28"/>
          <w:szCs w:val="28"/>
        </w:rPr>
      </w:pPr>
    </w:p>
    <w:p w14:paraId="2FB10341" w14:textId="33CD6C22" w:rsidR="00831B36" w:rsidRPr="0087601B" w:rsidRDefault="0087601B" w:rsidP="0016299F">
      <w:pPr>
        <w:pStyle w:val="CordiaNew"/>
        <w:tabs>
          <w:tab w:val="clear" w:pos="4153"/>
          <w:tab w:val="clear" w:pos="8306"/>
        </w:tabs>
        <w:ind w:left="1476"/>
        <w:jc w:val="thaiDistribute"/>
        <w:rPr>
          <w:rFonts w:ascii="Browallia New" w:hAnsi="Browallia New" w:cs="Browallia New"/>
          <w:sz w:val="28"/>
          <w:szCs w:val="28"/>
          <w:lang w:val="en-GB"/>
        </w:rPr>
      </w:pPr>
      <w:r w:rsidRPr="0087601B">
        <w:rPr>
          <w:rFonts w:ascii="Browallia New" w:eastAsia="Arial Unicode MS" w:hAnsi="Browallia New" w:cs="Browallia New" w:hint="cs"/>
          <w:sz w:val="28"/>
          <w:szCs w:val="28"/>
          <w:cs/>
          <w:lang w:val="en-GB"/>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Pr="0087601B">
        <w:rPr>
          <w:rFonts w:ascii="Browallia New" w:eastAsia="Arial Unicode MS" w:hAnsi="Browallia New" w:cs="Browallia New" w:hint="cs"/>
          <w:sz w:val="28"/>
          <w:szCs w:val="28"/>
          <w:lang w:val="en-GB"/>
        </w:rPr>
        <w:t>1</w:t>
      </w:r>
      <w:r w:rsidRPr="0087601B">
        <w:rPr>
          <w:rFonts w:ascii="Browallia New" w:eastAsia="Arial Unicode MS" w:hAnsi="Browallia New" w:cs="Browallia New"/>
          <w:sz w:val="28"/>
          <w:szCs w:val="28"/>
          <w:lang w:val="en-GB"/>
        </w:rPr>
        <w:t xml:space="preserve"> </w:t>
      </w:r>
      <w:r w:rsidRPr="0087601B">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Pr="0087601B">
        <w:rPr>
          <w:rFonts w:ascii="Browallia New" w:eastAsia="Arial Unicode MS" w:hAnsi="Browallia New" w:cs="Browallia New"/>
          <w:sz w:val="28"/>
          <w:szCs w:val="28"/>
          <w:lang w:val="en-GB"/>
        </w:rPr>
        <w:t xml:space="preserve">TFRS </w:t>
      </w:r>
      <w:r w:rsidRPr="0087601B">
        <w:rPr>
          <w:rFonts w:ascii="Browallia New" w:eastAsia="Arial Unicode MS" w:hAnsi="Browallia New" w:cs="Browallia New"/>
          <w:sz w:val="28"/>
          <w:szCs w:val="28"/>
          <w:cs/>
          <w:lang w:val="en-GB"/>
        </w:rPr>
        <w:t>ฉบับอื่น ได้แก่</w:t>
      </w:r>
      <w:r w:rsidRPr="0087601B">
        <w:rPr>
          <w:rFonts w:ascii="Browallia New" w:eastAsia="Arial Unicode MS" w:hAnsi="Browallia New" w:cs="Browallia New"/>
          <w:sz w:val="28"/>
          <w:szCs w:val="28"/>
          <w:lang w:val="en-GB"/>
        </w:rPr>
        <w:t xml:space="preserve"> TAS 8 TAS 10 TAS 34 </w:t>
      </w:r>
      <w:r w:rsidRPr="0087601B">
        <w:rPr>
          <w:rFonts w:ascii="Browallia New" w:eastAsia="Arial Unicode MS" w:hAnsi="Browallia New" w:cs="Browallia New"/>
          <w:sz w:val="28"/>
          <w:szCs w:val="28"/>
          <w:cs/>
          <w:lang w:val="en-GB"/>
        </w:rPr>
        <w:t>และ</w:t>
      </w:r>
      <w:r w:rsidRPr="0087601B">
        <w:rPr>
          <w:rFonts w:ascii="Browallia New" w:eastAsia="Arial Unicode MS" w:hAnsi="Browallia New" w:cs="Browallia New"/>
          <w:sz w:val="28"/>
          <w:szCs w:val="28"/>
          <w:lang w:val="en-GB"/>
        </w:rPr>
        <w:t xml:space="preserve"> TAS 37</w:t>
      </w:r>
    </w:p>
    <w:p w14:paraId="5D0E80DA" w14:textId="5F6BBE13" w:rsidR="00060E40" w:rsidRDefault="00060E40" w:rsidP="00AB75EF">
      <w:pPr>
        <w:pStyle w:val="ListParagraph"/>
        <w:spacing w:after="0" w:line="240" w:lineRule="auto"/>
        <w:ind w:left="2118" w:hanging="275"/>
        <w:jc w:val="thaiDistribute"/>
        <w:rPr>
          <w:rFonts w:ascii="Browallia New" w:hAnsi="Browallia New" w:cs="Browallia New"/>
          <w:sz w:val="28"/>
        </w:rPr>
      </w:pPr>
    </w:p>
    <w:p w14:paraId="0BF41FA5" w14:textId="3F95A48F" w:rsidR="00F51CD8" w:rsidRPr="00E82AEE" w:rsidRDefault="00E82AEE" w:rsidP="004E3940">
      <w:pPr>
        <w:pStyle w:val="CordiaNew"/>
        <w:numPr>
          <w:ilvl w:val="2"/>
          <w:numId w:val="21"/>
        </w:numPr>
        <w:tabs>
          <w:tab w:val="clear" w:pos="4153"/>
          <w:tab w:val="left" w:pos="426"/>
        </w:tabs>
        <w:ind w:left="1476" w:hanging="639"/>
        <w:jc w:val="thaiDistribute"/>
        <w:rPr>
          <w:rFonts w:ascii="Browallia New" w:hAnsi="Browallia New" w:cs="Browallia New"/>
          <w:sz w:val="28"/>
          <w:szCs w:val="28"/>
        </w:rPr>
      </w:pPr>
      <w:r w:rsidRPr="00E82AEE">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E82AEE">
        <w:rPr>
          <w:rFonts w:ascii="Browallia New" w:eastAsia="Arial Unicode MS" w:hAnsi="Browallia New" w:cs="Browallia New"/>
          <w:color w:val="000000" w:themeColor="text1"/>
          <w:sz w:val="28"/>
          <w:szCs w:val="28"/>
          <w:u w:val="single"/>
          <w:lang w:val="en-GB"/>
        </w:rPr>
        <w:t>3</w:t>
      </w:r>
      <w:r w:rsidRPr="00E82AEE">
        <w:rPr>
          <w:rFonts w:ascii="Browallia New" w:eastAsia="Arial Unicode MS" w:hAnsi="Browallia New" w:cs="Browallia New"/>
          <w:color w:val="000000" w:themeColor="text1"/>
          <w:sz w:val="28"/>
          <w:szCs w:val="28"/>
          <w:u w:val="single"/>
          <w:cs/>
          <w:lang w:val="en-GB"/>
        </w:rPr>
        <w:t xml:space="preserve"> เรื่อง การรวมธุรกิจ</w:t>
      </w:r>
    </w:p>
    <w:p w14:paraId="47B56246" w14:textId="77777777" w:rsidR="009B25EE" w:rsidRPr="005A7A1A" w:rsidRDefault="009B25EE" w:rsidP="009B25EE">
      <w:pPr>
        <w:pStyle w:val="ListParagraph"/>
        <w:tabs>
          <w:tab w:val="left" w:pos="360"/>
          <w:tab w:val="left" w:pos="1701"/>
        </w:tabs>
        <w:spacing w:after="0" w:line="240" w:lineRule="auto"/>
        <w:ind w:left="1642"/>
        <w:jc w:val="thaiDistribute"/>
        <w:rPr>
          <w:rFonts w:ascii="Browallia New" w:hAnsi="Browallia New" w:cs="Browallia New"/>
          <w:sz w:val="28"/>
        </w:rPr>
      </w:pPr>
    </w:p>
    <w:p w14:paraId="5F699F1F" w14:textId="5E94B055" w:rsidR="00196C08" w:rsidRDefault="00ED5F41" w:rsidP="0016299F">
      <w:pPr>
        <w:pStyle w:val="ListParagraph"/>
        <w:spacing w:after="0" w:line="240" w:lineRule="auto"/>
        <w:ind w:left="1476"/>
        <w:jc w:val="thaiDistribute"/>
        <w:rPr>
          <w:rFonts w:ascii="Browallia New" w:hAnsi="Browallia New" w:cs="Browallia New"/>
          <w:sz w:val="28"/>
          <w:lang w:val="th-TH"/>
        </w:rPr>
      </w:pPr>
      <w:r w:rsidRPr="00DA0398">
        <w:rPr>
          <w:rFonts w:ascii="Browallia New" w:eastAsia="Arial Unicode MS" w:hAnsi="Browallia New" w:cs="Browallia New" w:hint="cs"/>
          <w:color w:val="000000" w:themeColor="text1"/>
          <w:sz w:val="28"/>
          <w:cs/>
          <w:lang w:val="en-GB"/>
        </w:rPr>
        <w:t>มาตรฐานฉบับนี้ มีการปรับปรุงข้อพิจารณาเรื่องต่างๆ</w:t>
      </w:r>
      <w:r>
        <w:rPr>
          <w:rFonts w:ascii="Browallia New" w:eastAsia="Arial Unicode MS" w:hAnsi="Browallia New" w:cs="Browallia New"/>
          <w:color w:val="000000" w:themeColor="text1"/>
          <w:sz w:val="28"/>
          <w:lang w:val="en-GB"/>
        </w:rPr>
        <w:t xml:space="preserve"> </w:t>
      </w:r>
      <w:r w:rsidRPr="00DA0398">
        <w:rPr>
          <w:rFonts w:ascii="Browallia New" w:eastAsia="Arial Unicode MS" w:hAnsi="Browallia New" w:cs="Browallia New" w:hint="cs"/>
          <w:color w:val="000000" w:themeColor="text1"/>
          <w:sz w:val="28"/>
          <w:cs/>
          <w:lang w:val="en-GB"/>
        </w:rPr>
        <w:t>ดังนี้</w:t>
      </w:r>
      <w:r w:rsidR="00196C08" w:rsidRPr="005A7A1A">
        <w:rPr>
          <w:rFonts w:ascii="Browallia New" w:hAnsi="Browallia New" w:cs="Browallia New"/>
          <w:sz w:val="28"/>
          <w:cs/>
          <w:lang w:val="th-TH"/>
        </w:rPr>
        <w:t xml:space="preserve"> </w:t>
      </w:r>
    </w:p>
    <w:p w14:paraId="5C6EEC2E" w14:textId="77777777" w:rsidR="007334E0" w:rsidRPr="005A7A1A" w:rsidRDefault="007334E0" w:rsidP="0016299F">
      <w:pPr>
        <w:pStyle w:val="ListParagraph"/>
        <w:spacing w:after="0" w:line="240" w:lineRule="auto"/>
        <w:ind w:left="1476"/>
        <w:jc w:val="thaiDistribute"/>
        <w:rPr>
          <w:rFonts w:ascii="Browallia New" w:hAnsi="Browallia New" w:cs="Browallia New"/>
          <w:sz w:val="28"/>
          <w:cs/>
        </w:rPr>
      </w:pPr>
    </w:p>
    <w:p w14:paraId="5DD2DCF4" w14:textId="3FBA5868" w:rsidR="00AB75EF" w:rsidRPr="00714810" w:rsidRDefault="003318A7" w:rsidP="004E3940">
      <w:pPr>
        <w:pStyle w:val="ListParagraph"/>
        <w:numPr>
          <w:ilvl w:val="0"/>
          <w:numId w:val="28"/>
        </w:numPr>
        <w:spacing w:line="240" w:lineRule="auto"/>
        <w:ind w:left="1908"/>
        <w:jc w:val="thaiDistribute"/>
        <w:rPr>
          <w:rFonts w:ascii="Browallia New" w:hAnsi="Browallia New" w:cs="Browallia New"/>
          <w:sz w:val="28"/>
        </w:rPr>
      </w:pPr>
      <w:r w:rsidRPr="003318A7">
        <w:rPr>
          <w:rFonts w:ascii="Browallia New" w:eastAsia="Arial Unicode MS" w:hAnsi="Browallia New" w:cs="Browallia New"/>
          <w:sz w:val="28"/>
          <w:cs/>
          <w:lang w:val="en-GB"/>
        </w:rPr>
        <w:t>เพิ่มทางเลือกให้กับกิจการในการทำ</w:t>
      </w:r>
      <w:r w:rsidRPr="003318A7">
        <w:rPr>
          <w:rFonts w:ascii="Browallia New" w:eastAsia="Arial Unicode MS" w:hAnsi="Browallia New" w:cs="Browallia New"/>
          <w:sz w:val="28"/>
          <w:lang w:val="en-GB"/>
        </w:rPr>
        <w:t xml:space="preserve"> “</w:t>
      </w:r>
      <w:r w:rsidRPr="003318A7">
        <w:rPr>
          <w:rFonts w:ascii="Browallia New" w:eastAsia="Arial Unicode MS" w:hAnsi="Browallia New" w:cs="Browallia New"/>
          <w:sz w:val="28"/>
          <w:cs/>
          <w:lang w:val="en-GB"/>
        </w:rPr>
        <w:t>การทดสอบการกระจุุกตัว</w:t>
      </w:r>
      <w:r w:rsidRPr="003318A7">
        <w:rPr>
          <w:rFonts w:ascii="Browallia New" w:eastAsia="Arial Unicode MS" w:hAnsi="Browallia New" w:cs="Browallia New"/>
          <w:sz w:val="28"/>
          <w:lang w:val="en-GB"/>
        </w:rPr>
        <w:t xml:space="preserve"> (Concentration Test)” </w:t>
      </w:r>
      <w:r w:rsidRPr="003318A7">
        <w:rPr>
          <w:rFonts w:ascii="Browallia New" w:eastAsia="Arial Unicode MS" w:hAnsi="Browallia New" w:cs="Browallia New"/>
          <w:sz w:val="28"/>
          <w:cs/>
          <w:lang w:val="en-GB"/>
        </w:rPr>
        <w:t>เพื่อ</w:t>
      </w:r>
      <w:r w:rsidRPr="003318A7">
        <w:rPr>
          <w:rFonts w:ascii="Browallia New" w:eastAsia="Arial Unicode MS" w:hAnsi="Browallia New" w:cs="Browallia New" w:hint="cs"/>
          <w:sz w:val="28"/>
          <w:cs/>
          <w:lang w:val="en-GB"/>
        </w:rPr>
        <w:t>ให้ง่ายต่อการพิจารณา</w:t>
      </w:r>
      <w:r w:rsidRPr="003318A7">
        <w:rPr>
          <w:rFonts w:ascii="Browallia New" w:eastAsia="Arial Unicode MS" w:hAnsi="Browallia New" w:cs="Browallia New"/>
          <w:sz w:val="28"/>
          <w:cs/>
          <w:lang w:val="en-GB"/>
        </w:rPr>
        <w:t>ประเมิน</w:t>
      </w:r>
      <w:r w:rsidRPr="003318A7">
        <w:rPr>
          <w:rFonts w:ascii="Browallia New" w:eastAsia="Arial Unicode MS" w:hAnsi="Browallia New" w:cs="Browallia New" w:hint="cs"/>
          <w:sz w:val="28"/>
          <w:cs/>
          <w:lang w:val="en-GB"/>
        </w:rPr>
        <w:t>ความแตกต่างสำหรับ</w:t>
      </w:r>
      <w:r w:rsidRPr="003318A7">
        <w:rPr>
          <w:rFonts w:ascii="Browallia New" w:eastAsia="Arial Unicode MS" w:hAnsi="Browallia New" w:cs="Browallia New"/>
          <w:sz w:val="28"/>
          <w:cs/>
          <w:lang w:val="en-GB"/>
        </w:rPr>
        <w:t>รายการท</w:t>
      </w:r>
      <w:r w:rsidRPr="003318A7">
        <w:rPr>
          <w:rFonts w:ascii="Browallia New" w:eastAsia="Arial Unicode MS" w:hAnsi="Browallia New" w:cs="Browallia New" w:hint="cs"/>
          <w:sz w:val="28"/>
          <w:cs/>
          <w:lang w:val="en-GB"/>
        </w:rPr>
        <w:t>ี่</w:t>
      </w:r>
      <w:r w:rsidRPr="003318A7">
        <w:rPr>
          <w:rFonts w:ascii="Browallia New" w:eastAsia="Arial Unicode MS" w:hAnsi="Browallia New" w:cs="Browallia New"/>
          <w:sz w:val="28"/>
          <w:cs/>
          <w:lang w:val="en-GB"/>
        </w:rPr>
        <w:t>ซื้อสินทรั</w:t>
      </w:r>
      <w:r w:rsidRPr="003318A7">
        <w:rPr>
          <w:rFonts w:ascii="Browallia New" w:eastAsia="Arial Unicode MS" w:hAnsi="Browallia New" w:cs="Browallia New" w:hint="cs"/>
          <w:sz w:val="28"/>
          <w:cs/>
          <w:lang w:val="en-GB"/>
        </w:rPr>
        <w:t>พ</w:t>
      </w:r>
      <w:r w:rsidRPr="003318A7">
        <w:rPr>
          <w:rFonts w:ascii="Browallia New" w:eastAsia="Arial Unicode MS" w:hAnsi="Browallia New" w:cs="Browallia New"/>
          <w:sz w:val="28"/>
          <w:cs/>
          <w:lang w:val="en-GB"/>
        </w:rPr>
        <w:t>ย์</w:t>
      </w:r>
      <w:r w:rsidRPr="003318A7">
        <w:rPr>
          <w:rFonts w:ascii="Browallia New" w:eastAsia="Arial Unicode MS" w:hAnsi="Browallia New" w:cs="Browallia New" w:hint="cs"/>
          <w:sz w:val="28"/>
          <w:cs/>
          <w:lang w:val="en-GB"/>
        </w:rPr>
        <w:t>และ</w:t>
      </w:r>
      <w:r w:rsidRPr="003318A7">
        <w:rPr>
          <w:rFonts w:ascii="Browallia New" w:eastAsia="Arial Unicode MS" w:hAnsi="Browallia New" w:cs="Browallia New"/>
          <w:sz w:val="28"/>
          <w:cs/>
          <w:lang w:val="en-GB"/>
        </w:rPr>
        <w:t>การรวมธุรกิจ</w:t>
      </w:r>
    </w:p>
    <w:p w14:paraId="6ADE642C" w14:textId="2EDEDE55" w:rsidR="00714810" w:rsidRPr="006E74A8" w:rsidRDefault="006E74A8" w:rsidP="004E3940">
      <w:pPr>
        <w:pStyle w:val="ListParagraph"/>
        <w:numPr>
          <w:ilvl w:val="0"/>
          <w:numId w:val="28"/>
        </w:numPr>
        <w:spacing w:line="240" w:lineRule="auto"/>
        <w:ind w:left="1908"/>
        <w:jc w:val="thaiDistribute"/>
        <w:rPr>
          <w:rFonts w:ascii="Browallia New" w:hAnsi="Browallia New" w:cs="Browallia New"/>
          <w:sz w:val="28"/>
        </w:rPr>
      </w:pPr>
      <w:r w:rsidRPr="00D733B6">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70427BD" w14:textId="1241C004" w:rsidR="006E74A8" w:rsidRDefault="006E74A8" w:rsidP="006E74A8">
      <w:pPr>
        <w:pStyle w:val="ListParagraph"/>
        <w:spacing w:line="240" w:lineRule="auto"/>
        <w:ind w:left="1908"/>
        <w:jc w:val="thaiDistribute"/>
        <w:rPr>
          <w:rFonts w:ascii="Browallia New" w:hAnsi="Browallia New" w:cs="Browallia New"/>
          <w:sz w:val="28"/>
        </w:rPr>
      </w:pPr>
    </w:p>
    <w:p w14:paraId="7F7013BE" w14:textId="09B26C5E" w:rsidR="002209D3" w:rsidRDefault="002209D3" w:rsidP="006E74A8">
      <w:pPr>
        <w:pStyle w:val="ListParagraph"/>
        <w:spacing w:line="240" w:lineRule="auto"/>
        <w:ind w:left="1908"/>
        <w:jc w:val="thaiDistribute"/>
        <w:rPr>
          <w:rFonts w:ascii="Browallia New" w:hAnsi="Browallia New" w:cs="Browallia New"/>
          <w:sz w:val="28"/>
        </w:rPr>
      </w:pPr>
    </w:p>
    <w:p w14:paraId="1CF40DDE" w14:textId="59C4CE92" w:rsidR="002209D3" w:rsidRDefault="002209D3" w:rsidP="006E74A8">
      <w:pPr>
        <w:pStyle w:val="ListParagraph"/>
        <w:spacing w:line="240" w:lineRule="auto"/>
        <w:ind w:left="1908"/>
        <w:jc w:val="thaiDistribute"/>
        <w:rPr>
          <w:rFonts w:ascii="Browallia New" w:hAnsi="Browallia New" w:cs="Browallia New"/>
          <w:sz w:val="28"/>
        </w:rPr>
      </w:pPr>
    </w:p>
    <w:p w14:paraId="6E359778" w14:textId="1900CE08" w:rsidR="002209D3" w:rsidRDefault="002209D3" w:rsidP="006E74A8">
      <w:pPr>
        <w:pStyle w:val="ListParagraph"/>
        <w:spacing w:line="240" w:lineRule="auto"/>
        <w:ind w:left="1908"/>
        <w:jc w:val="thaiDistribute"/>
        <w:rPr>
          <w:rFonts w:ascii="Browallia New" w:hAnsi="Browallia New" w:cs="Browallia New"/>
          <w:sz w:val="28"/>
        </w:rPr>
      </w:pPr>
    </w:p>
    <w:p w14:paraId="4EECD110" w14:textId="6E1D2994" w:rsidR="002209D3" w:rsidRPr="00ED14E1" w:rsidRDefault="002209D3" w:rsidP="006E74A8">
      <w:pPr>
        <w:pStyle w:val="ListParagraph"/>
        <w:spacing w:line="240" w:lineRule="auto"/>
        <w:ind w:left="1908"/>
        <w:jc w:val="thaiDistribute"/>
        <w:rPr>
          <w:rFonts w:ascii="Browallia New" w:hAnsi="Browallia New" w:cs="Browallia New"/>
          <w:sz w:val="28"/>
          <w:u w:val="single"/>
        </w:rPr>
      </w:pPr>
    </w:p>
    <w:p w14:paraId="6FD0F9A4" w14:textId="77777777" w:rsidR="002209D3" w:rsidRPr="003318A7" w:rsidRDefault="002209D3" w:rsidP="006E74A8">
      <w:pPr>
        <w:pStyle w:val="ListParagraph"/>
        <w:spacing w:line="240" w:lineRule="auto"/>
        <w:ind w:left="1908"/>
        <w:jc w:val="thaiDistribute"/>
        <w:rPr>
          <w:rFonts w:ascii="Browallia New" w:hAnsi="Browallia New" w:cs="Browallia New"/>
          <w:sz w:val="28"/>
        </w:rPr>
      </w:pPr>
    </w:p>
    <w:p w14:paraId="5F7B6170" w14:textId="3F05F18E" w:rsidR="00954064" w:rsidRPr="002213B7" w:rsidRDefault="002209D3" w:rsidP="004E3940">
      <w:pPr>
        <w:pStyle w:val="ListParagraph"/>
        <w:numPr>
          <w:ilvl w:val="2"/>
          <w:numId w:val="21"/>
        </w:numPr>
        <w:tabs>
          <w:tab w:val="left" w:pos="360"/>
          <w:tab w:val="left" w:pos="1701"/>
        </w:tabs>
        <w:spacing w:after="0" w:line="240" w:lineRule="auto"/>
        <w:ind w:left="1642"/>
        <w:jc w:val="thaiDistribute"/>
        <w:rPr>
          <w:rFonts w:ascii="Browallia New" w:hAnsi="Browallia New" w:cs="Browallia New"/>
          <w:sz w:val="28"/>
        </w:rPr>
      </w:pPr>
      <w:r w:rsidRPr="00D733B6">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w:t>
      </w:r>
      <w:r>
        <w:rPr>
          <w:rFonts w:ascii="Browallia New" w:eastAsia="Arial Unicode MS" w:hAnsi="Browallia New" w:cs="Browallia New"/>
          <w:color w:val="000000" w:themeColor="text1"/>
          <w:sz w:val="28"/>
          <w:u w:val="single"/>
          <w:lang w:val="en-GB"/>
        </w:rPr>
        <w:br/>
      </w:r>
      <w:r w:rsidRPr="00D733B6">
        <w:rPr>
          <w:rFonts w:ascii="Browallia New" w:eastAsia="Arial Unicode MS" w:hAnsi="Browallia New" w:cs="Browallia New"/>
          <w:color w:val="000000" w:themeColor="text1"/>
          <w:sz w:val="28"/>
          <w:u w:val="single"/>
          <w:cs/>
          <w:lang w:val="en-GB"/>
        </w:rPr>
        <w:t xml:space="preserve">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w:t>
      </w:r>
    </w:p>
    <w:p w14:paraId="67324307" w14:textId="0E42585C" w:rsidR="002213B7" w:rsidRDefault="002213B7" w:rsidP="002213B7">
      <w:pPr>
        <w:pStyle w:val="ListParagraph"/>
        <w:tabs>
          <w:tab w:val="left" w:pos="360"/>
          <w:tab w:val="left" w:pos="1701"/>
        </w:tabs>
        <w:spacing w:after="0" w:line="240" w:lineRule="auto"/>
        <w:ind w:left="1642"/>
        <w:jc w:val="thaiDistribute"/>
        <w:rPr>
          <w:rFonts w:ascii="Browallia New" w:eastAsia="Times New Roman" w:hAnsi="Browallia New" w:cs="Browallia New"/>
          <w:sz w:val="28"/>
          <w:u w:val="single"/>
        </w:rPr>
      </w:pPr>
    </w:p>
    <w:p w14:paraId="22447BB8" w14:textId="6C2FFB2C" w:rsidR="002213B7" w:rsidRDefault="00B469D7" w:rsidP="002213B7">
      <w:pPr>
        <w:pStyle w:val="ListParagraph"/>
        <w:tabs>
          <w:tab w:val="left" w:pos="360"/>
          <w:tab w:val="left" w:pos="1701"/>
        </w:tabs>
        <w:spacing w:after="0" w:line="240" w:lineRule="auto"/>
        <w:ind w:left="1642"/>
        <w:jc w:val="thaiDistribute"/>
        <w:rPr>
          <w:rFonts w:ascii="Browallia New" w:hAnsi="Browallia New" w:cs="Browallia New"/>
          <w:sz w:val="28"/>
        </w:rPr>
      </w:pPr>
      <w:r>
        <w:rPr>
          <w:rFonts w:ascii="Browallia New" w:eastAsia="Arial Unicode MS" w:hAnsi="Browallia New" w:cs="Browallia New" w:hint="cs"/>
          <w:sz w:val="28"/>
          <w:cs/>
          <w:lang w:val="en-GB"/>
        </w:rPr>
        <w:t>มาตรฐานเหล่านี้ได้มีการ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ผลกระทบที่อาจเกิดขึ้นจากความไม่แน่นอนที่เกิดจากการ</w:t>
      </w:r>
      <w:r w:rsidRPr="00104614">
        <w:rPr>
          <w:rFonts w:ascii="Browallia New" w:eastAsia="Arial Unicode MS" w:hAnsi="Browallia New" w:cs="Browallia New"/>
          <w:sz w:val="28"/>
          <w:cs/>
          <w:lang w:val="en-GB"/>
        </w:rPr>
        <w:t xml:space="preserve">ปฏิรูปอัตราดอกเบี้ยอ้างอิง </w:t>
      </w:r>
      <w:r w:rsidR="00656583" w:rsidRPr="00656583">
        <w:rPr>
          <w:rFonts w:ascii="Browallia New" w:eastAsia="Arial Unicode MS" w:hAnsi="Browallia New" w:cs="Browallia New" w:hint="eastAsia"/>
          <w:sz w:val="28"/>
          <w:cs/>
          <w:lang w:val="en-GB"/>
        </w:rPr>
        <w:t>รวมถึงผลกระทบจากการเปลี่ยนแปลงกระแสเงินสดตามสัญญา</w:t>
      </w:r>
      <w:r w:rsidR="00656583" w:rsidRPr="00656583">
        <w:rPr>
          <w:rFonts w:ascii="Browallia New" w:eastAsia="Arial Unicode MS" w:hAnsi="Browallia New" w:cs="Browallia New"/>
          <w:sz w:val="28"/>
          <w:cs/>
          <w:lang w:val="en-GB"/>
        </w:rPr>
        <w:t xml:space="preserve"> </w:t>
      </w:r>
      <w:r w:rsidR="00656583" w:rsidRPr="00656583">
        <w:rPr>
          <w:rFonts w:ascii="Browallia New" w:eastAsia="Arial Unicode MS" w:hAnsi="Browallia New" w:cs="Browallia New" w:hint="eastAsia"/>
          <w:sz w:val="28"/>
          <w:cs/>
          <w:lang w:val="en-GB"/>
        </w:rPr>
        <w:t>หรือความสัมพันธ์ของการป้องกันความเสี่ยงที่เกิดขึ้นจากการเปลี่ยนอัตราดอกเบี้ยอ้างอิงไปใช้อัตราดอกเบี้ยอ้างอิงอื่นแทน</w:t>
      </w:r>
      <w:r>
        <w:rPr>
          <w:rFonts w:ascii="Browallia New" w:eastAsia="Arial Unicode MS" w:hAnsi="Browallia New" w:cs="Browallia New" w:hint="cs"/>
          <w:sz w:val="28"/>
          <w:cs/>
          <w:lang w:val="en-GB"/>
        </w:rPr>
        <w:t xml:space="preserve"> </w:t>
      </w:r>
      <w:r w:rsidRPr="00D733B6">
        <w:rPr>
          <w:rFonts w:ascii="Browallia New" w:eastAsia="Arial Unicode MS" w:hAnsi="Browallia New" w:cs="Browallia New"/>
          <w:sz w:val="28"/>
          <w:cs/>
          <w:lang w:val="en-GB"/>
        </w:rPr>
        <w:t xml:space="preserve">เช่น อัตราดอกเบี้ยอ้างอิงที่กำหนดจากธุรกรรมการกู้ยืม </w:t>
      </w:r>
      <w:r w:rsidRPr="00D733B6">
        <w:rPr>
          <w:rFonts w:ascii="Browallia New" w:eastAsia="Arial Unicode MS" w:hAnsi="Browallia New" w:cs="Browallia New"/>
          <w:sz w:val="28"/>
          <w:lang w:val="en-GB"/>
        </w:rPr>
        <w:t xml:space="preserve">(Interbank offer rates - IBORs) </w:t>
      </w:r>
      <w:r w:rsidRPr="00D733B6">
        <w:rPr>
          <w:rFonts w:ascii="Browallia New" w:eastAsia="Arial Unicode MS" w:hAnsi="Browallia New" w:cs="Browallia New"/>
          <w:sz w:val="28"/>
          <w:cs/>
          <w:lang w:val="en-GB"/>
        </w:rPr>
        <w:t>นอกจากนี้ การปรับปรุงได้กำหนดให้กิจการให้ข้อมูล</w:t>
      </w:r>
      <w:r w:rsidRPr="00F966ED">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69AB1740" w14:textId="63A7D933" w:rsidR="006A7E91" w:rsidRDefault="006A7E91" w:rsidP="002213B7">
      <w:pPr>
        <w:pStyle w:val="ListParagraph"/>
        <w:tabs>
          <w:tab w:val="left" w:pos="360"/>
          <w:tab w:val="left" w:pos="1701"/>
        </w:tabs>
        <w:spacing w:after="0" w:line="240" w:lineRule="auto"/>
        <w:ind w:left="1642"/>
        <w:jc w:val="thaiDistribute"/>
        <w:rPr>
          <w:rFonts w:ascii="Browallia New" w:hAnsi="Browallia New" w:cs="Browallia New"/>
          <w:sz w:val="28"/>
        </w:rPr>
      </w:pPr>
    </w:p>
    <w:p w14:paraId="39446965" w14:textId="381BD31C" w:rsidR="006A7E91" w:rsidRDefault="00D258A4" w:rsidP="004E3940">
      <w:pPr>
        <w:pStyle w:val="ListParagraph"/>
        <w:numPr>
          <w:ilvl w:val="2"/>
          <w:numId w:val="21"/>
        </w:numPr>
        <w:tabs>
          <w:tab w:val="left" w:pos="360"/>
          <w:tab w:val="left" w:pos="1701"/>
        </w:tabs>
        <w:spacing w:after="0" w:line="240" w:lineRule="auto"/>
        <w:ind w:left="1642"/>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1E7EAC6B" w14:textId="1E474CE9" w:rsidR="00D258A4" w:rsidRDefault="00D258A4" w:rsidP="00D258A4">
      <w:pPr>
        <w:pStyle w:val="ListParagraph"/>
        <w:tabs>
          <w:tab w:val="left" w:pos="360"/>
          <w:tab w:val="left" w:pos="1701"/>
        </w:tabs>
        <w:spacing w:after="0" w:line="240" w:lineRule="auto"/>
        <w:ind w:left="1642"/>
        <w:jc w:val="thaiDistribute"/>
        <w:rPr>
          <w:rFonts w:ascii="Browallia New" w:eastAsia="Arial Unicode MS" w:hAnsi="Browallia New" w:cs="Browallia New"/>
          <w:color w:val="000000" w:themeColor="text1"/>
          <w:sz w:val="28"/>
          <w:u w:val="single"/>
          <w:lang w:val="en-GB"/>
        </w:rPr>
      </w:pPr>
    </w:p>
    <w:p w14:paraId="305E3626" w14:textId="54591D31" w:rsidR="00D258A4" w:rsidRDefault="007731E0" w:rsidP="00D258A4">
      <w:pPr>
        <w:pStyle w:val="ListParagraph"/>
        <w:tabs>
          <w:tab w:val="left" w:pos="360"/>
          <w:tab w:val="left" w:pos="1701"/>
        </w:tabs>
        <w:spacing w:after="0" w:line="240" w:lineRule="auto"/>
        <w:ind w:left="1642"/>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กรอบแนวคิด</w:t>
      </w:r>
      <w:r>
        <w:rPr>
          <w:rFonts w:ascii="Browallia New" w:eastAsia="Arial Unicode MS" w:hAnsi="Browallia New" w:cs="Browallia New" w:hint="cs"/>
          <w:sz w:val="28"/>
          <w:cs/>
          <w:lang w:val="en-GB"/>
        </w:rPr>
        <w:t>นี้</w:t>
      </w:r>
      <w:r w:rsidRPr="00F331B1">
        <w:rPr>
          <w:rFonts w:ascii="Browallia New" w:eastAsia="Arial Unicode MS" w:hAnsi="Browallia New" w:cs="Browallia New" w:hint="cs"/>
          <w:sz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cs/>
          <w:lang w:val="en-GB"/>
        </w:rPr>
        <w:t>รับรู้รายการ</w:t>
      </w:r>
      <w:r w:rsidRPr="00F331B1">
        <w:rPr>
          <w:rFonts w:ascii="Browallia New" w:eastAsia="Arial Unicode MS" w:hAnsi="Browallia New" w:cs="Browallia New" w:hint="cs"/>
          <w:sz w:val="28"/>
          <w:cs/>
          <w:lang w:val="en-GB"/>
        </w:rPr>
        <w:t xml:space="preserve">สินทรัพย์และหนี้สินในงบการเงิน </w:t>
      </w:r>
      <w:r>
        <w:rPr>
          <w:rFonts w:ascii="Browallia New" w:eastAsia="Arial Unicode MS" w:hAnsi="Browallia New" w:cs="Browallia New" w:hint="cs"/>
          <w:sz w:val="28"/>
          <w:cs/>
          <w:lang w:val="en-GB"/>
        </w:rPr>
        <w:t>โดย</w:t>
      </w:r>
      <w:r w:rsidRPr="00D733B6">
        <w:rPr>
          <w:rFonts w:ascii="Browallia New" w:eastAsia="Arial Unicode MS" w:hAnsi="Browallia New" w:cs="Browallia New"/>
          <w:color w:val="000000" w:themeColor="text1"/>
          <w:sz w:val="28"/>
          <w:cs/>
          <w:lang w:val="en-GB"/>
        </w:rPr>
        <w:t>มีการเพิ่มเติมหลักการและแนวปฏิบัติ</w:t>
      </w:r>
      <w:r w:rsidRPr="00D733B6">
        <w:rPr>
          <w:rFonts w:ascii="Browallia New" w:eastAsia="Arial Unicode MS" w:hAnsi="Browallia New" w:cs="Browallia New"/>
          <w:sz w:val="28"/>
          <w:cs/>
          <w:lang w:val="en-GB"/>
        </w:rPr>
        <w:t>ในเรื่องต่อไปนี้</w:t>
      </w:r>
    </w:p>
    <w:p w14:paraId="79C1D29D" w14:textId="1BB9CDDE" w:rsidR="000D346F" w:rsidRDefault="000D346F" w:rsidP="00D258A4">
      <w:pPr>
        <w:pStyle w:val="ListParagraph"/>
        <w:tabs>
          <w:tab w:val="left" w:pos="360"/>
          <w:tab w:val="left" w:pos="1701"/>
        </w:tabs>
        <w:spacing w:after="0" w:line="240" w:lineRule="auto"/>
        <w:ind w:left="1642"/>
        <w:jc w:val="thaiDistribute"/>
        <w:rPr>
          <w:rFonts w:ascii="Browallia New" w:eastAsia="Arial Unicode MS" w:hAnsi="Browallia New" w:cs="Browallia New"/>
          <w:sz w:val="28"/>
          <w:lang w:val="en-GB"/>
        </w:rPr>
      </w:pPr>
    </w:p>
    <w:p w14:paraId="355C016E" w14:textId="77777777" w:rsidR="000D346F" w:rsidRPr="00F331B1" w:rsidRDefault="000D346F" w:rsidP="004E3940">
      <w:pPr>
        <w:pStyle w:val="ListParagraph"/>
        <w:numPr>
          <w:ilvl w:val="0"/>
          <w:numId w:val="27"/>
        </w:numPr>
        <w:spacing w:after="0" w:line="240" w:lineRule="auto"/>
        <w:ind w:left="2079"/>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25AFB473" w14:textId="77777777" w:rsidR="000D346F" w:rsidRPr="00F331B1" w:rsidRDefault="000D346F" w:rsidP="004E3940">
      <w:pPr>
        <w:pStyle w:val="ListParagraph"/>
        <w:numPr>
          <w:ilvl w:val="0"/>
          <w:numId w:val="27"/>
        </w:numPr>
        <w:spacing w:after="0" w:line="240" w:lineRule="auto"/>
        <w:ind w:left="2079"/>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21B88CD" w14:textId="1E3D09B2" w:rsidR="000D346F" w:rsidRPr="00FE0197" w:rsidRDefault="000D346F" w:rsidP="004E3940">
      <w:pPr>
        <w:pStyle w:val="ListParagraph"/>
        <w:numPr>
          <w:ilvl w:val="0"/>
          <w:numId w:val="27"/>
        </w:numPr>
        <w:spacing w:after="0" w:line="240" w:lineRule="auto"/>
        <w:ind w:left="2079"/>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26A9AC2F" w14:textId="065787FD" w:rsidR="00FE0197" w:rsidRDefault="00FE0197" w:rsidP="00FE0197">
      <w:pPr>
        <w:spacing w:line="240" w:lineRule="auto"/>
        <w:jc w:val="thaiDistribute"/>
        <w:rPr>
          <w:rFonts w:ascii="Browallia New" w:eastAsia="Arial Unicode MS" w:hAnsi="Browallia New" w:cs="Browallia New"/>
          <w:color w:val="000000" w:themeColor="text1"/>
          <w:sz w:val="28"/>
          <w:u w:val="single"/>
          <w:lang w:val="en-GB"/>
        </w:rPr>
      </w:pPr>
    </w:p>
    <w:p w14:paraId="6708B353" w14:textId="53D45CC1" w:rsidR="00FE0197" w:rsidRPr="00FE0197" w:rsidRDefault="00FE0197" w:rsidP="00FE0197">
      <w:pPr>
        <w:spacing w:line="240" w:lineRule="auto"/>
        <w:ind w:left="1638"/>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3A697E66" w14:textId="0A6199FD" w:rsidR="000756C8" w:rsidRDefault="000756C8"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D5D4258" w14:textId="2E270EAE" w:rsidR="00B45041" w:rsidRPr="00D90422" w:rsidRDefault="00D90422" w:rsidP="004E3940">
      <w:pPr>
        <w:pStyle w:val="ListParagraph"/>
        <w:numPr>
          <w:ilvl w:val="2"/>
          <w:numId w:val="21"/>
        </w:numPr>
        <w:tabs>
          <w:tab w:val="left" w:pos="360"/>
          <w:tab w:val="left" w:pos="1701"/>
        </w:tabs>
        <w:spacing w:after="0" w:line="240" w:lineRule="auto"/>
        <w:ind w:left="1642"/>
        <w:jc w:val="thaiDistribute"/>
        <w:rPr>
          <w:rFonts w:ascii="Browallia New" w:eastAsia="Arial Unicode MS" w:hAnsi="Browallia New" w:cs="Browallia New"/>
          <w:sz w:val="26"/>
          <w:szCs w:val="26"/>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2B6AF723" w14:textId="0E00A5CA" w:rsidR="00D90422" w:rsidRDefault="00D90422" w:rsidP="00D90422">
      <w:pPr>
        <w:pStyle w:val="ListParagraph"/>
        <w:tabs>
          <w:tab w:val="left" w:pos="360"/>
          <w:tab w:val="left" w:pos="1701"/>
        </w:tabs>
        <w:spacing w:after="0" w:line="240" w:lineRule="auto"/>
        <w:ind w:left="1642"/>
        <w:jc w:val="thaiDistribute"/>
        <w:rPr>
          <w:rFonts w:ascii="Browallia New" w:eastAsia="Arial Unicode MS" w:hAnsi="Browallia New" w:cs="Browallia New"/>
          <w:color w:val="000000" w:themeColor="text1"/>
          <w:sz w:val="28"/>
          <w:u w:val="single"/>
        </w:rPr>
      </w:pPr>
    </w:p>
    <w:p w14:paraId="49E4F5D9" w14:textId="5921C8A9" w:rsidR="00D90422" w:rsidRDefault="006A7F47" w:rsidP="00D90422">
      <w:pPr>
        <w:pStyle w:val="ListParagraph"/>
        <w:tabs>
          <w:tab w:val="left" w:pos="360"/>
          <w:tab w:val="left" w:pos="1701"/>
        </w:tabs>
        <w:spacing w:after="0" w:line="240" w:lineRule="auto"/>
        <w:ind w:left="164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 xml:space="preserve">มาตรฐานฉบับนี้ได้มีการปรับปรุง </w:t>
      </w:r>
      <w:r w:rsidRPr="00434934">
        <w:rPr>
          <w:rFonts w:ascii="Browallia New" w:eastAsia="Arial Unicode MS" w:hAnsi="Browallia New" w:cs="Browallia New"/>
          <w:sz w:val="28"/>
          <w:cs/>
          <w:lang w:val="en-GB"/>
        </w:rPr>
        <w:t>เรื่อง การ</w:t>
      </w:r>
      <w:r>
        <w:rPr>
          <w:rFonts w:ascii="Browallia New" w:eastAsia="Arial Unicode MS" w:hAnsi="Browallia New" w:cs="Browallia New" w:hint="cs"/>
          <w:sz w:val="28"/>
          <w:cs/>
          <w:lang w:val="en-GB"/>
        </w:rPr>
        <w:t>ยินยอม</w:t>
      </w:r>
      <w:r w:rsidRPr="00434934">
        <w:rPr>
          <w:rFonts w:ascii="Browallia New" w:eastAsia="Arial Unicode MS" w:hAnsi="Browallia New" w:cs="Browallia New"/>
          <w:sz w:val="28"/>
          <w:cs/>
          <w:lang w:val="en-GB"/>
        </w:rPr>
        <w:t xml:space="preserve">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 xml:space="preserve">ซึ่งให้ทางเลือกแก่ผู้เช่าในการไม่ต้องประเมินว่าการได้รับการลดค่าเช่าที่เกี่ยวข้องกับ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ที่เข้าเงื่อนไข</w:t>
      </w:r>
      <w:r>
        <w:rPr>
          <w:rFonts w:ascii="Browallia New" w:eastAsia="Arial Unicode MS" w:hAnsi="Browallia New" w:cs="Browallia New" w:hint="cs"/>
          <w:sz w:val="28"/>
          <w:cs/>
          <w:lang w:val="en-GB"/>
        </w:rPr>
        <w:t>ตามมาตรฐานนั้น</w:t>
      </w:r>
      <w:r>
        <w:rPr>
          <w:rFonts w:ascii="Browallia New" w:eastAsia="Arial Unicode MS" w:hAnsi="Browallia New" w:cs="Browallia New"/>
          <w:sz w:val="28"/>
          <w:lang w:val="en-GB"/>
        </w:rPr>
        <w:t xml:space="preserve"> </w:t>
      </w:r>
      <w:r w:rsidRPr="00434934">
        <w:rPr>
          <w:rFonts w:ascii="Browallia New" w:eastAsia="Arial Unicode MS" w:hAnsi="Browallia New" w:cs="Browallia New"/>
          <w:sz w:val="28"/>
          <w:cs/>
          <w:lang w:val="en-GB"/>
        </w:rPr>
        <w:t>เป็นการเปลี่ยนแปลงสัญญาเช่า</w:t>
      </w:r>
    </w:p>
    <w:p w14:paraId="001BDC48" w14:textId="5BC8C738" w:rsidR="00DA06F3" w:rsidRDefault="00DA06F3" w:rsidP="00D90422">
      <w:pPr>
        <w:pStyle w:val="ListParagraph"/>
        <w:tabs>
          <w:tab w:val="left" w:pos="360"/>
          <w:tab w:val="left" w:pos="1701"/>
        </w:tabs>
        <w:spacing w:after="0" w:line="240" w:lineRule="auto"/>
        <w:ind w:left="1642"/>
        <w:jc w:val="thaiDistribute"/>
        <w:rPr>
          <w:rFonts w:ascii="Browallia New" w:eastAsia="Arial Unicode MS" w:hAnsi="Browallia New" w:cs="Browallia New"/>
          <w:sz w:val="28"/>
          <w:lang w:val="en-GB"/>
        </w:rPr>
      </w:pPr>
    </w:p>
    <w:p w14:paraId="408F848A" w14:textId="7A2F33D3" w:rsidR="00DA06F3" w:rsidRDefault="00DA06F3" w:rsidP="00C90379">
      <w:pPr>
        <w:pStyle w:val="ListParagraph"/>
        <w:tabs>
          <w:tab w:val="left" w:pos="990"/>
          <w:tab w:val="left" w:pos="1080"/>
          <w:tab w:val="left" w:pos="2340"/>
        </w:tabs>
        <w:spacing w:after="0" w:line="240" w:lineRule="auto"/>
        <w:ind w:left="936"/>
        <w:jc w:val="thaiDistribute"/>
        <w:rPr>
          <w:rFonts w:ascii="Browallia New" w:eastAsia="Arial Unicode MS" w:hAnsi="Browallia New" w:cs="Browallia New"/>
          <w:sz w:val="26"/>
          <w:szCs w:val="26"/>
          <w:lang w:val="en-GB"/>
        </w:rPr>
      </w:pPr>
      <w:r w:rsidRPr="006A702B">
        <w:rPr>
          <w:rFonts w:ascii="Browallia New" w:hAnsi="Browallia New" w:cs="Browallia New"/>
          <w:sz w:val="28"/>
          <w:cs/>
          <w:lang w:val="en-GB"/>
        </w:rPr>
        <w:t>อย่างไรก็ตาม</w:t>
      </w:r>
      <w:r>
        <w:rPr>
          <w:rFonts w:ascii="Browallia New" w:hAnsi="Browallia New" w:cs="Browallia New"/>
          <w:sz w:val="28"/>
          <w:lang w:val="en-GB"/>
        </w:rPr>
        <w:t xml:space="preserve"> </w:t>
      </w:r>
      <w:r w:rsidRPr="006A702B">
        <w:rPr>
          <w:rFonts w:ascii="Browallia New" w:hAnsi="Browallia New" w:cs="Browallia New"/>
          <w:sz w:val="28"/>
          <w:cs/>
          <w:lang w:val="en-GB"/>
        </w:rPr>
        <w:t xml:space="preserve">กลุ่มบริษัท ได้ถือปฏิบัติตามมาตรฐานการรายงานทางการเงินฉบับปรับปรุงเป็นครั้งแรกซึ่งมีผลบังคับใช้ตั้งแต่รอบระยะเวลาบัญชีเริ่มวันที่ </w:t>
      </w:r>
      <w:r w:rsidRPr="006A702B">
        <w:rPr>
          <w:rFonts w:ascii="Browallia New" w:hAnsi="Browallia New" w:cs="Browallia New"/>
          <w:sz w:val="28"/>
          <w:lang w:val="en-GB"/>
        </w:rPr>
        <w:t xml:space="preserve">1 </w:t>
      </w:r>
      <w:r w:rsidRPr="006A702B">
        <w:rPr>
          <w:rFonts w:ascii="Browallia New" w:hAnsi="Browallia New" w:cs="Browallia New"/>
          <w:sz w:val="28"/>
          <w:cs/>
          <w:lang w:val="en-GB"/>
        </w:rPr>
        <w:t xml:space="preserve">มกราคม </w:t>
      </w:r>
      <w:r w:rsidRPr="006A702B">
        <w:rPr>
          <w:rFonts w:ascii="Browallia New" w:hAnsi="Browallia New" w:cs="Browallia New"/>
          <w:sz w:val="28"/>
          <w:lang w:val="en-GB"/>
        </w:rPr>
        <w:t xml:space="preserve">2564 </w:t>
      </w:r>
      <w:r w:rsidRPr="006A702B">
        <w:rPr>
          <w:rFonts w:ascii="Browallia New" w:hAnsi="Browallia New" w:cs="Browallia New"/>
          <w:sz w:val="28"/>
          <w:cs/>
          <w:lang w:val="en-GB"/>
        </w:rPr>
        <w:t>และไม่ได้นำมาตรฐานการรายงานทางการเงินที่ยังไม่มีผลบังคับใช้มาถือปฏิบัติก่อนวันที่มีผลบังคับใช้ ทั้งนี้ การถือปฏิบัติ</w:t>
      </w:r>
      <w:r>
        <w:rPr>
          <w:rFonts w:ascii="Browallia New" w:hAnsi="Browallia New" w:cs="Browallia New" w:hint="cs"/>
          <w:sz w:val="28"/>
          <w:cs/>
          <w:lang w:val="en-GB"/>
        </w:rPr>
        <w:t>ตา</w:t>
      </w:r>
      <w:r w:rsidR="007F10DF">
        <w:rPr>
          <w:rFonts w:ascii="Browallia New" w:hAnsi="Browallia New" w:cs="Browallia New" w:hint="cs"/>
          <w:sz w:val="28"/>
          <w:cs/>
          <w:lang w:val="en-GB"/>
        </w:rPr>
        <w:t>ม</w:t>
      </w:r>
      <w:r>
        <w:rPr>
          <w:rFonts w:ascii="Browallia New" w:hAnsi="Browallia New" w:cs="Browallia New" w:hint="cs"/>
          <w:sz w:val="28"/>
          <w:cs/>
          <w:lang w:val="en-GB"/>
        </w:rPr>
        <w:t>มาตรฐานฉบับนี้</w:t>
      </w:r>
      <w:r w:rsidRPr="006A702B">
        <w:rPr>
          <w:rFonts w:ascii="Browallia New" w:hAnsi="Browallia New" w:cs="Browallia New"/>
          <w:sz w:val="28"/>
          <w:cs/>
          <w:lang w:val="en-GB"/>
        </w:rPr>
        <w:t>ไม่มีผลกระทบต่องบการเงิน</w:t>
      </w:r>
      <w:r>
        <w:rPr>
          <w:rFonts w:ascii="Browallia New" w:hAnsi="Browallia New" w:cs="Browallia New" w:hint="cs"/>
          <w:sz w:val="28"/>
          <w:cs/>
          <w:lang w:val="en-GB"/>
        </w:rPr>
        <w:t>ของบริษัท</w:t>
      </w:r>
    </w:p>
    <w:p w14:paraId="39A74E51" w14:textId="62744AB9" w:rsidR="00B45041" w:rsidRDefault="00B45041"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9043888" w14:textId="77777777" w:rsidR="00405CE4" w:rsidRDefault="00405CE4"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9C7C1FC" w14:textId="77777777" w:rsidR="00405CE4" w:rsidRDefault="00405CE4"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7A368A8F" w14:textId="77777777" w:rsidR="00405CE4" w:rsidRDefault="00405CE4"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AB77C3E" w14:textId="06ACE178" w:rsidR="007F1ACA" w:rsidRDefault="0076379F" w:rsidP="004E3940">
      <w:pPr>
        <w:pStyle w:val="CordiaNew"/>
        <w:numPr>
          <w:ilvl w:val="1"/>
          <w:numId w:val="21"/>
        </w:numPr>
        <w:tabs>
          <w:tab w:val="clear" w:pos="4153"/>
          <w:tab w:val="left" w:pos="426"/>
          <w:tab w:val="left" w:pos="1890"/>
        </w:tabs>
        <w:ind w:left="819" w:hanging="450"/>
        <w:jc w:val="thaiDistribute"/>
        <w:rPr>
          <w:rFonts w:ascii="Browallia New" w:hAnsi="Browallia New" w:cs="Browallia New"/>
          <w:color w:val="auto"/>
          <w:sz w:val="28"/>
          <w:szCs w:val="28"/>
          <w:cs/>
          <w:lang w:val="th-TH"/>
        </w:rPr>
      </w:pPr>
      <w:r w:rsidRPr="001B4815">
        <w:rPr>
          <w:rFonts w:ascii="Browallia New" w:eastAsia="Calibri" w:hAnsi="Browallia New" w:cs="Browallia New"/>
          <w:color w:val="auto"/>
          <w:sz w:val="28"/>
          <w:szCs w:val="28"/>
          <w:cs/>
          <w:lang w:val="en-GB" w:eastAsia="en-US"/>
        </w:rPr>
        <w:lastRenderedPageBreak/>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1B4815">
        <w:rPr>
          <w:rFonts w:ascii="Browallia New" w:eastAsia="Calibri" w:hAnsi="Browallia New" w:cs="Browallia New"/>
          <w:color w:val="auto"/>
          <w:sz w:val="28"/>
          <w:szCs w:val="28"/>
          <w:lang w:val="en-GB" w:eastAsia="en-US"/>
        </w:rPr>
        <w:t>1</w:t>
      </w:r>
      <w:r w:rsidRPr="001B4815">
        <w:rPr>
          <w:rFonts w:ascii="Browallia New" w:eastAsia="Calibri" w:hAnsi="Browallia New" w:cs="Browallia New"/>
          <w:color w:val="auto"/>
          <w:sz w:val="28"/>
          <w:szCs w:val="28"/>
          <w:cs/>
          <w:lang w:val="en-GB" w:eastAsia="en-US"/>
        </w:rPr>
        <w:t xml:space="preserve"> มกราคม </w:t>
      </w:r>
      <w:r w:rsidRPr="001B4815">
        <w:rPr>
          <w:rFonts w:ascii="Browallia New" w:eastAsia="Calibri" w:hAnsi="Browallia New" w:cs="Browallia New"/>
          <w:color w:val="auto"/>
          <w:sz w:val="28"/>
          <w:szCs w:val="28"/>
          <w:lang w:val="en-GB" w:eastAsia="en-US"/>
        </w:rPr>
        <w:t>2565</w:t>
      </w:r>
    </w:p>
    <w:p w14:paraId="2263781F" w14:textId="5D03F9BA" w:rsidR="00B45041" w:rsidRDefault="00B45041" w:rsidP="0007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4A7B3D7F" w14:textId="77777777" w:rsidR="001B4815" w:rsidRPr="001B4815" w:rsidRDefault="001B4815" w:rsidP="00C90379">
      <w:pPr>
        <w:tabs>
          <w:tab w:val="clear" w:pos="680"/>
          <w:tab w:val="left" w:pos="851"/>
          <w:tab w:val="left" w:pos="1350"/>
        </w:tabs>
        <w:spacing w:line="240" w:lineRule="auto"/>
        <w:ind w:left="828"/>
        <w:jc w:val="thaiDistribute"/>
        <w:rPr>
          <w:rFonts w:ascii="Browallia New" w:hAnsi="Browallia New" w:cs="Browallia New"/>
          <w:color w:val="7030A0"/>
          <w:sz w:val="28"/>
          <w:szCs w:val="28"/>
          <w:lang w:val="th-TH" w:eastAsia="th-TH"/>
        </w:rPr>
      </w:pPr>
      <w:r w:rsidRPr="00C90379">
        <w:rPr>
          <w:rFonts w:ascii="Browallia New" w:hAnsi="Browallia New" w:cs="Browallia New" w:hint="cs"/>
          <w:spacing w:val="-4"/>
          <w:sz w:val="28"/>
          <w:szCs w:val="28"/>
          <w:u w:val="single"/>
          <w:cs/>
          <w:lang w:eastAsia="th-TH"/>
        </w:rPr>
        <w:t xml:space="preserve">มาตรฐานการรายงานทางการเงิน ฉบับที่ </w:t>
      </w:r>
      <w:r w:rsidRPr="00C90379">
        <w:rPr>
          <w:rFonts w:ascii="Browallia New" w:hAnsi="Browallia New" w:cs="Browallia New"/>
          <w:spacing w:val="-4"/>
          <w:sz w:val="28"/>
          <w:szCs w:val="28"/>
          <w:u w:val="single"/>
          <w:lang w:eastAsia="th-TH"/>
        </w:rPr>
        <w:t xml:space="preserve">9 </w:t>
      </w:r>
      <w:r w:rsidRPr="00C90379">
        <w:rPr>
          <w:rFonts w:ascii="Browallia New" w:hAnsi="Browallia New" w:cs="Browallia New"/>
          <w:spacing w:val="-4"/>
          <w:sz w:val="28"/>
          <w:szCs w:val="28"/>
          <w:u w:val="single"/>
          <w:cs/>
          <w:lang w:eastAsia="th-TH"/>
        </w:rPr>
        <w:t xml:space="preserve">เรื่อง เครื่องมือทางการเงิน มาตรฐานการรายงานทางการเงิน ฉบับที่ </w:t>
      </w:r>
      <w:r w:rsidRPr="00C90379">
        <w:rPr>
          <w:rFonts w:ascii="Browallia New" w:hAnsi="Browallia New" w:cs="Browallia New"/>
          <w:spacing w:val="-4"/>
          <w:sz w:val="28"/>
          <w:szCs w:val="28"/>
          <w:u w:val="single"/>
          <w:lang w:eastAsia="th-TH"/>
        </w:rPr>
        <w:t>7</w:t>
      </w:r>
      <w:r w:rsidRPr="001B4815">
        <w:rPr>
          <w:rFonts w:ascii="Browallia New" w:hAnsi="Browallia New" w:cs="Browallia New"/>
          <w:sz w:val="28"/>
          <w:szCs w:val="28"/>
          <w:u w:val="single"/>
          <w:lang w:eastAsia="th-TH"/>
        </w:rPr>
        <w:t xml:space="preserve"> </w:t>
      </w:r>
      <w:r w:rsidRPr="001B4815">
        <w:rPr>
          <w:rFonts w:ascii="Browallia New" w:hAnsi="Browallia New" w:cs="Browallia New"/>
          <w:sz w:val="28"/>
          <w:szCs w:val="28"/>
          <w:u w:val="single"/>
          <w:cs/>
          <w:lang w:eastAsia="th-TH"/>
        </w:rPr>
        <w:t>เรื่อง การเปิดเผยข้อมูลเครื่องมือทางการเงิน</w:t>
      </w:r>
      <w:r w:rsidRPr="001B4815">
        <w:rPr>
          <w:rFonts w:ascii="Browallia New" w:hAnsi="Browallia New" w:cs="Browallia New" w:hint="cs"/>
          <w:sz w:val="28"/>
          <w:szCs w:val="28"/>
          <w:u w:val="single"/>
          <w:cs/>
          <w:lang w:eastAsia="th-TH"/>
        </w:rPr>
        <w:t xml:space="preserve"> มาตรฐานการรายงานทางการเงิน ฉบับที่ </w:t>
      </w:r>
      <w:r w:rsidRPr="001B4815">
        <w:rPr>
          <w:rFonts w:ascii="Browallia New" w:hAnsi="Browallia New" w:cs="Browallia New"/>
          <w:sz w:val="28"/>
          <w:szCs w:val="28"/>
          <w:u w:val="single"/>
          <w:lang w:eastAsia="th-TH"/>
        </w:rPr>
        <w:t xml:space="preserve">16 </w:t>
      </w:r>
      <w:r w:rsidRPr="001B4815">
        <w:rPr>
          <w:rFonts w:ascii="Browallia New" w:hAnsi="Browallia New" w:cs="Browallia New" w:hint="cs"/>
          <w:sz w:val="28"/>
          <w:szCs w:val="28"/>
          <w:u w:val="single"/>
          <w:cs/>
          <w:lang w:eastAsia="th-TH"/>
        </w:rPr>
        <w:t xml:space="preserve">เรื่อง สัญญาเช่า มาตรฐานการรายงานทางการเงิน ฉบับที่ </w:t>
      </w:r>
      <w:r w:rsidRPr="001B4815">
        <w:rPr>
          <w:rFonts w:ascii="Browallia New" w:hAnsi="Browallia New" w:cs="Browallia New"/>
          <w:sz w:val="28"/>
          <w:szCs w:val="28"/>
          <w:u w:val="single"/>
          <w:lang w:eastAsia="th-TH"/>
        </w:rPr>
        <w:t xml:space="preserve">4 </w:t>
      </w:r>
      <w:r w:rsidRPr="001B4815">
        <w:rPr>
          <w:rFonts w:ascii="Browallia New" w:hAnsi="Browallia New" w:cs="Browallia New" w:hint="cs"/>
          <w:sz w:val="28"/>
          <w:szCs w:val="28"/>
          <w:u w:val="single"/>
          <w:cs/>
          <w:lang w:eastAsia="th-TH"/>
        </w:rPr>
        <w:t>เรื่องสัญญาประกันภัย และ</w:t>
      </w:r>
      <w:r w:rsidRPr="001B4815">
        <w:rPr>
          <w:rFonts w:ascii="Browallia New" w:hAnsi="Browallia New" w:cs="Browallia New"/>
          <w:sz w:val="28"/>
          <w:szCs w:val="28"/>
          <w:u w:val="single"/>
          <w:cs/>
          <w:lang w:eastAsia="th-TH"/>
        </w:rPr>
        <w:t>แนวปฏิบัติทางการบัญชีเรื่อง เครื่องมือทางการเงินและการเปิดเผยข้อมูลสำหรับธุรกิจประกันภัย</w:t>
      </w:r>
    </w:p>
    <w:p w14:paraId="74F306DA" w14:textId="77777777" w:rsidR="001B4815" w:rsidRPr="009F2243" w:rsidRDefault="001B4815" w:rsidP="00C90379">
      <w:pPr>
        <w:pStyle w:val="ListParagraph"/>
        <w:tabs>
          <w:tab w:val="left" w:pos="851"/>
        </w:tabs>
        <w:spacing w:after="0" w:line="240" w:lineRule="auto"/>
        <w:ind w:left="1276"/>
        <w:jc w:val="thaiDistribute"/>
        <w:rPr>
          <w:rFonts w:ascii="Browallia New" w:hAnsi="Browallia New" w:cs="Browallia New"/>
          <w:sz w:val="28"/>
          <w:lang w:eastAsia="th-TH"/>
        </w:rPr>
      </w:pPr>
    </w:p>
    <w:p w14:paraId="2A5AD19B" w14:textId="77777777" w:rsidR="001B4815" w:rsidRPr="001B4815" w:rsidRDefault="001B4815" w:rsidP="00C90379">
      <w:pPr>
        <w:pStyle w:val="ListParagraph"/>
        <w:tabs>
          <w:tab w:val="left" w:pos="851"/>
        </w:tabs>
        <w:spacing w:after="0" w:line="240" w:lineRule="auto"/>
        <w:ind w:left="837"/>
        <w:jc w:val="thaiDistribute"/>
        <w:rPr>
          <w:rFonts w:ascii="Browallia New" w:hAnsi="Browallia New" w:cs="Browallia New"/>
          <w:sz w:val="28"/>
          <w:lang w:eastAsia="th-TH"/>
        </w:rPr>
      </w:pPr>
      <w:r w:rsidRPr="001B4815">
        <w:rPr>
          <w:rFonts w:ascii="Browallia New" w:hAnsi="Browallia New" w:cs="Browallia New"/>
          <w:sz w:val="28"/>
          <w:cs/>
          <w:lang w:eastAsia="th-TH"/>
        </w:rPr>
        <w:t>การปฏิรูปอัตราดอกเบี้ยอ้างอิง</w:t>
      </w:r>
      <w:r w:rsidRPr="001B4815">
        <w:rPr>
          <w:rFonts w:ascii="Browallia New" w:hAnsi="Browallia New" w:cs="Browallia New"/>
          <w:sz w:val="28"/>
          <w:lang w:eastAsia="th-TH"/>
        </w:rPr>
        <w:t>-</w:t>
      </w:r>
      <w:r w:rsidRPr="001B4815">
        <w:rPr>
          <w:rFonts w:ascii="Browallia New" w:hAnsi="Browallia New" w:cs="Browallia New"/>
          <w:sz w:val="28"/>
          <w:cs/>
          <w:lang w:eastAsia="th-TH"/>
        </w:rPr>
        <w:t xml:space="preserve">ระยะที่ </w:t>
      </w:r>
      <w:r w:rsidRPr="001B4815">
        <w:rPr>
          <w:rFonts w:ascii="Browallia New" w:hAnsi="Browallia New" w:cs="Browallia New"/>
          <w:sz w:val="28"/>
          <w:lang w:eastAsia="th-TH"/>
        </w:rPr>
        <w:t>2 (</w:t>
      </w:r>
      <w:r w:rsidRPr="001B4815">
        <w:rPr>
          <w:rFonts w:ascii="Browallia New" w:hAnsi="Browallia New" w:cs="Browallia New"/>
          <w:sz w:val="28"/>
          <w:cs/>
          <w:lang w:eastAsia="th-TH"/>
        </w:rPr>
        <w:t xml:space="preserve">การปรับปรุงระยะที่ </w:t>
      </w:r>
      <w:r w:rsidRPr="001B4815">
        <w:rPr>
          <w:rFonts w:ascii="Browallia New" w:hAnsi="Browallia New" w:cs="Browallia New"/>
          <w:sz w:val="28"/>
          <w:lang w:eastAsia="th-TH"/>
        </w:rPr>
        <w:t xml:space="preserve">2) </w:t>
      </w:r>
      <w:r w:rsidRPr="001B4815">
        <w:rPr>
          <w:rFonts w:ascii="Browallia New" w:hAnsi="Browallia New" w:cs="Browallia New"/>
          <w:sz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1B4815">
        <w:rPr>
          <w:rFonts w:ascii="Browallia New" w:hAnsi="Browallia New" w:cs="Browallia New" w:hint="cs"/>
          <w:sz w:val="28"/>
          <w:cs/>
          <w:lang w:eastAsia="th-TH"/>
        </w:rPr>
        <w:t>ม</w:t>
      </w:r>
      <w:r w:rsidRPr="001B4815">
        <w:rPr>
          <w:rFonts w:ascii="Browallia New" w:hAnsi="Browallia New" w:cs="Browallia New"/>
          <w:sz w:val="28"/>
          <w:cs/>
          <w:lang w:eastAsia="th-TH"/>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7927FD40" w14:textId="77777777" w:rsidR="001B4815" w:rsidRPr="001B4815" w:rsidRDefault="001B4815" w:rsidP="00C90379">
      <w:pPr>
        <w:pStyle w:val="ListParagraph"/>
        <w:tabs>
          <w:tab w:val="left" w:pos="851"/>
        </w:tabs>
        <w:spacing w:after="0" w:line="240" w:lineRule="auto"/>
        <w:ind w:left="1276"/>
        <w:jc w:val="thaiDistribute"/>
        <w:rPr>
          <w:rFonts w:ascii="Browallia New" w:hAnsi="Browallia New" w:cs="Browallia New"/>
          <w:sz w:val="28"/>
          <w:lang w:eastAsia="th-TH"/>
        </w:rPr>
      </w:pPr>
    </w:p>
    <w:p w14:paraId="0E2B6734" w14:textId="64C4631E" w:rsidR="001B4815" w:rsidRPr="001B4815" w:rsidRDefault="001B4815" w:rsidP="00C90379">
      <w:pPr>
        <w:pStyle w:val="ListParagraph"/>
        <w:numPr>
          <w:ilvl w:val="0"/>
          <w:numId w:val="29"/>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การใช้การผ่อนปรนในทางปฏิบัติ</w:t>
      </w:r>
      <w:r w:rsidRPr="001B4815">
        <w:rPr>
          <w:rFonts w:ascii="Browallia New" w:hAnsi="Browallia New" w:cs="Browallia New"/>
          <w:sz w:val="28"/>
          <w:lang w:eastAsia="th-TH"/>
        </w:rPr>
        <w:t xml:space="preserve"> </w:t>
      </w:r>
      <w:r w:rsidRPr="001B4815">
        <w:rPr>
          <w:rFonts w:ascii="Browallia New" w:hAnsi="Browallia New" w:cs="Browallia New"/>
          <w:sz w:val="28"/>
          <w:cs/>
          <w:lang w:eastAsia="th-TH"/>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w:t>
      </w:r>
      <w:r w:rsidR="00C90379">
        <w:rPr>
          <w:rFonts w:ascii="Browallia New" w:hAnsi="Browallia New" w:cs="Browallia New"/>
          <w:sz w:val="28"/>
          <w:lang w:eastAsia="th-TH"/>
        </w:rPr>
        <w:br/>
      </w:r>
      <w:r w:rsidRPr="001B4815">
        <w:rPr>
          <w:rFonts w:ascii="Browallia New" w:hAnsi="Browallia New" w:cs="Browallia New"/>
          <w:sz w:val="28"/>
          <w:cs/>
          <w:lang w:eastAsia="th-TH"/>
        </w:rPr>
        <w:t xml:space="preserve">สองข้อ คือ </w:t>
      </w:r>
      <w:r w:rsidRPr="001B4815">
        <w:rPr>
          <w:rFonts w:ascii="Browallia New" w:hAnsi="Browallia New" w:cs="Browallia New"/>
          <w:sz w:val="28"/>
          <w:lang w:eastAsia="th-TH"/>
        </w:rPr>
        <w:t xml:space="preserve">1) </w:t>
      </w:r>
      <w:r w:rsidRPr="001B4815">
        <w:rPr>
          <w:rFonts w:ascii="Browallia New" w:hAnsi="Browallia New" w:cs="Browallia New"/>
          <w:sz w:val="28"/>
          <w:cs/>
          <w:lang w:eastAsia="th-TH"/>
        </w:rPr>
        <w:t xml:space="preserve">การเปลี่ยนแปลงมีความจำเป็นอันเป็นผลโดยตรงจากการปฏิรูปอัตราดอกเบี้ยอ้างอิงและ </w:t>
      </w:r>
      <w:r w:rsidR="00C90379">
        <w:rPr>
          <w:rFonts w:ascii="Browallia New" w:hAnsi="Browallia New" w:cs="Browallia New"/>
          <w:sz w:val="28"/>
          <w:lang w:eastAsia="th-TH"/>
        </w:rPr>
        <w:br/>
      </w:r>
      <w:r w:rsidRPr="001B4815">
        <w:rPr>
          <w:rFonts w:ascii="Browallia New" w:hAnsi="Browallia New" w:cs="Browallia New"/>
          <w:sz w:val="28"/>
          <w:lang w:eastAsia="th-TH"/>
        </w:rPr>
        <w:t>2)</w:t>
      </w:r>
      <w:r w:rsidRPr="001B4815">
        <w:rPr>
          <w:rFonts w:ascii="Browallia New" w:hAnsi="Browallia New" w:cs="Browallia New"/>
          <w:sz w:val="28"/>
          <w:cs/>
          <w:lang w:eastAsia="th-TH"/>
        </w:rPr>
        <w:t xml:space="preserve"> เกณฑ์ใหม่ที่ใช้ในการกำหนดกระแสเงินสดตามสัญญาเทียบเท่ากับเกณฑ์เดิมในเชิงเศรษฐกิจ </w:t>
      </w:r>
      <w:r w:rsidR="00C90379">
        <w:rPr>
          <w:rFonts w:ascii="Browallia New" w:hAnsi="Browallia New" w:cs="Browallia New"/>
          <w:sz w:val="28"/>
          <w:lang w:eastAsia="th-TH"/>
        </w:rPr>
        <w:br/>
      </w:r>
      <w:r w:rsidRPr="001B4815">
        <w:rPr>
          <w:rFonts w:ascii="Browallia New" w:hAnsi="Browallia New" w:cs="Browallia New"/>
          <w:sz w:val="28"/>
          <w:cs/>
          <w:lang w:eastAsia="th-TH"/>
        </w:rPr>
        <w:t xml:space="preserve">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1B4815">
        <w:rPr>
          <w:rFonts w:ascii="Browallia New" w:hAnsi="Browallia New" w:cs="Browallia New"/>
          <w:sz w:val="28"/>
          <w:lang w:eastAsia="th-TH"/>
        </w:rPr>
        <w:t>TFRS 16</w:t>
      </w:r>
      <w:r w:rsidRPr="001B4815">
        <w:rPr>
          <w:rFonts w:ascii="Browallia New" w:hAnsi="Browallia New" w:cs="Browallia New"/>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3222FF8C" w14:textId="77777777" w:rsidR="001B4815" w:rsidRPr="001B4815" w:rsidRDefault="001B4815" w:rsidP="00C90379">
      <w:pPr>
        <w:pStyle w:val="ListParagraph"/>
        <w:numPr>
          <w:ilvl w:val="0"/>
          <w:numId w:val="29"/>
        </w:numPr>
        <w:tabs>
          <w:tab w:val="left" w:pos="227"/>
          <w:tab w:val="left" w:pos="454"/>
          <w:tab w:val="left" w:pos="851"/>
          <w:tab w:val="left" w:pos="907"/>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3B2668B" w14:textId="77777777" w:rsidR="001B4815" w:rsidRPr="001B4815" w:rsidRDefault="001B4815" w:rsidP="00C90379">
      <w:pPr>
        <w:pStyle w:val="ListParagraph"/>
        <w:tabs>
          <w:tab w:val="left" w:pos="851"/>
        </w:tabs>
        <w:spacing w:after="0" w:line="240" w:lineRule="auto"/>
        <w:ind w:left="1276"/>
        <w:jc w:val="thaiDistribute"/>
        <w:rPr>
          <w:rFonts w:ascii="Browallia New" w:hAnsi="Browallia New" w:cs="Browallia New"/>
          <w:sz w:val="28"/>
          <w:lang w:eastAsia="th-TH"/>
        </w:rPr>
      </w:pPr>
    </w:p>
    <w:p w14:paraId="6E149D50" w14:textId="77777777" w:rsidR="001B4815" w:rsidRPr="001B4815" w:rsidRDefault="001B4815" w:rsidP="00C90379">
      <w:pPr>
        <w:pStyle w:val="ListParagraph"/>
        <w:tabs>
          <w:tab w:val="left" w:pos="851"/>
        </w:tabs>
        <w:spacing w:after="0" w:line="240" w:lineRule="auto"/>
        <w:ind w:left="855"/>
        <w:jc w:val="thaiDistribute"/>
        <w:rPr>
          <w:rFonts w:ascii="Browallia New" w:hAnsi="Browallia New" w:cs="Browallia New"/>
          <w:sz w:val="28"/>
          <w:lang w:eastAsia="th-TH"/>
        </w:rPr>
      </w:pPr>
      <w:r w:rsidRPr="001B4815">
        <w:rPr>
          <w:rFonts w:ascii="Browallia New" w:hAnsi="Browallia New" w:cs="Browallia New" w:hint="cs"/>
          <w:sz w:val="28"/>
          <w:cs/>
          <w:lang w:eastAsia="th-TH"/>
        </w:rPr>
        <w:t>การ</w:t>
      </w:r>
      <w:r w:rsidRPr="001B4815">
        <w:rPr>
          <w:rFonts w:ascii="Browallia New" w:hAnsi="Browallia New" w:cs="Browallia New"/>
          <w:sz w:val="28"/>
          <w:cs/>
          <w:lang w:eastAsia="th-TH"/>
        </w:rPr>
        <w:t>เปิดเผยข้อมูลเพิ่มเติม</w:t>
      </w:r>
      <w:r w:rsidRPr="001B4815">
        <w:rPr>
          <w:rFonts w:ascii="Browallia New" w:hAnsi="Browallia New" w:cs="Browallia New" w:hint="cs"/>
          <w:sz w:val="28"/>
          <w:cs/>
          <w:lang w:eastAsia="th-TH"/>
        </w:rPr>
        <w:t>ตาม</w:t>
      </w:r>
      <w:r w:rsidRPr="001B4815">
        <w:rPr>
          <w:rFonts w:ascii="Browallia New" w:hAnsi="Browallia New" w:cs="Browallia New"/>
          <w:sz w:val="28"/>
          <w:cs/>
          <w:lang w:eastAsia="th-TH"/>
        </w:rPr>
        <w:t xml:space="preserve">มาตรฐานการรายงานทางการเงินฉบับที่ </w:t>
      </w:r>
      <w:r w:rsidRPr="001B4815">
        <w:rPr>
          <w:rFonts w:ascii="Browallia New" w:hAnsi="Browallia New" w:cs="Browallia New"/>
          <w:sz w:val="28"/>
          <w:lang w:eastAsia="th-TH"/>
        </w:rPr>
        <w:t>7</w:t>
      </w:r>
      <w:r w:rsidRPr="001B4815">
        <w:rPr>
          <w:rFonts w:ascii="Browallia New" w:hAnsi="Browallia New" w:cs="Browallia New"/>
          <w:sz w:val="28"/>
          <w:cs/>
          <w:lang w:eastAsia="th-TH"/>
        </w:rPr>
        <w:t xml:space="preserve"> มีดังต่อไปนี้</w:t>
      </w:r>
    </w:p>
    <w:p w14:paraId="27E3F675" w14:textId="77777777" w:rsidR="001B4815" w:rsidRPr="001041DD" w:rsidRDefault="001B4815" w:rsidP="00C90379">
      <w:pPr>
        <w:pStyle w:val="ListParagraph"/>
        <w:tabs>
          <w:tab w:val="left" w:pos="851"/>
        </w:tabs>
        <w:spacing w:after="0" w:line="240" w:lineRule="auto"/>
        <w:ind w:left="1276"/>
        <w:jc w:val="thaiDistribute"/>
        <w:rPr>
          <w:rFonts w:ascii="Browallia New" w:hAnsi="Browallia New" w:cs="Browallia New"/>
          <w:sz w:val="28"/>
          <w:lang w:eastAsia="th-TH"/>
        </w:rPr>
      </w:pPr>
    </w:p>
    <w:p w14:paraId="6F72ABA9" w14:textId="77777777" w:rsidR="001B4815" w:rsidRPr="001B4815" w:rsidRDefault="001B4815" w:rsidP="00C90379">
      <w:pPr>
        <w:pStyle w:val="ListParagraph"/>
        <w:numPr>
          <w:ilvl w:val="0"/>
          <w:numId w:val="29"/>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ลักษณะและระดับของความเสี่ยงต่อกิจการจากการปฏิรูปอัตราดอกเบี้ยอ้างอิง</w:t>
      </w:r>
      <w:r w:rsidRPr="001B4815">
        <w:rPr>
          <w:rFonts w:ascii="Browallia New" w:hAnsi="Browallia New" w:cs="Browallia New"/>
          <w:sz w:val="28"/>
          <w:lang w:eastAsia="th-TH"/>
        </w:rPr>
        <w:t xml:space="preserve"> </w:t>
      </w:r>
      <w:r w:rsidRPr="001B4815">
        <w:rPr>
          <w:rFonts w:ascii="Browallia New" w:hAnsi="Browallia New" w:cs="Browallia New"/>
          <w:sz w:val="28"/>
          <w:cs/>
          <w:lang w:eastAsia="th-TH"/>
        </w:rPr>
        <w:t>รวมถึง วิธีการที่กิจการใช้ในการบริหารจัดการเพื่อเปลี่ยนแปลงไปใช้อัตราดอกเบี้ยอ้างอิงอื่น</w:t>
      </w:r>
    </w:p>
    <w:p w14:paraId="7CBF6577" w14:textId="291D6FA0" w:rsidR="00F10CEB" w:rsidRDefault="001B4815" w:rsidP="00C90379">
      <w:pPr>
        <w:pStyle w:val="ListParagraph"/>
        <w:numPr>
          <w:ilvl w:val="0"/>
          <w:numId w:val="29"/>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w:t>
      </w:r>
      <w:r w:rsidRPr="001B4815">
        <w:rPr>
          <w:rFonts w:ascii="Browallia New" w:hAnsi="Browallia New" w:cs="Browallia New"/>
          <w:sz w:val="28"/>
          <w:lang w:eastAsia="th-TH"/>
        </w:rPr>
        <w:t xml:space="preserve"> </w:t>
      </w:r>
      <w:r w:rsidR="00C90379">
        <w:rPr>
          <w:rFonts w:ascii="Browallia New" w:hAnsi="Browallia New" w:cs="Browallia New"/>
          <w:sz w:val="28"/>
          <w:lang w:eastAsia="th-TH"/>
        </w:rPr>
        <w:br/>
      </w:r>
      <w:r w:rsidRPr="001B4815">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281741E4" w14:textId="16778449" w:rsidR="0012101C" w:rsidRPr="00F10CEB" w:rsidRDefault="001B4815" w:rsidP="00C90379">
      <w:pPr>
        <w:pStyle w:val="ListParagraph"/>
        <w:numPr>
          <w:ilvl w:val="0"/>
          <w:numId w:val="29"/>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F10CEB">
        <w:rPr>
          <w:rFonts w:ascii="Browallia New" w:hAnsi="Browallia New" w:cs="Browallia New"/>
          <w:sz w:val="28"/>
          <w:cs/>
          <w:lang w:eastAsia="th-TH"/>
        </w:rPr>
        <w:t>การเปลี่ยนแปลงในกลยุทธ์การบริหารความเสี่ยงของกิจการ ที่เกิดขึ้นจากความเสี่ยงของเครื่องมือ</w:t>
      </w:r>
      <w:r w:rsidRPr="00F10CEB">
        <w:rPr>
          <w:rFonts w:ascii="Browallia New" w:hAnsi="Browallia New" w:cs="Browallia New"/>
          <w:sz w:val="28"/>
          <w:lang w:eastAsia="th-TH"/>
        </w:rPr>
        <w:t xml:space="preserve"> </w:t>
      </w:r>
      <w:r w:rsidR="00C90379">
        <w:rPr>
          <w:rFonts w:ascii="Browallia New" w:hAnsi="Browallia New" w:cs="Browallia New"/>
          <w:sz w:val="28"/>
          <w:lang w:eastAsia="th-TH"/>
        </w:rPr>
        <w:br/>
      </w:r>
      <w:r w:rsidRPr="00F10CEB">
        <w:rPr>
          <w:rFonts w:ascii="Browallia New" w:hAnsi="Browallia New" w:cs="Browallia New"/>
          <w:sz w:val="28"/>
          <w:cs/>
          <w:lang w:eastAsia="th-TH"/>
        </w:rPr>
        <w:t>ทางการเงินที่เปลี่ยนแปลงไปใช้อัตราดอกเบี้ยอ้างอิงอื่น</w:t>
      </w:r>
    </w:p>
    <w:p w14:paraId="4016C8CB" w14:textId="77777777" w:rsidR="000E0A85" w:rsidRDefault="000E0A85"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40F6416A" w14:textId="77777777" w:rsidR="00405CE4" w:rsidRDefault="00405CE4"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0915C27F" w14:textId="77777777" w:rsidR="00405CE4" w:rsidRDefault="00405CE4"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1B8BBBE8" w14:textId="77777777" w:rsidR="00405CE4" w:rsidRDefault="00405CE4"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51FD6F3" w14:textId="77777777" w:rsidR="00D1537B" w:rsidRPr="00D1537B" w:rsidRDefault="00D1537B"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5A859C38" w14:textId="77777777" w:rsidR="00405CE4" w:rsidRDefault="00405CE4"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468CAF03" w14:textId="048A076E" w:rsidR="00AE1601" w:rsidRPr="007957DE" w:rsidRDefault="00AE1601" w:rsidP="004E3940">
      <w:pPr>
        <w:pStyle w:val="ListParagraph"/>
        <w:numPr>
          <w:ilvl w:val="0"/>
          <w:numId w:val="18"/>
        </w:numPr>
        <w:tabs>
          <w:tab w:val="left" w:pos="360"/>
        </w:tabs>
        <w:spacing w:after="0" w:line="240" w:lineRule="auto"/>
        <w:ind w:left="426" w:hanging="426"/>
        <w:jc w:val="thaiDistribute"/>
        <w:rPr>
          <w:rFonts w:ascii="Browallia New" w:hAnsi="Browallia New" w:cs="Browallia New"/>
          <w:b/>
          <w:bCs/>
          <w:color w:val="000000"/>
          <w:sz w:val="28"/>
          <w:lang w:val="de-DE"/>
        </w:rPr>
      </w:pPr>
      <w:r w:rsidRPr="007957DE">
        <w:rPr>
          <w:rFonts w:ascii="Browallia New" w:hAnsi="Browallia New" w:cs="Browallia New"/>
          <w:b/>
          <w:bCs/>
          <w:color w:val="000000"/>
          <w:sz w:val="28"/>
          <w:cs/>
          <w:lang w:val="de-DE"/>
        </w:rPr>
        <w:lastRenderedPageBreak/>
        <w:t>นโยบายการบัญชี</w:t>
      </w:r>
      <w:r w:rsidR="00ED4ACC" w:rsidRPr="007957DE">
        <w:rPr>
          <w:rFonts w:ascii="Browallia New" w:hAnsi="Browallia New" w:cs="Browallia New" w:hint="cs"/>
          <w:b/>
          <w:bCs/>
          <w:color w:val="000000"/>
          <w:sz w:val="28"/>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2A13654" w14:textId="630FEB31" w:rsidR="00B04138" w:rsidRDefault="00FE1693" w:rsidP="002C2397">
      <w:pPr>
        <w:tabs>
          <w:tab w:val="clear" w:pos="454"/>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w:t>
      </w:r>
      <w:r w:rsidR="005B37CD"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005B37CD"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122CFDC3" w14:textId="77777777" w:rsidR="002C2397" w:rsidRPr="002C2397" w:rsidRDefault="002C2397" w:rsidP="002C2397">
      <w:pPr>
        <w:tabs>
          <w:tab w:val="clear" w:pos="454"/>
          <w:tab w:val="clear" w:pos="907"/>
          <w:tab w:val="left" w:pos="900"/>
        </w:tabs>
        <w:spacing w:line="240" w:lineRule="auto"/>
        <w:ind w:left="900" w:hanging="90"/>
        <w:jc w:val="thaiDistribute"/>
        <w:rPr>
          <w:rFonts w:ascii="Browallia New" w:hAnsi="Browallia New" w:cs="Browallia New"/>
          <w:sz w:val="28"/>
          <w:szCs w:val="28"/>
          <w:cs/>
        </w:rPr>
      </w:pPr>
    </w:p>
    <w:p w14:paraId="0297EF01" w14:textId="5426E161" w:rsidR="000F3D4A" w:rsidRPr="002961B6" w:rsidRDefault="000F3D4A"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58FCF6F1" w:rsidR="000F3D4A"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7B9A4E32" w14:textId="77777777" w:rsidR="00D44C0F" w:rsidRPr="002961B6" w:rsidRDefault="00D44C0F"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09FC95EA" w14:textId="77777777" w:rsidR="00485916" w:rsidRPr="008C03FF" w:rsidRDefault="0048591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8C03FF"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w:t>
      </w:r>
      <w:r w:rsidR="00D042CC">
        <w:rPr>
          <w:rFonts w:ascii="Browallia New" w:hAnsi="Browallia New" w:cs="Browallia New" w:hint="cs"/>
          <w:sz w:val="28"/>
          <w:szCs w:val="28"/>
          <w:cs/>
          <w:lang w:val="th-TH"/>
        </w:rPr>
        <w:t xml:space="preserve"> </w:t>
      </w:r>
      <w:r w:rsidR="009B6102">
        <w:rPr>
          <w:rFonts w:ascii="Browallia New" w:hAnsi="Browallia New" w:cs="Browallia New" w:hint="cs"/>
          <w:sz w:val="28"/>
          <w:szCs w:val="28"/>
          <w:cs/>
          <w:lang w:val="th-TH"/>
        </w:rPr>
        <w:t>ตามสัด</w:t>
      </w:r>
      <w:r w:rsidR="00B132EF" w:rsidRPr="002961B6">
        <w:rPr>
          <w:rFonts w:ascii="Browallia New" w:hAnsi="Browallia New" w:cs="Browallia New"/>
          <w:sz w:val="28"/>
          <w:szCs w:val="28"/>
          <w:cs/>
          <w:lang w:val="th-TH"/>
        </w:rPr>
        <w:t>ส่วนของ</w:t>
      </w:r>
      <w:r w:rsidR="0091744A">
        <w:rPr>
          <w:rFonts w:ascii="Browallia New" w:hAnsi="Browallia New" w:cs="Browallia New" w:hint="cs"/>
          <w:sz w:val="28"/>
          <w:szCs w:val="28"/>
          <w:cs/>
          <w:lang w:val="th-TH"/>
        </w:rPr>
        <w:t>ความเป็นเจ้าของของ</w:t>
      </w:r>
      <w:r w:rsidR="00B132EF" w:rsidRPr="002961B6">
        <w:rPr>
          <w:rFonts w:ascii="Browallia New" w:hAnsi="Browallia New" w:cs="Browallia New"/>
          <w:sz w:val="28"/>
          <w:szCs w:val="28"/>
          <w:cs/>
          <w:lang w:val="th-TH"/>
        </w:rPr>
        <w:t>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 xml:space="preserve">ส่วนได้เสียที่ไม่อยู่ในอำนาจควบคุมในบริษัทย่อย </w:t>
      </w:r>
    </w:p>
    <w:p w14:paraId="5183FBC3" w14:textId="77777777" w:rsidR="0016299F" w:rsidRPr="008C03FF" w:rsidRDefault="0016299F" w:rsidP="00A57973">
      <w:pPr>
        <w:tabs>
          <w:tab w:val="clear" w:pos="227"/>
          <w:tab w:val="clear" w:pos="454"/>
          <w:tab w:val="clear" w:pos="680"/>
          <w:tab w:val="left" w:pos="720"/>
        </w:tabs>
        <w:spacing w:line="240" w:lineRule="auto"/>
        <w:jc w:val="thaiDistribute"/>
        <w:rPr>
          <w:rFonts w:ascii="Browallia New" w:hAnsi="Browallia New" w:cs="Browallia New"/>
          <w:sz w:val="24"/>
          <w:szCs w:val="24"/>
          <w:cs/>
          <w:lang w:val="th-TH"/>
        </w:rPr>
      </w:pPr>
    </w:p>
    <w:p w14:paraId="6024F562" w14:textId="4F5E4713" w:rsidR="005F1BE1" w:rsidRDefault="005F1BE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485916">
        <w:rPr>
          <w:rFonts w:ascii="Browallia New" w:hAnsi="Browallia New" w:cs="Browallia New"/>
          <w:sz w:val="28"/>
          <w:cs/>
        </w:rPr>
        <w:t xml:space="preserve">การรวมธุรกิจ </w:t>
      </w:r>
    </w:p>
    <w:p w14:paraId="6ED97892" w14:textId="77777777" w:rsidR="0016299F" w:rsidRPr="00485916" w:rsidRDefault="0016299F" w:rsidP="0016299F">
      <w:pPr>
        <w:pStyle w:val="ListParagraph"/>
        <w:tabs>
          <w:tab w:val="left" w:pos="900"/>
        </w:tabs>
        <w:spacing w:after="0" w:line="240" w:lineRule="auto"/>
        <w:ind w:left="907"/>
        <w:jc w:val="thaiDistribute"/>
        <w:rPr>
          <w:rFonts w:ascii="Browallia New" w:hAnsi="Browallia New" w:cs="Browallia New"/>
          <w:sz w:val="28"/>
          <w:cs/>
        </w:rPr>
      </w:pPr>
    </w:p>
    <w:p w14:paraId="3622D103" w14:textId="42035F4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 xml:space="preserve">ถูกซื้อ </w:t>
      </w:r>
    </w:p>
    <w:p w14:paraId="47DA8373" w14:textId="77777777" w:rsidR="00485916" w:rsidRPr="0016299F"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037233E1" w14:textId="77777777" w:rsidR="00AE014C" w:rsidRPr="008C03FF" w:rsidRDefault="00AE014C" w:rsidP="00DD63B2">
      <w:pPr>
        <w:pStyle w:val="BodyText"/>
        <w:tabs>
          <w:tab w:val="clear" w:pos="454"/>
          <w:tab w:val="clear" w:pos="907"/>
          <w:tab w:val="left" w:pos="900"/>
        </w:tabs>
        <w:spacing w:after="0" w:line="240" w:lineRule="auto"/>
        <w:ind w:left="900"/>
        <w:jc w:val="thaiDistribute"/>
        <w:rPr>
          <w:rFonts w:ascii="Browallia New" w:hAnsi="Browallia New" w:cs="Browallia New"/>
          <w:sz w:val="24"/>
          <w:szCs w:val="24"/>
          <w:cs/>
        </w:rPr>
      </w:pPr>
    </w:p>
    <w:p w14:paraId="6F366582" w14:textId="4C8BCC0B" w:rsidR="000F3D4A" w:rsidRPr="002961B6" w:rsidRDefault="00125DF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ab/>
        <w:t>การแปลงค่าเงินตราต่างประเทศ</w:t>
      </w:r>
    </w:p>
    <w:p w14:paraId="14E12CF5" w14:textId="77777777" w:rsidR="00125DF1" w:rsidRPr="008C03FF"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4"/>
          <w:szCs w:val="24"/>
        </w:rPr>
      </w:pPr>
    </w:p>
    <w:p w14:paraId="01B589F9" w14:textId="28494BA9" w:rsidR="00293B9A" w:rsidRPr="00372D1D" w:rsidRDefault="00293B9A" w:rsidP="004E3940">
      <w:pPr>
        <w:pStyle w:val="ListParagraph"/>
        <w:numPr>
          <w:ilvl w:val="0"/>
          <w:numId w:val="30"/>
        </w:numPr>
        <w:tabs>
          <w:tab w:val="left" w:pos="720"/>
          <w:tab w:val="left" w:pos="900"/>
        </w:tabs>
        <w:spacing w:line="240" w:lineRule="auto"/>
        <w:jc w:val="thaiDistribute"/>
        <w:rPr>
          <w:rFonts w:ascii="Browallia New" w:hAnsi="Browallia New" w:cs="Browallia New"/>
          <w:i/>
          <w:iCs/>
          <w:sz w:val="28"/>
          <w:lang w:val="th-TH"/>
        </w:rPr>
      </w:pPr>
      <w:r w:rsidRPr="00372D1D">
        <w:rPr>
          <w:rFonts w:ascii="Browallia New" w:hAnsi="Browallia New" w:cs="Browallia New"/>
          <w:i/>
          <w:iCs/>
          <w:sz w:val="28"/>
          <w:cs/>
          <w:lang w:val="th-TH"/>
        </w:rPr>
        <w:t>สกุลเงินที่ใช้ในการดำเนินงานและสกุลเงินที่ใช้นำเสนองบการเงิน</w:t>
      </w:r>
    </w:p>
    <w:p w14:paraId="7E476150" w14:textId="77777777" w:rsidR="00293B9A" w:rsidRPr="00372D1D" w:rsidRDefault="00293B9A"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w:t>
      </w:r>
    </w:p>
    <w:p w14:paraId="136D38C5" w14:textId="77777777" w:rsidR="00293B9A" w:rsidRPr="00372D1D" w:rsidRDefault="00293B9A" w:rsidP="00372D1D">
      <w:pPr>
        <w:tabs>
          <w:tab w:val="clear" w:pos="227"/>
          <w:tab w:val="clear" w:pos="454"/>
          <w:tab w:val="clear" w:pos="680"/>
          <w:tab w:val="left" w:pos="720"/>
        </w:tabs>
        <w:spacing w:line="240" w:lineRule="auto"/>
        <w:ind w:left="900"/>
        <w:jc w:val="thaiDistribute"/>
        <w:rPr>
          <w:rFonts w:ascii="Browallia New" w:hAnsi="Browallia New" w:cs="Browallia New"/>
          <w:sz w:val="28"/>
          <w:szCs w:val="28"/>
          <w:lang w:val="th-TH"/>
        </w:rPr>
      </w:pPr>
    </w:p>
    <w:p w14:paraId="60279709" w14:textId="7FFD75E7" w:rsidR="00293B9A" w:rsidRPr="00372D1D" w:rsidRDefault="00293B9A" w:rsidP="001041DD">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372D1D">
        <w:rPr>
          <w:rFonts w:ascii="Browallia New" w:hAnsi="Browallia New" w:cs="Browallia New"/>
          <w:i/>
          <w:iCs/>
          <w:sz w:val="28"/>
          <w:cs/>
          <w:lang w:val="th-TH"/>
        </w:rPr>
        <w:lastRenderedPageBreak/>
        <w:t>รายการและยอดคงเหลือ</w:t>
      </w:r>
    </w:p>
    <w:p w14:paraId="0AECB173" w14:textId="77777777" w:rsidR="001041DD" w:rsidRDefault="001041DD"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6F30A4C3" w14:textId="50A9534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 xml:space="preserve">รายการที่เป็นสกุลเงินตราต่างประเทศแปลงค่าเป็นสกุลเงินที่ใช้ในการดำเนินงานโดยใช้อัตราแลกเปลี่ยน </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ณ วันที่เกิดรายการ</w:t>
      </w:r>
    </w:p>
    <w:p w14:paraId="382DB909"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20733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รายการกำไรและรายการขาดทุนที่เกิดจากการรับหรือจ่ายชำระที่เป็นเงินตราต่างประเทศ และที่เกิดจาก</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การแปลงค่าสินทรัพย์และหนี้สินทางการเงินได้บันทึกไว้ในกำไรหรือขาดทุน</w:t>
      </w:r>
    </w:p>
    <w:p w14:paraId="70F038B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039087" w14:textId="4ABC2EAD" w:rsidR="00FB5652"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cs/>
          <w:lang w:val="th-TH"/>
        </w:rPr>
      </w:pPr>
      <w:r w:rsidRPr="00372D1D">
        <w:rPr>
          <w:rFonts w:ascii="Browallia New" w:hAnsi="Browallia New" w:cs="Browallia New"/>
          <w:sz w:val="28"/>
          <w:szCs w:val="28"/>
          <w:cs/>
          <w:lang w:val="th-TH"/>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r w:rsidR="00FB5652" w:rsidRPr="00372D1D">
        <w:rPr>
          <w:rFonts w:ascii="Browallia New" w:hAnsi="Browallia New" w:cs="Browallia New"/>
          <w:sz w:val="28"/>
          <w:szCs w:val="28"/>
          <w:cs/>
          <w:lang w:val="th-TH"/>
        </w:rPr>
        <w:t xml:space="preserve"> </w:t>
      </w:r>
    </w:p>
    <w:p w14:paraId="31D40933" w14:textId="77777777" w:rsidR="006840F9" w:rsidRPr="00D37393" w:rsidRDefault="006840F9" w:rsidP="00013CD4">
      <w:pPr>
        <w:pStyle w:val="BodyText2"/>
        <w:tabs>
          <w:tab w:val="clear" w:pos="540"/>
          <w:tab w:val="left" w:pos="810"/>
        </w:tabs>
        <w:spacing w:line="240" w:lineRule="auto"/>
        <w:ind w:left="900" w:right="43"/>
        <w:jc w:val="thaiDistribute"/>
        <w:rPr>
          <w:rFonts w:ascii="Browallia New" w:hAnsi="Browallia New" w:cs="Browallia New"/>
          <w:sz w:val="24"/>
          <w:szCs w:val="24"/>
          <w:cs/>
          <w:lang w:val="en-US"/>
        </w:rPr>
      </w:pPr>
    </w:p>
    <w:p w14:paraId="692179F1" w14:textId="60DE0EDD" w:rsidR="00F25F8F" w:rsidRPr="00D11452" w:rsidRDefault="00F25F8F"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b/>
          <w:bCs/>
          <w:sz w:val="28"/>
          <w:cs/>
          <w:lang w:val="th-TH"/>
        </w:rPr>
      </w:pPr>
      <w:r w:rsidRPr="00D11452">
        <w:rPr>
          <w:rFonts w:ascii="Browallia New" w:hAnsi="Browallia New" w:cs="Browallia New"/>
          <w:sz w:val="28"/>
          <w:cs/>
          <w:lang w:val="th-TH"/>
        </w:rPr>
        <w:t>รายงานทางการเงินจำแนกตามส่วนงาน</w:t>
      </w:r>
    </w:p>
    <w:p w14:paraId="44500C02" w14:textId="77777777" w:rsidR="00F25F8F" w:rsidRPr="00D11452" w:rsidRDefault="00F25F8F" w:rsidP="00DD63B2">
      <w:pPr>
        <w:pStyle w:val="AccPolicyHeading"/>
        <w:spacing w:line="240" w:lineRule="auto"/>
        <w:rPr>
          <w:rFonts w:ascii="Browallia New" w:hAnsi="Browallia New" w:cs="Browallia New"/>
          <w:b w:val="0"/>
          <w:bCs w:val="0"/>
          <w:sz w:val="28"/>
          <w:szCs w:val="28"/>
        </w:rPr>
      </w:pPr>
    </w:p>
    <w:p w14:paraId="4DE9936D" w14:textId="72925BFD" w:rsidR="00517FB1" w:rsidRPr="00D11452"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กลุ่มบริษัทมีส่วนงานดำเนินงาน</w:t>
      </w:r>
      <w:r w:rsidR="00305903" w:rsidRPr="00D11452">
        <w:rPr>
          <w:rFonts w:ascii="Browallia New" w:hAnsi="Browallia New" w:cs="Browallia New" w:hint="cs"/>
          <w:sz w:val="28"/>
          <w:szCs w:val="28"/>
          <w:cs/>
        </w:rPr>
        <w:t xml:space="preserve"> </w:t>
      </w:r>
      <w:r w:rsidR="00305903" w:rsidRPr="00D11452">
        <w:rPr>
          <w:rFonts w:ascii="Browallia New" w:hAnsi="Browallia New" w:cs="Browallia New"/>
          <w:sz w:val="28"/>
          <w:szCs w:val="28"/>
        </w:rPr>
        <w:t xml:space="preserve">2 </w:t>
      </w:r>
      <w:r w:rsidR="00305903" w:rsidRPr="00D11452">
        <w:rPr>
          <w:rFonts w:ascii="Browallia New" w:hAnsi="Browallia New" w:cs="Browallia New" w:hint="cs"/>
          <w:sz w:val="28"/>
          <w:szCs w:val="28"/>
          <w:cs/>
        </w:rPr>
        <w:t>ส่วน ซึ่ง</w:t>
      </w:r>
      <w:r w:rsidRPr="00D11452">
        <w:rPr>
          <w:rFonts w:ascii="Browallia New" w:hAnsi="Browallia New" w:cs="Browallia New"/>
          <w:sz w:val="28"/>
          <w:szCs w:val="28"/>
          <w:cs/>
        </w:rPr>
        <w:t xml:space="preserve">ประกอบด้วย ส่วนงานผลิตและซื้อมาขายไป </w:t>
      </w:r>
      <w:r w:rsidR="00517FB1" w:rsidRPr="00D11452">
        <w:rPr>
          <w:rFonts w:ascii="Browallia New" w:hAnsi="Browallia New" w:cs="Browallia New"/>
          <w:sz w:val="28"/>
          <w:szCs w:val="28"/>
          <w:cs/>
        </w:rPr>
        <w:t>ในการกำหนดส่วนงานดำเนินงาน</w:t>
      </w:r>
      <w:r w:rsidR="00305903" w:rsidRPr="00D11452">
        <w:rPr>
          <w:rFonts w:ascii="Browallia New" w:hAnsi="Browallia New" w:cs="Browallia New" w:hint="cs"/>
          <w:sz w:val="28"/>
          <w:szCs w:val="28"/>
          <w:cs/>
        </w:rPr>
        <w:t xml:space="preserve"> ผู้บริหารพิจารณาจาก</w:t>
      </w:r>
      <w:r w:rsidR="005F50F9" w:rsidRPr="00D11452">
        <w:rPr>
          <w:rFonts w:ascii="Browallia New" w:hAnsi="Browallia New" w:cs="Browallia New"/>
          <w:sz w:val="28"/>
          <w:szCs w:val="28"/>
          <w:cs/>
        </w:rPr>
        <w:t>กลุ่ม</w:t>
      </w:r>
      <w:r w:rsidR="00517FB1" w:rsidRPr="00D11452">
        <w:rPr>
          <w:rFonts w:ascii="Browallia New" w:hAnsi="Browallia New" w:cs="Browallia New"/>
          <w:sz w:val="28"/>
          <w:szCs w:val="28"/>
          <w:cs/>
        </w:rPr>
        <w:t xml:space="preserve">ผลิตภัณฑ์หลัก (โปรดดูหมายเหตุ </w:t>
      </w:r>
      <w:r w:rsidR="009B578F" w:rsidRPr="00D11452">
        <w:rPr>
          <w:rFonts w:ascii="Browallia New" w:hAnsi="Browallia New" w:cs="Browallia New"/>
          <w:sz w:val="28"/>
          <w:szCs w:val="28"/>
        </w:rPr>
        <w:t>1</w:t>
      </w:r>
      <w:r w:rsidR="003F2F8D" w:rsidRPr="00D11452">
        <w:rPr>
          <w:rFonts w:ascii="Browallia New" w:hAnsi="Browallia New" w:cs="Browallia New" w:hint="cs"/>
          <w:sz w:val="28"/>
          <w:szCs w:val="28"/>
          <w:cs/>
        </w:rPr>
        <w:t xml:space="preserve"> และ</w:t>
      </w:r>
      <w:r w:rsidR="009B578F" w:rsidRPr="00D11452">
        <w:rPr>
          <w:rFonts w:ascii="Browallia New" w:hAnsi="Browallia New" w:cs="Browallia New"/>
          <w:sz w:val="28"/>
          <w:szCs w:val="28"/>
        </w:rPr>
        <w:t xml:space="preserve"> </w:t>
      </w:r>
      <w:r w:rsidR="00A331E5" w:rsidRPr="00D11452">
        <w:rPr>
          <w:rFonts w:ascii="Browallia New" w:hAnsi="Browallia New" w:cs="Browallia New"/>
          <w:sz w:val="28"/>
          <w:szCs w:val="28"/>
        </w:rPr>
        <w:t>2</w:t>
      </w:r>
      <w:r w:rsidR="00446500">
        <w:rPr>
          <w:rFonts w:ascii="Browallia New" w:hAnsi="Browallia New" w:cs="Browallia New"/>
          <w:sz w:val="28"/>
          <w:szCs w:val="28"/>
        </w:rPr>
        <w:t>6</w:t>
      </w:r>
      <w:r w:rsidR="00517FB1" w:rsidRPr="00D11452">
        <w:rPr>
          <w:rFonts w:ascii="Browallia New" w:hAnsi="Browallia New" w:cs="Browallia New"/>
          <w:sz w:val="28"/>
          <w:szCs w:val="28"/>
          <w:cs/>
        </w:rPr>
        <w:t xml:space="preserve">) </w:t>
      </w:r>
    </w:p>
    <w:p w14:paraId="14C98941" w14:textId="77777777" w:rsidR="00517FB1" w:rsidRPr="00D11452" w:rsidRDefault="00517FB1"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12A32F20" w14:textId="77777777" w:rsidR="0098337F" w:rsidRPr="00D11452"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D11452">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D11452">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D11452"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C9FC4B2" w14:textId="1DFC9D28" w:rsidR="00261481" w:rsidRPr="00D11452" w:rsidRDefault="0039283A" w:rsidP="0037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3ECCC0D0" w14:textId="500DC04E" w:rsidR="00261481" w:rsidRPr="00D11452" w:rsidRDefault="00261481"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D11452" w:rsidRDefault="003971C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D11452">
        <w:rPr>
          <w:rFonts w:ascii="Browallia New" w:hAnsi="Browallia New" w:cs="Browallia New"/>
          <w:sz w:val="28"/>
          <w:cs/>
        </w:rPr>
        <w:t>บุคคลหรือกิจการ</w:t>
      </w:r>
      <w:r w:rsidR="0070232C" w:rsidRPr="00D11452">
        <w:rPr>
          <w:rFonts w:ascii="Browallia New" w:hAnsi="Browallia New" w:cs="Browallia New"/>
          <w:sz w:val="28"/>
          <w:cs/>
        </w:rPr>
        <w:t>ที่เกี่ยวข้องกัน</w:t>
      </w:r>
    </w:p>
    <w:p w14:paraId="34D2E472" w14:textId="77777777" w:rsidR="0070232C" w:rsidRPr="00D11452"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29200965"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D11452">
        <w:rPr>
          <w:rFonts w:ascii="Browallia New" w:hAnsi="Browallia New" w:cs="Browallia New"/>
          <w:sz w:val="28"/>
          <w:szCs w:val="28"/>
          <w:cs/>
        </w:rPr>
        <w:t>บุคคลหรือกิจการที่เกี่ยวข้องกันกับ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หมายถึง บุคคลหรือกิจการที่มีอำนาจควบคุม</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Pr="00D11452">
        <w:rPr>
          <w:rFonts w:ascii="Browallia New" w:hAnsi="Browallia New" w:cs="Browallia New"/>
          <w:sz w:val="28"/>
          <w:szCs w:val="28"/>
        </w:rPr>
        <w:t xml:space="preserve"> </w:t>
      </w:r>
      <w:r w:rsidRPr="00D11452">
        <w:rPr>
          <w:rFonts w:ascii="Browallia New" w:hAnsi="Browallia New" w:cs="Browallia New"/>
          <w:sz w:val="28"/>
          <w:szCs w:val="28"/>
          <w:cs/>
        </w:rPr>
        <w:t>หรือถูกควบคุมโดย</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ผู้บริหาร</w:t>
      </w:r>
      <w:r w:rsidR="00702A7E" w:rsidRPr="00D11452">
        <w:rPr>
          <w:rFonts w:ascii="Browallia New" w:hAnsi="Browallia New" w:cs="Browallia New" w:hint="cs"/>
          <w:sz w:val="28"/>
          <w:szCs w:val="28"/>
          <w:cs/>
        </w:rPr>
        <w:t>คน</w:t>
      </w:r>
      <w:r w:rsidRPr="00D11452">
        <w:rPr>
          <w:rFonts w:ascii="Browallia New" w:hAnsi="Browallia New" w:cs="Browallia New"/>
          <w:sz w:val="28"/>
          <w:szCs w:val="28"/>
          <w:cs/>
        </w:rPr>
        <w:t xml:space="preserve">สำคัญ </w:t>
      </w:r>
      <w:r w:rsidR="00702A7E" w:rsidRPr="00D11452">
        <w:rPr>
          <w:rFonts w:ascii="Browallia New" w:hAnsi="Browallia New" w:cs="Browallia New" w:hint="cs"/>
          <w:sz w:val="28"/>
          <w:szCs w:val="28"/>
          <w:cs/>
        </w:rPr>
        <w:t>และ</w:t>
      </w:r>
      <w:r w:rsidRPr="00D11452">
        <w:rPr>
          <w:rFonts w:ascii="Browallia New" w:hAnsi="Browallia New" w:cs="Browallia New"/>
          <w:sz w:val="28"/>
          <w:szCs w:val="28"/>
          <w:cs/>
        </w:rPr>
        <w:t>กรรมการหรือพนักงานของ</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บริษัทที่มีอำนาจในการกำหนด</w:t>
      </w:r>
      <w:r w:rsidRPr="002961B6">
        <w:rPr>
          <w:rFonts w:ascii="Browallia New" w:hAnsi="Browallia New" w:cs="Browallia New"/>
          <w:sz w:val="28"/>
          <w:szCs w:val="28"/>
          <w:cs/>
        </w:rPr>
        <w:t>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2358F333" w14:textId="01648508" w:rsidR="0086772C" w:rsidRDefault="0086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4758C9" w14:textId="2066D07C" w:rsidR="00AE1601" w:rsidRPr="005A7A1A"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5A7A1A">
        <w:rPr>
          <w:rFonts w:ascii="Browallia New" w:hAnsi="Browallia New" w:cs="Browallia New"/>
          <w:sz w:val="28"/>
          <w:cs/>
        </w:rPr>
        <w:t>รายได้</w:t>
      </w:r>
    </w:p>
    <w:p w14:paraId="45260191" w14:textId="77777777" w:rsidR="005B37CD" w:rsidRPr="00D11452" w:rsidRDefault="005B37CD" w:rsidP="00DD63B2">
      <w:pPr>
        <w:spacing w:line="240" w:lineRule="auto"/>
        <w:ind w:left="851"/>
        <w:jc w:val="thaiDistribute"/>
        <w:rPr>
          <w:rFonts w:ascii="Browallia New" w:hAnsi="Browallia New" w:cs="Browallia New"/>
          <w:sz w:val="28"/>
          <w:szCs w:val="28"/>
          <w:cs/>
          <w:lang w:val="th-TH"/>
        </w:rPr>
      </w:pPr>
    </w:p>
    <w:p w14:paraId="06C6D8D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รายได้หลักรวมถึงรายได้ที่เกิดจากกิจกรรมปกติทางธุรกิจทุกประเภท รวมถึงรายได้อื่น ๆ ที่บริษัทได้รับจาก</w:t>
      </w:r>
      <w:r w:rsidRPr="00AA29C5">
        <w:rPr>
          <w:rFonts w:ascii="Browallia New" w:hAnsi="Browallia New" w:cs="Browallia New"/>
          <w:sz w:val="28"/>
          <w:szCs w:val="28"/>
          <w:cs/>
        </w:rPr>
        <w:br/>
        <w:t>การขนส่งสินค้าและให้บริการในกิจกรรมตามปกติธุรกิจ</w:t>
      </w:r>
    </w:p>
    <w:p w14:paraId="157A700D"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15296D6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บริษัทจะรับรู้รายได้เมื่อคาดว่ามีความเป็นไปได้ค่อนข้างแน่ที่จะได้รับชำระเมื่อส่งมอบสินค้าหรือให้บริการ</w:t>
      </w:r>
    </w:p>
    <w:p w14:paraId="7157CC1B" w14:textId="77777777" w:rsid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77949837" w14:textId="77777777" w:rsid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18FF7988"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007F7224" w14:textId="54CEB69F" w:rsidR="009D7A68"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lastRenderedPageBreak/>
        <w:t>สำหรับสัญญาที่มีหลายองค์ประกอบที่บริษัทจะต้องส่งมอบสินค้าหรือให้บริการหลายประเภท บริษัทต้องแยกเป็นแต่ละภาระที่ต้องปฏิบัติที่แยกต่างหากจากกัน และต้องปันส่วนราคาของรายการของสัญญาดังกล่าวไปยัง</w:t>
      </w:r>
      <w:r w:rsidR="00C354D4">
        <w:rPr>
          <w:rFonts w:ascii="Browallia New" w:hAnsi="Browallia New" w:cs="Browallia New"/>
          <w:sz w:val="28"/>
          <w:szCs w:val="28"/>
          <w:cs/>
        </w:rPr>
        <w:br/>
      </w:r>
      <w:r w:rsidRPr="00AA29C5">
        <w:rPr>
          <w:rFonts w:ascii="Browallia New" w:hAnsi="Browallia New" w:cs="Browallia New"/>
          <w:sz w:val="28"/>
          <w:szCs w:val="28"/>
          <w:cs/>
        </w:rPr>
        <w:t>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บริษัทจะรับรู้รายได้ของแต่ละภาระที่ต้องปฏิบัติแยกต่างหากจากกันเมื่อ</w:t>
      </w:r>
      <w:r w:rsidRPr="00AA29C5">
        <w:rPr>
          <w:rFonts w:ascii="Browallia New" w:hAnsi="Browallia New" w:cs="Browallia New" w:hint="cs"/>
          <w:sz w:val="28"/>
          <w:szCs w:val="28"/>
          <w:cs/>
        </w:rPr>
        <w:t>บริษัท</w:t>
      </w:r>
      <w:r w:rsidRPr="00AA29C5">
        <w:rPr>
          <w:rFonts w:ascii="Browallia New" w:hAnsi="Browallia New" w:cs="Browallia New"/>
          <w:sz w:val="28"/>
          <w:szCs w:val="28"/>
          <w:cs/>
        </w:rPr>
        <w:t>ได้ปฏิบัติตามภาระนั้นแล้ว</w:t>
      </w:r>
      <w:r w:rsidR="009D7A68" w:rsidRPr="00AA29C5">
        <w:rPr>
          <w:rFonts w:ascii="Browallia New" w:hAnsi="Browallia New" w:cs="Browallia New"/>
          <w:sz w:val="28"/>
          <w:szCs w:val="28"/>
          <w:cs/>
        </w:rPr>
        <w:t xml:space="preserve"> </w:t>
      </w:r>
    </w:p>
    <w:p w14:paraId="21A793F6" w14:textId="77777777" w:rsidR="009D7A68" w:rsidRDefault="009D7A68" w:rsidP="003F478A">
      <w:pPr>
        <w:pStyle w:val="ListParagraph"/>
        <w:tabs>
          <w:tab w:val="left" w:pos="10260"/>
        </w:tabs>
        <w:spacing w:after="0" w:line="240" w:lineRule="auto"/>
        <w:ind w:left="900" w:right="-338"/>
        <w:jc w:val="both"/>
        <w:rPr>
          <w:rFonts w:ascii="Browallia New" w:hAnsi="Browallia New" w:cs="Browallia New"/>
          <w:sz w:val="28"/>
        </w:rPr>
      </w:pPr>
    </w:p>
    <w:p w14:paraId="135E817B"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การขายสินค้า</w:t>
      </w:r>
    </w:p>
    <w:p w14:paraId="2B9A06B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F00EC81" w14:textId="538CF880"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cs/>
        </w:rPr>
      </w:pPr>
      <w:r w:rsidRPr="003F478A">
        <w:rPr>
          <w:rFonts w:ascii="Browallia New" w:hAnsi="Browallia New" w:cs="Browallia New"/>
          <w:sz w:val="28"/>
          <w:cs/>
        </w:rPr>
        <w:t>บริษัทจะรับรู้รายได้เมื่อโอนการควบคุมในสินค้านั้นไปยังลูกค้าซึ่งก็คือเมื่อส่งมอบสินค้า</w:t>
      </w:r>
      <w:r>
        <w:rPr>
          <w:rFonts w:ascii="Browallia New" w:hAnsi="Browallia New" w:cs="Browallia New"/>
          <w:sz w:val="28"/>
        </w:rPr>
        <w:t xml:space="preserve"> </w:t>
      </w:r>
      <w:r w:rsidRPr="003F478A">
        <w:rPr>
          <w:rFonts w:ascii="Browallia New" w:hAnsi="Browallia New" w:cs="Browallia New"/>
          <w:sz w:val="28"/>
          <w:cs/>
        </w:rPr>
        <w:t>และไม่มีภาระผูกพันที่อาจส่งผลกระทบต่อการยอมรับในสินค้าของลูกค้า</w:t>
      </w:r>
      <w:r>
        <w:rPr>
          <w:rFonts w:ascii="Browallia New" w:hAnsi="Browallia New" w:cs="Browallia New"/>
          <w:sz w:val="28"/>
        </w:rPr>
        <w:t xml:space="preserve"> </w:t>
      </w:r>
      <w:r w:rsidRPr="003F478A">
        <w:rPr>
          <w:rFonts w:ascii="Browallia New" w:hAnsi="Browallia New" w:cs="Browallia New"/>
          <w:sz w:val="28"/>
          <w:cs/>
        </w:rPr>
        <w:t>การส่งมอบจะเกิดขึ้นเมื่อสินค้าได้ถูกส่งไปยังสถานที่</w:t>
      </w:r>
      <w:r w:rsidR="006150E4">
        <w:rPr>
          <w:rFonts w:ascii="Browallia New" w:hAnsi="Browallia New" w:cs="Browallia New"/>
          <w:sz w:val="28"/>
          <w:cs/>
        </w:rPr>
        <w:br/>
      </w:r>
      <w:r w:rsidRPr="003F478A">
        <w:rPr>
          <w:rFonts w:ascii="Browallia New" w:hAnsi="Browallia New" w:cs="Browallia New"/>
          <w:sz w:val="28"/>
          <w:cs/>
        </w:rPr>
        <w:t>ที่กำหนด</w:t>
      </w:r>
    </w:p>
    <w:p w14:paraId="717DF005" w14:textId="77777777" w:rsidR="003F478A" w:rsidRPr="003F478A" w:rsidRDefault="003F478A" w:rsidP="006150E4">
      <w:pPr>
        <w:pStyle w:val="ListParagraph"/>
        <w:tabs>
          <w:tab w:val="left" w:pos="10260"/>
        </w:tabs>
        <w:spacing w:after="0" w:line="240" w:lineRule="auto"/>
        <w:ind w:left="900" w:right="-38"/>
        <w:jc w:val="both"/>
        <w:rPr>
          <w:rFonts w:ascii="Browallia New" w:hAnsi="Browallia New" w:cs="Browallia New"/>
          <w:sz w:val="28"/>
        </w:rPr>
      </w:pPr>
    </w:p>
    <w:p w14:paraId="076DE3E2" w14:textId="62262F79" w:rsidR="003F478A" w:rsidRPr="00B55003"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t>โดยปกติบริษัทจะขายสินค้าพร้อมกับให้ส่วนลดตามปริมาณโดยอ้างอิงจากยอดขายทั้งหมดตลอดระยะเวลา</w:t>
      </w:r>
      <w:r>
        <w:rPr>
          <w:rFonts w:ascii="Browallia New" w:hAnsi="Browallia New" w:cs="Browallia New"/>
          <w:sz w:val="28"/>
        </w:rPr>
        <w:t xml:space="preserve"> </w:t>
      </w:r>
      <w:r w:rsidR="006150E4">
        <w:rPr>
          <w:rFonts w:ascii="Browallia New" w:hAnsi="Browallia New" w:cs="Browallia New"/>
          <w:sz w:val="28"/>
          <w:cs/>
        </w:rPr>
        <w:br/>
      </w:r>
      <w:r w:rsidRPr="00B55003">
        <w:rPr>
          <w:rFonts w:ascii="Browallia New" w:hAnsi="Browallia New" w:cs="Browallia New"/>
          <w:sz w:val="28"/>
        </w:rPr>
        <w:t>12</w:t>
      </w:r>
      <w:r w:rsidRPr="00B55003">
        <w:rPr>
          <w:rFonts w:ascii="Browallia New" w:hAnsi="Browallia New" w:cs="Browallia New"/>
          <w:sz w:val="28"/>
          <w:cs/>
        </w:rPr>
        <w:t xml:space="preserve"> เดือน รายได้จากการขายนี้จะรับรู้ตามราคาที่ระบุไว้ในสัญญา หักด้วยส่วนลดตามจำนวนที่ประมาณการไว้ ซึ่</w:t>
      </w:r>
      <w:r w:rsidR="00A9683B" w:rsidRPr="00B55003">
        <w:rPr>
          <w:rFonts w:ascii="Browallia New" w:hAnsi="Browallia New" w:cs="Browallia New" w:hint="cs"/>
          <w:sz w:val="28"/>
          <w:cs/>
        </w:rPr>
        <w:t>ง</w:t>
      </w:r>
      <w:r w:rsidRPr="00B55003">
        <w:rPr>
          <w:rFonts w:ascii="Browallia New" w:hAnsi="Browallia New" w:cs="Browallia New"/>
          <w:sz w:val="28"/>
          <w:cs/>
        </w:rPr>
        <w:t>คำนวณโดยใช้วิธีมูลค่าที่คาดหวังจากข้อมูลในอดีต โดย</w:t>
      </w:r>
      <w:r w:rsidRPr="00B55003">
        <w:rPr>
          <w:rFonts w:ascii="Browallia New" w:hAnsi="Browallia New" w:cs="Browallia New" w:hint="cs"/>
          <w:sz w:val="28"/>
          <w:cs/>
        </w:rPr>
        <w:t>บริษัท</w:t>
      </w:r>
      <w:r w:rsidRPr="00B55003">
        <w:rPr>
          <w:rFonts w:ascii="Browallia New" w:hAnsi="Browallia New" w:cs="Browallia New"/>
          <w:sz w:val="28"/>
          <w:cs/>
        </w:rPr>
        <w:t>จะรับรู้รายได้ก็ต่อเมื่อมีความเป็นไปได้ค่อนข้างสูงที่จะไม่มีการกลับรายการอย่างมีนัยสำคัญ หนี้สินที่ต้องชำระคืน (รวมอยู่ในเจ้าหนี้การค้าและเจ้าหนี้อื่น) จะรับรู้สำหรับส่วนลดตามปริมาณที่คาดว่าจะต้องจ่ายให้กับลูกค้าที่เกี่ยวข้องกับยอดขายจนถึงสิ้นรอบระยะเวลารายงาน โดยบริษัทพิจารณาว่าไม่มีองค์ประกอบทางการเงินที่มีนัยสำคัญ เนื่องจากการขายมีระยะเวลาการชำระเงินภายใน</w:t>
      </w:r>
      <w:r w:rsidRPr="00B55003">
        <w:rPr>
          <w:rFonts w:ascii="Browallia New" w:hAnsi="Browallia New" w:cs="Browallia New" w:hint="cs"/>
          <w:sz w:val="28"/>
          <w:cs/>
        </w:rPr>
        <w:t xml:space="preserve"> </w:t>
      </w:r>
      <w:r w:rsidR="00D5495A" w:rsidRPr="00B55003">
        <w:rPr>
          <w:rFonts w:ascii="Browallia New" w:hAnsi="Browallia New" w:cs="Browallia New"/>
          <w:sz w:val="28"/>
        </w:rPr>
        <w:t>7</w:t>
      </w:r>
      <w:r w:rsidRPr="00B55003">
        <w:rPr>
          <w:rFonts w:ascii="Browallia New" w:hAnsi="Browallia New" w:cs="Browallia New"/>
          <w:sz w:val="28"/>
        </w:rPr>
        <w:t xml:space="preserve"> </w:t>
      </w:r>
      <w:r w:rsidRPr="00B55003">
        <w:rPr>
          <w:rFonts w:ascii="Browallia New" w:hAnsi="Browallia New" w:cs="Browallia New"/>
          <w:sz w:val="28"/>
          <w:cs/>
        </w:rPr>
        <w:t xml:space="preserve">วันถึง </w:t>
      </w:r>
      <w:r w:rsidR="00D5495A" w:rsidRPr="00B55003">
        <w:rPr>
          <w:rFonts w:ascii="Browallia New" w:hAnsi="Browallia New" w:cs="Browallia New"/>
          <w:sz w:val="28"/>
        </w:rPr>
        <w:t>12</w:t>
      </w:r>
      <w:r w:rsidRPr="00B55003">
        <w:rPr>
          <w:rFonts w:ascii="Browallia New" w:hAnsi="Browallia New" w:cs="Browallia New"/>
          <w:sz w:val="28"/>
        </w:rPr>
        <w:t xml:space="preserve">0 </w:t>
      </w:r>
      <w:r w:rsidRPr="00B55003">
        <w:rPr>
          <w:rFonts w:ascii="Browallia New" w:hAnsi="Browallia New" w:cs="Browallia New"/>
          <w:sz w:val="28"/>
          <w:cs/>
        </w:rPr>
        <w:t>วันซึ่งสอดคล้องกับแนวปฏิบัติทั่วไปในตลาด</w:t>
      </w:r>
    </w:p>
    <w:p w14:paraId="1DCC1684" w14:textId="77777777" w:rsidR="003F478A" w:rsidRPr="003F478A" w:rsidRDefault="003F478A" w:rsidP="006150E4">
      <w:pPr>
        <w:pStyle w:val="ListParagraph"/>
        <w:tabs>
          <w:tab w:val="left" w:pos="10260"/>
        </w:tabs>
        <w:spacing w:after="0" w:line="240" w:lineRule="auto"/>
        <w:ind w:left="900" w:right="-38"/>
        <w:jc w:val="both"/>
        <w:rPr>
          <w:rFonts w:ascii="Browallia New" w:hAnsi="Browallia New" w:cs="Browallia New"/>
          <w:sz w:val="28"/>
          <w:cs/>
        </w:rPr>
      </w:pPr>
    </w:p>
    <w:p w14:paraId="39888F62" w14:textId="77777777"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t>บริษัทรับรู้ลูกหนี้เมื่อมีการส่งมอบสินค้า เนื่องจากเป็นจุดที่</w:t>
      </w:r>
      <w:r w:rsidRPr="003F478A">
        <w:rPr>
          <w:rFonts w:ascii="Browallia New" w:hAnsi="Browallia New" w:cs="Browallia New" w:hint="cs"/>
          <w:sz w:val="28"/>
          <w:cs/>
        </w:rPr>
        <w:t>บริษัท</w:t>
      </w:r>
      <w:r w:rsidRPr="003F478A">
        <w:rPr>
          <w:rFonts w:ascii="Browallia New" w:hAnsi="Browallia New" w:cs="Browallia New"/>
          <w:sz w:val="28"/>
          <w:cs/>
        </w:rPr>
        <w:t>มีสิทธิได้รับสิ่งตอบแทนโดยไม่มีเงื่อนไขอื่นใด เว้นแต่กำหนดเวลาในการชำระเงิน</w:t>
      </w:r>
    </w:p>
    <w:p w14:paraId="46F17CBD"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394B4C35"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การให้บริการ</w:t>
      </w:r>
    </w:p>
    <w:p w14:paraId="18B75629"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C71329E"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รายได้จากการให้บริการแก่ลูกค้ารับรู้โดยอ้างอิงจากขั้นความสำเร็จของงานที่ทำเสร็จ</w:t>
      </w:r>
    </w:p>
    <w:p w14:paraId="2DAFBB6E"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9B6313E"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รายได้ดอกเบี้ยและรายได้อื่น</w:t>
      </w:r>
    </w:p>
    <w:p w14:paraId="6D8BFFE5"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2EE4F55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รายได้ดอกเบี้ยรับรู้ตามเกณฑ์คงค้างและอัตราผลตอบแทนที่แท้จริง</w:t>
      </w:r>
    </w:p>
    <w:p w14:paraId="20A5F6A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19F561C2"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รายได้อื่นรับรู้ตามเกณฑ์คงค้าง</w:t>
      </w:r>
    </w:p>
    <w:p w14:paraId="75B3FC35"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14DF67F4" w14:textId="77777777" w:rsidR="003F478A" w:rsidRPr="005C5F70"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5C5F70">
        <w:rPr>
          <w:rFonts w:ascii="Browallia New" w:hAnsi="Browallia New" w:cs="Browallia New"/>
          <w:i/>
          <w:iCs/>
          <w:sz w:val="28"/>
          <w:u w:val="single"/>
          <w:cs/>
        </w:rPr>
        <w:t>สิ่งตอบแทนที่จ่ายให้กับลูกค้า</w:t>
      </w:r>
    </w:p>
    <w:p w14:paraId="59A3C84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2B87CA09" w14:textId="16A36A58" w:rsidR="003F478A" w:rsidRPr="00AA29C5" w:rsidRDefault="003F478A" w:rsidP="00EF02C7">
      <w:pPr>
        <w:pStyle w:val="ListParagraph"/>
        <w:tabs>
          <w:tab w:val="left" w:pos="10260"/>
        </w:tabs>
        <w:spacing w:after="0" w:line="240" w:lineRule="auto"/>
        <w:ind w:left="900" w:right="-47"/>
        <w:jc w:val="thaiDistribute"/>
        <w:rPr>
          <w:rFonts w:ascii="Browallia New" w:hAnsi="Browallia New" w:cs="Browallia New"/>
          <w:sz w:val="28"/>
        </w:rPr>
      </w:pPr>
      <w:r w:rsidRPr="003F478A">
        <w:rPr>
          <w:rFonts w:ascii="Browallia New" w:hAnsi="Browallia New" w:cs="Browallia New"/>
          <w:sz w:val="28"/>
          <w:cs/>
        </w:rPr>
        <w:t>สิ่งตอบแทนที่จ่ายให้กับลูกค้าหรือจ่ายในนามของลูกค้าแก่บุคคลหรือกิจการอื่น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w:t>
      </w:r>
      <w:r w:rsidR="000A215A">
        <w:rPr>
          <w:rFonts w:ascii="Browallia New" w:hAnsi="Browallia New" w:cs="Browallia New" w:hint="cs"/>
          <w:sz w:val="28"/>
          <w:cs/>
        </w:rPr>
        <w:t>ก</w:t>
      </w:r>
      <w:r w:rsidRPr="003F478A">
        <w:rPr>
          <w:rFonts w:ascii="Browallia New" w:hAnsi="Browallia New" w:cs="Browallia New"/>
          <w:sz w:val="28"/>
          <w:cs/>
        </w:rPr>
        <w:t>ต่างหาก</w:t>
      </w:r>
    </w:p>
    <w:p w14:paraId="03AB7F04" w14:textId="784C8080" w:rsidR="008C1C02" w:rsidRDefault="008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50950446" w14:textId="77777777" w:rsidR="00EF02C7" w:rsidRDefault="00E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rPr>
      </w:pPr>
    </w:p>
    <w:p w14:paraId="2D0E57A6" w14:textId="77777777" w:rsidR="00EF02C7" w:rsidRDefault="00E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3B6D05" w14:textId="352C6856" w:rsidR="00BD0E73" w:rsidRPr="005A7A1A" w:rsidRDefault="00BD0E7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lastRenderedPageBreak/>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6C4B72E0" w14:textId="77777777" w:rsidR="00EF02C7" w:rsidRPr="005A7A1A" w:rsidRDefault="00EF02C7" w:rsidP="00DD63B2">
      <w:pPr>
        <w:pStyle w:val="ListParagraph"/>
        <w:tabs>
          <w:tab w:val="left" w:pos="10260"/>
        </w:tabs>
        <w:spacing w:after="0" w:line="240" w:lineRule="auto"/>
        <w:ind w:left="900" w:right="-338"/>
        <w:jc w:val="both"/>
        <w:rPr>
          <w:rFonts w:ascii="Browallia New" w:hAnsi="Browallia New" w:cs="Browallia New"/>
          <w:sz w:val="28"/>
          <w:cs/>
        </w:rPr>
      </w:pPr>
    </w:p>
    <w:p w14:paraId="53766C75" w14:textId="77777777" w:rsidR="00BA26A6" w:rsidRPr="005A7A1A" w:rsidRDefault="00BA26A6"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B04B71"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26317579" w14:textId="3C6AE822" w:rsidR="00370F3C" w:rsidRDefault="00BA26A6" w:rsidP="003B35E6">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6C583FA9" w14:textId="77777777" w:rsidR="003B35E6" w:rsidRDefault="003B35E6"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1B88D785" w14:textId="574C53A3" w:rsidR="00AE1601" w:rsidRPr="005A7A1A" w:rsidRDefault="00013CD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rPr>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FE4623" w:rsidRDefault="00AE1601" w:rsidP="00DD63B2">
      <w:pPr>
        <w:spacing w:line="240" w:lineRule="auto"/>
        <w:ind w:left="851"/>
        <w:jc w:val="thaiDistribute"/>
        <w:rPr>
          <w:rFonts w:ascii="Browallia New" w:hAnsi="Browallia New" w:cs="Browallia New"/>
          <w:sz w:val="24"/>
          <w:szCs w:val="24"/>
          <w:cs/>
          <w:lang w:val="en-GB"/>
        </w:rPr>
      </w:pPr>
    </w:p>
    <w:p w14:paraId="7E5E76E7" w14:textId="71AAA185" w:rsidR="00370F3C" w:rsidRPr="005A7A1A" w:rsidRDefault="00743808" w:rsidP="00013CD4">
      <w:pPr>
        <w:spacing w:line="240" w:lineRule="auto"/>
        <w:ind w:left="900"/>
        <w:jc w:val="thaiDistribute"/>
        <w:rPr>
          <w:rFonts w:ascii="Browallia New" w:hAnsi="Browallia New" w:cs="Browallia New"/>
          <w:sz w:val="28"/>
          <w:szCs w:val="28"/>
        </w:rPr>
      </w:pPr>
      <w:r w:rsidRPr="00743808">
        <w:rPr>
          <w:rFonts w:ascii="Browallia New" w:hAnsi="Browallia New" w:cs="Browallia New"/>
          <w:sz w:val="28"/>
          <w:szCs w:val="28"/>
          <w:cs/>
        </w:rPr>
        <w:t>ในงบกระแสเงินสด เงินสดและรายการเทียบเท่าเงินสดรวมถึงเงินสดในมือ และเงินฝากธนาคารประเภทจ่ายคืนเมื่อทวงถาม</w:t>
      </w:r>
    </w:p>
    <w:p w14:paraId="2BD41205" w14:textId="77777777" w:rsidR="00743808" w:rsidRPr="005A7A1A" w:rsidRDefault="00743808" w:rsidP="00743808">
      <w:pPr>
        <w:spacing w:line="240" w:lineRule="auto"/>
        <w:ind w:left="900"/>
        <w:jc w:val="thaiDistribute"/>
        <w:rPr>
          <w:rFonts w:ascii="Browallia New" w:hAnsi="Browallia New" w:cs="Browallia New"/>
          <w:sz w:val="28"/>
          <w:szCs w:val="28"/>
        </w:rPr>
      </w:pPr>
    </w:p>
    <w:p w14:paraId="1AB7B2AC" w14:textId="7A20ED99" w:rsidR="00AE1601"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22222">
        <w:rPr>
          <w:rFonts w:ascii="Browallia New" w:hAnsi="Browallia New" w:cs="Browallia New"/>
          <w:sz w:val="28"/>
          <w:cs/>
        </w:rPr>
        <w:t>ลูกหนี้</w:t>
      </w:r>
    </w:p>
    <w:p w14:paraId="144E2BC1" w14:textId="77777777" w:rsidR="00AE1601" w:rsidRPr="00B22222" w:rsidRDefault="00AE1601" w:rsidP="00412247">
      <w:pPr>
        <w:spacing w:line="240" w:lineRule="auto"/>
        <w:jc w:val="thaiDistribute"/>
        <w:rPr>
          <w:rFonts w:ascii="Browallia New" w:hAnsi="Browallia New" w:cs="Browallia New"/>
          <w:sz w:val="28"/>
          <w:szCs w:val="28"/>
        </w:rPr>
      </w:pPr>
    </w:p>
    <w:p w14:paraId="157D5C23" w14:textId="0C94987D" w:rsidR="00A637DE" w:rsidRPr="00A637DE" w:rsidRDefault="00A637DE" w:rsidP="00A637DE">
      <w:pPr>
        <w:spacing w:line="240" w:lineRule="auto"/>
        <w:ind w:left="900"/>
        <w:jc w:val="thaiDistribute"/>
        <w:rPr>
          <w:rFonts w:ascii="Browallia New" w:hAnsi="Browallia New" w:cs="Browallia New"/>
          <w:sz w:val="28"/>
          <w:szCs w:val="28"/>
        </w:rPr>
      </w:pPr>
      <w:r w:rsidRPr="00A637DE">
        <w:rPr>
          <w:rFonts w:ascii="Browallia New" w:hAnsi="Browallia New" w:cs="Browallia New"/>
          <w:sz w:val="28"/>
          <w:szCs w:val="28"/>
          <w:cs/>
        </w:rPr>
        <w:t>ลูกหนี้แสดงถึงจำนวนเงินที่ลูกค้าจะต้องชำระสำหรับการขายสินค้าและ/หรือการให้บริการตามปกติธุรกิจ</w:t>
      </w:r>
      <w:r w:rsidR="00EF02C7">
        <w:rPr>
          <w:rFonts w:ascii="Browallia New" w:hAnsi="Browallia New" w:cs="Browallia New" w:hint="cs"/>
          <w:sz w:val="28"/>
          <w:szCs w:val="28"/>
          <w:cs/>
        </w:rPr>
        <w:t xml:space="preserve">                     </w:t>
      </w:r>
      <w:r w:rsidRPr="00A637DE">
        <w:rPr>
          <w:rFonts w:ascii="Browallia New" w:hAnsi="Browallia New" w:cs="Browallia New"/>
          <w:sz w:val="28"/>
          <w:szCs w:val="28"/>
          <w:cs/>
        </w:rPr>
        <w:t xml:space="preserve">ซึ่งลูกหนี้โดยส่วนใหญ่จะมีระยะเวลาสินเชื่อระหว่าง </w:t>
      </w:r>
      <w:r w:rsidR="00DE6D36">
        <w:rPr>
          <w:rFonts w:ascii="Browallia New" w:hAnsi="Browallia New" w:cs="Browallia New"/>
          <w:sz w:val="28"/>
          <w:szCs w:val="28"/>
        </w:rPr>
        <w:t>7</w:t>
      </w:r>
      <w:r w:rsidRPr="00A637DE">
        <w:rPr>
          <w:rFonts w:ascii="Browallia New" w:hAnsi="Browallia New" w:cs="Browallia New"/>
          <w:sz w:val="28"/>
          <w:szCs w:val="28"/>
          <w:cs/>
        </w:rPr>
        <w:t xml:space="preserve"> วันถึง </w:t>
      </w:r>
      <w:r w:rsidR="00DE6D36">
        <w:rPr>
          <w:rFonts w:ascii="Browallia New" w:hAnsi="Browallia New" w:cs="Browallia New"/>
          <w:sz w:val="28"/>
          <w:szCs w:val="28"/>
        </w:rPr>
        <w:t>12</w:t>
      </w:r>
      <w:r w:rsidRPr="00A637DE">
        <w:rPr>
          <w:rFonts w:ascii="Browallia New" w:hAnsi="Browallia New" w:cs="Browallia New"/>
          <w:sz w:val="28"/>
          <w:szCs w:val="28"/>
          <w:cs/>
        </w:rPr>
        <w:t>0 วัน ดังนั้นลูกหนี้การค้าจึงแสดงอยู่ในรายการหมุนเวียน</w:t>
      </w:r>
    </w:p>
    <w:p w14:paraId="05445940" w14:textId="77777777" w:rsidR="00A637DE" w:rsidRPr="00A637DE" w:rsidRDefault="00A637DE" w:rsidP="00A637DE">
      <w:pPr>
        <w:spacing w:line="240" w:lineRule="auto"/>
        <w:ind w:left="900"/>
        <w:jc w:val="thaiDistribute"/>
        <w:rPr>
          <w:rFonts w:ascii="Browallia New" w:hAnsi="Browallia New" w:cs="Browallia New"/>
          <w:sz w:val="28"/>
          <w:szCs w:val="28"/>
        </w:rPr>
      </w:pPr>
    </w:p>
    <w:p w14:paraId="3DA91F3D" w14:textId="6A683920" w:rsidR="000D2344" w:rsidRDefault="000D2344" w:rsidP="008E3FCC">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บริษัทรับรู้ลูกหนี้เมื่อเริ่มแรกด้วยจำนวนเงินของสิ่งตอบแทนที่ปราศจากเงื่อนไขในการได้รับ</w:t>
      </w:r>
      <w:r w:rsidR="00A637DE" w:rsidRPr="00A637DE">
        <w:rPr>
          <w:rFonts w:ascii="Browallia New" w:hAnsi="Browallia New" w:cs="Browallia New"/>
          <w:sz w:val="28"/>
          <w:szCs w:val="28"/>
          <w:cs/>
        </w:rPr>
        <w:t>ชำระ ยกเว้น</w:t>
      </w:r>
      <w:r w:rsidRPr="000D2344">
        <w:rPr>
          <w:rFonts w:ascii="Browallia New" w:hAnsi="Browallia New" w:cs="Browallia New"/>
          <w:sz w:val="28"/>
          <w:szCs w:val="28"/>
          <w:cs/>
        </w:rPr>
        <w:t>ในกรณีที่</w:t>
      </w:r>
      <w:r w:rsidR="00A637DE" w:rsidRPr="00A637DE">
        <w:rPr>
          <w:rFonts w:ascii="Browallia New" w:hAnsi="Browallia New" w:cs="Browallia New"/>
          <w:sz w:val="28"/>
          <w:szCs w:val="28"/>
          <w:cs/>
        </w:rPr>
        <w:t>เป็นรายการที่</w:t>
      </w:r>
      <w:r w:rsidRPr="000D2344">
        <w:rPr>
          <w:rFonts w:ascii="Browallia New" w:hAnsi="Browallia New" w:cs="Browallia New"/>
          <w:sz w:val="28"/>
          <w:szCs w:val="28"/>
          <w:cs/>
        </w:rPr>
        <w:t>มี</w:t>
      </w:r>
      <w:r w:rsidR="00A637DE" w:rsidRPr="00A637DE">
        <w:rPr>
          <w:rFonts w:ascii="Browallia New" w:hAnsi="Browallia New" w:cs="Browallia New"/>
          <w:sz w:val="28"/>
          <w:szCs w:val="28"/>
          <w:cs/>
        </w:rPr>
        <w:t>องค์ประกอบ</w:t>
      </w:r>
      <w:r w:rsidRPr="000D2344">
        <w:rPr>
          <w:rFonts w:ascii="Browallia New" w:hAnsi="Browallia New" w:cs="Browallia New"/>
          <w:sz w:val="28"/>
          <w:szCs w:val="28"/>
          <w:cs/>
        </w:rPr>
        <w:t>ด้านการจัดหาเงินที่มีนัยสำคัญ</w:t>
      </w:r>
      <w:r w:rsidR="00A637DE" w:rsidRPr="00A637DE">
        <w:rPr>
          <w:rFonts w:ascii="Browallia New" w:hAnsi="Browallia New" w:cs="Browallia New"/>
          <w:sz w:val="28"/>
          <w:szCs w:val="28"/>
          <w:cs/>
        </w:rPr>
        <w:t xml:space="preserve"> บริษัท</w:t>
      </w:r>
      <w:r w:rsidRPr="000D2344">
        <w:rPr>
          <w:rFonts w:ascii="Browallia New" w:hAnsi="Browallia New" w:cs="Browallia New"/>
          <w:sz w:val="28"/>
          <w:szCs w:val="28"/>
          <w:cs/>
        </w:rPr>
        <w:t>จะรับรู้</w:t>
      </w:r>
      <w:r w:rsidR="00A637DE" w:rsidRPr="00A637DE">
        <w:rPr>
          <w:rFonts w:ascii="Browallia New" w:hAnsi="Browallia New" w:cs="Browallia New"/>
          <w:sz w:val="28"/>
          <w:szCs w:val="28"/>
          <w:cs/>
        </w:rPr>
        <w:t>ลูกหนี้</w:t>
      </w:r>
      <w:r w:rsidRPr="000D2344">
        <w:rPr>
          <w:rFonts w:ascii="Browallia New" w:hAnsi="Browallia New" w:cs="Browallia New"/>
          <w:sz w:val="28"/>
          <w:szCs w:val="28"/>
          <w:cs/>
        </w:rPr>
        <w:t>ด้วยมูลค่าปัจจุบันของ</w:t>
      </w:r>
      <w:r w:rsidR="00EF02C7">
        <w:rPr>
          <w:rFonts w:ascii="Browallia New" w:hAnsi="Browallia New" w:cs="Browallia New"/>
          <w:sz w:val="28"/>
          <w:szCs w:val="28"/>
          <w:cs/>
        </w:rPr>
        <w:br/>
      </w:r>
      <w:r w:rsidRPr="000D2344">
        <w:rPr>
          <w:rFonts w:ascii="Browallia New" w:hAnsi="Browallia New" w:cs="Browallia New"/>
          <w:sz w:val="28"/>
          <w:szCs w:val="28"/>
          <w:cs/>
        </w:rPr>
        <w:t>สิ่งตอบแทน</w:t>
      </w:r>
      <w:r w:rsidR="00A637DE" w:rsidRPr="00A637DE">
        <w:rPr>
          <w:rFonts w:ascii="Browallia New" w:hAnsi="Browallia New" w:cs="Browallia New"/>
          <w:sz w:val="28"/>
          <w:szCs w:val="28"/>
          <w:cs/>
        </w:rPr>
        <w:t xml:space="preserve"> และจะวัดมูลค่าในภายหลังด้วยราคาทุนตัดจำหน่ายเนื่องจากบริษัทตั้งใจที่จะรับชำระกระแสเงินสดตามสัญญา</w:t>
      </w:r>
    </w:p>
    <w:p w14:paraId="19F2762F" w14:textId="77777777" w:rsidR="00126215" w:rsidRPr="000D2344" w:rsidRDefault="00126215" w:rsidP="00856D4A">
      <w:pPr>
        <w:spacing w:line="240" w:lineRule="auto"/>
        <w:jc w:val="thaiDistribute"/>
        <w:rPr>
          <w:rFonts w:ascii="Browallia New" w:hAnsi="Browallia New" w:cs="Browallia New"/>
          <w:sz w:val="28"/>
          <w:szCs w:val="28"/>
        </w:rPr>
      </w:pPr>
    </w:p>
    <w:p w14:paraId="3E78588C" w14:textId="6D517E53" w:rsidR="00990C18" w:rsidRDefault="000D2344" w:rsidP="006F4925">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กลุ่มบริษัทใช้วิธีการอย่างง่าย (</w:t>
      </w:r>
      <w:r w:rsidRPr="000D2344">
        <w:rPr>
          <w:rFonts w:ascii="Browallia New" w:hAnsi="Browallia New" w:cs="Browallia New"/>
          <w:sz w:val="28"/>
          <w:szCs w:val="28"/>
        </w:rPr>
        <w:t xml:space="preserve">Simplified Approach) </w:t>
      </w:r>
      <w:r w:rsidRPr="000D2344">
        <w:rPr>
          <w:rFonts w:ascii="Browallia New" w:hAnsi="Browallia New" w:cs="Browallia New"/>
          <w:sz w:val="28"/>
          <w:szCs w:val="28"/>
          <w:cs/>
        </w:rPr>
        <w:t xml:space="preserve">ตามมาตรฐานการรายงานทางการเงินฉบับที่ </w:t>
      </w:r>
      <w:r w:rsidRPr="000D2344">
        <w:rPr>
          <w:rFonts w:ascii="Browallia New" w:hAnsi="Browallia New" w:cs="Browallia New"/>
          <w:sz w:val="28"/>
          <w:szCs w:val="28"/>
        </w:rPr>
        <w:t>9</w:t>
      </w:r>
      <w:r w:rsidRPr="000D2344">
        <w:rPr>
          <w:rFonts w:ascii="Browallia New" w:hAnsi="Browallia New" w:cs="Browallia New"/>
          <w:sz w:val="28"/>
          <w:szCs w:val="28"/>
          <w:cs/>
        </w:rPr>
        <w:t xml:space="preserve"> ในการวัดมูลค่า</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ด้านเครดิตในอดี</w:t>
      </w:r>
      <w:r w:rsidR="006F4925">
        <w:rPr>
          <w:rFonts w:ascii="Browallia New" w:hAnsi="Browallia New" w:cs="Browallia New" w:hint="cs"/>
          <w:sz w:val="28"/>
          <w:szCs w:val="28"/>
          <w:cs/>
        </w:rPr>
        <w:t xml:space="preserve">ต </w:t>
      </w:r>
      <w:r w:rsidRPr="000D2344">
        <w:rPr>
          <w:rFonts w:ascii="Browallia New" w:hAnsi="Browallia New" w:cs="Browallia New"/>
          <w:sz w:val="28"/>
          <w:szCs w:val="28"/>
          <w:cs/>
        </w:rPr>
        <w:t>ซึ่งมีการปรับเพื่อสะท้อนข้อมูลปัจจุบันและ</w:t>
      </w:r>
      <w:r w:rsidR="00EF02C7">
        <w:rPr>
          <w:rFonts w:ascii="Browallia New" w:hAnsi="Browallia New" w:cs="Browallia New"/>
          <w:sz w:val="28"/>
          <w:szCs w:val="28"/>
          <w:cs/>
        </w:rPr>
        <w:br/>
      </w:r>
      <w:r w:rsidRPr="000D2344">
        <w:rPr>
          <w:rFonts w:ascii="Browallia New" w:hAnsi="Browallia New" w:cs="Browallia New"/>
          <w:sz w:val="28"/>
          <w:szCs w:val="28"/>
          <w:cs/>
        </w:rPr>
        <w:t>การคาดการณ์ล่วงหน้าเกี่ยวกับปัจจัยทางเศรษฐกิจมหภาคที่มีผลต่อความสามารถของลูกค้าในการชำระหนี้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7B83A19A" w14:textId="77777777" w:rsidR="00B60F7E" w:rsidRDefault="00B60F7E" w:rsidP="006F4925">
      <w:pPr>
        <w:spacing w:line="240" w:lineRule="auto"/>
        <w:ind w:left="900"/>
        <w:jc w:val="thaiDistribute"/>
        <w:rPr>
          <w:rFonts w:ascii="Browallia New" w:hAnsi="Browallia New" w:cs="Browallia New"/>
          <w:sz w:val="28"/>
          <w:szCs w:val="28"/>
        </w:rPr>
      </w:pPr>
    </w:p>
    <w:p w14:paraId="2BEBFAAC" w14:textId="77777777" w:rsidR="00EF02C7" w:rsidRDefault="00EF02C7" w:rsidP="006F4925">
      <w:pPr>
        <w:spacing w:line="240" w:lineRule="auto"/>
        <w:ind w:left="900"/>
        <w:jc w:val="thaiDistribute"/>
        <w:rPr>
          <w:rFonts w:ascii="Browallia New" w:hAnsi="Browallia New" w:cs="Browallia New"/>
          <w:sz w:val="28"/>
          <w:szCs w:val="28"/>
        </w:rPr>
      </w:pPr>
    </w:p>
    <w:p w14:paraId="6984BC52" w14:textId="77777777" w:rsidR="00EF02C7" w:rsidRDefault="00EF02C7" w:rsidP="006F4925">
      <w:pPr>
        <w:spacing w:line="240" w:lineRule="auto"/>
        <w:ind w:left="900"/>
        <w:jc w:val="thaiDistribute"/>
        <w:rPr>
          <w:rFonts w:ascii="Browallia New" w:hAnsi="Browallia New" w:cs="Browallia New"/>
          <w:sz w:val="28"/>
          <w:szCs w:val="28"/>
        </w:rPr>
      </w:pPr>
    </w:p>
    <w:p w14:paraId="4C0BD32F" w14:textId="77777777" w:rsidR="00EF02C7" w:rsidRDefault="00EF02C7" w:rsidP="006F4925">
      <w:pPr>
        <w:spacing w:line="240" w:lineRule="auto"/>
        <w:ind w:left="900"/>
        <w:jc w:val="thaiDistribute"/>
        <w:rPr>
          <w:rFonts w:ascii="Browallia New" w:hAnsi="Browallia New" w:cs="Browallia New"/>
          <w:sz w:val="28"/>
          <w:szCs w:val="28"/>
        </w:rPr>
      </w:pPr>
    </w:p>
    <w:p w14:paraId="42A4BDEE" w14:textId="77777777" w:rsidR="00EF02C7" w:rsidRDefault="00EF02C7" w:rsidP="006F4925">
      <w:pPr>
        <w:spacing w:line="240" w:lineRule="auto"/>
        <w:ind w:left="900"/>
        <w:jc w:val="thaiDistribute"/>
        <w:rPr>
          <w:rFonts w:ascii="Browallia New" w:hAnsi="Browallia New" w:cs="Browallia New"/>
          <w:sz w:val="28"/>
          <w:szCs w:val="28"/>
        </w:rPr>
      </w:pPr>
    </w:p>
    <w:p w14:paraId="2479BCEC" w14:textId="77777777" w:rsidR="00EF02C7" w:rsidRDefault="00EF02C7" w:rsidP="006F4925">
      <w:pPr>
        <w:spacing w:line="240" w:lineRule="auto"/>
        <w:ind w:left="900"/>
        <w:jc w:val="thaiDistribute"/>
        <w:rPr>
          <w:rFonts w:ascii="Browallia New" w:hAnsi="Browallia New" w:cs="Browallia New"/>
          <w:sz w:val="28"/>
          <w:szCs w:val="28"/>
        </w:rPr>
      </w:pPr>
    </w:p>
    <w:p w14:paraId="157802BC" w14:textId="2D292617" w:rsidR="00B60F7E" w:rsidRDefault="00C454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C454B7">
        <w:rPr>
          <w:rFonts w:ascii="Browallia New" w:hAnsi="Browallia New" w:cs="Browallia New"/>
          <w:sz w:val="28"/>
          <w:cs/>
        </w:rPr>
        <w:lastRenderedPageBreak/>
        <w:t>สินทรัพย์ทางการเงิน</w:t>
      </w:r>
    </w:p>
    <w:p w14:paraId="17F02868" w14:textId="77777777" w:rsidR="00EB10F5" w:rsidRDefault="00EB10F5" w:rsidP="00EB10F5">
      <w:pPr>
        <w:pStyle w:val="ListParagraph"/>
        <w:tabs>
          <w:tab w:val="left" w:pos="900"/>
        </w:tabs>
        <w:spacing w:after="0" w:line="240" w:lineRule="auto"/>
        <w:ind w:left="907"/>
        <w:jc w:val="thaiDistribute"/>
        <w:rPr>
          <w:rFonts w:ascii="Browallia New" w:hAnsi="Browallia New" w:cs="Browallia New"/>
          <w:sz w:val="28"/>
        </w:rPr>
      </w:pPr>
    </w:p>
    <w:p w14:paraId="38937BCF" w14:textId="21B79374" w:rsidR="00EB10F5" w:rsidRPr="00111C24" w:rsidRDefault="00EB10F5" w:rsidP="006E3CE6">
      <w:pPr>
        <w:pStyle w:val="ListParagraph"/>
        <w:numPr>
          <w:ilvl w:val="0"/>
          <w:numId w:val="31"/>
        </w:numPr>
        <w:spacing w:after="0" w:line="240" w:lineRule="auto"/>
        <w:jc w:val="thaiDistribute"/>
        <w:rPr>
          <w:rFonts w:ascii="Browallia New" w:hAnsi="Browallia New" w:cs="Browallia New"/>
          <w:sz w:val="28"/>
        </w:rPr>
      </w:pPr>
      <w:r w:rsidRPr="00C228D8">
        <w:rPr>
          <w:rFonts w:ascii="Browallia New" w:hAnsi="Browallia New" w:cs="Browallia New"/>
          <w:sz w:val="28"/>
          <w:cs/>
        </w:rPr>
        <w:t>การจัดประเภท</w:t>
      </w:r>
    </w:p>
    <w:p w14:paraId="71845391" w14:textId="77777777" w:rsidR="0081602F" w:rsidRDefault="0081602F" w:rsidP="006E3CE6">
      <w:pPr>
        <w:spacing w:line="240" w:lineRule="auto"/>
        <w:ind w:left="1260"/>
        <w:jc w:val="thaiDistribute"/>
        <w:rPr>
          <w:rFonts w:ascii="Browallia New" w:hAnsi="Browallia New" w:cs="Browallia New"/>
          <w:sz w:val="28"/>
          <w:szCs w:val="28"/>
        </w:rPr>
      </w:pPr>
    </w:p>
    <w:p w14:paraId="0C2C4FEB" w14:textId="793496A6"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 ดังนี้</w:t>
      </w:r>
    </w:p>
    <w:p w14:paraId="1C3186E5" w14:textId="77777777" w:rsidR="00111C24" w:rsidRPr="006E3CE6" w:rsidRDefault="00111C24" w:rsidP="00111C24">
      <w:pPr>
        <w:spacing w:line="240" w:lineRule="auto"/>
        <w:ind w:left="900"/>
        <w:jc w:val="thaiDistribute"/>
        <w:rPr>
          <w:rFonts w:ascii="Browallia New" w:hAnsi="Browallia New" w:cs="Browallia New"/>
          <w:sz w:val="22"/>
          <w:szCs w:val="22"/>
        </w:rPr>
      </w:pPr>
    </w:p>
    <w:p w14:paraId="39840082" w14:textId="77777777" w:rsidR="00111C24" w:rsidRDefault="00EB10F5" w:rsidP="006E3CE6">
      <w:pPr>
        <w:pStyle w:val="ListParagraph"/>
        <w:numPr>
          <w:ilvl w:val="0"/>
          <w:numId w:val="32"/>
        </w:numPr>
        <w:spacing w:after="0" w:line="240" w:lineRule="auto"/>
        <w:jc w:val="thaiDistribute"/>
        <w:rPr>
          <w:rFonts w:ascii="Browallia New" w:hAnsi="Browallia New" w:cs="Browallia New"/>
          <w:sz w:val="28"/>
        </w:rPr>
      </w:pPr>
      <w:r w:rsidRPr="00111C24">
        <w:rPr>
          <w:rFonts w:ascii="Browallia New" w:hAnsi="Browallia New" w:cs="Browallia New"/>
          <w:sz w:val="28"/>
          <w:cs/>
        </w:rPr>
        <w:t>รายการที่วัดมูลค่าภายหลังด้วยมูลค่ายุติธรรม (ผ่านกำไรขาดทุนเบ็ดเสร็จอื่นหรือผ่านกำไรหรือขาดทุน) และ</w:t>
      </w:r>
    </w:p>
    <w:p w14:paraId="4CD07220" w14:textId="4E8AAFB8" w:rsidR="00EB10F5" w:rsidRPr="00111C24" w:rsidRDefault="00EB10F5" w:rsidP="006E3CE6">
      <w:pPr>
        <w:pStyle w:val="ListParagraph"/>
        <w:numPr>
          <w:ilvl w:val="0"/>
          <w:numId w:val="32"/>
        </w:numPr>
        <w:spacing w:after="0" w:line="240" w:lineRule="auto"/>
        <w:jc w:val="thaiDistribute"/>
        <w:rPr>
          <w:rFonts w:ascii="Browallia New" w:hAnsi="Browallia New" w:cs="Browallia New"/>
          <w:sz w:val="28"/>
        </w:rPr>
      </w:pPr>
      <w:r w:rsidRPr="00111C24">
        <w:rPr>
          <w:rFonts w:ascii="Browallia New" w:hAnsi="Browallia New" w:cs="Browallia New"/>
          <w:sz w:val="28"/>
          <w:cs/>
        </w:rPr>
        <w:t>รายการที่วัดมูลค่าด้วยราคาทุนตัดจำหน่าย</w:t>
      </w:r>
    </w:p>
    <w:p w14:paraId="546F1BF2" w14:textId="77777777" w:rsidR="006E3CE6" w:rsidRDefault="006E3CE6" w:rsidP="006E3CE6">
      <w:pPr>
        <w:spacing w:line="240" w:lineRule="auto"/>
        <w:ind w:left="1260"/>
        <w:jc w:val="thaiDistribute"/>
        <w:rPr>
          <w:rFonts w:ascii="Browallia New" w:hAnsi="Browallia New" w:cs="Browallia New"/>
          <w:sz w:val="28"/>
          <w:szCs w:val="28"/>
        </w:rPr>
      </w:pPr>
    </w:p>
    <w:p w14:paraId="5379BBA4" w14:textId="298E5567"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02056B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73ABD05E" w14:textId="612D52AD"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 xml:space="preserve">หรือด้วยมูลค่ายุติธรรมผ่านกำไรขาดทุนเบ็ดเสร็จอื่น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ยกเว้นเงินลงทุนในตราสารทุนที่ถือไว้เพื่อค้าจะวัดมูลค่าด้วย </w:t>
      </w:r>
      <w:r w:rsidRPr="00EB10F5">
        <w:rPr>
          <w:rFonts w:ascii="Browallia New" w:hAnsi="Browallia New" w:cs="Browallia New"/>
          <w:sz w:val="28"/>
          <w:szCs w:val="28"/>
        </w:rPr>
        <w:t>FVPL</w:t>
      </w:r>
      <w:r w:rsidRPr="00EB10F5">
        <w:rPr>
          <w:rFonts w:ascii="Browallia New" w:hAnsi="Browallia New" w:cs="Browallia New"/>
          <w:sz w:val="28"/>
          <w:szCs w:val="28"/>
          <w:cs/>
        </w:rPr>
        <w:t xml:space="preserve"> เท่านั้น </w:t>
      </w:r>
    </w:p>
    <w:p w14:paraId="2165AC33"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548BE0BD" w14:textId="73B6D62C" w:rsidR="00EB10F5" w:rsidRPr="00A53732" w:rsidRDefault="00EB10F5" w:rsidP="006E3CE6">
      <w:pPr>
        <w:pStyle w:val="ListParagraph"/>
        <w:numPr>
          <w:ilvl w:val="0"/>
          <w:numId w:val="31"/>
        </w:numPr>
        <w:spacing w:after="0" w:line="240" w:lineRule="auto"/>
        <w:ind w:left="1267"/>
        <w:jc w:val="thaiDistribute"/>
        <w:rPr>
          <w:rFonts w:ascii="Browallia New" w:hAnsi="Browallia New" w:cs="Browallia New"/>
          <w:sz w:val="28"/>
        </w:rPr>
      </w:pPr>
      <w:r w:rsidRPr="00A53732">
        <w:rPr>
          <w:rFonts w:ascii="Browallia New" w:hAnsi="Browallia New" w:cs="Browallia New"/>
          <w:sz w:val="28"/>
          <w:cs/>
        </w:rPr>
        <w:t>การรับรู้รายการและการตัดรายการ</w:t>
      </w:r>
    </w:p>
    <w:p w14:paraId="7B1BF5C9" w14:textId="77777777" w:rsidR="006E3CE6" w:rsidRDefault="006E3CE6" w:rsidP="006E3CE6">
      <w:pPr>
        <w:spacing w:line="240" w:lineRule="auto"/>
        <w:ind w:left="1260"/>
        <w:jc w:val="thaiDistribute"/>
        <w:rPr>
          <w:rFonts w:ascii="Browallia New" w:hAnsi="Browallia New" w:cs="Browallia New"/>
          <w:sz w:val="28"/>
          <w:szCs w:val="28"/>
        </w:rPr>
      </w:pPr>
    </w:p>
    <w:p w14:paraId="5FA41012" w14:textId="54CA9752"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ในการซื้อหรือได้มาหรือขายสินทรัพย์ทางการเงินโดยปกติ</w:t>
      </w:r>
      <w:r w:rsidRPr="00EB10F5">
        <w:rPr>
          <w:rFonts w:ascii="Browallia New" w:hAnsi="Browallia New" w:cs="Browallia New"/>
          <w:sz w:val="28"/>
          <w:szCs w:val="28"/>
        </w:rPr>
        <w:t xml:space="preserve"> </w:t>
      </w:r>
      <w:r w:rsidRPr="00EB10F5">
        <w:rPr>
          <w:rFonts w:ascii="Browallia New" w:hAnsi="Browallia New" w:cs="Browallia New"/>
          <w:sz w:val="28"/>
          <w:szCs w:val="28"/>
          <w:cs/>
        </w:rPr>
        <w:t>บริษัทจะรับรู้รายการ</w:t>
      </w:r>
      <w:r w:rsidRPr="00EB10F5">
        <w:rPr>
          <w:rFonts w:ascii="Browallia New" w:hAnsi="Browallia New" w:cs="Browallia New"/>
          <w:sz w:val="28"/>
          <w:szCs w:val="28"/>
        </w:rPr>
        <w:t xml:space="preserve"> </w:t>
      </w:r>
      <w:r w:rsidRPr="00EB10F5">
        <w:rPr>
          <w:rFonts w:ascii="Browallia New" w:hAnsi="Browallia New" w:cs="Browallia New"/>
          <w:sz w:val="28"/>
          <w:szCs w:val="28"/>
          <w:cs/>
        </w:rPr>
        <w:t>ณ</w:t>
      </w:r>
      <w:r w:rsidRPr="00EB10F5">
        <w:rPr>
          <w:rFonts w:ascii="Browallia New" w:hAnsi="Browallia New" w:cs="Browallia New"/>
          <w:sz w:val="28"/>
          <w:szCs w:val="28"/>
        </w:rPr>
        <w:t xml:space="preserve"> </w:t>
      </w:r>
      <w:r w:rsidRPr="00EB10F5">
        <w:rPr>
          <w:rFonts w:ascii="Browallia New" w:hAnsi="Browallia New" w:cs="Browallia New"/>
          <w:sz w:val="28"/>
          <w:szCs w:val="28"/>
          <w:cs/>
        </w:rPr>
        <w:t>วันที่ทำรายการค้า</w:t>
      </w:r>
      <w:r w:rsidRPr="00EB10F5">
        <w:rPr>
          <w:rFonts w:ascii="Browallia New" w:hAnsi="Browallia New" w:cs="Browallia New"/>
          <w:sz w:val="28"/>
          <w:szCs w:val="28"/>
        </w:rPr>
        <w:t xml:space="preserve"> </w:t>
      </w:r>
      <w:r w:rsidR="006E3CE6">
        <w:rPr>
          <w:rFonts w:ascii="Browallia New" w:hAnsi="Browallia New" w:cs="Browallia New"/>
          <w:sz w:val="28"/>
          <w:szCs w:val="28"/>
        </w:rPr>
        <w:br/>
      </w:r>
      <w:r w:rsidRPr="00EB10F5">
        <w:rPr>
          <w:rFonts w:ascii="Browallia New" w:hAnsi="Browallia New" w:cs="Browallia New"/>
          <w:sz w:val="28"/>
          <w:szCs w:val="28"/>
          <w:cs/>
        </w:rPr>
        <w:t>ซึ่งเป็นวันที่บริษัทเข้าทำรายการซื้อหรือขายสินทรัพย์นั้น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13B95D41" w14:textId="77777777" w:rsidR="00A53732" w:rsidRPr="00EB10F5" w:rsidRDefault="00A53732" w:rsidP="00EB10F5">
      <w:pPr>
        <w:spacing w:line="240" w:lineRule="auto"/>
        <w:ind w:left="900"/>
        <w:jc w:val="thaiDistribute"/>
        <w:rPr>
          <w:rFonts w:ascii="Browallia New" w:hAnsi="Browallia New" w:cs="Browallia New"/>
          <w:sz w:val="28"/>
          <w:szCs w:val="28"/>
        </w:rPr>
      </w:pPr>
    </w:p>
    <w:p w14:paraId="6837CF3E" w14:textId="468860D0"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การวัดมูลค่า</w:t>
      </w:r>
    </w:p>
    <w:p w14:paraId="3C18F4D7" w14:textId="77777777" w:rsidR="006E3CE6" w:rsidRDefault="006E3CE6" w:rsidP="006E3CE6">
      <w:pPr>
        <w:spacing w:line="240" w:lineRule="auto"/>
        <w:ind w:left="1260"/>
        <w:jc w:val="thaiDistribute"/>
        <w:rPr>
          <w:rFonts w:ascii="Browallia New" w:hAnsi="Browallia New" w:cs="Browallia New"/>
          <w:sz w:val="28"/>
          <w:szCs w:val="28"/>
        </w:rPr>
      </w:pPr>
    </w:p>
    <w:p w14:paraId="3608269A" w14:textId="66D95EDB"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 xml:space="preserve">สำหรับสินทรัพย์ทางการเงินที่วัดมูลค่าด้วย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71BDB56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5E58AB0" w14:textId="516D2983"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w:t>
      </w:r>
    </w:p>
    <w:p w14:paraId="22063A10"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A2B45C1" w14:textId="77777777" w:rsidR="00A702D6" w:rsidRDefault="00A702D6" w:rsidP="006E3CE6">
      <w:pPr>
        <w:spacing w:line="240" w:lineRule="auto"/>
        <w:ind w:left="900"/>
        <w:jc w:val="thaiDistribute"/>
        <w:rPr>
          <w:rFonts w:ascii="Browallia New" w:hAnsi="Browallia New" w:cs="Browallia New"/>
          <w:sz w:val="28"/>
          <w:szCs w:val="28"/>
        </w:rPr>
      </w:pPr>
    </w:p>
    <w:p w14:paraId="233BBAB2" w14:textId="77777777" w:rsidR="00A702D6" w:rsidRDefault="00A702D6" w:rsidP="006E3CE6">
      <w:pPr>
        <w:spacing w:line="240" w:lineRule="auto"/>
        <w:ind w:left="900"/>
        <w:jc w:val="thaiDistribute"/>
        <w:rPr>
          <w:rFonts w:ascii="Browallia New" w:hAnsi="Browallia New" w:cs="Browallia New"/>
          <w:sz w:val="28"/>
          <w:szCs w:val="28"/>
        </w:rPr>
      </w:pPr>
    </w:p>
    <w:p w14:paraId="5E072500" w14:textId="77777777" w:rsidR="00A702D6" w:rsidRDefault="00A702D6" w:rsidP="006E3CE6">
      <w:pPr>
        <w:spacing w:line="240" w:lineRule="auto"/>
        <w:ind w:left="900"/>
        <w:jc w:val="thaiDistribute"/>
        <w:rPr>
          <w:rFonts w:ascii="Browallia New" w:hAnsi="Browallia New" w:cs="Browallia New"/>
          <w:sz w:val="28"/>
          <w:szCs w:val="28"/>
        </w:rPr>
      </w:pPr>
    </w:p>
    <w:p w14:paraId="0E0BD3FC" w14:textId="77777777" w:rsidR="00A702D6" w:rsidRPr="00EB10F5" w:rsidRDefault="00A702D6" w:rsidP="006E3CE6">
      <w:pPr>
        <w:spacing w:line="240" w:lineRule="auto"/>
        <w:ind w:left="900"/>
        <w:jc w:val="thaiDistribute"/>
        <w:rPr>
          <w:rFonts w:ascii="Browallia New" w:hAnsi="Browallia New" w:cs="Browallia New"/>
          <w:sz w:val="28"/>
          <w:szCs w:val="28"/>
        </w:rPr>
      </w:pPr>
    </w:p>
    <w:p w14:paraId="63EE2D29" w14:textId="4EDB9438"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lastRenderedPageBreak/>
        <w:t>ตราสารหนี้</w:t>
      </w:r>
    </w:p>
    <w:p w14:paraId="511CEA3E" w14:textId="77777777" w:rsidR="006E3CE6" w:rsidRDefault="006E3CE6" w:rsidP="006E3CE6">
      <w:pPr>
        <w:spacing w:line="240" w:lineRule="auto"/>
        <w:ind w:left="1260"/>
        <w:jc w:val="thaiDistribute"/>
        <w:rPr>
          <w:rFonts w:ascii="Browallia New" w:hAnsi="Browallia New" w:cs="Browallia New"/>
          <w:sz w:val="28"/>
          <w:szCs w:val="28"/>
        </w:rPr>
      </w:pPr>
    </w:p>
    <w:p w14:paraId="24E0833E" w14:textId="2475AA8F"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การวัดมูลค่าในภายหลังของตราสารหนี้ขึ้นอยู่กับโมเดลธุรกิจของ</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EB10F5">
        <w:rPr>
          <w:rFonts w:ascii="Browallia New" w:hAnsi="Browallia New" w:cs="Browallia New"/>
          <w:sz w:val="28"/>
          <w:szCs w:val="28"/>
        </w:rPr>
        <w:t>3</w:t>
      </w:r>
      <w:r w:rsidRPr="00EB10F5">
        <w:rPr>
          <w:rFonts w:ascii="Browallia New" w:hAnsi="Browallia New" w:cs="Browallia New"/>
          <w:sz w:val="28"/>
          <w:szCs w:val="28"/>
          <w:cs/>
        </w:rPr>
        <w:t xml:space="preserve"> ประเภทดังนี้</w:t>
      </w:r>
    </w:p>
    <w:p w14:paraId="2A644F1C" w14:textId="77777777" w:rsidR="00EB10F5" w:rsidRPr="00A702D6" w:rsidRDefault="00EB10F5" w:rsidP="006E3CE6">
      <w:pPr>
        <w:spacing w:line="240" w:lineRule="auto"/>
        <w:ind w:left="1260"/>
        <w:jc w:val="thaiDistribute"/>
        <w:rPr>
          <w:rFonts w:ascii="Browallia New" w:hAnsi="Browallia New" w:cs="Browallia New"/>
          <w:sz w:val="16"/>
          <w:szCs w:val="16"/>
        </w:rPr>
      </w:pPr>
    </w:p>
    <w:p w14:paraId="2D257457" w14:textId="4B3C1798" w:rsidR="00EB10F5" w:rsidRPr="00D7565C"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6E3CE6">
        <w:rPr>
          <w:rFonts w:ascii="Browallia New" w:hAnsi="Browallia New" w:cs="Browallia New"/>
          <w:sz w:val="28"/>
          <w:cs/>
        </w:rPr>
        <w:t xml:space="preserve">ราคาทุนตัดจำหน่าย </w:t>
      </w:r>
      <w:r w:rsidR="006E3CE6">
        <w:rPr>
          <w:rFonts w:ascii="Browallia New" w:hAnsi="Browallia New" w:cs="Browallia New"/>
          <w:sz w:val="28"/>
          <w:cs/>
        </w:rPr>
        <w:t>–</w:t>
      </w:r>
      <w:r w:rsidRPr="006E3CE6">
        <w:rPr>
          <w:rFonts w:ascii="Browallia New" w:hAnsi="Browallia New" w:cs="Browallia New"/>
          <w:sz w:val="28"/>
          <w:cs/>
        </w:rPr>
        <w:t xml:space="preserve"> สินทรัพย์ทางการเงินที่</w:t>
      </w:r>
      <w:r w:rsidRPr="006E3CE6">
        <w:rPr>
          <w:rFonts w:ascii="Browallia New" w:hAnsi="Browallia New" w:cs="Browallia New" w:hint="cs"/>
          <w:sz w:val="28"/>
          <w:cs/>
        </w:rPr>
        <w:t>บริษัท</w:t>
      </w:r>
      <w:r w:rsidRPr="006E3CE6">
        <w:rPr>
          <w:rFonts w:ascii="Browallia New" w:hAnsi="Browallia New" w:cs="Browallia New"/>
          <w:sz w:val="28"/>
          <w:cs/>
        </w:rPr>
        <w:t>ถือไว้เพื่อรับชำระกระแสเงินสดตามสัญญา</w:t>
      </w:r>
      <w:r w:rsidR="006E3CE6">
        <w:rPr>
          <w:rFonts w:ascii="Browallia New" w:hAnsi="Browallia New" w:cs="Browallia New"/>
          <w:sz w:val="28"/>
        </w:rPr>
        <w:br/>
      </w:r>
      <w:r w:rsidRPr="006E3CE6">
        <w:rPr>
          <w:rFonts w:ascii="Browallia New" w:hAnsi="Browallia New" w:cs="Browallia New"/>
          <w:sz w:val="28"/>
          <w:cs/>
        </w:rPr>
        <w:t>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9795711" w14:textId="77777777" w:rsidR="009168E3" w:rsidRPr="006E3CE6" w:rsidRDefault="009168E3" w:rsidP="006E3CE6">
      <w:pPr>
        <w:pStyle w:val="ListParagraph"/>
        <w:spacing w:after="0" w:line="240" w:lineRule="auto"/>
        <w:ind w:left="1773"/>
        <w:jc w:val="thaiDistribute"/>
        <w:rPr>
          <w:rFonts w:ascii="Browallia New" w:hAnsi="Browallia New" w:cs="Browallia New"/>
          <w:sz w:val="16"/>
          <w:szCs w:val="16"/>
        </w:rPr>
      </w:pPr>
    </w:p>
    <w:p w14:paraId="10ECE92D" w14:textId="6D5451E8"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มูลค่ายุติธรรมผ่านกำไรขาดทุนเบ็ดเสร็จอื่น (</w:t>
      </w:r>
      <w:r w:rsidRPr="00EB10F5">
        <w:rPr>
          <w:rFonts w:ascii="Browallia New" w:hAnsi="Browallia New" w:cs="Browallia New"/>
          <w:sz w:val="28"/>
        </w:rPr>
        <w:t xml:space="preserve">FVOCI) </w:t>
      </w:r>
      <w:r w:rsidRPr="00EB10F5">
        <w:rPr>
          <w:rFonts w:ascii="Browallia New" w:hAnsi="Browallia New" w:cs="Browallia New" w:hint="cs"/>
          <w:sz w:val="28"/>
          <w:cs/>
        </w:rPr>
        <w:t>-</w:t>
      </w:r>
      <w:r w:rsidRPr="00EB10F5">
        <w:rPr>
          <w:rFonts w:ascii="Browallia New" w:hAnsi="Browallia New" w:cs="Browallia New"/>
          <w:sz w:val="28"/>
        </w:rPr>
        <w:t xml:space="preserve"> </w:t>
      </w:r>
      <w:r w:rsidRPr="00EB10F5">
        <w:rPr>
          <w:rFonts w:ascii="Browallia New" w:hAnsi="Browallia New" w:cs="Browallia New"/>
          <w:sz w:val="28"/>
          <w:cs/>
        </w:rPr>
        <w:t>สินทรัพย์ทางการเงินที่</w:t>
      </w:r>
      <w:r w:rsidRPr="00EB10F5">
        <w:rPr>
          <w:rFonts w:ascii="Browallia New" w:hAnsi="Browallia New" w:cs="Browallia New" w:hint="cs"/>
          <w:sz w:val="28"/>
          <w:cs/>
        </w:rPr>
        <w:t>บริษัท</w:t>
      </w:r>
      <w:r w:rsidRPr="00EB10F5">
        <w:rPr>
          <w:rFonts w:ascii="Browallia New" w:hAnsi="Browallia New" w:cs="Browallia New"/>
          <w:sz w:val="28"/>
          <w:cs/>
        </w:rPr>
        <w:t xml:space="preserve">ถือไว้เพื่อ </w:t>
      </w:r>
      <w:r w:rsidRPr="00EB10F5">
        <w:rPr>
          <w:rFonts w:ascii="Browallia New" w:hAnsi="Browallia New" w:cs="Browallia New"/>
          <w:sz w:val="28"/>
        </w:rPr>
        <w:br/>
      </w:r>
      <w:r w:rsidRPr="00EB10F5">
        <w:rPr>
          <w:rFonts w:ascii="Browallia New" w:hAnsi="Browallia New" w:cs="Browallia New"/>
          <w:sz w:val="28"/>
          <w:cs/>
        </w:rPr>
        <w:t xml:space="preserve">ก) รับชำระกระแสเงินสดตามสัญญาซึ่งประกอบด้วยเงินต้นและดอกเบี้ยเท่านั้น และ ข) เพื่อขาย </w:t>
      </w:r>
      <w:r w:rsidRPr="00EB10F5">
        <w:rPr>
          <w:rFonts w:ascii="Browallia New" w:hAnsi="Browallia New" w:cs="Browallia New"/>
          <w:sz w:val="28"/>
        </w:rPr>
        <w:br/>
      </w:r>
      <w:r w:rsidRPr="00EB10F5">
        <w:rPr>
          <w:rFonts w:ascii="Browallia New" w:hAnsi="Browallia New" w:cs="Browallia New"/>
          <w:sz w:val="28"/>
          <w:cs/>
        </w:rPr>
        <w:t xml:space="preserve">จะวัดมูลค่าด้วย </w:t>
      </w:r>
      <w:r w:rsidRPr="00EB10F5">
        <w:rPr>
          <w:rFonts w:ascii="Browallia New" w:hAnsi="Browallia New" w:cs="Browallia New"/>
          <w:sz w:val="28"/>
        </w:rPr>
        <w:t xml:space="preserve">FVOCI  </w:t>
      </w:r>
      <w:r w:rsidRPr="00EB10F5">
        <w:rPr>
          <w:rFonts w:ascii="Browallia New" w:hAnsi="Browallia New" w:cs="Browallia New"/>
          <w:sz w:val="28"/>
          <w:cs/>
        </w:rPr>
        <w:t xml:space="preserve">และรับรู้การเปลี่ยนแปลงในมูลค่าของสินทรัพย์ทางการเงินผ่านกำไรขาดทุนเบ็ดเสร็จอื่น ยกเว้น </w:t>
      </w:r>
      <w:r w:rsidRPr="00EB10F5">
        <w:rPr>
          <w:rFonts w:ascii="Browallia New" w:hAnsi="Browallia New" w:cs="Browallia New"/>
          <w:sz w:val="28"/>
        </w:rPr>
        <w:t xml:space="preserve">1) </w:t>
      </w:r>
      <w:r w:rsidRPr="00EB10F5">
        <w:rPr>
          <w:rFonts w:ascii="Browallia New" w:hAnsi="Browallia New" w:cs="Browallia New"/>
          <w:sz w:val="28"/>
          <w:cs/>
        </w:rPr>
        <w:t xml:space="preserve">รายการขาดทุน/กำไรจากการด้อยค่า </w:t>
      </w:r>
      <w:r w:rsidRPr="00EB10F5">
        <w:rPr>
          <w:rFonts w:ascii="Browallia New" w:hAnsi="Browallia New" w:cs="Browallia New"/>
          <w:sz w:val="28"/>
        </w:rPr>
        <w:t xml:space="preserve">2) </w:t>
      </w:r>
      <w:r w:rsidRPr="00EB10F5">
        <w:rPr>
          <w:rFonts w:ascii="Browallia New" w:hAnsi="Browallia New" w:cs="Browallia New"/>
          <w:sz w:val="28"/>
          <w:cs/>
        </w:rPr>
        <w:t xml:space="preserve">รายได้ดอกเบี้ยที่คำนวณตามวิธีอัตราดอกเบี้ยที่แท้จริง และ </w:t>
      </w:r>
      <w:r w:rsidRPr="00EB10F5">
        <w:rPr>
          <w:rFonts w:ascii="Browallia New" w:hAnsi="Browallia New" w:cs="Browallia New"/>
          <w:sz w:val="28"/>
        </w:rPr>
        <w:t xml:space="preserve">3) </w:t>
      </w:r>
      <w:r w:rsidRPr="00EB10F5">
        <w:rPr>
          <w:rFonts w:ascii="Browallia New" w:hAnsi="Browallia New" w:cs="Browallia New"/>
          <w:sz w:val="28"/>
          <w:cs/>
        </w:rPr>
        <w:t>กำไรขาดทุนจากอัตราแลกเปลี่ยน จะรับรู้ในกำไรหรือขาดทุน เมื่อ</w:t>
      </w:r>
      <w:r w:rsidRPr="00EB10F5">
        <w:rPr>
          <w:rFonts w:ascii="Browallia New" w:hAnsi="Browallia New" w:cs="Browallia New" w:hint="cs"/>
          <w:sz w:val="28"/>
          <w:cs/>
        </w:rPr>
        <w:t>บริษัท</w:t>
      </w:r>
      <w:r w:rsidRPr="00EB10F5">
        <w:rPr>
          <w:rFonts w:ascii="Browallia New" w:hAnsi="Browallia New" w:cs="Browallia New"/>
          <w:sz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00F55B98" w14:textId="77777777" w:rsidR="0010012F" w:rsidRPr="006E3CE6" w:rsidRDefault="0010012F" w:rsidP="006E3CE6">
      <w:pPr>
        <w:pStyle w:val="ListParagraph"/>
        <w:spacing w:after="0" w:line="240" w:lineRule="auto"/>
        <w:ind w:left="1773"/>
        <w:jc w:val="thaiDistribute"/>
        <w:rPr>
          <w:rFonts w:ascii="Browallia New" w:hAnsi="Browallia New" w:cs="Browallia New"/>
          <w:sz w:val="16"/>
          <w:szCs w:val="16"/>
        </w:rPr>
      </w:pPr>
    </w:p>
    <w:p w14:paraId="5F5D738D" w14:textId="40875541"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มูลค่ายุติธรรมผ่านกำไรหรือขาดทุน (</w:t>
      </w:r>
      <w:r w:rsidRPr="00EB10F5">
        <w:rPr>
          <w:rFonts w:ascii="Browallia New" w:hAnsi="Browallia New" w:cs="Browallia New"/>
          <w:sz w:val="28"/>
        </w:rPr>
        <w:t xml:space="preserve">FVPL) </w:t>
      </w:r>
      <w:r w:rsidRPr="00EB10F5">
        <w:rPr>
          <w:rFonts w:ascii="Browallia New" w:hAnsi="Browallia New" w:cs="Browallia New" w:hint="cs"/>
          <w:sz w:val="28"/>
          <w:cs/>
        </w:rPr>
        <w:t>- บริษัท</w:t>
      </w:r>
      <w:r w:rsidRPr="00EB10F5">
        <w:rPr>
          <w:rFonts w:ascii="Browallia New" w:hAnsi="Browallia New" w:cs="Browallia New"/>
          <w:sz w:val="28"/>
          <w:cs/>
        </w:rPr>
        <w:t xml:space="preserve">จะวัดมูลค่าสินทรัพย์ทางการเงินอื่นที่ไม่เข้าเงื่อนไขการวัดมูลค่าด้วยราคาทุนตัดจำหน่ายหรือ </w:t>
      </w:r>
      <w:r w:rsidRPr="00EB10F5">
        <w:rPr>
          <w:rFonts w:ascii="Browallia New" w:hAnsi="Browallia New" w:cs="Browallia New"/>
          <w:sz w:val="28"/>
        </w:rPr>
        <w:t xml:space="preserve">FVOCI </w:t>
      </w:r>
      <w:r w:rsidRPr="00EB10F5">
        <w:rPr>
          <w:rFonts w:ascii="Browallia New" w:hAnsi="Browallia New" w:cs="Browallia New"/>
          <w:sz w:val="28"/>
          <w:cs/>
        </w:rPr>
        <w:t xml:space="preserve">ข้างต้น ด้วย </w:t>
      </w:r>
      <w:r w:rsidRPr="00EB10F5">
        <w:rPr>
          <w:rFonts w:ascii="Browallia New" w:hAnsi="Browallia New" w:cs="Browallia New"/>
          <w:sz w:val="28"/>
        </w:rPr>
        <w:t xml:space="preserve">FVPL </w:t>
      </w:r>
      <w:r w:rsidRPr="00EB10F5">
        <w:rPr>
          <w:rFonts w:ascii="Browallia New" w:hAnsi="Browallia New" w:cs="Browallia New"/>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1F26DEFC"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31453F91" w14:textId="6F045F23" w:rsidR="00EB10F5" w:rsidRPr="0010012F" w:rsidRDefault="00EB10F5" w:rsidP="006E3CE6">
      <w:pPr>
        <w:pStyle w:val="ListParagraph"/>
        <w:numPr>
          <w:ilvl w:val="0"/>
          <w:numId w:val="31"/>
        </w:numPr>
        <w:spacing w:after="0" w:line="240" w:lineRule="auto"/>
        <w:jc w:val="thaiDistribute"/>
        <w:rPr>
          <w:rFonts w:ascii="Browallia New" w:hAnsi="Browallia New" w:cs="Browallia New"/>
          <w:sz w:val="28"/>
        </w:rPr>
      </w:pPr>
      <w:r w:rsidRPr="0010012F">
        <w:rPr>
          <w:rFonts w:ascii="Browallia New" w:hAnsi="Browallia New" w:cs="Browallia New"/>
          <w:sz w:val="28"/>
          <w:cs/>
        </w:rPr>
        <w:t>การด้อยค่า</w:t>
      </w:r>
    </w:p>
    <w:p w14:paraId="4E091026" w14:textId="77777777" w:rsidR="006E3CE6" w:rsidRDefault="006E3CE6" w:rsidP="006E3CE6">
      <w:pPr>
        <w:spacing w:line="240" w:lineRule="auto"/>
        <w:ind w:left="1260"/>
        <w:jc w:val="thaiDistribute"/>
        <w:rPr>
          <w:rFonts w:ascii="Browallia New" w:hAnsi="Browallia New" w:cs="Browallia New"/>
          <w:sz w:val="28"/>
          <w:szCs w:val="28"/>
        </w:rPr>
      </w:pPr>
    </w:p>
    <w:p w14:paraId="65CC742E" w14:textId="6C6DDECB"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ประเมินประมาณการผลขาดทุนด้านเครดิตที่คาดว่าจะเกิดขึ้นของตราสารหนี้ที่วัดมูลค่าด้วยราคาทุนตัดจำหน่ายและ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6F91EA31"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4BD23FB4" w14:textId="714E9AE4"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สำหรับลูกหนี้การค้า </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ใช้วิธีอย่างง่าย </w:t>
      </w:r>
      <w:r w:rsidRPr="00EB10F5">
        <w:rPr>
          <w:rFonts w:ascii="Browallia New" w:hAnsi="Browallia New" w:cs="Browallia New"/>
          <w:sz w:val="28"/>
          <w:szCs w:val="28"/>
        </w:rPr>
        <w:t xml:space="preserve">(simplified approach) </w:t>
      </w:r>
      <w:r w:rsidRPr="00EB10F5">
        <w:rPr>
          <w:rFonts w:ascii="Browallia New" w:hAnsi="Browallia New" w:cs="Browallia New"/>
          <w:sz w:val="28"/>
          <w:szCs w:val="28"/>
          <w:cs/>
        </w:rPr>
        <w:t>ในการรับรู้การด้อยค่าตามประมาณการผลขาดทุนด้านเครดิตที่คาดว่าจะเกิดขึ้น ตลอดอายุลูกหนี้ตั้งแต่วันที่</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เริ่มรับรู้ลูกหนี้</w:t>
      </w:r>
    </w:p>
    <w:p w14:paraId="5BE2B76D"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7F46688" w14:textId="061E82E3" w:rsidR="00EB10F5" w:rsidRDefault="00EB10F5" w:rsidP="00510136">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ผลขาดทุนและการกลับรายการผลขาดทุนจากการด้อยค่าบันทึกในกำไรหรือขาดทุนและแสดงรวมอยู่</w:t>
      </w:r>
      <w:r w:rsidRPr="00EB10F5">
        <w:rPr>
          <w:rFonts w:ascii="Browallia New" w:hAnsi="Browallia New" w:cs="Browallia New"/>
          <w:sz w:val="28"/>
          <w:szCs w:val="28"/>
        </w:rPr>
        <w:br/>
      </w:r>
      <w:r w:rsidRPr="00EB10F5">
        <w:rPr>
          <w:rFonts w:ascii="Browallia New" w:hAnsi="Browallia New" w:cs="Browallia New"/>
          <w:sz w:val="28"/>
          <w:szCs w:val="28"/>
          <w:cs/>
        </w:rPr>
        <w:t>ในรายการค่าใช้จ่ายในการบริหาร</w:t>
      </w:r>
    </w:p>
    <w:p w14:paraId="37F8F4E0" w14:textId="77777777" w:rsidR="00A1357D" w:rsidRPr="00EB10F5" w:rsidRDefault="00A1357D" w:rsidP="00EB10F5">
      <w:pPr>
        <w:spacing w:line="240" w:lineRule="auto"/>
        <w:ind w:left="900"/>
        <w:jc w:val="thaiDistribute"/>
        <w:rPr>
          <w:rFonts w:ascii="Browallia New" w:hAnsi="Browallia New" w:cs="Browallia New"/>
          <w:sz w:val="28"/>
          <w:szCs w:val="28"/>
        </w:rPr>
      </w:pPr>
    </w:p>
    <w:p w14:paraId="6F103943" w14:textId="77777777" w:rsidR="00935C19" w:rsidRPr="00EB10F5" w:rsidRDefault="00935C19" w:rsidP="006E3CE6">
      <w:pPr>
        <w:spacing w:line="240" w:lineRule="auto"/>
        <w:ind w:left="900"/>
        <w:jc w:val="thaiDistribute"/>
        <w:rPr>
          <w:rFonts w:ascii="Browallia New" w:hAnsi="Browallia New" w:cs="Browallia New"/>
          <w:sz w:val="28"/>
          <w:szCs w:val="28"/>
        </w:rPr>
      </w:pPr>
    </w:p>
    <w:p w14:paraId="026ABD35" w14:textId="5B5FB439" w:rsidR="00A1357D" w:rsidRDefault="005B222E"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lastRenderedPageBreak/>
        <w:t>หนี้สินทางการเงิน</w:t>
      </w:r>
    </w:p>
    <w:p w14:paraId="280A6168" w14:textId="77777777" w:rsidR="00B30CF9" w:rsidRPr="0073038F" w:rsidRDefault="00B30CF9" w:rsidP="0073038F">
      <w:pPr>
        <w:spacing w:line="240" w:lineRule="auto"/>
        <w:ind w:left="900"/>
        <w:jc w:val="thaiDistribute"/>
        <w:rPr>
          <w:rFonts w:ascii="Browallia New" w:hAnsi="Browallia New" w:cs="Browallia New"/>
          <w:sz w:val="28"/>
          <w:szCs w:val="28"/>
        </w:rPr>
      </w:pPr>
    </w:p>
    <w:p w14:paraId="52436FDF" w14:textId="211F0F10" w:rsidR="0073038F" w:rsidRPr="0073038F" w:rsidRDefault="0073038F" w:rsidP="006E3CE6">
      <w:pPr>
        <w:pStyle w:val="ListParagraph"/>
        <w:numPr>
          <w:ilvl w:val="0"/>
          <w:numId w:val="33"/>
        </w:numPr>
        <w:spacing w:after="0" w:line="240" w:lineRule="auto"/>
        <w:jc w:val="thaiDistribute"/>
        <w:rPr>
          <w:rFonts w:ascii="Browallia New" w:hAnsi="Browallia New" w:cs="Browallia New"/>
          <w:sz w:val="28"/>
        </w:rPr>
      </w:pPr>
      <w:r w:rsidRPr="0073038F">
        <w:rPr>
          <w:rFonts w:ascii="Browallia New" w:hAnsi="Browallia New" w:cs="Browallia New"/>
          <w:sz w:val="28"/>
          <w:cs/>
        </w:rPr>
        <w:t>การจัดประเภท</w:t>
      </w:r>
    </w:p>
    <w:p w14:paraId="19E9FE2A" w14:textId="77777777" w:rsidR="006E3CE6" w:rsidRDefault="006E3CE6" w:rsidP="006E3CE6">
      <w:pPr>
        <w:spacing w:line="240" w:lineRule="auto"/>
        <w:ind w:left="1260"/>
        <w:jc w:val="thaiDistribute"/>
        <w:rPr>
          <w:rFonts w:ascii="Browallia New" w:hAnsi="Browallia New" w:cs="Browallia New"/>
          <w:sz w:val="28"/>
          <w:szCs w:val="28"/>
        </w:rPr>
      </w:pPr>
    </w:p>
    <w:p w14:paraId="0027AFFB" w14:textId="4CBD6C21" w:rsidR="0073038F" w:rsidRPr="0073038F" w:rsidRDefault="0073038F" w:rsidP="00510136">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0D96EE3A" w14:textId="77777777" w:rsidR="0073038F" w:rsidRPr="0073038F" w:rsidRDefault="0073038F" w:rsidP="0073038F">
      <w:pPr>
        <w:spacing w:line="240" w:lineRule="auto"/>
        <w:ind w:left="900"/>
        <w:jc w:val="thaiDistribute"/>
        <w:rPr>
          <w:rFonts w:ascii="Browallia New" w:hAnsi="Browallia New" w:cs="Browallia New"/>
          <w:sz w:val="28"/>
          <w:szCs w:val="28"/>
        </w:rPr>
      </w:pPr>
    </w:p>
    <w:p w14:paraId="057834E9" w14:textId="68249895" w:rsidR="0073038F" w:rsidRPr="00510136" w:rsidRDefault="0073038F" w:rsidP="006E3CE6">
      <w:pPr>
        <w:pStyle w:val="ListParagraph"/>
        <w:numPr>
          <w:ilvl w:val="0"/>
          <w:numId w:val="39"/>
        </w:numPr>
        <w:tabs>
          <w:tab w:val="left" w:pos="1843"/>
        </w:tabs>
        <w:spacing w:after="0" w:line="240" w:lineRule="auto"/>
        <w:ind w:left="1620"/>
        <w:jc w:val="thaiDistribute"/>
        <w:rPr>
          <w:rFonts w:ascii="Browallia New" w:hAnsi="Browallia New" w:cs="Browallia New"/>
          <w:sz w:val="28"/>
        </w:rPr>
      </w:pPr>
      <w:r w:rsidRPr="006E3CE6">
        <w:rPr>
          <w:rFonts w:ascii="Browallia New" w:hAnsi="Browallia New" w:cs="Browallia New"/>
          <w:sz w:val="28"/>
          <w:cs/>
        </w:rPr>
        <w:t xml:space="preserve">หากบริษัทมีภาระผูกพันตามสัญญาที่จะต้องส่งมอบเงินสดหรือสินทรัพย์ทางการเงินอื่นให้กับกิจการอื่น </w:t>
      </w:r>
      <w:r w:rsidRPr="00510136">
        <w:rPr>
          <w:rFonts w:ascii="Browallia New" w:hAnsi="Browallia New" w:cs="Browallia New"/>
          <w:sz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4F953212" w14:textId="7968676E" w:rsidR="0073038F" w:rsidRPr="00E436F4" w:rsidRDefault="0073038F" w:rsidP="006E3CE6">
      <w:pPr>
        <w:pStyle w:val="ListParagraph"/>
        <w:numPr>
          <w:ilvl w:val="0"/>
          <w:numId w:val="39"/>
        </w:numPr>
        <w:spacing w:after="0" w:line="240" w:lineRule="auto"/>
        <w:ind w:left="1629"/>
        <w:jc w:val="thaiDistribute"/>
        <w:rPr>
          <w:rFonts w:ascii="Browallia New" w:hAnsi="Browallia New" w:cs="Browallia New"/>
          <w:sz w:val="28"/>
        </w:rPr>
      </w:pPr>
      <w:r w:rsidRPr="006E3CE6">
        <w:rPr>
          <w:rFonts w:ascii="Browallia New" w:hAnsi="Browallia New" w:cs="Browallia New"/>
          <w:sz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77C43A3" w14:textId="77777777" w:rsidR="006E3CE6" w:rsidRPr="006E3CE6" w:rsidRDefault="006E3CE6" w:rsidP="006E3CE6">
      <w:pPr>
        <w:spacing w:line="240" w:lineRule="auto"/>
        <w:ind w:left="1260"/>
        <w:jc w:val="thaiDistribute"/>
        <w:rPr>
          <w:rFonts w:ascii="Browallia New" w:eastAsia="Calibri" w:hAnsi="Browallia New" w:cs="Browallia New"/>
          <w:sz w:val="22"/>
          <w:szCs w:val="22"/>
        </w:rPr>
      </w:pPr>
    </w:p>
    <w:p w14:paraId="29AEC584" w14:textId="580E4BBC" w:rsidR="0073038F" w:rsidRPr="00E436F4" w:rsidRDefault="0073038F" w:rsidP="00E436F4">
      <w:pPr>
        <w:spacing w:line="240" w:lineRule="auto"/>
        <w:ind w:left="1260"/>
        <w:jc w:val="thaiDistribute"/>
        <w:rPr>
          <w:rFonts w:ascii="Browallia New" w:eastAsia="Calibri" w:hAnsi="Browallia New" w:cs="Browallia New"/>
          <w:sz w:val="28"/>
          <w:szCs w:val="28"/>
        </w:rPr>
      </w:pPr>
      <w:r w:rsidRPr="00E436F4">
        <w:rPr>
          <w:rFonts w:ascii="Browallia New" w:eastAsia="Calibri" w:hAnsi="Browallia New" w:cs="Browallia New"/>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Pr="00E436F4">
        <w:rPr>
          <w:rFonts w:ascii="Browallia New" w:eastAsia="Calibri" w:hAnsi="Browallia New" w:cs="Browallia New"/>
          <w:sz w:val="28"/>
          <w:szCs w:val="28"/>
        </w:rPr>
        <w:t>12</w:t>
      </w:r>
      <w:r w:rsidRPr="00E436F4">
        <w:rPr>
          <w:rFonts w:ascii="Browallia New" w:eastAsia="Calibri" w:hAnsi="Browallia New" w:cs="Browallia New"/>
          <w:sz w:val="28"/>
          <w:szCs w:val="28"/>
          <w:cs/>
        </w:rPr>
        <w:t xml:space="preserve"> เดือน นับจากวันสิ้นรอบระยะเวลารายงาน</w:t>
      </w:r>
    </w:p>
    <w:p w14:paraId="30DC1ECA" w14:textId="77777777" w:rsidR="0073038F" w:rsidRPr="006E3CE6" w:rsidRDefault="0073038F" w:rsidP="0073038F">
      <w:pPr>
        <w:spacing w:line="240" w:lineRule="auto"/>
        <w:ind w:left="900"/>
        <w:jc w:val="thaiDistribute"/>
        <w:rPr>
          <w:rFonts w:ascii="Browallia New" w:hAnsi="Browallia New" w:cs="Browallia New"/>
          <w:sz w:val="24"/>
          <w:szCs w:val="24"/>
        </w:rPr>
      </w:pPr>
    </w:p>
    <w:p w14:paraId="1D3CDC75" w14:textId="00D66563" w:rsidR="0073038F" w:rsidRPr="001D78BA" w:rsidRDefault="0073038F" w:rsidP="006E3CE6">
      <w:pPr>
        <w:pStyle w:val="ListParagraph"/>
        <w:numPr>
          <w:ilvl w:val="0"/>
          <w:numId w:val="33"/>
        </w:numPr>
        <w:spacing w:after="0" w:line="240" w:lineRule="auto"/>
        <w:jc w:val="thaiDistribute"/>
        <w:rPr>
          <w:rFonts w:ascii="Browallia New" w:hAnsi="Browallia New" w:cs="Browallia New"/>
          <w:sz w:val="28"/>
        </w:rPr>
      </w:pPr>
      <w:r w:rsidRPr="00636BDD">
        <w:rPr>
          <w:rFonts w:ascii="Browallia New" w:hAnsi="Browallia New" w:cs="Browallia New"/>
          <w:sz w:val="28"/>
          <w:cs/>
        </w:rPr>
        <w:t>การวัดมูลค่า</w:t>
      </w:r>
    </w:p>
    <w:p w14:paraId="40B23593" w14:textId="77777777" w:rsidR="006E3CE6" w:rsidRPr="006E3CE6" w:rsidRDefault="006E3CE6" w:rsidP="006E3CE6">
      <w:pPr>
        <w:spacing w:line="240" w:lineRule="auto"/>
        <w:ind w:left="1260"/>
        <w:jc w:val="thaiDistribute"/>
        <w:rPr>
          <w:rFonts w:ascii="Browallia New" w:hAnsi="Browallia New" w:cs="Browallia New"/>
          <w:sz w:val="24"/>
          <w:szCs w:val="24"/>
        </w:rPr>
      </w:pPr>
    </w:p>
    <w:p w14:paraId="42E22B6D" w14:textId="36FA7047" w:rsidR="0073038F"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ในการรับรู้รายการเมื่อเริ่มแรกบริษัทต้องวัดมูลค่าหนี้สินทางการเงินด้วยมูลค่ายุติธรรม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79A8D3E7" w14:textId="77777777" w:rsidR="0073038F" w:rsidRPr="006E3CE6" w:rsidRDefault="0073038F" w:rsidP="0073038F">
      <w:pPr>
        <w:spacing w:line="240" w:lineRule="auto"/>
        <w:ind w:left="900"/>
        <w:jc w:val="thaiDistribute"/>
        <w:rPr>
          <w:rFonts w:ascii="Browallia New" w:hAnsi="Browallia New" w:cs="Browallia New"/>
          <w:sz w:val="24"/>
          <w:szCs w:val="24"/>
        </w:rPr>
      </w:pPr>
    </w:p>
    <w:p w14:paraId="5CD646EB" w14:textId="0AD48D13" w:rsidR="0073038F" w:rsidRPr="001D78BA" w:rsidRDefault="0073038F" w:rsidP="006E3CE6">
      <w:pPr>
        <w:pStyle w:val="ListParagraph"/>
        <w:numPr>
          <w:ilvl w:val="0"/>
          <w:numId w:val="33"/>
        </w:numPr>
        <w:spacing w:after="0" w:line="240" w:lineRule="auto"/>
        <w:jc w:val="thaiDistribute"/>
        <w:rPr>
          <w:rFonts w:ascii="Browallia New" w:hAnsi="Browallia New" w:cs="Browallia New"/>
          <w:sz w:val="28"/>
        </w:rPr>
      </w:pPr>
      <w:r w:rsidRPr="001D78BA">
        <w:rPr>
          <w:rFonts w:ascii="Browallia New" w:hAnsi="Browallia New" w:cs="Browallia New"/>
          <w:sz w:val="28"/>
          <w:cs/>
        </w:rPr>
        <w:t>การตัดรายการและการเปลี่ยนแปลงเงื่อนไขของสัญญา</w:t>
      </w:r>
    </w:p>
    <w:p w14:paraId="0C70D37C" w14:textId="77777777" w:rsidR="006E3CE6" w:rsidRPr="006E3CE6" w:rsidRDefault="006E3CE6" w:rsidP="006E3CE6">
      <w:pPr>
        <w:spacing w:line="240" w:lineRule="auto"/>
        <w:ind w:left="1260"/>
        <w:jc w:val="thaiDistribute"/>
        <w:rPr>
          <w:rFonts w:ascii="Browallia New" w:hAnsi="Browallia New" w:cs="Browallia New"/>
          <w:sz w:val="24"/>
          <w:szCs w:val="24"/>
        </w:rPr>
      </w:pPr>
    </w:p>
    <w:p w14:paraId="6ED68275" w14:textId="0FBE23D1" w:rsidR="0073038F" w:rsidRPr="0073038F" w:rsidRDefault="0073038F" w:rsidP="00E436F4">
      <w:pPr>
        <w:spacing w:line="240" w:lineRule="auto"/>
        <w:ind w:left="1260"/>
        <w:jc w:val="thaiDistribute"/>
        <w:rPr>
          <w:rFonts w:ascii="Browallia New" w:hAnsi="Browallia New" w:cs="Browallia New"/>
          <w:sz w:val="28"/>
          <w:szCs w:val="28"/>
          <w:cs/>
        </w:rPr>
      </w:pPr>
      <w:r w:rsidRPr="0073038F">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w:t>
      </w:r>
      <w:r w:rsidRPr="0073038F">
        <w:rPr>
          <w:rFonts w:ascii="Browallia New" w:hAnsi="Browallia New" w:cs="Browallia New"/>
          <w:sz w:val="28"/>
          <w:szCs w:val="28"/>
        </w:rPr>
        <w:br/>
      </w:r>
      <w:r w:rsidRPr="0073038F">
        <w:rPr>
          <w:rFonts w:ascii="Browallia New" w:hAnsi="Browallia New" w:cs="Browallia New"/>
          <w:sz w:val="28"/>
          <w:szCs w:val="28"/>
          <w:cs/>
        </w:rPr>
        <w:t>การยกเลิกไป หรือสิ้นสุดลงแล้ว</w:t>
      </w:r>
    </w:p>
    <w:p w14:paraId="3657BBF7" w14:textId="77777777" w:rsidR="0073038F" w:rsidRPr="006E3CE6" w:rsidRDefault="0073038F" w:rsidP="0073038F">
      <w:pPr>
        <w:spacing w:line="240" w:lineRule="auto"/>
        <w:ind w:left="900"/>
        <w:jc w:val="thaiDistribute"/>
        <w:rPr>
          <w:rFonts w:ascii="Browallia New" w:hAnsi="Browallia New" w:cs="Browallia New"/>
          <w:sz w:val="24"/>
          <w:szCs w:val="24"/>
        </w:rPr>
      </w:pPr>
    </w:p>
    <w:p w14:paraId="5ED2B723" w14:textId="3BDA400A" w:rsidR="0073038F"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 xml:space="preserve">หากบริษัทมีการเจรจาต่อรองหรือเปลี่ยนแปลงเงื่อนไขของหนี้สินทางการเงิน บริษัทจะต้องพิจารณาว่ารายการดังกล่าวเข้าเงื่อนไขของการตัดรายการหรือไม่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54C8B3B2" w14:textId="77777777" w:rsidR="0073038F" w:rsidRPr="006E3CE6" w:rsidRDefault="0073038F" w:rsidP="0073038F">
      <w:pPr>
        <w:spacing w:line="240" w:lineRule="auto"/>
        <w:ind w:left="900"/>
        <w:jc w:val="thaiDistribute"/>
        <w:rPr>
          <w:rFonts w:ascii="Browallia New" w:hAnsi="Browallia New" w:cs="Browallia New"/>
          <w:sz w:val="24"/>
          <w:szCs w:val="24"/>
        </w:rPr>
      </w:pPr>
    </w:p>
    <w:p w14:paraId="2351DCFB" w14:textId="6B646F99" w:rsidR="00B30CF9"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 xml:space="preserve">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73038F">
        <w:rPr>
          <w:rFonts w:ascii="Browallia New" w:hAnsi="Browallia New" w:cs="Browallia New"/>
          <w:sz w:val="28"/>
          <w:szCs w:val="28"/>
        </w:rPr>
        <w:t xml:space="preserve">(Original effective interest rate) </w:t>
      </w:r>
      <w:r w:rsidRPr="0073038F">
        <w:rPr>
          <w:rFonts w:ascii="Browallia New" w:hAnsi="Browallia New" w:cs="Browallia New"/>
          <w:sz w:val="28"/>
          <w:szCs w:val="28"/>
          <w:cs/>
        </w:rPr>
        <w:t>ของหนี้สินทางการเงินนั้น และรับรู้ส่วนต่างในรายการกำไรหรือขาดทุนอื่นในกำไรหรือขาดทุน</w:t>
      </w:r>
    </w:p>
    <w:p w14:paraId="2FFC3D53" w14:textId="5F0B52DF" w:rsidR="003B35E6" w:rsidRPr="006E3CE6" w:rsidRDefault="003B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4"/>
          <w:szCs w:val="24"/>
          <w:cs/>
        </w:rPr>
      </w:pPr>
    </w:p>
    <w:p w14:paraId="5FAF22E8" w14:textId="425777AD"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สินค้าคงเหลือ</w:t>
      </w:r>
    </w:p>
    <w:p w14:paraId="5CDB1604" w14:textId="77777777" w:rsidR="00AE1601" w:rsidRPr="006E3CE6" w:rsidRDefault="00AE1601" w:rsidP="00DD63B2">
      <w:pPr>
        <w:spacing w:line="240" w:lineRule="auto"/>
        <w:ind w:left="900"/>
        <w:jc w:val="thaiDistribute"/>
        <w:rPr>
          <w:rFonts w:ascii="Browallia New" w:hAnsi="Browallia New" w:cs="Browallia New"/>
          <w:sz w:val="24"/>
          <w:szCs w:val="24"/>
          <w:lang w:val="en-GB"/>
        </w:rPr>
      </w:pPr>
    </w:p>
    <w:p w14:paraId="5ECBB4CB" w14:textId="77777777" w:rsidR="00926A75" w:rsidRPr="00926A75" w:rsidRDefault="00926A75" w:rsidP="00FE4527">
      <w:pPr>
        <w:spacing w:line="240" w:lineRule="auto"/>
        <w:ind w:left="900"/>
        <w:jc w:val="thaiDistribute"/>
        <w:rPr>
          <w:rFonts w:ascii="Browallia New" w:hAnsi="Browallia New" w:cs="Browallia New"/>
          <w:sz w:val="28"/>
          <w:szCs w:val="28"/>
        </w:rPr>
      </w:pPr>
      <w:r w:rsidRPr="00926A75">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w:t>
      </w:r>
    </w:p>
    <w:p w14:paraId="47E3B75F" w14:textId="77777777" w:rsidR="00926A75" w:rsidRPr="006E3CE6" w:rsidRDefault="00926A75" w:rsidP="00FE4527">
      <w:pPr>
        <w:spacing w:line="240" w:lineRule="auto"/>
        <w:ind w:left="900"/>
        <w:jc w:val="thaiDistribute"/>
        <w:rPr>
          <w:rFonts w:ascii="Browallia New" w:hAnsi="Browallia New" w:cs="Browallia New"/>
          <w:sz w:val="24"/>
          <w:szCs w:val="24"/>
        </w:rPr>
      </w:pPr>
    </w:p>
    <w:p w14:paraId="050002A1" w14:textId="2CD2B7D3" w:rsidR="00E5093E" w:rsidRDefault="00926A75" w:rsidP="0041669B">
      <w:pPr>
        <w:spacing w:line="240" w:lineRule="auto"/>
        <w:ind w:left="900"/>
        <w:jc w:val="thaiDistribute"/>
        <w:rPr>
          <w:rFonts w:ascii="Browallia New" w:hAnsi="Browallia New" w:cs="Browallia New"/>
          <w:sz w:val="28"/>
          <w:szCs w:val="28"/>
        </w:rPr>
      </w:pPr>
      <w:r w:rsidRPr="00926A75">
        <w:rPr>
          <w:rFonts w:ascii="Browallia New" w:hAnsi="Browallia New" w:cs="Browallia New"/>
          <w:sz w:val="28"/>
          <w:szCs w:val="28"/>
          <w:cs/>
        </w:rPr>
        <w:lastRenderedPageBreak/>
        <w:t>ราคาทุนของสินค้าคำนวณโดยวิธีถัวเฉลี่ยถ่วงน้ำหนักเคลื่อนที่ ต้นทุนของวัตถุดิบประกอบด้วยราคาซื้อและค่าใช้จ่ายที่เกี่ยวข้องโดยตรงกับการซื้อ เช่น ค่าอากรขาเข้า ค่าขนส่ง หักด้วยส่วนลดและเงินที่ได้รับคืนจากการซื้อสินค้า ต้นทุนของสินค้าสำเร็จรูปและงานระหว่างทำประกอบด้วยค่าวัตถุดิบ ค่าแรงทางตรง ค่าใช้จ่ายอื่นทางตรง ค่าโสหุ้ยในการผลิตซึ่งปันส่วนตามเกณฑ์การดำเนินงานตามปกติและใกล้เคียงกับต้นทุนจริง แต่ไม่รวมต้นทุนการกู้ยืม มูลค่าสุทธิที่จะได้รับประมาณจากราคาปกติที่คาดว่าจะขายได้ของธุรกิจหักด้วยค่าใช้จ่ายที่จำเป็นเพื่อให้สินค้านั้นพร้อมขายรวมถึงค่าใช้จ่ายในการขาย บริษัทบันทึกบัญชีค่าเผื่อการลดมูลค่าสำหรับสินค้าเก่า ล้าสมัย และเสื่อมคุณภาพเท่าที่จำเป็น</w:t>
      </w:r>
    </w:p>
    <w:p w14:paraId="3A0C90C7" w14:textId="77777777" w:rsidR="0003222A" w:rsidRDefault="0003222A" w:rsidP="00926A75">
      <w:pPr>
        <w:tabs>
          <w:tab w:val="clear" w:pos="680"/>
          <w:tab w:val="clear" w:pos="907"/>
        </w:tabs>
        <w:spacing w:line="240" w:lineRule="auto"/>
        <w:ind w:left="851"/>
        <w:jc w:val="thaiDistribute"/>
        <w:rPr>
          <w:rFonts w:ascii="Browallia New" w:hAnsi="Browallia New" w:cs="Browallia New"/>
          <w:sz w:val="28"/>
          <w:szCs w:val="28"/>
        </w:rPr>
      </w:pPr>
    </w:p>
    <w:p w14:paraId="7DBEC0D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3C6F32" w:rsidRDefault="00AE1601" w:rsidP="00DD63B2">
      <w:pPr>
        <w:spacing w:line="240" w:lineRule="auto"/>
        <w:ind w:left="900"/>
        <w:jc w:val="thaiDistribute"/>
        <w:rPr>
          <w:rFonts w:ascii="Browallia New" w:hAnsi="Browallia New" w:cs="Browallia New"/>
          <w:sz w:val="28"/>
          <w:szCs w:val="28"/>
        </w:rPr>
      </w:pPr>
    </w:p>
    <w:p w14:paraId="0C6A5772" w14:textId="2BCB12FF" w:rsidR="00FE4847" w:rsidRDefault="004E10F3" w:rsidP="00370F3C">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w:t>
      </w:r>
      <w:r w:rsidR="006E3CE6">
        <w:rPr>
          <w:rFonts w:ascii="Browallia New" w:hAnsi="Browallia New" w:cs="Browallia New"/>
          <w:sz w:val="28"/>
          <w:szCs w:val="28"/>
        </w:rPr>
        <w:t xml:space="preserve"> </w:t>
      </w:r>
      <w:r w:rsidRPr="002961B6">
        <w:rPr>
          <w:rFonts w:ascii="Browallia New" w:hAnsi="Browallia New" w:cs="Browallia New"/>
          <w:sz w:val="28"/>
          <w:szCs w:val="28"/>
          <w:cs/>
        </w:rPr>
        <w:t>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273D37C8" w14:textId="77777777" w:rsidR="00FE4623" w:rsidRDefault="00FE4623" w:rsidP="00370F3C">
      <w:pPr>
        <w:spacing w:line="240" w:lineRule="auto"/>
        <w:ind w:left="900"/>
        <w:jc w:val="thaiDistribute"/>
        <w:rPr>
          <w:rFonts w:ascii="Browallia New" w:hAnsi="Browallia New" w:cs="Browallia New"/>
          <w:sz w:val="28"/>
          <w:szCs w:val="28"/>
        </w:rPr>
      </w:pPr>
    </w:p>
    <w:p w14:paraId="77EBB6D8" w14:textId="2E0A4A11" w:rsidR="00AE1601" w:rsidRPr="003C6F32"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t>ที่ดิน อาคาร และอุปกรณ์</w:t>
      </w:r>
    </w:p>
    <w:p w14:paraId="28D282E4" w14:textId="77777777" w:rsidR="00AE1601" w:rsidRPr="003C6F32" w:rsidRDefault="00AE1601" w:rsidP="00DD63B2">
      <w:pPr>
        <w:tabs>
          <w:tab w:val="left" w:pos="10260"/>
        </w:tabs>
        <w:spacing w:line="240" w:lineRule="auto"/>
        <w:ind w:left="426" w:right="-338"/>
        <w:jc w:val="both"/>
        <w:rPr>
          <w:rFonts w:ascii="Browallia New" w:hAnsi="Browallia New" w:cs="Browallia New"/>
          <w:sz w:val="28"/>
          <w:szCs w:val="28"/>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51A796C6" w:rsidR="00CF0EAF" w:rsidRPr="003C6F32"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มีการตีราคาใหม่เมื่อมีปัจจัยทางการตลาดที่มีผลให้มีการเปลี่ยนแปลงมูลค่ายุติธรรมอย่างมีนัยสำคัญ (โปรดดูหมายเหตุ</w:t>
      </w:r>
      <w:r w:rsidR="009B578F" w:rsidRPr="003C6F32">
        <w:rPr>
          <w:rFonts w:ascii="Browallia New" w:hAnsi="Browallia New" w:cs="Browallia New"/>
          <w:sz w:val="28"/>
          <w:szCs w:val="28"/>
          <w:lang w:val="en-GB"/>
        </w:rPr>
        <w:t xml:space="preserve"> </w:t>
      </w:r>
      <w:r w:rsidR="009B578F" w:rsidRPr="00F74187">
        <w:rPr>
          <w:rFonts w:ascii="Browallia New" w:hAnsi="Browallia New" w:cs="Browallia New"/>
          <w:sz w:val="28"/>
          <w:szCs w:val="28"/>
          <w:lang w:val="en-GB"/>
        </w:rPr>
        <w:t>1</w:t>
      </w:r>
      <w:r w:rsidR="00DE650B">
        <w:rPr>
          <w:rFonts w:ascii="Browallia New" w:hAnsi="Browallia New" w:cs="Browallia New"/>
          <w:sz w:val="28"/>
          <w:szCs w:val="28"/>
        </w:rPr>
        <w:t>3</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w:t>
      </w:r>
      <w:r w:rsidR="002B066F">
        <w:rPr>
          <w:rFonts w:ascii="Browallia New" w:hAnsi="Browallia New" w:cs="Browallia New" w:hint="cs"/>
          <w:sz w:val="28"/>
          <w:szCs w:val="28"/>
          <w:cs/>
        </w:rPr>
        <w:t>ถูก</w:t>
      </w:r>
      <w:r w:rsidRPr="003C6F32">
        <w:rPr>
          <w:rFonts w:ascii="Browallia New" w:hAnsi="Browallia New" w:cs="Browallia New"/>
          <w:sz w:val="28"/>
          <w:szCs w:val="28"/>
          <w:cs/>
          <w:lang w:val="en-GB"/>
        </w:rPr>
        <w:t>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7027C79B" w14:textId="77777777" w:rsidR="00990C18" w:rsidRPr="003C6F32" w:rsidRDefault="00990C18" w:rsidP="00F44AD4">
      <w:pPr>
        <w:spacing w:line="240" w:lineRule="auto"/>
        <w:jc w:val="thaiDistribute"/>
        <w:rPr>
          <w:rFonts w:ascii="Browallia New" w:hAnsi="Browallia New" w:cs="Browallia New"/>
          <w:sz w:val="28"/>
          <w:szCs w:val="28"/>
        </w:rPr>
      </w:pP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229073B7" w14:textId="2BD4D252" w:rsidR="00CC0651" w:rsidRDefault="00CC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12FAD40"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8FB16F0"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F2CA87F"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76819FA"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63020DC" w14:textId="12FA2CAC"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lastRenderedPageBreak/>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w:t>
      </w:r>
      <w:r w:rsidR="004412A1">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5FB59619" w14:textId="7CAC8463" w:rsidR="001410B2" w:rsidRDefault="001410B2" w:rsidP="009D409F">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015FD530" w14:textId="77777777" w:rsidR="00190AE7" w:rsidRPr="002961B6" w:rsidRDefault="00190AE7" w:rsidP="009D409F">
      <w:pPr>
        <w:tabs>
          <w:tab w:val="clear" w:pos="907"/>
        </w:tabs>
        <w:spacing w:line="240" w:lineRule="auto"/>
        <w:ind w:left="896" w:right="29"/>
        <w:jc w:val="thaiDistribute"/>
        <w:rPr>
          <w:rFonts w:ascii="Browallia New" w:hAnsi="Browallia New" w:cs="Browallia New"/>
          <w:sz w:val="28"/>
          <w:szCs w:val="28"/>
        </w:rPr>
      </w:pPr>
    </w:p>
    <w:p w14:paraId="24F45FE8" w14:textId="340C5FF3" w:rsidR="00370F3C" w:rsidRDefault="001410B2" w:rsidP="00864AE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2DE6A116" w14:textId="77777777" w:rsidR="00C2718D" w:rsidRDefault="00C2718D" w:rsidP="00864AE3">
      <w:pPr>
        <w:spacing w:line="240" w:lineRule="auto"/>
        <w:ind w:left="900"/>
        <w:jc w:val="thaiDistribute"/>
        <w:rPr>
          <w:rFonts w:ascii="Browallia New" w:hAnsi="Browallia New" w:cs="Browallia New"/>
          <w:sz w:val="28"/>
          <w:szCs w:val="28"/>
        </w:rPr>
      </w:pPr>
    </w:p>
    <w:p w14:paraId="52FF5764" w14:textId="697ABEBE" w:rsidR="002A39B7" w:rsidRDefault="002A39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0"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0"/>
    </w:p>
    <w:p w14:paraId="41FD2E17" w14:textId="77777777" w:rsidR="00990C18" w:rsidRDefault="00990C18"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21A537EC"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5F15A0">
        <w:rPr>
          <w:rFonts w:ascii="Browallia New" w:hAnsi="Browallia New" w:cs="Browallia New"/>
          <w:sz w:val="28"/>
          <w:szCs w:val="28"/>
          <w:cs/>
        </w:rPr>
        <w:br/>
      </w:r>
      <w:r w:rsidR="00CF7657"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22E1AF83"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w:t>
      </w:r>
      <w:r w:rsidR="00E81BB7">
        <w:rPr>
          <w:rFonts w:ascii="Browallia New" w:hAnsi="Browallia New" w:cs="Browallia New" w:hint="cs"/>
          <w:sz w:val="28"/>
          <w:szCs w:val="28"/>
          <w:cs/>
        </w:rPr>
        <w:t xml:space="preserve"> </w:t>
      </w:r>
      <w:r w:rsidRPr="002961B6">
        <w:rPr>
          <w:rFonts w:ascii="Browallia New" w:hAnsi="Browallia New" w:cs="Browallia New"/>
          <w:sz w:val="28"/>
          <w:szCs w:val="28"/>
          <w:cs/>
        </w:rPr>
        <w:t>แสดงถึงผลปรโยชน์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C1468F">
        <w:rPr>
          <w:rFonts w:ascii="Browallia New" w:hAnsi="Browallia New" w:cs="Browallia New"/>
          <w:sz w:val="28"/>
          <w:szCs w:val="28"/>
        </w:rPr>
        <w:t>1</w:t>
      </w:r>
      <w:r w:rsidR="006B1283">
        <w:rPr>
          <w:rFonts w:ascii="Browallia New" w:hAnsi="Browallia New" w:cs="Browallia New"/>
          <w:sz w:val="28"/>
          <w:szCs w:val="28"/>
        </w:rPr>
        <w:t>7</w:t>
      </w:r>
      <w:r w:rsidR="00E57AEB" w:rsidRPr="002961B6">
        <w:rPr>
          <w:rFonts w:ascii="Browallia New" w:hAnsi="Browallia New" w:cs="Browallia New"/>
          <w:sz w:val="28"/>
          <w:szCs w:val="28"/>
          <w:cs/>
        </w:rPr>
        <w:t xml:space="preserve"> เพื่ออธิบายกระบวนการทดสอบการด้อยค่า</w:t>
      </w:r>
    </w:p>
    <w:p w14:paraId="1287774D" w14:textId="77777777" w:rsidR="00E57AEB" w:rsidRPr="002961B6" w:rsidRDefault="00E57AE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A6B1CB4" w:rsidR="00AC6114" w:rsidRDefault="00AC61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การเช่าสินทรัพย์</w:t>
      </w:r>
    </w:p>
    <w:p w14:paraId="358AA10B" w14:textId="77777777" w:rsidR="00F6421B" w:rsidRPr="00F6421B" w:rsidRDefault="00F6421B" w:rsidP="00A8070D">
      <w:pPr>
        <w:spacing w:line="240" w:lineRule="auto"/>
        <w:jc w:val="thaiDistribute"/>
        <w:rPr>
          <w:rFonts w:ascii="Browallia New" w:hAnsi="Browallia New" w:cs="Browallia New"/>
          <w:i/>
          <w:iCs/>
          <w:sz w:val="28"/>
        </w:rPr>
      </w:pPr>
    </w:p>
    <w:p w14:paraId="78055832"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right="-338"/>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กรณีกลุ่มบริษัทเป็นผู้เช่า</w:t>
      </w:r>
    </w:p>
    <w:p w14:paraId="70FA9262"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7CE9D54" w14:textId="7FCF0B24"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5F72A9">
        <w:rPr>
          <w:rFonts w:ascii="Browallia New" w:hAnsi="Browallia New" w:cs="Browallia New"/>
          <w:sz w:val="28"/>
          <w:szCs w:val="28"/>
          <w:cs/>
        </w:rPr>
        <w:br/>
      </w:r>
      <w:r w:rsidRPr="004C5AD2">
        <w:rPr>
          <w:rFonts w:ascii="Browallia New" w:hAnsi="Browallia New" w:cs="Browallia New"/>
          <w:sz w:val="28"/>
          <w:szCs w:val="28"/>
          <w:cs/>
        </w:rPr>
        <w:t>โดยสัญญาจะ</w:t>
      </w:r>
      <w:r w:rsidRPr="004C5AD2">
        <w:rPr>
          <w:rFonts w:ascii="Browallia New" w:hAnsi="Browallia New" w:cs="Browallia New"/>
          <w:spacing w:val="-4"/>
          <w:sz w:val="28"/>
          <w:szCs w:val="28"/>
          <w:cs/>
        </w:rPr>
        <w:t>เป็นสัญญาเช่าหรือประกอบด้วยสัญญาเช่าถ้าสัญญาเช่านั้นเป็นการให้สิทธิในการควบคุมการใช้สินทรัพย์ที่ระ</w:t>
      </w:r>
      <w:r w:rsidR="004C5AD2" w:rsidRPr="004C5AD2">
        <w:rPr>
          <w:rFonts w:ascii="Browallia New" w:hAnsi="Browallia New" w:cs="Browallia New" w:hint="cs"/>
          <w:spacing w:val="-4"/>
          <w:sz w:val="28"/>
          <w:szCs w:val="28"/>
          <w:cs/>
        </w:rPr>
        <w:t>ยะ</w:t>
      </w:r>
      <w:r w:rsidRPr="004C5AD2">
        <w:rPr>
          <w:rFonts w:ascii="Browallia New" w:hAnsi="Browallia New" w:cs="Browallia New"/>
          <w:spacing w:val="-4"/>
          <w:sz w:val="28"/>
          <w:szCs w:val="28"/>
          <w:cs/>
        </w:rPr>
        <w:t>สำหรับ</w:t>
      </w:r>
      <w:r w:rsidRPr="004C5AD2">
        <w:rPr>
          <w:rFonts w:ascii="Browallia New" w:hAnsi="Browallia New" w:cs="Browallia New"/>
          <w:sz w:val="28"/>
          <w:szCs w:val="28"/>
          <w:cs/>
        </w:rPr>
        <w:t>ช่วงเวลาหนึ่งเพื่อการแลกเปลี่ยนกับสิ่งตอบแทน</w:t>
      </w:r>
    </w:p>
    <w:p w14:paraId="2C7696BA" w14:textId="77777777" w:rsidR="005C1DA9"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9DAC950" w14:textId="77777777" w:rsidR="00211B9A" w:rsidRPr="005F72A9" w:rsidRDefault="00211B9A"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C813709"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lastRenderedPageBreak/>
        <w:t xml:space="preserve">การวัดมูลค่าและรับรู้สัญญาเช่า </w:t>
      </w:r>
    </w:p>
    <w:p w14:paraId="64292976" w14:textId="77777777" w:rsidR="005C1DA9" w:rsidRPr="005F72A9"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A2881DD" w14:textId="6D1C4553"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วันที่สัญญาเช่าเริ่มมีผล กลุ่มบริษัทรับรู้สินทรัพย์สิทธิการใช้และหนี้สินตามสัญญาเช่าในงบการเงินรวมและเฉพาะของกลุ่มบริษัท</w:t>
      </w:r>
      <w:r w:rsidR="004C5AD2" w:rsidRPr="004C5AD2">
        <w:rPr>
          <w:rFonts w:ascii="Browallia New" w:hAnsi="Browallia New" w:cs="Browallia New" w:hint="cs"/>
          <w:sz w:val="28"/>
          <w:szCs w:val="28"/>
          <w:cs/>
        </w:rPr>
        <w:t xml:space="preserve"> </w:t>
      </w:r>
      <w:r w:rsidRPr="004C5AD2">
        <w:rPr>
          <w:rFonts w:ascii="Browallia New" w:hAnsi="Browallia New" w:cs="Browallia New"/>
          <w:sz w:val="28"/>
          <w:szCs w:val="28"/>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Pr>
          <w:rFonts w:ascii="Browallia New" w:hAnsi="Browallia New" w:cs="Browallia New" w:hint="cs"/>
          <w:sz w:val="28"/>
          <w:szCs w:val="28"/>
          <w:cs/>
        </w:rPr>
        <w:t>ตรง</w:t>
      </w:r>
      <w:r w:rsidRPr="004C5AD2">
        <w:rPr>
          <w:rFonts w:ascii="Browallia New" w:hAnsi="Browallia New" w:cs="Browallia New"/>
          <w:sz w:val="28"/>
          <w:szCs w:val="28"/>
          <w:cs/>
        </w:rPr>
        <w:t>เริ่มแรก ที่เกิดขึ้นโดยกลุ่มบริษัท ประมาณการต้นทุนที่จะเกิดขึ้นสำหรับผู้เช่าในการรื้อถอน ณ วันสิ้นสุดสัญญา และการจ่ายชำระ ตามสัญญาเช่า ก่อนวันที่สัญญาเริ่ม</w:t>
      </w:r>
      <w:r w:rsidR="009E18ED">
        <w:rPr>
          <w:rFonts w:ascii="Browallia New" w:hAnsi="Browallia New" w:cs="Browallia New"/>
          <w:sz w:val="28"/>
          <w:szCs w:val="28"/>
        </w:rPr>
        <w:t xml:space="preserve">         </w:t>
      </w:r>
      <w:r w:rsidRPr="004C5AD2">
        <w:rPr>
          <w:rFonts w:ascii="Browallia New" w:hAnsi="Browallia New" w:cs="Browallia New"/>
          <w:sz w:val="28"/>
          <w:szCs w:val="28"/>
          <w:cs/>
        </w:rPr>
        <w:t>มีผล (หักด้วยสิ่งจูงใจตามสัญญาเช่าที่ได้รับ)</w:t>
      </w:r>
    </w:p>
    <w:p w14:paraId="1F0AC7A4" w14:textId="77777777" w:rsidR="005C1DA9" w:rsidRPr="005F72A9" w:rsidRDefault="005C1DA9" w:rsidP="005C1D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highlight w:val="yellow"/>
        </w:rPr>
      </w:pPr>
    </w:p>
    <w:p w14:paraId="7B999592" w14:textId="77777777"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7EE2EE3B" w14:textId="77777777" w:rsidR="00A13161" w:rsidRPr="005F72A9" w:rsidRDefault="00A13161"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3F9C00CD" w14:textId="7A682C20"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วัดมูลค่าของหนี้สินตามสัญญาเช่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6A7FA7CB" w14:textId="77777777" w:rsidR="005F72A9" w:rsidRPr="004C5AD2" w:rsidRDefault="005F72A9"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1106225D"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การจ่ายชำระค่าเช่าผันแปรที่ขึ้นอยู่กับดัชนีหรืออัตรา จำนวนเงินที่คาดว่าจะต้องจ่ายชำระภายใต้การรับประกันมูลค่าคงเหลือ และราคาใช้สิทธิเลือกซื้อ หากมีความแน่นอนอย่างสมเหตุสมผลที่กลุ่มบริษัทจะใช้สิทธิเลือกซื้อนั้น </w:t>
      </w:r>
    </w:p>
    <w:p w14:paraId="08F0917D" w14:textId="58CDEB79" w:rsidR="00A47CC1" w:rsidRDefault="00A47CC1"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9"/>
        <w:rPr>
          <w:rFonts w:ascii="Browallia New" w:hAnsi="Browallia New" w:cs="Browallia New"/>
          <w:sz w:val="28"/>
          <w:szCs w:val="28"/>
          <w:cs/>
        </w:rPr>
      </w:pPr>
    </w:p>
    <w:p w14:paraId="2D33CA3E" w14:textId="191D025E"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E27CD9"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60C858E6" w14:textId="60FB43C4" w:rsidR="006010F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w:t>
      </w:r>
      <w:r w:rsidR="00E9025C" w:rsidRPr="004C5AD2">
        <w:rPr>
          <w:rFonts w:ascii="Browallia New" w:hAnsi="Browallia New" w:cs="Browallia New"/>
          <w:sz w:val="28"/>
          <w:szCs w:val="28"/>
        </w:rPr>
        <w:t xml:space="preserve"> </w:t>
      </w:r>
      <w:r w:rsidRPr="004C5AD2">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4C5AD2">
        <w:rPr>
          <w:rFonts w:ascii="Browallia New" w:hAnsi="Browallia New" w:cs="Browallia New"/>
          <w:sz w:val="28"/>
          <w:szCs w:val="28"/>
        </w:rPr>
        <w:t xml:space="preserve">12 </w:t>
      </w:r>
      <w:r w:rsidRPr="004C5AD2">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0832A516" w14:textId="77777777" w:rsidR="00376742" w:rsidRDefault="00376742" w:rsidP="002D06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Browallia New" w:eastAsia="Calibri" w:hAnsi="Browallia New" w:cs="Browallia New"/>
          <w:sz w:val="28"/>
          <w:szCs w:val="28"/>
          <w:cs/>
        </w:rPr>
      </w:pPr>
    </w:p>
    <w:p w14:paraId="27C13E8D" w14:textId="5479D40A" w:rsidR="00B811C6" w:rsidRDefault="00D16E8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EA7F2F">
        <w:rPr>
          <w:rFonts w:ascii="Browallia New" w:hAnsi="Browallia New" w:cs="Browallia New"/>
          <w:sz w:val="28"/>
          <w:cs/>
        </w:rPr>
        <w:t>เครื่องมือทางการเงิน</w:t>
      </w:r>
    </w:p>
    <w:p w14:paraId="74ED8C39" w14:textId="77777777" w:rsidR="00FE4623" w:rsidRPr="00EA7F2F" w:rsidRDefault="00FE4623" w:rsidP="00FE4623">
      <w:pPr>
        <w:pStyle w:val="ListParagraph"/>
        <w:tabs>
          <w:tab w:val="left" w:pos="900"/>
        </w:tabs>
        <w:spacing w:after="0" w:line="240" w:lineRule="auto"/>
        <w:ind w:left="907"/>
        <w:jc w:val="thaiDistribute"/>
        <w:rPr>
          <w:rFonts w:ascii="Browallia New" w:hAnsi="Browallia New" w:cs="Browallia New"/>
          <w:sz w:val="28"/>
        </w:rPr>
      </w:pPr>
    </w:p>
    <w:p w14:paraId="7EE0D920" w14:textId="77777777" w:rsidR="00D16E8B" w:rsidRPr="00C4364B" w:rsidRDefault="00D16E8B" w:rsidP="00D16E8B">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i/>
          <w:iCs/>
          <w:sz w:val="28"/>
          <w:szCs w:val="28"/>
          <w:cs/>
        </w:rPr>
        <w:t xml:space="preserve">การรับรู้รายการและการตัดรายการ </w:t>
      </w:r>
    </w:p>
    <w:p w14:paraId="179C3830" w14:textId="77777777"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06290336" w14:textId="54DE4D0F" w:rsidR="00D16E8B" w:rsidRPr="00EA7F2F" w:rsidRDefault="00D16E8B" w:rsidP="00D16E8B">
      <w:pPr>
        <w:tabs>
          <w:tab w:val="clear" w:pos="907"/>
        </w:tabs>
        <w:spacing w:line="240" w:lineRule="auto"/>
        <w:ind w:right="-21"/>
        <w:jc w:val="thaiDistribute"/>
        <w:rPr>
          <w:rFonts w:ascii="Browallia New" w:hAnsi="Browallia New" w:cs="Browallia New"/>
          <w:sz w:val="28"/>
          <w:szCs w:val="28"/>
        </w:rPr>
      </w:pPr>
    </w:p>
    <w:p w14:paraId="735759D3" w14:textId="22A607CC"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685E5A4" w14:textId="77777777" w:rsidR="00E0234B" w:rsidRPr="00EA7F2F" w:rsidRDefault="00E0234B" w:rsidP="00D16E8B">
      <w:pPr>
        <w:tabs>
          <w:tab w:val="clear" w:pos="907"/>
        </w:tabs>
        <w:spacing w:line="240" w:lineRule="auto"/>
        <w:ind w:left="900" w:right="-21"/>
        <w:jc w:val="thaiDistribute"/>
        <w:rPr>
          <w:rFonts w:ascii="Browallia New" w:hAnsi="Browallia New" w:cs="Browallia New"/>
          <w:sz w:val="28"/>
          <w:szCs w:val="28"/>
        </w:rPr>
      </w:pPr>
    </w:p>
    <w:p w14:paraId="1D35C1AF" w14:textId="255D4D8D" w:rsidR="00E0234B" w:rsidRPr="00C4364B" w:rsidRDefault="00E0234B" w:rsidP="00083224">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hint="cs"/>
          <w:i/>
          <w:iCs/>
          <w:sz w:val="28"/>
          <w:szCs w:val="28"/>
          <w:cs/>
        </w:rPr>
        <w:t>การจัดประเภทและการวัดมูลค่าเริ่มแรกของสินทรัพย์ทางการเงิน</w:t>
      </w:r>
      <w:r w:rsidRPr="00C4364B">
        <w:rPr>
          <w:rFonts w:ascii="Browallia New" w:hAnsi="Browallia New" w:cs="Browallia New"/>
          <w:i/>
          <w:iCs/>
          <w:sz w:val="28"/>
          <w:szCs w:val="28"/>
        </w:rPr>
        <w:t> </w:t>
      </w:r>
    </w:p>
    <w:p w14:paraId="5C7237E2" w14:textId="3E54F84E" w:rsidR="00FE4623" w:rsidRDefault="00E0234B" w:rsidP="0051581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hint="cs"/>
          <w:sz w:val="28"/>
          <w:szCs w:val="28"/>
          <w:cs/>
        </w:rPr>
        <w:t>สินทรัพย์ทางการเงินจะ</w:t>
      </w:r>
      <w:r w:rsidR="00B87B52">
        <w:rPr>
          <w:rFonts w:ascii="Browallia New" w:hAnsi="Browallia New" w:cs="Browallia New" w:hint="cs"/>
          <w:sz w:val="28"/>
          <w:szCs w:val="28"/>
          <w:cs/>
        </w:rPr>
        <w:t>ถูก</w:t>
      </w:r>
      <w:r w:rsidRPr="00EA7F2F">
        <w:rPr>
          <w:rFonts w:ascii="Browallia New" w:hAnsi="Browallia New" w:cs="Browallia New" w:hint="cs"/>
          <w:sz w:val="28"/>
          <w:szCs w:val="28"/>
          <w:cs/>
        </w:rPr>
        <w:t>รับรู้รายการเมื่อเริ่มแรกด้วยมูลค่ายุติธรรมบวกหรือหักด้วยต้นทุนการทำรายการ</w:t>
      </w:r>
      <w:r w:rsidR="005F72A9">
        <w:rPr>
          <w:rFonts w:ascii="Browallia New" w:hAnsi="Browallia New" w:cs="Browallia New"/>
          <w:sz w:val="28"/>
          <w:szCs w:val="28"/>
          <w:cs/>
        </w:rPr>
        <w:br/>
      </w:r>
      <w:r w:rsidRPr="00EA7F2F">
        <w:rPr>
          <w:rFonts w:ascii="Browallia New" w:hAnsi="Browallia New" w:cs="Browallia New" w:hint="cs"/>
          <w:sz w:val="28"/>
          <w:szCs w:val="28"/>
          <w:cs/>
        </w:rPr>
        <w:t>ซึ่งเกี่ยวข้องโดยตรงกับการได้มากซึ่งสินทรัพย์นั้นสำหรับสินทรัพย์ทางการเงินที่วัด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 </w:t>
      </w:r>
      <w:r w:rsidRPr="00EA7F2F">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r w:rsidRPr="00EA7F2F">
        <w:rPr>
          <w:rFonts w:ascii="Browallia New" w:hAnsi="Browallia New" w:cs="Browallia New"/>
          <w:sz w:val="28"/>
          <w:szCs w:val="28"/>
        </w:rPr>
        <w:t> </w:t>
      </w:r>
    </w:p>
    <w:p w14:paraId="3D006C1F" w14:textId="77777777" w:rsidR="00B173A9" w:rsidRPr="0051581B" w:rsidRDefault="00B173A9" w:rsidP="0051581B">
      <w:pPr>
        <w:tabs>
          <w:tab w:val="clear" w:pos="907"/>
        </w:tabs>
        <w:spacing w:line="240" w:lineRule="auto"/>
        <w:ind w:left="900" w:right="-21"/>
        <w:jc w:val="thaiDistribute"/>
        <w:rPr>
          <w:rFonts w:ascii="Browallia New" w:hAnsi="Browallia New" w:cs="Browallia New"/>
          <w:sz w:val="28"/>
          <w:szCs w:val="28"/>
        </w:rPr>
      </w:pPr>
    </w:p>
    <w:p w14:paraId="7E8EF8A0" w14:textId="7C6023F3" w:rsidR="00E0234B" w:rsidRPr="00EA7F2F" w:rsidRDefault="00E0234B" w:rsidP="00083224">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ด้วย</w:t>
      </w:r>
      <w:r w:rsidRPr="00FE4623">
        <w:rPr>
          <w:rFonts w:ascii="Browallia New" w:hAnsi="Browallia New" w:cs="Browallia New"/>
          <w:spacing w:val="-4"/>
          <w:sz w:val="28"/>
          <w:szCs w:val="28"/>
          <w:cs/>
        </w:rPr>
        <w:t>มูลค่ายุติธรรมผ่านกำไรขาดทุนเบ็ดเสร็จอื่น</w:t>
      </w:r>
      <w:r w:rsidRPr="00FE4623">
        <w:rPr>
          <w:rFonts w:ascii="Browallia New" w:hAnsi="Browallia New" w:cs="Browallia New"/>
          <w:spacing w:val="-4"/>
          <w:sz w:val="28"/>
          <w:szCs w:val="28"/>
        </w:rPr>
        <w:t> </w:t>
      </w:r>
      <w:r w:rsidRPr="00FE4623">
        <w:rPr>
          <w:rFonts w:ascii="Browallia New" w:hAnsi="Browallia New" w:cs="Browallia New"/>
          <w:spacing w:val="-4"/>
          <w:sz w:val="28"/>
          <w:szCs w:val="28"/>
          <w:cs/>
        </w:rPr>
        <w:t>(</w:t>
      </w:r>
      <w:r w:rsidRPr="00FE4623">
        <w:rPr>
          <w:rFonts w:ascii="Browallia New" w:hAnsi="Browallia New" w:cs="Browallia New"/>
          <w:spacing w:val="-4"/>
          <w:sz w:val="28"/>
          <w:szCs w:val="28"/>
        </w:rPr>
        <w:t>FVOCI) </w:t>
      </w:r>
      <w:r w:rsidRPr="00FE4623">
        <w:rPr>
          <w:rFonts w:ascii="Browallia New" w:hAnsi="Browallia New" w:cs="Browallia New"/>
          <w:spacing w:val="-4"/>
          <w:sz w:val="28"/>
          <w:szCs w:val="28"/>
          <w:cs/>
        </w:rPr>
        <w:t>หรือด้วยมูลค่ายุติธรรมผ่านกำไรหรือขาดทุน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ตามเกณฑ์ทั้งสองข้อ ดังต่อไปนี้</w:t>
      </w:r>
      <w:r w:rsidRPr="00EA7F2F">
        <w:rPr>
          <w:rFonts w:ascii="Browallia New" w:hAnsi="Browallia New" w:cs="Browallia New"/>
          <w:sz w:val="28"/>
          <w:szCs w:val="28"/>
        </w:rPr>
        <w:t>  </w:t>
      </w:r>
    </w:p>
    <w:p w14:paraId="4862CB63" w14:textId="51BCB185"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eop"/>
          <w:rFonts w:ascii="Browallia New" w:hAnsi="Browallia New" w:cs="Browallia New"/>
          <w:sz w:val="26"/>
          <w:szCs w:val="26"/>
        </w:rPr>
        <w:t> </w:t>
      </w:r>
    </w:p>
    <w:p w14:paraId="65F7898A" w14:textId="77777777" w:rsidR="00E0234B" w:rsidRPr="00EA7F2F" w:rsidRDefault="00E0234B" w:rsidP="004E3940">
      <w:pPr>
        <w:pStyle w:val="paragraph"/>
        <w:numPr>
          <w:ilvl w:val="0"/>
          <w:numId w:val="23"/>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ตามโมเดลธุรกิจ (</w:t>
      </w:r>
      <w:r w:rsidRPr="00EA7F2F">
        <w:rPr>
          <w:rStyle w:val="normaltextrun"/>
          <w:rFonts w:ascii="Browallia New" w:hAnsi="Browallia New" w:cs="Browallia New"/>
          <w:sz w:val="28"/>
          <w:szCs w:val="28"/>
        </w:rPr>
        <w:t>Business model) </w:t>
      </w:r>
      <w:r w:rsidRPr="00EA7F2F">
        <w:rPr>
          <w:rStyle w:val="normaltextrun"/>
          <w:rFonts w:ascii="Browallia New" w:hAnsi="Browallia New" w:cs="Browallia New"/>
          <w:sz w:val="28"/>
          <w:szCs w:val="28"/>
          <w:cs/>
        </w:rPr>
        <w:t>ของกิจการในการจัดการสินทรัพย์ทางการเงิน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และ</w:t>
      </w:r>
      <w:r w:rsidRPr="00EA7F2F">
        <w:rPr>
          <w:rStyle w:val="normaltextrun"/>
        </w:rPr>
        <w:t> </w:t>
      </w:r>
    </w:p>
    <w:p w14:paraId="64646060" w14:textId="77777777" w:rsidR="00E0234B" w:rsidRPr="00EA7F2F" w:rsidRDefault="00E0234B" w:rsidP="004E3940">
      <w:pPr>
        <w:pStyle w:val="paragraph"/>
        <w:numPr>
          <w:ilvl w:val="0"/>
          <w:numId w:val="24"/>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EA7F2F">
        <w:rPr>
          <w:rStyle w:val="normaltextrun"/>
          <w:rFonts w:ascii="Browallia New" w:hAnsi="Browallia New" w:cs="Browallia New"/>
          <w:sz w:val="28"/>
          <w:szCs w:val="28"/>
        </w:rPr>
        <w:t> (SPPI)</w:t>
      </w:r>
      <w:r w:rsidRPr="00EA7F2F">
        <w:rPr>
          <w:rStyle w:val="normaltextrun"/>
        </w:rPr>
        <w:t> </w:t>
      </w:r>
    </w:p>
    <w:p w14:paraId="79D23CA1" w14:textId="77777777" w:rsidR="00E0234B" w:rsidRPr="00EA7F2F" w:rsidRDefault="00E0234B" w:rsidP="00E0234B">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EA7F2F">
        <w:rPr>
          <w:rStyle w:val="normaltextrun"/>
          <w:sz w:val="28"/>
          <w:szCs w:val="28"/>
        </w:rPr>
        <w:t> </w:t>
      </w:r>
    </w:p>
    <w:p w14:paraId="72A34B0E" w14:textId="6A04D2B5" w:rsidR="000E20D3" w:rsidRDefault="00E0234B"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90A554C" w14:textId="77777777" w:rsidR="009B5A0F" w:rsidRPr="009B5A0F" w:rsidRDefault="009B5A0F"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cs/>
        </w:rPr>
      </w:pPr>
    </w:p>
    <w:p w14:paraId="1CC02E0F" w14:textId="112BF47C" w:rsidR="002B5424" w:rsidRPr="00FE4623"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FE4623">
        <w:rPr>
          <w:rStyle w:val="normaltextrun"/>
          <w:rFonts w:ascii="Browallia New" w:hAnsi="Browallia New" w:cs="Browallia New"/>
          <w:i/>
          <w:iCs/>
          <w:sz w:val="28"/>
          <w:szCs w:val="28"/>
          <w:cs/>
        </w:rPr>
        <w:t>การวัดมูลค่าภายหลังของสินทรัพย์ทางการเงิน</w:t>
      </w:r>
      <w:r w:rsidRPr="00FE4623">
        <w:rPr>
          <w:rStyle w:val="normaltextrun"/>
          <w:rFonts w:ascii="Browallia New" w:hAnsi="Browallia New" w:cs="Browallia New"/>
          <w:i/>
          <w:iCs/>
          <w:sz w:val="28"/>
          <w:szCs w:val="28"/>
        </w:rPr>
        <w:t> </w:t>
      </w:r>
    </w:p>
    <w:p w14:paraId="4071C44B" w14:textId="77777777" w:rsidR="00E0234B" w:rsidRPr="00B12442"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B12442">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B12442">
        <w:rPr>
          <w:rStyle w:val="normaltextrun"/>
          <w:rFonts w:ascii="Browallia New" w:hAnsi="Browallia New" w:cs="Browallia New"/>
          <w:sz w:val="28"/>
          <w:szCs w:val="28"/>
          <w:u w:val="single"/>
        </w:rPr>
        <w:t> </w:t>
      </w:r>
    </w:p>
    <w:p w14:paraId="67844490" w14:textId="77777777" w:rsidR="00E0234B" w:rsidRPr="00EA7F2F"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EA7F2F">
        <w:rPr>
          <w:rStyle w:val="normaltextrun"/>
          <w:rFonts w:ascii="Browallia New" w:hAnsi="Browallia New" w:cs="Browallia New"/>
          <w:sz w:val="28"/>
          <w:szCs w:val="28"/>
        </w:rPr>
        <w:t> </w:t>
      </w:r>
    </w:p>
    <w:p w14:paraId="584747EA" w14:textId="77777777"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rPr>
        <w:t> </w:t>
      </w:r>
    </w:p>
    <w:p w14:paraId="419EC2A9" w14:textId="56145700" w:rsidR="00E0234B" w:rsidRPr="00EA7F2F"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ทางการเงินเพื่อรับกระแสเงินสดตามสัญญา และ</w:t>
      </w:r>
      <w:r w:rsidRPr="00EA7F2F">
        <w:rPr>
          <w:rStyle w:val="normaltextrun"/>
          <w:rFonts w:ascii="Browallia New" w:hAnsi="Browallia New" w:cs="Browallia New"/>
          <w:sz w:val="28"/>
          <w:szCs w:val="28"/>
        </w:rPr>
        <w:t> </w:t>
      </w:r>
    </w:p>
    <w:p w14:paraId="029EA165" w14:textId="04CE41EF" w:rsidR="00E0234B" w:rsidRPr="007746FD"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ข้อกำหนดตามสัญญาของสินทรัพย์ทางการเงิน</w:t>
      </w:r>
      <w:r w:rsidR="001102C3">
        <w:rPr>
          <w:rStyle w:val="normaltextrun"/>
          <w:rFonts w:ascii="Browallia New" w:hAnsi="Browallia New" w:cs="Browallia New"/>
          <w:sz w:val="28"/>
          <w:szCs w:val="28"/>
        </w:rPr>
        <w:t xml:space="preserve"> </w:t>
      </w:r>
      <w:r w:rsidRPr="00EA7F2F">
        <w:rPr>
          <w:rStyle w:val="normaltextrun"/>
          <w:rFonts w:ascii="Browallia New" w:hAnsi="Browallia New" w:cs="Browallia New"/>
          <w:sz w:val="28"/>
          <w:szCs w:val="28"/>
          <w:cs/>
        </w:rPr>
        <w:t>ซึ่งทำให้เกิดกระแสเงินสดซึ่งเป็นการจ่ายเพียงเงินต้</w:t>
      </w:r>
      <w:r w:rsidR="007746FD">
        <w:rPr>
          <w:rStyle w:val="normaltextrun"/>
          <w:rFonts w:ascii="Browallia New" w:hAnsi="Browallia New" w:cs="Browallia New" w:hint="cs"/>
          <w:sz w:val="28"/>
          <w:szCs w:val="28"/>
          <w:cs/>
        </w:rPr>
        <w:t>น</w:t>
      </w:r>
      <w:r w:rsidRPr="00EA7F2F">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EA7F2F">
        <w:rPr>
          <w:rStyle w:val="normaltextrun"/>
          <w:rFonts w:ascii="Browallia New" w:hAnsi="Browallia New" w:cs="Browallia New"/>
          <w:sz w:val="28"/>
          <w:szCs w:val="28"/>
        </w:rPr>
        <w:t> (SPPI) </w:t>
      </w:r>
      <w:r w:rsidRPr="007746FD">
        <w:rPr>
          <w:rStyle w:val="normaltextrun"/>
          <w:rFonts w:ascii="Browallia New" w:hAnsi="Browallia New" w:cs="Browallia New"/>
          <w:sz w:val="28"/>
          <w:szCs w:val="28"/>
        </w:rPr>
        <w:t> </w:t>
      </w:r>
    </w:p>
    <w:p w14:paraId="2CC14934" w14:textId="08E97276" w:rsidR="002B5424" w:rsidRPr="00C70634" w:rsidRDefault="00E0234B" w:rsidP="00C70634">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7746FD">
        <w:rPr>
          <w:rStyle w:val="normaltextrun"/>
          <w:rFonts w:ascii="Browallia New" w:hAnsi="Browallia New" w:cs="Browallia New"/>
          <w:sz w:val="28"/>
          <w:szCs w:val="28"/>
        </w:rPr>
        <w:t> </w:t>
      </w:r>
    </w:p>
    <w:p w14:paraId="18CB0457" w14:textId="24DCCF8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FE4623">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w:t>
      </w:r>
      <w:r w:rsidRPr="00FE4623">
        <w:rPr>
          <w:rStyle w:val="normaltextrun"/>
          <w:rFonts w:ascii="Browallia New" w:hAnsi="Browallia New" w:cs="Browallia New"/>
          <w:i/>
          <w:iCs/>
          <w:sz w:val="28"/>
          <w:szCs w:val="28"/>
        </w:rPr>
        <w:t> </w:t>
      </w:r>
      <w:r w:rsidRPr="00FE4623">
        <w:rPr>
          <w:rStyle w:val="normaltextrun"/>
          <w:rFonts w:ascii="Browallia New" w:hAnsi="Browallia New" w:cs="Browallia New"/>
          <w:i/>
          <w:iCs/>
          <w:sz w:val="28"/>
          <w:szCs w:val="28"/>
          <w:cs/>
        </w:rPr>
        <w:t>(</w:t>
      </w:r>
      <w:r w:rsidRPr="00FE4623">
        <w:rPr>
          <w:rStyle w:val="normaltextrun"/>
          <w:rFonts w:ascii="Browallia New" w:hAnsi="Browallia New" w:cs="Browallia New"/>
          <w:i/>
          <w:iCs/>
          <w:sz w:val="28"/>
          <w:szCs w:val="28"/>
        </w:rPr>
        <w:t>FVTPL)</w:t>
      </w:r>
      <w:r w:rsidRPr="00FE4623">
        <w:rPr>
          <w:rStyle w:val="normaltextrun"/>
          <w:i/>
          <w:iCs/>
        </w:rPr>
        <w:t> </w:t>
      </w:r>
    </w:p>
    <w:p w14:paraId="3D14D433" w14:textId="763A3726" w:rsidR="00E0234B" w:rsidRDefault="00E0234B" w:rsidP="00536708">
      <w:pPr>
        <w:pStyle w:val="paragraph"/>
        <w:spacing w:before="0" w:beforeAutospacing="0" w:after="0" w:afterAutospacing="0"/>
        <w:ind w:left="909"/>
        <w:jc w:val="thaiDistribute"/>
        <w:textAlignment w:val="baseline"/>
        <w:rPr>
          <w:rStyle w:val="normaltextrun"/>
        </w:rPr>
      </w:pPr>
      <w:r w:rsidRPr="00EA7F2F">
        <w:rPr>
          <w:rStyle w:val="normaltextrun"/>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w:t>
      </w:r>
      <w:r w:rsidRPr="00FE4623">
        <w:rPr>
          <w:rStyle w:val="normaltextrun"/>
          <w:rFonts w:ascii="Browallia New" w:hAnsi="Browallia New" w:cs="Browallia New"/>
          <w:spacing w:val="-8"/>
          <w:sz w:val="28"/>
          <w:szCs w:val="28"/>
          <w:cs/>
        </w:rPr>
        <w:t>สัญญาและเพื่อขายสินทรัพย์ทางการเงิน ต้องวัดมูลค่าด้วยมูลค่ายุติธรรมผ่านกำไรหรือขาดทุน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FVTPL) </w:t>
      </w:r>
      <w:r w:rsidRPr="00EA7F2F">
        <w:rPr>
          <w:rStyle w:val="normaltextrun"/>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EA7F2F">
        <w:rPr>
          <w:rStyle w:val="normaltextrun"/>
        </w:rPr>
        <w:t> </w:t>
      </w:r>
    </w:p>
    <w:p w14:paraId="3262A451" w14:textId="77777777" w:rsidR="006B58D7" w:rsidRPr="00EA7F2F" w:rsidRDefault="006B58D7"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61124E6F" w14:textId="77777777" w:rsidR="003D5892" w:rsidRDefault="003D5892"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45E67BBC" w14:textId="77777777" w:rsidR="003D5892" w:rsidRDefault="003D5892"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6043CA25" w14:textId="77777777" w:rsidR="003D5892" w:rsidRDefault="003D5892"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02F7A8A5" w14:textId="77777777" w:rsidR="003D5892" w:rsidRDefault="003D5892"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0672FD2D" w14:textId="77777777" w:rsidR="003D5892" w:rsidRPr="00EA7F2F" w:rsidRDefault="003D5892" w:rsidP="0053670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140F42C9" w14:textId="23D46ED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6B58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6B58D7">
        <w:rPr>
          <w:rStyle w:val="normaltextrun"/>
          <w:rFonts w:ascii="Browallia New" w:hAnsi="Browallia New" w:cs="Browallia New"/>
          <w:i/>
          <w:iCs/>
          <w:sz w:val="28"/>
          <w:szCs w:val="28"/>
        </w:rPr>
        <w:t> </w:t>
      </w:r>
      <w:r w:rsidRPr="006B58D7">
        <w:rPr>
          <w:rStyle w:val="normaltextrun"/>
          <w:rFonts w:ascii="Browallia New" w:hAnsi="Browallia New" w:cs="Browallia New"/>
          <w:i/>
          <w:iCs/>
          <w:sz w:val="28"/>
          <w:szCs w:val="28"/>
          <w:cs/>
        </w:rPr>
        <w:t>(</w:t>
      </w:r>
      <w:r w:rsidRPr="006B58D7">
        <w:rPr>
          <w:rStyle w:val="normaltextrun"/>
          <w:rFonts w:ascii="Browallia New" w:hAnsi="Browallia New" w:cs="Browallia New"/>
          <w:i/>
          <w:iCs/>
          <w:sz w:val="28"/>
          <w:szCs w:val="28"/>
        </w:rPr>
        <w:t>FVOCI)</w:t>
      </w:r>
      <w:r w:rsidRPr="006B58D7">
        <w:rPr>
          <w:rStyle w:val="normaltextrun"/>
          <w:i/>
          <w:iCs/>
        </w:rPr>
        <w:t> </w:t>
      </w:r>
    </w:p>
    <w:p w14:paraId="7B8FBF4E" w14:textId="77777777" w:rsidR="00E0234B" w:rsidRPr="00EA7F2F" w:rsidRDefault="00E0234B" w:rsidP="003D5892">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r w:rsidRPr="00EA7F2F">
        <w:rPr>
          <w:rStyle w:val="normaltextrun"/>
        </w:rPr>
        <w:t> </w:t>
      </w:r>
    </w:p>
    <w:p w14:paraId="54AAFF9B" w14:textId="77777777" w:rsidR="00E0234B" w:rsidRPr="00363F4B"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16"/>
          <w:szCs w:val="16"/>
        </w:rPr>
      </w:pPr>
      <w:r w:rsidRPr="00EA7F2F">
        <w:rPr>
          <w:rStyle w:val="normaltextrun"/>
          <w:sz w:val="28"/>
          <w:szCs w:val="28"/>
        </w:rPr>
        <w:t> </w:t>
      </w:r>
    </w:p>
    <w:p w14:paraId="3F1CC948" w14:textId="4A9CE23D" w:rsidR="00E0234B" w:rsidRPr="00EA7F2F" w:rsidRDefault="00E0234B" w:rsidP="004E3940">
      <w:pPr>
        <w:pStyle w:val="paragraph"/>
        <w:numPr>
          <w:ilvl w:val="0"/>
          <w:numId w:val="26"/>
        </w:numPr>
        <w:spacing w:before="0" w:beforeAutospacing="0" w:after="0" w:afterAutospacing="0"/>
        <w:jc w:val="thaiDistribute"/>
        <w:textAlignment w:val="baseline"/>
        <w:rPr>
          <w:rStyle w:val="normaltextrun"/>
        </w:rPr>
      </w:pPr>
      <w:r w:rsidRPr="00EA7F2F">
        <w:rPr>
          <w:rStyle w:val="normaltextrun"/>
          <w:rFonts w:ascii="Browallia New" w:hAnsi="Browallia New" w:cs="Browallia New"/>
          <w:sz w:val="28"/>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r w:rsidRPr="00EA7F2F">
        <w:rPr>
          <w:rStyle w:val="normaltextrun"/>
        </w:rPr>
        <w:t> </w:t>
      </w:r>
    </w:p>
    <w:p w14:paraId="4E629F2E" w14:textId="6DD27FC5" w:rsidR="00E0234B" w:rsidRPr="00FE4623" w:rsidRDefault="00E0234B" w:rsidP="004E3940">
      <w:pPr>
        <w:pStyle w:val="paragraph"/>
        <w:numPr>
          <w:ilvl w:val="0"/>
          <w:numId w:val="26"/>
        </w:numPr>
        <w:spacing w:before="0" w:beforeAutospacing="0" w:after="0" w:afterAutospacing="0"/>
        <w:ind w:left="1418" w:hanging="374"/>
        <w:jc w:val="thaiDistribute"/>
        <w:textAlignment w:val="baseline"/>
        <w:rPr>
          <w:rStyle w:val="normaltextrun"/>
        </w:rPr>
      </w:pPr>
      <w:r w:rsidRPr="00EA7F2F">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ในวันที่กำหนดไว้</w:t>
      </w:r>
      <w:r w:rsidRPr="00EA7F2F">
        <w:rPr>
          <w:rStyle w:val="normaltextrun"/>
        </w:rPr>
        <w:t> </w:t>
      </w:r>
    </w:p>
    <w:p w14:paraId="63EB67AC" w14:textId="77777777" w:rsidR="00CE2A93" w:rsidRPr="00FE4623" w:rsidRDefault="00CE2A93" w:rsidP="00CE2A93">
      <w:pPr>
        <w:pStyle w:val="paragraph"/>
        <w:spacing w:before="0" w:beforeAutospacing="0" w:after="0" w:afterAutospacing="0"/>
        <w:ind w:left="1418"/>
        <w:jc w:val="thaiDistribute"/>
        <w:textAlignment w:val="baseline"/>
        <w:rPr>
          <w:rStyle w:val="normaltextrun"/>
        </w:rPr>
      </w:pPr>
    </w:p>
    <w:p w14:paraId="688A1561" w14:textId="14884DAF" w:rsidR="00FE4623" w:rsidRPr="00CD6EE6"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กำไรหรือขาดทุนที่บันทึกอยู่ในกำไรขาดทุนเบ็ดเสร็จอื่น (</w:t>
      </w:r>
      <w:r w:rsidRPr="00CD6EE6">
        <w:rPr>
          <w:rStyle w:val="normaltextrun"/>
          <w:rFonts w:ascii="Browallia New" w:hAnsi="Browallia New" w:cs="Browallia New"/>
          <w:sz w:val="28"/>
          <w:szCs w:val="28"/>
        </w:rPr>
        <w:t>OCI) </w:t>
      </w:r>
      <w:r w:rsidRPr="00CD6EE6">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16B957DB" w14:textId="77777777" w:rsidR="00FE4623" w:rsidRPr="00CD6EE6" w:rsidRDefault="00FE4623" w:rsidP="000858DE">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p>
    <w:p w14:paraId="22029277" w14:textId="1764308A" w:rsidR="002B5424" w:rsidRPr="00CD6EE6" w:rsidRDefault="00E0234B" w:rsidP="000858DE">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การด้อยค่า</w:t>
      </w:r>
      <w:r w:rsidRPr="00CD6EE6">
        <w:rPr>
          <w:rStyle w:val="normaltextrun"/>
          <w:i/>
          <w:iCs/>
          <w:sz w:val="28"/>
          <w:szCs w:val="28"/>
        </w:rPr>
        <w:t> </w:t>
      </w:r>
    </w:p>
    <w:p w14:paraId="73F0AA8A" w14:textId="28C8B1D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กลุ่มบริษัทได้พิจารณาด้อยค่าของสินทรัพย์ทางการเงินที่วัดมูลค่าด้วยราคาทุน</w:t>
      </w:r>
      <w:r w:rsidR="00FE4623"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ตัดจำหน่าย และวัดมูลค่ายุติธรรมผ่านกำไรขาดทุนเบ็ดเสร็จอื่น (</w:t>
      </w:r>
      <w:r w:rsidRPr="00CD6EE6">
        <w:rPr>
          <w:rStyle w:val="normaltextrun"/>
          <w:rFonts w:ascii="Browallia New" w:hAnsi="Browallia New" w:cs="Browallia New"/>
          <w:sz w:val="28"/>
          <w:szCs w:val="28"/>
        </w:rPr>
        <w:t>FVOCI) </w:t>
      </w:r>
      <w:r w:rsidRPr="00CD6EE6">
        <w:rPr>
          <w:rStyle w:val="normaltextrun"/>
          <w:sz w:val="28"/>
          <w:szCs w:val="28"/>
        </w:rPr>
        <w:t> </w:t>
      </w:r>
    </w:p>
    <w:p w14:paraId="42FE38D2" w14:textId="00EFF8F6" w:rsidR="00E0234B" w:rsidRPr="007C4F48" w:rsidRDefault="00E0234B" w:rsidP="00FE4623">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r w:rsidRPr="00CD6EE6">
        <w:rPr>
          <w:rStyle w:val="normaltextrun"/>
          <w:sz w:val="28"/>
          <w:szCs w:val="28"/>
        </w:rPr>
        <w:t> </w:t>
      </w:r>
    </w:p>
    <w:p w14:paraId="01A17361" w14:textId="0D81F5ED"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กลุ่มบริษัทใช้วิธีอย่างง่าย</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Simplified approach</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ในการรับรู้การด้อยค่าของ</w:t>
      </w:r>
      <w:r w:rsidR="007E596D">
        <w:rPr>
          <w:rStyle w:val="normaltextrun"/>
          <w:rFonts w:ascii="Browallia New" w:hAnsi="Browallia New" w:cs="Browallia New" w:hint="cs"/>
          <w:sz w:val="28"/>
          <w:szCs w:val="28"/>
          <w:cs/>
        </w:rPr>
        <w:t>ลูกหนี้การค้าและลูกหนี้อื่น และ</w:t>
      </w:r>
      <w:r w:rsidRPr="00CD6EE6">
        <w:rPr>
          <w:rStyle w:val="normaltextrun"/>
          <w:rFonts w:ascii="Browallia New" w:hAnsi="Browallia New" w:cs="Browallia New"/>
          <w:sz w:val="28"/>
          <w:szCs w:val="28"/>
          <w:cs/>
        </w:rPr>
        <w:t>เงิน</w:t>
      </w:r>
      <w:r w:rsidR="007E596D">
        <w:rPr>
          <w:rStyle w:val="normaltextrun"/>
          <w:rFonts w:ascii="Browallia New" w:hAnsi="Browallia New" w:cs="Browallia New" w:hint="cs"/>
          <w:sz w:val="28"/>
          <w:szCs w:val="28"/>
          <w:cs/>
        </w:rPr>
        <w:t>ให้กู้ยืม</w:t>
      </w:r>
      <w:r w:rsidR="00E207E8">
        <w:rPr>
          <w:rStyle w:val="normaltextrun"/>
          <w:rFonts w:ascii="Browallia New" w:hAnsi="Browallia New" w:cs="Browallia New" w:hint="cs"/>
          <w:sz w:val="28"/>
          <w:szCs w:val="28"/>
          <w:cs/>
        </w:rPr>
        <w:t>แก่กิจการอื่นและกิจการที่เกี่ยวข้องกัน</w:t>
      </w:r>
      <w:r w:rsidRPr="00CD6EE6">
        <w:rPr>
          <w:rStyle w:val="normaltextrun"/>
          <w:rFonts w:ascii="Browallia New" w:hAnsi="Browallia New" w:cs="Browallia New"/>
          <w:sz w:val="28"/>
          <w:szCs w:val="28"/>
          <w:cs/>
        </w:rPr>
        <w:t xml:space="preserve"> ตามประมาณการผลขาดทุนด้านเครดิตตลอดอายุของสินทรัพย์ดังกล่าวตั้งแต่วันที่กลุ่มกิจการเริ่มรับรู้</w:t>
      </w:r>
      <w:r w:rsidR="006F059E">
        <w:rPr>
          <w:rStyle w:val="normaltextrun"/>
          <w:rFonts w:ascii="Browallia New" w:hAnsi="Browallia New" w:cs="Browallia New" w:hint="cs"/>
          <w:sz w:val="28"/>
          <w:szCs w:val="28"/>
          <w:cs/>
        </w:rPr>
        <w:t>ลูกหนี้การค้าและลูกหนี้อื่น และเงินให้กู้ยืมแก่กิจการอื่นและกิจการที่เกี่ยวข้องกัน</w:t>
      </w:r>
      <w:r w:rsidRPr="00CD6EE6">
        <w:rPr>
          <w:rStyle w:val="normaltextrun"/>
          <w:sz w:val="28"/>
          <w:szCs w:val="28"/>
        </w:rPr>
        <w:t> </w:t>
      </w:r>
    </w:p>
    <w:p w14:paraId="29D40584"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45E4520D" w14:textId="77777777" w:rsidR="00E0234B" w:rsidRPr="007C4F48" w:rsidRDefault="00E0234B" w:rsidP="00FE4623">
      <w:pPr>
        <w:pStyle w:val="paragraph"/>
        <w:spacing w:before="0" w:beforeAutospacing="0" w:after="0" w:afterAutospacing="0"/>
        <w:ind w:left="927"/>
        <w:jc w:val="thaiDistribute"/>
        <w:textAlignment w:val="baseline"/>
        <w:rPr>
          <w:rStyle w:val="normaltextrun"/>
          <w:rFonts w:cstheme="minorBidi"/>
          <w:sz w:val="28"/>
          <w:szCs w:val="28"/>
        </w:rPr>
      </w:pPr>
      <w:r w:rsidRPr="00CD6EE6">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CD6EE6">
        <w:rPr>
          <w:rStyle w:val="normaltextrun"/>
          <w:rFonts w:ascii="Browallia New" w:hAnsi="Browallia New" w:cs="Browallia New"/>
          <w:sz w:val="28"/>
          <w:szCs w:val="28"/>
        </w:rPr>
        <w:t> </w:t>
      </w:r>
      <w:r w:rsidRPr="00CD6EE6">
        <w:rPr>
          <w:rStyle w:val="normaltextrun"/>
          <w:sz w:val="28"/>
          <w:szCs w:val="28"/>
        </w:rPr>
        <w:t> </w:t>
      </w:r>
    </w:p>
    <w:p w14:paraId="5EC37A17" w14:textId="77777777" w:rsidR="007C4F48" w:rsidRPr="007C4F48" w:rsidRDefault="007C4F48" w:rsidP="00FE4623">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p>
    <w:p w14:paraId="3EEE073A" w14:textId="70DDE9E3"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CD6EE6">
        <w:rPr>
          <w:rStyle w:val="normaltextrun"/>
          <w:sz w:val="28"/>
          <w:szCs w:val="28"/>
        </w:rPr>
        <w:t> </w:t>
      </w:r>
    </w:p>
    <w:p w14:paraId="4C98171C"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01BB5B40"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CD6EE6">
        <w:rPr>
          <w:rStyle w:val="normaltextrun"/>
          <w:sz w:val="28"/>
          <w:szCs w:val="28"/>
        </w:rPr>
        <w:t> </w:t>
      </w:r>
    </w:p>
    <w:p w14:paraId="6651309E" w14:textId="4198C277" w:rsidR="002B5424" w:rsidRPr="00CD6EE6" w:rsidRDefault="00E0234B" w:rsidP="00327AA4">
      <w:pPr>
        <w:pStyle w:val="paragraph"/>
        <w:spacing w:before="0" w:beforeAutospacing="0" w:after="0" w:afterAutospacing="0"/>
        <w:ind w:left="927"/>
        <w:jc w:val="thaiDistribute"/>
        <w:textAlignment w:val="baseline"/>
        <w:rPr>
          <w:rStyle w:val="normaltextrun"/>
          <w:sz w:val="28"/>
          <w:szCs w:val="28"/>
        </w:rPr>
      </w:pPr>
      <w:r w:rsidRPr="00CD6EE6">
        <w:rPr>
          <w:rStyle w:val="normaltextrun"/>
          <w:sz w:val="28"/>
          <w:szCs w:val="28"/>
        </w:rPr>
        <w:t> </w:t>
      </w:r>
    </w:p>
    <w:p w14:paraId="5613B466" w14:textId="7A8602EC"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ผลขาดทุนและการกลับรายการผลขาดทุนจากการด้อยค่า</w:t>
      </w:r>
      <w:r w:rsidR="0040526E"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บันทึกในกำไรหรือขาดทุนโดยแสดงรายการ</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แยกต่างหาก</w:t>
      </w:r>
      <w:r w:rsidRPr="00CD6EE6">
        <w:rPr>
          <w:rStyle w:val="normaltextrun"/>
          <w:sz w:val="28"/>
          <w:szCs w:val="28"/>
        </w:rPr>
        <w:t> </w:t>
      </w:r>
    </w:p>
    <w:p w14:paraId="37CBD32F" w14:textId="77777777" w:rsidR="002B5424" w:rsidRPr="00CD6EE6" w:rsidRDefault="00E0234B" w:rsidP="00FE4623">
      <w:pPr>
        <w:pStyle w:val="paragraph"/>
        <w:spacing w:before="0" w:beforeAutospacing="0" w:after="0" w:afterAutospacing="0"/>
        <w:ind w:left="927"/>
        <w:jc w:val="thaiDistribute"/>
        <w:textAlignment w:val="baseline"/>
        <w:rPr>
          <w:rStyle w:val="normaltextrun"/>
          <w:sz w:val="28"/>
          <w:szCs w:val="28"/>
        </w:rPr>
      </w:pPr>
      <w:r w:rsidRPr="00CD6EE6">
        <w:rPr>
          <w:rStyle w:val="normaltextrun"/>
          <w:sz w:val="28"/>
          <w:szCs w:val="28"/>
        </w:rPr>
        <w:t> </w:t>
      </w:r>
    </w:p>
    <w:p w14:paraId="1911E436" w14:textId="5DAA40B9" w:rsidR="002B5424" w:rsidRPr="00CD6EE6" w:rsidRDefault="00E0234B" w:rsidP="002B5424">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CD6EE6">
        <w:rPr>
          <w:rStyle w:val="normaltextrun"/>
          <w:i/>
          <w:iCs/>
          <w:sz w:val="28"/>
          <w:szCs w:val="28"/>
        </w:rPr>
        <w:t> </w:t>
      </w:r>
    </w:p>
    <w:p w14:paraId="287A99B8" w14:textId="217177E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r w:rsidRPr="00CD6EE6">
        <w:rPr>
          <w:rStyle w:val="normaltextrun"/>
          <w:sz w:val="28"/>
          <w:szCs w:val="28"/>
        </w:rPr>
        <w:t> </w:t>
      </w:r>
    </w:p>
    <w:p w14:paraId="0267EBCF"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67CE0E02"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หนี้สินทางการเงินของกลุ่มบริษัทได้รวมถึงเงินกู้ยืม เจ้าหนี้การค้า เจ้าหนี้อื่น และตราสารอนุพันธ์ทางการเงิน</w:t>
      </w:r>
      <w:r w:rsidRPr="00CD6EE6">
        <w:rPr>
          <w:rStyle w:val="normaltextrun"/>
          <w:sz w:val="28"/>
          <w:szCs w:val="28"/>
        </w:rPr>
        <w:t> </w:t>
      </w:r>
    </w:p>
    <w:p w14:paraId="66FC4A34"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77B797CF" w14:textId="7BA62E62"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w:t>
      </w:r>
      <w:r w:rsidR="00CD6EE6">
        <w:rPr>
          <w:rStyle w:val="normaltextrun"/>
          <w:rFonts w:ascii="Browallia New" w:hAnsi="Browallia New" w:cs="Browallia New"/>
          <w:sz w:val="28"/>
          <w:szCs w:val="28"/>
        </w:rPr>
        <w:br/>
      </w:r>
      <w:r w:rsidRPr="00CD6EE6">
        <w:rPr>
          <w:rStyle w:val="normaltextrun"/>
          <w:rFonts w:ascii="Browallia New" w:hAnsi="Browallia New" w:cs="Browallia New"/>
          <w:sz w:val="28"/>
          <w:szCs w:val="28"/>
          <w:cs/>
        </w:rPr>
        <w:t>ซึ่งเกี่ยวข้องโดยตรงกับการได้มาหรือการออกหนี้สินทางการเงินนั้น</w:t>
      </w:r>
      <w:r w:rsidRPr="00CD6EE6">
        <w:rPr>
          <w:rStyle w:val="normaltextrun"/>
          <w:sz w:val="28"/>
          <w:szCs w:val="28"/>
        </w:rPr>
        <w:t> </w:t>
      </w:r>
    </w:p>
    <w:p w14:paraId="5947E81E"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13F532DF" w14:textId="40AD6110" w:rsidR="002B5424" w:rsidRPr="00CD6EE6" w:rsidRDefault="00E0234B" w:rsidP="002B5424">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การวัดมูลค่าภายหลังของหนี้สินทางการเงิน</w:t>
      </w:r>
      <w:r w:rsidRPr="00CD6EE6">
        <w:rPr>
          <w:rStyle w:val="normaltextrun"/>
          <w:i/>
          <w:iCs/>
          <w:sz w:val="28"/>
          <w:szCs w:val="28"/>
        </w:rPr>
        <w:t> </w:t>
      </w:r>
    </w:p>
    <w:p w14:paraId="4E232339" w14:textId="022B08E1" w:rsidR="00E0234B" w:rsidRDefault="00E0234B" w:rsidP="00FE4623">
      <w:pPr>
        <w:pStyle w:val="paragraph"/>
        <w:spacing w:before="0" w:beforeAutospacing="0" w:after="0" w:afterAutospacing="0"/>
        <w:ind w:left="927"/>
        <w:jc w:val="thaiDistribute"/>
        <w:textAlignment w:val="baseline"/>
        <w:rPr>
          <w:rStyle w:val="normaltextrun"/>
          <w:sz w:val="28"/>
          <w:szCs w:val="28"/>
        </w:rPr>
      </w:pPr>
      <w:r w:rsidRPr="00CD6EE6">
        <w:rPr>
          <w:rStyle w:val="normaltextrun"/>
          <w:rFonts w:ascii="Browallia New" w:hAnsi="Browallia New" w:cs="Browallia New"/>
          <w:sz w:val="28"/>
          <w:szCs w:val="28"/>
          <w:cs/>
        </w:rPr>
        <w:t>หนี้สินทางการเงิน</w:t>
      </w:r>
      <w:r w:rsidR="00B67106" w:rsidRPr="00CD6EE6">
        <w:rPr>
          <w:rStyle w:val="normaltextrun"/>
          <w:rFonts w:ascii="Browallia New" w:hAnsi="Browallia New" w:cs="Browallia New" w:hint="cs"/>
          <w:sz w:val="28"/>
          <w:szCs w:val="28"/>
          <w:cs/>
        </w:rPr>
        <w:t>จะ</w:t>
      </w:r>
      <w:r w:rsidRPr="00CD6EE6">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FVOCI)</w:t>
      </w:r>
      <w:r w:rsidRPr="00CD6EE6">
        <w:rPr>
          <w:rStyle w:val="normaltextrun"/>
          <w:sz w:val="28"/>
          <w:szCs w:val="28"/>
        </w:rPr>
        <w:t> </w:t>
      </w:r>
    </w:p>
    <w:p w14:paraId="324BA026" w14:textId="77777777" w:rsidR="00510F3E" w:rsidRPr="00CD6EE6" w:rsidRDefault="00510F3E"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5F226D4D" w14:textId="3A3A90D7" w:rsidR="00BD3D2B" w:rsidRPr="002961B6" w:rsidRDefault="00BD3D2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w:t>
      </w:r>
      <w:r w:rsidRPr="008455B6">
        <w:rPr>
          <w:rFonts w:ascii="Browallia New" w:eastAsia="Times New Roman" w:hAnsi="Browallia New" w:cs="Browallia New"/>
          <w:sz w:val="28"/>
          <w:cs/>
        </w:rPr>
        <w:t>การ</w:t>
      </w:r>
      <w:r w:rsidRPr="002961B6">
        <w:rPr>
          <w:rFonts w:ascii="Browallia New" w:hAnsi="Browallia New" w:cs="Browallia New"/>
          <w:sz w:val="28"/>
          <w:cs/>
        </w:rPr>
        <w:t>ด้อยค่าของ</w:t>
      </w:r>
      <w:r w:rsidR="00CF7657" w:rsidRPr="002961B6">
        <w:rPr>
          <w:rFonts w:ascii="Browallia New" w:hAnsi="Browallia New" w:cs="Browallia New"/>
          <w:sz w:val="28"/>
          <w:cs/>
        </w:rPr>
        <w:t>สินทรัพย์</w:t>
      </w:r>
    </w:p>
    <w:p w14:paraId="46C80D25" w14:textId="4D2DCE52" w:rsidR="00BD3D2B" w:rsidRPr="00623CB3"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2E6DD686" w14:textId="6BF672EF"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w:t>
      </w:r>
      <w:r w:rsidR="007C4F48">
        <w:rPr>
          <w:rFonts w:ascii="Browallia New" w:hAnsi="Browallia New" w:cs="Browallia New"/>
          <w:sz w:val="28"/>
          <w:szCs w:val="28"/>
          <w:cs/>
        </w:rPr>
        <w:br/>
      </w:r>
      <w:r w:rsidRPr="00485916">
        <w:rPr>
          <w:rFonts w:ascii="Browallia New" w:hAnsi="Browallia New" w:cs="Browallia New"/>
          <w:sz w:val="28"/>
          <w:szCs w:val="28"/>
          <w:cs/>
        </w:rPr>
        <w:t>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Pr="00623CB3" w:rsidRDefault="00544796" w:rsidP="00485916">
      <w:pPr>
        <w:tabs>
          <w:tab w:val="clear" w:pos="907"/>
        </w:tabs>
        <w:spacing w:line="240" w:lineRule="auto"/>
        <w:ind w:left="900" w:right="-21"/>
        <w:jc w:val="thaiDistribute"/>
        <w:rPr>
          <w:rFonts w:ascii="Browallia New" w:hAnsi="Browallia New" w:cs="Browallia New"/>
          <w:sz w:val="24"/>
          <w:szCs w:val="24"/>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77777777" w:rsidR="00AB337E" w:rsidRPr="00623CB3" w:rsidRDefault="00AB337E" w:rsidP="00485916">
      <w:pPr>
        <w:tabs>
          <w:tab w:val="clear" w:pos="907"/>
        </w:tabs>
        <w:spacing w:line="240" w:lineRule="auto"/>
        <w:ind w:left="900" w:right="-21"/>
        <w:jc w:val="thaiDistribute"/>
        <w:rPr>
          <w:rFonts w:ascii="Browallia New" w:hAnsi="Browallia New" w:cs="Browallia New"/>
          <w:sz w:val="24"/>
          <w:szCs w:val="24"/>
        </w:rPr>
      </w:pPr>
    </w:p>
    <w:p w14:paraId="45AFA6A5" w14:textId="4C799D95"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2474849A" w14:textId="5692A4F9"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65FCB2B0" w14:textId="71B76A43" w:rsidR="005B2CF8"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หนี้สินที่มีภาระดอกเบี้ย</w:t>
      </w:r>
    </w:p>
    <w:p w14:paraId="0A2612FE" w14:textId="77777777"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p>
    <w:p w14:paraId="5EA1D10F" w14:textId="11C35982"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r w:rsidRPr="00623CB3">
        <w:rPr>
          <w:rFonts w:ascii="Browallia New" w:hAnsi="Browallia New" w:cs="Browallia New"/>
          <w:sz w:val="28"/>
          <w:cs/>
        </w:rPr>
        <w:t>หนี้สินที่มีภาระดอกเบี้ย</w:t>
      </w:r>
      <w:r w:rsidR="00EA3369">
        <w:rPr>
          <w:rFonts w:ascii="Browallia New" w:hAnsi="Browallia New" w:cs="Browallia New" w:hint="cs"/>
          <w:sz w:val="28"/>
          <w:cs/>
        </w:rPr>
        <w:t xml:space="preserve"> </w:t>
      </w:r>
      <w:r w:rsidRPr="00623CB3">
        <w:rPr>
          <w:rFonts w:ascii="Browallia New" w:hAnsi="Browallia New" w:cs="Browallia New"/>
          <w:sz w:val="28"/>
          <w:cs/>
        </w:rPr>
        <w:t>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6AA98C78" w14:textId="77777777" w:rsidR="00C46718" w:rsidRDefault="00C46718" w:rsidP="00623CB3">
      <w:pPr>
        <w:pStyle w:val="ListParagraph"/>
        <w:tabs>
          <w:tab w:val="left" w:pos="900"/>
        </w:tabs>
        <w:spacing w:after="0" w:line="240" w:lineRule="auto"/>
        <w:ind w:left="907"/>
        <w:jc w:val="thaiDistribute"/>
        <w:rPr>
          <w:rFonts w:ascii="Browallia New" w:hAnsi="Browallia New" w:cs="Browallia New"/>
          <w:sz w:val="28"/>
        </w:rPr>
      </w:pPr>
    </w:p>
    <w:p w14:paraId="4AF80269" w14:textId="77777777" w:rsidR="003D226D" w:rsidRDefault="003D226D" w:rsidP="00623CB3">
      <w:pPr>
        <w:pStyle w:val="ListParagraph"/>
        <w:tabs>
          <w:tab w:val="left" w:pos="900"/>
        </w:tabs>
        <w:spacing w:after="0" w:line="240" w:lineRule="auto"/>
        <w:ind w:left="907"/>
        <w:jc w:val="thaiDistribute"/>
        <w:rPr>
          <w:rFonts w:ascii="Browallia New" w:hAnsi="Browallia New" w:cs="Browallia New"/>
          <w:sz w:val="28"/>
        </w:rPr>
      </w:pPr>
    </w:p>
    <w:p w14:paraId="2A028466" w14:textId="77777777" w:rsidR="003D226D" w:rsidRDefault="003D226D" w:rsidP="00623CB3">
      <w:pPr>
        <w:pStyle w:val="ListParagraph"/>
        <w:tabs>
          <w:tab w:val="left" w:pos="900"/>
        </w:tabs>
        <w:spacing w:after="0" w:line="240" w:lineRule="auto"/>
        <w:ind w:left="907"/>
        <w:jc w:val="thaiDistribute"/>
        <w:rPr>
          <w:rFonts w:ascii="Browallia New" w:hAnsi="Browallia New" w:cs="Browallia New"/>
          <w:sz w:val="28"/>
        </w:rPr>
      </w:pPr>
    </w:p>
    <w:p w14:paraId="4E02259F" w14:textId="500997FA" w:rsidR="00E02ECB" w:rsidRPr="002961B6"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เ</w:t>
      </w:r>
      <w:r w:rsidR="00E02ECB" w:rsidRPr="002961B6">
        <w:rPr>
          <w:rFonts w:ascii="Browallia New" w:hAnsi="Browallia New" w:cs="Browallia New"/>
          <w:sz w:val="28"/>
          <w:cs/>
        </w:rPr>
        <w:t>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28E93F49" w14:textId="77777777" w:rsidR="009B5A0F" w:rsidRPr="00343EAA" w:rsidRDefault="009B5A0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0E7F33" w:rsidRDefault="00E02ECB" w:rsidP="008A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4"/>
          <w:szCs w:val="24"/>
        </w:rPr>
      </w:pPr>
    </w:p>
    <w:p w14:paraId="118DA36E" w14:textId="0388A101" w:rsidR="00214E0E"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w:t>
      </w:r>
      <w:r w:rsidR="00A07E01">
        <w:rPr>
          <w:rFonts w:ascii="Browallia New" w:hAnsi="Browallia New" w:cs="Browallia New" w:hint="cs"/>
          <w:sz w:val="28"/>
          <w:szCs w:val="28"/>
          <w:cs/>
        </w:rPr>
        <w:t>มูลค่า</w:t>
      </w:r>
      <w:r w:rsidR="00356947" w:rsidRPr="002961B6">
        <w:rPr>
          <w:rFonts w:ascii="Browallia New" w:hAnsi="Browallia New" w:cs="Browallia New"/>
          <w:sz w:val="28"/>
          <w:szCs w:val="28"/>
          <w:cs/>
        </w:rPr>
        <w:t>ของหุ้น ณ วันที่ออกหุ้น</w:t>
      </w:r>
    </w:p>
    <w:p w14:paraId="532606C1" w14:textId="77777777" w:rsidR="00C46718" w:rsidRPr="002961B6" w:rsidRDefault="00C46718"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p>
    <w:p w14:paraId="343AACCB" w14:textId="362E51C8" w:rsidR="00603472" w:rsidRDefault="00BE0105"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03D3CEA5" w14:textId="77777777" w:rsidR="00C64ABD" w:rsidRDefault="00C64ABD"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p>
    <w:p w14:paraId="177BC84E" w14:textId="69431887" w:rsidR="00964D6D" w:rsidRDefault="00964D6D"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8"/>
          <w:szCs w:val="28"/>
        </w:rPr>
      </w:pPr>
      <w:r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4E10F09F" w14:textId="77777777" w:rsidR="00B854B8" w:rsidRPr="00860BD8" w:rsidRDefault="00B854B8"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4"/>
          <w:szCs w:val="24"/>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74DDF927" w:rsidR="000C0464" w:rsidRPr="004E3842" w:rsidRDefault="000C0464"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w:t>
      </w:r>
      <w:r w:rsidR="006470D8">
        <w:rPr>
          <w:rFonts w:ascii="Browallia New" w:hAnsi="Browallia New" w:cs="Browallia New" w:hint="cs"/>
          <w:sz w:val="28"/>
          <w:cs/>
        </w:rPr>
        <w:t>โปรดดู</w:t>
      </w:r>
      <w:r w:rsidR="000E3A4E" w:rsidRPr="002961B6">
        <w:rPr>
          <w:rFonts w:ascii="Browallia New" w:hAnsi="Browallia New" w:cs="Browallia New" w:hint="cs"/>
          <w:sz w:val="28"/>
          <w:cs/>
        </w:rPr>
        <w:t xml:space="preserve">หมายเหตุ </w:t>
      </w:r>
      <w:r w:rsidR="000E3A4E" w:rsidRPr="002961B6">
        <w:rPr>
          <w:rFonts w:ascii="Browallia New" w:hAnsi="Browallia New" w:cs="Browallia New"/>
          <w:sz w:val="28"/>
          <w:lang w:val="en-GB"/>
        </w:rPr>
        <w:t>4.14</w:t>
      </w:r>
      <w:r w:rsidR="000E3A4E" w:rsidRPr="002961B6">
        <w:rPr>
          <w:rFonts w:ascii="Browallia New" w:hAnsi="Browallia New" w:cs="Browallia New" w:hint="cs"/>
          <w:sz w:val="28"/>
          <w:cs/>
          <w:lang w:val="en-GB"/>
        </w:rPr>
        <w:t>)</w:t>
      </w:r>
    </w:p>
    <w:p w14:paraId="02AC47E8" w14:textId="38CD5117" w:rsidR="004E3842" w:rsidRDefault="004E3842"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02A2AD6A" w:rsidR="00997EDD" w:rsidRDefault="00997EDD"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5E37175" w14:textId="77777777" w:rsidR="00B173A9" w:rsidRPr="00860BD8" w:rsidRDefault="00B173A9" w:rsidP="00B173A9">
      <w:pPr>
        <w:pStyle w:val="ListParagraph"/>
        <w:tabs>
          <w:tab w:val="left" w:pos="10260"/>
        </w:tabs>
        <w:spacing w:after="0" w:line="240" w:lineRule="auto"/>
        <w:ind w:left="1260"/>
        <w:jc w:val="thaiDistribute"/>
        <w:rPr>
          <w:rFonts w:ascii="Browallia New" w:hAnsi="Browallia New" w:cs="Browallia New"/>
          <w:sz w:val="24"/>
          <w:szCs w:val="24"/>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31217B6D" w14:textId="77777777" w:rsidR="008F378F" w:rsidRDefault="008F378F" w:rsidP="00BE0105">
      <w:pPr>
        <w:tabs>
          <w:tab w:val="clear" w:pos="907"/>
          <w:tab w:val="left" w:pos="1260"/>
        </w:tabs>
        <w:spacing w:line="240" w:lineRule="auto"/>
        <w:ind w:left="900"/>
        <w:jc w:val="thaiDistribute"/>
        <w:rPr>
          <w:rFonts w:ascii="Browallia New" w:hAnsi="Browallia New" w:cs="Browallia New"/>
          <w:sz w:val="28"/>
          <w:szCs w:val="28"/>
        </w:rPr>
      </w:pPr>
    </w:p>
    <w:p w14:paraId="12C7E6E2" w14:textId="6E07C7DC" w:rsidR="008A230A" w:rsidRDefault="00F708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การจ่ายเงินปันผล</w:t>
      </w:r>
    </w:p>
    <w:p w14:paraId="673F2418" w14:textId="77777777" w:rsidR="00F70814" w:rsidRDefault="00F70814" w:rsidP="00F70814">
      <w:pPr>
        <w:pStyle w:val="ListParagraph"/>
        <w:tabs>
          <w:tab w:val="left" w:pos="900"/>
        </w:tabs>
        <w:spacing w:after="0" w:line="240" w:lineRule="auto"/>
        <w:ind w:left="907"/>
        <w:jc w:val="thaiDistribute"/>
        <w:rPr>
          <w:rFonts w:ascii="Browallia New" w:hAnsi="Browallia New" w:cs="Browallia New"/>
          <w:sz w:val="28"/>
        </w:rPr>
      </w:pPr>
    </w:p>
    <w:p w14:paraId="1D9AD0A8" w14:textId="366D4115" w:rsidR="00F70814" w:rsidRPr="00F70814" w:rsidRDefault="00F70814" w:rsidP="00F70814">
      <w:pPr>
        <w:tabs>
          <w:tab w:val="clear" w:pos="454"/>
          <w:tab w:val="clear" w:pos="680"/>
          <w:tab w:val="clear" w:pos="907"/>
        </w:tabs>
        <w:spacing w:line="240" w:lineRule="auto"/>
        <w:ind w:left="900" w:hanging="540"/>
        <w:jc w:val="thaiDistribute"/>
        <w:rPr>
          <w:rFonts w:ascii="Browallia New" w:hAnsi="Browallia New" w:cs="Browallia New"/>
          <w:sz w:val="28"/>
          <w:szCs w:val="28"/>
        </w:rPr>
      </w:pPr>
      <w:r>
        <w:rPr>
          <w:rFonts w:ascii="Browallia New" w:hAnsi="Browallia New" w:cs="Browallia New"/>
          <w:sz w:val="28"/>
          <w:szCs w:val="28"/>
          <w:cs/>
        </w:rPr>
        <w:tab/>
      </w:r>
      <w:r w:rsidRPr="00F70814">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Pr="00F70814">
        <w:rPr>
          <w:rFonts w:ascii="Browallia New" w:hAnsi="Browallia New" w:cs="Browallia New"/>
          <w:sz w:val="28"/>
          <w:szCs w:val="28"/>
        </w:rPr>
        <w:br/>
      </w:r>
      <w:r w:rsidRPr="00F70814">
        <w:rPr>
          <w:rFonts w:ascii="Browallia New" w:hAnsi="Browallia New" w:cs="Browallia New"/>
          <w:sz w:val="28"/>
          <w:szCs w:val="28"/>
          <w:cs/>
        </w:rPr>
        <w:t>ของบริษัท</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860BD8"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4"/>
          <w:szCs w:val="24"/>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39317A5B" w14:textId="09EC8119" w:rsidR="00665237"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ab/>
      </w:r>
    </w:p>
    <w:p w14:paraId="2E8C9931" w14:textId="77777777" w:rsidR="00746703" w:rsidRDefault="0074670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6DE1585D" w14:textId="77777777" w:rsidR="00746703" w:rsidRDefault="0074670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3E5052C2" w14:textId="77777777" w:rsidR="00746703" w:rsidRDefault="0074670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1BEFFC57" w14:textId="77777777" w:rsidR="00746703" w:rsidRDefault="0074670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581DD160" w14:textId="2C45E224" w:rsidR="00AE1601" w:rsidRPr="002961B6" w:rsidRDefault="00665237"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Pr>
          <w:rFonts w:ascii="Browallia New" w:hAnsi="Browallia New" w:cs="Browallia New"/>
          <w:sz w:val="28"/>
          <w:szCs w:val="28"/>
        </w:rPr>
        <w:tab/>
      </w:r>
      <w:r>
        <w:rPr>
          <w:rFonts w:ascii="Browallia New" w:hAnsi="Browallia New" w:cs="Browallia New"/>
          <w:sz w:val="28"/>
          <w:szCs w:val="28"/>
        </w:rPr>
        <w:tab/>
      </w:r>
      <w:r>
        <w:rPr>
          <w:rFonts w:ascii="Browallia New" w:hAnsi="Browallia New" w:cs="Browallia New"/>
          <w:sz w:val="28"/>
          <w:szCs w:val="28"/>
        </w:rPr>
        <w:tab/>
      </w:r>
      <w:r w:rsidR="00772196"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00772196" w:rsidRPr="002961B6">
        <w:rPr>
          <w:rFonts w:ascii="Browallia New" w:hAnsi="Browallia New" w:cs="Browallia New"/>
          <w:sz w:val="28"/>
          <w:szCs w:val="28"/>
          <w:u w:val="single"/>
          <w:cs/>
        </w:rPr>
        <w:t>สมทบ</w:t>
      </w:r>
    </w:p>
    <w:p w14:paraId="0F42ACC1" w14:textId="0C2757B8" w:rsidR="00623CB3" w:rsidRDefault="00531D30" w:rsidP="00C46718">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w:t>
      </w:r>
      <w:r w:rsidR="00603472">
        <w:rPr>
          <w:rFonts w:ascii="Browallia New" w:hAnsi="Browallia New" w:cs="Browallia New"/>
          <w:sz w:val="28"/>
          <w:szCs w:val="28"/>
          <w:cs/>
        </w:rPr>
        <w:t>ุ่</w:t>
      </w:r>
      <w:r>
        <w:rPr>
          <w:rFonts w:ascii="Browallia New" w:hAnsi="Browallia New" w:cs="Browallia New" w:hint="cs"/>
          <w:sz w:val="28"/>
          <w:szCs w:val="28"/>
          <w:cs/>
        </w:rPr>
        <w:t>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r w:rsidR="00A80229" w:rsidRPr="002961B6">
        <w:rPr>
          <w:rFonts w:ascii="Browallia New" w:hAnsi="Browallia New" w:cs="Browallia New"/>
          <w:sz w:val="28"/>
          <w:szCs w:val="28"/>
          <w:cs/>
        </w:rPr>
        <w:t>กฏหมาย</w:t>
      </w:r>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2DDE10CA" w14:textId="77777777" w:rsidR="00623CB3" w:rsidRPr="002961B6" w:rsidRDefault="00623CB3" w:rsidP="00754FBB">
      <w:pPr>
        <w:tabs>
          <w:tab w:val="left" w:pos="4230"/>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38BFF97F" w14:textId="6E4F2CEA" w:rsidR="00604FD2" w:rsidRDefault="00777D24" w:rsidP="00184BA1">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มีภาระผูกพันตามกฏหมายซึ่งต้องจ่าย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3A2AAA6" w14:textId="77777777" w:rsidR="000E7F33" w:rsidRPr="002961B6" w:rsidRDefault="000E7F33"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1FBD8A7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913958" w:rsidRPr="002961B6">
        <w:rPr>
          <w:rFonts w:ascii="Browallia New" w:hAnsi="Browallia New" w:cs="Browallia New"/>
          <w:sz w:val="28"/>
          <w:szCs w:val="28"/>
          <w:cs/>
        </w:rPr>
        <w:t xml:space="preserve"> </w:t>
      </w:r>
      <w:r w:rsidR="005C4313">
        <w:rPr>
          <w:rFonts w:ascii="Browallia New" w:hAnsi="Browallia New" w:cs="Browallia New" w:hint="cs"/>
          <w:sz w:val="28"/>
          <w:szCs w:val="28"/>
          <w:cs/>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50BDD660" w14:textId="77777777" w:rsidR="00631B4B" w:rsidRDefault="00631B4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C9D8259" w14:textId="77777777" w:rsidR="006E323C" w:rsidRPr="00667F92" w:rsidRDefault="006E323C" w:rsidP="00104659">
      <w:pPr>
        <w:spacing w:line="240" w:lineRule="auto"/>
        <w:jc w:val="thaiDistribute"/>
        <w:rPr>
          <w:rFonts w:ascii="Browallia New" w:hAnsi="Browallia New" w:cs="Browallia New"/>
          <w:spacing w:val="-2"/>
          <w:sz w:val="28"/>
          <w:szCs w:val="28"/>
          <w:lang w:val="en-GB"/>
        </w:rPr>
      </w:pPr>
    </w:p>
    <w:p w14:paraId="524B2AE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428AB724"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7410B4">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w:t>
      </w:r>
      <w:r w:rsidR="00ED3056">
        <w:rPr>
          <w:rFonts w:ascii="Browallia New" w:hAnsi="Browallia New" w:cs="Browallia New"/>
          <w:sz w:val="28"/>
          <w:szCs w:val="28"/>
          <w:cs/>
          <w:lang w:eastAsia="zh-CN"/>
        </w:rPr>
        <w:br/>
      </w:r>
      <w:r w:rsidRPr="002961B6">
        <w:rPr>
          <w:rFonts w:ascii="Browallia New" w:hAnsi="Browallia New" w:cs="Browallia New"/>
          <w:sz w:val="28"/>
          <w:szCs w:val="28"/>
          <w:cs/>
          <w:lang w:eastAsia="zh-CN"/>
        </w:rPr>
        <w:t>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466BDB25" w14:textId="0E1998B9" w:rsidR="004677A3" w:rsidRDefault="005C4CED"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w:t>
      </w:r>
      <w:r w:rsidR="00A115CE">
        <w:rPr>
          <w:rFonts w:ascii="Browallia New" w:hAnsi="Browallia New" w:cs="Browallia New"/>
          <w:sz w:val="28"/>
          <w:szCs w:val="28"/>
          <w:lang w:eastAsia="zh-CN"/>
        </w:rPr>
        <w:t xml:space="preserve"> </w:t>
      </w:r>
      <w:r w:rsidRPr="005C4CED">
        <w:rPr>
          <w:rFonts w:ascii="Browallia New" w:hAnsi="Browallia New" w:cs="Browallia New"/>
          <w:sz w:val="28"/>
          <w:szCs w:val="28"/>
          <w:cs/>
          <w:lang w:eastAsia="zh-CN"/>
        </w:rPr>
        <w:t>ๆ</w:t>
      </w:r>
    </w:p>
    <w:p w14:paraId="07049BD8" w14:textId="77777777" w:rsidR="00443E4F" w:rsidRPr="00CD6F34" w:rsidRDefault="00443E4F"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eastAsia="zh-CN"/>
        </w:rPr>
      </w:pPr>
    </w:p>
    <w:p w14:paraId="2A7AA326" w14:textId="72872A3A"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29744C6"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ภาษีเงินได้รอการตัดบัญชี</w:t>
      </w:r>
      <w:r w:rsidR="007410B4">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 xml:space="preserve">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4A377E37" w14:textId="77777777" w:rsidR="00587877" w:rsidRPr="002961B6" w:rsidRDefault="00587877"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CD6EE6" w:rsidRDefault="00AE1601" w:rsidP="00DD63B2">
      <w:pPr>
        <w:spacing w:line="240" w:lineRule="auto"/>
        <w:ind w:left="900"/>
        <w:jc w:val="thaiDistribute"/>
        <w:rPr>
          <w:rFonts w:ascii="Browallia New" w:hAnsi="Browallia New" w:cs="Browallia New"/>
          <w:sz w:val="28"/>
          <w:szCs w:val="28"/>
        </w:rPr>
      </w:pPr>
    </w:p>
    <w:p w14:paraId="166B8D1F" w14:textId="3E1AA1BF" w:rsidR="00440272" w:rsidRDefault="00AE1601" w:rsidP="005818C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EBBFE9F" w14:textId="77777777" w:rsidR="00C46718" w:rsidRPr="005818C4" w:rsidRDefault="00C46718" w:rsidP="005818C4">
      <w:pPr>
        <w:tabs>
          <w:tab w:val="left" w:pos="360"/>
        </w:tabs>
        <w:spacing w:line="240" w:lineRule="auto"/>
        <w:ind w:left="900"/>
        <w:jc w:val="thaiDistribute"/>
        <w:rPr>
          <w:rFonts w:ascii="Browallia New" w:hAnsi="Browallia New" w:cs="Browallia New"/>
          <w:sz w:val="28"/>
          <w:szCs w:val="28"/>
        </w:rPr>
      </w:pPr>
    </w:p>
    <w:p w14:paraId="5A28D45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CD6EE6" w:rsidRDefault="00AE1601" w:rsidP="00DD63B2">
      <w:pPr>
        <w:spacing w:line="240" w:lineRule="auto"/>
        <w:ind w:left="924"/>
        <w:jc w:val="thaiDistribute"/>
        <w:rPr>
          <w:rFonts w:ascii="Browallia New" w:hAnsi="Browallia New" w:cs="Browallia New"/>
          <w:sz w:val="28"/>
          <w:szCs w:val="28"/>
        </w:rPr>
      </w:pPr>
    </w:p>
    <w:p w14:paraId="2FFE2AF3" w14:textId="3A47F131" w:rsidR="009C6F70" w:rsidRDefault="00A66170" w:rsidP="008543B1">
      <w:pPr>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หมายหรือภาระผูกพันจากการอนุมานในปัจจุบันซึ่งเป็นผลจากเหตุการณ์</w:t>
      </w:r>
      <w:r w:rsidR="00440272">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44A361B9" w14:textId="77777777" w:rsidR="008543B1" w:rsidRDefault="008543B1" w:rsidP="008543B1">
      <w:pPr>
        <w:spacing w:line="240" w:lineRule="auto"/>
        <w:ind w:left="900"/>
        <w:jc w:val="thaiDistribute"/>
        <w:rPr>
          <w:rFonts w:ascii="Browallia New" w:hAnsi="Browallia New" w:cs="Browallia New"/>
          <w:sz w:val="28"/>
          <w:szCs w:val="28"/>
          <w:cs/>
        </w:rPr>
      </w:pPr>
    </w:p>
    <w:p w14:paraId="2478851F" w14:textId="4BE7F4A0" w:rsidR="001639C5" w:rsidRPr="00104659" w:rsidRDefault="00FF3773" w:rsidP="00104659">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B67106">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13481B58" w14:textId="77777777" w:rsidR="00004D4E" w:rsidRDefault="00004D4E" w:rsidP="00FD1ACF">
      <w:pPr>
        <w:spacing w:line="240" w:lineRule="auto"/>
        <w:ind w:left="900"/>
        <w:jc w:val="thaiDistribute"/>
        <w:rPr>
          <w:rFonts w:ascii="Browallia New" w:hAnsi="Browallia New" w:cs="Browallia New"/>
          <w:sz w:val="28"/>
          <w:szCs w:val="28"/>
        </w:rPr>
      </w:pPr>
    </w:p>
    <w:p w14:paraId="3E97BEB8" w14:textId="4963C34C"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B240372"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2FA53037" w14:textId="77777777" w:rsidR="00146EFA" w:rsidRDefault="00146EFA" w:rsidP="00FD1ACF">
      <w:pPr>
        <w:spacing w:line="240" w:lineRule="auto"/>
        <w:ind w:left="900"/>
        <w:jc w:val="thaiDistribute"/>
        <w:rPr>
          <w:rFonts w:ascii="Browallia New" w:hAnsi="Browallia New" w:cs="Browallia New"/>
          <w:sz w:val="28"/>
          <w:szCs w:val="28"/>
        </w:rPr>
      </w:pPr>
    </w:p>
    <w:p w14:paraId="417E62E6" w14:textId="1AB493CF" w:rsidR="001C5120" w:rsidRPr="002961B6" w:rsidRDefault="00110190" w:rsidP="0002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005A4D98">
        <w:rPr>
          <w:rFonts w:ascii="Browallia New" w:hAnsi="Browallia New" w:cs="Browallia New"/>
          <w:color w:val="000000"/>
          <w:sz w:val="28"/>
          <w:szCs w:val="28"/>
          <w:lang w:val="en-GB"/>
        </w:rPr>
        <w:t>31</w:t>
      </w:r>
      <w:r w:rsidR="00752988" w:rsidRPr="002961B6">
        <w:rPr>
          <w:rFonts w:ascii="Browallia New" w:hAnsi="Browallia New" w:cs="Browallia New"/>
          <w:color w:val="000000"/>
          <w:sz w:val="28"/>
          <w:szCs w:val="28"/>
          <w:cs/>
          <w:lang w:val="de-DE"/>
        </w:rPr>
        <w:tab/>
      </w:r>
      <w:r w:rsidR="0060151B">
        <w:rPr>
          <w:rFonts w:ascii="Browallia New" w:hAnsi="Browallia New" w:cs="Browallia New" w:hint="cs"/>
          <w:color w:val="000000"/>
          <w:sz w:val="28"/>
          <w:szCs w:val="28"/>
          <w:cs/>
          <w:lang w:val="de-DE"/>
        </w:rPr>
        <w:t xml:space="preserve">ประมาณการทางบัญชีที่สำคัญ </w:t>
      </w:r>
      <w:r w:rsidR="00281C26">
        <w:rPr>
          <w:rFonts w:ascii="Browallia New" w:hAnsi="Browallia New" w:cs="Browallia New" w:hint="cs"/>
          <w:color w:val="000000"/>
          <w:sz w:val="28"/>
          <w:szCs w:val="28"/>
          <w:cs/>
          <w:lang w:val="de-DE"/>
        </w:rPr>
        <w:t>และการใช้</w:t>
      </w:r>
      <w:r w:rsidR="00752988" w:rsidRPr="002961B6">
        <w:rPr>
          <w:rFonts w:ascii="Browallia New" w:hAnsi="Browallia New" w:cs="Browallia New"/>
          <w:color w:val="000000"/>
          <w:sz w:val="28"/>
          <w:szCs w:val="28"/>
          <w:cs/>
          <w:lang w:val="de-DE"/>
        </w:rPr>
        <w:t>ดุลยพินิจ</w:t>
      </w:r>
    </w:p>
    <w:p w14:paraId="3BBA12C8" w14:textId="77777777" w:rsidR="00AE1601" w:rsidRPr="00443E4F"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61BC010D" w:rsidR="00B40D8F" w:rsidRPr="002961B6" w:rsidRDefault="00021D05"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1A2158">
        <w:rPr>
          <w:rFonts w:ascii="Browallia New" w:hAnsi="Browallia New" w:cs="Browallia New"/>
          <w:sz w:val="28"/>
          <w:szCs w:val="28"/>
          <w:cs/>
          <w:lang w:val="en-GB"/>
        </w:rPr>
        <w:t>การประมาณการทางบัญชี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73279465" w14:textId="77777777" w:rsidR="00544796" w:rsidRPr="00440272" w:rsidRDefault="00544796" w:rsidP="00C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4"/>
          <w:szCs w:val="24"/>
          <w:lang w:val="en-GB"/>
        </w:rPr>
      </w:pPr>
    </w:p>
    <w:p w14:paraId="6915A779" w14:textId="5F86EC4F" w:rsidR="00AE1601" w:rsidRPr="002961B6" w:rsidRDefault="009F761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ก</w:t>
      </w:r>
      <w:r w:rsidRPr="009F7611">
        <w:rPr>
          <w:rFonts w:ascii="Browallia New" w:hAnsi="Browallia New" w:cs="Browallia New"/>
          <w:sz w:val="28"/>
          <w:szCs w:val="28"/>
          <w:u w:val="single"/>
          <w:cs/>
          <w:lang w:val="en-GB"/>
        </w:rPr>
        <w:t>ารปรับลดสินค้าคงเหลือเป็นมูลค่าสุทธิที่จะได้รับ</w:t>
      </w:r>
    </w:p>
    <w:p w14:paraId="00AA8F3F" w14:textId="6607619A"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r>
      <w:r w:rsidR="00BE10AD" w:rsidRPr="00BE10AD">
        <w:rPr>
          <w:rFonts w:ascii="Browallia New" w:hAnsi="Browallia New" w:cs="Browallia New"/>
          <w:sz w:val="28"/>
          <w:szCs w:val="28"/>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43FF149B" w14:textId="0FBE1DD3" w:rsidR="004D65A8" w:rsidRPr="00440272" w:rsidRDefault="004D65A8" w:rsidP="00407F86">
      <w:pPr>
        <w:tabs>
          <w:tab w:val="num" w:pos="1260"/>
        </w:tabs>
        <w:spacing w:line="240" w:lineRule="auto"/>
        <w:ind w:left="900"/>
        <w:jc w:val="thaiDistribute"/>
        <w:rPr>
          <w:rFonts w:ascii="Browallia New" w:hAnsi="Browallia New" w:cs="Browallia New"/>
          <w:sz w:val="24"/>
          <w:szCs w:val="24"/>
        </w:rPr>
      </w:pPr>
    </w:p>
    <w:p w14:paraId="01A1AAB2" w14:textId="77777777" w:rsidR="003B4B5E" w:rsidRDefault="003B4B5E" w:rsidP="00407F86">
      <w:pPr>
        <w:tabs>
          <w:tab w:val="num" w:pos="1260"/>
        </w:tabs>
        <w:spacing w:line="240" w:lineRule="auto"/>
        <w:ind w:left="900"/>
        <w:jc w:val="thaiDistribute"/>
        <w:rPr>
          <w:rFonts w:ascii="Browallia New" w:hAnsi="Browallia New" w:cs="Browallia New"/>
          <w:sz w:val="24"/>
          <w:szCs w:val="24"/>
        </w:rPr>
      </w:pPr>
    </w:p>
    <w:p w14:paraId="47478550" w14:textId="77777777" w:rsidR="003B4B5E" w:rsidRPr="00440272" w:rsidRDefault="003B4B5E" w:rsidP="00407F86">
      <w:pPr>
        <w:tabs>
          <w:tab w:val="num" w:pos="1260"/>
        </w:tabs>
        <w:spacing w:line="240" w:lineRule="auto"/>
        <w:ind w:left="900"/>
        <w:jc w:val="thaiDistribute"/>
        <w:rPr>
          <w:rFonts w:ascii="Browallia New" w:hAnsi="Browallia New" w:cs="Browallia New"/>
          <w:sz w:val="24"/>
          <w:szCs w:val="24"/>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t>อาคารและอุปกรณ์ อสังหาริมทรัพย์เพื่อการลงทุนและโปรแกรมคอมพิวเตอร์</w:t>
      </w:r>
    </w:p>
    <w:p w14:paraId="5C68482C" w14:textId="22808E74" w:rsidR="007E38C2" w:rsidRDefault="00244AEF" w:rsidP="006C042C">
      <w:pPr>
        <w:tabs>
          <w:tab w:val="clear" w:pos="680"/>
          <w:tab w:val="left" w:pos="360"/>
        </w:tabs>
        <w:spacing w:line="240" w:lineRule="auto"/>
        <w:ind w:left="900"/>
        <w:jc w:val="thaiDistribute"/>
        <w:rPr>
          <w:rFonts w:ascii="Browallia New" w:hAnsi="Browallia New" w:cs="Browallia New"/>
          <w:sz w:val="28"/>
          <w:szCs w:val="28"/>
          <w:cs/>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08DB6AE1" w14:textId="77777777" w:rsidR="006C042C" w:rsidRDefault="006C042C" w:rsidP="006C042C">
      <w:pPr>
        <w:tabs>
          <w:tab w:val="clear" w:pos="680"/>
          <w:tab w:val="left" w:pos="360"/>
        </w:tabs>
        <w:spacing w:line="240" w:lineRule="auto"/>
        <w:ind w:left="900"/>
        <w:jc w:val="thaiDistribute"/>
        <w:rPr>
          <w:rFonts w:ascii="Browallia New" w:hAnsi="Browallia New" w:cs="Browallia New"/>
          <w:sz w:val="28"/>
          <w:szCs w:val="28"/>
          <w:u w:val="single"/>
          <w:cs/>
        </w:rPr>
      </w:pPr>
    </w:p>
    <w:p w14:paraId="5CA18F31" w14:textId="349811BC"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r w:rsidRPr="003D6C22">
        <w:rPr>
          <w:rFonts w:ascii="Browallia New" w:hAnsi="Browallia New" w:cs="Browallia New"/>
          <w:sz w:val="28"/>
          <w:szCs w:val="28"/>
          <w:u w:val="single"/>
          <w:cs/>
        </w:rPr>
        <w:t>สัญญาเช่า</w:t>
      </w:r>
    </w:p>
    <w:p w14:paraId="317DFC7E"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การกำหนดอายุสัญญาเช่า</w:t>
      </w:r>
    </w:p>
    <w:p w14:paraId="0AEECB8B" w14:textId="130662BA" w:rsidR="003D6C22" w:rsidRDefault="0010357A" w:rsidP="003D6C22">
      <w:pPr>
        <w:tabs>
          <w:tab w:val="clear" w:pos="680"/>
          <w:tab w:val="left" w:pos="360"/>
        </w:tabs>
        <w:spacing w:line="240" w:lineRule="auto"/>
        <w:ind w:left="900"/>
        <w:jc w:val="thaiDistribute"/>
        <w:rPr>
          <w:rFonts w:ascii="Browallia New" w:hAnsi="Browallia New" w:cs="Browallia New"/>
          <w:sz w:val="28"/>
          <w:szCs w:val="28"/>
        </w:rPr>
      </w:pPr>
      <w:r w:rsidRPr="0010357A">
        <w:rPr>
          <w:rFonts w:ascii="Browallia New" w:hAnsi="Browallia New" w:cs="Browallia New"/>
          <w:sz w:val="28"/>
          <w:szCs w:val="28"/>
          <w:cs/>
        </w:rPr>
        <w:t>กลุ่มบริษัท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w:t>
      </w:r>
    </w:p>
    <w:p w14:paraId="0D218126" w14:textId="77777777" w:rsidR="00E44CAB" w:rsidRDefault="00E44CAB" w:rsidP="003D6C22">
      <w:pPr>
        <w:tabs>
          <w:tab w:val="clear" w:pos="680"/>
          <w:tab w:val="left" w:pos="360"/>
        </w:tabs>
        <w:spacing w:line="240" w:lineRule="auto"/>
        <w:ind w:left="900"/>
        <w:jc w:val="thaiDistribute"/>
        <w:rPr>
          <w:rFonts w:ascii="Browallia New" w:hAnsi="Browallia New" w:cs="Browallia New"/>
          <w:sz w:val="28"/>
          <w:szCs w:val="28"/>
        </w:rPr>
      </w:pPr>
    </w:p>
    <w:p w14:paraId="641F25D8" w14:textId="27BA4970" w:rsidR="00E44CAB" w:rsidRPr="003D6C22" w:rsidRDefault="00530A6D" w:rsidP="003D6C22">
      <w:pPr>
        <w:tabs>
          <w:tab w:val="clear" w:pos="680"/>
          <w:tab w:val="left" w:pos="360"/>
        </w:tabs>
        <w:spacing w:line="240" w:lineRule="auto"/>
        <w:ind w:left="900"/>
        <w:jc w:val="thaiDistribute"/>
        <w:rPr>
          <w:rFonts w:ascii="Browallia New" w:hAnsi="Browallia New" w:cs="Browallia New"/>
          <w:sz w:val="28"/>
          <w:szCs w:val="28"/>
        </w:rPr>
      </w:pPr>
      <w:r w:rsidRPr="00530A6D">
        <w:rPr>
          <w:rFonts w:ascii="Browallia New" w:hAnsi="Browallia New" w:cs="Browallia New"/>
          <w:sz w:val="28"/>
          <w:szCs w:val="28"/>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060349D3"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2907D33A" w14:textId="1C6152D5" w:rsidR="003D6C22" w:rsidRDefault="003567CB" w:rsidP="003D6C22">
      <w:pPr>
        <w:tabs>
          <w:tab w:val="clear" w:pos="680"/>
          <w:tab w:val="left" w:pos="360"/>
        </w:tabs>
        <w:spacing w:line="240" w:lineRule="auto"/>
        <w:ind w:left="900"/>
        <w:jc w:val="thaiDistribute"/>
        <w:rPr>
          <w:rFonts w:ascii="Browallia New" w:hAnsi="Browallia New" w:cs="Browallia New"/>
          <w:sz w:val="28"/>
          <w:szCs w:val="28"/>
        </w:rPr>
      </w:pPr>
      <w:r w:rsidRPr="003567CB">
        <w:rPr>
          <w:rFonts w:ascii="Browallia New" w:hAnsi="Browallia New" w:cs="Browallia New"/>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เนื่องจากบริษัทพิจารณา ก) สภาพของสินทรัพย์ที่เช่า และ/หรือ ข) การเปลี่ยนแทนสินทรัพย์จะไม่ก่อให้เกิดต้นทุนอย่างมีสาระสำคัญ</w:t>
      </w:r>
    </w:p>
    <w:p w14:paraId="40D73C09" w14:textId="77777777" w:rsidR="003567CB" w:rsidRPr="00A3792D" w:rsidRDefault="003567CB" w:rsidP="003D6C22">
      <w:pPr>
        <w:tabs>
          <w:tab w:val="clear" w:pos="680"/>
          <w:tab w:val="left" w:pos="360"/>
        </w:tabs>
        <w:spacing w:line="240" w:lineRule="auto"/>
        <w:ind w:left="900"/>
        <w:jc w:val="thaiDistribute"/>
        <w:rPr>
          <w:rFonts w:ascii="Browallia New" w:hAnsi="Browallia New" w:cs="Browallia New"/>
          <w:sz w:val="24"/>
          <w:szCs w:val="24"/>
        </w:rPr>
      </w:pPr>
    </w:p>
    <w:p w14:paraId="0043D987" w14:textId="50EECF5C" w:rsidR="00C15A15" w:rsidRDefault="00C15A15" w:rsidP="003D6C22">
      <w:pPr>
        <w:tabs>
          <w:tab w:val="clear" w:pos="680"/>
          <w:tab w:val="left" w:pos="360"/>
        </w:tabs>
        <w:spacing w:line="240" w:lineRule="auto"/>
        <w:ind w:left="900"/>
        <w:jc w:val="thaiDistribute"/>
        <w:rPr>
          <w:rFonts w:ascii="Browallia New" w:hAnsi="Browallia New" w:cs="Browallia New"/>
          <w:sz w:val="28"/>
          <w:szCs w:val="28"/>
        </w:rPr>
      </w:pPr>
      <w:r w:rsidRPr="00C15A15">
        <w:rPr>
          <w:rFonts w:ascii="Browallia New" w:hAnsi="Browallia New" w:cs="Browallia New"/>
          <w:sz w:val="28"/>
          <w:szCs w:val="28"/>
          <w:cs/>
        </w:rPr>
        <w:t>อายุสัญญาเช่าจะถูกประเมินใหม่เมื่อกลุ่มบริษัทใช้ (หรือไม่ใช้) สิทธิหรือกลุ่มบริษัทมีภาระผูกพันในการใช้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5CADA1B1" w14:textId="77777777" w:rsidR="00C15A15" w:rsidRPr="00A3792D" w:rsidRDefault="00C15A15" w:rsidP="003D6C22">
      <w:pPr>
        <w:tabs>
          <w:tab w:val="clear" w:pos="680"/>
          <w:tab w:val="left" w:pos="360"/>
        </w:tabs>
        <w:spacing w:line="240" w:lineRule="auto"/>
        <w:ind w:left="900"/>
        <w:jc w:val="thaiDistribute"/>
        <w:rPr>
          <w:rFonts w:ascii="Browallia New" w:hAnsi="Browallia New" w:cs="Browallia New"/>
          <w:sz w:val="24"/>
          <w:szCs w:val="24"/>
        </w:rPr>
      </w:pPr>
    </w:p>
    <w:p w14:paraId="2C3F0E2C" w14:textId="05F5F868" w:rsidR="003D6C22"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การกำหนดอัตราการคิดลดของหนี้สินตามสัญญาเช่</w:t>
      </w:r>
      <w:r w:rsidR="009018DA">
        <w:rPr>
          <w:rFonts w:ascii="Browallia New" w:hAnsi="Browallia New" w:cs="Browallia New" w:hint="cs"/>
          <w:i/>
          <w:iCs/>
          <w:sz w:val="28"/>
          <w:szCs w:val="28"/>
          <w:cs/>
        </w:rPr>
        <w:t>า</w:t>
      </w:r>
    </w:p>
    <w:p w14:paraId="59D90AC0" w14:textId="48E5D5EF" w:rsidR="00F2369A" w:rsidRDefault="00416CC0" w:rsidP="003D6C22">
      <w:pPr>
        <w:tabs>
          <w:tab w:val="clear" w:pos="680"/>
          <w:tab w:val="left" w:pos="360"/>
        </w:tabs>
        <w:spacing w:line="240" w:lineRule="auto"/>
        <w:ind w:left="900"/>
        <w:jc w:val="thaiDistribute"/>
        <w:rPr>
          <w:rFonts w:ascii="Browallia New" w:hAnsi="Browallia New" w:cs="Browallia New"/>
          <w:sz w:val="28"/>
          <w:szCs w:val="28"/>
          <w:u w:val="single"/>
        </w:rPr>
      </w:pPr>
      <w:r w:rsidRPr="00416CC0">
        <w:rPr>
          <w:rFonts w:ascii="Browallia New" w:hAnsi="Browallia New" w:cs="Browallia New"/>
          <w:sz w:val="28"/>
          <w:szCs w:val="28"/>
          <w:u w:val="single"/>
          <w:cs/>
        </w:rPr>
        <w:t>กลุ่มบริษัทประเมินอัตราดอกเบี้ยการกู้ยืมส่วนเพิ่มของผู้เช่าดังนี้</w:t>
      </w:r>
    </w:p>
    <w:p w14:paraId="2CAB0B44" w14:textId="77777777" w:rsidR="007057F6" w:rsidRPr="00A3792D" w:rsidRDefault="007057F6" w:rsidP="007057F6">
      <w:pPr>
        <w:tabs>
          <w:tab w:val="clear" w:pos="680"/>
          <w:tab w:val="left" w:pos="360"/>
        </w:tabs>
        <w:spacing w:line="240" w:lineRule="auto"/>
        <w:ind w:left="900"/>
        <w:jc w:val="thaiDistribute"/>
        <w:rPr>
          <w:rFonts w:ascii="Browallia New" w:hAnsi="Browallia New" w:cs="Browallia New"/>
          <w:sz w:val="20"/>
          <w:szCs w:val="20"/>
          <w:u w:val="single"/>
        </w:rPr>
      </w:pPr>
    </w:p>
    <w:p w14:paraId="7B4BAAF8" w14:textId="77777777" w:rsidR="00CD14C2" w:rsidRPr="00041ABE"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041ABE">
        <w:rPr>
          <w:rFonts w:ascii="Browallia New" w:hAnsi="Browallia New" w:cs="Browallia New"/>
          <w:sz w:val="28"/>
          <w:cs/>
        </w:rPr>
        <w:t>ใช้ข้อมูลที่การจัดหาเงินทุนจากบุคคลที่สามของบริษัทที่เป็นผู้เช่าและปรับปรุงข้อมูลที่ได้รับให้สะท้อนกับการเปลี่ยนแปลงในปัจจัยทางด้านการเงินของผู้เช่าหากเป็นไปได้</w:t>
      </w:r>
    </w:p>
    <w:p w14:paraId="0A7BFD48" w14:textId="2B9EC3BE" w:rsidR="003F4E8B" w:rsidRPr="003F4E8B"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1A215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003AECD7" w14:textId="77777777" w:rsidR="00A3792D" w:rsidRPr="00A3792D" w:rsidRDefault="00A3792D" w:rsidP="00A3792D">
      <w:pPr>
        <w:pStyle w:val="ListParagraph"/>
        <w:tabs>
          <w:tab w:val="left" w:pos="360"/>
        </w:tabs>
        <w:spacing w:after="0" w:line="240" w:lineRule="auto"/>
        <w:ind w:left="1449"/>
        <w:jc w:val="thaiDistribute"/>
        <w:rPr>
          <w:rFonts w:ascii="Browallia New" w:hAnsi="Browallia New" w:cs="Browallia New"/>
          <w:sz w:val="24"/>
          <w:szCs w:val="24"/>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0AD68A7F"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p>
    <w:p w14:paraId="2D06EC95" w14:textId="7DAEDF8D" w:rsidR="00BD757A" w:rsidRDefault="00BD757A" w:rsidP="008B77BF">
      <w:pPr>
        <w:tabs>
          <w:tab w:val="clear" w:pos="227"/>
          <w:tab w:val="clear" w:pos="454"/>
        </w:tabs>
        <w:spacing w:line="240" w:lineRule="auto"/>
        <w:rPr>
          <w:rFonts w:ascii="Browallia New" w:hAnsi="Browallia New" w:cs="Browallia New"/>
          <w:sz w:val="24"/>
          <w:szCs w:val="24"/>
          <w:lang w:val="en-GB"/>
        </w:rPr>
      </w:pPr>
    </w:p>
    <w:p w14:paraId="5DAC1354" w14:textId="77777777" w:rsidR="00CA43E2" w:rsidRDefault="00CA43E2" w:rsidP="007057F6">
      <w:pPr>
        <w:tabs>
          <w:tab w:val="clear" w:pos="227"/>
          <w:tab w:val="clear" w:pos="454"/>
        </w:tabs>
        <w:spacing w:line="240" w:lineRule="auto"/>
        <w:rPr>
          <w:rFonts w:ascii="Browallia New" w:hAnsi="Browallia New" w:cs="Browallia New"/>
          <w:sz w:val="24"/>
          <w:szCs w:val="24"/>
          <w:lang w:val="en-GB"/>
        </w:rPr>
      </w:pPr>
    </w:p>
    <w:p w14:paraId="0180DD0A" w14:textId="77777777" w:rsidR="00CA43E2" w:rsidRDefault="00CA43E2" w:rsidP="007057F6">
      <w:pPr>
        <w:tabs>
          <w:tab w:val="clear" w:pos="227"/>
          <w:tab w:val="clear" w:pos="454"/>
        </w:tabs>
        <w:spacing w:line="240" w:lineRule="auto"/>
        <w:rPr>
          <w:rFonts w:ascii="Browallia New" w:hAnsi="Browallia New" w:cs="Browallia New"/>
          <w:sz w:val="24"/>
          <w:szCs w:val="24"/>
          <w:lang w:val="en-GB"/>
        </w:rPr>
      </w:pPr>
    </w:p>
    <w:p w14:paraId="3E6FD7DD" w14:textId="77777777" w:rsidR="00CA43E2" w:rsidRPr="00A3792D" w:rsidRDefault="00CA43E2" w:rsidP="007057F6">
      <w:pPr>
        <w:tabs>
          <w:tab w:val="clear" w:pos="227"/>
          <w:tab w:val="clear" w:pos="454"/>
        </w:tabs>
        <w:spacing w:line="240" w:lineRule="auto"/>
        <w:rPr>
          <w:rFonts w:ascii="Browallia New" w:hAnsi="Browallia New" w:cs="Browallia New"/>
          <w:sz w:val="24"/>
          <w:szCs w:val="24"/>
          <w:lang w:val="en-GB"/>
        </w:rPr>
      </w:pPr>
    </w:p>
    <w:p w14:paraId="427E7DC0" w14:textId="3473C998"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20C12C05"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p>
    <w:p w14:paraId="1FC169B9" w14:textId="77777777" w:rsidR="00FE4623" w:rsidRPr="00A3792D" w:rsidRDefault="00FE4623" w:rsidP="007057F6">
      <w:pPr>
        <w:spacing w:line="240" w:lineRule="auto"/>
        <w:ind w:left="900"/>
        <w:jc w:val="thaiDistribute"/>
        <w:rPr>
          <w:rFonts w:ascii="Browallia New" w:hAnsi="Browallia New" w:cs="Browallia New"/>
          <w:sz w:val="24"/>
          <w:szCs w:val="24"/>
        </w:rPr>
      </w:pPr>
    </w:p>
    <w:p w14:paraId="54A42248" w14:textId="0669B13F" w:rsidR="0061746E" w:rsidRPr="002961B6" w:rsidRDefault="0061746E" w:rsidP="007057F6">
      <w:pPr>
        <w:spacing w:line="240" w:lineRule="auto"/>
        <w:ind w:left="900"/>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3335DF7F" w:rsidR="00C40522" w:rsidRDefault="0061746E" w:rsidP="007057F6">
      <w:pPr>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64A4672" w14:textId="7BA9F8DE" w:rsidR="00C46718" w:rsidRPr="00A3792D"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20A0D6F0" w14:textId="25180A27" w:rsidR="0022595F" w:rsidRPr="00755FBD" w:rsidRDefault="000826F9" w:rsidP="007057F6">
      <w:pPr>
        <w:spacing w:line="240" w:lineRule="auto"/>
        <w:ind w:left="900"/>
        <w:jc w:val="thaiDistribute"/>
        <w:rPr>
          <w:rFonts w:ascii="Browallia New" w:hAnsi="Browallia New" w:cs="Browallia New"/>
          <w:sz w:val="28"/>
          <w:szCs w:val="28"/>
          <w:u w:val="single"/>
        </w:rPr>
      </w:pPr>
      <w:r w:rsidRPr="00755FBD">
        <w:rPr>
          <w:rFonts w:ascii="Browallia New" w:hAnsi="Browallia New" w:cs="Browallia New"/>
          <w:sz w:val="28"/>
          <w:szCs w:val="28"/>
          <w:u w:val="single"/>
          <w:cs/>
        </w:rPr>
        <w:t>ค่าเผื่อผลขาดทุนจากการด้อยค่า</w:t>
      </w:r>
    </w:p>
    <w:p w14:paraId="307D35BE" w14:textId="0F764CA1" w:rsidR="000826F9" w:rsidRPr="00455939" w:rsidRDefault="00455939" w:rsidP="007057F6">
      <w:pPr>
        <w:spacing w:line="240" w:lineRule="auto"/>
        <w:ind w:left="900"/>
        <w:jc w:val="thaiDistribute"/>
        <w:rPr>
          <w:rFonts w:ascii="Browallia New" w:hAnsi="Browallia New" w:cs="Browallia New"/>
          <w:sz w:val="28"/>
          <w:szCs w:val="28"/>
        </w:rPr>
      </w:pPr>
      <w:r w:rsidRPr="00755FBD">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w:t>
      </w:r>
      <w:r w:rsidR="00A3792D">
        <w:rPr>
          <w:rFonts w:ascii="Browallia New" w:hAnsi="Browallia New" w:cs="Browallia New"/>
          <w:sz w:val="28"/>
          <w:szCs w:val="28"/>
          <w:cs/>
        </w:rPr>
        <w:br/>
      </w:r>
      <w:r w:rsidRPr="00755FBD">
        <w:rPr>
          <w:rFonts w:ascii="Browallia New" w:hAnsi="Browallia New" w:cs="Browallia New"/>
          <w:sz w:val="28"/>
          <w:szCs w:val="28"/>
          <w:cs/>
        </w:rPr>
        <w:t>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373FB170" w14:textId="77777777" w:rsidR="009B5A0F" w:rsidRPr="00455939" w:rsidRDefault="009B5A0F" w:rsidP="007057F6">
      <w:pPr>
        <w:spacing w:line="240" w:lineRule="auto"/>
        <w:ind w:left="900"/>
        <w:jc w:val="thaiDistribute"/>
        <w:rPr>
          <w:rFonts w:ascii="Browallia New" w:hAnsi="Browallia New" w:cs="Browallia New"/>
          <w:sz w:val="28"/>
          <w:szCs w:val="28"/>
        </w:rPr>
      </w:pPr>
    </w:p>
    <w:p w14:paraId="70E0FF89" w14:textId="651BBE32" w:rsidR="005008E8" w:rsidRPr="00754FBB" w:rsidRDefault="009D5570"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w:t>
      </w:r>
      <w:r w:rsidR="007B032B">
        <w:rPr>
          <w:rFonts w:ascii="Browallia New" w:eastAsia="Calibri" w:hAnsi="Browallia New" w:cs="Browallia New" w:hint="cs"/>
          <w:b/>
          <w:bCs/>
          <w:sz w:val="28"/>
          <w:szCs w:val="28"/>
          <w:cs/>
        </w:rPr>
        <w:t>ินทรัพย์ทางการเงินและหนี้สินทางการเงิน</w:t>
      </w:r>
    </w:p>
    <w:p w14:paraId="52FAEC45" w14:textId="77777777" w:rsidR="007515D6" w:rsidRDefault="007515D6" w:rsidP="007515D6">
      <w:pPr>
        <w:pStyle w:val="CordiaNew"/>
        <w:tabs>
          <w:tab w:val="clear" w:pos="4153"/>
          <w:tab w:val="left" w:pos="426"/>
        </w:tabs>
        <w:ind w:left="426"/>
        <w:jc w:val="thaiDistribute"/>
        <w:rPr>
          <w:rFonts w:ascii="Browallia New" w:eastAsia="Calibri" w:hAnsi="Browallia New" w:cs="Browallia New"/>
          <w:b/>
          <w:bCs/>
          <w:sz w:val="28"/>
          <w:szCs w:val="28"/>
        </w:rPr>
      </w:pPr>
    </w:p>
    <w:p w14:paraId="5D57A4D5" w14:textId="74174344" w:rsidR="007515D6" w:rsidRDefault="007515D6"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r w:rsidRPr="007515D6">
        <w:rPr>
          <w:rFonts w:ascii="Browallia New" w:hAnsi="Browallia New" w:cs="Browallia New" w:hint="cs"/>
          <w:sz w:val="28"/>
          <w:szCs w:val="28"/>
          <w:cs/>
          <w:lang w:val="th-TH"/>
        </w:rPr>
        <w:t>การจั</w:t>
      </w:r>
      <w:r>
        <w:rPr>
          <w:rFonts w:ascii="Browallia New" w:hAnsi="Browallia New" w:cs="Browallia New" w:hint="cs"/>
          <w:sz w:val="28"/>
          <w:szCs w:val="28"/>
          <w:cs/>
          <w:lang w:val="th-TH"/>
        </w:rPr>
        <w:t>ดประเภทสินทรัพย์</w:t>
      </w:r>
      <w:r w:rsidR="008C1DFE">
        <w:rPr>
          <w:rFonts w:ascii="Browallia New" w:hAnsi="Browallia New" w:cs="Browallia New" w:hint="cs"/>
          <w:sz w:val="28"/>
          <w:szCs w:val="28"/>
          <w:cs/>
          <w:lang w:val="th-TH"/>
        </w:rPr>
        <w:t>ทางการเงินและหนี้สินทางการเงิน</w:t>
      </w:r>
    </w:p>
    <w:p w14:paraId="32402EFF" w14:textId="77777777"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p>
    <w:p w14:paraId="3815B720" w14:textId="1A602D96"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lang w:val="th-TH"/>
        </w:rPr>
        <w:t xml:space="preserve">ยอดคงเหลือของสินทรัพย์ทางการเงินและหนี้สินทางการเงิน 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3C3255">
        <w:rPr>
          <w:rFonts w:ascii="Browallia New" w:hAnsi="Browallia New" w:cs="Browallia New" w:hint="cs"/>
          <w:sz w:val="28"/>
          <w:szCs w:val="28"/>
          <w:cs/>
        </w:rPr>
        <w:t xml:space="preserve"> </w:t>
      </w:r>
      <w:r w:rsidR="003C3255">
        <w:rPr>
          <w:rFonts w:ascii="Browallia New" w:hAnsi="Browallia New" w:cs="Browallia New"/>
          <w:sz w:val="28"/>
          <w:szCs w:val="28"/>
        </w:rPr>
        <w:t xml:space="preserve">2564 </w:t>
      </w:r>
      <w:r w:rsidR="003C3255">
        <w:rPr>
          <w:rFonts w:ascii="Browallia New" w:hAnsi="Browallia New" w:cs="Browallia New" w:hint="cs"/>
          <w:sz w:val="28"/>
          <w:szCs w:val="28"/>
          <w:cs/>
        </w:rPr>
        <w:t>มีดังนี้</w:t>
      </w:r>
    </w:p>
    <w:p w14:paraId="49286D4A" w14:textId="77777777" w:rsidR="00EA07F4" w:rsidRPr="008C1DFE" w:rsidRDefault="00EA07F4"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cs/>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B83E10" w:rsidRPr="002961B6" w14:paraId="19ECFC54" w14:textId="77777777" w:rsidTr="007B21A7">
        <w:trPr>
          <w:cantSplit/>
          <w:tblHeader/>
        </w:trPr>
        <w:tc>
          <w:tcPr>
            <w:tcW w:w="2668" w:type="dxa"/>
          </w:tcPr>
          <w:p w14:paraId="12F8287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553629C3" w14:textId="77777777" w:rsidR="00B83E10" w:rsidRPr="002961B6" w:rsidRDefault="00B83E10"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B83E10" w:rsidRPr="002961B6" w14:paraId="12336E93" w14:textId="77777777" w:rsidTr="007B21A7">
        <w:trPr>
          <w:cantSplit/>
          <w:tblHeader/>
        </w:trPr>
        <w:tc>
          <w:tcPr>
            <w:tcW w:w="2668" w:type="dxa"/>
          </w:tcPr>
          <w:p w14:paraId="3398D7D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099E1FB7" w14:textId="77777777" w:rsidR="00B83E10" w:rsidRPr="002961B6" w:rsidRDefault="00B83E10" w:rsidP="00A3792D">
            <w:pPr>
              <w:pBdr>
                <w:bottom w:val="single" w:sz="4" w:space="1" w:color="auto"/>
              </w:pBdr>
              <w:spacing w:line="240" w:lineRule="auto"/>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612497" w:rsidRPr="002961B6" w14:paraId="7F55408D" w14:textId="77777777" w:rsidTr="00612497">
        <w:trPr>
          <w:cantSplit/>
          <w:tblHeader/>
        </w:trPr>
        <w:tc>
          <w:tcPr>
            <w:tcW w:w="2668" w:type="dxa"/>
          </w:tcPr>
          <w:p w14:paraId="7FE349A7" w14:textId="77777777" w:rsidR="00612497" w:rsidRPr="002961B6" w:rsidRDefault="00612497" w:rsidP="0061249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42" w:type="dxa"/>
          </w:tcPr>
          <w:p w14:paraId="2A20650A"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2BDDA7AD" w14:textId="66496E7B"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71766698" w14:textId="0BEEA0D4"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664AD1BF" w14:textId="7C9EC1F2"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565A22DB"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5F5D8864" w14:textId="5AF7FD4E"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B21A7" w:rsidRPr="002961B6" w14:paraId="7B2C2068" w14:textId="77777777" w:rsidTr="00612497">
        <w:trPr>
          <w:cantSplit/>
        </w:trPr>
        <w:tc>
          <w:tcPr>
            <w:tcW w:w="2668" w:type="dxa"/>
          </w:tcPr>
          <w:p w14:paraId="049A6733"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70196A57" w14:textId="77777777" w:rsidR="007B21A7" w:rsidRPr="002961B6" w:rsidRDefault="007B21A7" w:rsidP="00A3792D">
            <w:pPr>
              <w:tabs>
                <w:tab w:val="decimal" w:pos="414"/>
              </w:tabs>
              <w:spacing w:line="240" w:lineRule="auto"/>
              <w:ind w:left="-54"/>
              <w:rPr>
                <w:rFonts w:ascii="Browallia New" w:hAnsi="Browallia New" w:cs="Browallia New"/>
                <w:sz w:val="22"/>
                <w:szCs w:val="22"/>
                <w:cs/>
              </w:rPr>
            </w:pPr>
          </w:p>
        </w:tc>
        <w:tc>
          <w:tcPr>
            <w:tcW w:w="1560" w:type="dxa"/>
          </w:tcPr>
          <w:p w14:paraId="1A117B1A" w14:textId="77777777" w:rsidR="007B21A7" w:rsidRPr="002961B6" w:rsidRDefault="007B21A7" w:rsidP="00A3792D">
            <w:pPr>
              <w:tabs>
                <w:tab w:val="decimal" w:pos="746"/>
              </w:tabs>
              <w:spacing w:line="240" w:lineRule="auto"/>
              <w:ind w:left="-54"/>
              <w:rPr>
                <w:rFonts w:ascii="Browallia New" w:hAnsi="Browallia New" w:cs="Browallia New"/>
                <w:sz w:val="22"/>
                <w:szCs w:val="22"/>
                <w:cs/>
              </w:rPr>
            </w:pPr>
          </w:p>
        </w:tc>
        <w:tc>
          <w:tcPr>
            <w:tcW w:w="1842" w:type="dxa"/>
          </w:tcPr>
          <w:p w14:paraId="2BAC52B6" w14:textId="77777777" w:rsidR="007B21A7" w:rsidRPr="002961B6" w:rsidRDefault="007B21A7" w:rsidP="00A3792D">
            <w:pPr>
              <w:tabs>
                <w:tab w:val="decimal" w:pos="714"/>
              </w:tabs>
              <w:spacing w:line="240" w:lineRule="auto"/>
              <w:ind w:left="-54"/>
              <w:rPr>
                <w:rFonts w:ascii="Browallia New" w:hAnsi="Browallia New" w:cs="Browallia New"/>
                <w:sz w:val="22"/>
                <w:szCs w:val="22"/>
                <w:cs/>
              </w:rPr>
            </w:pPr>
          </w:p>
        </w:tc>
        <w:tc>
          <w:tcPr>
            <w:tcW w:w="1560" w:type="dxa"/>
          </w:tcPr>
          <w:p w14:paraId="0CEDE7C9" w14:textId="77777777" w:rsidR="007B21A7" w:rsidRPr="002961B6" w:rsidRDefault="007B21A7" w:rsidP="00A3792D">
            <w:pPr>
              <w:tabs>
                <w:tab w:val="decimal" w:pos="766"/>
              </w:tabs>
              <w:spacing w:line="240" w:lineRule="auto"/>
              <w:ind w:left="-54"/>
              <w:rPr>
                <w:rFonts w:ascii="Browallia New" w:hAnsi="Browallia New" w:cs="Browallia New"/>
                <w:sz w:val="22"/>
                <w:szCs w:val="22"/>
                <w:cs/>
              </w:rPr>
            </w:pPr>
          </w:p>
        </w:tc>
      </w:tr>
      <w:tr w:rsidR="006E40AF" w:rsidRPr="002961B6" w14:paraId="765CB5EA" w14:textId="77777777" w:rsidTr="00612497">
        <w:trPr>
          <w:cantSplit/>
        </w:trPr>
        <w:tc>
          <w:tcPr>
            <w:tcW w:w="2668" w:type="dxa"/>
          </w:tcPr>
          <w:p w14:paraId="66E41F81" w14:textId="77777777" w:rsidR="006E40AF" w:rsidRPr="002961B6" w:rsidRDefault="006E40AF" w:rsidP="006E40AF">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42" w:type="dxa"/>
          </w:tcPr>
          <w:p w14:paraId="025B9696" w14:textId="57A7A1A1" w:rsidR="006E40AF" w:rsidRPr="00750C19" w:rsidRDefault="006E40AF" w:rsidP="00A3792D">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352,530</w:t>
            </w:r>
          </w:p>
        </w:tc>
        <w:tc>
          <w:tcPr>
            <w:tcW w:w="1560" w:type="dxa"/>
          </w:tcPr>
          <w:p w14:paraId="0EACB2F1" w14:textId="0938EC09" w:rsidR="006E40AF" w:rsidRPr="00750C19" w:rsidRDefault="006E40AF"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00A3792D"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12596EBE" w14:textId="145D0E1F" w:rsidR="006E40AF" w:rsidRPr="00750C19" w:rsidRDefault="006E40AF"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00A3792D" w:rsidRPr="00253736">
              <w:rPr>
                <w:rFonts w:ascii="Browallia New" w:hAnsi="Browallia New" w:cs="Browallia New"/>
                <w:sz w:val="22"/>
                <w:szCs w:val="22"/>
                <w:cs/>
                <w:lang w:val="en-GB"/>
              </w:rPr>
              <w:t xml:space="preserve">               </w:t>
            </w:r>
            <w:r w:rsidR="00754868"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0BFA396E" w14:textId="77777777" w:rsidR="006E40AF" w:rsidRPr="00750C19" w:rsidRDefault="006E40AF" w:rsidP="00A3792D">
            <w:pP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352,530</w:t>
            </w:r>
          </w:p>
        </w:tc>
      </w:tr>
      <w:tr w:rsidR="006E40AF" w:rsidRPr="002961B6" w14:paraId="3D005CC8" w14:textId="77777777" w:rsidTr="00612497">
        <w:trPr>
          <w:cantSplit/>
        </w:trPr>
        <w:tc>
          <w:tcPr>
            <w:tcW w:w="2668" w:type="dxa"/>
          </w:tcPr>
          <w:p w14:paraId="5DBBC625" w14:textId="77777777" w:rsidR="006E40AF" w:rsidRPr="002961B6" w:rsidRDefault="006E40AF" w:rsidP="006E40AF">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1442" w:type="dxa"/>
          </w:tcPr>
          <w:p w14:paraId="7B22E9CA" w14:textId="2C93CFD9" w:rsidR="006E40AF" w:rsidRPr="00750C19" w:rsidRDefault="006E40AF"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363,547</w:t>
            </w:r>
          </w:p>
        </w:tc>
        <w:tc>
          <w:tcPr>
            <w:tcW w:w="1560" w:type="dxa"/>
          </w:tcPr>
          <w:p w14:paraId="056FD4C9" w14:textId="125D9BCF" w:rsidR="006E40AF" w:rsidRPr="00750C19" w:rsidRDefault="00754868"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E42D3CD" w14:textId="22D23874" w:rsidR="006E40AF" w:rsidRPr="00750C19" w:rsidRDefault="00754868"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54C41C77" w14:textId="77777777" w:rsidR="006E40AF" w:rsidRPr="00750C19" w:rsidRDefault="006E40AF" w:rsidP="00754868">
            <w:pPr>
              <w:tabs>
                <w:tab w:val="clear" w:pos="227"/>
                <w:tab w:val="clear" w:pos="454"/>
                <w:tab w:val="clear" w:pos="680"/>
                <w:tab w:val="clear" w:pos="907"/>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363,547</w:t>
            </w:r>
          </w:p>
        </w:tc>
      </w:tr>
      <w:tr w:rsidR="001568A5" w:rsidRPr="002961B6" w14:paraId="20B7E029" w14:textId="77777777" w:rsidTr="00612497">
        <w:trPr>
          <w:cantSplit/>
        </w:trPr>
        <w:tc>
          <w:tcPr>
            <w:tcW w:w="2668" w:type="dxa"/>
          </w:tcPr>
          <w:p w14:paraId="51F43C19" w14:textId="77777777" w:rsidR="001568A5" w:rsidRPr="002961B6" w:rsidRDefault="001568A5" w:rsidP="001568A5">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1442" w:type="dxa"/>
          </w:tcPr>
          <w:p w14:paraId="0C59A207" w14:textId="43AD90BD" w:rsidR="001568A5" w:rsidRPr="00750C19" w:rsidRDefault="001568A5" w:rsidP="00754868">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1,052</w:t>
            </w:r>
          </w:p>
        </w:tc>
        <w:tc>
          <w:tcPr>
            <w:tcW w:w="1560" w:type="dxa"/>
          </w:tcPr>
          <w:p w14:paraId="65A9AFD2" w14:textId="2590AF24" w:rsidR="001568A5" w:rsidRPr="00750C19" w:rsidRDefault="00754868" w:rsidP="0075486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39CAFDDB" w14:textId="3F98CC6E" w:rsidR="001568A5" w:rsidRPr="00750C19" w:rsidRDefault="00754868" w:rsidP="0075486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3B7989FC" w14:textId="77777777" w:rsidR="001568A5" w:rsidRPr="00750C19" w:rsidRDefault="001568A5" w:rsidP="00754868">
            <w:pPr>
              <w:pBdr>
                <w:bottom w:val="single" w:sz="4" w:space="1" w:color="auto"/>
              </w:pBdr>
              <w:tabs>
                <w:tab w:val="clear" w:pos="227"/>
                <w:tab w:val="clear" w:pos="454"/>
                <w:tab w:val="clear" w:pos="680"/>
                <w:tab w:val="decimal" w:pos="714"/>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1,052</w:t>
            </w:r>
          </w:p>
        </w:tc>
      </w:tr>
      <w:tr w:rsidR="006E40AF" w:rsidRPr="002961B6" w14:paraId="6B6890FE" w14:textId="77777777" w:rsidTr="00612497">
        <w:trPr>
          <w:cantSplit/>
        </w:trPr>
        <w:tc>
          <w:tcPr>
            <w:tcW w:w="2668" w:type="dxa"/>
          </w:tcPr>
          <w:p w14:paraId="491F4568" w14:textId="77777777" w:rsidR="006E40AF" w:rsidRPr="002961B6" w:rsidRDefault="006E40AF" w:rsidP="006E40AF">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FFF10BC" w14:textId="4D49DFA0" w:rsidR="006E40AF" w:rsidRPr="00750C19" w:rsidRDefault="006E40AF" w:rsidP="0075486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717,129</w:t>
            </w:r>
          </w:p>
        </w:tc>
        <w:tc>
          <w:tcPr>
            <w:tcW w:w="1560" w:type="dxa"/>
          </w:tcPr>
          <w:p w14:paraId="0731EF77" w14:textId="017E7359" w:rsidR="006E40AF" w:rsidRPr="00750C19" w:rsidRDefault="00754868" w:rsidP="0075486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1BC62AD" w14:textId="42DD01EF" w:rsidR="006E40AF" w:rsidRPr="00750C19" w:rsidRDefault="00754868" w:rsidP="0075486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53225466" w14:textId="77777777" w:rsidR="006E40AF" w:rsidRPr="00750C19" w:rsidRDefault="006E40AF" w:rsidP="0075486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717,129</w:t>
            </w:r>
          </w:p>
        </w:tc>
      </w:tr>
      <w:tr w:rsidR="007B21A7" w:rsidRPr="002961B6" w14:paraId="39E60B0A" w14:textId="77777777" w:rsidTr="00612497">
        <w:trPr>
          <w:cantSplit/>
        </w:trPr>
        <w:tc>
          <w:tcPr>
            <w:tcW w:w="2668" w:type="dxa"/>
          </w:tcPr>
          <w:p w14:paraId="258F3DC9"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lang w:val="en-GB"/>
              </w:rPr>
            </w:pPr>
          </w:p>
        </w:tc>
        <w:tc>
          <w:tcPr>
            <w:tcW w:w="1442" w:type="dxa"/>
          </w:tcPr>
          <w:p w14:paraId="5AE2601A" w14:textId="77777777" w:rsidR="007B21A7" w:rsidRPr="002961B6" w:rsidRDefault="007B21A7" w:rsidP="00A3792D">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398DBB75" w14:textId="77777777" w:rsidR="007B21A7" w:rsidRPr="002961B6" w:rsidRDefault="007B21A7" w:rsidP="00A3792D">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0D5D5491" w14:textId="77777777" w:rsidR="007B21A7" w:rsidRPr="006E40AF" w:rsidRDefault="007B21A7"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50820914" w14:textId="77777777" w:rsidR="007B21A7" w:rsidRPr="002961B6" w:rsidRDefault="007B21A7" w:rsidP="00A3792D">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7B21A7" w:rsidRPr="002961B6" w14:paraId="120EFB13" w14:textId="77777777" w:rsidTr="00612497">
        <w:trPr>
          <w:cantSplit/>
          <w:trHeight w:val="68"/>
        </w:trPr>
        <w:tc>
          <w:tcPr>
            <w:tcW w:w="2668" w:type="dxa"/>
          </w:tcPr>
          <w:p w14:paraId="49424C68" w14:textId="77777777" w:rsidR="007B21A7" w:rsidRPr="002961B6" w:rsidRDefault="007B21A7"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E540D52" w14:textId="77777777" w:rsidR="007B21A7" w:rsidRPr="002961B6" w:rsidRDefault="007B21A7" w:rsidP="00A3792D">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198FC614" w14:textId="77777777" w:rsidR="007B21A7" w:rsidRPr="002961B6" w:rsidRDefault="007B21A7" w:rsidP="00A3792D">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3BAEA516" w14:textId="77777777" w:rsidR="007B21A7" w:rsidRPr="006E40AF" w:rsidRDefault="007B21A7"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36002332" w14:textId="77777777" w:rsidR="007B21A7" w:rsidRPr="002961B6" w:rsidRDefault="007B21A7" w:rsidP="00A3792D">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6E40AF" w:rsidRPr="002961B6" w14:paraId="6130CB34" w14:textId="77777777" w:rsidTr="00612497">
        <w:trPr>
          <w:cantSplit/>
        </w:trPr>
        <w:tc>
          <w:tcPr>
            <w:tcW w:w="2668" w:type="dxa"/>
          </w:tcPr>
          <w:p w14:paraId="5AA97586" w14:textId="77777777" w:rsidR="006E40AF" w:rsidRPr="002961B6" w:rsidRDefault="006E40AF" w:rsidP="006E40AF">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42" w:type="dxa"/>
          </w:tcPr>
          <w:p w14:paraId="3C4C96A0" w14:textId="685FCB02" w:rsidR="006E40AF" w:rsidRPr="001568A5" w:rsidRDefault="006E40AF"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1568A5">
              <w:rPr>
                <w:rFonts w:ascii="Browallia New" w:hAnsi="Browallia New" w:cs="Browallia New"/>
                <w:sz w:val="22"/>
                <w:szCs w:val="22"/>
                <w:lang w:val="en-GB"/>
              </w:rPr>
              <w:t>30,229</w:t>
            </w:r>
          </w:p>
        </w:tc>
        <w:tc>
          <w:tcPr>
            <w:tcW w:w="1560" w:type="dxa"/>
          </w:tcPr>
          <w:p w14:paraId="613B53C3" w14:textId="4C809ED5" w:rsidR="006E40AF" w:rsidRPr="002961B6" w:rsidRDefault="00754868" w:rsidP="00754868">
            <w:pPr>
              <w:tabs>
                <w:tab w:val="clear" w:pos="454"/>
                <w:tab w:val="clear" w:pos="680"/>
                <w:tab w:val="clear" w:pos="3515"/>
                <w:tab w:val="left" w:pos="326"/>
                <w:tab w:val="left" w:pos="3375"/>
              </w:tabs>
              <w:spacing w:line="240" w:lineRule="auto"/>
              <w:ind w:left="-54"/>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3C093F4D" w14:textId="1C11FCAE" w:rsidR="006E40AF" w:rsidRPr="006E40AF" w:rsidRDefault="00754868"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49CE302F" w14:textId="77777777" w:rsidR="006E40AF" w:rsidRPr="004C09BE" w:rsidRDefault="006E40AF"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4C09BE">
              <w:rPr>
                <w:rFonts w:ascii="Browallia New" w:hAnsi="Browallia New" w:cs="Browallia New"/>
                <w:sz w:val="22"/>
                <w:szCs w:val="22"/>
                <w:lang w:val="en-GB"/>
              </w:rPr>
              <w:t>30,229</w:t>
            </w:r>
          </w:p>
        </w:tc>
      </w:tr>
      <w:tr w:rsidR="006E40AF" w:rsidRPr="002961B6" w14:paraId="245E119A" w14:textId="77777777" w:rsidTr="00612497">
        <w:trPr>
          <w:cantSplit/>
        </w:trPr>
        <w:tc>
          <w:tcPr>
            <w:tcW w:w="2668" w:type="dxa"/>
            <w:shd w:val="clear" w:color="auto" w:fill="auto"/>
          </w:tcPr>
          <w:p w14:paraId="27F0806E" w14:textId="77777777" w:rsidR="006E40AF" w:rsidRPr="00083204" w:rsidRDefault="006E40AF" w:rsidP="006E40AF">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1442" w:type="dxa"/>
            <w:shd w:val="clear" w:color="auto" w:fill="auto"/>
          </w:tcPr>
          <w:p w14:paraId="521643E9" w14:textId="04C5104A" w:rsidR="006E40AF" w:rsidRPr="001568A5" w:rsidRDefault="006E40AF"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1568A5">
              <w:rPr>
                <w:rFonts w:ascii="Browallia New" w:hAnsi="Browallia New" w:cs="Browallia New"/>
                <w:sz w:val="22"/>
                <w:szCs w:val="22"/>
                <w:lang w:val="en-GB"/>
              </w:rPr>
              <w:t>5,702</w:t>
            </w:r>
          </w:p>
        </w:tc>
        <w:tc>
          <w:tcPr>
            <w:tcW w:w="1560" w:type="dxa"/>
            <w:shd w:val="clear" w:color="auto" w:fill="auto"/>
          </w:tcPr>
          <w:p w14:paraId="3B382DB1" w14:textId="06D7196B" w:rsidR="006E40AF" w:rsidRPr="00083204" w:rsidRDefault="00754868" w:rsidP="00754868">
            <w:pPr>
              <w:tabs>
                <w:tab w:val="clear" w:pos="454"/>
                <w:tab w:val="clear" w:pos="680"/>
                <w:tab w:val="clear" w:pos="3515"/>
                <w:tab w:val="decimal" w:pos="494"/>
                <w:tab w:val="left" w:pos="3375"/>
              </w:tabs>
              <w:spacing w:line="240" w:lineRule="auto"/>
              <w:ind w:left="-54"/>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shd w:val="clear" w:color="auto" w:fill="auto"/>
          </w:tcPr>
          <w:p w14:paraId="753DB64A" w14:textId="1166DD9C" w:rsidR="006E40AF" w:rsidRPr="006E40AF" w:rsidRDefault="00754868"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shd w:val="clear" w:color="auto" w:fill="auto"/>
          </w:tcPr>
          <w:p w14:paraId="5B8730AA" w14:textId="77777777" w:rsidR="006E40AF" w:rsidRPr="004C09BE" w:rsidRDefault="006E40AF"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sidRPr="004C09BE">
              <w:rPr>
                <w:rFonts w:ascii="Browallia New" w:hAnsi="Browallia New" w:cs="Browallia New"/>
                <w:sz w:val="22"/>
                <w:szCs w:val="22"/>
                <w:lang w:val="en-GB"/>
              </w:rPr>
              <w:t>5,702</w:t>
            </w:r>
          </w:p>
        </w:tc>
      </w:tr>
      <w:tr w:rsidR="006E40AF" w:rsidRPr="002961B6" w14:paraId="0F005251" w14:textId="77777777" w:rsidTr="00612497">
        <w:trPr>
          <w:cantSplit/>
        </w:trPr>
        <w:tc>
          <w:tcPr>
            <w:tcW w:w="2668" w:type="dxa"/>
          </w:tcPr>
          <w:p w14:paraId="47D5F937" w14:textId="77777777" w:rsidR="006E40AF" w:rsidRPr="002961B6" w:rsidRDefault="006E40AF" w:rsidP="006E40AF">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3C676EC3" w14:textId="2710A3EA" w:rsidR="006E40AF" w:rsidRPr="001568A5" w:rsidRDefault="006E40AF" w:rsidP="00754868">
            <w:pPr>
              <w:pBdr>
                <w:top w:val="single" w:sz="4" w:space="1" w:color="auto"/>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1568A5">
              <w:rPr>
                <w:rFonts w:ascii="Browallia New" w:hAnsi="Browallia New" w:cs="Browallia New"/>
                <w:sz w:val="22"/>
                <w:szCs w:val="22"/>
                <w:lang w:val="en-GB"/>
              </w:rPr>
              <w:t>35,931</w:t>
            </w:r>
          </w:p>
        </w:tc>
        <w:tc>
          <w:tcPr>
            <w:tcW w:w="1560" w:type="dxa"/>
          </w:tcPr>
          <w:p w14:paraId="6711065B" w14:textId="09B92CCE" w:rsidR="006E40AF" w:rsidRPr="002961B6" w:rsidRDefault="00754868" w:rsidP="00754868">
            <w:pPr>
              <w:pBdr>
                <w:top w:val="single" w:sz="4" w:space="1" w:color="auto"/>
                <w:bottom w:val="single" w:sz="12" w:space="1" w:color="auto"/>
              </w:pBdr>
              <w:tabs>
                <w:tab w:val="clear" w:pos="454"/>
                <w:tab w:val="clear" w:pos="680"/>
                <w:tab w:val="clear" w:pos="3515"/>
                <w:tab w:val="decimal" w:pos="746"/>
                <w:tab w:val="left" w:pos="3375"/>
              </w:tabs>
              <w:spacing w:line="240" w:lineRule="auto"/>
              <w:ind w:left="-54"/>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132DB0E5" w14:textId="5079C7D2" w:rsidR="006E40AF" w:rsidRPr="006E40AF" w:rsidRDefault="00754868" w:rsidP="00754868">
            <w:pPr>
              <w:pBdr>
                <w:top w:val="single" w:sz="4" w:space="1" w:color="auto"/>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5AE800E1" w14:textId="77777777" w:rsidR="006E40AF" w:rsidRPr="004C09BE" w:rsidRDefault="006E40AF" w:rsidP="00754868">
            <w:pPr>
              <w:pBdr>
                <w:top w:val="single" w:sz="4" w:space="1" w:color="auto"/>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4C09BE">
              <w:rPr>
                <w:rFonts w:ascii="Browallia New" w:hAnsi="Browallia New" w:cs="Browallia New"/>
                <w:sz w:val="22"/>
                <w:szCs w:val="22"/>
                <w:lang w:val="en-GB"/>
              </w:rPr>
              <w:t>35,931</w:t>
            </w:r>
          </w:p>
        </w:tc>
      </w:tr>
    </w:tbl>
    <w:p w14:paraId="222CB072" w14:textId="77777777" w:rsidR="007B032B" w:rsidRPr="007515D6" w:rsidRDefault="007B032B"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64518C" w:rsidRPr="002961B6" w14:paraId="4FEF93FD" w14:textId="77777777" w:rsidTr="00DD1B28">
        <w:trPr>
          <w:cantSplit/>
          <w:tblHeader/>
        </w:trPr>
        <w:tc>
          <w:tcPr>
            <w:tcW w:w="2640" w:type="dxa"/>
          </w:tcPr>
          <w:p w14:paraId="36D47392"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0F627A04" w14:textId="77777777" w:rsidR="0064518C" w:rsidRPr="002961B6" w:rsidRDefault="0064518C"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64518C" w:rsidRPr="002961B6" w14:paraId="5EA988A5" w14:textId="77777777" w:rsidTr="00DD1B28">
        <w:trPr>
          <w:cantSplit/>
          <w:tblHeader/>
        </w:trPr>
        <w:tc>
          <w:tcPr>
            <w:tcW w:w="2640" w:type="dxa"/>
          </w:tcPr>
          <w:p w14:paraId="350D3504"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56B7A7B4" w14:textId="77777777" w:rsidR="0064518C" w:rsidRPr="002961B6" w:rsidRDefault="0064518C" w:rsidP="00253736">
            <w:pPr>
              <w:pBdr>
                <w:bottom w:val="single" w:sz="4" w:space="1" w:color="auto"/>
              </w:pBdr>
              <w:spacing w:line="240" w:lineRule="auto"/>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32437" w:rsidRPr="002961B6" w14:paraId="643E4AC0" w14:textId="77777777" w:rsidTr="00A32437">
        <w:trPr>
          <w:cantSplit/>
          <w:tblHeader/>
        </w:trPr>
        <w:tc>
          <w:tcPr>
            <w:tcW w:w="2640" w:type="dxa"/>
          </w:tcPr>
          <w:p w14:paraId="6658E19C" w14:textId="77777777" w:rsidR="00A32437" w:rsidRPr="002961B6" w:rsidRDefault="00A32437" w:rsidP="00A3243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70" w:type="dxa"/>
          </w:tcPr>
          <w:p w14:paraId="55660A0F"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7112FEDF" w14:textId="1CD93F81"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00C89DE3" w14:textId="1AF0A43C"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2B5DBE18" w14:textId="5CBEF87B"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76FF40ED"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46527423" w14:textId="585EB95D"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F62682" w:rsidRPr="002961B6" w14:paraId="0E728501" w14:textId="77777777" w:rsidTr="00A32437">
        <w:trPr>
          <w:cantSplit/>
        </w:trPr>
        <w:tc>
          <w:tcPr>
            <w:tcW w:w="2640" w:type="dxa"/>
          </w:tcPr>
          <w:p w14:paraId="44C69CCA" w14:textId="77777777" w:rsidR="00F62682" w:rsidRPr="002961B6" w:rsidRDefault="00F62682"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30F93EEC" w14:textId="77777777" w:rsidR="00F62682" w:rsidRPr="002961B6" w:rsidRDefault="00F62682" w:rsidP="00253736">
            <w:pPr>
              <w:tabs>
                <w:tab w:val="decimal" w:pos="746"/>
              </w:tabs>
              <w:spacing w:line="240" w:lineRule="auto"/>
              <w:ind w:left="-21" w:right="-27"/>
              <w:rPr>
                <w:rFonts w:ascii="Browallia New" w:hAnsi="Browallia New" w:cs="Browallia New"/>
                <w:sz w:val="22"/>
                <w:szCs w:val="22"/>
                <w:cs/>
              </w:rPr>
            </w:pPr>
          </w:p>
        </w:tc>
        <w:tc>
          <w:tcPr>
            <w:tcW w:w="1560" w:type="dxa"/>
          </w:tcPr>
          <w:p w14:paraId="64EFB0D5" w14:textId="77777777" w:rsidR="00F62682" w:rsidRPr="002961B6" w:rsidRDefault="00F62682" w:rsidP="00253736">
            <w:pPr>
              <w:tabs>
                <w:tab w:val="decimal" w:pos="714"/>
              </w:tabs>
              <w:spacing w:line="240" w:lineRule="auto"/>
              <w:ind w:left="-21" w:right="-27"/>
              <w:rPr>
                <w:rFonts w:ascii="Browallia New" w:hAnsi="Browallia New" w:cs="Browallia New"/>
                <w:sz w:val="22"/>
                <w:szCs w:val="22"/>
                <w:cs/>
              </w:rPr>
            </w:pPr>
          </w:p>
        </w:tc>
        <w:tc>
          <w:tcPr>
            <w:tcW w:w="1842" w:type="dxa"/>
          </w:tcPr>
          <w:p w14:paraId="5A5FD80F" w14:textId="77777777" w:rsidR="00F62682" w:rsidRPr="002961B6" w:rsidRDefault="00F62682" w:rsidP="00253736">
            <w:pPr>
              <w:tabs>
                <w:tab w:val="decimal" w:pos="766"/>
              </w:tabs>
              <w:spacing w:line="240" w:lineRule="auto"/>
              <w:ind w:left="-21" w:right="-27"/>
              <w:rPr>
                <w:rFonts w:ascii="Browallia New" w:hAnsi="Browallia New" w:cs="Browallia New"/>
                <w:sz w:val="22"/>
                <w:szCs w:val="22"/>
                <w:cs/>
              </w:rPr>
            </w:pPr>
          </w:p>
        </w:tc>
        <w:tc>
          <w:tcPr>
            <w:tcW w:w="1560" w:type="dxa"/>
          </w:tcPr>
          <w:p w14:paraId="29F09AE1" w14:textId="77777777" w:rsidR="00F62682" w:rsidRPr="002961B6" w:rsidRDefault="00F62682" w:rsidP="00253736">
            <w:pPr>
              <w:spacing w:line="240" w:lineRule="auto"/>
              <w:ind w:left="-21" w:right="-27"/>
              <w:jc w:val="center"/>
              <w:rPr>
                <w:rFonts w:ascii="Browallia New" w:hAnsi="Browallia New" w:cs="Browallia New"/>
                <w:sz w:val="22"/>
                <w:szCs w:val="22"/>
                <w:cs/>
              </w:rPr>
            </w:pPr>
          </w:p>
        </w:tc>
      </w:tr>
      <w:tr w:rsidR="007A7842" w:rsidRPr="002961B6" w14:paraId="763AE3F4" w14:textId="77777777" w:rsidTr="00A32437">
        <w:trPr>
          <w:cantSplit/>
        </w:trPr>
        <w:tc>
          <w:tcPr>
            <w:tcW w:w="2640" w:type="dxa"/>
          </w:tcPr>
          <w:p w14:paraId="5A6533FB"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70" w:type="dxa"/>
          </w:tcPr>
          <w:p w14:paraId="38324C1D" w14:textId="4CCF19A3"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330,354</w:t>
            </w:r>
          </w:p>
        </w:tc>
        <w:tc>
          <w:tcPr>
            <w:tcW w:w="1560" w:type="dxa"/>
          </w:tcPr>
          <w:p w14:paraId="7C9ECE85" w14:textId="57CFF4AC" w:rsidR="007A7842" w:rsidRPr="002539EC"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7365CA49" w14:textId="3B42FF31" w:rsidR="007A7842" w:rsidRPr="002961B6"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shd w:val="clear" w:color="auto" w:fill="auto"/>
          </w:tcPr>
          <w:p w14:paraId="230E4A08" w14:textId="1398E422"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330,354</w:t>
            </w:r>
          </w:p>
        </w:tc>
      </w:tr>
      <w:tr w:rsidR="007A7842" w:rsidRPr="002961B6" w14:paraId="01640A62" w14:textId="77777777" w:rsidTr="00A32437">
        <w:trPr>
          <w:cantSplit/>
        </w:trPr>
        <w:tc>
          <w:tcPr>
            <w:tcW w:w="2640" w:type="dxa"/>
          </w:tcPr>
          <w:p w14:paraId="4C47F9AE"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1470" w:type="dxa"/>
          </w:tcPr>
          <w:p w14:paraId="2B244C13" w14:textId="5A058456"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409,367</w:t>
            </w:r>
          </w:p>
        </w:tc>
        <w:tc>
          <w:tcPr>
            <w:tcW w:w="1560" w:type="dxa"/>
          </w:tcPr>
          <w:p w14:paraId="2A87509E" w14:textId="30B53CB5" w:rsidR="007A7842" w:rsidRPr="002539EC"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42C7D77" w14:textId="34BBE679" w:rsidR="007A7842" w:rsidRPr="002961B6"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59D5FD52" w14:textId="750D2F36"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409,367</w:t>
            </w:r>
          </w:p>
        </w:tc>
      </w:tr>
      <w:tr w:rsidR="007A7842" w:rsidRPr="002961B6" w14:paraId="3A5D7B9E" w14:textId="77777777" w:rsidTr="00A32437">
        <w:trPr>
          <w:cantSplit/>
        </w:trPr>
        <w:tc>
          <w:tcPr>
            <w:tcW w:w="2640" w:type="dxa"/>
          </w:tcPr>
          <w:p w14:paraId="75EF1209"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1470" w:type="dxa"/>
          </w:tcPr>
          <w:p w14:paraId="5F5907C9" w14:textId="03CA1296"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30,101</w:t>
            </w:r>
          </w:p>
        </w:tc>
        <w:tc>
          <w:tcPr>
            <w:tcW w:w="1560" w:type="dxa"/>
          </w:tcPr>
          <w:p w14:paraId="758C88A7" w14:textId="47749AC2" w:rsidR="007A7842" w:rsidRPr="002961B6"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B635852" w14:textId="4824C066" w:rsidR="007A7842" w:rsidRPr="002961B6"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1D3FF9C3" w14:textId="43363B1C"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30,101</w:t>
            </w:r>
          </w:p>
        </w:tc>
      </w:tr>
      <w:tr w:rsidR="007A7842" w:rsidRPr="002961B6" w14:paraId="29AB3A4E" w14:textId="77777777" w:rsidTr="00A32437">
        <w:trPr>
          <w:cantSplit/>
          <w:trHeight w:val="145"/>
        </w:trPr>
        <w:tc>
          <w:tcPr>
            <w:tcW w:w="2640" w:type="dxa"/>
          </w:tcPr>
          <w:p w14:paraId="2F5C24B5"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1470" w:type="dxa"/>
          </w:tcPr>
          <w:p w14:paraId="738D2519" w14:textId="20D4D970" w:rsidR="007A7842" w:rsidRPr="004C09BE" w:rsidRDefault="007A7842" w:rsidP="00253736">
            <w:pPr>
              <w:pBdr>
                <w:bottom w:val="single" w:sz="4"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A34B03">
              <w:rPr>
                <w:rFonts w:ascii="Browallia New" w:hAnsi="Browallia New" w:cs="Browallia New" w:hint="cs"/>
                <w:sz w:val="22"/>
                <w:szCs w:val="22"/>
                <w:cs/>
              </w:rPr>
              <w:t>1</w:t>
            </w:r>
            <w:r w:rsidRPr="004C09BE">
              <w:rPr>
                <w:rFonts w:ascii="Browallia New" w:hAnsi="Browallia New" w:cs="Browallia New"/>
                <w:sz w:val="22"/>
                <w:szCs w:val="22"/>
                <w:lang w:val="en-GB"/>
              </w:rPr>
              <w:t>,052</w:t>
            </w:r>
          </w:p>
        </w:tc>
        <w:tc>
          <w:tcPr>
            <w:tcW w:w="1560" w:type="dxa"/>
          </w:tcPr>
          <w:p w14:paraId="08D51923" w14:textId="2A5002DF" w:rsidR="007A7842" w:rsidRPr="002961B6" w:rsidRDefault="00754868" w:rsidP="00253736">
            <w:pPr>
              <w:pBdr>
                <w:bottom w:val="single" w:sz="4" w:space="1" w:color="auto"/>
              </w:pBdr>
              <w:tabs>
                <w:tab w:val="clear" w:pos="454"/>
                <w:tab w:val="clear" w:pos="680"/>
                <w:tab w:val="clear" w:pos="3515"/>
                <w:tab w:val="decimal" w:pos="494"/>
                <w:tab w:val="left" w:pos="3375"/>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7231FA4D" w14:textId="1DE78AD5" w:rsidR="007A7842" w:rsidRPr="002961B6" w:rsidRDefault="00754868" w:rsidP="00253736">
            <w:pPr>
              <w:pBdr>
                <w:bottom w:val="single" w:sz="4"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shd w:val="clear" w:color="auto" w:fill="auto"/>
          </w:tcPr>
          <w:p w14:paraId="025C4AB9" w14:textId="2B056195" w:rsidR="007A7842" w:rsidRPr="004C09BE" w:rsidRDefault="007A7842" w:rsidP="00253736">
            <w:pPr>
              <w:pBdr>
                <w:bottom w:val="single" w:sz="8"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A34B03">
              <w:rPr>
                <w:rFonts w:ascii="Browallia New" w:hAnsi="Browallia New" w:cs="Browallia New" w:hint="cs"/>
                <w:sz w:val="22"/>
                <w:szCs w:val="22"/>
                <w:cs/>
              </w:rPr>
              <w:t>1</w:t>
            </w:r>
            <w:r w:rsidRPr="004C09BE">
              <w:rPr>
                <w:rFonts w:ascii="Browallia New" w:hAnsi="Browallia New" w:cs="Browallia New"/>
                <w:sz w:val="22"/>
                <w:szCs w:val="22"/>
                <w:lang w:val="en-GB"/>
              </w:rPr>
              <w:t>,052</w:t>
            </w:r>
          </w:p>
        </w:tc>
      </w:tr>
      <w:tr w:rsidR="007A7842" w:rsidRPr="002961B6" w14:paraId="4BEA091D" w14:textId="77777777" w:rsidTr="00A32437">
        <w:trPr>
          <w:cantSplit/>
        </w:trPr>
        <w:tc>
          <w:tcPr>
            <w:tcW w:w="2640" w:type="dxa"/>
          </w:tcPr>
          <w:p w14:paraId="28E8846D" w14:textId="77777777" w:rsidR="007A7842" w:rsidRPr="002961B6" w:rsidRDefault="007A7842" w:rsidP="007A784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08E4896" w14:textId="4CD7FF80" w:rsidR="007A7842" w:rsidRPr="004C09BE" w:rsidRDefault="007A7842"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4C09BE">
              <w:rPr>
                <w:rFonts w:ascii="Browallia New" w:hAnsi="Browallia New" w:cs="Browallia New"/>
                <w:sz w:val="22"/>
                <w:szCs w:val="22"/>
                <w:lang w:val="en-GB"/>
              </w:rPr>
              <w:t>770,874</w:t>
            </w:r>
          </w:p>
        </w:tc>
        <w:tc>
          <w:tcPr>
            <w:tcW w:w="1560" w:type="dxa"/>
          </w:tcPr>
          <w:p w14:paraId="5D836D7E" w14:textId="7C8FB733" w:rsidR="007A7842" w:rsidRPr="002961B6" w:rsidRDefault="00754868"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160C7429" w14:textId="71EF3AE2" w:rsidR="007A7842" w:rsidRPr="002539EC" w:rsidRDefault="00754868"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76D10642" w14:textId="60B4D808" w:rsidR="007A7842" w:rsidRPr="004C09BE" w:rsidRDefault="007A7842"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4C09BE">
              <w:rPr>
                <w:rFonts w:ascii="Browallia New" w:hAnsi="Browallia New" w:cs="Browallia New"/>
                <w:sz w:val="22"/>
                <w:szCs w:val="22"/>
                <w:lang w:val="en-GB"/>
              </w:rPr>
              <w:t>770,874</w:t>
            </w:r>
          </w:p>
        </w:tc>
      </w:tr>
      <w:tr w:rsidR="00F62682" w:rsidRPr="002961B6" w14:paraId="16AE2B85" w14:textId="77777777" w:rsidTr="00A32437">
        <w:trPr>
          <w:cantSplit/>
        </w:trPr>
        <w:tc>
          <w:tcPr>
            <w:tcW w:w="2640" w:type="dxa"/>
          </w:tcPr>
          <w:p w14:paraId="6C6C702E"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1470" w:type="dxa"/>
          </w:tcPr>
          <w:p w14:paraId="4525746E"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48F08244"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4DC25088"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298457A"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F62682" w:rsidRPr="002961B6" w14:paraId="187D2F35" w14:textId="77777777" w:rsidTr="00A32437">
        <w:trPr>
          <w:cantSplit/>
        </w:trPr>
        <w:tc>
          <w:tcPr>
            <w:tcW w:w="2640" w:type="dxa"/>
          </w:tcPr>
          <w:p w14:paraId="32C84AC2"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2052C582"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226FC77F"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3545209D"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800F9D5"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7A7842" w:rsidRPr="002961B6" w14:paraId="11CFEB76" w14:textId="77777777" w:rsidTr="00A32437">
        <w:trPr>
          <w:cantSplit/>
        </w:trPr>
        <w:tc>
          <w:tcPr>
            <w:tcW w:w="2640" w:type="dxa"/>
          </w:tcPr>
          <w:p w14:paraId="5EC1E3FC" w14:textId="77777777" w:rsidR="007A7842" w:rsidRPr="002961B6" w:rsidRDefault="007A7842" w:rsidP="007A784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70" w:type="dxa"/>
          </w:tcPr>
          <w:p w14:paraId="3645ABD2" w14:textId="0507F9EC" w:rsidR="007A7842" w:rsidRPr="004C09BE"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4C09BE">
              <w:rPr>
                <w:rFonts w:ascii="Browallia New" w:hAnsi="Browallia New" w:cs="Browallia New"/>
                <w:sz w:val="22"/>
                <w:szCs w:val="22"/>
                <w:lang w:val="en-GB"/>
              </w:rPr>
              <w:t>34,968</w:t>
            </w:r>
          </w:p>
        </w:tc>
        <w:tc>
          <w:tcPr>
            <w:tcW w:w="1560" w:type="dxa"/>
          </w:tcPr>
          <w:p w14:paraId="29DD6C09" w14:textId="19CF0374" w:rsidR="007A7842" w:rsidRPr="008D508A"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E865975" w14:textId="421019A6" w:rsidR="007A7842" w:rsidRPr="009C333A" w:rsidRDefault="00754868" w:rsidP="00253736">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73229C37" w14:textId="59ADEC6C" w:rsidR="007A7842" w:rsidRPr="00E43567" w:rsidRDefault="007A7842"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E43567">
              <w:rPr>
                <w:rFonts w:ascii="Browallia New" w:hAnsi="Browallia New" w:cs="Browallia New"/>
                <w:sz w:val="22"/>
                <w:szCs w:val="22"/>
                <w:lang w:val="en-GB"/>
              </w:rPr>
              <w:t>34,968</w:t>
            </w:r>
          </w:p>
        </w:tc>
      </w:tr>
      <w:tr w:rsidR="007A7842" w:rsidRPr="002961B6" w14:paraId="55B6AA04" w14:textId="77777777" w:rsidTr="00A32437">
        <w:trPr>
          <w:cantSplit/>
        </w:trPr>
        <w:tc>
          <w:tcPr>
            <w:tcW w:w="2640" w:type="dxa"/>
          </w:tcPr>
          <w:p w14:paraId="7088BC8B" w14:textId="77777777" w:rsidR="007A7842" w:rsidRPr="002961B6" w:rsidRDefault="007A7842" w:rsidP="007A7842">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1470" w:type="dxa"/>
          </w:tcPr>
          <w:p w14:paraId="511B8BB5" w14:textId="39796AB0" w:rsidR="007A7842" w:rsidRPr="004C09BE" w:rsidRDefault="007A7842" w:rsidP="00253736">
            <w:pPr>
              <w:pBdr>
                <w:bottom w:val="single" w:sz="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4C09BE">
              <w:rPr>
                <w:rFonts w:ascii="Browallia New" w:hAnsi="Browallia New" w:cs="Browallia New"/>
                <w:sz w:val="22"/>
                <w:szCs w:val="22"/>
                <w:lang w:val="en-GB"/>
              </w:rPr>
              <w:t>82,891</w:t>
            </w:r>
          </w:p>
        </w:tc>
        <w:tc>
          <w:tcPr>
            <w:tcW w:w="1560" w:type="dxa"/>
          </w:tcPr>
          <w:p w14:paraId="28CB79DE" w14:textId="785EFCEA" w:rsidR="007A7842" w:rsidRPr="008D508A" w:rsidRDefault="00754868" w:rsidP="00253736">
            <w:pPr>
              <w:pBdr>
                <w:bottom w:val="single" w:sz="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210F0EB2" w14:textId="42890B32" w:rsidR="007A7842" w:rsidRPr="002961B6" w:rsidRDefault="00754868" w:rsidP="00253736">
            <w:pPr>
              <w:pBdr>
                <w:bottom w:val="single" w:sz="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59B37C5C" w14:textId="2C0395D0" w:rsidR="007A7842" w:rsidRPr="00E43567" w:rsidRDefault="007A7842" w:rsidP="00253736">
            <w:pPr>
              <w:pBdr>
                <w:bottom w:val="single" w:sz="4"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E43567">
              <w:rPr>
                <w:rFonts w:ascii="Browallia New" w:hAnsi="Browallia New" w:cs="Browallia New"/>
                <w:sz w:val="22"/>
                <w:szCs w:val="22"/>
                <w:lang w:val="en-GB"/>
              </w:rPr>
              <w:t>82,891</w:t>
            </w:r>
          </w:p>
        </w:tc>
      </w:tr>
      <w:tr w:rsidR="007A7842" w:rsidRPr="002961B6" w14:paraId="2ED6244C" w14:textId="77777777" w:rsidTr="00253736">
        <w:trPr>
          <w:cantSplit/>
          <w:trHeight w:val="163"/>
        </w:trPr>
        <w:tc>
          <w:tcPr>
            <w:tcW w:w="2640" w:type="dxa"/>
          </w:tcPr>
          <w:p w14:paraId="5BA53810" w14:textId="77777777" w:rsidR="007A7842" w:rsidRPr="002961B6" w:rsidRDefault="007A7842" w:rsidP="007A784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6CADE66" w14:textId="250C0C3E" w:rsidR="007A7842" w:rsidRPr="004C09BE" w:rsidRDefault="007A7842"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4C09BE">
              <w:rPr>
                <w:rFonts w:ascii="Browallia New" w:hAnsi="Browallia New" w:cs="Browallia New"/>
                <w:sz w:val="22"/>
                <w:szCs w:val="22"/>
                <w:lang w:val="en-GB"/>
              </w:rPr>
              <w:t>117,859</w:t>
            </w:r>
          </w:p>
        </w:tc>
        <w:tc>
          <w:tcPr>
            <w:tcW w:w="1560" w:type="dxa"/>
          </w:tcPr>
          <w:p w14:paraId="1FC2BEA1" w14:textId="150EA07D" w:rsidR="007A7842" w:rsidRPr="008D508A" w:rsidRDefault="00754868"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842" w:type="dxa"/>
          </w:tcPr>
          <w:p w14:paraId="0D17FC96" w14:textId="55752188" w:rsidR="007A7842" w:rsidRPr="002961B6" w:rsidRDefault="00754868"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6C41AEA7" w14:textId="209717DF" w:rsidR="007A7842" w:rsidRPr="00E43567" w:rsidRDefault="007A7842"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E43567">
              <w:rPr>
                <w:rFonts w:ascii="Browallia New" w:hAnsi="Browallia New" w:cs="Browallia New"/>
                <w:sz w:val="22"/>
                <w:szCs w:val="22"/>
                <w:lang w:val="en-GB"/>
              </w:rPr>
              <w:t>117,859</w:t>
            </w:r>
          </w:p>
        </w:tc>
      </w:tr>
    </w:tbl>
    <w:p w14:paraId="7971AF5D" w14:textId="77777777" w:rsidR="00EA07F4" w:rsidRDefault="00EA07F4" w:rsidP="007B032B">
      <w:pPr>
        <w:pStyle w:val="CordiaNew"/>
        <w:tabs>
          <w:tab w:val="clear" w:pos="4153"/>
          <w:tab w:val="left" w:pos="426"/>
        </w:tabs>
        <w:ind w:left="426"/>
        <w:jc w:val="thaiDistribute"/>
        <w:rPr>
          <w:rFonts w:ascii="Browallia New" w:eastAsia="Calibri" w:hAnsi="Browallia New" w:cs="Browallia New"/>
          <w:b/>
          <w:bCs/>
          <w:sz w:val="28"/>
          <w:szCs w:val="28"/>
        </w:rPr>
      </w:pPr>
    </w:p>
    <w:p w14:paraId="4DD380A0" w14:textId="3E013C99" w:rsidR="005E715C" w:rsidRPr="007B032B" w:rsidRDefault="007B032B"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ส่วนได้เสียในบริษัทย่อย</w:t>
      </w:r>
    </w:p>
    <w:p w14:paraId="02B81CAA" w14:textId="77777777" w:rsidR="005008E8" w:rsidRPr="00C74858" w:rsidRDefault="005008E8" w:rsidP="00DD63B2">
      <w:pPr>
        <w:spacing w:line="240" w:lineRule="auto"/>
        <w:ind w:left="360"/>
        <w:jc w:val="thaiDistribute"/>
        <w:rPr>
          <w:rFonts w:ascii="Browallia New" w:eastAsia="Calibri" w:hAnsi="Browallia New" w:cs="Browallia New"/>
          <w:sz w:val="24"/>
          <w:szCs w:val="24"/>
          <w:u w:val="single"/>
        </w:rPr>
      </w:pPr>
    </w:p>
    <w:p w14:paraId="6C305CD4" w14:textId="77777777" w:rsidR="00430BAC" w:rsidRPr="009E01C6" w:rsidRDefault="00430BAC" w:rsidP="00603E31">
      <w:pPr>
        <w:spacing w:line="240" w:lineRule="auto"/>
        <w:ind w:left="426"/>
        <w:jc w:val="thaiDistribute"/>
        <w:rPr>
          <w:rFonts w:ascii="Browallia New" w:hAnsi="Browallia New" w:cs="Browallia New"/>
          <w:i/>
          <w:iCs/>
          <w:sz w:val="28"/>
          <w:szCs w:val="28"/>
          <w:lang w:val="en-GB"/>
        </w:rPr>
      </w:pPr>
      <w:r w:rsidRPr="009E01C6">
        <w:rPr>
          <w:rFonts w:ascii="Browallia New" w:hAnsi="Browallia New" w:cs="Browallia New"/>
          <w:i/>
          <w:iCs/>
          <w:sz w:val="28"/>
          <w:szCs w:val="28"/>
          <w:cs/>
          <w:lang w:val="en-GB"/>
        </w:rPr>
        <w:t>องค์ประกอบของกลุ่มบริษัท</w:t>
      </w:r>
    </w:p>
    <w:p w14:paraId="16661E44" w14:textId="77777777" w:rsidR="00707A15" w:rsidRPr="00C74858" w:rsidRDefault="00707A15" w:rsidP="00DD63B2">
      <w:pPr>
        <w:pStyle w:val="ListParagraph"/>
        <w:spacing w:after="0" w:line="240" w:lineRule="auto"/>
        <w:ind w:left="786"/>
        <w:jc w:val="thaiDistribute"/>
        <w:rPr>
          <w:rFonts w:ascii="Browallia New" w:hAnsi="Browallia New" w:cs="Browallia New"/>
          <w:sz w:val="24"/>
          <w:szCs w:val="24"/>
          <w:cs/>
        </w:rPr>
      </w:pPr>
    </w:p>
    <w:p w14:paraId="370E3BAC" w14:textId="1E7C3D09" w:rsidR="002B2146" w:rsidRPr="002961B6" w:rsidRDefault="00D93E80" w:rsidP="009E01C6">
      <w:pPr>
        <w:tabs>
          <w:tab w:val="clear" w:pos="227"/>
          <w:tab w:val="clear" w:pos="454"/>
          <w:tab w:val="clear" w:pos="680"/>
          <w:tab w:val="left" w:pos="1170"/>
        </w:tabs>
        <w:spacing w:line="240" w:lineRule="auto"/>
        <w:ind w:left="432"/>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C74858"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0"/>
          <w:szCs w:val="20"/>
          <w:lang w:val="en-GB"/>
        </w:rPr>
      </w:pPr>
    </w:p>
    <w:tbl>
      <w:tblPr>
        <w:tblW w:w="9171" w:type="dxa"/>
        <w:tblInd w:w="432" w:type="dxa"/>
        <w:tblLayout w:type="fixed"/>
        <w:tblCellMar>
          <w:left w:w="0" w:type="dxa"/>
          <w:right w:w="0" w:type="dxa"/>
        </w:tblCellMar>
        <w:tblLook w:val="01E0" w:firstRow="1" w:lastRow="1" w:firstColumn="1" w:lastColumn="1" w:noHBand="0" w:noVBand="0"/>
      </w:tblPr>
      <w:tblGrid>
        <w:gridCol w:w="2556"/>
        <w:gridCol w:w="180"/>
        <w:gridCol w:w="1096"/>
        <w:gridCol w:w="195"/>
        <w:gridCol w:w="797"/>
        <w:gridCol w:w="142"/>
        <w:gridCol w:w="709"/>
        <w:gridCol w:w="128"/>
        <w:gridCol w:w="3368"/>
      </w:tblGrid>
      <w:tr w:rsidR="005008E8" w:rsidRPr="002961B6" w14:paraId="3BD9860C" w14:textId="77777777" w:rsidTr="005C0B55">
        <w:tc>
          <w:tcPr>
            <w:tcW w:w="2556" w:type="dxa"/>
          </w:tcPr>
          <w:p w14:paraId="381414B8" w14:textId="77777777" w:rsidR="005008E8" w:rsidRPr="005C0B55" w:rsidRDefault="005008E8" w:rsidP="00DD63B2">
            <w:pPr>
              <w:spacing w:line="240" w:lineRule="auto"/>
              <w:jc w:val="center"/>
              <w:rPr>
                <w:rFonts w:ascii="Browallia New" w:hAnsi="Browallia New" w:cs="Browallia New"/>
                <w:sz w:val="23"/>
                <w:szCs w:val="23"/>
              </w:rPr>
            </w:pPr>
          </w:p>
        </w:tc>
        <w:tc>
          <w:tcPr>
            <w:tcW w:w="180" w:type="dxa"/>
          </w:tcPr>
          <w:p w14:paraId="756BAB83"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vAlign w:val="bottom"/>
          </w:tcPr>
          <w:p w14:paraId="3E9FA42C" w14:textId="7E29E480" w:rsidR="005008E8" w:rsidRPr="005C0B55" w:rsidRDefault="00D93E80" w:rsidP="00D93E80">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ประเทศที่จัดตั้ง</w:t>
            </w:r>
          </w:p>
        </w:tc>
        <w:tc>
          <w:tcPr>
            <w:tcW w:w="195" w:type="dxa"/>
          </w:tcPr>
          <w:p w14:paraId="0D69EEE6" w14:textId="77777777" w:rsidR="005008E8" w:rsidRPr="005C0B55" w:rsidRDefault="005008E8" w:rsidP="00DD63B2">
            <w:pPr>
              <w:spacing w:line="240" w:lineRule="auto"/>
              <w:jc w:val="center"/>
              <w:rPr>
                <w:rFonts w:ascii="Browallia New" w:hAnsi="Browallia New" w:cs="Browallia New"/>
                <w:sz w:val="23"/>
                <w:szCs w:val="23"/>
              </w:rPr>
            </w:pPr>
          </w:p>
        </w:tc>
        <w:tc>
          <w:tcPr>
            <w:tcW w:w="1648" w:type="dxa"/>
            <w:gridSpan w:val="3"/>
            <w:tcBorders>
              <w:top w:val="nil"/>
              <w:left w:val="nil"/>
              <w:bottom w:val="single" w:sz="4" w:space="0" w:color="auto"/>
              <w:right w:val="nil"/>
            </w:tcBorders>
            <w:hideMark/>
          </w:tcPr>
          <w:p w14:paraId="33FEA8E6" w14:textId="78B021C4"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สัดส่วน</w:t>
            </w:r>
            <w:r w:rsidR="00D93E80" w:rsidRPr="005C0B55">
              <w:rPr>
                <w:rFonts w:ascii="Browallia New" w:hAnsi="Browallia New" w:cs="Browallia New" w:hint="cs"/>
                <w:sz w:val="23"/>
                <w:szCs w:val="23"/>
                <w:cs/>
              </w:rPr>
              <w:t>การถือครองหุ้น      ณ วันสิ้นปี</w:t>
            </w:r>
            <w:r w:rsidRPr="005C0B55">
              <w:rPr>
                <w:rFonts w:ascii="Browallia New" w:hAnsi="Browallia New" w:cs="Browallia New"/>
                <w:sz w:val="23"/>
                <w:szCs w:val="23"/>
                <w:cs/>
              </w:rPr>
              <w:t xml:space="preserve"> </w:t>
            </w:r>
            <w:r w:rsidRPr="005C0B55">
              <w:rPr>
                <w:rFonts w:ascii="Browallia New" w:hAnsi="Browallia New" w:cs="Browallia New"/>
                <w:sz w:val="23"/>
                <w:szCs w:val="23"/>
              </w:rPr>
              <w:t>(</w:t>
            </w:r>
            <w:r w:rsidRPr="005C0B55">
              <w:rPr>
                <w:rFonts w:ascii="Browallia New" w:hAnsi="Browallia New" w:cs="Browallia New"/>
                <w:sz w:val="23"/>
                <w:szCs w:val="23"/>
                <w:cs/>
              </w:rPr>
              <w:t>ร้อยละ</w:t>
            </w:r>
            <w:r w:rsidRPr="005C0B55">
              <w:rPr>
                <w:rFonts w:ascii="Browallia New" w:hAnsi="Browallia New" w:cs="Browallia New"/>
                <w:sz w:val="23"/>
                <w:szCs w:val="23"/>
              </w:rPr>
              <w:t>)</w:t>
            </w:r>
          </w:p>
        </w:tc>
        <w:tc>
          <w:tcPr>
            <w:tcW w:w="128" w:type="dxa"/>
          </w:tcPr>
          <w:p w14:paraId="4BA25400"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Pr>
          <w:p w14:paraId="2D7D52AD" w14:textId="77777777" w:rsidR="005008E8" w:rsidRPr="005C0B55" w:rsidRDefault="005008E8" w:rsidP="00DD63B2">
            <w:pPr>
              <w:spacing w:line="240" w:lineRule="auto"/>
              <w:jc w:val="center"/>
              <w:rPr>
                <w:rFonts w:ascii="Browallia New" w:hAnsi="Browallia New" w:cs="Browallia New"/>
                <w:sz w:val="23"/>
                <w:szCs w:val="23"/>
              </w:rPr>
            </w:pPr>
          </w:p>
        </w:tc>
      </w:tr>
      <w:tr w:rsidR="005008E8" w:rsidRPr="002961B6" w14:paraId="58CE0E3F" w14:textId="77777777" w:rsidTr="005C0B55">
        <w:tc>
          <w:tcPr>
            <w:tcW w:w="2556" w:type="dxa"/>
            <w:tcBorders>
              <w:top w:val="nil"/>
              <w:left w:val="nil"/>
              <w:bottom w:val="single" w:sz="4" w:space="0" w:color="auto"/>
              <w:right w:val="nil"/>
            </w:tcBorders>
            <w:hideMark/>
          </w:tcPr>
          <w:p w14:paraId="22F853FA"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บริษัท</w:t>
            </w:r>
          </w:p>
        </w:tc>
        <w:tc>
          <w:tcPr>
            <w:tcW w:w="180" w:type="dxa"/>
          </w:tcPr>
          <w:p w14:paraId="2BBA5A97"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tcBorders>
              <w:top w:val="nil"/>
              <w:left w:val="nil"/>
              <w:bottom w:val="single" w:sz="4" w:space="0" w:color="auto"/>
              <w:right w:val="nil"/>
            </w:tcBorders>
            <w:hideMark/>
          </w:tcPr>
          <w:p w14:paraId="2732123F" w14:textId="5D653497" w:rsidR="005008E8" w:rsidRPr="005C0B55" w:rsidRDefault="00D93E80" w:rsidP="00DD63B2">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และดำเนินธุรกิจ</w:t>
            </w:r>
          </w:p>
        </w:tc>
        <w:tc>
          <w:tcPr>
            <w:tcW w:w="195" w:type="dxa"/>
          </w:tcPr>
          <w:p w14:paraId="46F2C7FD" w14:textId="77777777" w:rsidR="005008E8" w:rsidRPr="005C0B55" w:rsidRDefault="005008E8" w:rsidP="00DD63B2">
            <w:pPr>
              <w:spacing w:line="240" w:lineRule="auto"/>
              <w:jc w:val="center"/>
              <w:rPr>
                <w:rFonts w:ascii="Browallia New" w:hAnsi="Browallia New" w:cs="Browallia New"/>
                <w:sz w:val="23"/>
                <w:szCs w:val="23"/>
              </w:rPr>
            </w:pPr>
          </w:p>
        </w:tc>
        <w:tc>
          <w:tcPr>
            <w:tcW w:w="797" w:type="dxa"/>
            <w:tcBorders>
              <w:top w:val="single" w:sz="4" w:space="0" w:color="auto"/>
              <w:left w:val="nil"/>
              <w:bottom w:val="single" w:sz="4" w:space="0" w:color="auto"/>
              <w:right w:val="nil"/>
            </w:tcBorders>
            <w:hideMark/>
          </w:tcPr>
          <w:p w14:paraId="6AEF0B3A" w14:textId="38D1165A" w:rsidR="005008E8" w:rsidRPr="005C0B55" w:rsidRDefault="005008E8" w:rsidP="00DD63B2">
            <w:pPr>
              <w:spacing w:line="240" w:lineRule="auto"/>
              <w:jc w:val="center"/>
              <w:rPr>
                <w:rFonts w:ascii="Browallia New" w:hAnsi="Browallia New" w:cs="Browallia New"/>
                <w:sz w:val="23"/>
                <w:szCs w:val="23"/>
                <w:lang w:val="en-GB"/>
              </w:rPr>
            </w:pPr>
            <w:r w:rsidRPr="005C0B55">
              <w:rPr>
                <w:rFonts w:ascii="Browallia New" w:hAnsi="Browallia New" w:cs="Browallia New"/>
                <w:sz w:val="23"/>
                <w:szCs w:val="23"/>
              </w:rPr>
              <w:t>25</w:t>
            </w:r>
            <w:r w:rsidR="00C40522" w:rsidRPr="005C0B55">
              <w:rPr>
                <w:rFonts w:ascii="Browallia New" w:hAnsi="Browallia New" w:cs="Browallia New"/>
                <w:sz w:val="23"/>
                <w:szCs w:val="23"/>
              </w:rPr>
              <w:t>6</w:t>
            </w:r>
            <w:r w:rsidR="00405E43" w:rsidRPr="005C0B55">
              <w:rPr>
                <w:rFonts w:ascii="Browallia New" w:hAnsi="Browallia New" w:cs="Browallia New"/>
                <w:sz w:val="23"/>
                <w:szCs w:val="23"/>
              </w:rPr>
              <w:t>4</w:t>
            </w:r>
          </w:p>
        </w:tc>
        <w:tc>
          <w:tcPr>
            <w:tcW w:w="142" w:type="dxa"/>
            <w:tcBorders>
              <w:top w:val="single" w:sz="4" w:space="0" w:color="auto"/>
              <w:left w:val="nil"/>
              <w:bottom w:val="nil"/>
              <w:right w:val="nil"/>
            </w:tcBorders>
          </w:tcPr>
          <w:p w14:paraId="6F8E937F" w14:textId="77777777" w:rsidR="005008E8" w:rsidRPr="005C0B55" w:rsidRDefault="005008E8" w:rsidP="00DD63B2">
            <w:pPr>
              <w:spacing w:line="240" w:lineRule="auto"/>
              <w:jc w:val="center"/>
              <w:rPr>
                <w:rFonts w:ascii="Browallia New" w:hAnsi="Browallia New" w:cs="Browallia New"/>
                <w:sz w:val="23"/>
                <w:szCs w:val="23"/>
              </w:rPr>
            </w:pPr>
          </w:p>
        </w:tc>
        <w:tc>
          <w:tcPr>
            <w:tcW w:w="709" w:type="dxa"/>
            <w:tcBorders>
              <w:top w:val="single" w:sz="4" w:space="0" w:color="auto"/>
              <w:left w:val="nil"/>
              <w:bottom w:val="single" w:sz="4" w:space="0" w:color="auto"/>
              <w:right w:val="nil"/>
            </w:tcBorders>
            <w:hideMark/>
          </w:tcPr>
          <w:p w14:paraId="4BBD70D6" w14:textId="3DF3538E"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lang w:val="en-GB"/>
              </w:rPr>
              <w:t>25</w:t>
            </w:r>
            <w:r w:rsidR="00927021" w:rsidRPr="005C0B55">
              <w:rPr>
                <w:rFonts w:ascii="Browallia New" w:hAnsi="Browallia New" w:cs="Browallia New"/>
                <w:sz w:val="23"/>
                <w:szCs w:val="23"/>
                <w:lang w:val="en-GB"/>
              </w:rPr>
              <w:t>6</w:t>
            </w:r>
            <w:r w:rsidR="00405E43" w:rsidRPr="005C0B55">
              <w:rPr>
                <w:rFonts w:ascii="Browallia New" w:hAnsi="Browallia New" w:cs="Browallia New"/>
                <w:sz w:val="23"/>
                <w:szCs w:val="23"/>
                <w:lang w:val="en-GB"/>
              </w:rPr>
              <w:t>3</w:t>
            </w:r>
          </w:p>
        </w:tc>
        <w:tc>
          <w:tcPr>
            <w:tcW w:w="128" w:type="dxa"/>
          </w:tcPr>
          <w:p w14:paraId="3D9EABC4"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Borders>
              <w:top w:val="nil"/>
              <w:left w:val="nil"/>
              <w:bottom w:val="single" w:sz="4" w:space="0" w:color="auto"/>
              <w:right w:val="nil"/>
            </w:tcBorders>
            <w:hideMark/>
          </w:tcPr>
          <w:p w14:paraId="0B3058DF"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ลักษณะธุรกิจ</w:t>
            </w:r>
          </w:p>
        </w:tc>
      </w:tr>
      <w:tr w:rsidR="005008E8" w:rsidRPr="002961B6" w14:paraId="175B70BA" w14:textId="77777777" w:rsidTr="005C0B55">
        <w:tc>
          <w:tcPr>
            <w:tcW w:w="2556" w:type="dxa"/>
            <w:tcBorders>
              <w:top w:val="single" w:sz="4" w:space="0" w:color="auto"/>
              <w:left w:val="nil"/>
              <w:bottom w:val="nil"/>
              <w:right w:val="nil"/>
            </w:tcBorders>
          </w:tcPr>
          <w:p w14:paraId="7405594E" w14:textId="77777777" w:rsidR="005008E8" w:rsidRPr="005C0B55" w:rsidRDefault="005008E8" w:rsidP="00DD63B2">
            <w:pPr>
              <w:tabs>
                <w:tab w:val="left" w:pos="360"/>
              </w:tabs>
              <w:spacing w:line="240" w:lineRule="auto"/>
              <w:ind w:left="252" w:hanging="252"/>
              <w:jc w:val="thaiDistribute"/>
              <w:rPr>
                <w:rFonts w:ascii="Browallia New" w:hAnsi="Browallia New" w:cs="Browallia New"/>
                <w:sz w:val="23"/>
                <w:szCs w:val="23"/>
                <w:u w:val="single"/>
              </w:rPr>
            </w:pPr>
          </w:p>
        </w:tc>
        <w:tc>
          <w:tcPr>
            <w:tcW w:w="180" w:type="dxa"/>
          </w:tcPr>
          <w:p w14:paraId="0C3FFE0D"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096" w:type="dxa"/>
            <w:tcBorders>
              <w:top w:val="single" w:sz="4" w:space="0" w:color="auto"/>
              <w:left w:val="nil"/>
              <w:bottom w:val="nil"/>
              <w:right w:val="nil"/>
            </w:tcBorders>
          </w:tcPr>
          <w:p w14:paraId="0E01DDD1"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95" w:type="dxa"/>
          </w:tcPr>
          <w:p w14:paraId="78A74B07"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97" w:type="dxa"/>
            <w:tcBorders>
              <w:top w:val="single" w:sz="4" w:space="0" w:color="auto"/>
              <w:left w:val="nil"/>
              <w:bottom w:val="nil"/>
              <w:right w:val="nil"/>
            </w:tcBorders>
          </w:tcPr>
          <w:p w14:paraId="44F63CE9"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42" w:type="dxa"/>
          </w:tcPr>
          <w:p w14:paraId="358B89BE"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09" w:type="dxa"/>
            <w:tcBorders>
              <w:top w:val="single" w:sz="4" w:space="0" w:color="auto"/>
              <w:left w:val="nil"/>
              <w:bottom w:val="nil"/>
              <w:right w:val="nil"/>
            </w:tcBorders>
          </w:tcPr>
          <w:p w14:paraId="4530025C"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28" w:type="dxa"/>
          </w:tcPr>
          <w:p w14:paraId="5DD75012"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3368" w:type="dxa"/>
            <w:tcBorders>
              <w:top w:val="single" w:sz="4" w:space="0" w:color="auto"/>
              <w:left w:val="nil"/>
              <w:bottom w:val="nil"/>
              <w:right w:val="nil"/>
            </w:tcBorders>
          </w:tcPr>
          <w:p w14:paraId="2827BBC6" w14:textId="77777777" w:rsidR="005008E8" w:rsidRPr="005C0B55" w:rsidRDefault="005008E8" w:rsidP="00DD63B2">
            <w:pPr>
              <w:tabs>
                <w:tab w:val="left" w:pos="360"/>
              </w:tabs>
              <w:spacing w:line="240" w:lineRule="auto"/>
              <w:ind w:left="211" w:hanging="211"/>
              <w:rPr>
                <w:rFonts w:ascii="Browallia New" w:hAnsi="Browallia New" w:cs="Browallia New"/>
                <w:sz w:val="23"/>
                <w:szCs w:val="23"/>
              </w:rPr>
            </w:pPr>
          </w:p>
        </w:tc>
      </w:tr>
      <w:tr w:rsidR="00186AD1" w:rsidRPr="002961B6" w14:paraId="10E6FC19" w14:textId="77777777" w:rsidTr="005C0B55">
        <w:tc>
          <w:tcPr>
            <w:tcW w:w="2556" w:type="dxa"/>
          </w:tcPr>
          <w:p w14:paraId="2A004239" w14:textId="77777777" w:rsidR="00186AD1" w:rsidRPr="005C0B55" w:rsidRDefault="00186AD1" w:rsidP="00186AD1">
            <w:pPr>
              <w:tabs>
                <w:tab w:val="left" w:pos="360"/>
              </w:tabs>
              <w:spacing w:line="240" w:lineRule="auto"/>
              <w:ind w:left="252" w:hanging="252"/>
              <w:rPr>
                <w:rFonts w:ascii="Browallia New" w:hAnsi="Browallia New" w:cs="Browallia New"/>
                <w:sz w:val="23"/>
                <w:szCs w:val="23"/>
              </w:rPr>
            </w:pPr>
            <w:r w:rsidRPr="005C0B55">
              <w:rPr>
                <w:rFonts w:ascii="Browallia New" w:hAnsi="Browallia New" w:cs="Browallia New"/>
                <w:sz w:val="23"/>
                <w:szCs w:val="23"/>
                <w:cs/>
              </w:rPr>
              <w:t>บริษัท นีสเทิร์น สตีล จำกัด</w:t>
            </w:r>
          </w:p>
          <w:p w14:paraId="66F95674" w14:textId="77777777" w:rsidR="00186AD1" w:rsidRPr="005C0B55" w:rsidRDefault="00186AD1" w:rsidP="00186AD1">
            <w:pPr>
              <w:tabs>
                <w:tab w:val="left" w:pos="360"/>
              </w:tabs>
              <w:spacing w:line="240" w:lineRule="auto"/>
              <w:ind w:left="252" w:hanging="252"/>
              <w:rPr>
                <w:rFonts w:ascii="Browallia New" w:hAnsi="Browallia New" w:cs="Browallia New"/>
                <w:sz w:val="23"/>
                <w:szCs w:val="23"/>
                <w:lang w:val="en-GB"/>
              </w:rPr>
            </w:pPr>
          </w:p>
        </w:tc>
        <w:tc>
          <w:tcPr>
            <w:tcW w:w="180" w:type="dxa"/>
          </w:tcPr>
          <w:p w14:paraId="0676808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0B2C789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441B9E7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7299F724" w14:textId="3D665DD7"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99.99</w:t>
            </w:r>
          </w:p>
        </w:tc>
        <w:tc>
          <w:tcPr>
            <w:tcW w:w="142" w:type="dxa"/>
          </w:tcPr>
          <w:p w14:paraId="17AB12B9"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18F9F363"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47FAEEF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00AD3C17" w14:textId="3F7010FE"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รับจ้างผลิตเหล็ก</w:t>
            </w:r>
            <w:r w:rsidR="00777587"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00325306"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เหล็กแผ่น เหล็กตัวซี และ</w:t>
            </w:r>
            <w:r w:rsidR="00EF56E9" w:rsidRPr="005C0B55">
              <w:rPr>
                <w:rFonts w:ascii="Browallia New" w:hAnsi="Browallia New" w:cs="Browallia New" w:hint="cs"/>
                <w:sz w:val="23"/>
                <w:szCs w:val="23"/>
                <w:cs/>
              </w:rPr>
              <w:t>ลวด</w:t>
            </w:r>
            <w:r w:rsidRPr="005C0B55">
              <w:rPr>
                <w:rFonts w:ascii="Browallia New" w:hAnsi="Browallia New" w:cs="Browallia New"/>
                <w:sz w:val="23"/>
                <w:szCs w:val="23"/>
                <w:cs/>
              </w:rPr>
              <w:t>ตะแกรง</w:t>
            </w:r>
            <w:r w:rsidR="00EF56E9" w:rsidRPr="005C0B55">
              <w:rPr>
                <w:rFonts w:ascii="Browallia New" w:hAnsi="Browallia New" w:cs="Browallia New" w:hint="cs"/>
                <w:sz w:val="23"/>
                <w:szCs w:val="23"/>
                <w:cs/>
              </w:rPr>
              <w:t>เหล็ก</w:t>
            </w:r>
            <w:r w:rsidRPr="005C0B55">
              <w:rPr>
                <w:rFonts w:ascii="Browallia New" w:hAnsi="Browallia New" w:cs="Browallia New"/>
                <w:sz w:val="23"/>
                <w:szCs w:val="23"/>
                <w:cs/>
              </w:rPr>
              <w:t xml:space="preserve"> </w:t>
            </w:r>
          </w:p>
        </w:tc>
      </w:tr>
      <w:tr w:rsidR="00186AD1" w:rsidRPr="002961B6" w14:paraId="301A7616" w14:textId="77777777" w:rsidTr="005C0B55">
        <w:tc>
          <w:tcPr>
            <w:tcW w:w="2556" w:type="dxa"/>
            <w:hideMark/>
          </w:tcPr>
          <w:p w14:paraId="08621857" w14:textId="77777777" w:rsidR="00186AD1" w:rsidRPr="005C0B55" w:rsidRDefault="00186AD1" w:rsidP="00186AD1">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 xml:space="preserve">บริษัท เมกก้า ทรานส์แอนด์โลจิส จำกัด </w:t>
            </w:r>
          </w:p>
        </w:tc>
        <w:tc>
          <w:tcPr>
            <w:tcW w:w="180" w:type="dxa"/>
          </w:tcPr>
          <w:p w14:paraId="364C64A3"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2BBD84B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20983067"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09859871" w14:textId="5A10DDEF"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99.99</w:t>
            </w:r>
          </w:p>
        </w:tc>
        <w:tc>
          <w:tcPr>
            <w:tcW w:w="142" w:type="dxa"/>
          </w:tcPr>
          <w:p w14:paraId="6535E34B"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F5D8F95"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235A3114"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56199FF6" w14:textId="09FF075E"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ประกอบธุรกิจเกี่ยวกับรับจ้างขนส่งและขนถ่าย</w:t>
            </w:r>
            <w:r w:rsidR="005C0B55">
              <w:rPr>
                <w:rFonts w:ascii="Browallia New" w:hAnsi="Browallia New" w:cs="Browallia New"/>
                <w:spacing w:val="-6"/>
                <w:sz w:val="23"/>
                <w:szCs w:val="23"/>
                <w:cs/>
              </w:rPr>
              <w:br/>
            </w:r>
            <w:r w:rsidRPr="005C0B55">
              <w:rPr>
                <w:rFonts w:ascii="Browallia New" w:hAnsi="Browallia New" w:cs="Browallia New"/>
                <w:spacing w:val="-6"/>
                <w:sz w:val="23"/>
                <w:szCs w:val="23"/>
                <w:cs/>
              </w:rPr>
              <w:t>สินค้า</w:t>
            </w:r>
            <w:r w:rsidR="00762F50" w:rsidRPr="005C0B55">
              <w:rPr>
                <w:rFonts w:ascii="Browallia New" w:hAnsi="Browallia New" w:cs="Browallia New" w:hint="cs"/>
                <w:spacing w:val="-6"/>
                <w:sz w:val="23"/>
                <w:szCs w:val="23"/>
                <w:cs/>
              </w:rPr>
              <w:t>หนัก</w:t>
            </w:r>
            <w:r w:rsidRPr="005C0B55">
              <w:rPr>
                <w:rFonts w:ascii="Browallia New" w:hAnsi="Browallia New" w:cs="Browallia New"/>
                <w:sz w:val="23"/>
                <w:szCs w:val="23"/>
                <w:cs/>
              </w:rPr>
              <w:t xml:space="preserve"> </w:t>
            </w:r>
          </w:p>
        </w:tc>
      </w:tr>
      <w:tr w:rsidR="00186AD1" w:rsidRPr="002961B6" w14:paraId="28D923EF" w14:textId="77777777" w:rsidTr="005C0B55">
        <w:tc>
          <w:tcPr>
            <w:tcW w:w="2556" w:type="dxa"/>
            <w:hideMark/>
          </w:tcPr>
          <w:p w14:paraId="0230FC0B" w14:textId="77777777" w:rsidR="00186AD1" w:rsidRPr="005C0B55" w:rsidRDefault="00186AD1" w:rsidP="00186AD1">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แกรนด์อุตสาหกรรมเหล็กรูปพรรณ จำกัด</w:t>
            </w:r>
          </w:p>
        </w:tc>
        <w:tc>
          <w:tcPr>
            <w:tcW w:w="180" w:type="dxa"/>
          </w:tcPr>
          <w:p w14:paraId="2C41E18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7674CB7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ลาว</w:t>
            </w:r>
          </w:p>
        </w:tc>
        <w:tc>
          <w:tcPr>
            <w:tcW w:w="195" w:type="dxa"/>
          </w:tcPr>
          <w:p w14:paraId="79AF38A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521E1C97" w14:textId="77E68F86"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97.11</w:t>
            </w:r>
          </w:p>
        </w:tc>
        <w:tc>
          <w:tcPr>
            <w:tcW w:w="142" w:type="dxa"/>
          </w:tcPr>
          <w:p w14:paraId="683B9B4E"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1C1DFFE" w14:textId="25E1061D"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28" w:type="dxa"/>
          </w:tcPr>
          <w:p w14:paraId="15BAF94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40F8EE42" w14:textId="3C2D61BB"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cs/>
              </w:rPr>
            </w:pPr>
            <w:r w:rsidRPr="005C0B55">
              <w:rPr>
                <w:rFonts w:ascii="Browallia New" w:hAnsi="Browallia New" w:cs="Browallia New"/>
                <w:spacing w:val="-6"/>
                <w:sz w:val="23"/>
                <w:szCs w:val="23"/>
                <w:cs/>
              </w:rPr>
              <w:t xml:space="preserve"> ผลิตและจำหน่ายเหล็ก</w:t>
            </w:r>
            <w:r w:rsidR="00325306"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00325306"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 xml:space="preserve">เหล็กแผ่น และเหล็กตัวซี </w:t>
            </w:r>
            <w:r w:rsidR="00AF0872" w:rsidRPr="005C0B55">
              <w:rPr>
                <w:rFonts w:ascii="Browallia New" w:hAnsi="Browallia New" w:cs="Browallia New" w:hint="cs"/>
                <w:sz w:val="23"/>
                <w:szCs w:val="23"/>
                <w:cs/>
              </w:rPr>
              <w:t>รวมทั้งจัดหาผลิตภัณฑ์เหล็กเพื่อจำหน่าย</w:t>
            </w:r>
          </w:p>
        </w:tc>
      </w:tr>
    </w:tbl>
    <w:p w14:paraId="7B3DE58F" w14:textId="533AD89A" w:rsidR="002906EB" w:rsidRDefault="0029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D444604" w14:textId="28C7275D" w:rsidR="002D46CA" w:rsidRPr="002961B6" w:rsidRDefault="002D46CA" w:rsidP="009E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32"/>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0AC4364F" w:rsidR="008C5A4B" w:rsidRPr="002961B6" w:rsidRDefault="002D46CA" w:rsidP="009E01C6">
      <w:pPr>
        <w:tabs>
          <w:tab w:val="clear" w:pos="227"/>
          <w:tab w:val="clear" w:pos="454"/>
          <w:tab w:val="clear" w:pos="680"/>
          <w:tab w:val="left" w:pos="1080"/>
        </w:tabs>
        <w:spacing w:line="240" w:lineRule="auto"/>
        <w:ind w:left="432"/>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0F94A3D3" w14:textId="54484F9B" w:rsidR="00CB110C" w:rsidRDefault="00CB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2F2B03C0" w14:textId="77777777" w:rsidR="00FD6299"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2AED3227" w14:textId="77777777" w:rsidR="00FD6299"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56F14FD4" w14:textId="77777777" w:rsidR="00FD6299"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7880EF1F" w14:textId="77777777" w:rsidR="00FD6299"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2AC337CA" w14:textId="77777777" w:rsidR="00FD6299"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1BA2753C" w14:textId="77777777" w:rsidR="00FD6299" w:rsidRPr="00440ACD" w:rsidRDefault="00FD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4803879A" w14:textId="2B419F9A" w:rsidR="002B3F68" w:rsidRPr="00754FBB" w:rsidRDefault="002B3F68"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754FBB">
        <w:rPr>
          <w:rFonts w:ascii="Browallia New" w:hAnsi="Browallia New" w:cs="Browallia New"/>
          <w:b/>
          <w:bCs/>
          <w:color w:val="auto"/>
          <w:sz w:val="28"/>
          <w:szCs w:val="28"/>
          <w:cs/>
        </w:rPr>
        <w:t>รายการกับบุคคลและบริษัทที่เกี่ยวข้องกัน</w:t>
      </w:r>
    </w:p>
    <w:p w14:paraId="4A75F03E" w14:textId="77777777" w:rsidR="002B3F68" w:rsidRPr="00440AC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1BE717EE" w14:textId="7945E8F5"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D858C00" w14:textId="77777777" w:rsidR="00D37F7D" w:rsidRPr="00440ACD" w:rsidRDefault="00D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5A108DE6" w14:textId="52AADBA2"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443E4F" w:rsidRDefault="00EB01CD" w:rsidP="00DD63B2">
      <w:pPr>
        <w:spacing w:line="240" w:lineRule="auto"/>
        <w:ind w:left="426"/>
        <w:jc w:val="thaiDistribute"/>
        <w:rPr>
          <w:rFonts w:ascii="Browallia New" w:hAnsi="Browallia New" w:cs="Browallia New"/>
          <w:sz w:val="16"/>
          <w:szCs w:val="16"/>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76876868"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1A497483" w14:textId="77777777" w:rsidR="00DA28AC"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43BD61BB" w14:textId="7FDB4741" w:rsidR="002B3F68"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535B17D4"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8ADF223"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2B9A4AB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59304F53"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2D6019FD"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5AD1DBE5"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5C0B55" w:rsidRDefault="00907B34" w:rsidP="00DD63B2">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w:t>
            </w:r>
            <w:r w:rsidR="00863732" w:rsidRPr="005C0B55">
              <w:rPr>
                <w:rFonts w:ascii="Browallia New" w:hAnsi="Browallia New" w:cs="Browallia New"/>
                <w:i/>
                <w:iCs/>
                <w:sz w:val="23"/>
                <w:szCs w:val="23"/>
                <w:cs/>
              </w:rPr>
              <w:t>ที่เกี่ยวข้องกัน</w:t>
            </w:r>
          </w:p>
        </w:tc>
        <w:tc>
          <w:tcPr>
            <w:tcW w:w="270" w:type="dxa"/>
            <w:tcBorders>
              <w:top w:val="nil"/>
              <w:left w:val="nil"/>
              <w:bottom w:val="nil"/>
              <w:right w:val="nil"/>
            </w:tcBorders>
            <w:vAlign w:val="bottom"/>
          </w:tcPr>
          <w:p w14:paraId="1D1B35BA"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7E8DD3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7B7A524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EB25CF5"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345607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07928662"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A063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พนิชสวัสดิ์ จำกัด</w:t>
            </w:r>
          </w:p>
        </w:tc>
        <w:tc>
          <w:tcPr>
            <w:tcW w:w="270" w:type="dxa"/>
            <w:tcBorders>
              <w:top w:val="nil"/>
              <w:left w:val="nil"/>
              <w:bottom w:val="nil"/>
              <w:right w:val="nil"/>
            </w:tcBorders>
            <w:vAlign w:val="bottom"/>
          </w:tcPr>
          <w:p w14:paraId="60E9C3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3014F8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4548F1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021C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ยูไนเต็ด สตีล ไพพ์ จำกัด</w:t>
            </w:r>
          </w:p>
        </w:tc>
        <w:tc>
          <w:tcPr>
            <w:tcW w:w="270" w:type="dxa"/>
            <w:tcBorders>
              <w:top w:val="nil"/>
              <w:left w:val="nil"/>
              <w:bottom w:val="nil"/>
              <w:right w:val="nil"/>
            </w:tcBorders>
            <w:vAlign w:val="bottom"/>
          </w:tcPr>
          <w:p w14:paraId="5EB2D5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DC14C7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4B9FBBD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F5E093"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0766F8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63E2B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6FE0F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B9FCD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32EDF19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D5B373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629D6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53EA4C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0498BDCF" w14:textId="77777777" w:rsidTr="007D5C40">
        <w:trPr>
          <w:cantSplit/>
          <w:trHeight w:hRule="exact" w:val="216"/>
        </w:trPr>
        <w:tc>
          <w:tcPr>
            <w:tcW w:w="3260" w:type="dxa"/>
            <w:tcBorders>
              <w:top w:val="nil"/>
              <w:left w:val="nil"/>
              <w:bottom w:val="nil"/>
              <w:right w:val="nil"/>
            </w:tcBorders>
            <w:noWrap/>
          </w:tcPr>
          <w:p w14:paraId="70A3AAB5"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51D8DAF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755F1D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72C1F2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2B3BE4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5C0B55" w:rsidRDefault="00D80E09" w:rsidP="00DD63B2">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5C23E09E"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76D001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BAA35E5"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BE2787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DA28AC" w:rsidRPr="002961B6" w14:paraId="25B8081D" w14:textId="77777777" w:rsidTr="007D5C40">
        <w:trPr>
          <w:cantSplit/>
          <w:trHeight w:hRule="exact" w:val="216"/>
        </w:trPr>
        <w:tc>
          <w:tcPr>
            <w:tcW w:w="3260" w:type="dxa"/>
            <w:tcBorders>
              <w:top w:val="nil"/>
              <w:left w:val="nil"/>
              <w:bottom w:val="nil"/>
              <w:right w:val="nil"/>
            </w:tcBorders>
            <w:noWrap/>
          </w:tcPr>
          <w:p w14:paraId="3F84847F" w14:textId="77777777" w:rsidR="00DA28AC" w:rsidRPr="005C0B55" w:rsidRDefault="00DA28AC" w:rsidP="00DD63B2">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9DBDD5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2C65CD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6EE3A97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EE86D5B"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5C0B55" w:rsidRDefault="00D80E09" w:rsidP="00DA28AC">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1EF1607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D0F3AE2" w14:textId="49DFB5F9" w:rsidR="00DA28AC"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3C52AEA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B03A34C" w14:textId="77777777" w:rsidR="00D80E09"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40883DBC" w14:textId="77777777" w:rsidR="00AC3AEF" w:rsidRDefault="00AC3A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798A0FAC"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443E4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0A9A53AA"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5216A6" w:rsidRPr="002961B6" w14:paraId="55D1592A" w14:textId="77777777" w:rsidTr="00702DF2">
        <w:tc>
          <w:tcPr>
            <w:tcW w:w="4677" w:type="dxa"/>
          </w:tcPr>
          <w:p w14:paraId="01C64CB3" w14:textId="15BDFACC" w:rsidR="005216A6" w:rsidRPr="002961B6" w:rsidRDefault="005216A6"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2F7926C6" w14:textId="3E186010" w:rsidR="005216A6" w:rsidRPr="002961B6" w:rsidRDefault="006F42B5"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028C72B8" w14:textId="768B9286" w:rsidR="00BC5998" w:rsidRDefault="00BC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A7CCCB" w14:textId="666522D5"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405E43">
        <w:rPr>
          <w:rFonts w:ascii="Browallia New" w:hAnsi="Browallia New" w:cs="Browallia New"/>
          <w:sz w:val="28"/>
          <w:szCs w:val="28"/>
          <w:lang w:val="en-GB"/>
        </w:rPr>
        <w:t>4</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405E43">
        <w:rPr>
          <w:rFonts w:ascii="Browallia New" w:hAnsi="Browallia New" w:cs="Browallia New"/>
          <w:sz w:val="28"/>
          <w:szCs w:val="28"/>
          <w:lang w:val="en-GB"/>
        </w:rPr>
        <w:t>3</w:t>
      </w:r>
      <w:r w:rsidRPr="002961B6">
        <w:rPr>
          <w:rFonts w:ascii="Browallia New" w:hAnsi="Browallia New" w:cs="Browallia New"/>
          <w:sz w:val="28"/>
          <w:szCs w:val="28"/>
          <w:cs/>
        </w:rPr>
        <w:t xml:space="preserve"> มีดังนี้</w:t>
      </w:r>
    </w:p>
    <w:p w14:paraId="276849E9" w14:textId="77777777" w:rsidR="002B3F68" w:rsidRPr="00FE462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05E43" w:rsidRPr="002961B6" w14:paraId="548743AF" w14:textId="77777777" w:rsidTr="00FD67DB">
        <w:trPr>
          <w:cantSplit/>
          <w:tblHeader/>
        </w:trPr>
        <w:tc>
          <w:tcPr>
            <w:tcW w:w="3542" w:type="dxa"/>
          </w:tcPr>
          <w:p w14:paraId="6AA8A4C3" w14:textId="77777777" w:rsidR="00405E43" w:rsidRPr="002961B6" w:rsidRDefault="00405E43" w:rsidP="00405E43">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121DAE7B"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4</w:t>
            </w:r>
          </w:p>
        </w:tc>
        <w:tc>
          <w:tcPr>
            <w:tcW w:w="243" w:type="dxa"/>
            <w:tcBorders>
              <w:top w:val="single" w:sz="4" w:space="0" w:color="auto"/>
            </w:tcBorders>
            <w:vAlign w:val="bottom"/>
          </w:tcPr>
          <w:p w14:paraId="55C8B9AA"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0B2BD7CF"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63</w:t>
            </w:r>
          </w:p>
        </w:tc>
        <w:tc>
          <w:tcPr>
            <w:tcW w:w="236" w:type="dxa"/>
            <w:vAlign w:val="bottom"/>
          </w:tcPr>
          <w:p w14:paraId="3ACC848A"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3D0249AE" w:rsidR="00405E43" w:rsidRPr="002961B6" w:rsidRDefault="00405E43" w:rsidP="00405E43">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4</w:t>
            </w:r>
          </w:p>
        </w:tc>
        <w:tc>
          <w:tcPr>
            <w:tcW w:w="254" w:type="dxa"/>
            <w:tcBorders>
              <w:top w:val="single" w:sz="4" w:space="0" w:color="auto"/>
            </w:tcBorders>
            <w:vAlign w:val="bottom"/>
          </w:tcPr>
          <w:p w14:paraId="12E802D9"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4D506B8D"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63</w:t>
            </w:r>
          </w:p>
        </w:tc>
      </w:tr>
      <w:tr w:rsidR="00E663B7" w:rsidRPr="002961B6" w14:paraId="40C44E1B" w14:textId="77777777" w:rsidTr="00FD67DB">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C1772" w:rsidRPr="002961B6" w14:paraId="50D8BF47" w14:textId="77777777" w:rsidTr="00FD67DB">
        <w:trPr>
          <w:cantSplit/>
          <w:trHeight w:val="123"/>
        </w:trPr>
        <w:tc>
          <w:tcPr>
            <w:tcW w:w="3542" w:type="dxa"/>
            <w:vAlign w:val="bottom"/>
          </w:tcPr>
          <w:p w14:paraId="7B060181" w14:textId="77777777" w:rsidR="00AC1772" w:rsidRPr="002961B6" w:rsidRDefault="00AC1772" w:rsidP="00A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79B83DEE" w:rsidR="00AC1772"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AC1772" w:rsidRPr="002961B6" w:rsidRDefault="00AC1772" w:rsidP="00A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47B49C9C" w:rsidR="00AC1772"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AC1772" w:rsidRPr="002961B6" w:rsidRDefault="00AC1772" w:rsidP="00A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7DD53602" w14:textId="56F7D733" w:rsidR="00AC1772"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56,077</w:t>
            </w:r>
          </w:p>
        </w:tc>
        <w:tc>
          <w:tcPr>
            <w:tcW w:w="254" w:type="dxa"/>
          </w:tcPr>
          <w:p w14:paraId="7785E2FC" w14:textId="77777777" w:rsidR="00AC1772" w:rsidRPr="002961B6" w:rsidRDefault="00AC1772" w:rsidP="00A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1ED7B661" w:rsidR="00AC1772"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51,331</w:t>
            </w:r>
          </w:p>
        </w:tc>
      </w:tr>
      <w:tr w:rsidR="003C4386" w:rsidRPr="002961B6" w14:paraId="6D301169" w14:textId="77777777" w:rsidTr="00FD67DB">
        <w:trPr>
          <w:cantSplit/>
        </w:trPr>
        <w:tc>
          <w:tcPr>
            <w:tcW w:w="3542" w:type="dxa"/>
            <w:vAlign w:val="bottom"/>
          </w:tcPr>
          <w:p w14:paraId="262ED685"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6DD2DC8C" w:rsidR="003C4386"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43" w:type="dxa"/>
          </w:tcPr>
          <w:p w14:paraId="0836AED5"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1296AE89"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6F0DE2"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22746E65" w14:textId="7D07B4F0"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37,385</w:t>
            </w:r>
          </w:p>
        </w:tc>
        <w:tc>
          <w:tcPr>
            <w:tcW w:w="254" w:type="dxa"/>
          </w:tcPr>
          <w:p w14:paraId="67BBE39E"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72139AA8"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3C4386" w:rsidRPr="002961B6" w14:paraId="1EE02FDF" w14:textId="77777777" w:rsidTr="00FD67DB">
        <w:trPr>
          <w:cantSplit/>
        </w:trPr>
        <w:tc>
          <w:tcPr>
            <w:tcW w:w="3542" w:type="dxa"/>
            <w:vAlign w:val="bottom"/>
          </w:tcPr>
          <w:p w14:paraId="6818DFE7" w14:textId="6A6C0BC5"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4D63D48E" w:rsidR="003C4386" w:rsidRPr="002961B6" w:rsidRDefault="00AC1772" w:rsidP="00AC1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43" w:type="dxa"/>
          </w:tcPr>
          <w:p w14:paraId="056C3A67"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38FED5E0"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124FEF12"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vAlign w:val="bottom"/>
          </w:tcPr>
          <w:p w14:paraId="1F93418F" w14:textId="2BB54D3B"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93,462</w:t>
            </w:r>
          </w:p>
        </w:tc>
        <w:tc>
          <w:tcPr>
            <w:tcW w:w="254" w:type="dxa"/>
          </w:tcPr>
          <w:p w14:paraId="6F46D161"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4312803F" w:rsidR="003C4386" w:rsidRPr="002961B6" w:rsidRDefault="003C4386" w:rsidP="003C43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51,331</w:t>
            </w:r>
          </w:p>
        </w:tc>
      </w:tr>
      <w:tr w:rsidR="003C4386" w:rsidRPr="002961B6" w14:paraId="13BCB2F8" w14:textId="77777777" w:rsidTr="00E0435E">
        <w:trPr>
          <w:cantSplit/>
          <w:trHeight w:hRule="exact" w:val="315"/>
        </w:trPr>
        <w:tc>
          <w:tcPr>
            <w:tcW w:w="3542" w:type="dxa"/>
            <w:vAlign w:val="bottom"/>
          </w:tcPr>
          <w:p w14:paraId="19993EE7"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0FFD6586"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C4386" w:rsidRPr="002961B6" w14:paraId="62878FB2" w14:textId="77777777" w:rsidTr="00FD67DB">
        <w:trPr>
          <w:cantSplit/>
        </w:trPr>
        <w:tc>
          <w:tcPr>
            <w:tcW w:w="3542" w:type="dxa"/>
            <w:vAlign w:val="bottom"/>
          </w:tcPr>
          <w:p w14:paraId="492A8ED6" w14:textId="260C8EED"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00B6912C"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D03950B"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5686F6E" w14:textId="77777777" w:rsidR="003C4386" w:rsidRPr="002961B6" w:rsidRDefault="003C4386"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1543E" w:rsidRPr="002961B6" w14:paraId="7802E437" w14:textId="77777777" w:rsidTr="00FD67DB">
        <w:trPr>
          <w:cantSplit/>
        </w:trPr>
        <w:tc>
          <w:tcPr>
            <w:tcW w:w="3542" w:type="dxa"/>
            <w:vAlign w:val="bottom"/>
          </w:tcPr>
          <w:p w14:paraId="548D4BF6" w14:textId="4AD3CFBF"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4BA7F9A7"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6215AFB"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8AC0475"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A33DBF7"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28A55F2"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00FD5C5"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A88AA87" w14:textId="77777777" w:rsidR="0091543E" w:rsidRPr="002961B6" w:rsidRDefault="0091543E" w:rsidP="003C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40D09" w:rsidRPr="002961B6" w14:paraId="31EFE829" w14:textId="77777777" w:rsidTr="000159EC">
        <w:trPr>
          <w:cantSplit/>
        </w:trPr>
        <w:tc>
          <w:tcPr>
            <w:tcW w:w="3542" w:type="dxa"/>
            <w:vAlign w:val="bottom"/>
          </w:tcPr>
          <w:p w14:paraId="05A09D79" w14:textId="1B5523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7DC5DD75" w14:textId="398A52B0"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6D902B2B"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711901"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0D90A69" w14:textId="4D2626BE"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17,415</w:t>
            </w:r>
          </w:p>
        </w:tc>
        <w:tc>
          <w:tcPr>
            <w:tcW w:w="254" w:type="dxa"/>
          </w:tcPr>
          <w:p w14:paraId="5171502F"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380068FB"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32,802</w:t>
            </w:r>
          </w:p>
        </w:tc>
      </w:tr>
      <w:tr w:rsidR="00040D09" w:rsidRPr="002961B6" w14:paraId="59C2937E" w14:textId="77777777" w:rsidTr="000159EC">
        <w:trPr>
          <w:cantSplit/>
          <w:trHeight w:hRule="exact" w:val="333"/>
        </w:trPr>
        <w:tc>
          <w:tcPr>
            <w:tcW w:w="3542" w:type="dxa"/>
            <w:vAlign w:val="bottom"/>
          </w:tcPr>
          <w:p w14:paraId="5BAA38CC"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2C51DB07"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4F2ABC"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40D09" w:rsidRPr="002961B6" w14:paraId="54A8059A" w14:textId="77777777" w:rsidTr="00FD67DB">
        <w:trPr>
          <w:cantSplit/>
        </w:trPr>
        <w:tc>
          <w:tcPr>
            <w:tcW w:w="3542" w:type="dxa"/>
            <w:vAlign w:val="bottom"/>
          </w:tcPr>
          <w:p w14:paraId="18A11C06" w14:textId="63A3AEFA"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77BCBE16"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C9B679"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40D09" w:rsidRPr="002961B6" w14:paraId="2EEC80AD" w14:textId="77777777" w:rsidTr="00286211">
        <w:trPr>
          <w:cantSplit/>
        </w:trPr>
        <w:tc>
          <w:tcPr>
            <w:tcW w:w="3542" w:type="dxa"/>
            <w:vAlign w:val="bottom"/>
          </w:tcPr>
          <w:p w14:paraId="4CEBBD6F" w14:textId="5E6E37B4"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0ACF3906" w14:textId="0A92EECD"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27C0B1AB"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4DECB27"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52247CD8" w14:textId="4EF0DD8D" w:rsidR="00040D09" w:rsidRPr="002961B6" w:rsidRDefault="00040D09" w:rsidP="00040D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15C72">
              <w:rPr>
                <w:rFonts w:ascii="Browallia New" w:hAnsi="Browallia New" w:cs="Browallia New" w:hint="cs"/>
                <w:sz w:val="28"/>
                <w:szCs w:val="28"/>
                <w:cs/>
              </w:rPr>
              <w:t>12,686</w:t>
            </w:r>
          </w:p>
        </w:tc>
        <w:tc>
          <w:tcPr>
            <w:tcW w:w="254" w:type="dxa"/>
          </w:tcPr>
          <w:p w14:paraId="5CD656F7"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5D31C2C" w14:textId="3E27FBC0"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040D09" w:rsidRPr="002961B6" w14:paraId="3CFC47F9" w14:textId="77777777" w:rsidTr="000159EC">
        <w:trPr>
          <w:cantSplit/>
          <w:trHeight w:val="309"/>
        </w:trPr>
        <w:tc>
          <w:tcPr>
            <w:tcW w:w="3542" w:type="dxa"/>
            <w:vAlign w:val="bottom"/>
          </w:tcPr>
          <w:p w14:paraId="42114BA2"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2C8F5713"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tcPr>
          <w:p w14:paraId="1D40E5D8"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040D09" w:rsidRPr="002961B6" w14:paraId="7CCCE18F" w14:textId="77777777" w:rsidTr="000159EC">
        <w:trPr>
          <w:cantSplit/>
        </w:trPr>
        <w:tc>
          <w:tcPr>
            <w:tcW w:w="3542" w:type="dxa"/>
            <w:vAlign w:val="bottom"/>
          </w:tcPr>
          <w:p w14:paraId="3561E75C" w14:textId="5B63949E"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07F58E57" w14:textId="41DFDF2D"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726251E1"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1608E720"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DA2AB43"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2490FF82" w14:textId="21229B09"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sidRPr="00A34B03">
              <w:rPr>
                <w:rFonts w:ascii="Browallia New" w:hAnsi="Browallia New" w:cs="Browallia New" w:hint="cs"/>
                <w:sz w:val="28"/>
                <w:szCs w:val="28"/>
                <w:cs/>
              </w:rPr>
              <w:t>30</w:t>
            </w:r>
            <w:r>
              <w:rPr>
                <w:rFonts w:ascii="Browallia New" w:hAnsi="Browallia New" w:cs="Browallia New"/>
                <w:sz w:val="28"/>
                <w:szCs w:val="28"/>
              </w:rPr>
              <w:t>,101</w:t>
            </w:r>
          </w:p>
        </w:tc>
        <w:tc>
          <w:tcPr>
            <w:tcW w:w="254" w:type="dxa"/>
          </w:tcPr>
          <w:p w14:paraId="69A6F3B8" w14:textId="77777777"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5429FD40" w:rsidR="00040D09" w:rsidRPr="002961B6" w:rsidRDefault="00040D09" w:rsidP="0004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32,802</w:t>
            </w:r>
          </w:p>
        </w:tc>
      </w:tr>
    </w:tbl>
    <w:p w14:paraId="2C0A0894" w14:textId="3E50BAE5" w:rsidR="00775DB7" w:rsidRDefault="00775DB7" w:rsidP="009B25EE">
      <w:pPr>
        <w:tabs>
          <w:tab w:val="clear" w:pos="227"/>
          <w:tab w:val="clear" w:pos="454"/>
        </w:tabs>
        <w:spacing w:line="240" w:lineRule="auto"/>
        <w:ind w:left="432"/>
        <w:jc w:val="thaiDistribute"/>
        <w:rPr>
          <w:rFonts w:ascii="Browallia New" w:hAnsi="Browallia New" w:cs="Browallia New"/>
          <w:sz w:val="28"/>
          <w:szCs w:val="28"/>
        </w:rPr>
      </w:pPr>
    </w:p>
    <w:p w14:paraId="14083D5C" w14:textId="7385D1F5"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405E43">
        <w:rPr>
          <w:rFonts w:ascii="Browallia New" w:hAnsi="Browallia New" w:cs="Browallia New"/>
          <w:sz w:val="28"/>
          <w:szCs w:val="28"/>
        </w:rPr>
        <w:t>4</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4C810D6E"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405E43">
              <w:rPr>
                <w:rFonts w:ascii="Browallia New" w:hAnsi="Browallia New" w:cs="Browallia New"/>
                <w:sz w:val="28"/>
                <w:szCs w:val="28"/>
              </w:rPr>
              <w:t>4</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5BA55166"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405E43">
              <w:rPr>
                <w:rFonts w:ascii="Browallia New" w:hAnsi="Browallia New" w:cs="Browallia New"/>
                <w:sz w:val="28"/>
                <w:szCs w:val="28"/>
              </w:rPr>
              <w:t>4</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FA11B1" w:rsidRPr="002961B6" w14:paraId="3BDAAD0C" w14:textId="77777777" w:rsidTr="00286211">
        <w:tc>
          <w:tcPr>
            <w:tcW w:w="4086" w:type="dxa"/>
            <w:vAlign w:val="bottom"/>
          </w:tcPr>
          <w:p w14:paraId="1C3F1676" w14:textId="77777777" w:rsidR="00FA11B1" w:rsidRPr="002961B6" w:rsidRDefault="00FA11B1" w:rsidP="00FA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0EC1907D" w:rsidR="00FA11B1" w:rsidRPr="002961B6" w:rsidRDefault="00FA11B1" w:rsidP="00FA11B1">
            <w:pPr>
              <w:pBdr>
                <w:bottom w:val="single" w:sz="12" w:space="1" w:color="auto"/>
              </w:pBdr>
              <w:spacing w:line="240" w:lineRule="auto"/>
              <w:ind w:right="-27"/>
              <w:jc w:val="right"/>
              <w:rPr>
                <w:rFonts w:ascii="Browallia New" w:hAnsi="Browallia New" w:cs="Browallia New"/>
                <w:sz w:val="28"/>
                <w:szCs w:val="28"/>
                <w:lang w:val="en-GB"/>
              </w:rPr>
            </w:pPr>
            <w:r w:rsidRPr="00FE0C57">
              <w:rPr>
                <w:rFonts w:ascii="Browallia New" w:hAnsi="Browallia New" w:cs="Browallia New"/>
                <w:sz w:val="28"/>
                <w:szCs w:val="28"/>
                <w:lang w:val="en-GB"/>
              </w:rPr>
              <w:t>32,802</w:t>
            </w:r>
          </w:p>
        </w:tc>
        <w:tc>
          <w:tcPr>
            <w:tcW w:w="1232" w:type="dxa"/>
            <w:shd w:val="clear" w:color="auto" w:fill="auto"/>
            <w:vAlign w:val="bottom"/>
          </w:tcPr>
          <w:p w14:paraId="263036B5" w14:textId="3B6FDF91" w:rsidR="00FA11B1" w:rsidRPr="00FE0C57" w:rsidRDefault="00FA11B1" w:rsidP="00FA11B1">
            <w:pPr>
              <w:pBdr>
                <w:bottom w:val="single" w:sz="12"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 xml:space="preserve">      </w:t>
            </w:r>
            <w:r w:rsidR="00484088">
              <w:rPr>
                <w:rFonts w:ascii="Browallia New" w:hAnsi="Browallia New" w:cs="Browallia New"/>
                <w:sz w:val="28"/>
                <w:szCs w:val="28"/>
              </w:rPr>
              <w:t>1,000</w:t>
            </w:r>
          </w:p>
        </w:tc>
        <w:tc>
          <w:tcPr>
            <w:tcW w:w="1218" w:type="dxa"/>
            <w:shd w:val="clear" w:color="auto" w:fill="auto"/>
          </w:tcPr>
          <w:p w14:paraId="22AF7DAB" w14:textId="2DB5DE1F" w:rsidR="00FA11B1" w:rsidRPr="00FE0C57" w:rsidRDefault="00484088" w:rsidP="00484088">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w:t>
            </w:r>
            <w:r w:rsidR="00C22E3B">
              <w:rPr>
                <w:rFonts w:ascii="Browallia New" w:hAnsi="Browallia New" w:cs="Browallia New"/>
                <w:sz w:val="28"/>
                <w:szCs w:val="28"/>
              </w:rPr>
              <w:t>,701</w:t>
            </w:r>
          </w:p>
        </w:tc>
        <w:tc>
          <w:tcPr>
            <w:tcW w:w="1232" w:type="dxa"/>
          </w:tcPr>
          <w:p w14:paraId="4174E0A3" w14:textId="50779FAB" w:rsidR="00FA11B1" w:rsidRPr="00FE0C57" w:rsidRDefault="00C22E3B" w:rsidP="00FA11B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30,101</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7115FD95" w14:textId="77777777" w:rsidR="000159EC" w:rsidRPr="00E35ABF"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507EE25"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w:t>
      </w:r>
      <w:r w:rsidR="00797655" w:rsidRPr="00797655">
        <w:rPr>
          <w:rFonts w:ascii="Browallia New" w:hAnsi="Browallia New" w:cs="Browallia New"/>
          <w:sz w:val="28"/>
          <w:szCs w:val="28"/>
        </w:rPr>
        <w:t>9</w:t>
      </w:r>
    </w:p>
    <w:p w14:paraId="7267740D" w14:textId="77777777" w:rsidR="002B3F68" w:rsidRPr="009916A9" w:rsidRDefault="002B3F68" w:rsidP="00DF6136">
      <w:pPr>
        <w:tabs>
          <w:tab w:val="clear" w:pos="227"/>
          <w:tab w:val="clear" w:pos="454"/>
        </w:tabs>
        <w:spacing w:line="240" w:lineRule="auto"/>
        <w:jc w:val="thaiDistribute"/>
        <w:rPr>
          <w:rFonts w:ascii="Browallia New" w:hAnsi="Browallia New" w:cs="Browallia New"/>
          <w:sz w:val="16"/>
          <w:szCs w:val="16"/>
          <w:cs/>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05E43" w:rsidRPr="002961B6" w14:paraId="3969BE3D" w14:textId="77777777" w:rsidTr="00EF724D">
        <w:trPr>
          <w:cantSplit/>
          <w:tblHeader/>
        </w:trPr>
        <w:tc>
          <w:tcPr>
            <w:tcW w:w="3542" w:type="dxa"/>
          </w:tcPr>
          <w:p w14:paraId="7B695CBC" w14:textId="77777777" w:rsidR="00405E43" w:rsidRPr="002961B6" w:rsidRDefault="00405E43" w:rsidP="00405E43">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16F7FFAE" w:rsidR="00405E43" w:rsidRPr="002961B6" w:rsidRDefault="00405E43" w:rsidP="00405E43">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4</w:t>
            </w:r>
          </w:p>
        </w:tc>
        <w:tc>
          <w:tcPr>
            <w:tcW w:w="243" w:type="dxa"/>
            <w:tcBorders>
              <w:top w:val="single" w:sz="4" w:space="0" w:color="auto"/>
            </w:tcBorders>
            <w:vAlign w:val="bottom"/>
          </w:tcPr>
          <w:p w14:paraId="6736E459"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1D027AF0"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63</w:t>
            </w:r>
          </w:p>
        </w:tc>
        <w:tc>
          <w:tcPr>
            <w:tcW w:w="237" w:type="dxa"/>
            <w:vAlign w:val="bottom"/>
          </w:tcPr>
          <w:p w14:paraId="051AE707"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11861180" w:rsidR="00405E43" w:rsidRPr="002961B6" w:rsidRDefault="00405E43" w:rsidP="00405E43">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4</w:t>
            </w:r>
          </w:p>
        </w:tc>
        <w:tc>
          <w:tcPr>
            <w:tcW w:w="254" w:type="dxa"/>
            <w:vAlign w:val="bottom"/>
          </w:tcPr>
          <w:p w14:paraId="324D83F2" w14:textId="77777777"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1B98EE88" w:rsidR="00405E43" w:rsidRPr="002961B6" w:rsidRDefault="00405E43" w:rsidP="00405E4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63</w:t>
            </w:r>
          </w:p>
        </w:tc>
      </w:tr>
      <w:tr w:rsidR="00405E43" w:rsidRPr="002961B6" w14:paraId="02721849" w14:textId="77777777" w:rsidTr="009B6699">
        <w:trPr>
          <w:cantSplit/>
        </w:trPr>
        <w:tc>
          <w:tcPr>
            <w:tcW w:w="3542" w:type="dxa"/>
            <w:vAlign w:val="bottom"/>
          </w:tcPr>
          <w:p w14:paraId="6FD35472" w14:textId="218B4E8E"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6715F" w:rsidRPr="002961B6" w14:paraId="4AB4CFC2" w14:textId="77777777" w:rsidTr="00D85956">
        <w:trPr>
          <w:cantSplit/>
        </w:trPr>
        <w:tc>
          <w:tcPr>
            <w:tcW w:w="3542" w:type="dxa"/>
            <w:vAlign w:val="bottom"/>
          </w:tcPr>
          <w:p w14:paraId="6E1A4E95"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Pr>
          <w:p w14:paraId="02458E77" w14:textId="33131B1A"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17717AA"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0D3A397" w14:textId="1CFC81E3"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22377F45"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25290E31"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7,995</w:t>
            </w:r>
          </w:p>
        </w:tc>
        <w:tc>
          <w:tcPr>
            <w:tcW w:w="254" w:type="dxa"/>
            <w:vAlign w:val="bottom"/>
          </w:tcPr>
          <w:p w14:paraId="78711B36"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6F6BB998"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9,541</w:t>
            </w:r>
          </w:p>
        </w:tc>
      </w:tr>
      <w:tr w:rsidR="0066715F" w:rsidRPr="002961B6" w14:paraId="3667B202" w14:textId="77777777" w:rsidTr="00EF724D">
        <w:trPr>
          <w:cantSplit/>
        </w:trPr>
        <w:tc>
          <w:tcPr>
            <w:tcW w:w="3542" w:type="dxa"/>
            <w:vAlign w:val="bottom"/>
          </w:tcPr>
          <w:p w14:paraId="15932AA2"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330CAA31"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6,268</w:t>
            </w:r>
          </w:p>
        </w:tc>
        <w:tc>
          <w:tcPr>
            <w:tcW w:w="243" w:type="dxa"/>
            <w:vAlign w:val="bottom"/>
          </w:tcPr>
          <w:p w14:paraId="626E65F6"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1E0FAE1E"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c>
          <w:tcPr>
            <w:tcW w:w="237" w:type="dxa"/>
            <w:vAlign w:val="bottom"/>
          </w:tcPr>
          <w:p w14:paraId="02897F8D"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34B631F1"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6,268</w:t>
            </w:r>
          </w:p>
        </w:tc>
        <w:tc>
          <w:tcPr>
            <w:tcW w:w="254" w:type="dxa"/>
            <w:vAlign w:val="bottom"/>
          </w:tcPr>
          <w:p w14:paraId="3AF53E7B"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12BBE173"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r>
      <w:tr w:rsidR="0066715F" w:rsidRPr="002961B6" w14:paraId="3B78F78A" w14:textId="77777777" w:rsidTr="00EF724D">
        <w:trPr>
          <w:cantSplit/>
        </w:trPr>
        <w:tc>
          <w:tcPr>
            <w:tcW w:w="3542" w:type="dxa"/>
            <w:vAlign w:val="bottom"/>
          </w:tcPr>
          <w:p w14:paraId="4324B97D" w14:textId="517BCD15"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332554E2"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6,268</w:t>
            </w:r>
          </w:p>
        </w:tc>
        <w:tc>
          <w:tcPr>
            <w:tcW w:w="243" w:type="dxa"/>
            <w:vAlign w:val="bottom"/>
          </w:tcPr>
          <w:p w14:paraId="002EF567"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5A9787C5" w:rsidR="0066715F" w:rsidRPr="002961B6" w:rsidRDefault="0066715F" w:rsidP="006671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c>
          <w:tcPr>
            <w:tcW w:w="237" w:type="dxa"/>
            <w:vAlign w:val="bottom"/>
          </w:tcPr>
          <w:p w14:paraId="3A6CAE4D"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553C97DE"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14,263</w:t>
            </w:r>
          </w:p>
        </w:tc>
        <w:tc>
          <w:tcPr>
            <w:tcW w:w="254" w:type="dxa"/>
            <w:vAlign w:val="bottom"/>
          </w:tcPr>
          <w:p w14:paraId="7BB33E34"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4CC4BB8A"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28,455</w:t>
            </w:r>
          </w:p>
        </w:tc>
      </w:tr>
      <w:tr w:rsidR="0066715F" w:rsidRPr="002961B6" w14:paraId="1F3F49FB" w14:textId="77777777" w:rsidTr="00EF724D">
        <w:trPr>
          <w:cantSplit/>
        </w:trPr>
        <w:tc>
          <w:tcPr>
            <w:tcW w:w="3542" w:type="dxa"/>
          </w:tcPr>
          <w:p w14:paraId="150576D6" w14:textId="77777777" w:rsidR="0066715F" w:rsidRDefault="0066715F" w:rsidP="0066715F">
            <w:pPr>
              <w:spacing w:line="240" w:lineRule="auto"/>
              <w:ind w:right="-108"/>
              <w:rPr>
                <w:rFonts w:ascii="Browallia New" w:hAnsi="Browallia New" w:cs="Browallia New"/>
                <w:b/>
                <w:bCs/>
                <w:sz w:val="28"/>
                <w:szCs w:val="28"/>
              </w:rPr>
            </w:pPr>
          </w:p>
        </w:tc>
        <w:tc>
          <w:tcPr>
            <w:tcW w:w="1134" w:type="dxa"/>
          </w:tcPr>
          <w:p w14:paraId="0DACB19C"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5265430"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A7876DA"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A7452A1"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B929E43"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CE5DE3"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1F49686"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66715F" w:rsidRPr="002961B6" w14:paraId="68164987" w14:textId="77777777" w:rsidTr="00EF724D">
        <w:trPr>
          <w:cantSplit/>
        </w:trPr>
        <w:tc>
          <w:tcPr>
            <w:tcW w:w="3542" w:type="dxa"/>
          </w:tcPr>
          <w:p w14:paraId="2C0D871B" w14:textId="2C28CAE5" w:rsidR="0066715F" w:rsidRPr="00F95789" w:rsidRDefault="0066715F" w:rsidP="0066715F">
            <w:pPr>
              <w:spacing w:line="240" w:lineRule="auto"/>
              <w:ind w:right="-108"/>
              <w:rPr>
                <w:rFonts w:ascii="Browallia New" w:hAnsi="Browallia New" w:cs="Browallia New"/>
                <w:b/>
                <w:bCs/>
                <w:sz w:val="28"/>
                <w:szCs w:val="28"/>
              </w:rPr>
            </w:pPr>
            <w:r w:rsidRPr="00F95789">
              <w:rPr>
                <w:rFonts w:ascii="Browallia New" w:hAnsi="Browallia New" w:cs="Browallia New"/>
                <w:b/>
                <w:bCs/>
                <w:sz w:val="28"/>
                <w:szCs w:val="28"/>
                <w:cs/>
              </w:rPr>
              <w:t>หนี้สินตามสัญญาเช่าระยะยาว</w:t>
            </w:r>
          </w:p>
        </w:tc>
        <w:tc>
          <w:tcPr>
            <w:tcW w:w="1134" w:type="dxa"/>
          </w:tcPr>
          <w:p w14:paraId="1E04E988"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D7FCE43"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B18C198"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FC7DB95"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13FA43E"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218CB272"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DA683AD" w14:textId="77777777" w:rsidR="0066715F" w:rsidRPr="002961B6" w:rsidRDefault="0066715F" w:rsidP="0066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5658DF" w:rsidRPr="002961B6" w14:paraId="0DBDB90E" w14:textId="77777777" w:rsidTr="00D85956">
        <w:trPr>
          <w:cantSplit/>
        </w:trPr>
        <w:tc>
          <w:tcPr>
            <w:tcW w:w="3542" w:type="dxa"/>
            <w:vAlign w:val="bottom"/>
          </w:tcPr>
          <w:p w14:paraId="7BC9639B" w14:textId="50C360B0" w:rsidR="005658DF" w:rsidRPr="00F95789" w:rsidRDefault="005658DF" w:rsidP="005658D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บริษัทย่อย</w:t>
            </w:r>
          </w:p>
        </w:tc>
        <w:tc>
          <w:tcPr>
            <w:tcW w:w="1134" w:type="dxa"/>
          </w:tcPr>
          <w:p w14:paraId="77FF1D5A" w14:textId="38803A18"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1160334" w14:textId="77777777"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859EF6" w14:textId="1E082D8F"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652FF844" w14:textId="77777777"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Pr>
          <w:p w14:paraId="7C542BAE" w14:textId="619F0D3E"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77,188</w:t>
            </w:r>
          </w:p>
        </w:tc>
        <w:tc>
          <w:tcPr>
            <w:tcW w:w="254" w:type="dxa"/>
          </w:tcPr>
          <w:p w14:paraId="441CB064" w14:textId="77777777"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Pr>
          <w:p w14:paraId="1BA7C1AD" w14:textId="39540C2C" w:rsidR="005658DF" w:rsidRPr="002961B6" w:rsidRDefault="005658DF" w:rsidP="0056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80,863</w:t>
            </w:r>
          </w:p>
        </w:tc>
      </w:tr>
      <w:tr w:rsidR="00EC672F" w:rsidRPr="002961B6" w14:paraId="227A4FAF" w14:textId="77777777" w:rsidTr="00286211">
        <w:trPr>
          <w:cantSplit/>
        </w:trPr>
        <w:tc>
          <w:tcPr>
            <w:tcW w:w="3542" w:type="dxa"/>
            <w:vAlign w:val="bottom"/>
          </w:tcPr>
          <w:p w14:paraId="2242BB9C" w14:textId="72611D4C" w:rsidR="00EC672F" w:rsidRPr="00F95789" w:rsidRDefault="00EC672F" w:rsidP="00EC672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บริษัทที่เกี่ยวข้องกัน</w:t>
            </w:r>
          </w:p>
        </w:tc>
        <w:tc>
          <w:tcPr>
            <w:tcW w:w="1134" w:type="dxa"/>
            <w:tcBorders>
              <w:bottom w:val="single" w:sz="2" w:space="0" w:color="auto"/>
            </w:tcBorders>
            <w:vAlign w:val="bottom"/>
          </w:tcPr>
          <w:p w14:paraId="75241294" w14:textId="14D1B9C1" w:rsidR="00EC672F" w:rsidRPr="002961B6" w:rsidRDefault="005658D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43" w:type="dxa"/>
          </w:tcPr>
          <w:p w14:paraId="03E9BFD7"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39714930" w14:textId="26E54161"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4A11851D"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4" w:space="0" w:color="auto"/>
            </w:tcBorders>
          </w:tcPr>
          <w:p w14:paraId="1D2C78BD" w14:textId="3CAE5FFE"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54" w:type="dxa"/>
          </w:tcPr>
          <w:p w14:paraId="4E209DE9"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bottom w:val="single" w:sz="4" w:space="0" w:color="auto"/>
            </w:tcBorders>
          </w:tcPr>
          <w:p w14:paraId="5456D6C6" w14:textId="6863B8EB"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r>
      <w:tr w:rsidR="00EC672F" w:rsidRPr="002961B6" w14:paraId="52C3A9A2" w14:textId="77777777" w:rsidTr="00D85956">
        <w:trPr>
          <w:cantSplit/>
        </w:trPr>
        <w:tc>
          <w:tcPr>
            <w:tcW w:w="3542" w:type="dxa"/>
            <w:vAlign w:val="bottom"/>
          </w:tcPr>
          <w:p w14:paraId="6586B4DC" w14:textId="12ADD2E4" w:rsidR="00EC672F" w:rsidRPr="00F95789" w:rsidRDefault="00EC672F" w:rsidP="00EC672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7BD53D66" w14:textId="4CCFE8D2" w:rsidR="00EC672F" w:rsidRPr="002961B6" w:rsidRDefault="005658DF" w:rsidP="00EC67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43" w:type="dxa"/>
          </w:tcPr>
          <w:p w14:paraId="3EA17E52"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5477EAD3" w14:textId="4409E50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A31261">
              <w:rPr>
                <w:rFonts w:ascii="Browallia New" w:hAnsi="Browallia New" w:cs="Browallia New"/>
                <w:sz w:val="28"/>
                <w:szCs w:val="28"/>
              </w:rPr>
              <w:t>5,362</w:t>
            </w:r>
          </w:p>
        </w:tc>
        <w:tc>
          <w:tcPr>
            <w:tcW w:w="237" w:type="dxa"/>
          </w:tcPr>
          <w:p w14:paraId="1778951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top w:val="single" w:sz="4" w:space="0" w:color="auto"/>
              <w:bottom w:val="single" w:sz="12" w:space="0" w:color="auto"/>
            </w:tcBorders>
          </w:tcPr>
          <w:p w14:paraId="07FC778A" w14:textId="014886D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8</w:t>
            </w:r>
            <w:r>
              <w:rPr>
                <w:rFonts w:ascii="Browallia New" w:hAnsi="Browallia New" w:cs="Browallia New"/>
                <w:sz w:val="28"/>
                <w:szCs w:val="28"/>
              </w:rPr>
              <w:t>1</w:t>
            </w:r>
            <w:r>
              <w:rPr>
                <w:rFonts w:ascii="Browallia New" w:hAnsi="Browallia New" w:cs="Browallia New" w:hint="cs"/>
                <w:sz w:val="28"/>
                <w:szCs w:val="28"/>
                <w:cs/>
              </w:rPr>
              <w:t>,</w:t>
            </w:r>
            <w:r>
              <w:rPr>
                <w:rFonts w:ascii="Browallia New" w:hAnsi="Browallia New" w:cs="Browallia New"/>
                <w:sz w:val="28"/>
                <w:szCs w:val="28"/>
              </w:rPr>
              <w:t>572</w:t>
            </w:r>
          </w:p>
        </w:tc>
        <w:tc>
          <w:tcPr>
            <w:tcW w:w="254" w:type="dxa"/>
          </w:tcPr>
          <w:p w14:paraId="7B8296FC"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top w:val="single" w:sz="4" w:space="0" w:color="auto"/>
              <w:bottom w:val="single" w:sz="12" w:space="0" w:color="auto"/>
            </w:tcBorders>
          </w:tcPr>
          <w:p w14:paraId="5BE7480B" w14:textId="54B9ED68"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86,225</w:t>
            </w:r>
          </w:p>
        </w:tc>
      </w:tr>
      <w:tr w:rsidR="00EC672F" w:rsidRPr="002961B6" w14:paraId="0A617A33" w14:textId="77777777" w:rsidTr="0027707A">
        <w:trPr>
          <w:cantSplit/>
        </w:trPr>
        <w:tc>
          <w:tcPr>
            <w:tcW w:w="3542" w:type="dxa"/>
            <w:vAlign w:val="bottom"/>
          </w:tcPr>
          <w:p w14:paraId="1A566B1B" w14:textId="77777777" w:rsidR="00EC672F" w:rsidRPr="002961B6" w:rsidRDefault="00EC672F" w:rsidP="00EC672F">
            <w:pPr>
              <w:spacing w:line="240" w:lineRule="auto"/>
              <w:ind w:right="-108"/>
              <w:rPr>
                <w:rFonts w:ascii="Browallia New" w:hAnsi="Browallia New" w:cs="Browallia New"/>
                <w:sz w:val="28"/>
                <w:szCs w:val="28"/>
                <w:cs/>
              </w:rPr>
            </w:pPr>
          </w:p>
        </w:tc>
        <w:tc>
          <w:tcPr>
            <w:tcW w:w="1134" w:type="dxa"/>
            <w:tcBorders>
              <w:top w:val="single" w:sz="12" w:space="0" w:color="auto"/>
            </w:tcBorders>
          </w:tcPr>
          <w:p w14:paraId="0057AFB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FDEA0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E0919B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E2C68A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78B7D370"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F376ACC"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C08D85E"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EC672F" w:rsidRPr="002961B6" w14:paraId="0AD83EA7" w14:textId="77777777" w:rsidTr="00EF724D">
        <w:trPr>
          <w:cantSplit/>
        </w:trPr>
        <w:tc>
          <w:tcPr>
            <w:tcW w:w="3542" w:type="dxa"/>
          </w:tcPr>
          <w:p w14:paraId="25997A84" w14:textId="6DACC9F4" w:rsidR="00EC672F" w:rsidRPr="002961B6" w:rsidRDefault="00EC672F" w:rsidP="00EC672F">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EC672F" w:rsidRPr="002961B6" w14:paraId="77B548CA" w14:textId="77777777" w:rsidTr="00EF724D">
        <w:trPr>
          <w:cantSplit/>
        </w:trPr>
        <w:tc>
          <w:tcPr>
            <w:tcW w:w="3542" w:type="dxa"/>
          </w:tcPr>
          <w:p w14:paraId="24E85653" w14:textId="77777777" w:rsidR="00EC672F" w:rsidRPr="002961B6" w:rsidRDefault="00EC672F" w:rsidP="00EC672F">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6CD8A383"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EC672F" w:rsidRPr="002961B6" w14:paraId="394C971E" w14:textId="77777777" w:rsidTr="00EF724D">
        <w:trPr>
          <w:cantSplit/>
        </w:trPr>
        <w:tc>
          <w:tcPr>
            <w:tcW w:w="3542" w:type="dxa"/>
          </w:tcPr>
          <w:p w14:paraId="00B66114" w14:textId="77777777" w:rsidR="00EC672F" w:rsidRPr="002961B6" w:rsidRDefault="00EC672F" w:rsidP="00EC672F">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641AC1AC" w:rsidR="00EC672F" w:rsidRPr="002961B6" w:rsidRDefault="00EF6DB6"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F6DB6">
              <w:rPr>
                <w:rFonts w:ascii="Browallia New" w:hAnsi="Browallia New" w:cs="Browallia New"/>
                <w:sz w:val="28"/>
                <w:szCs w:val="28"/>
              </w:rPr>
              <w:t>14</w:t>
            </w:r>
            <w:r>
              <w:rPr>
                <w:rFonts w:ascii="Browallia New" w:hAnsi="Browallia New" w:cs="Browallia New"/>
                <w:sz w:val="28"/>
                <w:szCs w:val="28"/>
              </w:rPr>
              <w:t>,</w:t>
            </w:r>
            <w:r w:rsidRPr="00EF6DB6">
              <w:rPr>
                <w:rFonts w:ascii="Browallia New" w:hAnsi="Browallia New" w:cs="Browallia New"/>
                <w:sz w:val="28"/>
                <w:szCs w:val="28"/>
              </w:rPr>
              <w:t>372</w:t>
            </w:r>
          </w:p>
        </w:tc>
        <w:tc>
          <w:tcPr>
            <w:tcW w:w="243" w:type="dxa"/>
          </w:tcPr>
          <w:p w14:paraId="54F341E8"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4AA41FA0"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13,647</w:t>
            </w:r>
          </w:p>
        </w:tc>
        <w:tc>
          <w:tcPr>
            <w:tcW w:w="237" w:type="dxa"/>
          </w:tcPr>
          <w:p w14:paraId="57E94D9F"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4F576C30"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11,381</w:t>
            </w:r>
          </w:p>
        </w:tc>
        <w:tc>
          <w:tcPr>
            <w:tcW w:w="254" w:type="dxa"/>
          </w:tcPr>
          <w:p w14:paraId="1EFA8154" w14:textId="77777777"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7BD5870B" w:rsidR="00EC672F" w:rsidRPr="002961B6" w:rsidRDefault="00EC672F" w:rsidP="00EC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10,781</w:t>
            </w:r>
          </w:p>
        </w:tc>
      </w:tr>
    </w:tbl>
    <w:p w14:paraId="64A4853A" w14:textId="32455605" w:rsidR="00654302" w:rsidRPr="00BE6AFA" w:rsidRDefault="00654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0DC20F4" w14:textId="18FDDA6B"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405E43">
        <w:rPr>
          <w:rFonts w:ascii="Browallia New" w:hAnsi="Browallia New" w:cs="Browallia New"/>
          <w:sz w:val="28"/>
          <w:szCs w:val="28"/>
        </w:rPr>
        <w:t>4</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405E43">
        <w:rPr>
          <w:rFonts w:ascii="Browallia New" w:hAnsi="Browallia New" w:cs="Browallia New"/>
          <w:sz w:val="28"/>
          <w:szCs w:val="28"/>
        </w:rPr>
        <w:t>3</w:t>
      </w:r>
      <w:r w:rsidRPr="002961B6">
        <w:rPr>
          <w:rFonts w:ascii="Browallia New" w:hAnsi="Browallia New" w:cs="Browallia New"/>
          <w:sz w:val="28"/>
          <w:szCs w:val="28"/>
          <w:cs/>
        </w:rPr>
        <w:t xml:space="preserve"> มีดังนี้</w:t>
      </w:r>
    </w:p>
    <w:p w14:paraId="14DE32D9" w14:textId="77777777" w:rsidR="009039F9" w:rsidRPr="00BE6AF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2961B6" w14:paraId="061509C1" w14:textId="77777777" w:rsidTr="00BA0D41">
        <w:trPr>
          <w:cantSplit/>
          <w:tblHeader/>
        </w:trPr>
        <w:tc>
          <w:tcPr>
            <w:tcW w:w="3230" w:type="dxa"/>
          </w:tcPr>
          <w:p w14:paraId="437A5463" w14:textId="77777777" w:rsidR="00152832" w:rsidRPr="002961B6" w:rsidRDefault="00152832" w:rsidP="00DD63B2">
            <w:pPr>
              <w:spacing w:line="240" w:lineRule="auto"/>
              <w:rPr>
                <w:rFonts w:ascii="Browallia New" w:hAnsi="Browallia New" w:cs="Browallia New"/>
                <w:sz w:val="24"/>
                <w:szCs w:val="24"/>
              </w:rPr>
            </w:pPr>
            <w:r w:rsidRPr="002961B6">
              <w:rPr>
                <w:rFonts w:ascii="Browallia New" w:hAnsi="Browallia New" w:cs="Browallia New"/>
                <w:sz w:val="24"/>
                <w:szCs w:val="24"/>
                <w:cs/>
              </w:rPr>
              <w:tab/>
            </w:r>
          </w:p>
        </w:tc>
        <w:tc>
          <w:tcPr>
            <w:tcW w:w="290" w:type="dxa"/>
            <w:tcBorders>
              <w:right w:val="nil"/>
            </w:tcBorders>
          </w:tcPr>
          <w:p w14:paraId="77B9BA4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Pr>
          <w:p w14:paraId="09831DA5" w14:textId="77777777" w:rsidR="00152832" w:rsidRPr="002961B6" w:rsidRDefault="00152832" w:rsidP="00DD63B2">
            <w:pPr>
              <w:spacing w:line="240" w:lineRule="auto"/>
              <w:jc w:val="right"/>
              <w:rPr>
                <w:rFonts w:ascii="Browallia New" w:hAnsi="Browallia New" w:cs="Browallia New"/>
                <w:sz w:val="24"/>
                <w:szCs w:val="24"/>
              </w:rPr>
            </w:pPr>
            <w:r w:rsidRPr="002961B6">
              <w:rPr>
                <w:rFonts w:ascii="Browallia New" w:hAnsi="Browallia New" w:cs="Browallia New"/>
                <w:snapToGrid w:val="0"/>
                <w:sz w:val="24"/>
                <w:szCs w:val="24"/>
                <w:lang w:eastAsia="th-TH"/>
              </w:rPr>
              <w:t>(</w:t>
            </w:r>
            <w:proofErr w:type="gramStart"/>
            <w:r w:rsidRPr="002961B6">
              <w:rPr>
                <w:rFonts w:ascii="Browallia New" w:hAnsi="Browallia New" w:cs="Browallia New"/>
                <w:snapToGrid w:val="0"/>
                <w:sz w:val="24"/>
                <w:szCs w:val="24"/>
                <w:cs/>
                <w:lang w:eastAsia="th-TH"/>
              </w:rPr>
              <w:t xml:space="preserve">หน่วย </w:t>
            </w:r>
            <w:r w:rsidRPr="002961B6">
              <w:rPr>
                <w:rFonts w:ascii="Browallia New" w:hAnsi="Browallia New" w:cs="Browallia New"/>
                <w:snapToGrid w:val="0"/>
                <w:sz w:val="24"/>
                <w:szCs w:val="24"/>
                <w:lang w:eastAsia="th-TH"/>
              </w:rPr>
              <w:t>:</w:t>
            </w:r>
            <w:proofErr w:type="gramEnd"/>
            <w:r w:rsidRPr="002961B6">
              <w:rPr>
                <w:rFonts w:ascii="Browallia New" w:hAnsi="Browallia New" w:cs="Browallia New"/>
                <w:snapToGrid w:val="0"/>
                <w:sz w:val="24"/>
                <w:szCs w:val="24"/>
                <w:lang w:eastAsia="th-TH"/>
              </w:rPr>
              <w:t xml:space="preserve"> </w:t>
            </w:r>
            <w:r w:rsidRPr="002961B6">
              <w:rPr>
                <w:rFonts w:ascii="Browallia New" w:hAnsi="Browallia New" w:cs="Browallia New"/>
                <w:snapToGrid w:val="0"/>
                <w:sz w:val="24"/>
                <w:szCs w:val="24"/>
                <w:cs/>
                <w:lang w:eastAsia="th-TH"/>
              </w:rPr>
              <w:t>พันบาท)</w:t>
            </w:r>
          </w:p>
        </w:tc>
      </w:tr>
      <w:tr w:rsidR="00152832" w:rsidRPr="002961B6" w14:paraId="23E300C0" w14:textId="77777777" w:rsidTr="00BA0D41">
        <w:trPr>
          <w:cantSplit/>
          <w:tblHeader/>
        </w:trPr>
        <w:tc>
          <w:tcPr>
            <w:tcW w:w="3230" w:type="dxa"/>
          </w:tcPr>
          <w:p w14:paraId="7023D72D" w14:textId="77777777" w:rsidR="00152832" w:rsidRPr="002961B6" w:rsidRDefault="00152832" w:rsidP="00DD63B2">
            <w:pPr>
              <w:spacing w:line="240" w:lineRule="auto"/>
              <w:rPr>
                <w:rFonts w:ascii="Browallia New" w:hAnsi="Browallia New" w:cs="Browallia New"/>
                <w:sz w:val="24"/>
                <w:szCs w:val="24"/>
              </w:rPr>
            </w:pPr>
          </w:p>
        </w:tc>
        <w:tc>
          <w:tcPr>
            <w:tcW w:w="290" w:type="dxa"/>
            <w:tcBorders>
              <w:right w:val="nil"/>
            </w:tcBorders>
          </w:tcPr>
          <w:p w14:paraId="056696F7" w14:textId="77777777" w:rsidR="00152832" w:rsidRPr="002961B6" w:rsidRDefault="00152832" w:rsidP="00DD63B2">
            <w:pPr>
              <w:spacing w:line="240" w:lineRule="auto"/>
              <w:rPr>
                <w:rFonts w:ascii="Browallia New" w:hAnsi="Browallia New" w:cs="Browallia New"/>
                <w:sz w:val="24"/>
                <w:szCs w:val="24"/>
              </w:rPr>
            </w:pPr>
          </w:p>
        </w:tc>
        <w:tc>
          <w:tcPr>
            <w:tcW w:w="2591" w:type="dxa"/>
            <w:gridSpan w:val="3"/>
            <w:tcBorders>
              <w:bottom w:val="single" w:sz="4" w:space="0" w:color="auto"/>
            </w:tcBorders>
          </w:tcPr>
          <w:p w14:paraId="46337814"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42" w:type="dxa"/>
          </w:tcPr>
          <w:p w14:paraId="3F927620" w14:textId="77777777" w:rsidR="00152832" w:rsidRPr="002961B6" w:rsidRDefault="00152832" w:rsidP="00DD63B2">
            <w:pPr>
              <w:spacing w:line="240" w:lineRule="auto"/>
              <w:jc w:val="center"/>
              <w:rPr>
                <w:rFonts w:ascii="Browallia New" w:hAnsi="Browallia New" w:cs="Browallia New"/>
                <w:sz w:val="24"/>
                <w:szCs w:val="24"/>
              </w:rPr>
            </w:pPr>
          </w:p>
        </w:tc>
        <w:tc>
          <w:tcPr>
            <w:tcW w:w="2576" w:type="dxa"/>
            <w:gridSpan w:val="3"/>
            <w:tcBorders>
              <w:bottom w:val="single" w:sz="4" w:space="0" w:color="auto"/>
            </w:tcBorders>
          </w:tcPr>
          <w:p w14:paraId="70CA81D0" w14:textId="77777777" w:rsidR="00152832" w:rsidRPr="002961B6" w:rsidRDefault="00152832" w:rsidP="00DD63B2">
            <w:pPr>
              <w:spacing w:line="240" w:lineRule="auto"/>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152832" w:rsidRPr="002961B6" w14:paraId="5A7B4E3B" w14:textId="77777777" w:rsidTr="00BA0D41">
        <w:trPr>
          <w:cantSplit/>
          <w:tblHeader/>
        </w:trPr>
        <w:tc>
          <w:tcPr>
            <w:tcW w:w="3230" w:type="dxa"/>
          </w:tcPr>
          <w:p w14:paraId="56A086B6"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90" w:type="dxa"/>
            <w:tcBorders>
              <w:right w:val="nil"/>
            </w:tcBorders>
          </w:tcPr>
          <w:p w14:paraId="428C58E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Borders>
              <w:bottom w:val="single" w:sz="4" w:space="0" w:color="auto"/>
            </w:tcBorders>
          </w:tcPr>
          <w:p w14:paraId="711C01BB"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405E43" w:rsidRPr="002961B6" w14:paraId="18CCC06B" w14:textId="77777777" w:rsidTr="00BA0D41">
        <w:trPr>
          <w:cantSplit/>
          <w:tblHeader/>
        </w:trPr>
        <w:tc>
          <w:tcPr>
            <w:tcW w:w="3230" w:type="dxa"/>
            <w:tcBorders>
              <w:bottom w:val="single" w:sz="4" w:space="0" w:color="auto"/>
            </w:tcBorders>
          </w:tcPr>
          <w:p w14:paraId="47750B78" w14:textId="77777777" w:rsidR="00405E43" w:rsidRPr="002961B6" w:rsidRDefault="00405E43" w:rsidP="00405E43">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90" w:type="dxa"/>
            <w:tcBorders>
              <w:right w:val="nil"/>
            </w:tcBorders>
          </w:tcPr>
          <w:p w14:paraId="39674EDF" w14:textId="77777777" w:rsidR="00405E43" w:rsidRPr="002961B6" w:rsidRDefault="00405E43" w:rsidP="00405E43">
            <w:pPr>
              <w:spacing w:line="240" w:lineRule="auto"/>
              <w:rPr>
                <w:rFonts w:ascii="Browallia New" w:hAnsi="Browallia New" w:cs="Browallia New"/>
                <w:sz w:val="24"/>
                <w:szCs w:val="24"/>
              </w:rPr>
            </w:pPr>
          </w:p>
        </w:tc>
        <w:tc>
          <w:tcPr>
            <w:tcW w:w="1153" w:type="dxa"/>
            <w:tcBorders>
              <w:top w:val="single" w:sz="4" w:space="0" w:color="auto"/>
              <w:bottom w:val="single" w:sz="4" w:space="0" w:color="auto"/>
            </w:tcBorders>
            <w:vAlign w:val="bottom"/>
          </w:tcPr>
          <w:p w14:paraId="41B71AB6" w14:textId="6B693353"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w:t>
            </w:r>
            <w:r>
              <w:rPr>
                <w:rFonts w:ascii="Browallia New" w:hAnsi="Browallia New" w:cs="Browallia New"/>
                <w:sz w:val="24"/>
                <w:szCs w:val="24"/>
                <w:lang w:val="en-GB"/>
              </w:rPr>
              <w:t>4</w:t>
            </w:r>
          </w:p>
        </w:tc>
        <w:tc>
          <w:tcPr>
            <w:tcW w:w="242" w:type="dxa"/>
            <w:tcBorders>
              <w:top w:val="single" w:sz="4" w:space="0" w:color="auto"/>
            </w:tcBorders>
            <w:vAlign w:val="bottom"/>
          </w:tcPr>
          <w:p w14:paraId="28889B66" w14:textId="77777777"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1BBE6562" w14:textId="4491CE54"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63</w:t>
            </w:r>
          </w:p>
        </w:tc>
        <w:tc>
          <w:tcPr>
            <w:tcW w:w="242" w:type="dxa"/>
            <w:tcBorders>
              <w:top w:val="single" w:sz="4" w:space="0" w:color="auto"/>
            </w:tcBorders>
            <w:vAlign w:val="bottom"/>
          </w:tcPr>
          <w:p w14:paraId="72442575" w14:textId="77777777"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3B5DF6EF" w14:textId="208315BC" w:rsidR="00405E43" w:rsidRPr="002961B6" w:rsidRDefault="00405E43" w:rsidP="00405E43">
            <w:pPr>
              <w:tabs>
                <w:tab w:val="clear" w:pos="907"/>
              </w:tabs>
              <w:spacing w:line="240" w:lineRule="auto"/>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w:t>
            </w:r>
            <w:r>
              <w:rPr>
                <w:rFonts w:ascii="Browallia New" w:hAnsi="Browallia New" w:cs="Browallia New"/>
                <w:sz w:val="24"/>
                <w:szCs w:val="24"/>
                <w:lang w:val="en-GB"/>
              </w:rPr>
              <w:t>4</w:t>
            </w:r>
          </w:p>
        </w:tc>
        <w:tc>
          <w:tcPr>
            <w:tcW w:w="237" w:type="dxa"/>
            <w:tcBorders>
              <w:top w:val="single" w:sz="4" w:space="0" w:color="auto"/>
            </w:tcBorders>
            <w:vAlign w:val="bottom"/>
          </w:tcPr>
          <w:p w14:paraId="1ED70B5D" w14:textId="77777777"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3ADBAEC6" w14:textId="05DFB732" w:rsidR="00405E43" w:rsidRPr="002961B6" w:rsidRDefault="00405E43" w:rsidP="00405E43">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63</w:t>
            </w:r>
          </w:p>
        </w:tc>
      </w:tr>
      <w:tr w:rsidR="00152832" w:rsidRPr="002961B6" w14:paraId="47224B70" w14:textId="77777777" w:rsidTr="00BA0D41">
        <w:trPr>
          <w:cantSplit/>
          <w:tblHeader/>
        </w:trPr>
        <w:tc>
          <w:tcPr>
            <w:tcW w:w="3230" w:type="dxa"/>
            <w:tcBorders>
              <w:top w:val="single" w:sz="4" w:space="0" w:color="auto"/>
            </w:tcBorders>
          </w:tcPr>
          <w:p w14:paraId="01FE7E39" w14:textId="77777777" w:rsidR="00152832" w:rsidRPr="002961B6" w:rsidRDefault="00152832" w:rsidP="00DD63B2">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60CC5A1E" w14:textId="77777777" w:rsidR="00152832" w:rsidRPr="002961B6" w:rsidRDefault="00152832" w:rsidP="00DD63B2">
            <w:pPr>
              <w:tabs>
                <w:tab w:val="clear" w:pos="227"/>
              </w:tabs>
              <w:spacing w:line="240" w:lineRule="auto"/>
              <w:rPr>
                <w:rFonts w:ascii="Browallia New" w:hAnsi="Browallia New" w:cs="Browallia New"/>
                <w:sz w:val="16"/>
                <w:szCs w:val="16"/>
                <w:lang w:val="en-GB"/>
              </w:rPr>
            </w:pPr>
          </w:p>
        </w:tc>
        <w:tc>
          <w:tcPr>
            <w:tcW w:w="1153" w:type="dxa"/>
            <w:tcBorders>
              <w:top w:val="single" w:sz="4" w:space="0" w:color="auto"/>
            </w:tcBorders>
          </w:tcPr>
          <w:p w14:paraId="10B93B06"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2D1A1D69"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96" w:type="dxa"/>
            <w:tcBorders>
              <w:top w:val="single" w:sz="4" w:space="0" w:color="auto"/>
            </w:tcBorders>
          </w:tcPr>
          <w:p w14:paraId="5DE722E1"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0731F47F"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52" w:type="dxa"/>
            <w:tcBorders>
              <w:top w:val="single" w:sz="4" w:space="0" w:color="auto"/>
            </w:tcBorders>
          </w:tcPr>
          <w:p w14:paraId="227D6F0D"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37" w:type="dxa"/>
          </w:tcPr>
          <w:p w14:paraId="411A0111"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87" w:type="dxa"/>
            <w:tcBorders>
              <w:top w:val="single" w:sz="4" w:space="0" w:color="auto"/>
            </w:tcBorders>
          </w:tcPr>
          <w:p w14:paraId="1DA7BD9F"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r>
      <w:tr w:rsidR="00152832" w:rsidRPr="002961B6" w14:paraId="4D8EF03D" w14:textId="77777777" w:rsidTr="00BA0D41">
        <w:trPr>
          <w:cantSplit/>
        </w:trPr>
        <w:tc>
          <w:tcPr>
            <w:tcW w:w="3230" w:type="dxa"/>
          </w:tcPr>
          <w:p w14:paraId="09B4D6E4" w14:textId="3B46AD0A" w:rsidR="00152832" w:rsidRPr="002961B6" w:rsidRDefault="00152832" w:rsidP="00DD63B2">
            <w:pPr>
              <w:tabs>
                <w:tab w:val="clear" w:pos="227"/>
              </w:tabs>
              <w:spacing w:line="240" w:lineRule="auto"/>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ขายสินค้า</w:t>
            </w:r>
          </w:p>
        </w:tc>
        <w:tc>
          <w:tcPr>
            <w:tcW w:w="290" w:type="dxa"/>
            <w:tcBorders>
              <w:right w:val="nil"/>
            </w:tcBorders>
          </w:tcPr>
          <w:p w14:paraId="0A565039" w14:textId="77777777" w:rsidR="00152832" w:rsidRPr="002961B6" w:rsidRDefault="00152832" w:rsidP="00DD63B2">
            <w:pPr>
              <w:tabs>
                <w:tab w:val="clear" w:pos="227"/>
              </w:tabs>
              <w:spacing w:line="240" w:lineRule="auto"/>
              <w:rPr>
                <w:rFonts w:ascii="Browallia New" w:hAnsi="Browallia New" w:cs="Browallia New"/>
                <w:sz w:val="24"/>
                <w:szCs w:val="24"/>
                <w:lang w:val="en-GB"/>
              </w:rPr>
            </w:pPr>
          </w:p>
        </w:tc>
        <w:tc>
          <w:tcPr>
            <w:tcW w:w="1153" w:type="dxa"/>
          </w:tcPr>
          <w:p w14:paraId="3B048E65"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38D79E8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96" w:type="dxa"/>
          </w:tcPr>
          <w:p w14:paraId="42E92863"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05BF302A"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52" w:type="dxa"/>
          </w:tcPr>
          <w:p w14:paraId="12A778B4"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37" w:type="dxa"/>
          </w:tcPr>
          <w:p w14:paraId="3DCE42C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87" w:type="dxa"/>
          </w:tcPr>
          <w:p w14:paraId="2CE44DF1"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r>
      <w:tr w:rsidR="003D6D81" w:rsidRPr="002961B6" w14:paraId="432293F3" w14:textId="77777777" w:rsidTr="00BA0D41">
        <w:trPr>
          <w:cantSplit/>
        </w:trPr>
        <w:tc>
          <w:tcPr>
            <w:tcW w:w="3230" w:type="dxa"/>
          </w:tcPr>
          <w:p w14:paraId="002F784D" w14:textId="7FC6258D" w:rsidR="003D6D81" w:rsidRPr="001E5766" w:rsidRDefault="003D6D81" w:rsidP="003D6D81">
            <w:pPr>
              <w:tabs>
                <w:tab w:val="clear" w:pos="227"/>
              </w:tabs>
              <w:spacing w:line="240" w:lineRule="auto"/>
              <w:rPr>
                <w:rFonts w:ascii="Browallia New" w:hAnsi="Browallia New" w:cs="Browallia New"/>
                <w:sz w:val="24"/>
                <w:szCs w:val="24"/>
              </w:rPr>
            </w:pPr>
            <w:r w:rsidRPr="001E5766">
              <w:rPr>
                <w:rFonts w:ascii="Browallia New" w:hAnsi="Browallia New" w:cs="Browallia New"/>
                <w:sz w:val="24"/>
                <w:szCs w:val="24"/>
                <w:cs/>
              </w:rPr>
              <w:t>บริษัทที่เกี่ยวข้องกัน</w:t>
            </w:r>
          </w:p>
        </w:tc>
        <w:tc>
          <w:tcPr>
            <w:tcW w:w="290" w:type="dxa"/>
            <w:tcBorders>
              <w:right w:val="nil"/>
            </w:tcBorders>
          </w:tcPr>
          <w:p w14:paraId="3826DAFE" w14:textId="77777777" w:rsidR="003D6D81" w:rsidRPr="002961B6" w:rsidRDefault="003D6D81" w:rsidP="003D6D81">
            <w:pPr>
              <w:tabs>
                <w:tab w:val="clear" w:pos="227"/>
              </w:tabs>
              <w:spacing w:line="240" w:lineRule="auto"/>
              <w:rPr>
                <w:rFonts w:ascii="Browallia New" w:hAnsi="Browallia New" w:cs="Browallia New"/>
                <w:sz w:val="24"/>
                <w:szCs w:val="24"/>
                <w:cs/>
              </w:rPr>
            </w:pPr>
          </w:p>
        </w:tc>
        <w:tc>
          <w:tcPr>
            <w:tcW w:w="1153" w:type="dxa"/>
          </w:tcPr>
          <w:p w14:paraId="0DB15506" w14:textId="01F4A106"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356,086</w:t>
            </w:r>
          </w:p>
        </w:tc>
        <w:tc>
          <w:tcPr>
            <w:tcW w:w="242" w:type="dxa"/>
          </w:tcPr>
          <w:p w14:paraId="6717830C"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96" w:type="dxa"/>
          </w:tcPr>
          <w:p w14:paraId="0C0B4239" w14:textId="4CB35272" w:rsidR="003D6D81" w:rsidRPr="002961B6" w:rsidRDefault="003D6D81" w:rsidP="003D6D81">
            <w:pPr>
              <w:tabs>
                <w:tab w:val="clear" w:pos="680"/>
                <w:tab w:val="clear" w:pos="907"/>
                <w:tab w:val="left" w:pos="744"/>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c>
          <w:tcPr>
            <w:tcW w:w="242" w:type="dxa"/>
          </w:tcPr>
          <w:p w14:paraId="26F83689"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52" w:type="dxa"/>
          </w:tcPr>
          <w:p w14:paraId="1B50F798" w14:textId="346E5AD0"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356,086</w:t>
            </w:r>
          </w:p>
        </w:tc>
        <w:tc>
          <w:tcPr>
            <w:tcW w:w="237" w:type="dxa"/>
          </w:tcPr>
          <w:p w14:paraId="0C37432F"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87" w:type="dxa"/>
          </w:tcPr>
          <w:p w14:paraId="3F19280F" w14:textId="5B5E119B"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r>
      <w:tr w:rsidR="00E15BF1" w:rsidRPr="002961B6" w14:paraId="11F122EF" w14:textId="77777777" w:rsidTr="00BA0D41">
        <w:trPr>
          <w:cantSplit/>
        </w:trPr>
        <w:tc>
          <w:tcPr>
            <w:tcW w:w="3230" w:type="dxa"/>
          </w:tcPr>
          <w:p w14:paraId="7FA33E41" w14:textId="3C72E6C2" w:rsidR="00E15BF1" w:rsidRPr="001E5766" w:rsidRDefault="00E15BF1" w:rsidP="00E15BF1">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DA3ABF8" w14:textId="77777777" w:rsidR="00E15BF1" w:rsidRPr="002961B6" w:rsidRDefault="00E15BF1" w:rsidP="00E15BF1">
            <w:pPr>
              <w:tabs>
                <w:tab w:val="clear" w:pos="227"/>
              </w:tabs>
              <w:spacing w:line="240" w:lineRule="auto"/>
              <w:rPr>
                <w:rFonts w:ascii="Browallia New" w:hAnsi="Browallia New" w:cs="Browallia New"/>
                <w:sz w:val="24"/>
                <w:szCs w:val="24"/>
                <w:cs/>
              </w:rPr>
            </w:pPr>
          </w:p>
        </w:tc>
        <w:tc>
          <w:tcPr>
            <w:tcW w:w="1153" w:type="dxa"/>
          </w:tcPr>
          <w:p w14:paraId="51996D39" w14:textId="3A1CFED3"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05FFFD7A"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96" w:type="dxa"/>
          </w:tcPr>
          <w:p w14:paraId="48ABD5A9" w14:textId="166EAF4A"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033091E9"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52" w:type="dxa"/>
          </w:tcPr>
          <w:p w14:paraId="795A3F21" w14:textId="089EA8B8" w:rsidR="00E15BF1" w:rsidRPr="002961B6" w:rsidRDefault="00E15BF1" w:rsidP="00E15B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232,895</w:t>
            </w:r>
          </w:p>
        </w:tc>
        <w:tc>
          <w:tcPr>
            <w:tcW w:w="237" w:type="dxa"/>
          </w:tcPr>
          <w:p w14:paraId="1634CAA2"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87" w:type="dxa"/>
          </w:tcPr>
          <w:p w14:paraId="024E53CA" w14:textId="42D6426C" w:rsidR="00E15BF1" w:rsidRPr="002961B6" w:rsidRDefault="00E15BF1" w:rsidP="00E15B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202,992</w:t>
            </w:r>
          </w:p>
        </w:tc>
      </w:tr>
      <w:tr w:rsidR="003D6D81" w:rsidRPr="002961B6" w14:paraId="19F419DD" w14:textId="77777777" w:rsidTr="00BA0D41">
        <w:trPr>
          <w:cantSplit/>
        </w:trPr>
        <w:tc>
          <w:tcPr>
            <w:tcW w:w="3230" w:type="dxa"/>
          </w:tcPr>
          <w:p w14:paraId="321B63E8" w14:textId="16D341ED" w:rsidR="003D6D81" w:rsidRPr="002961B6" w:rsidRDefault="003D6D81" w:rsidP="003D6D81">
            <w:pPr>
              <w:tabs>
                <w:tab w:val="clear" w:pos="227"/>
              </w:tabs>
              <w:spacing w:line="240" w:lineRule="auto"/>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รวม</w:t>
            </w:r>
          </w:p>
        </w:tc>
        <w:tc>
          <w:tcPr>
            <w:tcW w:w="290" w:type="dxa"/>
            <w:tcBorders>
              <w:right w:val="nil"/>
            </w:tcBorders>
          </w:tcPr>
          <w:p w14:paraId="4A2BE3C3" w14:textId="77777777" w:rsidR="003D6D81" w:rsidRPr="002961B6" w:rsidRDefault="003D6D81" w:rsidP="003D6D81">
            <w:pPr>
              <w:tabs>
                <w:tab w:val="clear" w:pos="227"/>
              </w:tabs>
              <w:spacing w:line="240" w:lineRule="auto"/>
              <w:rPr>
                <w:rFonts w:ascii="Browallia New" w:hAnsi="Browallia New" w:cs="Browallia New"/>
                <w:sz w:val="24"/>
                <w:szCs w:val="24"/>
                <w:cs/>
              </w:rPr>
            </w:pPr>
          </w:p>
        </w:tc>
        <w:tc>
          <w:tcPr>
            <w:tcW w:w="1153" w:type="dxa"/>
            <w:tcBorders>
              <w:top w:val="single" w:sz="4" w:space="0" w:color="auto"/>
            </w:tcBorders>
          </w:tcPr>
          <w:p w14:paraId="76AF175B" w14:textId="79D4ADD5" w:rsidR="003D6D81" w:rsidRPr="002961B6" w:rsidRDefault="00E15BF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356,086</w:t>
            </w:r>
          </w:p>
        </w:tc>
        <w:tc>
          <w:tcPr>
            <w:tcW w:w="242" w:type="dxa"/>
          </w:tcPr>
          <w:p w14:paraId="362001C9"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tcBorders>
          </w:tcPr>
          <w:p w14:paraId="04F13C16" w14:textId="2F47757D"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526,412</w:t>
            </w:r>
          </w:p>
        </w:tc>
        <w:tc>
          <w:tcPr>
            <w:tcW w:w="242" w:type="dxa"/>
          </w:tcPr>
          <w:p w14:paraId="359AD715"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tcBorders>
          </w:tcPr>
          <w:p w14:paraId="103A1839" w14:textId="49BB5570"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588,981</w:t>
            </w:r>
          </w:p>
        </w:tc>
        <w:tc>
          <w:tcPr>
            <w:tcW w:w="237" w:type="dxa"/>
          </w:tcPr>
          <w:p w14:paraId="1FC00326"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tcBorders>
          </w:tcPr>
          <w:p w14:paraId="24458460" w14:textId="30BEFE47" w:rsidR="003D6D81" w:rsidRPr="002961B6" w:rsidRDefault="003D6D81" w:rsidP="003D6D8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729,404</w:t>
            </w:r>
          </w:p>
        </w:tc>
      </w:tr>
      <w:tr w:rsidR="003D6D81" w:rsidRPr="002961B6" w14:paraId="665075D5" w14:textId="77777777" w:rsidTr="000E0525">
        <w:trPr>
          <w:cantSplit/>
          <w:trHeight w:val="286"/>
        </w:trPr>
        <w:tc>
          <w:tcPr>
            <w:tcW w:w="3230" w:type="dxa"/>
          </w:tcPr>
          <w:p w14:paraId="4490F599" w14:textId="77777777" w:rsidR="003D6D81" w:rsidRPr="002961B6" w:rsidRDefault="003D6D81" w:rsidP="003D6D81">
            <w:pPr>
              <w:tabs>
                <w:tab w:val="clear" w:pos="454"/>
                <w:tab w:val="left" w:pos="6"/>
              </w:tabs>
              <w:spacing w:line="240" w:lineRule="auto"/>
              <w:rPr>
                <w:rFonts w:ascii="Browallia New" w:hAnsi="Browallia New" w:cs="Browallia New"/>
                <w:sz w:val="16"/>
                <w:szCs w:val="16"/>
                <w:cs/>
                <w:lang w:val="en-GB"/>
              </w:rPr>
            </w:pPr>
          </w:p>
        </w:tc>
        <w:tc>
          <w:tcPr>
            <w:tcW w:w="290" w:type="dxa"/>
            <w:tcBorders>
              <w:right w:val="nil"/>
            </w:tcBorders>
          </w:tcPr>
          <w:p w14:paraId="36366042" w14:textId="77777777" w:rsidR="003D6D81" w:rsidRPr="002961B6" w:rsidRDefault="003D6D81" w:rsidP="003D6D81">
            <w:pPr>
              <w:tabs>
                <w:tab w:val="clear" w:pos="454"/>
                <w:tab w:val="left" w:pos="6"/>
              </w:tabs>
              <w:spacing w:line="240" w:lineRule="auto"/>
              <w:ind w:left="6"/>
              <w:rPr>
                <w:rFonts w:ascii="Browallia New" w:hAnsi="Browallia New" w:cs="Browallia New"/>
                <w:sz w:val="16"/>
                <w:szCs w:val="16"/>
                <w:cs/>
              </w:rPr>
            </w:pPr>
          </w:p>
        </w:tc>
        <w:tc>
          <w:tcPr>
            <w:tcW w:w="1153" w:type="dxa"/>
            <w:tcBorders>
              <w:top w:val="single" w:sz="12" w:space="0" w:color="auto"/>
            </w:tcBorders>
          </w:tcPr>
          <w:p w14:paraId="6AEA9954" w14:textId="77777777" w:rsidR="003D6D81" w:rsidRPr="002961B6" w:rsidRDefault="003D6D81" w:rsidP="003D6D81">
            <w:pPr>
              <w:tabs>
                <w:tab w:val="clear" w:pos="907"/>
              </w:tabs>
              <w:spacing w:line="240" w:lineRule="auto"/>
              <w:ind w:right="-9"/>
              <w:jc w:val="right"/>
              <w:rPr>
                <w:rFonts w:ascii="Browallia New" w:hAnsi="Browallia New" w:cs="Browallia New"/>
                <w:color w:val="FFFFFF"/>
                <w:sz w:val="16"/>
                <w:szCs w:val="16"/>
              </w:rPr>
            </w:pPr>
          </w:p>
        </w:tc>
        <w:tc>
          <w:tcPr>
            <w:tcW w:w="242" w:type="dxa"/>
          </w:tcPr>
          <w:p w14:paraId="45091D8E"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9BFBC1D" w14:textId="77777777" w:rsidR="003D6D81" w:rsidRPr="002961B6" w:rsidRDefault="003D6D81" w:rsidP="003D6D81">
            <w:pPr>
              <w:tabs>
                <w:tab w:val="clear" w:pos="907"/>
              </w:tabs>
              <w:spacing w:line="240" w:lineRule="auto"/>
              <w:ind w:right="-9"/>
              <w:jc w:val="right"/>
              <w:rPr>
                <w:rFonts w:ascii="Browallia New" w:hAnsi="Browallia New" w:cs="Browallia New"/>
                <w:color w:val="FFFFFF"/>
                <w:sz w:val="16"/>
                <w:szCs w:val="16"/>
              </w:rPr>
            </w:pPr>
          </w:p>
        </w:tc>
        <w:tc>
          <w:tcPr>
            <w:tcW w:w="242" w:type="dxa"/>
          </w:tcPr>
          <w:p w14:paraId="1BA04AC0"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6F6073A6"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37" w:type="dxa"/>
          </w:tcPr>
          <w:p w14:paraId="6241A795"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BC6D7C6"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r>
      <w:tr w:rsidR="003D6D81" w:rsidRPr="002961B6" w14:paraId="665A021E" w14:textId="2A2DC9DA" w:rsidTr="00BA0D41">
        <w:trPr>
          <w:cantSplit/>
        </w:trPr>
        <w:tc>
          <w:tcPr>
            <w:tcW w:w="3520" w:type="dxa"/>
            <w:gridSpan w:val="2"/>
          </w:tcPr>
          <w:p w14:paraId="2598A8EC" w14:textId="44CCFD1F" w:rsidR="003D6D81" w:rsidRPr="002961B6" w:rsidRDefault="003D6D81" w:rsidP="003D6D81">
            <w:pPr>
              <w:tabs>
                <w:tab w:val="clear" w:pos="227"/>
                <w:tab w:val="clear" w:pos="2807"/>
                <w:tab w:val="left" w:pos="2496"/>
              </w:tabs>
              <w:spacing w:line="240" w:lineRule="auto"/>
              <w:ind w:right="-96"/>
              <w:rPr>
                <w:rFonts w:ascii="Browallia New" w:hAnsi="Browallia New" w:cs="Browallia New"/>
                <w:sz w:val="24"/>
                <w:szCs w:val="24"/>
                <w:cs/>
              </w:rPr>
            </w:pPr>
            <w:r w:rsidRPr="002961B6">
              <w:rPr>
                <w:rFonts w:ascii="Browallia New" w:hAnsi="Browallia New" w:cs="Browallia New"/>
                <w:b/>
                <w:bCs/>
                <w:sz w:val="24"/>
                <w:szCs w:val="24"/>
                <w:cs/>
              </w:rPr>
              <w:t>รายได้ค่าเช่าสินทรัพย์และค่าบริการอื่น</w:t>
            </w:r>
          </w:p>
        </w:tc>
        <w:tc>
          <w:tcPr>
            <w:tcW w:w="1153" w:type="dxa"/>
          </w:tcPr>
          <w:p w14:paraId="2FE9C344"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35F4C419"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96" w:type="dxa"/>
          </w:tcPr>
          <w:p w14:paraId="0A13B5FF"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3139B2FB"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52" w:type="dxa"/>
          </w:tcPr>
          <w:p w14:paraId="0D941BA2"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37" w:type="dxa"/>
          </w:tcPr>
          <w:p w14:paraId="05F4BE2B"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87" w:type="dxa"/>
          </w:tcPr>
          <w:p w14:paraId="19302076"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r>
      <w:tr w:rsidR="00E15BF1" w:rsidRPr="002961B6" w14:paraId="1E6DBDFD" w14:textId="77777777" w:rsidTr="00BA0D41">
        <w:trPr>
          <w:cantSplit/>
        </w:trPr>
        <w:tc>
          <w:tcPr>
            <w:tcW w:w="3230" w:type="dxa"/>
          </w:tcPr>
          <w:p w14:paraId="26101C08" w14:textId="09A56F4C" w:rsidR="00E15BF1" w:rsidRPr="001E5766" w:rsidRDefault="00E15BF1" w:rsidP="00E15BF1">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31E8FC47" w14:textId="77777777" w:rsidR="00E15BF1" w:rsidRPr="002961B6" w:rsidRDefault="00E15BF1" w:rsidP="00E15BF1">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2C6716B6" w14:textId="11896F10"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09DF1A70"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4F05F7C1" w14:textId="481B8B96"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32FE8261"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DC7FDA" w14:textId="16702C60" w:rsidR="00E15BF1" w:rsidRPr="002961B6" w:rsidRDefault="00E15BF1" w:rsidP="00E15BF1">
            <w:pPr>
              <w:tabs>
                <w:tab w:val="clear" w:pos="907"/>
              </w:tabs>
              <w:spacing w:line="240" w:lineRule="auto"/>
              <w:ind w:right="-9"/>
              <w:jc w:val="right"/>
              <w:rPr>
                <w:rFonts w:ascii="Browallia New" w:hAnsi="Browallia New" w:cs="Browallia New"/>
                <w:sz w:val="24"/>
                <w:szCs w:val="24"/>
              </w:rPr>
            </w:pPr>
            <w:r w:rsidRPr="007627C8">
              <w:rPr>
                <w:rFonts w:ascii="Browallia New" w:hAnsi="Browallia New" w:cs="Browallia New"/>
                <w:sz w:val="24"/>
                <w:szCs w:val="24"/>
              </w:rPr>
              <w:t>2</w:t>
            </w:r>
            <w:r w:rsidR="00FC69C2" w:rsidRPr="007627C8">
              <w:rPr>
                <w:rFonts w:ascii="Browallia New" w:hAnsi="Browallia New" w:cs="Browallia New"/>
                <w:sz w:val="24"/>
                <w:szCs w:val="24"/>
              </w:rPr>
              <w:t>6</w:t>
            </w:r>
            <w:r w:rsidRPr="007627C8">
              <w:rPr>
                <w:rFonts w:ascii="Browallia New" w:hAnsi="Browallia New" w:cs="Browallia New"/>
                <w:sz w:val="24"/>
                <w:szCs w:val="24"/>
              </w:rPr>
              <w:t>6</w:t>
            </w:r>
          </w:p>
        </w:tc>
        <w:tc>
          <w:tcPr>
            <w:tcW w:w="237" w:type="dxa"/>
            <w:vAlign w:val="bottom"/>
          </w:tcPr>
          <w:p w14:paraId="6E21CC5F"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21AA5438" w14:textId="1DE415FF" w:rsidR="00E15BF1" w:rsidRPr="002961B6" w:rsidRDefault="00E15BF1" w:rsidP="00E15B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325</w:t>
            </w:r>
          </w:p>
        </w:tc>
      </w:tr>
      <w:tr w:rsidR="003D6D81" w:rsidRPr="002961B6" w14:paraId="1ECE61B8" w14:textId="77777777" w:rsidTr="000E0525">
        <w:trPr>
          <w:cantSplit/>
          <w:trHeight w:val="259"/>
        </w:trPr>
        <w:tc>
          <w:tcPr>
            <w:tcW w:w="3230" w:type="dxa"/>
          </w:tcPr>
          <w:p w14:paraId="731E5DFC" w14:textId="77777777" w:rsidR="003D6D81" w:rsidRPr="001E5766" w:rsidRDefault="003D6D81" w:rsidP="003D6D81">
            <w:pPr>
              <w:tabs>
                <w:tab w:val="clear" w:pos="227"/>
              </w:tabs>
              <w:spacing w:line="240" w:lineRule="auto"/>
              <w:rPr>
                <w:rFonts w:ascii="Browallia New" w:hAnsi="Browallia New" w:cs="Browallia New"/>
                <w:sz w:val="16"/>
                <w:szCs w:val="16"/>
                <w:cs/>
                <w:lang w:val="en-GB"/>
              </w:rPr>
            </w:pPr>
          </w:p>
        </w:tc>
        <w:tc>
          <w:tcPr>
            <w:tcW w:w="290" w:type="dxa"/>
            <w:tcBorders>
              <w:right w:val="nil"/>
            </w:tcBorders>
          </w:tcPr>
          <w:p w14:paraId="23B42EDB" w14:textId="77777777" w:rsidR="003D6D81" w:rsidRPr="002961B6" w:rsidRDefault="003D6D81" w:rsidP="003D6D81">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3612333D"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42" w:type="dxa"/>
          </w:tcPr>
          <w:p w14:paraId="73448359"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266FE585"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42" w:type="dxa"/>
          </w:tcPr>
          <w:p w14:paraId="2DC4E048"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4DCF023"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37" w:type="dxa"/>
          </w:tcPr>
          <w:p w14:paraId="5AF56194"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2AD5624"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r>
      <w:tr w:rsidR="003D6D81" w:rsidRPr="002961B6" w14:paraId="28BFBCEB" w14:textId="77777777" w:rsidTr="00BA0D41">
        <w:trPr>
          <w:cantSplit/>
        </w:trPr>
        <w:tc>
          <w:tcPr>
            <w:tcW w:w="3230" w:type="dxa"/>
          </w:tcPr>
          <w:p w14:paraId="6E87A3FC" w14:textId="77777777" w:rsidR="003D6D81" w:rsidRPr="002961B6" w:rsidRDefault="003D6D81" w:rsidP="003D6D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ดอกเบี้ยรับ</w:t>
            </w:r>
          </w:p>
        </w:tc>
        <w:tc>
          <w:tcPr>
            <w:tcW w:w="290" w:type="dxa"/>
            <w:tcBorders>
              <w:right w:val="nil"/>
            </w:tcBorders>
          </w:tcPr>
          <w:p w14:paraId="1EF70099" w14:textId="77777777" w:rsidR="003D6D81" w:rsidRPr="002961B6" w:rsidRDefault="003D6D81" w:rsidP="003D6D81">
            <w:pPr>
              <w:tabs>
                <w:tab w:val="clear" w:pos="227"/>
              </w:tabs>
              <w:spacing w:line="240" w:lineRule="auto"/>
              <w:rPr>
                <w:rFonts w:ascii="Browallia New" w:hAnsi="Browallia New" w:cs="Browallia New"/>
                <w:sz w:val="24"/>
                <w:szCs w:val="24"/>
                <w:cs/>
              </w:rPr>
            </w:pPr>
          </w:p>
        </w:tc>
        <w:tc>
          <w:tcPr>
            <w:tcW w:w="1153" w:type="dxa"/>
          </w:tcPr>
          <w:p w14:paraId="0E488ABD"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0FFF345A"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96" w:type="dxa"/>
          </w:tcPr>
          <w:p w14:paraId="4C88234E"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1DBF5389"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52" w:type="dxa"/>
          </w:tcPr>
          <w:p w14:paraId="4FF46D56"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37" w:type="dxa"/>
          </w:tcPr>
          <w:p w14:paraId="6F13496A"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87" w:type="dxa"/>
          </w:tcPr>
          <w:p w14:paraId="51F46B28"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r>
      <w:tr w:rsidR="00E15BF1" w:rsidRPr="002961B6" w14:paraId="7B9B8287" w14:textId="77777777" w:rsidTr="00BA0D41">
        <w:trPr>
          <w:cantSplit/>
        </w:trPr>
        <w:tc>
          <w:tcPr>
            <w:tcW w:w="3230" w:type="dxa"/>
          </w:tcPr>
          <w:p w14:paraId="5EBF3F9D" w14:textId="0CD82241" w:rsidR="00E15BF1" w:rsidRPr="001E5766" w:rsidRDefault="00E15BF1" w:rsidP="00E15BF1">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6B73D284" w14:textId="77777777" w:rsidR="00E15BF1" w:rsidRPr="002961B6" w:rsidRDefault="00E15BF1" w:rsidP="00E15BF1">
            <w:pPr>
              <w:tabs>
                <w:tab w:val="clear" w:pos="227"/>
              </w:tabs>
              <w:spacing w:line="240" w:lineRule="auto"/>
              <w:rPr>
                <w:rFonts w:ascii="Browallia New" w:hAnsi="Browallia New" w:cs="Browallia New"/>
                <w:sz w:val="24"/>
                <w:szCs w:val="24"/>
                <w:cs/>
              </w:rPr>
            </w:pPr>
          </w:p>
        </w:tc>
        <w:tc>
          <w:tcPr>
            <w:tcW w:w="1153" w:type="dxa"/>
          </w:tcPr>
          <w:p w14:paraId="748A3775" w14:textId="4CF53964"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757E7D8F"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96" w:type="dxa"/>
          </w:tcPr>
          <w:p w14:paraId="10A3D31C" w14:textId="354B753D" w:rsidR="00E15BF1" w:rsidRPr="002961B6" w:rsidRDefault="00E15BF1" w:rsidP="00E15BF1">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77E68BE5"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52" w:type="dxa"/>
          </w:tcPr>
          <w:p w14:paraId="6291CF45" w14:textId="35DF3C1B" w:rsidR="00E15BF1" w:rsidRPr="002961B6" w:rsidRDefault="00E15BF1" w:rsidP="00E15B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w:t>
            </w:r>
            <w:r w:rsidR="00BF20F6">
              <w:rPr>
                <w:rFonts w:ascii="Browallia New" w:hAnsi="Browallia New" w:cs="Browallia New"/>
                <w:sz w:val="24"/>
                <w:szCs w:val="24"/>
              </w:rPr>
              <w:t>,</w:t>
            </w:r>
            <w:r>
              <w:rPr>
                <w:rFonts w:ascii="Browallia New" w:hAnsi="Browallia New" w:cs="Browallia New"/>
                <w:sz w:val="24"/>
                <w:szCs w:val="24"/>
              </w:rPr>
              <w:t>077</w:t>
            </w:r>
          </w:p>
        </w:tc>
        <w:tc>
          <w:tcPr>
            <w:tcW w:w="237" w:type="dxa"/>
          </w:tcPr>
          <w:p w14:paraId="0EC9664E" w14:textId="77777777" w:rsidR="00E15BF1" w:rsidRPr="002961B6" w:rsidRDefault="00E15BF1" w:rsidP="00E15BF1">
            <w:pPr>
              <w:tabs>
                <w:tab w:val="clear" w:pos="907"/>
              </w:tabs>
              <w:spacing w:line="240" w:lineRule="auto"/>
              <w:ind w:right="72"/>
              <w:jc w:val="right"/>
              <w:rPr>
                <w:rFonts w:ascii="Browallia New" w:hAnsi="Browallia New" w:cs="Browallia New"/>
                <w:sz w:val="24"/>
                <w:szCs w:val="24"/>
              </w:rPr>
            </w:pPr>
          </w:p>
        </w:tc>
        <w:tc>
          <w:tcPr>
            <w:tcW w:w="1187" w:type="dxa"/>
          </w:tcPr>
          <w:p w14:paraId="5F6688D0" w14:textId="522C9E98" w:rsidR="00E15BF1" w:rsidRPr="002961B6" w:rsidRDefault="00E15BF1" w:rsidP="00E15B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1,323</w:t>
            </w:r>
          </w:p>
        </w:tc>
      </w:tr>
      <w:tr w:rsidR="003D6D81" w:rsidRPr="002961B6" w14:paraId="16E9EBB6" w14:textId="77777777" w:rsidTr="00BA0D41">
        <w:trPr>
          <w:cantSplit/>
        </w:trPr>
        <w:tc>
          <w:tcPr>
            <w:tcW w:w="3230" w:type="dxa"/>
          </w:tcPr>
          <w:p w14:paraId="3F0C22EA" w14:textId="77777777" w:rsidR="003D6D81" w:rsidRPr="002961B6" w:rsidRDefault="003D6D81" w:rsidP="003D6D81">
            <w:pPr>
              <w:tabs>
                <w:tab w:val="clear" w:pos="227"/>
              </w:tabs>
              <w:spacing w:line="240" w:lineRule="auto"/>
              <w:rPr>
                <w:rFonts w:ascii="Browallia New" w:hAnsi="Browallia New" w:cs="Browallia New"/>
                <w:sz w:val="16"/>
                <w:szCs w:val="16"/>
                <w:cs/>
              </w:rPr>
            </w:pPr>
          </w:p>
        </w:tc>
        <w:tc>
          <w:tcPr>
            <w:tcW w:w="290" w:type="dxa"/>
            <w:tcBorders>
              <w:right w:val="nil"/>
            </w:tcBorders>
          </w:tcPr>
          <w:p w14:paraId="5F947213" w14:textId="77777777" w:rsidR="003D6D81" w:rsidRPr="002961B6" w:rsidRDefault="003D6D81" w:rsidP="003D6D81">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68CA4ED8"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42" w:type="dxa"/>
          </w:tcPr>
          <w:p w14:paraId="343F94FA"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64312DD"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42" w:type="dxa"/>
          </w:tcPr>
          <w:p w14:paraId="56376C2B"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273D9D31"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c>
          <w:tcPr>
            <w:tcW w:w="237" w:type="dxa"/>
          </w:tcPr>
          <w:p w14:paraId="01C4260A" w14:textId="77777777" w:rsidR="003D6D81" w:rsidRPr="002961B6" w:rsidRDefault="003D6D81" w:rsidP="003D6D81">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5CF3FAD0" w14:textId="77777777" w:rsidR="003D6D81" w:rsidRPr="002961B6" w:rsidRDefault="003D6D81" w:rsidP="003D6D81">
            <w:pPr>
              <w:tabs>
                <w:tab w:val="clear" w:pos="907"/>
              </w:tabs>
              <w:spacing w:line="240" w:lineRule="auto"/>
              <w:ind w:right="-9"/>
              <w:jc w:val="right"/>
              <w:rPr>
                <w:rFonts w:ascii="Browallia New" w:hAnsi="Browallia New" w:cs="Browallia New"/>
                <w:sz w:val="16"/>
                <w:szCs w:val="16"/>
              </w:rPr>
            </w:pPr>
          </w:p>
        </w:tc>
      </w:tr>
      <w:tr w:rsidR="003D6D81" w:rsidRPr="002961B6" w14:paraId="3992A836" w14:textId="77777777" w:rsidTr="00BA0D41">
        <w:trPr>
          <w:cantSplit/>
        </w:trPr>
        <w:tc>
          <w:tcPr>
            <w:tcW w:w="3230" w:type="dxa"/>
          </w:tcPr>
          <w:p w14:paraId="2704700C" w14:textId="77777777" w:rsidR="003D6D81" w:rsidRPr="002961B6" w:rsidRDefault="003D6D81" w:rsidP="003D6D81">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ซื้อสินค้าและบริการ</w:t>
            </w:r>
          </w:p>
        </w:tc>
        <w:tc>
          <w:tcPr>
            <w:tcW w:w="290" w:type="dxa"/>
            <w:tcBorders>
              <w:right w:val="nil"/>
            </w:tcBorders>
          </w:tcPr>
          <w:p w14:paraId="75A19AF6" w14:textId="77777777" w:rsidR="003D6D81" w:rsidRPr="002961B6" w:rsidRDefault="003D6D81" w:rsidP="003D6D81">
            <w:pPr>
              <w:tabs>
                <w:tab w:val="clear" w:pos="227"/>
              </w:tabs>
              <w:spacing w:line="240" w:lineRule="auto"/>
              <w:rPr>
                <w:rFonts w:ascii="Browallia New" w:hAnsi="Browallia New" w:cs="Browallia New"/>
                <w:sz w:val="24"/>
                <w:szCs w:val="24"/>
                <w:cs/>
              </w:rPr>
            </w:pPr>
          </w:p>
        </w:tc>
        <w:tc>
          <w:tcPr>
            <w:tcW w:w="1153" w:type="dxa"/>
          </w:tcPr>
          <w:p w14:paraId="1325CC00"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2C0FC630"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96" w:type="dxa"/>
          </w:tcPr>
          <w:p w14:paraId="7432DD07"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42" w:type="dxa"/>
          </w:tcPr>
          <w:p w14:paraId="5E563B38"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52" w:type="dxa"/>
          </w:tcPr>
          <w:p w14:paraId="2D2ABFEB"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c>
          <w:tcPr>
            <w:tcW w:w="237" w:type="dxa"/>
          </w:tcPr>
          <w:p w14:paraId="5C11556A" w14:textId="77777777" w:rsidR="003D6D81" w:rsidRPr="002961B6" w:rsidRDefault="003D6D81" w:rsidP="003D6D81">
            <w:pPr>
              <w:tabs>
                <w:tab w:val="clear" w:pos="907"/>
              </w:tabs>
              <w:spacing w:line="240" w:lineRule="auto"/>
              <w:ind w:right="72"/>
              <w:jc w:val="right"/>
              <w:rPr>
                <w:rFonts w:ascii="Browallia New" w:hAnsi="Browallia New" w:cs="Browallia New"/>
                <w:sz w:val="24"/>
                <w:szCs w:val="24"/>
              </w:rPr>
            </w:pPr>
          </w:p>
        </w:tc>
        <w:tc>
          <w:tcPr>
            <w:tcW w:w="1187" w:type="dxa"/>
          </w:tcPr>
          <w:p w14:paraId="2006A272" w14:textId="77777777" w:rsidR="003D6D81" w:rsidRPr="002961B6" w:rsidRDefault="003D6D81" w:rsidP="003D6D81">
            <w:pPr>
              <w:tabs>
                <w:tab w:val="clear" w:pos="907"/>
              </w:tabs>
              <w:spacing w:line="240" w:lineRule="auto"/>
              <w:ind w:right="-9"/>
              <w:jc w:val="right"/>
              <w:rPr>
                <w:rFonts w:ascii="Browallia New" w:hAnsi="Browallia New" w:cs="Browallia New"/>
                <w:sz w:val="24"/>
                <w:szCs w:val="24"/>
              </w:rPr>
            </w:pPr>
          </w:p>
        </w:tc>
      </w:tr>
      <w:tr w:rsidR="005E627F" w:rsidRPr="002961B6" w14:paraId="43AC2E8D" w14:textId="77777777" w:rsidTr="00BA0D41">
        <w:trPr>
          <w:cantSplit/>
        </w:trPr>
        <w:tc>
          <w:tcPr>
            <w:tcW w:w="3230" w:type="dxa"/>
          </w:tcPr>
          <w:p w14:paraId="65F376F9" w14:textId="46D9800B" w:rsidR="005E627F" w:rsidRPr="002961B6" w:rsidRDefault="005E627F" w:rsidP="005E627F">
            <w:pPr>
              <w:tabs>
                <w:tab w:val="clear" w:pos="227"/>
              </w:tabs>
              <w:spacing w:line="240" w:lineRule="auto"/>
              <w:rPr>
                <w:rFonts w:ascii="Browallia New" w:hAnsi="Browallia New" w:cs="Browallia New"/>
                <w:b/>
                <w:bCs/>
                <w:sz w:val="24"/>
                <w:szCs w:val="24"/>
                <w:cs/>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ที่เกี่ยวข้องกัน</w:t>
            </w:r>
          </w:p>
        </w:tc>
        <w:tc>
          <w:tcPr>
            <w:tcW w:w="290" w:type="dxa"/>
            <w:tcBorders>
              <w:right w:val="nil"/>
            </w:tcBorders>
          </w:tcPr>
          <w:p w14:paraId="4828297D"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Pr>
          <w:p w14:paraId="47CC83FD" w14:textId="280210D4"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839,887</w:t>
            </w:r>
          </w:p>
        </w:tc>
        <w:tc>
          <w:tcPr>
            <w:tcW w:w="242" w:type="dxa"/>
          </w:tcPr>
          <w:p w14:paraId="0BF06A1D"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21238EEA" w14:textId="70101CFD"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c>
          <w:tcPr>
            <w:tcW w:w="242" w:type="dxa"/>
          </w:tcPr>
          <w:p w14:paraId="6C2E5935"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49213AEB" w14:textId="3535137E"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839,887</w:t>
            </w:r>
          </w:p>
        </w:tc>
        <w:tc>
          <w:tcPr>
            <w:tcW w:w="237" w:type="dxa"/>
          </w:tcPr>
          <w:p w14:paraId="1ADE1C2B"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55EB6C72" w14:textId="50399846"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r>
      <w:tr w:rsidR="005E627F" w:rsidRPr="002961B6" w14:paraId="3D0435CA" w14:textId="77777777" w:rsidTr="00BA0D41">
        <w:trPr>
          <w:cantSplit/>
        </w:trPr>
        <w:tc>
          <w:tcPr>
            <w:tcW w:w="3230" w:type="dxa"/>
          </w:tcPr>
          <w:p w14:paraId="4A4BED51" w14:textId="2F868D77" w:rsidR="005E627F" w:rsidRPr="001E5766" w:rsidRDefault="005E627F" w:rsidP="005E627F">
            <w:pPr>
              <w:tabs>
                <w:tab w:val="clear" w:pos="227"/>
              </w:tabs>
              <w:spacing w:line="240" w:lineRule="auto"/>
              <w:rPr>
                <w:rFonts w:ascii="Browallia New" w:hAnsi="Browallia New" w:cs="Browallia New"/>
                <w:sz w:val="24"/>
                <w:szCs w:val="24"/>
                <w:cs/>
                <w:lang w:val="en-GB"/>
              </w:rPr>
            </w:pPr>
            <w:r>
              <w:rPr>
                <w:rFonts w:ascii="Browallia New" w:hAnsi="Browallia New" w:cs="Browallia New" w:hint="cs"/>
                <w:sz w:val="24"/>
                <w:szCs w:val="24"/>
                <w:cs/>
              </w:rPr>
              <w:t>บริษัทย่อย</w:t>
            </w:r>
          </w:p>
        </w:tc>
        <w:tc>
          <w:tcPr>
            <w:tcW w:w="290" w:type="dxa"/>
            <w:tcBorders>
              <w:right w:val="nil"/>
            </w:tcBorders>
          </w:tcPr>
          <w:p w14:paraId="70F2E49E" w14:textId="77777777" w:rsidR="005E627F" w:rsidRPr="002961B6" w:rsidRDefault="005E627F" w:rsidP="005E627F">
            <w:pPr>
              <w:tabs>
                <w:tab w:val="clear" w:pos="227"/>
              </w:tabs>
              <w:spacing w:line="240" w:lineRule="auto"/>
              <w:rPr>
                <w:rFonts w:ascii="Browallia New" w:hAnsi="Browallia New" w:cs="Browallia New"/>
                <w:sz w:val="24"/>
                <w:szCs w:val="24"/>
                <w:lang w:val="en-GB"/>
              </w:rPr>
            </w:pPr>
          </w:p>
        </w:tc>
        <w:tc>
          <w:tcPr>
            <w:tcW w:w="1153" w:type="dxa"/>
            <w:tcBorders>
              <w:bottom w:val="single" w:sz="4" w:space="0" w:color="auto"/>
            </w:tcBorders>
          </w:tcPr>
          <w:p w14:paraId="6162C873" w14:textId="6291C402"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2" w:type="dxa"/>
          </w:tcPr>
          <w:p w14:paraId="25B0C20A"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910C072" w14:textId="3D07D2D2"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2" w:type="dxa"/>
          </w:tcPr>
          <w:p w14:paraId="62B37B7A"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1A94DBA7" w14:textId="6AE4CDEC"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w:t>
            </w:r>
          </w:p>
        </w:tc>
        <w:tc>
          <w:tcPr>
            <w:tcW w:w="237" w:type="dxa"/>
          </w:tcPr>
          <w:p w14:paraId="5BBB5176"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3C30F3C2" w14:textId="6CCFA63D"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r>
      <w:tr w:rsidR="005E627F" w:rsidRPr="002961B6" w14:paraId="2E860876" w14:textId="77777777" w:rsidTr="009916A9">
        <w:trPr>
          <w:cantSplit/>
        </w:trPr>
        <w:tc>
          <w:tcPr>
            <w:tcW w:w="3230" w:type="dxa"/>
          </w:tcPr>
          <w:p w14:paraId="67845DDD" w14:textId="5EF88791" w:rsidR="005E627F" w:rsidRDefault="000E0525" w:rsidP="000E0525">
            <w:pPr>
              <w:tabs>
                <w:tab w:val="clear" w:pos="227"/>
              </w:tabs>
              <w:spacing w:line="240" w:lineRule="auto"/>
              <w:ind w:left="192" w:firstLine="27"/>
              <w:rPr>
                <w:rFonts w:ascii="Browallia New" w:hAnsi="Browallia New" w:cs="Browallia New"/>
                <w:sz w:val="24"/>
                <w:szCs w:val="24"/>
                <w:cs/>
              </w:rPr>
            </w:pPr>
            <w:r>
              <w:rPr>
                <w:rFonts w:ascii="Browallia New" w:hAnsi="Browallia New" w:cs="Browallia New" w:hint="cs"/>
                <w:sz w:val="24"/>
                <w:szCs w:val="24"/>
                <w:cs/>
              </w:rPr>
              <w:t>รวม</w:t>
            </w:r>
          </w:p>
        </w:tc>
        <w:tc>
          <w:tcPr>
            <w:tcW w:w="290" w:type="dxa"/>
            <w:tcBorders>
              <w:right w:val="nil"/>
            </w:tcBorders>
          </w:tcPr>
          <w:p w14:paraId="5C11DF52" w14:textId="77777777" w:rsidR="005E627F" w:rsidRPr="002961B6" w:rsidRDefault="005E627F" w:rsidP="005E627F">
            <w:pPr>
              <w:tabs>
                <w:tab w:val="clear" w:pos="227"/>
              </w:tabs>
              <w:spacing w:line="240" w:lineRule="auto"/>
              <w:rPr>
                <w:rFonts w:ascii="Browallia New" w:hAnsi="Browallia New" w:cs="Browallia New"/>
                <w:sz w:val="24"/>
                <w:szCs w:val="24"/>
                <w:lang w:val="en-GB"/>
              </w:rPr>
            </w:pPr>
          </w:p>
        </w:tc>
        <w:tc>
          <w:tcPr>
            <w:tcW w:w="1153" w:type="dxa"/>
            <w:tcBorders>
              <w:bottom w:val="single" w:sz="12" w:space="0" w:color="auto"/>
            </w:tcBorders>
          </w:tcPr>
          <w:p w14:paraId="34B1262E" w14:textId="359C5E11"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839,887</w:t>
            </w:r>
          </w:p>
        </w:tc>
        <w:tc>
          <w:tcPr>
            <w:tcW w:w="242" w:type="dxa"/>
          </w:tcPr>
          <w:p w14:paraId="0B1280F1"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5FE942F0" w14:textId="1EAAD1D3" w:rsidR="005E627F"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c>
          <w:tcPr>
            <w:tcW w:w="242" w:type="dxa"/>
          </w:tcPr>
          <w:p w14:paraId="12B9E388"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005A92EE" w14:textId="37FC28A7" w:rsidR="005E627F"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839,888</w:t>
            </w:r>
          </w:p>
        </w:tc>
        <w:tc>
          <w:tcPr>
            <w:tcW w:w="237" w:type="dxa"/>
          </w:tcPr>
          <w:p w14:paraId="2DC3629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3BAB1D0B" w14:textId="641BDF74" w:rsidR="005E627F"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702,445</w:t>
            </w:r>
          </w:p>
        </w:tc>
      </w:tr>
      <w:tr w:rsidR="005E627F" w:rsidRPr="002961B6" w14:paraId="47E05349" w14:textId="77777777" w:rsidTr="000E0525">
        <w:trPr>
          <w:cantSplit/>
          <w:trHeight w:val="295"/>
        </w:trPr>
        <w:tc>
          <w:tcPr>
            <w:tcW w:w="3230" w:type="dxa"/>
          </w:tcPr>
          <w:p w14:paraId="659057D4" w14:textId="77777777" w:rsidR="005E627F" w:rsidRPr="002961B6" w:rsidRDefault="005E627F" w:rsidP="005E627F">
            <w:pPr>
              <w:tabs>
                <w:tab w:val="clear" w:pos="227"/>
              </w:tabs>
              <w:spacing w:line="240" w:lineRule="auto"/>
              <w:ind w:left="317" w:hanging="317"/>
              <w:rPr>
                <w:rFonts w:ascii="Browallia New" w:hAnsi="Browallia New" w:cs="Browallia New"/>
                <w:sz w:val="16"/>
                <w:szCs w:val="16"/>
                <w:cs/>
              </w:rPr>
            </w:pPr>
          </w:p>
        </w:tc>
        <w:tc>
          <w:tcPr>
            <w:tcW w:w="290" w:type="dxa"/>
            <w:tcBorders>
              <w:right w:val="nil"/>
            </w:tcBorders>
          </w:tcPr>
          <w:p w14:paraId="043C7925" w14:textId="77777777" w:rsidR="005E627F" w:rsidRPr="002961B6" w:rsidRDefault="005E627F" w:rsidP="005E627F">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53F2DADF"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26C38E15"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372E72C7"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0BF60A26"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8EFFCB6"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37" w:type="dxa"/>
          </w:tcPr>
          <w:p w14:paraId="29BED911"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99A19E6"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r>
      <w:tr w:rsidR="005E627F" w:rsidRPr="002961B6" w14:paraId="46C640DA" w14:textId="77777777" w:rsidTr="00BA0D41">
        <w:trPr>
          <w:cantSplit/>
        </w:trPr>
        <w:tc>
          <w:tcPr>
            <w:tcW w:w="3230" w:type="dxa"/>
          </w:tcPr>
          <w:p w14:paraId="03E80358" w14:textId="77777777" w:rsidR="005E627F" w:rsidRPr="002961B6" w:rsidRDefault="005E627F" w:rsidP="005E627F">
            <w:pPr>
              <w:tabs>
                <w:tab w:val="clear" w:pos="227"/>
              </w:tabs>
              <w:spacing w:line="240" w:lineRule="auto"/>
              <w:ind w:left="317" w:hanging="317"/>
              <w:rPr>
                <w:rFonts w:ascii="Browallia New" w:hAnsi="Browallia New" w:cs="Browallia New"/>
                <w:b/>
                <w:bCs/>
                <w:sz w:val="24"/>
                <w:szCs w:val="24"/>
                <w:cs/>
              </w:rPr>
            </w:pPr>
            <w:r w:rsidRPr="002961B6">
              <w:rPr>
                <w:rFonts w:ascii="Browallia New" w:hAnsi="Browallia New" w:cs="Browallia New"/>
                <w:b/>
                <w:bCs/>
                <w:sz w:val="24"/>
                <w:szCs w:val="24"/>
                <w:cs/>
              </w:rPr>
              <w:t>ค่าจ้างผลิตสินค้า</w:t>
            </w:r>
          </w:p>
        </w:tc>
        <w:tc>
          <w:tcPr>
            <w:tcW w:w="290" w:type="dxa"/>
            <w:tcBorders>
              <w:right w:val="nil"/>
            </w:tcBorders>
          </w:tcPr>
          <w:p w14:paraId="6575B44F"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Pr>
          <w:p w14:paraId="65C93FDE"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74A4032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5319273C"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07031A9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1D20CF81"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0EC552DF"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4308E1AB"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49E6EB49" w14:textId="77777777" w:rsidTr="00BA0D41">
        <w:trPr>
          <w:cantSplit/>
        </w:trPr>
        <w:tc>
          <w:tcPr>
            <w:tcW w:w="3230" w:type="dxa"/>
          </w:tcPr>
          <w:p w14:paraId="3EB2BBF8" w14:textId="738328BF" w:rsidR="005E627F" w:rsidRPr="001E5766" w:rsidRDefault="005E627F" w:rsidP="005E627F">
            <w:pPr>
              <w:tabs>
                <w:tab w:val="clear" w:pos="227"/>
              </w:tabs>
              <w:spacing w:line="240" w:lineRule="auto"/>
              <w:ind w:left="317" w:hanging="317"/>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B98807F" w14:textId="77777777" w:rsidR="005E627F" w:rsidRPr="002961B6" w:rsidRDefault="005E627F" w:rsidP="005E627F">
            <w:pPr>
              <w:tabs>
                <w:tab w:val="clear" w:pos="227"/>
              </w:tabs>
              <w:spacing w:line="240" w:lineRule="auto"/>
              <w:jc w:val="center"/>
              <w:rPr>
                <w:rFonts w:ascii="Browallia New" w:hAnsi="Browallia New" w:cs="Browallia New"/>
                <w:sz w:val="24"/>
                <w:szCs w:val="24"/>
                <w:cs/>
              </w:rPr>
            </w:pPr>
          </w:p>
        </w:tc>
        <w:tc>
          <w:tcPr>
            <w:tcW w:w="1153" w:type="dxa"/>
            <w:tcBorders>
              <w:bottom w:val="single" w:sz="12" w:space="0" w:color="auto"/>
            </w:tcBorders>
          </w:tcPr>
          <w:p w14:paraId="1B17D92C" w14:textId="3981B423"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7CF3343D"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1927FE66" w14:textId="5B54F14C"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vAlign w:val="bottom"/>
          </w:tcPr>
          <w:p w14:paraId="2E575ACF"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43832D" w14:textId="660C84FC"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83,511</w:t>
            </w:r>
          </w:p>
        </w:tc>
        <w:tc>
          <w:tcPr>
            <w:tcW w:w="237" w:type="dxa"/>
            <w:vAlign w:val="bottom"/>
          </w:tcPr>
          <w:p w14:paraId="010C363C"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4C8949F4" w14:textId="117482CF"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98,685</w:t>
            </w:r>
          </w:p>
        </w:tc>
      </w:tr>
      <w:tr w:rsidR="005E627F" w:rsidRPr="002961B6" w14:paraId="0FA66CC4" w14:textId="77777777" w:rsidTr="006B20B0">
        <w:trPr>
          <w:cantSplit/>
          <w:trHeight w:val="268"/>
        </w:trPr>
        <w:tc>
          <w:tcPr>
            <w:tcW w:w="3230" w:type="dxa"/>
          </w:tcPr>
          <w:p w14:paraId="3ADD2610" w14:textId="77777777" w:rsidR="005E627F" w:rsidRPr="002961B6" w:rsidRDefault="005E627F" w:rsidP="005E627F">
            <w:pPr>
              <w:tabs>
                <w:tab w:val="clear" w:pos="227"/>
              </w:tabs>
              <w:spacing w:line="240" w:lineRule="auto"/>
              <w:rPr>
                <w:rFonts w:ascii="Browallia New" w:hAnsi="Browallia New" w:cs="Browallia New"/>
                <w:sz w:val="16"/>
                <w:szCs w:val="16"/>
                <w:cs/>
              </w:rPr>
            </w:pPr>
          </w:p>
        </w:tc>
        <w:tc>
          <w:tcPr>
            <w:tcW w:w="290" w:type="dxa"/>
            <w:tcBorders>
              <w:right w:val="nil"/>
            </w:tcBorders>
          </w:tcPr>
          <w:p w14:paraId="563AD998" w14:textId="77777777" w:rsidR="005E627F" w:rsidRPr="002961B6" w:rsidRDefault="005E627F" w:rsidP="005E627F">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088CBEEC"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1A85217A"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0621293"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4D6F4F4B"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4241CB6F"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37" w:type="dxa"/>
          </w:tcPr>
          <w:p w14:paraId="71264BB8"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6533CF59"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r>
      <w:tr w:rsidR="005E627F" w:rsidRPr="002961B6" w14:paraId="4A827DAE" w14:textId="77777777" w:rsidTr="00BA0D41">
        <w:trPr>
          <w:cantSplit/>
        </w:trPr>
        <w:tc>
          <w:tcPr>
            <w:tcW w:w="3230" w:type="dxa"/>
          </w:tcPr>
          <w:p w14:paraId="7EA75019" w14:textId="77777777" w:rsidR="005E627F" w:rsidRPr="002961B6" w:rsidRDefault="005E627F" w:rsidP="005E627F">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ค่าบริการขนส่งสินค้า</w:t>
            </w:r>
          </w:p>
        </w:tc>
        <w:tc>
          <w:tcPr>
            <w:tcW w:w="290" w:type="dxa"/>
            <w:tcBorders>
              <w:right w:val="nil"/>
            </w:tcBorders>
          </w:tcPr>
          <w:p w14:paraId="52076450"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Pr>
          <w:p w14:paraId="1553A57E"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450088CC"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408CD286"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75754567"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2EF481BF"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752243A4"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3E89E0D1"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25844D13" w14:textId="77777777" w:rsidTr="00BA0D41">
        <w:trPr>
          <w:cantSplit/>
        </w:trPr>
        <w:tc>
          <w:tcPr>
            <w:tcW w:w="3230" w:type="dxa"/>
          </w:tcPr>
          <w:p w14:paraId="0B1C4831" w14:textId="09BF184F" w:rsidR="005E627F" w:rsidRPr="001E5766" w:rsidRDefault="005E627F" w:rsidP="005E627F">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E15F503"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3E6C304F" w14:textId="2FE83A9D"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57861C57"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4EFA270C" w14:textId="64B9D23D"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6DB8D159"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664422F0" w14:textId="095697C2"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66,364</w:t>
            </w:r>
          </w:p>
        </w:tc>
        <w:tc>
          <w:tcPr>
            <w:tcW w:w="237" w:type="dxa"/>
          </w:tcPr>
          <w:p w14:paraId="5EFD48B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35DACA01" w14:textId="3DCAFFCA"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66,395</w:t>
            </w:r>
          </w:p>
        </w:tc>
      </w:tr>
      <w:tr w:rsidR="005E627F" w:rsidRPr="002961B6" w14:paraId="3576E26F" w14:textId="77777777" w:rsidTr="006B20B0">
        <w:trPr>
          <w:cantSplit/>
          <w:trHeight w:val="268"/>
        </w:trPr>
        <w:tc>
          <w:tcPr>
            <w:tcW w:w="3230" w:type="dxa"/>
          </w:tcPr>
          <w:p w14:paraId="5F8D9B08" w14:textId="77777777" w:rsidR="005E627F" w:rsidRPr="002961B6" w:rsidRDefault="005E627F" w:rsidP="005E627F">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0418D26E" w14:textId="77777777" w:rsidR="005E627F" w:rsidRPr="002961B6" w:rsidRDefault="005E627F" w:rsidP="005E627F">
            <w:pPr>
              <w:tabs>
                <w:tab w:val="clear" w:pos="227"/>
              </w:tabs>
              <w:spacing w:line="240" w:lineRule="auto"/>
              <w:rPr>
                <w:rFonts w:ascii="Browallia New" w:hAnsi="Browallia New" w:cs="Browallia New"/>
                <w:sz w:val="16"/>
                <w:szCs w:val="16"/>
                <w:lang w:val="en-GB"/>
              </w:rPr>
            </w:pPr>
          </w:p>
        </w:tc>
        <w:tc>
          <w:tcPr>
            <w:tcW w:w="1153" w:type="dxa"/>
            <w:tcBorders>
              <w:top w:val="single" w:sz="12" w:space="0" w:color="auto"/>
            </w:tcBorders>
          </w:tcPr>
          <w:p w14:paraId="3D476D70"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783E2917"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3BB5B88"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42" w:type="dxa"/>
          </w:tcPr>
          <w:p w14:paraId="45B333C4"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6D5CB5C"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c>
          <w:tcPr>
            <w:tcW w:w="237" w:type="dxa"/>
          </w:tcPr>
          <w:p w14:paraId="52E74424" w14:textId="77777777" w:rsidR="005E627F" w:rsidRPr="002961B6" w:rsidRDefault="005E627F" w:rsidP="005E627F">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D2DEA01" w14:textId="77777777" w:rsidR="005E627F" w:rsidRPr="002961B6" w:rsidRDefault="005E627F" w:rsidP="005E627F">
            <w:pPr>
              <w:tabs>
                <w:tab w:val="clear" w:pos="907"/>
              </w:tabs>
              <w:spacing w:line="240" w:lineRule="auto"/>
              <w:ind w:right="-9"/>
              <w:jc w:val="right"/>
              <w:rPr>
                <w:rFonts w:ascii="Browallia New" w:hAnsi="Browallia New" w:cs="Browallia New"/>
                <w:sz w:val="16"/>
                <w:szCs w:val="16"/>
              </w:rPr>
            </w:pPr>
          </w:p>
        </w:tc>
      </w:tr>
      <w:tr w:rsidR="005E627F" w:rsidRPr="002961B6" w14:paraId="5CA0D24C" w14:textId="2FC3B1E4" w:rsidTr="00BA0D41">
        <w:trPr>
          <w:cantSplit/>
          <w:trHeight w:val="195"/>
        </w:trPr>
        <w:tc>
          <w:tcPr>
            <w:tcW w:w="3520" w:type="dxa"/>
            <w:gridSpan w:val="2"/>
          </w:tcPr>
          <w:p w14:paraId="00A90157" w14:textId="50B30B4E" w:rsidR="005E627F" w:rsidRPr="002961B6" w:rsidRDefault="005E627F" w:rsidP="005E627F">
            <w:pPr>
              <w:tabs>
                <w:tab w:val="clear" w:pos="227"/>
              </w:tabs>
              <w:spacing w:line="240" w:lineRule="auto"/>
              <w:ind w:left="52" w:right="-54" w:hanging="46"/>
              <w:rPr>
                <w:rFonts w:ascii="Browallia New" w:hAnsi="Browallia New" w:cs="Browallia New"/>
                <w:sz w:val="24"/>
                <w:szCs w:val="24"/>
                <w:lang w:val="en-GB"/>
              </w:rPr>
            </w:pPr>
            <w:r w:rsidRPr="002961B6">
              <w:rPr>
                <w:rFonts w:ascii="Browallia New" w:hAnsi="Browallia New" w:cs="Browallia New"/>
                <w:b/>
                <w:bCs/>
                <w:sz w:val="24"/>
                <w:szCs w:val="24"/>
                <w:cs/>
              </w:rPr>
              <w:t>ค่าเช่าสินทรัพย์</w:t>
            </w:r>
            <w:r w:rsidRPr="002961B6">
              <w:rPr>
                <w:rFonts w:ascii="Browallia New" w:hAnsi="Browallia New" w:cs="Browallia New" w:hint="cs"/>
                <w:b/>
                <w:bCs/>
                <w:sz w:val="24"/>
                <w:szCs w:val="24"/>
                <w:cs/>
              </w:rPr>
              <w:t>และ</w:t>
            </w:r>
            <w:r w:rsidRPr="002961B6">
              <w:rPr>
                <w:rFonts w:ascii="Browallia New" w:hAnsi="Browallia New" w:cs="Browallia New"/>
                <w:b/>
                <w:bCs/>
                <w:sz w:val="24"/>
                <w:szCs w:val="24"/>
                <w:cs/>
              </w:rPr>
              <w:t>ค่าบริการอื่น</w:t>
            </w:r>
          </w:p>
        </w:tc>
        <w:tc>
          <w:tcPr>
            <w:tcW w:w="1153" w:type="dxa"/>
          </w:tcPr>
          <w:p w14:paraId="25B010A5"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6E7B52B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0C205ED1"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50E23DFC"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1270C005"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0A8340A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68533EE5"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5B4C4AE6" w14:textId="77777777" w:rsidTr="00BA0D41">
        <w:trPr>
          <w:cantSplit/>
        </w:trPr>
        <w:tc>
          <w:tcPr>
            <w:tcW w:w="3230" w:type="dxa"/>
          </w:tcPr>
          <w:p w14:paraId="72F05793" w14:textId="52B81BB3" w:rsidR="005E627F" w:rsidRPr="001E5766" w:rsidRDefault="005E627F" w:rsidP="005E627F">
            <w:pPr>
              <w:tabs>
                <w:tab w:val="clear" w:pos="227"/>
              </w:tabs>
              <w:spacing w:line="240" w:lineRule="auto"/>
              <w:rPr>
                <w:rFonts w:ascii="Browallia New" w:hAnsi="Browallia New" w:cs="Browallia New"/>
                <w:sz w:val="24"/>
                <w:szCs w:val="24"/>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ที่เกี่ยวข้องกัน</w:t>
            </w:r>
          </w:p>
        </w:tc>
        <w:tc>
          <w:tcPr>
            <w:tcW w:w="290" w:type="dxa"/>
            <w:tcBorders>
              <w:right w:val="nil"/>
            </w:tcBorders>
          </w:tcPr>
          <w:p w14:paraId="095C8490"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shd w:val="clear" w:color="auto" w:fill="auto"/>
          </w:tcPr>
          <w:p w14:paraId="5FC9B319" w14:textId="1481AD39" w:rsidR="005E627F" w:rsidRPr="00094536" w:rsidRDefault="005E627F" w:rsidP="005E627F">
            <w:pPr>
              <w:tabs>
                <w:tab w:val="clear" w:pos="907"/>
              </w:tabs>
              <w:spacing w:line="240" w:lineRule="auto"/>
              <w:ind w:right="-9"/>
              <w:jc w:val="right"/>
              <w:rPr>
                <w:rFonts w:ascii="Browallia New" w:hAnsi="Browallia New" w:cs="Browallia New"/>
                <w:sz w:val="24"/>
                <w:szCs w:val="24"/>
              </w:rPr>
            </w:pPr>
            <w:r w:rsidRPr="00A34B03">
              <w:rPr>
                <w:rFonts w:ascii="Browallia New" w:hAnsi="Browallia New" w:cs="Browallia New" w:hint="cs"/>
                <w:sz w:val="24"/>
                <w:szCs w:val="24"/>
                <w:cs/>
              </w:rPr>
              <w:t>1</w:t>
            </w:r>
            <w:r>
              <w:rPr>
                <w:rFonts w:ascii="Browallia New" w:hAnsi="Browallia New" w:cs="Browallia New"/>
                <w:sz w:val="24"/>
                <w:szCs w:val="24"/>
              </w:rPr>
              <w:t>,200</w:t>
            </w:r>
          </w:p>
        </w:tc>
        <w:tc>
          <w:tcPr>
            <w:tcW w:w="242" w:type="dxa"/>
          </w:tcPr>
          <w:p w14:paraId="57E8B1A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14F533C2" w14:textId="47C36200" w:rsidR="005E627F" w:rsidRPr="002961B6" w:rsidRDefault="005E627F" w:rsidP="005E627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1DCF6143"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37D2FB44" w14:textId="44F3C624" w:rsidR="005E627F" w:rsidRPr="002961B6" w:rsidRDefault="005E627F" w:rsidP="005E627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37" w:type="dxa"/>
          </w:tcPr>
          <w:p w14:paraId="33FE34D3"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3A3D4351" w14:textId="7A7CF476"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1,200</w:t>
            </w:r>
          </w:p>
        </w:tc>
      </w:tr>
      <w:tr w:rsidR="005E627F" w:rsidRPr="002961B6" w14:paraId="3464DDD9" w14:textId="77777777" w:rsidTr="00BA0D41">
        <w:trPr>
          <w:cantSplit/>
        </w:trPr>
        <w:tc>
          <w:tcPr>
            <w:tcW w:w="3230" w:type="dxa"/>
          </w:tcPr>
          <w:p w14:paraId="20B09829" w14:textId="60C27A14" w:rsidR="005E627F" w:rsidRPr="001E5766" w:rsidRDefault="005E627F" w:rsidP="005E627F">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4E708E9B"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Borders>
              <w:bottom w:val="single" w:sz="4" w:space="0" w:color="auto"/>
            </w:tcBorders>
            <w:shd w:val="clear" w:color="auto" w:fill="auto"/>
          </w:tcPr>
          <w:p w14:paraId="31920AC9" w14:textId="7AD72E34"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4AB49610"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CEDC3E0" w14:textId="2D936CCC"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1880169C"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04F014ED" w14:textId="57053BA4" w:rsidR="005E627F" w:rsidRPr="002961B6" w:rsidRDefault="005E627F" w:rsidP="005E627F">
            <w:pPr>
              <w:tabs>
                <w:tab w:val="clear" w:pos="454"/>
                <w:tab w:val="clear" w:pos="680"/>
                <w:tab w:val="clear" w:pos="907"/>
                <w:tab w:val="left" w:pos="464"/>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9,663</w:t>
            </w:r>
          </w:p>
        </w:tc>
        <w:tc>
          <w:tcPr>
            <w:tcW w:w="237" w:type="dxa"/>
          </w:tcPr>
          <w:p w14:paraId="095F68B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2C4028AA" w14:textId="5882F4B0"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5E627F" w:rsidRPr="002961B6" w14:paraId="24C3A7F5" w14:textId="77777777" w:rsidTr="00BA0D41">
        <w:trPr>
          <w:cantSplit/>
        </w:trPr>
        <w:tc>
          <w:tcPr>
            <w:tcW w:w="3230" w:type="dxa"/>
          </w:tcPr>
          <w:p w14:paraId="48FA62FB" w14:textId="01003CDB" w:rsidR="005E627F" w:rsidRPr="00D87878" w:rsidRDefault="005E627F" w:rsidP="005E627F">
            <w:pPr>
              <w:tabs>
                <w:tab w:val="clear" w:pos="227"/>
              </w:tabs>
              <w:spacing w:line="240" w:lineRule="auto"/>
              <w:rPr>
                <w:rFonts w:ascii="Browallia New" w:hAnsi="Browallia New" w:cs="Browallia New"/>
                <w:sz w:val="24"/>
                <w:szCs w:val="24"/>
                <w:cs/>
              </w:rPr>
            </w:pPr>
            <w:r w:rsidRPr="00D87878">
              <w:rPr>
                <w:rFonts w:ascii="Browallia New" w:hAnsi="Browallia New" w:cs="Browallia New"/>
                <w:sz w:val="24"/>
                <w:szCs w:val="24"/>
              </w:rPr>
              <w:t xml:space="preserve">     </w:t>
            </w:r>
            <w:r w:rsidRPr="00D87878">
              <w:rPr>
                <w:rFonts w:ascii="Browallia New" w:hAnsi="Browallia New" w:cs="Browallia New" w:hint="cs"/>
                <w:sz w:val="24"/>
                <w:szCs w:val="24"/>
                <w:cs/>
              </w:rPr>
              <w:t>รวม</w:t>
            </w:r>
          </w:p>
        </w:tc>
        <w:tc>
          <w:tcPr>
            <w:tcW w:w="290" w:type="dxa"/>
            <w:tcBorders>
              <w:right w:val="nil"/>
            </w:tcBorders>
          </w:tcPr>
          <w:p w14:paraId="01765ECA"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41484A78" w14:textId="37FC1B45" w:rsidR="005E627F" w:rsidRPr="002961B6" w:rsidRDefault="005E627F" w:rsidP="005E627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0D5DBA49"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FC02A14" w14:textId="0BC19CF0" w:rsidR="005E627F" w:rsidRPr="002961B6" w:rsidRDefault="005E627F" w:rsidP="005E627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6A1B3DD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32217079" w14:textId="7ECDDB97"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10,863</w:t>
            </w:r>
          </w:p>
        </w:tc>
        <w:tc>
          <w:tcPr>
            <w:tcW w:w="237" w:type="dxa"/>
          </w:tcPr>
          <w:p w14:paraId="47E4B157"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2B743936" w14:textId="78F37354"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1,200</w:t>
            </w:r>
          </w:p>
        </w:tc>
      </w:tr>
      <w:tr w:rsidR="005E627F" w:rsidRPr="002961B6" w14:paraId="59AF7FC6" w14:textId="77777777" w:rsidTr="00BA0D41">
        <w:trPr>
          <w:cantSplit/>
        </w:trPr>
        <w:tc>
          <w:tcPr>
            <w:tcW w:w="3230" w:type="dxa"/>
          </w:tcPr>
          <w:p w14:paraId="1709450C" w14:textId="73A1127F" w:rsidR="005E627F" w:rsidRPr="002961B6" w:rsidRDefault="005E627F" w:rsidP="005E627F">
            <w:pPr>
              <w:tabs>
                <w:tab w:val="clear" w:pos="227"/>
              </w:tabs>
              <w:spacing w:line="240" w:lineRule="auto"/>
              <w:rPr>
                <w:rFonts w:ascii="Browallia New" w:hAnsi="Browallia New" w:cs="Browallia New"/>
                <w:b/>
                <w:bCs/>
                <w:sz w:val="24"/>
                <w:szCs w:val="24"/>
                <w:cs/>
              </w:rPr>
            </w:pPr>
          </w:p>
        </w:tc>
        <w:tc>
          <w:tcPr>
            <w:tcW w:w="290" w:type="dxa"/>
            <w:tcBorders>
              <w:right w:val="nil"/>
            </w:tcBorders>
          </w:tcPr>
          <w:p w14:paraId="54839009"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Pr>
          <w:p w14:paraId="00B3E5B6"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10801B50"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1DA47547"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4933E006"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6626235A"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60271BB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575E59FF"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2AFE65FE" w14:textId="77777777" w:rsidTr="00BA0D41">
        <w:trPr>
          <w:cantSplit/>
        </w:trPr>
        <w:tc>
          <w:tcPr>
            <w:tcW w:w="3230" w:type="dxa"/>
          </w:tcPr>
          <w:p w14:paraId="76EE4277" w14:textId="054F8229" w:rsidR="005E627F" w:rsidRPr="002961B6" w:rsidRDefault="005E627F" w:rsidP="005E627F">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ดอกเบี้ยจ่าย</w:t>
            </w:r>
          </w:p>
        </w:tc>
        <w:tc>
          <w:tcPr>
            <w:tcW w:w="290" w:type="dxa"/>
            <w:tcBorders>
              <w:right w:val="nil"/>
            </w:tcBorders>
          </w:tcPr>
          <w:p w14:paraId="2D78C0F9"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Pr>
          <w:p w14:paraId="0C8FE01C"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069548E0"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28195D6B"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70219381"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5324C08F"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43FC222A"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3AB77488"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698A46D8" w14:textId="77777777" w:rsidTr="00BA0D41">
        <w:trPr>
          <w:cantSplit/>
        </w:trPr>
        <w:tc>
          <w:tcPr>
            <w:tcW w:w="3230" w:type="dxa"/>
          </w:tcPr>
          <w:p w14:paraId="3CC5BD99" w14:textId="77777777" w:rsidR="005E627F" w:rsidRPr="001E5766" w:rsidRDefault="005E627F" w:rsidP="005E627F">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92F364E"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7F117E27" w14:textId="63866FFA"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5D2187D1"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6A643B42" w14:textId="1DAE59F6" w:rsidR="005E627F" w:rsidRPr="002961B6" w:rsidRDefault="005E627F" w:rsidP="005E627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42" w:type="dxa"/>
          </w:tcPr>
          <w:p w14:paraId="2242471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63AF1234" w14:textId="00466DE7" w:rsidR="005E627F" w:rsidRPr="002961B6" w:rsidRDefault="005E627F" w:rsidP="005E627F">
            <w:pPr>
              <w:tabs>
                <w:tab w:val="clear" w:pos="907"/>
              </w:tabs>
              <w:spacing w:line="240" w:lineRule="auto"/>
              <w:ind w:right="-9"/>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37" w:type="dxa"/>
          </w:tcPr>
          <w:p w14:paraId="4E5A3998"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76605ADA" w14:textId="2E9C5241"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r>
      <w:tr w:rsidR="005E627F" w:rsidRPr="002961B6" w14:paraId="20C9C646" w14:textId="77777777" w:rsidTr="00BA0D41">
        <w:trPr>
          <w:cantSplit/>
        </w:trPr>
        <w:tc>
          <w:tcPr>
            <w:tcW w:w="3230" w:type="dxa"/>
          </w:tcPr>
          <w:p w14:paraId="2D632328" w14:textId="77777777" w:rsidR="005E627F" w:rsidRPr="001E5766" w:rsidRDefault="005E627F" w:rsidP="005E627F">
            <w:pPr>
              <w:tabs>
                <w:tab w:val="clear" w:pos="227"/>
              </w:tabs>
              <w:spacing w:line="240" w:lineRule="auto"/>
              <w:rPr>
                <w:rFonts w:ascii="Browallia New" w:hAnsi="Browallia New" w:cs="Browallia New"/>
                <w:sz w:val="24"/>
                <w:szCs w:val="24"/>
                <w:cs/>
              </w:rPr>
            </w:pPr>
          </w:p>
        </w:tc>
        <w:tc>
          <w:tcPr>
            <w:tcW w:w="290" w:type="dxa"/>
            <w:tcBorders>
              <w:right w:val="nil"/>
            </w:tcBorders>
          </w:tcPr>
          <w:p w14:paraId="4F488D32" w14:textId="77777777" w:rsidR="005E627F" w:rsidRPr="002961B6" w:rsidRDefault="005E627F" w:rsidP="005E627F">
            <w:pPr>
              <w:tabs>
                <w:tab w:val="clear" w:pos="227"/>
              </w:tabs>
              <w:spacing w:line="240" w:lineRule="auto"/>
              <w:rPr>
                <w:rFonts w:ascii="Browallia New" w:hAnsi="Browallia New" w:cs="Browallia New"/>
                <w:sz w:val="24"/>
                <w:szCs w:val="24"/>
                <w:cs/>
              </w:rPr>
            </w:pPr>
          </w:p>
        </w:tc>
        <w:tc>
          <w:tcPr>
            <w:tcW w:w="1153" w:type="dxa"/>
            <w:tcBorders>
              <w:top w:val="single" w:sz="12" w:space="0" w:color="auto"/>
            </w:tcBorders>
          </w:tcPr>
          <w:p w14:paraId="2D5DA4EF" w14:textId="77777777" w:rsidR="005E627F" w:rsidRDefault="005E627F" w:rsidP="005E627F">
            <w:pPr>
              <w:tabs>
                <w:tab w:val="clear" w:pos="907"/>
              </w:tabs>
              <w:spacing w:line="240" w:lineRule="auto"/>
              <w:ind w:right="-9"/>
              <w:jc w:val="center"/>
              <w:rPr>
                <w:rFonts w:ascii="Browallia New" w:hAnsi="Browallia New" w:cs="Browallia New"/>
                <w:sz w:val="24"/>
                <w:szCs w:val="24"/>
                <w:cs/>
              </w:rPr>
            </w:pPr>
          </w:p>
        </w:tc>
        <w:tc>
          <w:tcPr>
            <w:tcW w:w="242" w:type="dxa"/>
          </w:tcPr>
          <w:p w14:paraId="7C8D42A2"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top w:val="single" w:sz="12" w:space="0" w:color="auto"/>
            </w:tcBorders>
          </w:tcPr>
          <w:p w14:paraId="52422A93" w14:textId="77777777" w:rsidR="005E627F" w:rsidRDefault="005E627F" w:rsidP="005E627F">
            <w:pPr>
              <w:tabs>
                <w:tab w:val="clear" w:pos="907"/>
              </w:tabs>
              <w:spacing w:line="240" w:lineRule="auto"/>
              <w:ind w:right="-9"/>
              <w:jc w:val="center"/>
              <w:rPr>
                <w:rFonts w:ascii="Browallia New" w:hAnsi="Browallia New" w:cs="Browallia New"/>
                <w:sz w:val="24"/>
                <w:szCs w:val="24"/>
                <w:cs/>
              </w:rPr>
            </w:pPr>
          </w:p>
        </w:tc>
        <w:tc>
          <w:tcPr>
            <w:tcW w:w="242" w:type="dxa"/>
          </w:tcPr>
          <w:p w14:paraId="4F682EA1"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top w:val="single" w:sz="12" w:space="0" w:color="auto"/>
            </w:tcBorders>
          </w:tcPr>
          <w:p w14:paraId="6AD1BF89" w14:textId="77777777" w:rsidR="005E627F"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0BADDDF0"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top w:val="single" w:sz="12" w:space="0" w:color="auto"/>
            </w:tcBorders>
          </w:tcPr>
          <w:p w14:paraId="2827FAB5" w14:textId="77777777" w:rsidR="005E627F" w:rsidRDefault="005E627F" w:rsidP="005E627F">
            <w:pPr>
              <w:tabs>
                <w:tab w:val="clear" w:pos="907"/>
              </w:tabs>
              <w:spacing w:line="240" w:lineRule="auto"/>
              <w:ind w:right="-9"/>
              <w:jc w:val="right"/>
              <w:rPr>
                <w:rFonts w:ascii="Browallia New" w:hAnsi="Browallia New" w:cs="Browallia New"/>
                <w:sz w:val="24"/>
                <w:szCs w:val="24"/>
              </w:rPr>
            </w:pPr>
          </w:p>
        </w:tc>
      </w:tr>
      <w:tr w:rsidR="000E0525" w:rsidRPr="002961B6" w14:paraId="5A9ACA52" w14:textId="77777777" w:rsidTr="000E0525">
        <w:trPr>
          <w:cantSplit/>
        </w:trPr>
        <w:tc>
          <w:tcPr>
            <w:tcW w:w="3230" w:type="dxa"/>
          </w:tcPr>
          <w:p w14:paraId="1FF0F84B" w14:textId="77777777" w:rsidR="000E0525" w:rsidRPr="001E5766" w:rsidRDefault="000E0525" w:rsidP="005E627F">
            <w:pPr>
              <w:tabs>
                <w:tab w:val="clear" w:pos="227"/>
              </w:tabs>
              <w:spacing w:line="240" w:lineRule="auto"/>
              <w:rPr>
                <w:rFonts w:ascii="Browallia New" w:hAnsi="Browallia New" w:cs="Browallia New"/>
                <w:sz w:val="24"/>
                <w:szCs w:val="24"/>
                <w:cs/>
              </w:rPr>
            </w:pPr>
          </w:p>
        </w:tc>
        <w:tc>
          <w:tcPr>
            <w:tcW w:w="290" w:type="dxa"/>
            <w:tcBorders>
              <w:right w:val="nil"/>
            </w:tcBorders>
          </w:tcPr>
          <w:p w14:paraId="7A7208F2" w14:textId="77777777" w:rsidR="000E0525" w:rsidRPr="002961B6" w:rsidRDefault="000E0525" w:rsidP="005E627F">
            <w:pPr>
              <w:tabs>
                <w:tab w:val="clear" w:pos="227"/>
              </w:tabs>
              <w:spacing w:line="240" w:lineRule="auto"/>
              <w:rPr>
                <w:rFonts w:ascii="Browallia New" w:hAnsi="Browallia New" w:cs="Browallia New"/>
                <w:sz w:val="24"/>
                <w:szCs w:val="24"/>
                <w:cs/>
              </w:rPr>
            </w:pPr>
          </w:p>
        </w:tc>
        <w:tc>
          <w:tcPr>
            <w:tcW w:w="1153" w:type="dxa"/>
          </w:tcPr>
          <w:p w14:paraId="03CE127F" w14:textId="77777777" w:rsidR="000E0525" w:rsidRDefault="000E0525" w:rsidP="005E627F">
            <w:pPr>
              <w:tabs>
                <w:tab w:val="clear" w:pos="907"/>
              </w:tabs>
              <w:spacing w:line="240" w:lineRule="auto"/>
              <w:ind w:right="-9"/>
              <w:jc w:val="center"/>
              <w:rPr>
                <w:rFonts w:ascii="Browallia New" w:hAnsi="Browallia New" w:cs="Browallia New"/>
                <w:sz w:val="24"/>
                <w:szCs w:val="24"/>
                <w:cs/>
              </w:rPr>
            </w:pPr>
          </w:p>
        </w:tc>
        <w:tc>
          <w:tcPr>
            <w:tcW w:w="242" w:type="dxa"/>
          </w:tcPr>
          <w:p w14:paraId="13A838E1" w14:textId="77777777" w:rsidR="000E0525" w:rsidRPr="002961B6" w:rsidRDefault="000E0525" w:rsidP="005E627F">
            <w:pPr>
              <w:tabs>
                <w:tab w:val="clear" w:pos="907"/>
              </w:tabs>
              <w:spacing w:line="240" w:lineRule="auto"/>
              <w:ind w:right="72"/>
              <w:jc w:val="right"/>
              <w:rPr>
                <w:rFonts w:ascii="Browallia New" w:hAnsi="Browallia New" w:cs="Browallia New"/>
                <w:sz w:val="24"/>
                <w:szCs w:val="24"/>
              </w:rPr>
            </w:pPr>
          </w:p>
        </w:tc>
        <w:tc>
          <w:tcPr>
            <w:tcW w:w="1196" w:type="dxa"/>
          </w:tcPr>
          <w:p w14:paraId="379ABFB1" w14:textId="77777777" w:rsidR="000E0525" w:rsidRDefault="000E0525" w:rsidP="005E627F">
            <w:pPr>
              <w:tabs>
                <w:tab w:val="clear" w:pos="907"/>
              </w:tabs>
              <w:spacing w:line="240" w:lineRule="auto"/>
              <w:ind w:right="-9"/>
              <w:jc w:val="center"/>
              <w:rPr>
                <w:rFonts w:ascii="Browallia New" w:hAnsi="Browallia New" w:cs="Browallia New"/>
                <w:sz w:val="24"/>
                <w:szCs w:val="24"/>
                <w:cs/>
              </w:rPr>
            </w:pPr>
          </w:p>
        </w:tc>
        <w:tc>
          <w:tcPr>
            <w:tcW w:w="242" w:type="dxa"/>
          </w:tcPr>
          <w:p w14:paraId="46B8CCBB" w14:textId="77777777" w:rsidR="000E0525" w:rsidRPr="002961B6" w:rsidRDefault="000E0525" w:rsidP="005E627F">
            <w:pPr>
              <w:tabs>
                <w:tab w:val="clear" w:pos="907"/>
              </w:tabs>
              <w:spacing w:line="240" w:lineRule="auto"/>
              <w:ind w:right="72"/>
              <w:jc w:val="right"/>
              <w:rPr>
                <w:rFonts w:ascii="Browallia New" w:hAnsi="Browallia New" w:cs="Browallia New"/>
                <w:sz w:val="24"/>
                <w:szCs w:val="24"/>
              </w:rPr>
            </w:pPr>
          </w:p>
        </w:tc>
        <w:tc>
          <w:tcPr>
            <w:tcW w:w="1152" w:type="dxa"/>
          </w:tcPr>
          <w:p w14:paraId="3A92FD32" w14:textId="77777777" w:rsidR="000E0525" w:rsidRDefault="000E0525" w:rsidP="005E627F">
            <w:pPr>
              <w:tabs>
                <w:tab w:val="clear" w:pos="907"/>
              </w:tabs>
              <w:spacing w:line="240" w:lineRule="auto"/>
              <w:ind w:right="-9"/>
              <w:jc w:val="right"/>
              <w:rPr>
                <w:rFonts w:ascii="Browallia New" w:hAnsi="Browallia New" w:cs="Browallia New"/>
                <w:sz w:val="24"/>
                <w:szCs w:val="24"/>
              </w:rPr>
            </w:pPr>
          </w:p>
        </w:tc>
        <w:tc>
          <w:tcPr>
            <w:tcW w:w="237" w:type="dxa"/>
          </w:tcPr>
          <w:p w14:paraId="34084A25" w14:textId="77777777" w:rsidR="000E0525" w:rsidRPr="002961B6" w:rsidRDefault="000E0525" w:rsidP="005E627F">
            <w:pPr>
              <w:tabs>
                <w:tab w:val="clear" w:pos="907"/>
              </w:tabs>
              <w:spacing w:line="240" w:lineRule="auto"/>
              <w:ind w:right="72"/>
              <w:jc w:val="right"/>
              <w:rPr>
                <w:rFonts w:ascii="Browallia New" w:hAnsi="Browallia New" w:cs="Browallia New"/>
                <w:sz w:val="24"/>
                <w:szCs w:val="24"/>
              </w:rPr>
            </w:pPr>
          </w:p>
        </w:tc>
        <w:tc>
          <w:tcPr>
            <w:tcW w:w="1187" w:type="dxa"/>
          </w:tcPr>
          <w:p w14:paraId="3D114542" w14:textId="77777777" w:rsidR="000E0525" w:rsidRDefault="000E0525" w:rsidP="005E627F">
            <w:pPr>
              <w:tabs>
                <w:tab w:val="clear" w:pos="907"/>
              </w:tabs>
              <w:spacing w:line="240" w:lineRule="auto"/>
              <w:ind w:right="-9"/>
              <w:jc w:val="right"/>
              <w:rPr>
                <w:rFonts w:ascii="Browallia New" w:hAnsi="Browallia New" w:cs="Browallia New"/>
                <w:sz w:val="24"/>
                <w:szCs w:val="24"/>
              </w:rPr>
            </w:pPr>
          </w:p>
        </w:tc>
      </w:tr>
      <w:tr w:rsidR="005E627F" w:rsidRPr="002961B6" w14:paraId="026ED598" w14:textId="77777777" w:rsidTr="00BA0D41">
        <w:trPr>
          <w:cantSplit/>
        </w:trPr>
        <w:tc>
          <w:tcPr>
            <w:tcW w:w="3230" w:type="dxa"/>
          </w:tcPr>
          <w:p w14:paraId="45264EAA" w14:textId="77777777" w:rsidR="005E627F" w:rsidRPr="002961B6" w:rsidRDefault="005E627F" w:rsidP="005E627F">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643150CD" w14:textId="77777777" w:rsidR="005E627F" w:rsidRPr="002961B6" w:rsidRDefault="005E627F" w:rsidP="005E627F">
            <w:pPr>
              <w:spacing w:line="240" w:lineRule="auto"/>
              <w:jc w:val="thaiDistribute"/>
              <w:rPr>
                <w:rFonts w:ascii="Browallia New" w:hAnsi="Browallia New" w:cs="Browallia New"/>
                <w:sz w:val="24"/>
                <w:szCs w:val="24"/>
                <w:u w:val="single"/>
                <w:cs/>
              </w:rPr>
            </w:pPr>
          </w:p>
        </w:tc>
        <w:tc>
          <w:tcPr>
            <w:tcW w:w="1153" w:type="dxa"/>
          </w:tcPr>
          <w:p w14:paraId="6F7AE830"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592A6D47"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4BAF0FBD"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42" w:type="dxa"/>
          </w:tcPr>
          <w:p w14:paraId="15FBA26D"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Pr>
          <w:p w14:paraId="7192DE20"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c>
          <w:tcPr>
            <w:tcW w:w="237" w:type="dxa"/>
          </w:tcPr>
          <w:p w14:paraId="2A606A1D"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4FD39102" w14:textId="77777777" w:rsidR="005E627F" w:rsidRPr="002961B6" w:rsidRDefault="005E627F" w:rsidP="005E627F">
            <w:pPr>
              <w:tabs>
                <w:tab w:val="clear" w:pos="907"/>
              </w:tabs>
              <w:spacing w:line="240" w:lineRule="auto"/>
              <w:ind w:right="-9"/>
              <w:jc w:val="right"/>
              <w:rPr>
                <w:rFonts w:ascii="Browallia New" w:hAnsi="Browallia New" w:cs="Browallia New"/>
                <w:sz w:val="24"/>
                <w:szCs w:val="24"/>
              </w:rPr>
            </w:pPr>
          </w:p>
        </w:tc>
      </w:tr>
      <w:tr w:rsidR="005E627F" w:rsidRPr="002961B6" w14:paraId="5CAE6103" w14:textId="77777777" w:rsidTr="002A29C5">
        <w:trPr>
          <w:cantSplit/>
        </w:trPr>
        <w:tc>
          <w:tcPr>
            <w:tcW w:w="3230" w:type="dxa"/>
          </w:tcPr>
          <w:p w14:paraId="7104CFDA" w14:textId="77777777" w:rsidR="005E627F" w:rsidRPr="002961B6" w:rsidRDefault="005E627F" w:rsidP="005E627F">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90" w:type="dxa"/>
            <w:tcBorders>
              <w:right w:val="nil"/>
            </w:tcBorders>
          </w:tcPr>
          <w:p w14:paraId="38689A4F" w14:textId="77777777" w:rsidR="005E627F" w:rsidRPr="002961B6" w:rsidRDefault="005E627F" w:rsidP="005E627F">
            <w:pPr>
              <w:spacing w:line="240" w:lineRule="auto"/>
              <w:jc w:val="thaiDistribute"/>
              <w:rPr>
                <w:rFonts w:ascii="Browallia New" w:hAnsi="Browallia New" w:cs="Browallia New"/>
                <w:sz w:val="24"/>
                <w:szCs w:val="24"/>
                <w:cs/>
              </w:rPr>
            </w:pPr>
          </w:p>
        </w:tc>
        <w:tc>
          <w:tcPr>
            <w:tcW w:w="1153" w:type="dxa"/>
            <w:shd w:val="clear" w:color="auto" w:fill="auto"/>
          </w:tcPr>
          <w:p w14:paraId="7D3031FB" w14:textId="2C18FC19" w:rsidR="005E627F" w:rsidRPr="002961B6" w:rsidRDefault="00F13A95" w:rsidP="005E627F">
            <w:pPr>
              <w:tabs>
                <w:tab w:val="clear" w:pos="907"/>
              </w:tabs>
              <w:spacing w:line="240" w:lineRule="auto"/>
              <w:ind w:right="-9"/>
              <w:jc w:val="right"/>
              <w:rPr>
                <w:rFonts w:ascii="Browallia New" w:hAnsi="Browallia New" w:cs="Browallia New"/>
                <w:sz w:val="24"/>
                <w:szCs w:val="24"/>
                <w:lang w:val="en-GB"/>
              </w:rPr>
            </w:pPr>
            <w:r w:rsidRPr="00A34B03">
              <w:rPr>
                <w:rFonts w:ascii="Browallia New" w:hAnsi="Browallia New" w:cs="Browallia New" w:hint="cs"/>
                <w:sz w:val="24"/>
                <w:szCs w:val="24"/>
                <w:cs/>
              </w:rPr>
              <w:t>37</w:t>
            </w:r>
            <w:r>
              <w:rPr>
                <w:rFonts w:ascii="Browallia New" w:hAnsi="Browallia New" w:cs="Browallia New"/>
                <w:sz w:val="24"/>
                <w:szCs w:val="24"/>
              </w:rPr>
              <w:t>,</w:t>
            </w:r>
            <w:r w:rsidRPr="00A34B03">
              <w:rPr>
                <w:rFonts w:ascii="Browallia New" w:hAnsi="Browallia New" w:cs="Browallia New" w:hint="cs"/>
                <w:sz w:val="24"/>
                <w:szCs w:val="24"/>
                <w:cs/>
              </w:rPr>
              <w:t>483</w:t>
            </w:r>
          </w:p>
        </w:tc>
        <w:tc>
          <w:tcPr>
            <w:tcW w:w="242" w:type="dxa"/>
          </w:tcPr>
          <w:p w14:paraId="3CFA6E35"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Pr>
          <w:p w14:paraId="6E62C330" w14:textId="44BE03BD" w:rsidR="005E627F" w:rsidRPr="002961B6" w:rsidRDefault="005E627F" w:rsidP="005E627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31,348</w:t>
            </w:r>
          </w:p>
        </w:tc>
        <w:tc>
          <w:tcPr>
            <w:tcW w:w="242" w:type="dxa"/>
          </w:tcPr>
          <w:p w14:paraId="5DE703C5"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shd w:val="clear" w:color="auto" w:fill="auto"/>
          </w:tcPr>
          <w:p w14:paraId="028875CF" w14:textId="5D4527EA" w:rsidR="005E627F" w:rsidRPr="002961B6" w:rsidRDefault="00BD0BC1"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hint="cs"/>
                <w:sz w:val="24"/>
                <w:szCs w:val="24"/>
                <w:cs/>
              </w:rPr>
              <w:t>28</w:t>
            </w:r>
            <w:r w:rsidR="00F55905">
              <w:rPr>
                <w:rFonts w:ascii="Browallia New" w:hAnsi="Browallia New" w:cs="Browallia New"/>
                <w:sz w:val="24"/>
                <w:szCs w:val="24"/>
              </w:rPr>
              <w:t>,</w:t>
            </w:r>
            <w:r>
              <w:rPr>
                <w:rFonts w:ascii="Browallia New" w:hAnsi="Browallia New" w:cs="Browallia New" w:hint="cs"/>
                <w:sz w:val="24"/>
                <w:szCs w:val="24"/>
                <w:cs/>
              </w:rPr>
              <w:t>295</w:t>
            </w:r>
          </w:p>
        </w:tc>
        <w:tc>
          <w:tcPr>
            <w:tcW w:w="237" w:type="dxa"/>
          </w:tcPr>
          <w:p w14:paraId="481C467D"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Pr>
          <w:p w14:paraId="7FC8FD67" w14:textId="3E0C6174"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24,133</w:t>
            </w:r>
          </w:p>
        </w:tc>
      </w:tr>
      <w:tr w:rsidR="005E627F" w:rsidRPr="002961B6" w14:paraId="2E704AA6" w14:textId="77777777" w:rsidTr="002A29C5">
        <w:trPr>
          <w:cantSplit/>
        </w:trPr>
        <w:tc>
          <w:tcPr>
            <w:tcW w:w="3230" w:type="dxa"/>
          </w:tcPr>
          <w:p w14:paraId="28CC8F07" w14:textId="77777777" w:rsidR="005E627F" w:rsidRPr="002961B6" w:rsidRDefault="005E627F" w:rsidP="005E627F">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90" w:type="dxa"/>
            <w:tcBorders>
              <w:right w:val="nil"/>
            </w:tcBorders>
          </w:tcPr>
          <w:p w14:paraId="03BC5FF6" w14:textId="77777777" w:rsidR="005E627F" w:rsidRPr="002961B6" w:rsidRDefault="005E627F" w:rsidP="005E627F">
            <w:pPr>
              <w:spacing w:line="240" w:lineRule="auto"/>
              <w:jc w:val="thaiDistribute"/>
              <w:rPr>
                <w:rFonts w:ascii="Browallia New" w:hAnsi="Browallia New" w:cs="Browallia New"/>
                <w:sz w:val="24"/>
                <w:szCs w:val="24"/>
                <w:cs/>
              </w:rPr>
            </w:pPr>
          </w:p>
        </w:tc>
        <w:tc>
          <w:tcPr>
            <w:tcW w:w="1153" w:type="dxa"/>
            <w:tcBorders>
              <w:bottom w:val="single" w:sz="4" w:space="0" w:color="auto"/>
            </w:tcBorders>
            <w:shd w:val="clear" w:color="auto" w:fill="auto"/>
          </w:tcPr>
          <w:p w14:paraId="3987AF4F" w14:textId="065B9231" w:rsidR="005E627F" w:rsidRPr="002961B6" w:rsidRDefault="007F3BDE"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6,358</w:t>
            </w:r>
          </w:p>
        </w:tc>
        <w:tc>
          <w:tcPr>
            <w:tcW w:w="242" w:type="dxa"/>
          </w:tcPr>
          <w:p w14:paraId="255D2B0A"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248E119" w14:textId="48A24D8A"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991</w:t>
            </w:r>
          </w:p>
        </w:tc>
        <w:tc>
          <w:tcPr>
            <w:tcW w:w="242" w:type="dxa"/>
          </w:tcPr>
          <w:p w14:paraId="40F033FB"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shd w:val="clear" w:color="auto" w:fill="auto"/>
          </w:tcPr>
          <w:p w14:paraId="5A06EAFE" w14:textId="45AE4448" w:rsidR="005E627F" w:rsidRPr="002961B6" w:rsidRDefault="00F45049"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4,497</w:t>
            </w:r>
          </w:p>
        </w:tc>
        <w:tc>
          <w:tcPr>
            <w:tcW w:w="237" w:type="dxa"/>
          </w:tcPr>
          <w:p w14:paraId="5671F5B4"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6CEBD5A7" w14:textId="7C0370CF"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808</w:t>
            </w:r>
          </w:p>
        </w:tc>
      </w:tr>
      <w:tr w:rsidR="005E627F" w:rsidRPr="002961B6" w14:paraId="14FCB568" w14:textId="77777777" w:rsidTr="002A29C5">
        <w:trPr>
          <w:cantSplit/>
        </w:trPr>
        <w:tc>
          <w:tcPr>
            <w:tcW w:w="3230" w:type="dxa"/>
          </w:tcPr>
          <w:p w14:paraId="24EC9A33" w14:textId="77777777" w:rsidR="005E627F" w:rsidRPr="002961B6" w:rsidRDefault="005E627F" w:rsidP="005E627F">
            <w:pPr>
              <w:spacing w:line="240" w:lineRule="auto"/>
              <w:ind w:left="-108"/>
              <w:rPr>
                <w:rFonts w:ascii="Browallia New" w:hAnsi="Browallia New" w:cs="Browallia New"/>
                <w:sz w:val="24"/>
                <w:szCs w:val="24"/>
                <w:cs/>
              </w:rPr>
            </w:pPr>
            <w:r w:rsidRPr="002961B6">
              <w:rPr>
                <w:rFonts w:ascii="Browallia New" w:hAnsi="Browallia New" w:cs="Browallia New"/>
                <w:sz w:val="24"/>
                <w:szCs w:val="24"/>
                <w:cs/>
              </w:rPr>
              <w:t xml:space="preserve">       รวม</w:t>
            </w:r>
          </w:p>
        </w:tc>
        <w:tc>
          <w:tcPr>
            <w:tcW w:w="290" w:type="dxa"/>
            <w:tcBorders>
              <w:right w:val="nil"/>
            </w:tcBorders>
          </w:tcPr>
          <w:p w14:paraId="37BDCC7B" w14:textId="77777777" w:rsidR="005E627F" w:rsidRPr="002961B6" w:rsidRDefault="005E627F" w:rsidP="005E627F">
            <w:pPr>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0856B5C5" w14:textId="0DD50D5A" w:rsidR="005E627F" w:rsidRPr="002961B6" w:rsidRDefault="007F3BDE"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43</w:t>
            </w:r>
            <w:r w:rsidR="009339C7">
              <w:rPr>
                <w:rFonts w:ascii="Browallia New" w:hAnsi="Browallia New" w:cs="Browallia New"/>
                <w:sz w:val="24"/>
                <w:szCs w:val="24"/>
              </w:rPr>
              <w:t>,</w:t>
            </w:r>
            <w:r>
              <w:rPr>
                <w:rFonts w:ascii="Browallia New" w:hAnsi="Browallia New" w:cs="Browallia New"/>
                <w:sz w:val="24"/>
                <w:szCs w:val="24"/>
              </w:rPr>
              <w:t>841</w:t>
            </w:r>
          </w:p>
        </w:tc>
        <w:tc>
          <w:tcPr>
            <w:tcW w:w="242" w:type="dxa"/>
          </w:tcPr>
          <w:p w14:paraId="01880B0E"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B1CCC4F" w14:textId="158585D8"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32,339</w:t>
            </w:r>
          </w:p>
        </w:tc>
        <w:tc>
          <w:tcPr>
            <w:tcW w:w="242" w:type="dxa"/>
          </w:tcPr>
          <w:p w14:paraId="7AD6E3B0"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shd w:val="clear" w:color="auto" w:fill="auto"/>
          </w:tcPr>
          <w:p w14:paraId="20E9DF4F" w14:textId="29F35F0F" w:rsidR="005E627F" w:rsidRPr="002961B6" w:rsidRDefault="00F45049"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w:t>
            </w:r>
            <w:r w:rsidR="00613D3E">
              <w:rPr>
                <w:rFonts w:ascii="Browallia New" w:hAnsi="Browallia New" w:cs="Browallia New"/>
                <w:sz w:val="24"/>
                <w:szCs w:val="24"/>
              </w:rPr>
              <w:t>,792</w:t>
            </w:r>
          </w:p>
        </w:tc>
        <w:tc>
          <w:tcPr>
            <w:tcW w:w="237" w:type="dxa"/>
          </w:tcPr>
          <w:p w14:paraId="4728A3A7" w14:textId="77777777" w:rsidR="005E627F" w:rsidRPr="002961B6" w:rsidRDefault="005E627F" w:rsidP="005E627F">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7D1B2238" w14:textId="2B0BB4F4" w:rsidR="005E627F" w:rsidRPr="002961B6" w:rsidRDefault="005E627F" w:rsidP="005E62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24,941</w:t>
            </w:r>
          </w:p>
        </w:tc>
      </w:tr>
    </w:tbl>
    <w:p w14:paraId="096307BF" w14:textId="77777777" w:rsidR="003D4C39" w:rsidRPr="00AE65FC"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8"/>
          <w:szCs w:val="28"/>
        </w:rPr>
      </w:pPr>
    </w:p>
    <w:p w14:paraId="10B82723" w14:textId="54C10941"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7F97">
        <w:rPr>
          <w:rFonts w:ascii="Browallia New" w:hAnsi="Browallia New" w:cs="Browallia New"/>
          <w:sz w:val="28"/>
          <w:szCs w:val="28"/>
        </w:rPr>
        <w:t>37.98</w:t>
      </w:r>
      <w:r w:rsidRPr="005F7F97">
        <w:rPr>
          <w:rFonts w:ascii="Browallia New" w:hAnsi="Browallia New" w:cs="Browallia New"/>
          <w:spacing w:val="-4"/>
          <w:sz w:val="28"/>
          <w:szCs w:val="28"/>
        </w:rPr>
        <w:t xml:space="preserve"> </w:t>
      </w:r>
      <w:r w:rsidRPr="005F7F97">
        <w:rPr>
          <w:rFonts w:ascii="Browallia New" w:hAnsi="Browallia New" w:cs="Browallia New"/>
          <w:sz w:val="28"/>
          <w:szCs w:val="28"/>
          <w:cs/>
        </w:rPr>
        <w:t>ล้าน</w:t>
      </w:r>
      <w:r w:rsidRPr="005F0F5A">
        <w:rPr>
          <w:rFonts w:ascii="Browallia New" w:hAnsi="Browallia New" w:cs="Browallia New"/>
          <w:sz w:val="28"/>
          <w:szCs w:val="28"/>
          <w:cs/>
        </w:rPr>
        <w:t>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317ECAFC" w14:textId="2E50C846" w:rsidR="00F66F9B" w:rsidRDefault="00F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val="th-TH" w:eastAsia="th-TH"/>
        </w:rPr>
      </w:pPr>
    </w:p>
    <w:p w14:paraId="75C9BE27" w14:textId="2C722193"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AE65FC">
        <w:rPr>
          <w:rFonts w:ascii="Browallia New" w:hAnsi="Browallia New" w:cs="Browallia New"/>
          <w:b/>
          <w:bCs/>
          <w:color w:val="auto"/>
          <w:sz w:val="28"/>
          <w:szCs w:val="28"/>
          <w:cs/>
          <w:lang w:val="th-TH"/>
        </w:rPr>
        <w:t>เงิน</w:t>
      </w:r>
      <w:r w:rsidRPr="00AE65FC">
        <w:rPr>
          <w:rFonts w:ascii="Browallia New" w:hAnsi="Browallia New" w:cs="Browallia New"/>
          <w:b/>
          <w:bCs/>
          <w:sz w:val="28"/>
          <w:szCs w:val="28"/>
          <w:cs/>
        </w:rPr>
        <w:t>สดและรายการเทียบเท่าเงินสด</w:t>
      </w:r>
    </w:p>
    <w:p w14:paraId="6178E9AC" w14:textId="77777777" w:rsidR="00E871EA" w:rsidRPr="00E01E21" w:rsidRDefault="00E871EA" w:rsidP="00E871EA">
      <w:pPr>
        <w:pStyle w:val="CordiaNew"/>
        <w:tabs>
          <w:tab w:val="clear" w:pos="4153"/>
          <w:tab w:val="left" w:pos="426"/>
        </w:tabs>
        <w:ind w:left="426"/>
        <w:jc w:val="thaiDistribute"/>
        <w:rPr>
          <w:rFonts w:ascii="Browallia New" w:hAnsi="Browallia New" w:cs="Browallia New"/>
          <w:sz w:val="28"/>
          <w:szCs w:val="28"/>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2961B6" w14:paraId="1FDC7C62" w14:textId="77777777" w:rsidTr="00532E32">
        <w:tc>
          <w:tcPr>
            <w:tcW w:w="3543" w:type="dxa"/>
          </w:tcPr>
          <w:p w14:paraId="6AA4605C"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2961B6" w:rsidRDefault="00AE160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482DA4D2" w14:textId="77777777" w:rsidTr="00A97A80">
        <w:tc>
          <w:tcPr>
            <w:tcW w:w="3543" w:type="dxa"/>
          </w:tcPr>
          <w:p w14:paraId="689C765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0343A6FA"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2961B6" w:rsidRDefault="00AE1601"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860D1D" w:rsidRPr="002961B6" w14:paraId="22B4B34E" w14:textId="77777777" w:rsidTr="0041395C">
        <w:tc>
          <w:tcPr>
            <w:tcW w:w="3543" w:type="dxa"/>
          </w:tcPr>
          <w:p w14:paraId="1A18EB73" w14:textId="77777777" w:rsidR="00860D1D" w:rsidRPr="002961B6" w:rsidRDefault="00860D1D" w:rsidP="00860D1D">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1A8C4F26"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36" w:type="dxa"/>
            <w:tcBorders>
              <w:top w:val="single" w:sz="4" w:space="0" w:color="auto"/>
            </w:tcBorders>
            <w:vAlign w:val="bottom"/>
          </w:tcPr>
          <w:p w14:paraId="226DF806" w14:textId="77777777"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0F35264F"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c>
          <w:tcPr>
            <w:tcW w:w="238" w:type="dxa"/>
            <w:vAlign w:val="bottom"/>
          </w:tcPr>
          <w:p w14:paraId="367B31D7" w14:textId="77777777"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00C556B9" w:rsidR="00860D1D" w:rsidRPr="002961B6" w:rsidRDefault="00860D1D" w:rsidP="00860D1D">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54" w:type="dxa"/>
            <w:tcBorders>
              <w:top w:val="single" w:sz="4" w:space="0" w:color="auto"/>
            </w:tcBorders>
            <w:vAlign w:val="bottom"/>
          </w:tcPr>
          <w:p w14:paraId="71285C2C" w14:textId="77777777"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6BB1EB40" w:rsidR="00860D1D" w:rsidRPr="002961B6" w:rsidRDefault="00860D1D" w:rsidP="00860D1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AE1601" w:rsidRPr="002961B6" w14:paraId="4C0CA4B4" w14:textId="77777777" w:rsidTr="00BB2D3F">
        <w:trPr>
          <w:trHeight w:hRule="exact" w:val="295"/>
        </w:trPr>
        <w:tc>
          <w:tcPr>
            <w:tcW w:w="3543" w:type="dxa"/>
          </w:tcPr>
          <w:p w14:paraId="094F8F2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2961B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r>
      <w:tr w:rsidR="00F76501" w:rsidRPr="002961B6" w14:paraId="0C6E5A1A" w14:textId="77777777" w:rsidTr="0041395C">
        <w:tc>
          <w:tcPr>
            <w:tcW w:w="3543" w:type="dxa"/>
            <w:vAlign w:val="center"/>
          </w:tcPr>
          <w:p w14:paraId="1C176176" w14:textId="77777777" w:rsidR="00F76501" w:rsidRPr="002961B6" w:rsidRDefault="00F76501" w:rsidP="00F76501">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เงินสด</w:t>
            </w:r>
          </w:p>
        </w:tc>
        <w:tc>
          <w:tcPr>
            <w:tcW w:w="1134" w:type="dxa"/>
          </w:tcPr>
          <w:p w14:paraId="4802BE10" w14:textId="674B2917" w:rsidR="00F76501" w:rsidRPr="00766F71" w:rsidRDefault="002B1833" w:rsidP="00F76501">
            <w:pPr>
              <w:tabs>
                <w:tab w:val="clear" w:pos="907"/>
                <w:tab w:val="left" w:pos="540"/>
              </w:tabs>
              <w:spacing w:line="240" w:lineRule="auto"/>
              <w:jc w:val="right"/>
              <w:rPr>
                <w:rFonts w:ascii="Browallia New" w:hAnsi="Browallia New" w:cs="Browallia New"/>
                <w:sz w:val="28"/>
                <w:szCs w:val="28"/>
                <w:highlight w:val="yellow"/>
                <w:lang w:val="en-GB"/>
              </w:rPr>
            </w:pPr>
            <w:r w:rsidRPr="002B1833">
              <w:rPr>
                <w:rFonts w:ascii="Browallia New" w:hAnsi="Browallia New" w:cs="Browallia New"/>
                <w:sz w:val="28"/>
                <w:szCs w:val="28"/>
                <w:lang w:val="en-GB"/>
              </w:rPr>
              <w:t>63</w:t>
            </w:r>
          </w:p>
        </w:tc>
        <w:tc>
          <w:tcPr>
            <w:tcW w:w="236" w:type="dxa"/>
          </w:tcPr>
          <w:p w14:paraId="2C424F9E" w14:textId="77777777" w:rsidR="00F76501" w:rsidRPr="002961B6" w:rsidRDefault="00F76501" w:rsidP="00F76501">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1060BA26"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sidRPr="00A34B03">
              <w:rPr>
                <w:rFonts w:ascii="Browallia New" w:hAnsi="Browallia New" w:cs="Browallia New" w:hint="cs"/>
                <w:sz w:val="28"/>
                <w:szCs w:val="28"/>
                <w:cs/>
              </w:rPr>
              <w:t>156</w:t>
            </w:r>
          </w:p>
        </w:tc>
        <w:tc>
          <w:tcPr>
            <w:tcW w:w="238" w:type="dxa"/>
          </w:tcPr>
          <w:p w14:paraId="08778B75"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74F68C5F" w:rsidR="00F76501" w:rsidRPr="002961B6" w:rsidRDefault="00217552"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w:t>
            </w:r>
          </w:p>
        </w:tc>
        <w:tc>
          <w:tcPr>
            <w:tcW w:w="254" w:type="dxa"/>
          </w:tcPr>
          <w:p w14:paraId="0E65411E" w14:textId="77777777" w:rsidR="00F76501" w:rsidRPr="002961B6" w:rsidRDefault="00F76501" w:rsidP="00F76501">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3F3C2149"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sidRPr="00A34B03">
              <w:rPr>
                <w:rFonts w:ascii="Browallia New" w:hAnsi="Browallia New" w:cs="Browallia New" w:hint="cs"/>
                <w:sz w:val="28"/>
                <w:szCs w:val="28"/>
                <w:cs/>
              </w:rPr>
              <w:t>40</w:t>
            </w:r>
          </w:p>
        </w:tc>
      </w:tr>
      <w:tr w:rsidR="00F76501" w:rsidRPr="002961B6" w14:paraId="7AE19E88" w14:textId="77777777" w:rsidTr="0041395C">
        <w:tc>
          <w:tcPr>
            <w:tcW w:w="3543" w:type="dxa"/>
            <w:vAlign w:val="center"/>
          </w:tcPr>
          <w:p w14:paraId="008343E2" w14:textId="77777777" w:rsidR="00F76501" w:rsidRPr="002961B6" w:rsidRDefault="00F76501" w:rsidP="00F76501">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เงินฝากสถาบันการเงิน</w:t>
            </w:r>
          </w:p>
        </w:tc>
        <w:tc>
          <w:tcPr>
            <w:tcW w:w="1134" w:type="dxa"/>
          </w:tcPr>
          <w:p w14:paraId="46CFDD90" w14:textId="77777777" w:rsidR="00F76501" w:rsidRPr="00766F71" w:rsidRDefault="00F76501" w:rsidP="00F76501">
            <w:pPr>
              <w:tabs>
                <w:tab w:val="clear" w:pos="907"/>
                <w:tab w:val="left" w:pos="540"/>
              </w:tabs>
              <w:spacing w:line="240" w:lineRule="auto"/>
              <w:jc w:val="right"/>
              <w:rPr>
                <w:rFonts w:ascii="Browallia New" w:hAnsi="Browallia New" w:cs="Browallia New"/>
                <w:sz w:val="28"/>
                <w:szCs w:val="28"/>
                <w:highlight w:val="yellow"/>
              </w:rPr>
            </w:pPr>
          </w:p>
        </w:tc>
        <w:tc>
          <w:tcPr>
            <w:tcW w:w="236" w:type="dxa"/>
          </w:tcPr>
          <w:p w14:paraId="2F73BA73" w14:textId="77777777" w:rsidR="00F76501" w:rsidRPr="002961B6" w:rsidRDefault="00F76501" w:rsidP="00F76501">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F76501" w:rsidRPr="002961B6" w:rsidRDefault="00F76501" w:rsidP="00F76501">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r>
      <w:tr w:rsidR="00F76501" w:rsidRPr="002961B6" w14:paraId="31CAAC74" w14:textId="77777777" w:rsidTr="0041395C">
        <w:tc>
          <w:tcPr>
            <w:tcW w:w="3543" w:type="dxa"/>
          </w:tcPr>
          <w:p w14:paraId="3C8BCCDB" w14:textId="77777777" w:rsidR="00F76501" w:rsidRPr="002961B6" w:rsidRDefault="00F76501" w:rsidP="00F76501">
            <w:pPr>
              <w:tabs>
                <w:tab w:val="num" w:pos="540"/>
              </w:tabs>
              <w:spacing w:line="240" w:lineRule="auto"/>
              <w:ind w:left="720" w:hanging="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เงินฝากกระแสรายวัน</w:t>
            </w:r>
          </w:p>
        </w:tc>
        <w:tc>
          <w:tcPr>
            <w:tcW w:w="1134" w:type="dxa"/>
          </w:tcPr>
          <w:p w14:paraId="5A3EB45D" w14:textId="447E15AC" w:rsidR="00F76501" w:rsidRPr="00726A1A" w:rsidRDefault="002B1833"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28,742</w:t>
            </w:r>
          </w:p>
        </w:tc>
        <w:tc>
          <w:tcPr>
            <w:tcW w:w="236" w:type="dxa"/>
          </w:tcPr>
          <w:p w14:paraId="329A4694"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53A4F004"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sidRPr="00726A1A">
              <w:rPr>
                <w:rFonts w:ascii="Browallia New" w:hAnsi="Browallia New" w:cs="Browallia New"/>
                <w:sz w:val="28"/>
                <w:szCs w:val="28"/>
                <w:lang w:val="en-GB"/>
              </w:rPr>
              <w:t>47,288</w:t>
            </w:r>
          </w:p>
        </w:tc>
        <w:tc>
          <w:tcPr>
            <w:tcW w:w="238" w:type="dxa"/>
          </w:tcPr>
          <w:p w14:paraId="00893D18"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6D8DACC3" w:rsidR="00F76501" w:rsidRPr="002961B6" w:rsidRDefault="00217552" w:rsidP="00F7650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25,130</w:t>
            </w:r>
          </w:p>
        </w:tc>
        <w:tc>
          <w:tcPr>
            <w:tcW w:w="254" w:type="dxa"/>
          </w:tcPr>
          <w:p w14:paraId="1BC71434" w14:textId="77777777" w:rsidR="00F76501" w:rsidRPr="002961B6" w:rsidRDefault="00F76501" w:rsidP="00F76501">
            <w:pPr>
              <w:tabs>
                <w:tab w:val="left" w:pos="1158"/>
              </w:tabs>
              <w:spacing w:line="240" w:lineRule="auto"/>
              <w:jc w:val="right"/>
              <w:rPr>
                <w:rFonts w:ascii="Browallia New" w:hAnsi="Browallia New" w:cs="Browallia New"/>
                <w:sz w:val="28"/>
                <w:szCs w:val="28"/>
                <w:cs/>
              </w:rPr>
            </w:pPr>
          </w:p>
        </w:tc>
        <w:tc>
          <w:tcPr>
            <w:tcW w:w="1182" w:type="dxa"/>
          </w:tcPr>
          <w:p w14:paraId="3F5EC57A" w14:textId="15BD834D"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40,951</w:t>
            </w:r>
          </w:p>
        </w:tc>
      </w:tr>
      <w:tr w:rsidR="00F76501" w:rsidRPr="002961B6" w14:paraId="3574B840" w14:textId="77777777" w:rsidTr="0041395C">
        <w:tc>
          <w:tcPr>
            <w:tcW w:w="3543" w:type="dxa"/>
          </w:tcPr>
          <w:p w14:paraId="4746B91A" w14:textId="77777777" w:rsidR="00F76501" w:rsidRPr="002961B6" w:rsidRDefault="00F76501" w:rsidP="00F76501">
            <w:pPr>
              <w:tabs>
                <w:tab w:val="num" w:pos="540"/>
              </w:tabs>
              <w:spacing w:line="240" w:lineRule="auto"/>
              <w:ind w:left="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54BE305C" w:rsidR="00F76501" w:rsidRPr="00726A1A" w:rsidRDefault="002B1833"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323,788</w:t>
            </w:r>
          </w:p>
        </w:tc>
        <w:tc>
          <w:tcPr>
            <w:tcW w:w="236" w:type="dxa"/>
          </w:tcPr>
          <w:p w14:paraId="2394844F"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79989F8B"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sidRPr="00726A1A">
              <w:rPr>
                <w:rFonts w:ascii="Browallia New" w:hAnsi="Browallia New" w:cs="Browallia New"/>
                <w:sz w:val="28"/>
                <w:szCs w:val="28"/>
                <w:lang w:val="en-GB"/>
              </w:rPr>
              <w:t>84,667</w:t>
            </w:r>
          </w:p>
        </w:tc>
        <w:tc>
          <w:tcPr>
            <w:tcW w:w="238" w:type="dxa"/>
          </w:tcPr>
          <w:p w14:paraId="2D631E27"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09EC35C2" w:rsidR="00F76501" w:rsidRPr="002961B6" w:rsidRDefault="00217552" w:rsidP="00F7650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305,224</w:t>
            </w:r>
          </w:p>
        </w:tc>
        <w:tc>
          <w:tcPr>
            <w:tcW w:w="254" w:type="dxa"/>
          </w:tcPr>
          <w:p w14:paraId="66D53212" w14:textId="77777777" w:rsidR="00F76501" w:rsidRPr="002961B6" w:rsidRDefault="00F76501" w:rsidP="00F76501">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2262CDDB"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78,264</w:t>
            </w:r>
          </w:p>
        </w:tc>
      </w:tr>
      <w:tr w:rsidR="00F76501" w:rsidRPr="002961B6" w14:paraId="0A68A8EB" w14:textId="77777777" w:rsidTr="0041395C">
        <w:tc>
          <w:tcPr>
            <w:tcW w:w="3543" w:type="dxa"/>
            <w:vAlign w:val="center"/>
          </w:tcPr>
          <w:p w14:paraId="59CD2D5D" w14:textId="77777777" w:rsidR="00F76501" w:rsidRPr="002961B6" w:rsidRDefault="00F76501" w:rsidP="00F76501">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3A1873C5" w:rsidR="00F76501" w:rsidRPr="002961B6" w:rsidRDefault="002B1833"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352,593</w:t>
            </w:r>
          </w:p>
        </w:tc>
        <w:tc>
          <w:tcPr>
            <w:tcW w:w="236" w:type="dxa"/>
          </w:tcPr>
          <w:p w14:paraId="005CDF64" w14:textId="77777777" w:rsidR="00F76501" w:rsidRPr="002961B6" w:rsidRDefault="00F76501" w:rsidP="00F76501">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6F2D8C62"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132,111</w:t>
            </w:r>
          </w:p>
        </w:tc>
        <w:tc>
          <w:tcPr>
            <w:tcW w:w="238" w:type="dxa"/>
          </w:tcPr>
          <w:p w14:paraId="4B3DF4F3" w14:textId="77777777" w:rsidR="00F76501" w:rsidRPr="002961B6" w:rsidRDefault="00F76501" w:rsidP="00F76501">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14814B9F" w:rsidR="00F76501" w:rsidRPr="002961B6" w:rsidRDefault="00217552"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330,383</w:t>
            </w:r>
          </w:p>
        </w:tc>
        <w:tc>
          <w:tcPr>
            <w:tcW w:w="254" w:type="dxa"/>
          </w:tcPr>
          <w:p w14:paraId="275E7F92" w14:textId="77777777" w:rsidR="00F76501" w:rsidRPr="002961B6" w:rsidRDefault="00F76501" w:rsidP="00F76501">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43801CD4" w:rsidR="00F76501" w:rsidRPr="002961B6" w:rsidRDefault="00F76501" w:rsidP="00F7650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119,255</w:t>
            </w:r>
          </w:p>
        </w:tc>
      </w:tr>
    </w:tbl>
    <w:p w14:paraId="19FE39B8" w14:textId="77777777" w:rsidR="007A6F21" w:rsidRPr="00B503A1" w:rsidRDefault="007A6F21"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4"/>
          <w:szCs w:val="24"/>
        </w:rPr>
      </w:pPr>
    </w:p>
    <w:p w14:paraId="23EA98D2" w14:textId="1DF4FA89" w:rsidR="00477A1F" w:rsidRDefault="00B34822"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2564 </w:t>
      </w:r>
      <w:r>
        <w:rPr>
          <w:rFonts w:ascii="Browallia New" w:hAnsi="Browallia New" w:cs="Browallia New" w:hint="cs"/>
          <w:sz w:val="28"/>
          <w:szCs w:val="28"/>
          <w:cs/>
        </w:rPr>
        <w:t xml:space="preserve">และ </w:t>
      </w:r>
      <w:r>
        <w:rPr>
          <w:rFonts w:ascii="Browallia New" w:hAnsi="Browallia New" w:cs="Browallia New"/>
          <w:sz w:val="28"/>
          <w:szCs w:val="28"/>
        </w:rPr>
        <w:t xml:space="preserve">2563 </w:t>
      </w:r>
      <w:r w:rsidR="00C02336">
        <w:rPr>
          <w:rFonts w:ascii="Browallia New" w:hAnsi="Browallia New" w:cs="Browallia New" w:hint="cs"/>
          <w:sz w:val="28"/>
          <w:szCs w:val="28"/>
          <w:cs/>
        </w:rPr>
        <w:t>เงินสดและรายการเทียบเท่าเงินสดส่วนใหญ่เป็นเงินฝาก</w:t>
      </w:r>
      <w:r w:rsidR="00B26905">
        <w:rPr>
          <w:rFonts w:ascii="Browallia New" w:hAnsi="Browallia New" w:cs="Browallia New" w:hint="cs"/>
          <w:sz w:val="28"/>
          <w:szCs w:val="28"/>
          <w:cs/>
        </w:rPr>
        <w:t>ธนาคารประเภทออมทรัพย์</w:t>
      </w:r>
      <w:r w:rsidR="00661306">
        <w:rPr>
          <w:rFonts w:ascii="Browallia New" w:hAnsi="Browallia New" w:cs="Browallia New" w:hint="cs"/>
          <w:sz w:val="28"/>
          <w:szCs w:val="28"/>
          <w:cs/>
        </w:rPr>
        <w:t xml:space="preserve">ซึ่งมีอัตราดอกเบี้ยร้อยละ </w:t>
      </w:r>
      <w:r w:rsidR="00303E91">
        <w:rPr>
          <w:rFonts w:ascii="Browallia New" w:hAnsi="Browallia New" w:cs="Browallia New"/>
          <w:sz w:val="28"/>
          <w:szCs w:val="28"/>
        </w:rPr>
        <w:t>0.05 – 0.25</w:t>
      </w:r>
      <w:r w:rsidR="00661306">
        <w:rPr>
          <w:rFonts w:ascii="Browallia New" w:hAnsi="Browallia New" w:cs="Browallia New"/>
          <w:sz w:val="28"/>
          <w:szCs w:val="28"/>
        </w:rPr>
        <w:t xml:space="preserve"> </w:t>
      </w:r>
      <w:r w:rsidR="00DF01DB">
        <w:rPr>
          <w:rFonts w:ascii="Browallia New" w:hAnsi="Browallia New" w:cs="Browallia New" w:hint="cs"/>
          <w:sz w:val="28"/>
          <w:szCs w:val="28"/>
          <w:cs/>
        </w:rPr>
        <w:t xml:space="preserve">ต่อปี </w:t>
      </w:r>
      <w:r w:rsidR="00DF01DB">
        <w:rPr>
          <w:rFonts w:ascii="Browallia New" w:hAnsi="Browallia New" w:cs="Browallia New"/>
          <w:sz w:val="28"/>
          <w:szCs w:val="28"/>
        </w:rPr>
        <w:t>(</w:t>
      </w:r>
      <w:r w:rsidR="00A623BF">
        <w:rPr>
          <w:rFonts w:ascii="Browallia New" w:hAnsi="Browallia New" w:cs="Browallia New"/>
          <w:sz w:val="28"/>
          <w:szCs w:val="28"/>
        </w:rPr>
        <w:t xml:space="preserve">2563 </w:t>
      </w:r>
      <w:r w:rsidR="00A623BF">
        <w:rPr>
          <w:rFonts w:ascii="Browallia New" w:hAnsi="Browallia New" w:cs="Browallia New" w:hint="cs"/>
          <w:sz w:val="28"/>
          <w:szCs w:val="28"/>
          <w:cs/>
        </w:rPr>
        <w:t>อัตราดอกเบี้ยร้อยละ</w:t>
      </w:r>
      <w:r w:rsidR="00754D07">
        <w:rPr>
          <w:rFonts w:ascii="Browallia New" w:hAnsi="Browallia New" w:cs="Browallia New" w:hint="cs"/>
          <w:sz w:val="28"/>
          <w:szCs w:val="28"/>
          <w:cs/>
        </w:rPr>
        <w:t xml:space="preserve"> </w:t>
      </w:r>
      <w:r w:rsidR="0022018A">
        <w:rPr>
          <w:rFonts w:ascii="Browallia New" w:hAnsi="Browallia New" w:cs="Browallia New"/>
          <w:sz w:val="28"/>
          <w:szCs w:val="28"/>
        </w:rPr>
        <w:t>0</w:t>
      </w:r>
      <w:r w:rsidR="00EB6733">
        <w:rPr>
          <w:rFonts w:ascii="Browallia New" w:hAnsi="Browallia New" w:cs="Browallia New"/>
          <w:sz w:val="28"/>
          <w:szCs w:val="28"/>
        </w:rPr>
        <w:t xml:space="preserve">.05 – 0.25 </w:t>
      </w:r>
      <w:r w:rsidR="00754D07">
        <w:rPr>
          <w:rFonts w:ascii="Browallia New" w:hAnsi="Browallia New" w:cs="Browallia New" w:hint="cs"/>
          <w:sz w:val="28"/>
          <w:szCs w:val="28"/>
          <w:cs/>
        </w:rPr>
        <w:t>ต่อปี</w:t>
      </w:r>
      <w:r w:rsidR="00754D07">
        <w:rPr>
          <w:rFonts w:ascii="Browallia New" w:hAnsi="Browallia New" w:cs="Browallia New"/>
          <w:sz w:val="28"/>
          <w:szCs w:val="28"/>
        </w:rPr>
        <w:t>)</w:t>
      </w:r>
      <w:r w:rsidR="00477A1F" w:rsidRPr="009561B3">
        <w:rPr>
          <w:rFonts w:ascii="Browallia New" w:hAnsi="Browallia New" w:cs="Browallia New"/>
          <w:sz w:val="28"/>
          <w:szCs w:val="28"/>
          <w:cs/>
        </w:rPr>
        <w:t xml:space="preserve"> </w:t>
      </w:r>
    </w:p>
    <w:p w14:paraId="6766DBAC" w14:textId="77777777" w:rsidR="00477A1F" w:rsidRPr="00B503A1" w:rsidRDefault="004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DEC9855" w14:textId="7CB4707F"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E65FC">
        <w:rPr>
          <w:rFonts w:ascii="Browallia New" w:hAnsi="Browallia New" w:cs="Browallia New"/>
          <w:b/>
          <w:bCs/>
          <w:sz w:val="28"/>
          <w:szCs w:val="28"/>
          <w:cs/>
          <w:lang w:val="en-GB"/>
        </w:rPr>
        <w:t>ลูกหนี้การค้า</w:t>
      </w:r>
      <w:r w:rsidR="00A04DB3" w:rsidRPr="00AE65FC">
        <w:rPr>
          <w:rFonts w:ascii="Browallia New" w:hAnsi="Browallia New" w:cs="Browallia New"/>
          <w:b/>
          <w:bCs/>
          <w:sz w:val="28"/>
          <w:szCs w:val="28"/>
          <w:cs/>
          <w:lang w:val="en-GB"/>
        </w:rPr>
        <w:t>และลูกหนี้อื่น</w:t>
      </w:r>
      <w:r w:rsidRPr="00AE65FC">
        <w:rPr>
          <w:rFonts w:ascii="Browallia New" w:hAnsi="Browallia New" w:cs="Browallia New"/>
          <w:b/>
          <w:bCs/>
          <w:sz w:val="28"/>
          <w:szCs w:val="28"/>
          <w:lang w:val="en-GB"/>
        </w:rPr>
        <w:t xml:space="preserve"> </w:t>
      </w:r>
      <w:r w:rsidR="004E4651" w:rsidRPr="00AE65FC">
        <w:rPr>
          <w:rFonts w:ascii="Browallia New" w:hAnsi="Browallia New" w:cs="Browallia New"/>
          <w:b/>
          <w:bCs/>
          <w:sz w:val="28"/>
          <w:szCs w:val="28"/>
          <w:lang w:val="en-GB"/>
        </w:rPr>
        <w:t>–</w:t>
      </w:r>
      <w:r w:rsidRPr="00AE65FC">
        <w:rPr>
          <w:rFonts w:ascii="Browallia New" w:hAnsi="Browallia New" w:cs="Browallia New"/>
          <w:b/>
          <w:bCs/>
          <w:sz w:val="28"/>
          <w:szCs w:val="28"/>
          <w:lang w:val="en-GB"/>
        </w:rPr>
        <w:t xml:space="preserve"> </w:t>
      </w:r>
      <w:r w:rsidRPr="00AE65FC">
        <w:rPr>
          <w:rFonts w:ascii="Browallia New" w:hAnsi="Browallia New" w:cs="Browallia New"/>
          <w:b/>
          <w:bCs/>
          <w:sz w:val="28"/>
          <w:szCs w:val="28"/>
          <w:cs/>
          <w:lang w:val="en-GB"/>
        </w:rPr>
        <w:t>สุทธิ</w:t>
      </w:r>
    </w:p>
    <w:p w14:paraId="1FEE4CE1" w14:textId="77777777" w:rsidR="00E871EA" w:rsidRPr="00B503A1" w:rsidRDefault="00E871EA" w:rsidP="00E871EA">
      <w:pPr>
        <w:pStyle w:val="CordiaNew"/>
        <w:tabs>
          <w:tab w:val="clear" w:pos="4153"/>
          <w:tab w:val="left" w:pos="426"/>
        </w:tabs>
        <w:ind w:left="426"/>
        <w:jc w:val="thaiDistribute"/>
        <w:rPr>
          <w:rFonts w:ascii="Browallia New" w:hAnsi="Browallia New" w:cs="Browallia New"/>
          <w:sz w:val="16"/>
          <w:szCs w:val="16"/>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2961B6" w14:paraId="0B72A4D9" w14:textId="77777777" w:rsidTr="009E7561">
        <w:tc>
          <w:tcPr>
            <w:tcW w:w="3609" w:type="dxa"/>
          </w:tcPr>
          <w:p w14:paraId="0556BC21" w14:textId="77777777" w:rsidR="00A04DB3" w:rsidRPr="00B503A1" w:rsidRDefault="00A04DB3" w:rsidP="00DD63B2">
            <w:pPr>
              <w:tabs>
                <w:tab w:val="left" w:pos="540"/>
              </w:tabs>
              <w:spacing w:line="240" w:lineRule="auto"/>
              <w:ind w:right="-108"/>
              <w:rPr>
                <w:rFonts w:ascii="Browallia New" w:hAnsi="Browallia New" w:cs="Browallia New"/>
                <w:sz w:val="24"/>
                <w:szCs w:val="24"/>
              </w:rPr>
            </w:pPr>
          </w:p>
        </w:tc>
        <w:tc>
          <w:tcPr>
            <w:tcW w:w="5387" w:type="dxa"/>
            <w:gridSpan w:val="7"/>
          </w:tcPr>
          <w:p w14:paraId="6B7BE7A5" w14:textId="77777777" w:rsidR="00A04DB3" w:rsidRPr="00B503A1" w:rsidRDefault="00A04DB3" w:rsidP="00DD63B2">
            <w:pPr>
              <w:tabs>
                <w:tab w:val="left" w:pos="540"/>
                <w:tab w:val="left" w:pos="5171"/>
              </w:tabs>
              <w:spacing w:line="240" w:lineRule="auto"/>
              <w:ind w:right="-22"/>
              <w:jc w:val="right"/>
              <w:rPr>
                <w:rFonts w:ascii="Browallia New" w:hAnsi="Browallia New" w:cs="Browallia New"/>
                <w:sz w:val="24"/>
                <w:szCs w:val="24"/>
              </w:rPr>
            </w:pPr>
            <w:r w:rsidRPr="00B503A1">
              <w:rPr>
                <w:rFonts w:ascii="Browallia New" w:hAnsi="Browallia New" w:cs="Browallia New"/>
                <w:snapToGrid w:val="0"/>
                <w:sz w:val="24"/>
                <w:szCs w:val="24"/>
                <w:lang w:eastAsia="th-TH"/>
              </w:rPr>
              <w:t>(</w:t>
            </w:r>
            <w:proofErr w:type="gramStart"/>
            <w:r w:rsidRPr="00B503A1">
              <w:rPr>
                <w:rFonts w:ascii="Browallia New" w:hAnsi="Browallia New" w:cs="Browallia New"/>
                <w:snapToGrid w:val="0"/>
                <w:sz w:val="24"/>
                <w:szCs w:val="24"/>
                <w:cs/>
                <w:lang w:eastAsia="th-TH"/>
              </w:rPr>
              <w:t xml:space="preserve">หน่วย </w:t>
            </w:r>
            <w:r w:rsidRPr="00B503A1">
              <w:rPr>
                <w:rFonts w:ascii="Browallia New" w:hAnsi="Browallia New" w:cs="Browallia New"/>
                <w:snapToGrid w:val="0"/>
                <w:sz w:val="24"/>
                <w:szCs w:val="24"/>
                <w:lang w:eastAsia="th-TH"/>
              </w:rPr>
              <w:t>:</w:t>
            </w:r>
            <w:proofErr w:type="gramEnd"/>
            <w:r w:rsidRPr="00B503A1">
              <w:rPr>
                <w:rFonts w:ascii="Browallia New" w:hAnsi="Browallia New" w:cs="Browallia New"/>
                <w:snapToGrid w:val="0"/>
                <w:sz w:val="24"/>
                <w:szCs w:val="24"/>
                <w:lang w:eastAsia="th-TH"/>
              </w:rPr>
              <w:t xml:space="preserve"> </w:t>
            </w:r>
            <w:r w:rsidRPr="00B503A1">
              <w:rPr>
                <w:rFonts w:ascii="Browallia New" w:hAnsi="Browallia New" w:cs="Browallia New"/>
                <w:snapToGrid w:val="0"/>
                <w:sz w:val="24"/>
                <w:szCs w:val="24"/>
                <w:cs/>
                <w:lang w:eastAsia="th-TH"/>
              </w:rPr>
              <w:t>พันบาท)</w:t>
            </w:r>
          </w:p>
        </w:tc>
      </w:tr>
      <w:tr w:rsidR="00A04DB3" w:rsidRPr="002961B6" w14:paraId="30F3D001" w14:textId="77777777" w:rsidTr="009E7561">
        <w:tc>
          <w:tcPr>
            <w:tcW w:w="3609" w:type="dxa"/>
          </w:tcPr>
          <w:p w14:paraId="482ACEB5" w14:textId="77777777" w:rsidR="00A04DB3" w:rsidRPr="00B503A1" w:rsidRDefault="00A04DB3" w:rsidP="00DD63B2">
            <w:pPr>
              <w:tabs>
                <w:tab w:val="left" w:pos="540"/>
              </w:tabs>
              <w:spacing w:line="240" w:lineRule="auto"/>
              <w:ind w:right="-108"/>
              <w:rPr>
                <w:rFonts w:ascii="Browallia New" w:hAnsi="Browallia New" w:cs="Browallia New"/>
                <w:sz w:val="24"/>
                <w:szCs w:val="24"/>
              </w:rPr>
            </w:pPr>
          </w:p>
        </w:tc>
        <w:tc>
          <w:tcPr>
            <w:tcW w:w="2518" w:type="dxa"/>
            <w:gridSpan w:val="3"/>
            <w:tcBorders>
              <w:bottom w:val="single" w:sz="4" w:space="0" w:color="auto"/>
            </w:tcBorders>
          </w:tcPr>
          <w:p w14:paraId="2D48C03C" w14:textId="77777777" w:rsidR="00A04DB3" w:rsidRPr="00B503A1" w:rsidRDefault="00A04DB3" w:rsidP="00DD63B2">
            <w:pPr>
              <w:tabs>
                <w:tab w:val="left" w:pos="540"/>
              </w:tabs>
              <w:spacing w:line="240" w:lineRule="auto"/>
              <w:ind w:right="109"/>
              <w:jc w:val="center"/>
              <w:rPr>
                <w:rFonts w:ascii="Browallia New" w:hAnsi="Browallia New" w:cs="Browallia New"/>
                <w:sz w:val="24"/>
                <w:szCs w:val="24"/>
              </w:rPr>
            </w:pPr>
            <w:r w:rsidRPr="00B503A1">
              <w:rPr>
                <w:rFonts w:ascii="Browallia New" w:hAnsi="Browallia New" w:cs="Browallia New"/>
                <w:sz w:val="24"/>
                <w:szCs w:val="24"/>
                <w:cs/>
              </w:rPr>
              <w:t>งบการเงินรวม</w:t>
            </w:r>
          </w:p>
        </w:tc>
        <w:tc>
          <w:tcPr>
            <w:tcW w:w="238" w:type="dxa"/>
          </w:tcPr>
          <w:p w14:paraId="5B038667" w14:textId="77777777" w:rsidR="00A04DB3" w:rsidRPr="00B503A1" w:rsidRDefault="00A04DB3" w:rsidP="00DD63B2">
            <w:pPr>
              <w:tabs>
                <w:tab w:val="left" w:pos="540"/>
              </w:tabs>
              <w:spacing w:line="240" w:lineRule="auto"/>
              <w:ind w:right="109"/>
              <w:jc w:val="center"/>
              <w:rPr>
                <w:rFonts w:ascii="Browallia New" w:hAnsi="Browallia New" w:cs="Browallia New"/>
                <w:sz w:val="24"/>
                <w:szCs w:val="24"/>
              </w:rPr>
            </w:pPr>
          </w:p>
        </w:tc>
        <w:tc>
          <w:tcPr>
            <w:tcW w:w="2631" w:type="dxa"/>
            <w:gridSpan w:val="3"/>
            <w:tcBorders>
              <w:bottom w:val="single" w:sz="4" w:space="0" w:color="auto"/>
            </w:tcBorders>
          </w:tcPr>
          <w:p w14:paraId="3147F7A2" w14:textId="77777777" w:rsidR="00A04DB3" w:rsidRPr="00B503A1" w:rsidRDefault="00A04DB3" w:rsidP="00DD63B2">
            <w:pPr>
              <w:tabs>
                <w:tab w:val="left" w:pos="540"/>
              </w:tabs>
              <w:spacing w:line="240" w:lineRule="auto"/>
              <w:ind w:right="-108"/>
              <w:jc w:val="center"/>
              <w:rPr>
                <w:rFonts w:ascii="Browallia New" w:hAnsi="Browallia New" w:cs="Browallia New"/>
                <w:sz w:val="24"/>
                <w:szCs w:val="24"/>
              </w:rPr>
            </w:pPr>
            <w:r w:rsidRPr="00B503A1">
              <w:rPr>
                <w:rFonts w:ascii="Browallia New" w:hAnsi="Browallia New" w:cs="Browallia New"/>
                <w:sz w:val="24"/>
                <w:szCs w:val="24"/>
                <w:cs/>
              </w:rPr>
              <w:t>งบการเงินเฉพาะของบริษัท</w:t>
            </w:r>
          </w:p>
        </w:tc>
      </w:tr>
      <w:tr w:rsidR="00F76501" w:rsidRPr="002961B6" w14:paraId="240C17F1" w14:textId="77777777" w:rsidTr="009E7561">
        <w:tc>
          <w:tcPr>
            <w:tcW w:w="3609" w:type="dxa"/>
          </w:tcPr>
          <w:p w14:paraId="147F7B27" w14:textId="77777777" w:rsidR="00F76501" w:rsidRPr="00B503A1" w:rsidRDefault="00F76501" w:rsidP="00F76501">
            <w:pPr>
              <w:tabs>
                <w:tab w:val="left" w:pos="540"/>
              </w:tabs>
              <w:spacing w:line="240" w:lineRule="auto"/>
              <w:ind w:right="-108"/>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79A430E6" w14:textId="5CF2833E"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r w:rsidRPr="00B503A1">
              <w:rPr>
                <w:rFonts w:ascii="Browallia New" w:hAnsi="Browallia New" w:cs="Browallia New"/>
                <w:sz w:val="24"/>
                <w:szCs w:val="24"/>
                <w:lang w:val="en-GB"/>
              </w:rPr>
              <w:t>256</w:t>
            </w:r>
            <w:r w:rsidRPr="00B503A1">
              <w:rPr>
                <w:rFonts w:ascii="Browallia New" w:hAnsi="Browallia New" w:cs="Browallia New"/>
                <w:sz w:val="24"/>
                <w:szCs w:val="24"/>
              </w:rPr>
              <w:t>4</w:t>
            </w:r>
          </w:p>
        </w:tc>
        <w:tc>
          <w:tcPr>
            <w:tcW w:w="236" w:type="dxa"/>
            <w:tcBorders>
              <w:top w:val="single" w:sz="4" w:space="0" w:color="auto"/>
            </w:tcBorders>
            <w:vAlign w:val="bottom"/>
          </w:tcPr>
          <w:p w14:paraId="2AF4EE6D" w14:textId="77777777"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p>
        </w:tc>
        <w:tc>
          <w:tcPr>
            <w:tcW w:w="1148" w:type="dxa"/>
            <w:tcBorders>
              <w:top w:val="single" w:sz="4" w:space="0" w:color="auto"/>
              <w:bottom w:val="single" w:sz="4" w:space="0" w:color="auto"/>
            </w:tcBorders>
            <w:vAlign w:val="bottom"/>
          </w:tcPr>
          <w:p w14:paraId="116BA3A4" w14:textId="027D3855"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r w:rsidRPr="00B503A1">
              <w:rPr>
                <w:rFonts w:ascii="Browallia New" w:hAnsi="Browallia New" w:cs="Browallia New"/>
                <w:sz w:val="24"/>
                <w:szCs w:val="24"/>
                <w:lang w:val="en-GB"/>
              </w:rPr>
              <w:t>25</w:t>
            </w:r>
            <w:r w:rsidRPr="00B503A1">
              <w:rPr>
                <w:rFonts w:ascii="Browallia New" w:hAnsi="Browallia New" w:cs="Browallia New" w:hint="cs"/>
                <w:sz w:val="24"/>
                <w:szCs w:val="24"/>
              </w:rPr>
              <w:t>6</w:t>
            </w:r>
            <w:r w:rsidRPr="00B503A1">
              <w:rPr>
                <w:rFonts w:ascii="Browallia New" w:hAnsi="Browallia New" w:cs="Browallia New"/>
                <w:sz w:val="24"/>
                <w:szCs w:val="24"/>
              </w:rPr>
              <w:t>3</w:t>
            </w:r>
          </w:p>
        </w:tc>
        <w:tc>
          <w:tcPr>
            <w:tcW w:w="238" w:type="dxa"/>
            <w:vAlign w:val="bottom"/>
          </w:tcPr>
          <w:p w14:paraId="69718E76" w14:textId="77777777"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p>
        </w:tc>
        <w:tc>
          <w:tcPr>
            <w:tcW w:w="1168" w:type="dxa"/>
            <w:tcBorders>
              <w:top w:val="single" w:sz="4" w:space="0" w:color="auto"/>
              <w:bottom w:val="single" w:sz="4" w:space="0" w:color="auto"/>
            </w:tcBorders>
            <w:vAlign w:val="bottom"/>
          </w:tcPr>
          <w:p w14:paraId="4473346F" w14:textId="7611F385" w:rsidR="00F76501" w:rsidRPr="00B503A1" w:rsidRDefault="00F76501" w:rsidP="00F76501">
            <w:pPr>
              <w:tabs>
                <w:tab w:val="clear" w:pos="907"/>
              </w:tabs>
              <w:spacing w:line="240" w:lineRule="auto"/>
              <w:ind w:left="-108" w:right="-108"/>
              <w:jc w:val="center"/>
              <w:rPr>
                <w:rFonts w:ascii="Browallia New" w:hAnsi="Browallia New" w:cs="Browallia New"/>
                <w:sz w:val="24"/>
                <w:szCs w:val="24"/>
                <w:lang w:val="en-GB"/>
              </w:rPr>
            </w:pPr>
            <w:r w:rsidRPr="00B503A1">
              <w:rPr>
                <w:rFonts w:ascii="Browallia New" w:hAnsi="Browallia New" w:cs="Browallia New"/>
                <w:sz w:val="24"/>
                <w:szCs w:val="24"/>
                <w:lang w:val="en-GB"/>
              </w:rPr>
              <w:t>256</w:t>
            </w:r>
            <w:r w:rsidRPr="00B503A1">
              <w:rPr>
                <w:rFonts w:ascii="Browallia New" w:hAnsi="Browallia New" w:cs="Browallia New"/>
                <w:sz w:val="24"/>
                <w:szCs w:val="24"/>
              </w:rPr>
              <w:t>4</w:t>
            </w:r>
          </w:p>
        </w:tc>
        <w:tc>
          <w:tcPr>
            <w:tcW w:w="239" w:type="dxa"/>
            <w:tcBorders>
              <w:top w:val="single" w:sz="4" w:space="0" w:color="auto"/>
            </w:tcBorders>
            <w:vAlign w:val="bottom"/>
          </w:tcPr>
          <w:p w14:paraId="12AF71ED" w14:textId="77777777"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p>
        </w:tc>
        <w:tc>
          <w:tcPr>
            <w:tcW w:w="1224" w:type="dxa"/>
            <w:tcBorders>
              <w:top w:val="single" w:sz="4" w:space="0" w:color="auto"/>
              <w:bottom w:val="single" w:sz="4" w:space="0" w:color="auto"/>
            </w:tcBorders>
            <w:vAlign w:val="bottom"/>
          </w:tcPr>
          <w:p w14:paraId="6FB23E47" w14:textId="18747D50" w:rsidR="00F76501" w:rsidRPr="00B503A1" w:rsidRDefault="00F76501" w:rsidP="00F76501">
            <w:pPr>
              <w:tabs>
                <w:tab w:val="clear" w:pos="907"/>
              </w:tabs>
              <w:spacing w:line="240" w:lineRule="auto"/>
              <w:ind w:left="-108" w:right="-108"/>
              <w:jc w:val="center"/>
              <w:rPr>
                <w:rFonts w:ascii="Browallia New" w:hAnsi="Browallia New" w:cs="Browallia New"/>
                <w:sz w:val="24"/>
                <w:szCs w:val="24"/>
                <w:cs/>
              </w:rPr>
            </w:pPr>
            <w:r w:rsidRPr="00B503A1">
              <w:rPr>
                <w:rFonts w:ascii="Browallia New" w:hAnsi="Browallia New" w:cs="Browallia New"/>
                <w:sz w:val="24"/>
                <w:szCs w:val="24"/>
                <w:lang w:val="en-GB"/>
              </w:rPr>
              <w:t>25</w:t>
            </w:r>
            <w:r w:rsidRPr="00B503A1">
              <w:rPr>
                <w:rFonts w:ascii="Browallia New" w:hAnsi="Browallia New" w:cs="Browallia New" w:hint="cs"/>
                <w:sz w:val="24"/>
                <w:szCs w:val="24"/>
              </w:rPr>
              <w:t>6</w:t>
            </w:r>
            <w:r w:rsidRPr="00B503A1">
              <w:rPr>
                <w:rFonts w:ascii="Browallia New" w:hAnsi="Browallia New" w:cs="Browallia New"/>
                <w:sz w:val="24"/>
                <w:szCs w:val="24"/>
              </w:rPr>
              <w:t>3</w:t>
            </w:r>
          </w:p>
        </w:tc>
      </w:tr>
      <w:tr w:rsidR="00A04DB3" w:rsidRPr="002961B6" w14:paraId="7A2B0B84" w14:textId="77777777" w:rsidTr="00E01E21">
        <w:trPr>
          <w:trHeight w:hRule="exact" w:val="325"/>
        </w:trPr>
        <w:tc>
          <w:tcPr>
            <w:tcW w:w="3609" w:type="dxa"/>
          </w:tcPr>
          <w:p w14:paraId="7EFF2C9F" w14:textId="77777777" w:rsidR="00A04DB3" w:rsidRPr="00B503A1" w:rsidRDefault="00A04DB3" w:rsidP="00DD63B2">
            <w:pPr>
              <w:tabs>
                <w:tab w:val="left" w:pos="540"/>
              </w:tabs>
              <w:spacing w:line="240" w:lineRule="auto"/>
              <w:ind w:right="-108"/>
              <w:rPr>
                <w:rFonts w:ascii="Browallia New" w:hAnsi="Browallia New" w:cs="Browallia New"/>
                <w:sz w:val="24"/>
                <w:szCs w:val="24"/>
              </w:rPr>
            </w:pPr>
          </w:p>
        </w:tc>
        <w:tc>
          <w:tcPr>
            <w:tcW w:w="1134" w:type="dxa"/>
            <w:tcBorders>
              <w:top w:val="single" w:sz="4" w:space="0" w:color="auto"/>
            </w:tcBorders>
          </w:tcPr>
          <w:p w14:paraId="1E5FD92F" w14:textId="77777777" w:rsidR="00A04DB3" w:rsidRPr="00B503A1" w:rsidRDefault="00A04DB3" w:rsidP="00DD63B2">
            <w:pPr>
              <w:tabs>
                <w:tab w:val="left" w:pos="540"/>
              </w:tabs>
              <w:spacing w:line="240" w:lineRule="auto"/>
              <w:ind w:right="72"/>
              <w:jc w:val="right"/>
              <w:rPr>
                <w:rFonts w:ascii="Browallia New" w:hAnsi="Browallia New" w:cs="Browallia New"/>
                <w:sz w:val="24"/>
                <w:szCs w:val="24"/>
              </w:rPr>
            </w:pPr>
          </w:p>
        </w:tc>
        <w:tc>
          <w:tcPr>
            <w:tcW w:w="236" w:type="dxa"/>
          </w:tcPr>
          <w:p w14:paraId="5E1B98A5" w14:textId="77777777" w:rsidR="00A04DB3" w:rsidRPr="00B503A1" w:rsidRDefault="00A04DB3" w:rsidP="00DD63B2">
            <w:pPr>
              <w:tabs>
                <w:tab w:val="left" w:pos="540"/>
              </w:tabs>
              <w:spacing w:line="240" w:lineRule="auto"/>
              <w:ind w:right="72"/>
              <w:rPr>
                <w:rFonts w:ascii="Browallia New" w:hAnsi="Browallia New" w:cs="Browallia New"/>
                <w:b/>
                <w:bCs/>
                <w:sz w:val="24"/>
                <w:szCs w:val="24"/>
                <w:u w:val="single"/>
              </w:rPr>
            </w:pPr>
          </w:p>
        </w:tc>
        <w:tc>
          <w:tcPr>
            <w:tcW w:w="1148" w:type="dxa"/>
            <w:tcBorders>
              <w:top w:val="single" w:sz="4" w:space="0" w:color="auto"/>
            </w:tcBorders>
          </w:tcPr>
          <w:p w14:paraId="63BBD119" w14:textId="77777777" w:rsidR="00A04DB3" w:rsidRPr="00B503A1" w:rsidRDefault="00A04DB3" w:rsidP="00DD63B2">
            <w:pPr>
              <w:tabs>
                <w:tab w:val="left" w:pos="540"/>
              </w:tabs>
              <w:spacing w:line="240" w:lineRule="auto"/>
              <w:ind w:right="72"/>
              <w:jc w:val="right"/>
              <w:rPr>
                <w:rFonts w:ascii="Browallia New" w:hAnsi="Browallia New" w:cs="Browallia New"/>
                <w:sz w:val="24"/>
                <w:szCs w:val="24"/>
              </w:rPr>
            </w:pPr>
          </w:p>
        </w:tc>
        <w:tc>
          <w:tcPr>
            <w:tcW w:w="238" w:type="dxa"/>
          </w:tcPr>
          <w:p w14:paraId="3751A026" w14:textId="77777777" w:rsidR="00A04DB3" w:rsidRPr="00B503A1" w:rsidRDefault="00A04DB3" w:rsidP="00DD63B2">
            <w:pPr>
              <w:tabs>
                <w:tab w:val="left" w:pos="540"/>
              </w:tabs>
              <w:spacing w:line="240" w:lineRule="auto"/>
              <w:ind w:right="72"/>
              <w:jc w:val="right"/>
              <w:rPr>
                <w:rFonts w:ascii="Browallia New" w:hAnsi="Browallia New" w:cs="Browallia New"/>
                <w:sz w:val="24"/>
                <w:szCs w:val="24"/>
              </w:rPr>
            </w:pPr>
          </w:p>
        </w:tc>
        <w:tc>
          <w:tcPr>
            <w:tcW w:w="1168" w:type="dxa"/>
            <w:tcBorders>
              <w:top w:val="single" w:sz="4" w:space="0" w:color="auto"/>
            </w:tcBorders>
          </w:tcPr>
          <w:p w14:paraId="51799324" w14:textId="77777777" w:rsidR="00A04DB3" w:rsidRPr="00B503A1" w:rsidRDefault="00A04DB3" w:rsidP="00DD63B2">
            <w:pPr>
              <w:tabs>
                <w:tab w:val="left" w:pos="540"/>
              </w:tabs>
              <w:spacing w:line="240" w:lineRule="auto"/>
              <w:jc w:val="right"/>
              <w:rPr>
                <w:rFonts w:ascii="Browallia New" w:hAnsi="Browallia New" w:cs="Browallia New"/>
                <w:sz w:val="24"/>
                <w:szCs w:val="24"/>
              </w:rPr>
            </w:pPr>
          </w:p>
        </w:tc>
        <w:tc>
          <w:tcPr>
            <w:tcW w:w="239" w:type="dxa"/>
          </w:tcPr>
          <w:p w14:paraId="400EB4E7" w14:textId="77777777" w:rsidR="00A04DB3" w:rsidRPr="00B503A1" w:rsidRDefault="00A04DB3" w:rsidP="00DD63B2">
            <w:pPr>
              <w:tabs>
                <w:tab w:val="left" w:pos="540"/>
              </w:tabs>
              <w:spacing w:line="240" w:lineRule="auto"/>
              <w:ind w:right="72"/>
              <w:jc w:val="right"/>
              <w:rPr>
                <w:rFonts w:ascii="Browallia New" w:hAnsi="Browallia New" w:cs="Browallia New"/>
                <w:sz w:val="24"/>
                <w:szCs w:val="24"/>
              </w:rPr>
            </w:pPr>
          </w:p>
        </w:tc>
        <w:tc>
          <w:tcPr>
            <w:tcW w:w="1224" w:type="dxa"/>
            <w:tcBorders>
              <w:top w:val="single" w:sz="4" w:space="0" w:color="auto"/>
            </w:tcBorders>
          </w:tcPr>
          <w:p w14:paraId="0F3EE02E" w14:textId="77777777" w:rsidR="00A04DB3" w:rsidRPr="00B503A1" w:rsidRDefault="00A04DB3" w:rsidP="00DD63B2">
            <w:pPr>
              <w:tabs>
                <w:tab w:val="left" w:pos="540"/>
              </w:tabs>
              <w:spacing w:line="240" w:lineRule="auto"/>
              <w:jc w:val="right"/>
              <w:rPr>
                <w:rFonts w:ascii="Browallia New" w:hAnsi="Browallia New" w:cs="Browallia New"/>
                <w:sz w:val="24"/>
                <w:szCs w:val="24"/>
              </w:rPr>
            </w:pPr>
          </w:p>
        </w:tc>
      </w:tr>
      <w:tr w:rsidR="00983BF3" w:rsidRPr="002961B6" w14:paraId="03F73E6B" w14:textId="77777777" w:rsidTr="008E57D5">
        <w:tc>
          <w:tcPr>
            <w:tcW w:w="3609" w:type="dxa"/>
            <w:vAlign w:val="center"/>
          </w:tcPr>
          <w:p w14:paraId="6065B9BE" w14:textId="727F53E5" w:rsidR="00983BF3" w:rsidRPr="00B503A1" w:rsidRDefault="00983BF3" w:rsidP="00983BF3">
            <w:pPr>
              <w:spacing w:line="240" w:lineRule="auto"/>
              <w:ind w:left="34"/>
              <w:rPr>
                <w:rFonts w:ascii="Browallia New" w:hAnsi="Browallia New" w:cs="Browallia New"/>
                <w:sz w:val="24"/>
                <w:szCs w:val="24"/>
                <w:cs/>
              </w:rPr>
            </w:pPr>
            <w:r w:rsidRPr="00B503A1">
              <w:rPr>
                <w:rFonts w:ascii="Browallia New" w:hAnsi="Browallia New" w:cs="Browallia New"/>
                <w:sz w:val="24"/>
                <w:szCs w:val="24"/>
                <w:cs/>
                <w:lang w:val="en-GB"/>
              </w:rPr>
              <w:t>ลูกหนี้การค้า –</w:t>
            </w:r>
            <w:r w:rsidRPr="00B503A1">
              <w:rPr>
                <w:rFonts w:ascii="Browallia New" w:hAnsi="Browallia New" w:cs="Browallia New"/>
                <w:sz w:val="24"/>
                <w:szCs w:val="24"/>
                <w:lang w:val="en-GB"/>
              </w:rPr>
              <w:t xml:space="preserve"> </w:t>
            </w:r>
            <w:r w:rsidRPr="00B503A1">
              <w:rPr>
                <w:rFonts w:ascii="Browallia New" w:hAnsi="Browallia New" w:cs="Browallia New"/>
                <w:sz w:val="24"/>
                <w:szCs w:val="24"/>
                <w:cs/>
                <w:lang w:val="en-GB"/>
              </w:rPr>
              <w:t>ลูกค้าทั่วไป</w:t>
            </w:r>
            <w:r w:rsidRPr="00B503A1">
              <w:rPr>
                <w:rFonts w:ascii="Browallia New" w:hAnsi="Browallia New" w:cs="Browallia New" w:hint="cs"/>
                <w:sz w:val="24"/>
                <w:szCs w:val="24"/>
                <w:cs/>
                <w:lang w:val="en-GB"/>
              </w:rPr>
              <w:t xml:space="preserve"> </w:t>
            </w:r>
            <w:r w:rsidRPr="00B503A1">
              <w:rPr>
                <w:rFonts w:ascii="Browallia New" w:hAnsi="Browallia New" w:cs="Browallia New"/>
                <w:sz w:val="24"/>
                <w:szCs w:val="24"/>
              </w:rPr>
              <w:t>-</w:t>
            </w:r>
            <w:r w:rsidRPr="00B503A1">
              <w:rPr>
                <w:rFonts w:ascii="Browallia New" w:hAnsi="Browallia New" w:cs="Browallia New" w:hint="cs"/>
                <w:sz w:val="24"/>
                <w:szCs w:val="24"/>
                <w:cs/>
              </w:rPr>
              <w:t xml:space="preserve"> สุทธิ</w:t>
            </w:r>
          </w:p>
        </w:tc>
        <w:tc>
          <w:tcPr>
            <w:tcW w:w="1134" w:type="dxa"/>
            <w:shd w:val="clear" w:color="auto" w:fill="auto"/>
          </w:tcPr>
          <w:p w14:paraId="3993925A" w14:textId="6DFC1A3A" w:rsidR="00983BF3" w:rsidRPr="00B503A1" w:rsidRDefault="00FA1022" w:rsidP="00983BF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326,163</w:t>
            </w:r>
          </w:p>
        </w:tc>
        <w:tc>
          <w:tcPr>
            <w:tcW w:w="236" w:type="dxa"/>
          </w:tcPr>
          <w:p w14:paraId="6D6268D9" w14:textId="77777777" w:rsidR="00983BF3" w:rsidRPr="00B503A1" w:rsidRDefault="00983BF3" w:rsidP="00983BF3">
            <w:pPr>
              <w:tabs>
                <w:tab w:val="clear" w:pos="907"/>
                <w:tab w:val="left" w:pos="540"/>
              </w:tabs>
              <w:spacing w:line="240" w:lineRule="auto"/>
              <w:rPr>
                <w:rFonts w:ascii="Browallia New" w:hAnsi="Browallia New" w:cs="Browallia New"/>
                <w:sz w:val="24"/>
                <w:szCs w:val="24"/>
                <w:lang w:val="en-GB"/>
              </w:rPr>
            </w:pPr>
          </w:p>
        </w:tc>
        <w:tc>
          <w:tcPr>
            <w:tcW w:w="1148" w:type="dxa"/>
          </w:tcPr>
          <w:p w14:paraId="735D4B15" w14:textId="6E6F4480" w:rsidR="00983BF3" w:rsidRPr="00B503A1" w:rsidRDefault="00983BF3" w:rsidP="00983BF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275,382</w:t>
            </w:r>
          </w:p>
        </w:tc>
        <w:tc>
          <w:tcPr>
            <w:tcW w:w="238" w:type="dxa"/>
          </w:tcPr>
          <w:p w14:paraId="5D166761" w14:textId="77777777" w:rsidR="00983BF3" w:rsidRPr="00B503A1" w:rsidRDefault="00983BF3" w:rsidP="00983BF3">
            <w:pPr>
              <w:tabs>
                <w:tab w:val="clear" w:pos="907"/>
                <w:tab w:val="left" w:pos="540"/>
              </w:tabs>
              <w:spacing w:line="240" w:lineRule="auto"/>
              <w:jc w:val="right"/>
              <w:rPr>
                <w:rFonts w:ascii="Browallia New" w:hAnsi="Browallia New" w:cs="Browallia New"/>
                <w:sz w:val="24"/>
                <w:szCs w:val="24"/>
                <w:lang w:val="en-GB"/>
              </w:rPr>
            </w:pPr>
          </w:p>
        </w:tc>
        <w:tc>
          <w:tcPr>
            <w:tcW w:w="1168" w:type="dxa"/>
          </w:tcPr>
          <w:p w14:paraId="3F88CCBB" w14:textId="7932E202" w:rsidR="00983BF3" w:rsidRPr="00B503A1" w:rsidRDefault="00983BF3" w:rsidP="00983BF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315,905</w:t>
            </w:r>
          </w:p>
        </w:tc>
        <w:tc>
          <w:tcPr>
            <w:tcW w:w="239" w:type="dxa"/>
          </w:tcPr>
          <w:p w14:paraId="7E22E943" w14:textId="77777777" w:rsidR="00983BF3" w:rsidRPr="00B503A1" w:rsidRDefault="00983BF3" w:rsidP="00983BF3">
            <w:pPr>
              <w:tabs>
                <w:tab w:val="clear" w:pos="907"/>
                <w:tab w:val="left" w:pos="1158"/>
              </w:tabs>
              <w:spacing w:line="240" w:lineRule="auto"/>
              <w:jc w:val="right"/>
              <w:rPr>
                <w:rFonts w:ascii="Browallia New" w:hAnsi="Browallia New" w:cs="Browallia New"/>
                <w:sz w:val="24"/>
                <w:szCs w:val="24"/>
                <w:cs/>
                <w:lang w:val="en-GB"/>
              </w:rPr>
            </w:pPr>
          </w:p>
        </w:tc>
        <w:tc>
          <w:tcPr>
            <w:tcW w:w="1224" w:type="dxa"/>
          </w:tcPr>
          <w:p w14:paraId="1C5BAC8C" w14:textId="4F63C22A" w:rsidR="00983BF3" w:rsidRPr="00B503A1" w:rsidRDefault="00983BF3" w:rsidP="00983BF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262,537</w:t>
            </w:r>
          </w:p>
        </w:tc>
      </w:tr>
      <w:tr w:rsidR="003E4644" w:rsidRPr="002961B6" w14:paraId="5CA68F2A" w14:textId="77777777" w:rsidTr="00A34B03">
        <w:tc>
          <w:tcPr>
            <w:tcW w:w="3609" w:type="dxa"/>
            <w:vAlign w:val="center"/>
          </w:tcPr>
          <w:p w14:paraId="19475EA9" w14:textId="762D804C" w:rsidR="003E4644" w:rsidRPr="00B503A1" w:rsidRDefault="003E4644" w:rsidP="005B3FDA">
            <w:pPr>
              <w:spacing w:line="240" w:lineRule="auto"/>
              <w:ind w:left="34"/>
              <w:rPr>
                <w:rFonts w:ascii="Browallia New" w:hAnsi="Browallia New" w:cs="Browallia New"/>
                <w:sz w:val="24"/>
                <w:szCs w:val="24"/>
                <w:cs/>
                <w:lang w:val="en-GB"/>
              </w:rPr>
            </w:pPr>
            <w:r w:rsidRPr="00B503A1">
              <w:rPr>
                <w:rFonts w:ascii="Browallia New" w:hAnsi="Browallia New" w:cs="Browallia New"/>
                <w:sz w:val="24"/>
                <w:szCs w:val="24"/>
                <w:cs/>
                <w:lang w:val="en-GB"/>
              </w:rPr>
              <w:t>ลูกหนี้การค้า – บริษัท</w:t>
            </w:r>
            <w:r w:rsidRPr="00B503A1">
              <w:rPr>
                <w:rFonts w:ascii="Browallia New" w:hAnsi="Browallia New" w:cs="Browallia New" w:hint="cs"/>
                <w:sz w:val="24"/>
                <w:szCs w:val="24"/>
                <w:cs/>
                <w:lang w:val="en-GB"/>
              </w:rPr>
              <w:t>ย่อย</w:t>
            </w:r>
          </w:p>
        </w:tc>
        <w:tc>
          <w:tcPr>
            <w:tcW w:w="1134" w:type="dxa"/>
            <w:shd w:val="clear" w:color="auto" w:fill="auto"/>
          </w:tcPr>
          <w:p w14:paraId="62073A0E" w14:textId="2364E4C7" w:rsidR="003E4644" w:rsidRPr="00B503A1" w:rsidRDefault="003E4644" w:rsidP="005B3FDA">
            <w:pPr>
              <w:tabs>
                <w:tab w:val="clear" w:pos="907"/>
                <w:tab w:val="left" w:pos="540"/>
              </w:tabs>
              <w:spacing w:line="240" w:lineRule="auto"/>
              <w:jc w:val="center"/>
              <w:rPr>
                <w:rFonts w:ascii="Browallia New" w:hAnsi="Browallia New" w:cs="Browallia New"/>
                <w:sz w:val="24"/>
                <w:szCs w:val="24"/>
                <w:lang w:val="en-GB"/>
              </w:rPr>
            </w:pPr>
            <w:r w:rsidRPr="00B503A1">
              <w:rPr>
                <w:rFonts w:ascii="Browallia New" w:hAnsi="Browallia New" w:cs="Browallia New"/>
                <w:sz w:val="24"/>
                <w:szCs w:val="24"/>
                <w:cs/>
              </w:rPr>
              <w:t xml:space="preserve">       </w:t>
            </w:r>
            <w:r w:rsidRPr="00B503A1">
              <w:rPr>
                <w:rFonts w:ascii="Browallia New" w:hAnsi="Browallia New" w:cs="Browallia New"/>
                <w:sz w:val="24"/>
                <w:szCs w:val="24"/>
              </w:rPr>
              <w:t>-</w:t>
            </w:r>
          </w:p>
        </w:tc>
        <w:tc>
          <w:tcPr>
            <w:tcW w:w="236" w:type="dxa"/>
          </w:tcPr>
          <w:p w14:paraId="4A4B21EC" w14:textId="77777777" w:rsidR="003E4644" w:rsidRPr="00B503A1" w:rsidRDefault="003E4644" w:rsidP="005B3FDA">
            <w:pPr>
              <w:tabs>
                <w:tab w:val="clear" w:pos="907"/>
                <w:tab w:val="left" w:pos="540"/>
              </w:tabs>
              <w:spacing w:line="240" w:lineRule="auto"/>
              <w:rPr>
                <w:rFonts w:ascii="Browallia New" w:hAnsi="Browallia New" w:cs="Browallia New"/>
                <w:sz w:val="24"/>
                <w:szCs w:val="24"/>
                <w:lang w:val="en-GB"/>
              </w:rPr>
            </w:pPr>
          </w:p>
        </w:tc>
        <w:tc>
          <w:tcPr>
            <w:tcW w:w="1148" w:type="dxa"/>
          </w:tcPr>
          <w:p w14:paraId="3F6137B9" w14:textId="006766DD" w:rsidR="003E4644" w:rsidRPr="00B503A1" w:rsidRDefault="003E4644" w:rsidP="005B3FDA">
            <w:pPr>
              <w:tabs>
                <w:tab w:val="clear" w:pos="907"/>
                <w:tab w:val="left" w:pos="540"/>
              </w:tabs>
              <w:spacing w:line="240" w:lineRule="auto"/>
              <w:jc w:val="center"/>
              <w:rPr>
                <w:rFonts w:ascii="Browallia New" w:hAnsi="Browallia New" w:cs="Browallia New"/>
                <w:sz w:val="24"/>
                <w:szCs w:val="24"/>
                <w:lang w:val="en-GB"/>
              </w:rPr>
            </w:pPr>
            <w:r w:rsidRPr="00B503A1">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B503A1">
              <w:rPr>
                <w:rFonts w:ascii="Browallia New" w:hAnsi="Browallia New" w:cs="Browallia New"/>
                <w:sz w:val="24"/>
                <w:szCs w:val="24"/>
                <w:lang w:val="en-GB"/>
              </w:rPr>
              <w:t xml:space="preserve">  -</w:t>
            </w:r>
          </w:p>
        </w:tc>
        <w:tc>
          <w:tcPr>
            <w:tcW w:w="238" w:type="dxa"/>
          </w:tcPr>
          <w:p w14:paraId="0FA377A5" w14:textId="77777777" w:rsidR="003E4644" w:rsidRPr="00B503A1" w:rsidRDefault="003E4644" w:rsidP="005B3FDA">
            <w:pPr>
              <w:tabs>
                <w:tab w:val="clear" w:pos="907"/>
                <w:tab w:val="left" w:pos="540"/>
              </w:tabs>
              <w:spacing w:line="240" w:lineRule="auto"/>
              <w:jc w:val="right"/>
              <w:rPr>
                <w:rFonts w:ascii="Browallia New" w:hAnsi="Browallia New" w:cs="Browallia New"/>
                <w:sz w:val="24"/>
                <w:szCs w:val="24"/>
                <w:lang w:val="en-GB"/>
              </w:rPr>
            </w:pPr>
          </w:p>
        </w:tc>
        <w:tc>
          <w:tcPr>
            <w:tcW w:w="1168" w:type="dxa"/>
          </w:tcPr>
          <w:p w14:paraId="0D31BAB4" w14:textId="376172D2" w:rsidR="003E4644" w:rsidRPr="00B503A1" w:rsidRDefault="003E4644" w:rsidP="005B3FDA">
            <w:pPr>
              <w:tabs>
                <w:tab w:val="clear" w:pos="907"/>
                <w:tab w:val="left" w:pos="540"/>
              </w:tabs>
              <w:spacing w:line="240" w:lineRule="auto"/>
              <w:jc w:val="right"/>
              <w:rPr>
                <w:rFonts w:ascii="Browallia New" w:hAnsi="Browallia New" w:cs="Browallia New"/>
                <w:sz w:val="24"/>
                <w:szCs w:val="24"/>
              </w:rPr>
            </w:pPr>
            <w:r w:rsidRPr="00A34B03">
              <w:rPr>
                <w:rFonts w:ascii="Browallia New" w:hAnsi="Browallia New" w:cs="Browallia New" w:hint="cs"/>
                <w:sz w:val="24"/>
                <w:szCs w:val="24"/>
                <w:cs/>
              </w:rPr>
              <w:t>56</w:t>
            </w:r>
            <w:r w:rsidRPr="00B503A1">
              <w:rPr>
                <w:rFonts w:ascii="Browallia New" w:hAnsi="Browallia New" w:cs="Browallia New"/>
                <w:sz w:val="24"/>
                <w:szCs w:val="24"/>
              </w:rPr>
              <w:t>,069</w:t>
            </w:r>
          </w:p>
        </w:tc>
        <w:tc>
          <w:tcPr>
            <w:tcW w:w="239" w:type="dxa"/>
          </w:tcPr>
          <w:p w14:paraId="47D442FD" w14:textId="77777777" w:rsidR="003E4644" w:rsidRPr="00B503A1" w:rsidRDefault="003E4644" w:rsidP="005B3FDA">
            <w:pPr>
              <w:tabs>
                <w:tab w:val="clear" w:pos="907"/>
                <w:tab w:val="left" w:pos="1158"/>
              </w:tabs>
              <w:spacing w:line="240" w:lineRule="auto"/>
              <w:jc w:val="right"/>
              <w:rPr>
                <w:rFonts w:ascii="Browallia New" w:hAnsi="Browallia New" w:cs="Browallia New"/>
                <w:sz w:val="24"/>
                <w:szCs w:val="24"/>
                <w:cs/>
                <w:lang w:val="en-GB"/>
              </w:rPr>
            </w:pPr>
          </w:p>
        </w:tc>
        <w:tc>
          <w:tcPr>
            <w:tcW w:w="1224" w:type="dxa"/>
          </w:tcPr>
          <w:p w14:paraId="351AB535" w14:textId="1356F4F1" w:rsidR="003E4644" w:rsidRPr="00B503A1" w:rsidRDefault="003E4644" w:rsidP="005B3FDA">
            <w:pPr>
              <w:tabs>
                <w:tab w:val="clear" w:pos="907"/>
                <w:tab w:val="left" w:pos="540"/>
              </w:tabs>
              <w:spacing w:line="240" w:lineRule="auto"/>
              <w:jc w:val="center"/>
              <w:rPr>
                <w:rFonts w:ascii="Browallia New" w:hAnsi="Browallia New" w:cs="Browallia New"/>
                <w:sz w:val="24"/>
                <w:szCs w:val="24"/>
                <w:lang w:val="en-GB"/>
              </w:rPr>
            </w:pPr>
            <w:r w:rsidRPr="00B503A1">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B503A1">
              <w:rPr>
                <w:rFonts w:ascii="Browallia New" w:hAnsi="Browallia New" w:cs="Browallia New"/>
                <w:sz w:val="24"/>
                <w:szCs w:val="24"/>
                <w:lang w:val="en-GB"/>
              </w:rPr>
              <w:t xml:space="preserve">  -</w:t>
            </w:r>
          </w:p>
        </w:tc>
      </w:tr>
      <w:tr w:rsidR="003E4644" w:rsidRPr="002961B6" w14:paraId="0F8389F9" w14:textId="77777777" w:rsidTr="00A34B03">
        <w:tc>
          <w:tcPr>
            <w:tcW w:w="3609" w:type="dxa"/>
            <w:vAlign w:val="center"/>
          </w:tcPr>
          <w:p w14:paraId="3F225441" w14:textId="77777777" w:rsidR="003E4644" w:rsidRPr="00B503A1" w:rsidRDefault="003E4644" w:rsidP="003E4644">
            <w:pPr>
              <w:spacing w:line="240" w:lineRule="auto"/>
              <w:ind w:left="34"/>
              <w:rPr>
                <w:rFonts w:ascii="Browallia New" w:hAnsi="Browallia New" w:cs="Browallia New"/>
                <w:sz w:val="24"/>
                <w:szCs w:val="24"/>
                <w:cs/>
                <w:lang w:val="en-GB"/>
              </w:rPr>
            </w:pPr>
            <w:r w:rsidRPr="00B503A1">
              <w:rPr>
                <w:rFonts w:ascii="Browallia New" w:hAnsi="Browallia New" w:cs="Browallia New"/>
                <w:sz w:val="24"/>
                <w:szCs w:val="24"/>
                <w:cs/>
                <w:lang w:val="en-GB"/>
              </w:rPr>
              <w:t>ลูกหนี้การค้า – บริษัทที่เกี่ยวข้องกัน</w:t>
            </w:r>
          </w:p>
        </w:tc>
        <w:tc>
          <w:tcPr>
            <w:tcW w:w="1134" w:type="dxa"/>
            <w:tcBorders>
              <w:bottom w:val="single" w:sz="4" w:space="0" w:color="auto"/>
            </w:tcBorders>
            <w:shd w:val="clear" w:color="auto" w:fill="auto"/>
            <w:vAlign w:val="bottom"/>
          </w:tcPr>
          <w:p w14:paraId="23072319" w14:textId="3F64827E"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37,385</w:t>
            </w:r>
          </w:p>
        </w:tc>
        <w:tc>
          <w:tcPr>
            <w:tcW w:w="236" w:type="dxa"/>
          </w:tcPr>
          <w:p w14:paraId="63DA359F" w14:textId="77777777" w:rsidR="003E4644" w:rsidRPr="00B503A1" w:rsidRDefault="003E4644" w:rsidP="003E4644">
            <w:pPr>
              <w:tabs>
                <w:tab w:val="clear" w:pos="907"/>
                <w:tab w:val="left" w:pos="540"/>
              </w:tabs>
              <w:spacing w:line="240" w:lineRule="auto"/>
              <w:rPr>
                <w:rFonts w:ascii="Browallia New" w:hAnsi="Browallia New" w:cs="Browallia New"/>
                <w:sz w:val="24"/>
                <w:szCs w:val="24"/>
              </w:rPr>
            </w:pPr>
          </w:p>
        </w:tc>
        <w:tc>
          <w:tcPr>
            <w:tcW w:w="1148" w:type="dxa"/>
            <w:tcBorders>
              <w:bottom w:val="single" w:sz="4" w:space="0" w:color="auto"/>
            </w:tcBorders>
          </w:tcPr>
          <w:p w14:paraId="4547EFCD" w14:textId="27663BDE" w:rsidR="003E4644" w:rsidRPr="00B503A1" w:rsidRDefault="003E4644" w:rsidP="003E4644">
            <w:pPr>
              <w:tabs>
                <w:tab w:val="clear" w:pos="907"/>
                <w:tab w:val="left" w:pos="540"/>
              </w:tabs>
              <w:spacing w:line="240" w:lineRule="auto"/>
              <w:jc w:val="center"/>
              <w:rPr>
                <w:rFonts w:ascii="Browallia New" w:hAnsi="Browallia New" w:cs="Browallia New"/>
                <w:sz w:val="24"/>
                <w:szCs w:val="24"/>
              </w:rPr>
            </w:pPr>
            <w:r w:rsidRPr="00B503A1">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B503A1">
              <w:rPr>
                <w:rFonts w:ascii="Browallia New" w:hAnsi="Browallia New" w:cs="Browallia New"/>
                <w:sz w:val="24"/>
                <w:szCs w:val="24"/>
                <w:lang w:val="en-GB"/>
              </w:rPr>
              <w:t xml:space="preserve">  -</w:t>
            </w:r>
          </w:p>
        </w:tc>
        <w:tc>
          <w:tcPr>
            <w:tcW w:w="238" w:type="dxa"/>
          </w:tcPr>
          <w:p w14:paraId="73C7598C" w14:textId="77777777"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p>
        </w:tc>
        <w:tc>
          <w:tcPr>
            <w:tcW w:w="1168" w:type="dxa"/>
            <w:tcBorders>
              <w:bottom w:val="single" w:sz="4" w:space="0" w:color="auto"/>
            </w:tcBorders>
          </w:tcPr>
          <w:p w14:paraId="41C3340A" w14:textId="7A0DF822"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37,385</w:t>
            </w:r>
          </w:p>
        </w:tc>
        <w:tc>
          <w:tcPr>
            <w:tcW w:w="239" w:type="dxa"/>
          </w:tcPr>
          <w:p w14:paraId="78B037ED" w14:textId="77777777" w:rsidR="003E4644" w:rsidRPr="00B503A1" w:rsidRDefault="003E4644" w:rsidP="003E4644">
            <w:pPr>
              <w:tabs>
                <w:tab w:val="left" w:pos="1158"/>
              </w:tabs>
              <w:spacing w:line="240" w:lineRule="auto"/>
              <w:jc w:val="right"/>
              <w:rPr>
                <w:rFonts w:ascii="Browallia New" w:hAnsi="Browallia New" w:cs="Browallia New"/>
                <w:sz w:val="24"/>
                <w:szCs w:val="24"/>
                <w:cs/>
              </w:rPr>
            </w:pPr>
          </w:p>
        </w:tc>
        <w:tc>
          <w:tcPr>
            <w:tcW w:w="1224" w:type="dxa"/>
            <w:tcBorders>
              <w:bottom w:val="single" w:sz="4" w:space="0" w:color="auto"/>
            </w:tcBorders>
          </w:tcPr>
          <w:p w14:paraId="1B5E6634" w14:textId="411C9E46"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51,331</w:t>
            </w:r>
          </w:p>
        </w:tc>
      </w:tr>
      <w:tr w:rsidR="00837333" w:rsidRPr="002961B6" w14:paraId="70FC833D" w14:textId="77777777" w:rsidTr="008E57D5">
        <w:tc>
          <w:tcPr>
            <w:tcW w:w="3609" w:type="dxa"/>
            <w:vAlign w:val="center"/>
          </w:tcPr>
          <w:p w14:paraId="026FE82C" w14:textId="29344808" w:rsidR="00837333" w:rsidRPr="00B503A1" w:rsidRDefault="00837333" w:rsidP="00837333">
            <w:pPr>
              <w:spacing w:line="240" w:lineRule="auto"/>
              <w:ind w:left="34"/>
              <w:rPr>
                <w:rFonts w:ascii="Browallia New" w:hAnsi="Browallia New" w:cs="Browallia New"/>
                <w:sz w:val="24"/>
                <w:szCs w:val="24"/>
                <w:cs/>
                <w:lang w:val="en-GB"/>
              </w:rPr>
            </w:pPr>
            <w:r w:rsidRPr="00B503A1">
              <w:rPr>
                <w:rFonts w:ascii="Browallia New" w:hAnsi="Browallia New" w:cs="Browallia New"/>
                <w:sz w:val="24"/>
                <w:szCs w:val="24"/>
              </w:rPr>
              <w:t xml:space="preserve">   </w:t>
            </w:r>
            <w:r w:rsidRPr="00B503A1">
              <w:rPr>
                <w:rFonts w:ascii="Browallia New" w:hAnsi="Browallia New" w:cs="Browallia New"/>
                <w:sz w:val="24"/>
                <w:szCs w:val="24"/>
                <w:cs/>
              </w:rPr>
              <w:t>รวม</w:t>
            </w:r>
          </w:p>
        </w:tc>
        <w:tc>
          <w:tcPr>
            <w:tcW w:w="1134" w:type="dxa"/>
            <w:tcBorders>
              <w:top w:val="single" w:sz="4" w:space="0" w:color="auto"/>
              <w:bottom w:val="single" w:sz="4" w:space="0" w:color="auto"/>
            </w:tcBorders>
            <w:shd w:val="clear" w:color="auto" w:fill="auto"/>
            <w:vAlign w:val="bottom"/>
          </w:tcPr>
          <w:p w14:paraId="1A2A9171" w14:textId="078B55AF" w:rsidR="00837333" w:rsidRPr="00B503A1" w:rsidRDefault="00886F13" w:rsidP="0083733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363,5</w:t>
            </w:r>
            <w:r w:rsidR="00A663A5">
              <w:rPr>
                <w:rFonts w:ascii="Browallia New" w:hAnsi="Browallia New" w:cs="Browallia New"/>
                <w:sz w:val="24"/>
                <w:szCs w:val="24"/>
              </w:rPr>
              <w:t>4</w:t>
            </w:r>
            <w:r w:rsidR="00AD0F69" w:rsidRPr="00B503A1">
              <w:rPr>
                <w:rFonts w:ascii="Browallia New" w:hAnsi="Browallia New" w:cs="Browallia New"/>
                <w:sz w:val="24"/>
                <w:szCs w:val="24"/>
                <w:lang w:val="en-GB"/>
              </w:rPr>
              <w:t>8</w:t>
            </w:r>
          </w:p>
        </w:tc>
        <w:tc>
          <w:tcPr>
            <w:tcW w:w="236" w:type="dxa"/>
          </w:tcPr>
          <w:p w14:paraId="6E1A4B08" w14:textId="77777777" w:rsidR="00837333" w:rsidRPr="00B503A1" w:rsidRDefault="00837333" w:rsidP="00837333">
            <w:pPr>
              <w:tabs>
                <w:tab w:val="clear" w:pos="907"/>
                <w:tab w:val="left" w:pos="540"/>
              </w:tabs>
              <w:spacing w:line="240" w:lineRule="auto"/>
              <w:rPr>
                <w:rFonts w:ascii="Browallia New" w:hAnsi="Browallia New" w:cs="Browallia New"/>
                <w:sz w:val="24"/>
                <w:szCs w:val="24"/>
              </w:rPr>
            </w:pPr>
          </w:p>
        </w:tc>
        <w:tc>
          <w:tcPr>
            <w:tcW w:w="1148" w:type="dxa"/>
            <w:tcBorders>
              <w:top w:val="single" w:sz="4" w:space="0" w:color="auto"/>
              <w:bottom w:val="single" w:sz="4" w:space="0" w:color="auto"/>
            </w:tcBorders>
            <w:vAlign w:val="bottom"/>
          </w:tcPr>
          <w:p w14:paraId="01BD5E7B" w14:textId="51207D73"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275,382</w:t>
            </w:r>
          </w:p>
        </w:tc>
        <w:tc>
          <w:tcPr>
            <w:tcW w:w="238" w:type="dxa"/>
          </w:tcPr>
          <w:p w14:paraId="58DE4FCD"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1168" w:type="dxa"/>
            <w:tcBorders>
              <w:top w:val="single" w:sz="4" w:space="0" w:color="auto"/>
              <w:bottom w:val="single" w:sz="4" w:space="0" w:color="auto"/>
            </w:tcBorders>
          </w:tcPr>
          <w:p w14:paraId="63A85160" w14:textId="6C6EF2A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409,3</w:t>
            </w:r>
            <w:r w:rsidRPr="00A34B03">
              <w:rPr>
                <w:rFonts w:ascii="Browallia New" w:hAnsi="Browallia New" w:cs="Browallia New" w:hint="cs"/>
                <w:sz w:val="24"/>
                <w:szCs w:val="24"/>
                <w:cs/>
              </w:rPr>
              <w:t>5</w:t>
            </w:r>
            <w:r w:rsidR="00AC54EA" w:rsidRPr="00B503A1">
              <w:rPr>
                <w:rFonts w:ascii="Browallia New" w:hAnsi="Browallia New" w:cs="Browallia New"/>
                <w:sz w:val="24"/>
                <w:szCs w:val="24"/>
              </w:rPr>
              <w:t>9</w:t>
            </w:r>
          </w:p>
        </w:tc>
        <w:tc>
          <w:tcPr>
            <w:tcW w:w="239" w:type="dxa"/>
          </w:tcPr>
          <w:p w14:paraId="4B46C1EA" w14:textId="77777777" w:rsidR="00837333" w:rsidRPr="00B503A1" w:rsidRDefault="00837333" w:rsidP="00837333">
            <w:pPr>
              <w:tabs>
                <w:tab w:val="left" w:pos="1158"/>
              </w:tabs>
              <w:spacing w:line="240" w:lineRule="auto"/>
              <w:jc w:val="right"/>
              <w:rPr>
                <w:rFonts w:ascii="Browallia New" w:hAnsi="Browallia New" w:cs="Browallia New"/>
                <w:sz w:val="24"/>
                <w:szCs w:val="24"/>
                <w:cs/>
              </w:rPr>
            </w:pPr>
          </w:p>
        </w:tc>
        <w:tc>
          <w:tcPr>
            <w:tcW w:w="1224" w:type="dxa"/>
            <w:tcBorders>
              <w:top w:val="single" w:sz="4" w:space="0" w:color="auto"/>
              <w:bottom w:val="single" w:sz="4" w:space="0" w:color="auto"/>
            </w:tcBorders>
          </w:tcPr>
          <w:p w14:paraId="748A1961" w14:textId="01F0B52E"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313,868</w:t>
            </w:r>
          </w:p>
        </w:tc>
      </w:tr>
      <w:tr w:rsidR="00837333" w:rsidRPr="002961B6" w14:paraId="490527E3" w14:textId="77777777" w:rsidTr="008F4D51">
        <w:tc>
          <w:tcPr>
            <w:tcW w:w="3609" w:type="dxa"/>
            <w:vAlign w:val="center"/>
          </w:tcPr>
          <w:p w14:paraId="11653968" w14:textId="77777777" w:rsidR="00837333" w:rsidRPr="00B503A1" w:rsidRDefault="00837333" w:rsidP="00837333">
            <w:pPr>
              <w:spacing w:line="240" w:lineRule="auto"/>
              <w:ind w:left="34"/>
              <w:rPr>
                <w:rFonts w:ascii="Browallia New" w:hAnsi="Browallia New" w:cs="Browallia New"/>
                <w:sz w:val="24"/>
                <w:szCs w:val="24"/>
                <w:cs/>
                <w:lang w:val="en-GB"/>
              </w:rPr>
            </w:pPr>
          </w:p>
        </w:tc>
        <w:tc>
          <w:tcPr>
            <w:tcW w:w="1134" w:type="dxa"/>
            <w:tcBorders>
              <w:top w:val="single" w:sz="4" w:space="0" w:color="auto"/>
            </w:tcBorders>
            <w:shd w:val="clear" w:color="auto" w:fill="auto"/>
            <w:vAlign w:val="bottom"/>
          </w:tcPr>
          <w:p w14:paraId="7358109D"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236" w:type="dxa"/>
          </w:tcPr>
          <w:p w14:paraId="14823BF7" w14:textId="77777777" w:rsidR="00837333" w:rsidRPr="00B503A1" w:rsidRDefault="00837333" w:rsidP="00837333">
            <w:pPr>
              <w:tabs>
                <w:tab w:val="clear" w:pos="907"/>
                <w:tab w:val="left" w:pos="540"/>
              </w:tabs>
              <w:spacing w:line="240" w:lineRule="auto"/>
              <w:rPr>
                <w:rFonts w:ascii="Browallia New" w:hAnsi="Browallia New" w:cs="Browallia New"/>
                <w:sz w:val="24"/>
                <w:szCs w:val="24"/>
              </w:rPr>
            </w:pPr>
          </w:p>
        </w:tc>
        <w:tc>
          <w:tcPr>
            <w:tcW w:w="1148" w:type="dxa"/>
            <w:tcBorders>
              <w:top w:val="single" w:sz="4" w:space="0" w:color="auto"/>
            </w:tcBorders>
            <w:vAlign w:val="bottom"/>
          </w:tcPr>
          <w:p w14:paraId="63433FFB"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238" w:type="dxa"/>
          </w:tcPr>
          <w:p w14:paraId="25FA6471"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1168" w:type="dxa"/>
            <w:tcBorders>
              <w:top w:val="single" w:sz="4" w:space="0" w:color="auto"/>
            </w:tcBorders>
          </w:tcPr>
          <w:p w14:paraId="11EBF7E1" w14:textId="4CB5C662"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hint="cs"/>
                <w:sz w:val="24"/>
                <w:szCs w:val="24"/>
                <w:cs/>
              </w:rPr>
              <w:t xml:space="preserve">            </w:t>
            </w:r>
          </w:p>
        </w:tc>
        <w:tc>
          <w:tcPr>
            <w:tcW w:w="239" w:type="dxa"/>
          </w:tcPr>
          <w:p w14:paraId="24912864" w14:textId="77777777" w:rsidR="00837333" w:rsidRPr="00B503A1" w:rsidRDefault="00837333" w:rsidP="00837333">
            <w:pPr>
              <w:tabs>
                <w:tab w:val="left" w:pos="1158"/>
              </w:tabs>
              <w:spacing w:line="240" w:lineRule="auto"/>
              <w:jc w:val="right"/>
              <w:rPr>
                <w:rFonts w:ascii="Browallia New" w:hAnsi="Browallia New" w:cs="Browallia New"/>
                <w:sz w:val="24"/>
                <w:szCs w:val="24"/>
                <w:cs/>
              </w:rPr>
            </w:pPr>
          </w:p>
        </w:tc>
        <w:tc>
          <w:tcPr>
            <w:tcW w:w="1224" w:type="dxa"/>
            <w:tcBorders>
              <w:top w:val="single" w:sz="4" w:space="0" w:color="auto"/>
            </w:tcBorders>
          </w:tcPr>
          <w:p w14:paraId="6FC739E6"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r>
      <w:tr w:rsidR="00837333" w:rsidRPr="002961B6" w14:paraId="245ABFC5" w14:textId="77777777" w:rsidTr="008F4D51">
        <w:tc>
          <w:tcPr>
            <w:tcW w:w="3609" w:type="dxa"/>
            <w:vAlign w:val="center"/>
          </w:tcPr>
          <w:p w14:paraId="4450C7F5" w14:textId="0028A4E9" w:rsidR="00837333" w:rsidRPr="00B503A1" w:rsidRDefault="00837333" w:rsidP="00837333">
            <w:pPr>
              <w:spacing w:line="240" w:lineRule="auto"/>
              <w:ind w:left="34"/>
              <w:rPr>
                <w:rFonts w:ascii="Browallia New" w:hAnsi="Browallia New" w:cs="Browallia New"/>
                <w:sz w:val="24"/>
                <w:szCs w:val="24"/>
                <w:cs/>
                <w:lang w:val="en-GB"/>
              </w:rPr>
            </w:pPr>
            <w:r w:rsidRPr="00B503A1">
              <w:rPr>
                <w:rFonts w:ascii="Browallia New" w:hAnsi="Browallia New" w:cs="Browallia New"/>
                <w:sz w:val="24"/>
                <w:szCs w:val="24"/>
                <w:cs/>
                <w:lang w:val="en-GB"/>
              </w:rPr>
              <w:t>ลูกหนี้อื่น – ลูกค้าทั่วไป</w:t>
            </w:r>
          </w:p>
        </w:tc>
        <w:tc>
          <w:tcPr>
            <w:tcW w:w="1134" w:type="dxa"/>
            <w:shd w:val="clear" w:color="auto" w:fill="auto"/>
          </w:tcPr>
          <w:p w14:paraId="6A13EC2D" w14:textId="24218078" w:rsidR="00837333" w:rsidRPr="00B503A1" w:rsidRDefault="001D0185"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9</w:t>
            </w:r>
          </w:p>
        </w:tc>
        <w:tc>
          <w:tcPr>
            <w:tcW w:w="236" w:type="dxa"/>
          </w:tcPr>
          <w:p w14:paraId="195862F3"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1148" w:type="dxa"/>
          </w:tcPr>
          <w:p w14:paraId="6ED8CDA1" w14:textId="66798CA0" w:rsidR="00837333" w:rsidRPr="00B503A1" w:rsidRDefault="00837333" w:rsidP="00837333">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9</w:t>
            </w:r>
          </w:p>
        </w:tc>
        <w:tc>
          <w:tcPr>
            <w:tcW w:w="238" w:type="dxa"/>
          </w:tcPr>
          <w:p w14:paraId="0E559306" w14:textId="77777777"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p>
        </w:tc>
        <w:tc>
          <w:tcPr>
            <w:tcW w:w="1168" w:type="dxa"/>
          </w:tcPr>
          <w:p w14:paraId="03F618A3" w14:textId="3E316406" w:rsidR="00837333" w:rsidRPr="00B503A1" w:rsidRDefault="00837333" w:rsidP="00837333">
            <w:pPr>
              <w:tabs>
                <w:tab w:val="clear" w:pos="907"/>
                <w:tab w:val="left" w:pos="540"/>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39" w:type="dxa"/>
          </w:tcPr>
          <w:p w14:paraId="131BD552" w14:textId="77777777" w:rsidR="00837333" w:rsidRPr="00B503A1" w:rsidRDefault="00837333" w:rsidP="00837333">
            <w:pPr>
              <w:tabs>
                <w:tab w:val="left" w:pos="1158"/>
              </w:tabs>
              <w:spacing w:line="240" w:lineRule="auto"/>
              <w:jc w:val="right"/>
              <w:rPr>
                <w:rFonts w:ascii="Browallia New" w:hAnsi="Browallia New" w:cs="Browallia New"/>
                <w:sz w:val="24"/>
                <w:szCs w:val="24"/>
                <w:cs/>
              </w:rPr>
            </w:pPr>
          </w:p>
        </w:tc>
        <w:tc>
          <w:tcPr>
            <w:tcW w:w="1224" w:type="dxa"/>
            <w:vAlign w:val="bottom"/>
          </w:tcPr>
          <w:p w14:paraId="2DD375CB" w14:textId="0A635FB6" w:rsidR="00837333" w:rsidRPr="00B503A1" w:rsidRDefault="00837333" w:rsidP="00837333">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sz w:val="24"/>
                <w:szCs w:val="24"/>
              </w:rPr>
              <w:t>1</w:t>
            </w:r>
          </w:p>
        </w:tc>
      </w:tr>
      <w:tr w:rsidR="003E4644" w:rsidRPr="002961B6" w14:paraId="0A507FBF" w14:textId="77777777" w:rsidTr="008F4D51">
        <w:tc>
          <w:tcPr>
            <w:tcW w:w="3609" w:type="dxa"/>
            <w:vAlign w:val="center"/>
          </w:tcPr>
          <w:p w14:paraId="7258FF81" w14:textId="644BD84C" w:rsidR="003E4644" w:rsidRPr="00B503A1" w:rsidRDefault="003E4644" w:rsidP="003E4644">
            <w:pPr>
              <w:spacing w:line="240" w:lineRule="auto"/>
              <w:ind w:left="34"/>
              <w:rPr>
                <w:rFonts w:ascii="Browallia New" w:hAnsi="Browallia New" w:cs="Browallia New"/>
                <w:sz w:val="24"/>
                <w:szCs w:val="24"/>
                <w:cs/>
                <w:lang w:val="en-GB"/>
              </w:rPr>
            </w:pPr>
            <w:r w:rsidRPr="00B503A1">
              <w:rPr>
                <w:rFonts w:ascii="Browallia New" w:hAnsi="Browallia New" w:cs="Browallia New"/>
                <w:sz w:val="24"/>
                <w:szCs w:val="24"/>
                <w:cs/>
                <w:lang w:val="en-GB"/>
              </w:rPr>
              <w:t>ลูกหนี้อื่น – บริษัท</w:t>
            </w:r>
            <w:r w:rsidRPr="00B503A1">
              <w:rPr>
                <w:rFonts w:ascii="Browallia New" w:hAnsi="Browallia New" w:cs="Browallia New" w:hint="cs"/>
                <w:sz w:val="24"/>
                <w:szCs w:val="24"/>
                <w:cs/>
                <w:lang w:val="en-GB"/>
              </w:rPr>
              <w:t>ย่อย</w:t>
            </w:r>
          </w:p>
        </w:tc>
        <w:tc>
          <w:tcPr>
            <w:tcW w:w="1134" w:type="dxa"/>
            <w:shd w:val="clear" w:color="auto" w:fill="auto"/>
          </w:tcPr>
          <w:p w14:paraId="5B4EF06C" w14:textId="6DB0EA75" w:rsidR="003E4644" w:rsidRPr="00B503A1" w:rsidRDefault="003E4644" w:rsidP="003E4644">
            <w:pPr>
              <w:tabs>
                <w:tab w:val="clear" w:pos="907"/>
                <w:tab w:val="left" w:pos="540"/>
              </w:tabs>
              <w:spacing w:line="240" w:lineRule="auto"/>
              <w:jc w:val="center"/>
              <w:rPr>
                <w:rFonts w:ascii="Browallia New" w:hAnsi="Browallia New" w:cs="Browallia New"/>
                <w:sz w:val="24"/>
                <w:szCs w:val="24"/>
                <w:lang w:val="en-GB"/>
              </w:rPr>
            </w:pPr>
            <w:r w:rsidRPr="00F57B90">
              <w:rPr>
                <w:rFonts w:ascii="Browallia New" w:hAnsi="Browallia New" w:cs="Browallia New" w:hint="cs"/>
                <w:sz w:val="24"/>
                <w:szCs w:val="24"/>
                <w:cs/>
              </w:rPr>
              <w:t xml:space="preserve">       </w:t>
            </w:r>
            <w:r w:rsidRPr="00F57B90">
              <w:rPr>
                <w:rFonts w:ascii="Browallia New" w:hAnsi="Browallia New" w:cs="Browallia New"/>
                <w:sz w:val="24"/>
                <w:szCs w:val="24"/>
              </w:rPr>
              <w:t>-</w:t>
            </w:r>
          </w:p>
        </w:tc>
        <w:tc>
          <w:tcPr>
            <w:tcW w:w="236" w:type="dxa"/>
          </w:tcPr>
          <w:p w14:paraId="7E6A431C" w14:textId="77777777"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p>
        </w:tc>
        <w:tc>
          <w:tcPr>
            <w:tcW w:w="1148" w:type="dxa"/>
          </w:tcPr>
          <w:p w14:paraId="4D9D8E3E" w14:textId="612EE198" w:rsidR="003E4644" w:rsidRPr="00B503A1" w:rsidRDefault="003E4644" w:rsidP="003E4644">
            <w:pPr>
              <w:tabs>
                <w:tab w:val="clear" w:pos="907"/>
                <w:tab w:val="left" w:pos="540"/>
              </w:tabs>
              <w:spacing w:line="240" w:lineRule="auto"/>
              <w:jc w:val="center"/>
              <w:rPr>
                <w:rFonts w:ascii="Browallia New" w:hAnsi="Browallia New" w:cs="Browallia New"/>
                <w:sz w:val="24"/>
                <w:szCs w:val="24"/>
                <w:lang w:val="en-GB"/>
              </w:rPr>
            </w:pPr>
            <w:r w:rsidRPr="00B503A1">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B503A1">
              <w:rPr>
                <w:rFonts w:ascii="Browallia New" w:hAnsi="Browallia New" w:cs="Browallia New"/>
                <w:sz w:val="24"/>
                <w:szCs w:val="24"/>
                <w:lang w:val="en-GB"/>
              </w:rPr>
              <w:t xml:space="preserve">  -</w:t>
            </w:r>
          </w:p>
        </w:tc>
        <w:tc>
          <w:tcPr>
            <w:tcW w:w="238" w:type="dxa"/>
          </w:tcPr>
          <w:p w14:paraId="3066D124" w14:textId="77777777" w:rsidR="003E4644" w:rsidRPr="00B503A1" w:rsidRDefault="003E4644" w:rsidP="003E4644">
            <w:pPr>
              <w:tabs>
                <w:tab w:val="clear" w:pos="907"/>
                <w:tab w:val="left" w:pos="540"/>
              </w:tabs>
              <w:spacing w:line="240" w:lineRule="auto"/>
              <w:jc w:val="right"/>
              <w:rPr>
                <w:rFonts w:ascii="Browallia New" w:hAnsi="Browallia New" w:cs="Browallia New"/>
                <w:sz w:val="24"/>
                <w:szCs w:val="24"/>
              </w:rPr>
            </w:pPr>
          </w:p>
        </w:tc>
        <w:tc>
          <w:tcPr>
            <w:tcW w:w="1168" w:type="dxa"/>
          </w:tcPr>
          <w:p w14:paraId="73722C24" w14:textId="46CBE20E" w:rsidR="003E4644" w:rsidRDefault="003E4644" w:rsidP="003E4644">
            <w:pPr>
              <w:tabs>
                <w:tab w:val="clear" w:pos="907"/>
                <w:tab w:val="left" w:pos="540"/>
              </w:tabs>
              <w:spacing w:line="240" w:lineRule="auto"/>
              <w:jc w:val="right"/>
              <w:rPr>
                <w:rFonts w:ascii="Browallia New" w:hAnsi="Browallia New" w:cs="Browallia New"/>
                <w:sz w:val="24"/>
                <w:szCs w:val="24"/>
                <w:cs/>
              </w:rPr>
            </w:pPr>
            <w:r w:rsidRPr="00B503A1">
              <w:rPr>
                <w:rFonts w:ascii="Browallia New" w:hAnsi="Browallia New" w:cs="Browallia New" w:hint="cs"/>
                <w:sz w:val="24"/>
                <w:szCs w:val="24"/>
                <w:cs/>
              </w:rPr>
              <w:t xml:space="preserve">             </w:t>
            </w:r>
            <w:r w:rsidRPr="00A34B03">
              <w:rPr>
                <w:rFonts w:ascii="Browallia New" w:hAnsi="Browallia New" w:cs="Browallia New" w:hint="cs"/>
                <w:sz w:val="24"/>
                <w:szCs w:val="24"/>
                <w:cs/>
              </w:rPr>
              <w:t>8</w:t>
            </w:r>
          </w:p>
        </w:tc>
        <w:tc>
          <w:tcPr>
            <w:tcW w:w="239" w:type="dxa"/>
          </w:tcPr>
          <w:p w14:paraId="7E1447A7" w14:textId="77777777" w:rsidR="003E4644" w:rsidRPr="00B503A1" w:rsidRDefault="003E4644" w:rsidP="003E4644">
            <w:pPr>
              <w:tabs>
                <w:tab w:val="left" w:pos="1158"/>
              </w:tabs>
              <w:spacing w:line="240" w:lineRule="auto"/>
              <w:jc w:val="right"/>
              <w:rPr>
                <w:rFonts w:ascii="Browallia New" w:hAnsi="Browallia New" w:cs="Browallia New"/>
                <w:sz w:val="24"/>
                <w:szCs w:val="24"/>
                <w:cs/>
              </w:rPr>
            </w:pPr>
          </w:p>
        </w:tc>
        <w:tc>
          <w:tcPr>
            <w:tcW w:w="1224" w:type="dxa"/>
          </w:tcPr>
          <w:p w14:paraId="6B0DC521" w14:textId="3B9EBB0D" w:rsidR="003E4644" w:rsidRPr="00B503A1" w:rsidRDefault="003E4644" w:rsidP="003E4644">
            <w:pPr>
              <w:tabs>
                <w:tab w:val="clear" w:pos="907"/>
                <w:tab w:val="left" w:pos="540"/>
              </w:tabs>
              <w:spacing w:line="240" w:lineRule="auto"/>
              <w:jc w:val="center"/>
              <w:rPr>
                <w:rFonts w:ascii="Browallia New" w:hAnsi="Browallia New" w:cs="Browallia New"/>
                <w:sz w:val="24"/>
                <w:szCs w:val="24"/>
              </w:rPr>
            </w:pPr>
            <w:r w:rsidRPr="00B503A1">
              <w:rPr>
                <w:rFonts w:ascii="Browallia New" w:hAnsi="Browallia New" w:cs="Browallia New"/>
                <w:sz w:val="24"/>
                <w:szCs w:val="24"/>
                <w:lang w:val="en-GB"/>
              </w:rPr>
              <w:t xml:space="preserve">     -</w:t>
            </w:r>
          </w:p>
        </w:tc>
      </w:tr>
      <w:tr w:rsidR="00325C1B" w:rsidRPr="002961B6" w14:paraId="7D6DF5EB" w14:textId="77777777" w:rsidTr="008F4D51">
        <w:tc>
          <w:tcPr>
            <w:tcW w:w="3609" w:type="dxa"/>
            <w:vAlign w:val="center"/>
          </w:tcPr>
          <w:p w14:paraId="15AAD027" w14:textId="32192314" w:rsidR="00325C1B" w:rsidRPr="00B503A1" w:rsidRDefault="00325C1B" w:rsidP="00325C1B">
            <w:pPr>
              <w:spacing w:line="240" w:lineRule="auto"/>
              <w:ind w:left="34"/>
              <w:rPr>
                <w:rFonts w:ascii="Browallia New" w:hAnsi="Browallia New" w:cs="Browallia New"/>
                <w:sz w:val="24"/>
                <w:szCs w:val="24"/>
                <w:cs/>
              </w:rPr>
            </w:pPr>
            <w:r w:rsidRPr="00B503A1">
              <w:rPr>
                <w:rFonts w:ascii="Browallia New" w:hAnsi="Browallia New" w:cs="Browallia New"/>
                <w:sz w:val="24"/>
                <w:szCs w:val="24"/>
              </w:rPr>
              <w:t xml:space="preserve">   </w:t>
            </w:r>
            <w:r w:rsidRPr="00B503A1">
              <w:rPr>
                <w:rFonts w:ascii="Browallia New" w:hAnsi="Browallia New" w:cs="Browallia New"/>
                <w:sz w:val="24"/>
                <w:szCs w:val="24"/>
                <w:cs/>
              </w:rPr>
              <w:t>รวม</w:t>
            </w:r>
          </w:p>
        </w:tc>
        <w:tc>
          <w:tcPr>
            <w:tcW w:w="1134" w:type="dxa"/>
            <w:tcBorders>
              <w:top w:val="single" w:sz="4" w:space="0" w:color="auto"/>
              <w:bottom w:val="single" w:sz="4" w:space="0" w:color="auto"/>
            </w:tcBorders>
            <w:shd w:val="clear" w:color="auto" w:fill="auto"/>
          </w:tcPr>
          <w:p w14:paraId="55001CC4" w14:textId="344A53B6" w:rsidR="00325C1B" w:rsidRPr="00B503A1" w:rsidRDefault="001D0185"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9</w:t>
            </w:r>
          </w:p>
        </w:tc>
        <w:tc>
          <w:tcPr>
            <w:tcW w:w="236" w:type="dxa"/>
          </w:tcPr>
          <w:p w14:paraId="005C78AD" w14:textId="77777777" w:rsidR="00325C1B" w:rsidRPr="00B503A1" w:rsidRDefault="00325C1B" w:rsidP="00325C1B">
            <w:pPr>
              <w:tabs>
                <w:tab w:val="clear" w:pos="907"/>
                <w:tab w:val="left" w:pos="540"/>
              </w:tabs>
              <w:spacing w:line="240" w:lineRule="auto"/>
              <w:rPr>
                <w:rFonts w:ascii="Browallia New" w:hAnsi="Browallia New" w:cs="Browallia New"/>
                <w:sz w:val="24"/>
                <w:szCs w:val="24"/>
              </w:rPr>
            </w:pPr>
          </w:p>
        </w:tc>
        <w:tc>
          <w:tcPr>
            <w:tcW w:w="1148" w:type="dxa"/>
            <w:tcBorders>
              <w:top w:val="single" w:sz="4" w:space="0" w:color="auto"/>
              <w:bottom w:val="single" w:sz="4" w:space="0" w:color="auto"/>
            </w:tcBorders>
          </w:tcPr>
          <w:p w14:paraId="768E46C8" w14:textId="6014CCE2"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9</w:t>
            </w:r>
          </w:p>
        </w:tc>
        <w:tc>
          <w:tcPr>
            <w:tcW w:w="238" w:type="dxa"/>
          </w:tcPr>
          <w:p w14:paraId="4B3E60DE"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rPr>
            </w:pPr>
          </w:p>
        </w:tc>
        <w:tc>
          <w:tcPr>
            <w:tcW w:w="1168" w:type="dxa"/>
            <w:tcBorders>
              <w:top w:val="single" w:sz="4" w:space="0" w:color="auto"/>
              <w:bottom w:val="single" w:sz="4" w:space="0" w:color="auto"/>
            </w:tcBorders>
            <w:vAlign w:val="bottom"/>
          </w:tcPr>
          <w:p w14:paraId="3316F067" w14:textId="618CD0DD" w:rsidR="00325C1B" w:rsidRPr="00B503A1" w:rsidRDefault="00325C1B" w:rsidP="00325C1B">
            <w:pPr>
              <w:tabs>
                <w:tab w:val="clear" w:pos="907"/>
                <w:tab w:val="left" w:pos="540"/>
              </w:tabs>
              <w:spacing w:line="240" w:lineRule="auto"/>
              <w:jc w:val="right"/>
              <w:rPr>
                <w:rFonts w:ascii="Browallia New" w:hAnsi="Browallia New" w:cs="Browallia New"/>
                <w:sz w:val="24"/>
                <w:szCs w:val="24"/>
              </w:rPr>
            </w:pPr>
            <w:r w:rsidRPr="00B503A1">
              <w:rPr>
                <w:rFonts w:ascii="Browallia New" w:hAnsi="Browallia New" w:cs="Browallia New" w:hint="cs"/>
                <w:sz w:val="24"/>
                <w:szCs w:val="24"/>
                <w:cs/>
              </w:rPr>
              <w:t xml:space="preserve">             </w:t>
            </w:r>
            <w:r w:rsidRPr="00A34B03">
              <w:rPr>
                <w:rFonts w:ascii="Browallia New" w:hAnsi="Browallia New" w:cs="Browallia New" w:hint="cs"/>
                <w:sz w:val="24"/>
                <w:szCs w:val="24"/>
                <w:cs/>
              </w:rPr>
              <w:t>8</w:t>
            </w:r>
          </w:p>
        </w:tc>
        <w:tc>
          <w:tcPr>
            <w:tcW w:w="239" w:type="dxa"/>
          </w:tcPr>
          <w:p w14:paraId="12116B66" w14:textId="77777777" w:rsidR="00325C1B" w:rsidRPr="00B503A1" w:rsidRDefault="00325C1B" w:rsidP="00325C1B">
            <w:pPr>
              <w:tabs>
                <w:tab w:val="left" w:pos="1158"/>
              </w:tabs>
              <w:spacing w:line="240" w:lineRule="auto"/>
              <w:jc w:val="right"/>
              <w:rPr>
                <w:rFonts w:ascii="Browallia New" w:hAnsi="Browallia New" w:cs="Browallia New"/>
                <w:sz w:val="24"/>
                <w:szCs w:val="24"/>
                <w:cs/>
              </w:rPr>
            </w:pPr>
          </w:p>
        </w:tc>
        <w:tc>
          <w:tcPr>
            <w:tcW w:w="1224" w:type="dxa"/>
            <w:tcBorders>
              <w:top w:val="single" w:sz="4" w:space="0" w:color="auto"/>
              <w:bottom w:val="single" w:sz="4" w:space="0" w:color="auto"/>
            </w:tcBorders>
            <w:vAlign w:val="bottom"/>
          </w:tcPr>
          <w:p w14:paraId="4151E293" w14:textId="215B6CDD"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rPr>
              <w:t>1</w:t>
            </w:r>
          </w:p>
        </w:tc>
      </w:tr>
      <w:tr w:rsidR="00325C1B" w:rsidRPr="002961B6" w14:paraId="3B706897" w14:textId="77777777" w:rsidTr="008F4D51">
        <w:tc>
          <w:tcPr>
            <w:tcW w:w="3609" w:type="dxa"/>
            <w:vAlign w:val="center"/>
          </w:tcPr>
          <w:p w14:paraId="62E4C4FC" w14:textId="77777777" w:rsidR="00325C1B" w:rsidRPr="00B503A1" w:rsidRDefault="00325C1B" w:rsidP="00325C1B">
            <w:pPr>
              <w:spacing w:line="240" w:lineRule="auto"/>
              <w:ind w:left="34"/>
              <w:rPr>
                <w:rFonts w:ascii="Browallia New" w:hAnsi="Browallia New" w:cs="Browallia New"/>
                <w:sz w:val="24"/>
                <w:szCs w:val="24"/>
                <w:cs/>
              </w:rPr>
            </w:pPr>
          </w:p>
        </w:tc>
        <w:tc>
          <w:tcPr>
            <w:tcW w:w="1134" w:type="dxa"/>
            <w:tcBorders>
              <w:top w:val="single" w:sz="4" w:space="0" w:color="auto"/>
            </w:tcBorders>
            <w:shd w:val="clear" w:color="auto" w:fill="auto"/>
          </w:tcPr>
          <w:p w14:paraId="7D65DBF3"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p>
        </w:tc>
        <w:tc>
          <w:tcPr>
            <w:tcW w:w="236" w:type="dxa"/>
          </w:tcPr>
          <w:p w14:paraId="47B3E267" w14:textId="77777777" w:rsidR="00325C1B" w:rsidRPr="00B503A1" w:rsidRDefault="00325C1B" w:rsidP="00325C1B">
            <w:pPr>
              <w:tabs>
                <w:tab w:val="clear" w:pos="907"/>
                <w:tab w:val="left" w:pos="540"/>
              </w:tabs>
              <w:spacing w:line="240" w:lineRule="auto"/>
              <w:rPr>
                <w:rFonts w:ascii="Browallia New" w:hAnsi="Browallia New" w:cs="Browallia New"/>
                <w:sz w:val="24"/>
                <w:szCs w:val="24"/>
              </w:rPr>
            </w:pPr>
          </w:p>
        </w:tc>
        <w:tc>
          <w:tcPr>
            <w:tcW w:w="1148" w:type="dxa"/>
            <w:tcBorders>
              <w:top w:val="single" w:sz="4" w:space="0" w:color="auto"/>
            </w:tcBorders>
          </w:tcPr>
          <w:p w14:paraId="5B015D43"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p>
        </w:tc>
        <w:tc>
          <w:tcPr>
            <w:tcW w:w="238" w:type="dxa"/>
          </w:tcPr>
          <w:p w14:paraId="5E63B6FE"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rPr>
            </w:pPr>
          </w:p>
        </w:tc>
        <w:tc>
          <w:tcPr>
            <w:tcW w:w="1168" w:type="dxa"/>
            <w:tcBorders>
              <w:top w:val="single" w:sz="4" w:space="0" w:color="auto"/>
            </w:tcBorders>
          </w:tcPr>
          <w:p w14:paraId="32701E71"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p>
        </w:tc>
        <w:tc>
          <w:tcPr>
            <w:tcW w:w="239" w:type="dxa"/>
          </w:tcPr>
          <w:p w14:paraId="124CABAC" w14:textId="77777777" w:rsidR="00325C1B" w:rsidRPr="00B503A1" w:rsidRDefault="00325C1B" w:rsidP="00325C1B">
            <w:pPr>
              <w:tabs>
                <w:tab w:val="left" w:pos="1158"/>
              </w:tabs>
              <w:spacing w:line="240" w:lineRule="auto"/>
              <w:jc w:val="right"/>
              <w:rPr>
                <w:rFonts w:ascii="Browallia New" w:hAnsi="Browallia New" w:cs="Browallia New"/>
                <w:sz w:val="24"/>
                <w:szCs w:val="24"/>
                <w:cs/>
              </w:rPr>
            </w:pPr>
          </w:p>
        </w:tc>
        <w:tc>
          <w:tcPr>
            <w:tcW w:w="1224" w:type="dxa"/>
            <w:tcBorders>
              <w:top w:val="single" w:sz="4" w:space="0" w:color="auto"/>
            </w:tcBorders>
          </w:tcPr>
          <w:p w14:paraId="22629810"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p>
        </w:tc>
      </w:tr>
      <w:tr w:rsidR="00325C1B" w:rsidRPr="002961B6" w14:paraId="33041F4E" w14:textId="77777777" w:rsidTr="00104AD3">
        <w:tc>
          <w:tcPr>
            <w:tcW w:w="3609" w:type="dxa"/>
            <w:vAlign w:val="center"/>
          </w:tcPr>
          <w:p w14:paraId="1336B132" w14:textId="3BA61246" w:rsidR="00325C1B" w:rsidRPr="00B503A1" w:rsidRDefault="00325C1B" w:rsidP="00325C1B">
            <w:pPr>
              <w:spacing w:line="240" w:lineRule="auto"/>
              <w:ind w:left="34"/>
              <w:rPr>
                <w:rFonts w:ascii="Browallia New" w:hAnsi="Browallia New" w:cs="Browallia New"/>
                <w:sz w:val="24"/>
                <w:szCs w:val="24"/>
                <w:cs/>
              </w:rPr>
            </w:pPr>
            <w:r w:rsidRPr="00B503A1">
              <w:rPr>
                <w:rFonts w:ascii="Browallia New" w:hAnsi="Browallia New" w:cs="Browallia New"/>
                <w:sz w:val="24"/>
                <w:szCs w:val="24"/>
                <w:cs/>
              </w:rPr>
              <w:t>รวม</w:t>
            </w:r>
            <w:r w:rsidRPr="00B503A1">
              <w:rPr>
                <w:rFonts w:ascii="Browallia New" w:hAnsi="Browallia New" w:cs="Browallia New"/>
                <w:sz w:val="24"/>
                <w:szCs w:val="24"/>
                <w:cs/>
                <w:lang w:val="en-GB"/>
              </w:rPr>
              <w:t>ลูกหนี้การค้า</w:t>
            </w:r>
            <w:r w:rsidRPr="00B503A1">
              <w:rPr>
                <w:rFonts w:ascii="Browallia New" w:hAnsi="Browallia New" w:cs="Browallia New" w:hint="cs"/>
                <w:sz w:val="24"/>
                <w:szCs w:val="24"/>
                <w:cs/>
                <w:lang w:val="en-GB"/>
              </w:rPr>
              <w:t xml:space="preserve">และลูกหนี้อื่น </w:t>
            </w:r>
            <w:r w:rsidRPr="00B503A1">
              <w:rPr>
                <w:rFonts w:ascii="Browallia New" w:hAnsi="Browallia New" w:cs="Browallia New"/>
                <w:sz w:val="24"/>
                <w:szCs w:val="24"/>
              </w:rPr>
              <w:t>-</w:t>
            </w:r>
            <w:r w:rsidRPr="00B503A1">
              <w:rPr>
                <w:rFonts w:ascii="Browallia New" w:hAnsi="Browallia New" w:cs="Browallia New" w:hint="cs"/>
                <w:sz w:val="24"/>
                <w:szCs w:val="24"/>
                <w:cs/>
              </w:rPr>
              <w:t xml:space="preserve"> สุทธิ</w:t>
            </w:r>
          </w:p>
        </w:tc>
        <w:tc>
          <w:tcPr>
            <w:tcW w:w="1134" w:type="dxa"/>
            <w:tcBorders>
              <w:bottom w:val="single" w:sz="12" w:space="0" w:color="auto"/>
            </w:tcBorders>
            <w:shd w:val="clear" w:color="auto" w:fill="auto"/>
          </w:tcPr>
          <w:p w14:paraId="34387F8A" w14:textId="60038828" w:rsidR="00325C1B" w:rsidRPr="00B503A1" w:rsidRDefault="00EC5D88"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363,557</w:t>
            </w:r>
          </w:p>
        </w:tc>
        <w:tc>
          <w:tcPr>
            <w:tcW w:w="236" w:type="dxa"/>
          </w:tcPr>
          <w:p w14:paraId="7681A9B2" w14:textId="77777777" w:rsidR="00325C1B" w:rsidRPr="00B503A1" w:rsidRDefault="00325C1B" w:rsidP="00325C1B">
            <w:pPr>
              <w:tabs>
                <w:tab w:val="clear" w:pos="907"/>
                <w:tab w:val="left" w:pos="540"/>
              </w:tabs>
              <w:spacing w:line="240" w:lineRule="auto"/>
              <w:rPr>
                <w:rFonts w:ascii="Browallia New" w:hAnsi="Browallia New" w:cs="Browallia New"/>
                <w:sz w:val="24"/>
                <w:szCs w:val="24"/>
              </w:rPr>
            </w:pPr>
          </w:p>
        </w:tc>
        <w:tc>
          <w:tcPr>
            <w:tcW w:w="1148" w:type="dxa"/>
            <w:tcBorders>
              <w:bottom w:val="single" w:sz="12" w:space="0" w:color="auto"/>
            </w:tcBorders>
          </w:tcPr>
          <w:p w14:paraId="67580653" w14:textId="1904F67C"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275,391</w:t>
            </w:r>
          </w:p>
        </w:tc>
        <w:tc>
          <w:tcPr>
            <w:tcW w:w="238" w:type="dxa"/>
          </w:tcPr>
          <w:p w14:paraId="36F79750" w14:textId="77777777" w:rsidR="00325C1B" w:rsidRPr="00B503A1" w:rsidRDefault="00325C1B" w:rsidP="00325C1B">
            <w:pPr>
              <w:tabs>
                <w:tab w:val="clear" w:pos="907"/>
                <w:tab w:val="left" w:pos="540"/>
              </w:tabs>
              <w:spacing w:line="240" w:lineRule="auto"/>
              <w:jc w:val="right"/>
              <w:rPr>
                <w:rFonts w:ascii="Browallia New" w:hAnsi="Browallia New" w:cs="Browallia New"/>
                <w:sz w:val="24"/>
                <w:szCs w:val="24"/>
              </w:rPr>
            </w:pPr>
          </w:p>
        </w:tc>
        <w:tc>
          <w:tcPr>
            <w:tcW w:w="1168" w:type="dxa"/>
            <w:tcBorders>
              <w:bottom w:val="single" w:sz="12" w:space="0" w:color="auto"/>
            </w:tcBorders>
          </w:tcPr>
          <w:p w14:paraId="5374A6E3" w14:textId="0CBF4D4C" w:rsidR="00325C1B" w:rsidRPr="00B503A1" w:rsidRDefault="00325C1B" w:rsidP="00325C1B">
            <w:pPr>
              <w:tabs>
                <w:tab w:val="clear" w:pos="907"/>
                <w:tab w:val="left" w:pos="540"/>
              </w:tabs>
              <w:spacing w:line="240" w:lineRule="auto"/>
              <w:jc w:val="right"/>
              <w:rPr>
                <w:rFonts w:ascii="Browallia New" w:hAnsi="Browallia New" w:cs="Browallia New"/>
                <w:sz w:val="24"/>
                <w:szCs w:val="24"/>
                <w:cs/>
                <w:lang w:val="en-GB"/>
              </w:rPr>
            </w:pPr>
            <w:r w:rsidRPr="00B503A1">
              <w:rPr>
                <w:rFonts w:ascii="Browallia New" w:hAnsi="Browallia New" w:cs="Browallia New"/>
                <w:sz w:val="24"/>
                <w:szCs w:val="24"/>
                <w:lang w:val="en-GB"/>
              </w:rPr>
              <w:t>409,36</w:t>
            </w:r>
            <w:r w:rsidR="00D61DED" w:rsidRPr="00B503A1">
              <w:rPr>
                <w:rFonts w:ascii="Browallia New" w:hAnsi="Browallia New" w:cs="Browallia New"/>
                <w:sz w:val="24"/>
                <w:szCs w:val="24"/>
                <w:lang w:val="en-GB"/>
              </w:rPr>
              <w:t>7</w:t>
            </w:r>
          </w:p>
        </w:tc>
        <w:tc>
          <w:tcPr>
            <w:tcW w:w="239" w:type="dxa"/>
          </w:tcPr>
          <w:p w14:paraId="3D332F9A" w14:textId="77777777" w:rsidR="00325C1B" w:rsidRPr="00B503A1" w:rsidRDefault="00325C1B" w:rsidP="00325C1B">
            <w:pPr>
              <w:tabs>
                <w:tab w:val="left" w:pos="1158"/>
              </w:tabs>
              <w:spacing w:line="240" w:lineRule="auto"/>
              <w:jc w:val="right"/>
              <w:rPr>
                <w:rFonts w:ascii="Browallia New" w:hAnsi="Browallia New" w:cs="Browallia New"/>
                <w:sz w:val="24"/>
                <w:szCs w:val="24"/>
                <w:cs/>
              </w:rPr>
            </w:pPr>
          </w:p>
        </w:tc>
        <w:tc>
          <w:tcPr>
            <w:tcW w:w="1224" w:type="dxa"/>
            <w:tcBorders>
              <w:bottom w:val="single" w:sz="12" w:space="0" w:color="auto"/>
            </w:tcBorders>
          </w:tcPr>
          <w:p w14:paraId="6FB5F851" w14:textId="4B6C170B" w:rsidR="00325C1B" w:rsidRPr="00B503A1" w:rsidRDefault="00325C1B" w:rsidP="00325C1B">
            <w:pPr>
              <w:tabs>
                <w:tab w:val="clear" w:pos="907"/>
                <w:tab w:val="left" w:pos="540"/>
              </w:tabs>
              <w:spacing w:line="240" w:lineRule="auto"/>
              <w:jc w:val="right"/>
              <w:rPr>
                <w:rFonts w:ascii="Browallia New" w:hAnsi="Browallia New" w:cs="Browallia New"/>
                <w:sz w:val="24"/>
                <w:szCs w:val="24"/>
                <w:lang w:val="en-GB"/>
              </w:rPr>
            </w:pPr>
            <w:r w:rsidRPr="00B503A1">
              <w:rPr>
                <w:rFonts w:ascii="Browallia New" w:hAnsi="Browallia New" w:cs="Browallia New"/>
                <w:sz w:val="24"/>
                <w:szCs w:val="24"/>
                <w:lang w:val="en-GB"/>
              </w:rPr>
              <w:t>313,869</w:t>
            </w:r>
          </w:p>
        </w:tc>
      </w:tr>
    </w:tbl>
    <w:p w14:paraId="5256C07C" w14:textId="1ED935E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6F3DF5">
        <w:rPr>
          <w:rFonts w:ascii="Browallia New" w:hAnsi="Browallia New" w:cs="Browallia New"/>
          <w:sz w:val="28"/>
          <w:szCs w:val="28"/>
        </w:rPr>
        <w:t>4</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6F3DF5">
        <w:rPr>
          <w:rFonts w:ascii="Browallia New" w:hAnsi="Browallia New" w:cs="Browallia New"/>
          <w:sz w:val="28"/>
          <w:szCs w:val="28"/>
        </w:rPr>
        <w:t>3</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w:t>
      </w:r>
      <w:r w:rsidR="00B31DC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73389510" w14:textId="5CBB716F" w:rsidR="00DC4E88" w:rsidRPr="00F7243E" w:rsidRDefault="00DC4E8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3607"/>
        <w:gridCol w:w="1134"/>
        <w:gridCol w:w="270"/>
        <w:gridCol w:w="1148"/>
        <w:gridCol w:w="241"/>
        <w:gridCol w:w="1160"/>
        <w:gridCol w:w="254"/>
        <w:gridCol w:w="1182"/>
      </w:tblGrid>
      <w:tr w:rsidR="00AE1601" w:rsidRPr="002961B6" w14:paraId="6A17337D" w14:textId="77777777" w:rsidTr="00F7243E">
        <w:trPr>
          <w:tblHeader/>
        </w:trPr>
        <w:tc>
          <w:tcPr>
            <w:tcW w:w="3607"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F7243E">
        <w:trPr>
          <w:tblHeader/>
        </w:trPr>
        <w:tc>
          <w:tcPr>
            <w:tcW w:w="3607"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B09A5" w:rsidRPr="002961B6" w14:paraId="65672D54" w14:textId="77777777" w:rsidTr="00F7243E">
        <w:trPr>
          <w:tblHeader/>
        </w:trPr>
        <w:tc>
          <w:tcPr>
            <w:tcW w:w="3607" w:type="dxa"/>
          </w:tcPr>
          <w:p w14:paraId="647E78CB" w14:textId="77777777" w:rsidR="006B09A5" w:rsidRPr="002961B6" w:rsidRDefault="006B09A5" w:rsidP="006B09A5">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42C25250"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70" w:type="dxa"/>
            <w:tcBorders>
              <w:top w:val="single" w:sz="4" w:space="0" w:color="auto"/>
            </w:tcBorders>
            <w:vAlign w:val="bottom"/>
          </w:tcPr>
          <w:p w14:paraId="35F1BEAA"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3032A551"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c>
          <w:tcPr>
            <w:tcW w:w="241" w:type="dxa"/>
            <w:vAlign w:val="bottom"/>
          </w:tcPr>
          <w:p w14:paraId="3A6B42D0"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0E0B1A01"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54" w:type="dxa"/>
            <w:tcBorders>
              <w:top w:val="single" w:sz="4" w:space="0" w:color="auto"/>
            </w:tcBorders>
            <w:vAlign w:val="bottom"/>
          </w:tcPr>
          <w:p w14:paraId="4CD4BA98"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78FF65DB"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AE1601" w:rsidRPr="002961B6" w14:paraId="7A1173FA" w14:textId="77777777" w:rsidTr="00F7243E">
        <w:trPr>
          <w:trHeight w:val="47"/>
        </w:trPr>
        <w:tc>
          <w:tcPr>
            <w:tcW w:w="3607"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67989" w:rsidRPr="002961B6" w14:paraId="627F738C" w14:textId="77777777" w:rsidTr="00030023">
        <w:trPr>
          <w:trHeight w:val="207"/>
        </w:trPr>
        <w:tc>
          <w:tcPr>
            <w:tcW w:w="3607" w:type="dxa"/>
          </w:tcPr>
          <w:p w14:paraId="0A9B497D"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shd w:val="clear" w:color="auto" w:fill="auto"/>
          </w:tcPr>
          <w:p w14:paraId="025F0A12" w14:textId="0FA17E45"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290,678</w:t>
            </w:r>
          </w:p>
        </w:tc>
        <w:tc>
          <w:tcPr>
            <w:tcW w:w="270" w:type="dxa"/>
          </w:tcPr>
          <w:p w14:paraId="1311F6DC"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18821BDC"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236,537</w:t>
            </w:r>
          </w:p>
        </w:tc>
        <w:tc>
          <w:tcPr>
            <w:tcW w:w="241" w:type="dxa"/>
          </w:tcPr>
          <w:p w14:paraId="08E72A0F"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7E3F3448"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309,524</w:t>
            </w:r>
          </w:p>
        </w:tc>
        <w:tc>
          <w:tcPr>
            <w:tcW w:w="254" w:type="dxa"/>
          </w:tcPr>
          <w:p w14:paraId="2656CAE6"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8A6F376"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272,091</w:t>
            </w:r>
          </w:p>
        </w:tc>
      </w:tr>
      <w:tr w:rsidR="00567989" w:rsidRPr="002961B6" w14:paraId="54ADBA1D" w14:textId="77777777" w:rsidTr="00030023">
        <w:tc>
          <w:tcPr>
            <w:tcW w:w="3607" w:type="dxa"/>
          </w:tcPr>
          <w:p w14:paraId="4E809E9F"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shd w:val="clear" w:color="auto" w:fill="auto"/>
          </w:tcPr>
          <w:p w14:paraId="37520EA8" w14:textId="77777777" w:rsidR="00567989" w:rsidRPr="00567989"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70" w:type="dxa"/>
          </w:tcPr>
          <w:p w14:paraId="62091527"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1" w:type="dxa"/>
          </w:tcPr>
          <w:p w14:paraId="1059403B"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567989" w:rsidRPr="002961B6" w14:paraId="6AA403E4" w14:textId="77777777" w:rsidTr="00030023">
        <w:tc>
          <w:tcPr>
            <w:tcW w:w="3607" w:type="dxa"/>
          </w:tcPr>
          <w:p w14:paraId="27C9C9C5"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shd w:val="clear" w:color="auto" w:fill="auto"/>
          </w:tcPr>
          <w:p w14:paraId="034E5F3D" w14:textId="19FA5309" w:rsidR="00567989" w:rsidRPr="00AF457C"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6</w:t>
            </w:r>
            <w:r w:rsidR="00DD5EE5">
              <w:rPr>
                <w:rFonts w:ascii="Browallia New" w:hAnsi="Browallia New" w:cs="Browallia New"/>
                <w:sz w:val="28"/>
                <w:szCs w:val="28"/>
                <w:lang w:val="en-GB"/>
              </w:rPr>
              <w:t>8</w:t>
            </w:r>
            <w:r w:rsidRPr="00567989">
              <w:rPr>
                <w:rFonts w:ascii="Browallia New" w:hAnsi="Browallia New" w:cs="Browallia New"/>
                <w:sz w:val="28"/>
                <w:szCs w:val="28"/>
                <w:lang w:val="en-GB"/>
              </w:rPr>
              <w:t>,</w:t>
            </w:r>
            <w:r w:rsidR="00414533">
              <w:rPr>
                <w:rFonts w:ascii="Browallia New" w:hAnsi="Browallia New" w:cs="Browallia New"/>
                <w:sz w:val="28"/>
                <w:szCs w:val="28"/>
                <w:lang w:val="en-GB"/>
              </w:rPr>
              <w:t>01</w:t>
            </w:r>
            <w:r w:rsidRPr="00567989">
              <w:rPr>
                <w:rFonts w:ascii="Browallia New" w:hAnsi="Browallia New" w:cs="Browallia New"/>
                <w:sz w:val="28"/>
                <w:szCs w:val="28"/>
                <w:lang w:val="en-GB"/>
              </w:rPr>
              <w:t>1</w:t>
            </w:r>
          </w:p>
        </w:tc>
        <w:tc>
          <w:tcPr>
            <w:tcW w:w="270" w:type="dxa"/>
          </w:tcPr>
          <w:p w14:paraId="70A86460"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5273844A"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37,584</w:t>
            </w:r>
          </w:p>
        </w:tc>
        <w:tc>
          <w:tcPr>
            <w:tcW w:w="241" w:type="dxa"/>
          </w:tcPr>
          <w:p w14:paraId="634CEAB7"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3FF90227"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94,980</w:t>
            </w:r>
          </w:p>
        </w:tc>
        <w:tc>
          <w:tcPr>
            <w:tcW w:w="254" w:type="dxa"/>
          </w:tcPr>
          <w:p w14:paraId="4E82A711"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17D6D21B"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D879A7">
              <w:rPr>
                <w:rFonts w:ascii="Browallia New" w:hAnsi="Browallia New" w:cs="Browallia New"/>
                <w:sz w:val="28"/>
                <w:szCs w:val="28"/>
                <w:lang w:val="en-GB"/>
              </w:rPr>
              <w:t>34,565</w:t>
            </w:r>
          </w:p>
        </w:tc>
      </w:tr>
      <w:tr w:rsidR="00567989" w:rsidRPr="002961B6" w14:paraId="185ECE11" w14:textId="77777777" w:rsidTr="00B92693">
        <w:tc>
          <w:tcPr>
            <w:tcW w:w="3607" w:type="dxa"/>
          </w:tcPr>
          <w:p w14:paraId="313638F7"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shd w:val="clear" w:color="auto" w:fill="auto"/>
          </w:tcPr>
          <w:p w14:paraId="08342E3B" w14:textId="65FF57DC" w:rsidR="00567989" w:rsidRPr="00AF457C"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w:t>
            </w:r>
            <w:r w:rsidR="00414533">
              <w:rPr>
                <w:rFonts w:ascii="Browallia New" w:hAnsi="Browallia New" w:cs="Browallia New"/>
                <w:sz w:val="28"/>
                <w:szCs w:val="28"/>
                <w:lang w:val="en-GB"/>
              </w:rPr>
              <w:t>33</w:t>
            </w:r>
            <w:r w:rsidRPr="00567989">
              <w:rPr>
                <w:rFonts w:ascii="Browallia New" w:hAnsi="Browallia New" w:cs="Browallia New"/>
                <w:sz w:val="28"/>
                <w:szCs w:val="28"/>
                <w:lang w:val="en-GB"/>
              </w:rPr>
              <w:t>1</w:t>
            </w:r>
          </w:p>
        </w:tc>
        <w:tc>
          <w:tcPr>
            <w:tcW w:w="270" w:type="dxa"/>
          </w:tcPr>
          <w:p w14:paraId="54DE4062"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34A6DBA8"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1,142</w:t>
            </w:r>
          </w:p>
        </w:tc>
        <w:tc>
          <w:tcPr>
            <w:tcW w:w="241" w:type="dxa"/>
          </w:tcPr>
          <w:p w14:paraId="052BA396"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78493F0B"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w:t>
            </w:r>
            <w:r w:rsidRPr="00A34B03">
              <w:rPr>
                <w:rFonts w:ascii="Browallia New" w:hAnsi="Browallia New" w:cs="Browallia New" w:hint="cs"/>
                <w:sz w:val="28"/>
                <w:szCs w:val="28"/>
                <w:cs/>
              </w:rPr>
              <w:t>3</w:t>
            </w:r>
            <w:r>
              <w:rPr>
                <w:rFonts w:ascii="Browallia New" w:hAnsi="Browallia New" w:cs="Browallia New"/>
                <w:sz w:val="28"/>
                <w:szCs w:val="28"/>
                <w:lang w:val="en-GB"/>
              </w:rPr>
              <w:t>31</w:t>
            </w:r>
          </w:p>
        </w:tc>
        <w:tc>
          <w:tcPr>
            <w:tcW w:w="254" w:type="dxa"/>
          </w:tcPr>
          <w:p w14:paraId="1124E815"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2747204A"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7,097</w:t>
            </w:r>
          </w:p>
        </w:tc>
      </w:tr>
      <w:tr w:rsidR="00567989" w:rsidRPr="002961B6" w14:paraId="0C5D6306" w14:textId="77777777" w:rsidTr="00B92693">
        <w:tc>
          <w:tcPr>
            <w:tcW w:w="3607" w:type="dxa"/>
          </w:tcPr>
          <w:p w14:paraId="08142F95"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shd w:val="clear" w:color="auto" w:fill="auto"/>
          </w:tcPr>
          <w:p w14:paraId="09720C99" w14:textId="74B1C289" w:rsidR="00567989" w:rsidRPr="00AF457C"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3,893</w:t>
            </w:r>
          </w:p>
        </w:tc>
        <w:tc>
          <w:tcPr>
            <w:tcW w:w="270" w:type="dxa"/>
          </w:tcPr>
          <w:p w14:paraId="7759F629"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00458E88"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3,784</w:t>
            </w:r>
          </w:p>
        </w:tc>
        <w:tc>
          <w:tcPr>
            <w:tcW w:w="241" w:type="dxa"/>
          </w:tcPr>
          <w:p w14:paraId="733342DB"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1124A758"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3,893</w:t>
            </w:r>
          </w:p>
        </w:tc>
        <w:tc>
          <w:tcPr>
            <w:tcW w:w="254" w:type="dxa"/>
          </w:tcPr>
          <w:p w14:paraId="51BC5EED"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6EAE7F7C"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3,780</w:t>
            </w:r>
          </w:p>
        </w:tc>
      </w:tr>
      <w:tr w:rsidR="00567989" w:rsidRPr="002961B6" w14:paraId="0DADC3B5" w14:textId="77777777" w:rsidTr="00B92693">
        <w:tc>
          <w:tcPr>
            <w:tcW w:w="3607" w:type="dxa"/>
          </w:tcPr>
          <w:p w14:paraId="75AC91ED"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shd w:val="clear" w:color="auto" w:fill="auto"/>
          </w:tcPr>
          <w:p w14:paraId="78672C80" w14:textId="6280F289" w:rsidR="00567989" w:rsidRPr="00AF457C"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15,479</w:t>
            </w:r>
          </w:p>
        </w:tc>
        <w:tc>
          <w:tcPr>
            <w:tcW w:w="270" w:type="dxa"/>
          </w:tcPr>
          <w:p w14:paraId="292330FF"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0779AA5C"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r>
              <w:rPr>
                <w:rFonts w:ascii="Browallia New" w:hAnsi="Browallia New" w:cs="Browallia New"/>
                <w:sz w:val="28"/>
                <w:szCs w:val="28"/>
                <w:lang w:val="en-GB"/>
              </w:rPr>
              <w:t>15,017</w:t>
            </w:r>
          </w:p>
        </w:tc>
        <w:tc>
          <w:tcPr>
            <w:tcW w:w="241" w:type="dxa"/>
          </w:tcPr>
          <w:p w14:paraId="286196E4"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336C9201"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34B03">
              <w:rPr>
                <w:rFonts w:ascii="Browallia New" w:hAnsi="Browallia New" w:cs="Browallia New" w:hint="cs"/>
                <w:sz w:val="28"/>
                <w:szCs w:val="28"/>
                <w:cs/>
              </w:rPr>
              <w:t>15</w:t>
            </w:r>
            <w:r>
              <w:rPr>
                <w:rFonts w:ascii="Browallia New" w:hAnsi="Browallia New" w:cs="Browallia New" w:hint="cs"/>
                <w:sz w:val="28"/>
                <w:szCs w:val="28"/>
                <w:cs/>
                <w:lang w:val="en-GB"/>
              </w:rPr>
              <w:t>,</w:t>
            </w:r>
            <w:r>
              <w:rPr>
                <w:rFonts w:ascii="Browallia New" w:hAnsi="Browallia New" w:cs="Browallia New"/>
                <w:sz w:val="28"/>
                <w:szCs w:val="28"/>
                <w:lang w:val="en-GB"/>
              </w:rPr>
              <w:t>387</w:t>
            </w:r>
          </w:p>
        </w:tc>
        <w:tc>
          <w:tcPr>
            <w:tcW w:w="254" w:type="dxa"/>
          </w:tcPr>
          <w:p w14:paraId="1CCB92DA"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375DB8A0"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sidRPr="00D879A7">
              <w:rPr>
                <w:rFonts w:ascii="Browallia New" w:hAnsi="Browallia New" w:cs="Browallia New"/>
                <w:sz w:val="28"/>
                <w:szCs w:val="28"/>
                <w:lang w:val="en-GB"/>
              </w:rPr>
              <w:t>14,888</w:t>
            </w:r>
          </w:p>
        </w:tc>
      </w:tr>
      <w:tr w:rsidR="00567989" w:rsidRPr="002961B6" w14:paraId="0AC0A97A" w14:textId="77777777" w:rsidTr="00030023">
        <w:trPr>
          <w:trHeight w:val="116"/>
        </w:trPr>
        <w:tc>
          <w:tcPr>
            <w:tcW w:w="3607" w:type="dxa"/>
          </w:tcPr>
          <w:p w14:paraId="5E39B7DD"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shd w:val="clear" w:color="auto" w:fill="auto"/>
          </w:tcPr>
          <w:p w14:paraId="674F9391" w14:textId="1CB77836" w:rsidR="00567989" w:rsidRPr="00AF457C"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379,39</w:t>
            </w:r>
            <w:r w:rsidR="00B87876">
              <w:rPr>
                <w:rFonts w:ascii="Browallia New" w:hAnsi="Browallia New" w:cs="Browallia New"/>
                <w:sz w:val="28"/>
                <w:szCs w:val="28"/>
                <w:lang w:val="en-GB"/>
              </w:rPr>
              <w:t>2</w:t>
            </w:r>
          </w:p>
        </w:tc>
        <w:tc>
          <w:tcPr>
            <w:tcW w:w="270" w:type="dxa"/>
          </w:tcPr>
          <w:p w14:paraId="72DD0C4C"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618952AE"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294,064</w:t>
            </w:r>
          </w:p>
        </w:tc>
        <w:tc>
          <w:tcPr>
            <w:tcW w:w="241" w:type="dxa"/>
          </w:tcPr>
          <w:p w14:paraId="641F232C"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2442669D" w:rsidR="00567989" w:rsidRPr="00217427"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34B03">
              <w:rPr>
                <w:rFonts w:ascii="Browallia New" w:hAnsi="Browallia New" w:cs="Browallia New" w:hint="cs"/>
                <w:sz w:val="28"/>
                <w:szCs w:val="28"/>
                <w:cs/>
              </w:rPr>
              <w:t>42</w:t>
            </w:r>
            <w:r>
              <w:rPr>
                <w:rFonts w:ascii="Browallia New" w:hAnsi="Browallia New" w:cs="Browallia New"/>
                <w:sz w:val="28"/>
                <w:szCs w:val="28"/>
                <w:lang w:val="en-GB"/>
              </w:rPr>
              <w:t>5</w:t>
            </w:r>
            <w:r>
              <w:rPr>
                <w:rFonts w:ascii="Browallia New" w:hAnsi="Browallia New" w:cs="Browallia New" w:hint="cs"/>
                <w:sz w:val="28"/>
                <w:szCs w:val="28"/>
                <w:cs/>
                <w:lang w:val="en-GB"/>
              </w:rPr>
              <w:t>,</w:t>
            </w:r>
            <w:r>
              <w:rPr>
                <w:rFonts w:ascii="Browallia New" w:hAnsi="Browallia New" w:cs="Browallia New"/>
                <w:sz w:val="28"/>
                <w:szCs w:val="28"/>
                <w:lang w:val="en-GB"/>
              </w:rPr>
              <w:t>115</w:t>
            </w:r>
          </w:p>
        </w:tc>
        <w:tc>
          <w:tcPr>
            <w:tcW w:w="254" w:type="dxa"/>
          </w:tcPr>
          <w:p w14:paraId="0BB907E7"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2180A04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332,421</w:t>
            </w:r>
          </w:p>
        </w:tc>
      </w:tr>
      <w:tr w:rsidR="00567989" w:rsidRPr="002961B6" w14:paraId="5032B9D4" w14:textId="77777777" w:rsidTr="0049140D">
        <w:trPr>
          <w:trHeight w:val="99"/>
        </w:trPr>
        <w:tc>
          <w:tcPr>
            <w:tcW w:w="3607" w:type="dxa"/>
          </w:tcPr>
          <w:p w14:paraId="1C325FD3" w14:textId="14BFEF9B"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34" w:type="dxa"/>
            <w:tcBorders>
              <w:bottom w:val="single" w:sz="4" w:space="0" w:color="auto"/>
            </w:tcBorders>
            <w:shd w:val="clear" w:color="auto" w:fill="auto"/>
          </w:tcPr>
          <w:p w14:paraId="5392E576" w14:textId="04B498C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567989">
              <w:rPr>
                <w:rFonts w:ascii="Browallia New" w:hAnsi="Browallia New" w:cs="Browallia New"/>
                <w:sz w:val="28"/>
                <w:szCs w:val="28"/>
                <w:lang w:val="en-GB"/>
              </w:rPr>
              <w:t>(15,844)</w:t>
            </w:r>
          </w:p>
        </w:tc>
        <w:tc>
          <w:tcPr>
            <w:tcW w:w="270" w:type="dxa"/>
          </w:tcPr>
          <w:p w14:paraId="4579C878"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6C35BB76"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(18,682)</w:t>
            </w:r>
          </w:p>
        </w:tc>
        <w:tc>
          <w:tcPr>
            <w:tcW w:w="241" w:type="dxa"/>
          </w:tcPr>
          <w:p w14:paraId="33BC7973"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27C20548"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Pr="00A34B03">
              <w:rPr>
                <w:rFonts w:ascii="Browallia New" w:hAnsi="Browallia New" w:cs="Browallia New" w:hint="cs"/>
                <w:sz w:val="28"/>
                <w:szCs w:val="28"/>
                <w:cs/>
              </w:rPr>
              <w:t>15</w:t>
            </w:r>
            <w:r>
              <w:rPr>
                <w:rFonts w:ascii="Browallia New" w:hAnsi="Browallia New" w:cs="Browallia New" w:hint="cs"/>
                <w:sz w:val="28"/>
                <w:szCs w:val="28"/>
                <w:cs/>
                <w:lang w:val="en-GB"/>
              </w:rPr>
              <w:t>,</w:t>
            </w:r>
            <w:r w:rsidRPr="00A34B03">
              <w:rPr>
                <w:rFonts w:ascii="Browallia New" w:hAnsi="Browallia New" w:cs="Browallia New" w:hint="cs"/>
                <w:sz w:val="28"/>
                <w:szCs w:val="28"/>
                <w:cs/>
              </w:rPr>
              <w:t>756</w:t>
            </w:r>
            <w:r>
              <w:rPr>
                <w:rFonts w:ascii="Browallia New" w:hAnsi="Browallia New" w:cs="Browallia New" w:hint="cs"/>
                <w:sz w:val="28"/>
                <w:szCs w:val="28"/>
                <w:cs/>
                <w:lang w:val="en-GB"/>
              </w:rPr>
              <w:t>)</w:t>
            </w:r>
          </w:p>
        </w:tc>
        <w:tc>
          <w:tcPr>
            <w:tcW w:w="254" w:type="dxa"/>
          </w:tcPr>
          <w:p w14:paraId="755839E6"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5E918893"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(18,553)</w:t>
            </w:r>
          </w:p>
        </w:tc>
      </w:tr>
      <w:tr w:rsidR="00567989" w:rsidRPr="002961B6" w14:paraId="420CEFEA" w14:textId="77777777" w:rsidTr="00030023">
        <w:tc>
          <w:tcPr>
            <w:tcW w:w="3607" w:type="dxa"/>
          </w:tcPr>
          <w:p w14:paraId="4AB15CA4" w14:textId="77777777" w:rsidR="00567989"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และบริษัท</w:t>
            </w:r>
            <w:r>
              <w:rPr>
                <w:rFonts w:ascii="Browallia New" w:hAnsi="Browallia New" w:cs="Browallia New"/>
                <w:sz w:val="28"/>
                <w:szCs w:val="28"/>
                <w:lang w:val="en-GB"/>
              </w:rPr>
              <w:t xml:space="preserve">            </w:t>
            </w:r>
          </w:p>
          <w:p w14:paraId="450FE4B7" w14:textId="3879D0B0"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961B6">
              <w:rPr>
                <w:rFonts w:ascii="Browallia New" w:hAnsi="Browallia New" w:cs="Browallia New" w:hint="cs"/>
                <w:sz w:val="28"/>
                <w:szCs w:val="28"/>
                <w:cs/>
                <w:lang w:val="en-GB"/>
              </w:rPr>
              <w:t>ที่เกี่ยวข้องกัน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shd w:val="clear" w:color="auto" w:fill="auto"/>
            <w:vAlign w:val="bottom"/>
          </w:tcPr>
          <w:p w14:paraId="0DC60D23" w14:textId="1F55AD96"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363,548</w:t>
            </w:r>
          </w:p>
        </w:tc>
        <w:tc>
          <w:tcPr>
            <w:tcW w:w="270" w:type="dxa"/>
            <w:vAlign w:val="bottom"/>
          </w:tcPr>
          <w:p w14:paraId="01F2A43A"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64657BC0"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41" w:type="dxa"/>
            <w:vAlign w:val="bottom"/>
          </w:tcPr>
          <w:p w14:paraId="24BAAB85"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71BCCB16"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34B03">
              <w:rPr>
                <w:rFonts w:ascii="Browallia New" w:hAnsi="Browallia New" w:cs="Browallia New" w:hint="cs"/>
                <w:sz w:val="28"/>
                <w:szCs w:val="28"/>
                <w:cs/>
              </w:rPr>
              <w:t>4</w:t>
            </w:r>
            <w:r>
              <w:rPr>
                <w:rFonts w:ascii="Browallia New" w:hAnsi="Browallia New" w:cs="Browallia New"/>
                <w:sz w:val="28"/>
                <w:szCs w:val="28"/>
                <w:lang w:val="en-GB"/>
              </w:rPr>
              <w:t>09</w:t>
            </w:r>
            <w:r>
              <w:rPr>
                <w:rFonts w:ascii="Browallia New" w:hAnsi="Browallia New" w:cs="Browallia New" w:hint="cs"/>
                <w:sz w:val="28"/>
                <w:szCs w:val="28"/>
                <w:cs/>
                <w:lang w:val="en-GB"/>
              </w:rPr>
              <w:t>,</w:t>
            </w:r>
            <w:r>
              <w:rPr>
                <w:rFonts w:ascii="Browallia New" w:hAnsi="Browallia New" w:cs="Browallia New"/>
                <w:sz w:val="28"/>
                <w:szCs w:val="28"/>
                <w:lang w:val="en-GB"/>
              </w:rPr>
              <w:t>359</w:t>
            </w:r>
          </w:p>
        </w:tc>
        <w:tc>
          <w:tcPr>
            <w:tcW w:w="254" w:type="dxa"/>
          </w:tcPr>
          <w:p w14:paraId="0BF703B0" w14:textId="77777777"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103165DE" w:rsidR="00567989" w:rsidRPr="002961B6" w:rsidRDefault="00567989" w:rsidP="0056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313,868</w:t>
            </w:r>
          </w:p>
        </w:tc>
      </w:tr>
    </w:tbl>
    <w:p w14:paraId="059A2285" w14:textId="26BB5ED4" w:rsidR="005A78C5" w:rsidRDefault="005A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4058752" w14:textId="09B87CD8"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บริษัทมีรายการเคลื่อนไหวของค่าเผื่อหนี้สงสัยจะสูญ</w:t>
      </w:r>
      <w:r w:rsidR="00850DE0">
        <w:rPr>
          <w:rFonts w:ascii="Browallia New" w:hAnsi="Browallia New" w:cs="Browallia New" w:hint="cs"/>
          <w:sz w:val="28"/>
          <w:szCs w:val="28"/>
          <w:cs/>
          <w:lang w:val="en-GB"/>
        </w:rPr>
        <w:t xml:space="preserve"> </w:t>
      </w:r>
      <w:r w:rsidRPr="002961B6">
        <w:rPr>
          <w:rFonts w:ascii="Browallia New" w:hAnsi="Browallia New" w:cs="Browallia New"/>
          <w:sz w:val="28"/>
          <w:szCs w:val="28"/>
          <w:cs/>
          <w:lang w:val="en-GB"/>
        </w:rPr>
        <w:t>ดังต่อไปนี้</w:t>
      </w:r>
    </w:p>
    <w:p w14:paraId="73252ACE" w14:textId="77777777" w:rsidR="00263A70" w:rsidRPr="00F7243E"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B09A5" w:rsidRPr="002961B6" w14:paraId="4C53D2B8" w14:textId="77777777" w:rsidTr="00A97A80">
        <w:tc>
          <w:tcPr>
            <w:tcW w:w="3543" w:type="dxa"/>
          </w:tcPr>
          <w:p w14:paraId="7F89610F" w14:textId="77777777" w:rsidR="006B09A5" w:rsidRPr="002961B6" w:rsidRDefault="006B09A5" w:rsidP="006B09A5">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74026670"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36" w:type="dxa"/>
            <w:tcBorders>
              <w:top w:val="single" w:sz="4" w:space="0" w:color="auto"/>
            </w:tcBorders>
            <w:vAlign w:val="bottom"/>
          </w:tcPr>
          <w:p w14:paraId="1FFCF601"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55E0BA93"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c>
          <w:tcPr>
            <w:tcW w:w="238" w:type="dxa"/>
            <w:vAlign w:val="bottom"/>
          </w:tcPr>
          <w:p w14:paraId="44C3F12D"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68314283"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36" w:type="dxa"/>
            <w:tcBorders>
              <w:top w:val="single" w:sz="4" w:space="0" w:color="auto"/>
            </w:tcBorders>
            <w:vAlign w:val="bottom"/>
          </w:tcPr>
          <w:p w14:paraId="50424BB4"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33D4C026"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5B478C" w:rsidRPr="002961B6" w14:paraId="5FAFCFFE" w14:textId="77777777" w:rsidTr="0094213C">
        <w:tc>
          <w:tcPr>
            <w:tcW w:w="3543" w:type="dxa"/>
          </w:tcPr>
          <w:p w14:paraId="2B83AB58" w14:textId="77777777" w:rsidR="005B478C" w:rsidRPr="002961B6" w:rsidRDefault="005B478C" w:rsidP="005B478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shd w:val="clear" w:color="auto" w:fill="auto"/>
            <w:vAlign w:val="center"/>
          </w:tcPr>
          <w:p w14:paraId="755112C7" w14:textId="305F7327"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(18,682)</w:t>
            </w:r>
          </w:p>
        </w:tc>
        <w:tc>
          <w:tcPr>
            <w:tcW w:w="236" w:type="dxa"/>
          </w:tcPr>
          <w:p w14:paraId="424A44E5" w14:textId="77777777" w:rsidR="005B478C" w:rsidRPr="005B478C" w:rsidRDefault="005B478C" w:rsidP="005B478C">
            <w:pPr>
              <w:tabs>
                <w:tab w:val="clear" w:pos="907"/>
                <w:tab w:val="left" w:pos="540"/>
              </w:tabs>
              <w:spacing w:line="240" w:lineRule="auto"/>
              <w:rPr>
                <w:rFonts w:ascii="Browallia New" w:hAnsi="Browallia New" w:cs="Browallia New"/>
                <w:sz w:val="28"/>
                <w:szCs w:val="28"/>
                <w:lang w:val="en-GB"/>
              </w:rPr>
            </w:pPr>
          </w:p>
        </w:tc>
        <w:tc>
          <w:tcPr>
            <w:tcW w:w="1148" w:type="dxa"/>
            <w:vAlign w:val="center"/>
          </w:tcPr>
          <w:p w14:paraId="3641CE8C" w14:textId="046AEC1E"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(8,623)</w:t>
            </w:r>
          </w:p>
        </w:tc>
        <w:tc>
          <w:tcPr>
            <w:tcW w:w="238" w:type="dxa"/>
          </w:tcPr>
          <w:p w14:paraId="159DA408" w14:textId="77777777"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7C0FEFBC"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(18,553)</w:t>
            </w:r>
          </w:p>
        </w:tc>
        <w:tc>
          <w:tcPr>
            <w:tcW w:w="236" w:type="dxa"/>
          </w:tcPr>
          <w:p w14:paraId="39B7EA26" w14:textId="77777777" w:rsidR="005B478C" w:rsidRPr="002961B6" w:rsidRDefault="005B478C" w:rsidP="005B478C">
            <w:pPr>
              <w:tabs>
                <w:tab w:val="left" w:pos="1158"/>
              </w:tabs>
              <w:spacing w:line="240" w:lineRule="auto"/>
              <w:jc w:val="right"/>
              <w:rPr>
                <w:rFonts w:ascii="Browallia New" w:hAnsi="Browallia New" w:cs="Browallia New"/>
                <w:sz w:val="28"/>
                <w:szCs w:val="28"/>
                <w:cs/>
              </w:rPr>
            </w:pPr>
          </w:p>
        </w:tc>
        <w:tc>
          <w:tcPr>
            <w:tcW w:w="1182" w:type="dxa"/>
          </w:tcPr>
          <w:p w14:paraId="5F9E870C" w14:textId="034C2B64"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(8,487)</w:t>
            </w:r>
          </w:p>
        </w:tc>
      </w:tr>
      <w:tr w:rsidR="005B478C" w:rsidRPr="002961B6" w14:paraId="70D6BA83" w14:textId="77777777" w:rsidTr="00CE5BC1">
        <w:tc>
          <w:tcPr>
            <w:tcW w:w="3543" w:type="dxa"/>
          </w:tcPr>
          <w:p w14:paraId="76CB2E0B" w14:textId="402E668A" w:rsidR="005B478C" w:rsidRPr="002961B6" w:rsidRDefault="005B478C" w:rsidP="005B478C">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การด้อยค่าของลูกหนี้</w:t>
            </w:r>
          </w:p>
        </w:tc>
        <w:tc>
          <w:tcPr>
            <w:tcW w:w="1134" w:type="dxa"/>
            <w:shd w:val="clear" w:color="auto" w:fill="auto"/>
          </w:tcPr>
          <w:p w14:paraId="6BB255FA" w14:textId="58D16766"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(1,031)</w:t>
            </w:r>
          </w:p>
        </w:tc>
        <w:tc>
          <w:tcPr>
            <w:tcW w:w="236" w:type="dxa"/>
          </w:tcPr>
          <w:p w14:paraId="33994CEF" w14:textId="77777777" w:rsidR="005B478C" w:rsidRPr="005B478C" w:rsidRDefault="005B478C" w:rsidP="005B478C">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1B294312" w14:textId="14F0E007"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(11,193)</w:t>
            </w:r>
          </w:p>
        </w:tc>
        <w:tc>
          <w:tcPr>
            <w:tcW w:w="238" w:type="dxa"/>
          </w:tcPr>
          <w:p w14:paraId="18FEBFA4" w14:textId="77777777"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0A6CEB0C"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(1,026)</w:t>
            </w:r>
          </w:p>
        </w:tc>
        <w:tc>
          <w:tcPr>
            <w:tcW w:w="236" w:type="dxa"/>
          </w:tcPr>
          <w:p w14:paraId="34FF6330" w14:textId="77777777" w:rsidR="005B478C" w:rsidRPr="002961B6" w:rsidRDefault="005B478C" w:rsidP="005B478C">
            <w:pPr>
              <w:tabs>
                <w:tab w:val="left" w:pos="1158"/>
              </w:tabs>
              <w:spacing w:line="240" w:lineRule="auto"/>
              <w:jc w:val="right"/>
              <w:rPr>
                <w:rFonts w:ascii="Browallia New" w:hAnsi="Browallia New" w:cs="Browallia New"/>
                <w:sz w:val="28"/>
                <w:szCs w:val="28"/>
                <w:cs/>
              </w:rPr>
            </w:pPr>
          </w:p>
        </w:tc>
        <w:tc>
          <w:tcPr>
            <w:tcW w:w="1182" w:type="dxa"/>
          </w:tcPr>
          <w:p w14:paraId="448D03C7" w14:textId="1C293E79"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(11,193)</w:t>
            </w:r>
          </w:p>
        </w:tc>
      </w:tr>
      <w:tr w:rsidR="005B478C" w:rsidRPr="002961B6" w14:paraId="43355ED5" w14:textId="77777777" w:rsidTr="00CE5BC1">
        <w:tc>
          <w:tcPr>
            <w:tcW w:w="3543" w:type="dxa"/>
          </w:tcPr>
          <w:p w14:paraId="075FF8D9" w14:textId="77777777" w:rsidR="005B478C" w:rsidRDefault="005B478C" w:rsidP="005B478C">
            <w:pPr>
              <w:spacing w:line="240" w:lineRule="auto"/>
              <w:rPr>
                <w:rFonts w:ascii="Browallia New" w:hAnsi="Browallia New" w:cs="Browallia New"/>
                <w:sz w:val="28"/>
                <w:szCs w:val="28"/>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การด้อยค่าของ</w:t>
            </w:r>
          </w:p>
          <w:p w14:paraId="78BE2FE5" w14:textId="4C4E98DA" w:rsidR="005B478C" w:rsidRPr="002961B6" w:rsidRDefault="005B478C" w:rsidP="005B478C">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sidR="00B85C5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ลูกหนี้</w:t>
            </w:r>
          </w:p>
        </w:tc>
        <w:tc>
          <w:tcPr>
            <w:tcW w:w="1134" w:type="dxa"/>
            <w:tcBorders>
              <w:bottom w:val="single" w:sz="4" w:space="0" w:color="auto"/>
            </w:tcBorders>
            <w:shd w:val="clear" w:color="auto" w:fill="auto"/>
          </w:tcPr>
          <w:p w14:paraId="4623F253" w14:textId="77777777" w:rsidR="005B478C" w:rsidRDefault="005B478C" w:rsidP="005B478C">
            <w:pPr>
              <w:tabs>
                <w:tab w:val="clear" w:pos="907"/>
                <w:tab w:val="left" w:pos="540"/>
              </w:tabs>
              <w:spacing w:line="240" w:lineRule="auto"/>
              <w:jc w:val="right"/>
              <w:rPr>
                <w:rFonts w:ascii="Browallia New" w:hAnsi="Browallia New" w:cs="Browallia New"/>
                <w:sz w:val="28"/>
                <w:szCs w:val="28"/>
                <w:lang w:val="en-GB"/>
              </w:rPr>
            </w:pPr>
          </w:p>
          <w:p w14:paraId="33404B38" w14:textId="34AF5A32"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3,869</w:t>
            </w:r>
          </w:p>
        </w:tc>
        <w:tc>
          <w:tcPr>
            <w:tcW w:w="236" w:type="dxa"/>
          </w:tcPr>
          <w:p w14:paraId="449273E4" w14:textId="77777777" w:rsidR="005B478C" w:rsidRPr="005B478C" w:rsidRDefault="005B478C" w:rsidP="005B478C">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77CF334F" w14:textId="77777777" w:rsidR="005B478C" w:rsidRDefault="005B478C" w:rsidP="005B478C">
            <w:pPr>
              <w:tabs>
                <w:tab w:val="clear" w:pos="907"/>
                <w:tab w:val="left" w:pos="540"/>
              </w:tabs>
              <w:spacing w:line="240" w:lineRule="auto"/>
              <w:jc w:val="right"/>
              <w:rPr>
                <w:rFonts w:ascii="Browallia New" w:hAnsi="Browallia New" w:cs="Browallia New"/>
                <w:sz w:val="28"/>
                <w:szCs w:val="28"/>
                <w:lang w:val="en-GB"/>
              </w:rPr>
            </w:pPr>
          </w:p>
          <w:p w14:paraId="4174D5C8" w14:textId="62F0602F"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1,134</w:t>
            </w:r>
          </w:p>
        </w:tc>
        <w:tc>
          <w:tcPr>
            <w:tcW w:w="238" w:type="dxa"/>
          </w:tcPr>
          <w:p w14:paraId="3A3A3F56" w14:textId="77777777"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79C8C5F" w14:textId="0F81E6A2"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3,823</w:t>
            </w:r>
          </w:p>
        </w:tc>
        <w:tc>
          <w:tcPr>
            <w:tcW w:w="236" w:type="dxa"/>
          </w:tcPr>
          <w:p w14:paraId="7BC2194F" w14:textId="77777777" w:rsidR="005B478C" w:rsidRPr="002961B6" w:rsidRDefault="005B478C" w:rsidP="005B478C">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754E62B3" w14:textId="77777777" w:rsidR="005B478C" w:rsidRDefault="005B478C" w:rsidP="005B478C">
            <w:pPr>
              <w:tabs>
                <w:tab w:val="clear" w:pos="907"/>
                <w:tab w:val="left" w:pos="540"/>
              </w:tabs>
              <w:spacing w:line="240" w:lineRule="auto"/>
              <w:jc w:val="right"/>
              <w:rPr>
                <w:rFonts w:ascii="Browallia New" w:hAnsi="Browallia New" w:cs="Browallia New"/>
                <w:sz w:val="28"/>
                <w:szCs w:val="28"/>
              </w:rPr>
            </w:pPr>
          </w:p>
          <w:p w14:paraId="6051F51E" w14:textId="5B2D6D74"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1,127</w:t>
            </w:r>
          </w:p>
        </w:tc>
      </w:tr>
      <w:tr w:rsidR="005B478C" w:rsidRPr="002961B6" w14:paraId="3435712B" w14:textId="77777777" w:rsidTr="00675469">
        <w:tc>
          <w:tcPr>
            <w:tcW w:w="3543" w:type="dxa"/>
          </w:tcPr>
          <w:p w14:paraId="7183F089" w14:textId="77777777" w:rsidR="005B478C" w:rsidRPr="002961B6" w:rsidRDefault="005B478C" w:rsidP="005B478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shd w:val="clear" w:color="auto" w:fill="auto"/>
          </w:tcPr>
          <w:p w14:paraId="6DAFABD5" w14:textId="507DD523"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(15,844)</w:t>
            </w:r>
          </w:p>
        </w:tc>
        <w:tc>
          <w:tcPr>
            <w:tcW w:w="236" w:type="dxa"/>
          </w:tcPr>
          <w:p w14:paraId="075FF229" w14:textId="77777777" w:rsidR="005B478C" w:rsidRPr="005B478C" w:rsidRDefault="005B478C" w:rsidP="005B478C">
            <w:pPr>
              <w:tabs>
                <w:tab w:val="clear" w:pos="907"/>
                <w:tab w:val="left" w:pos="540"/>
              </w:tabs>
              <w:spacing w:line="240" w:lineRule="auto"/>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06D9B20A" w14:textId="3AA6E4AF"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(18,682)</w:t>
            </w:r>
          </w:p>
        </w:tc>
        <w:tc>
          <w:tcPr>
            <w:tcW w:w="238" w:type="dxa"/>
          </w:tcPr>
          <w:p w14:paraId="688FE460" w14:textId="77777777" w:rsidR="005B478C" w:rsidRPr="002961B6" w:rsidRDefault="005B478C" w:rsidP="005B478C">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05797BF8"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(15,756)</w:t>
            </w:r>
          </w:p>
        </w:tc>
        <w:tc>
          <w:tcPr>
            <w:tcW w:w="236" w:type="dxa"/>
          </w:tcPr>
          <w:p w14:paraId="7198F340" w14:textId="77777777" w:rsidR="005B478C" w:rsidRPr="002961B6" w:rsidRDefault="005B478C" w:rsidP="005B478C">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78CCE1DD" w:rsidR="005B478C" w:rsidRPr="002961B6" w:rsidRDefault="005B478C" w:rsidP="005B47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(18,553)</w:t>
            </w:r>
          </w:p>
        </w:tc>
      </w:tr>
    </w:tbl>
    <w:p w14:paraId="6074F607" w14:textId="4D9D8E03" w:rsidR="00B56C7F" w:rsidRDefault="00B5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4E8703B3"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6EB6C90D"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7B3FD5C6"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1F4BA52B"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53D473E9"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0AEABE5A"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7885B094"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501C0C78" w14:textId="77777777" w:rsidR="00862BFB" w:rsidRDefault="0086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1D304933" w:rsidR="00AE1601" w:rsidRPr="0074427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744276">
        <w:rPr>
          <w:rFonts w:ascii="Browallia New" w:hAnsi="Browallia New" w:cs="Browallia New"/>
          <w:b/>
          <w:bCs/>
          <w:sz w:val="28"/>
          <w:szCs w:val="28"/>
          <w:cs/>
          <w:lang w:val="en-GB"/>
        </w:rPr>
        <w:t>สินค้าคงเหลือ</w:t>
      </w:r>
      <w:r w:rsidRPr="00744276">
        <w:rPr>
          <w:rFonts w:ascii="Browallia New" w:hAnsi="Browallia New" w:cs="Browallia New"/>
          <w:b/>
          <w:bCs/>
          <w:sz w:val="28"/>
          <w:szCs w:val="28"/>
          <w:lang w:val="en-GB"/>
        </w:rPr>
        <w:t xml:space="preserve"> – </w:t>
      </w:r>
      <w:r w:rsidR="00C000D5" w:rsidRPr="00744276">
        <w:rPr>
          <w:rFonts w:ascii="Browallia New" w:hAnsi="Browallia New" w:cs="Browallia New"/>
          <w:b/>
          <w:bCs/>
          <w:sz w:val="28"/>
          <w:szCs w:val="28"/>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B09A5" w:rsidRPr="002961B6" w14:paraId="10B63DB5" w14:textId="77777777" w:rsidTr="00A97A80">
        <w:tc>
          <w:tcPr>
            <w:tcW w:w="3543" w:type="dxa"/>
          </w:tcPr>
          <w:p w14:paraId="3891E170"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53ED4D7D"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70" w:type="dxa"/>
            <w:tcBorders>
              <w:top w:val="single" w:sz="4" w:space="0" w:color="auto"/>
            </w:tcBorders>
            <w:vAlign w:val="bottom"/>
          </w:tcPr>
          <w:p w14:paraId="547E3368"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3316B98C"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c>
          <w:tcPr>
            <w:tcW w:w="270" w:type="dxa"/>
            <w:vAlign w:val="bottom"/>
          </w:tcPr>
          <w:p w14:paraId="40591946"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72622F2E"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70" w:type="dxa"/>
            <w:tcBorders>
              <w:top w:val="single" w:sz="4" w:space="0" w:color="auto"/>
            </w:tcBorders>
            <w:vAlign w:val="bottom"/>
          </w:tcPr>
          <w:p w14:paraId="5DB766CE"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3E85065D"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AE1601" w:rsidRPr="002961B6" w14:paraId="3C72AECC" w14:textId="77777777" w:rsidTr="00F7243E">
        <w:trPr>
          <w:trHeight w:hRule="exact" w:val="307"/>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520DDF" w:rsidRPr="002961B6" w14:paraId="4D2D3173" w14:textId="77777777" w:rsidTr="00532E32">
        <w:tc>
          <w:tcPr>
            <w:tcW w:w="3543" w:type="dxa"/>
          </w:tcPr>
          <w:p w14:paraId="16A8AE9D"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729CC064"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440,222</w:t>
            </w:r>
          </w:p>
        </w:tc>
        <w:tc>
          <w:tcPr>
            <w:tcW w:w="270" w:type="dxa"/>
          </w:tcPr>
          <w:p w14:paraId="7F95032F"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07E341B9"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394,486</w:t>
            </w:r>
          </w:p>
        </w:tc>
        <w:tc>
          <w:tcPr>
            <w:tcW w:w="270" w:type="dxa"/>
          </w:tcPr>
          <w:p w14:paraId="59377885"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25A8DCC3"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435,651</w:t>
            </w:r>
          </w:p>
        </w:tc>
        <w:tc>
          <w:tcPr>
            <w:tcW w:w="270" w:type="dxa"/>
          </w:tcPr>
          <w:p w14:paraId="5C188CF8"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0AD46C78"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383,705</w:t>
            </w:r>
          </w:p>
        </w:tc>
      </w:tr>
      <w:tr w:rsidR="00520DDF" w:rsidRPr="002961B6" w14:paraId="6ADE6AA0" w14:textId="77777777" w:rsidTr="00532E32">
        <w:tc>
          <w:tcPr>
            <w:tcW w:w="3543" w:type="dxa"/>
          </w:tcPr>
          <w:p w14:paraId="59CEEF94"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1" w:name="_Hlk81128674"/>
            <w:r w:rsidRPr="002961B6">
              <w:rPr>
                <w:rFonts w:ascii="Browallia New" w:hAnsi="Browallia New" w:cs="Browallia New"/>
                <w:sz w:val="28"/>
                <w:szCs w:val="28"/>
                <w:cs/>
              </w:rPr>
              <w:t>สินค้าระหว่างผลิต</w:t>
            </w:r>
          </w:p>
        </w:tc>
        <w:tc>
          <w:tcPr>
            <w:tcW w:w="1134" w:type="dxa"/>
          </w:tcPr>
          <w:p w14:paraId="72C9E2B2" w14:textId="028DB4F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85,926</w:t>
            </w:r>
          </w:p>
        </w:tc>
        <w:tc>
          <w:tcPr>
            <w:tcW w:w="270" w:type="dxa"/>
          </w:tcPr>
          <w:p w14:paraId="460AB003"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345D0B68"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53,683</w:t>
            </w:r>
          </w:p>
        </w:tc>
        <w:tc>
          <w:tcPr>
            <w:tcW w:w="270" w:type="dxa"/>
          </w:tcPr>
          <w:p w14:paraId="1CE02E45"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0C0FD5A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71,485</w:t>
            </w:r>
          </w:p>
        </w:tc>
        <w:tc>
          <w:tcPr>
            <w:tcW w:w="270" w:type="dxa"/>
          </w:tcPr>
          <w:p w14:paraId="60DC04CD"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1251FC62"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51,682</w:t>
            </w:r>
          </w:p>
        </w:tc>
      </w:tr>
      <w:tr w:rsidR="00520DDF" w:rsidRPr="002961B6" w14:paraId="2FAFB72F" w14:textId="77777777" w:rsidTr="00CF2AD6">
        <w:tc>
          <w:tcPr>
            <w:tcW w:w="3543" w:type="dxa"/>
          </w:tcPr>
          <w:p w14:paraId="71AD7A87"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11642C4B" w:rsidR="00520DDF" w:rsidRPr="00CF2AD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590,344</w:t>
            </w:r>
          </w:p>
        </w:tc>
        <w:tc>
          <w:tcPr>
            <w:tcW w:w="270" w:type="dxa"/>
            <w:shd w:val="clear" w:color="auto" w:fill="auto"/>
          </w:tcPr>
          <w:p w14:paraId="3BEA2166" w14:textId="77777777" w:rsidR="00520DDF" w:rsidRPr="00CF2AD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708B6D45"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410,325</w:t>
            </w:r>
          </w:p>
        </w:tc>
        <w:tc>
          <w:tcPr>
            <w:tcW w:w="270" w:type="dxa"/>
          </w:tcPr>
          <w:p w14:paraId="22FB2484"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18193873"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540,430</w:t>
            </w:r>
          </w:p>
        </w:tc>
        <w:tc>
          <w:tcPr>
            <w:tcW w:w="270" w:type="dxa"/>
          </w:tcPr>
          <w:p w14:paraId="07818305"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6E4BE556"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384,250</w:t>
            </w:r>
          </w:p>
        </w:tc>
      </w:tr>
      <w:tr w:rsidR="00520DDF" w:rsidRPr="002961B6" w14:paraId="4A39884E" w14:textId="77777777" w:rsidTr="00532E32">
        <w:tc>
          <w:tcPr>
            <w:tcW w:w="3543" w:type="dxa"/>
          </w:tcPr>
          <w:p w14:paraId="03135102" w14:textId="7812F02E"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4B03F471"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w:t>
            </w:r>
          </w:p>
        </w:tc>
        <w:tc>
          <w:tcPr>
            <w:tcW w:w="270" w:type="dxa"/>
          </w:tcPr>
          <w:p w14:paraId="76B44D5C"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2FEBDDC3"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70" w:type="dxa"/>
          </w:tcPr>
          <w:p w14:paraId="2D67D09B"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2506ACA2"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8</w:t>
            </w:r>
          </w:p>
        </w:tc>
        <w:tc>
          <w:tcPr>
            <w:tcW w:w="270" w:type="dxa"/>
          </w:tcPr>
          <w:p w14:paraId="4A9D357B"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70A9F4BF"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r>
      <w:tr w:rsidR="00520DDF" w:rsidRPr="002961B6" w14:paraId="77931C77" w14:textId="77777777" w:rsidTr="00532E32">
        <w:tc>
          <w:tcPr>
            <w:tcW w:w="3543" w:type="dxa"/>
          </w:tcPr>
          <w:p w14:paraId="1C2EE66A"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71C5708F"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6,607</w:t>
            </w:r>
          </w:p>
        </w:tc>
        <w:tc>
          <w:tcPr>
            <w:tcW w:w="270" w:type="dxa"/>
          </w:tcPr>
          <w:p w14:paraId="0EDFFA60"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06A758B0"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6,969</w:t>
            </w:r>
          </w:p>
        </w:tc>
        <w:tc>
          <w:tcPr>
            <w:tcW w:w="270" w:type="dxa"/>
          </w:tcPr>
          <w:p w14:paraId="09940B82"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4A446A83"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2,874</w:t>
            </w:r>
          </w:p>
        </w:tc>
        <w:tc>
          <w:tcPr>
            <w:tcW w:w="270" w:type="dxa"/>
          </w:tcPr>
          <w:p w14:paraId="42D46664"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431F41CA"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3,449</w:t>
            </w:r>
          </w:p>
        </w:tc>
      </w:tr>
      <w:tr w:rsidR="00520DDF" w:rsidRPr="002961B6" w14:paraId="11704D86" w14:textId="77777777" w:rsidTr="00532E32">
        <w:tc>
          <w:tcPr>
            <w:tcW w:w="3543" w:type="dxa"/>
          </w:tcPr>
          <w:p w14:paraId="61B7E602"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3E7C122A"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1,123,107</w:t>
            </w:r>
          </w:p>
        </w:tc>
        <w:tc>
          <w:tcPr>
            <w:tcW w:w="270" w:type="dxa"/>
          </w:tcPr>
          <w:p w14:paraId="7C851BE9"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5D01F90E"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1,056,346</w:t>
            </w:r>
          </w:p>
        </w:tc>
        <w:tc>
          <w:tcPr>
            <w:tcW w:w="270" w:type="dxa"/>
          </w:tcPr>
          <w:p w14:paraId="46D98A8B"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302536A2"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1,050,448</w:t>
            </w:r>
          </w:p>
        </w:tc>
        <w:tc>
          <w:tcPr>
            <w:tcW w:w="270" w:type="dxa"/>
          </w:tcPr>
          <w:p w14:paraId="29A2505A"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212BCCB5"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1,013,969</w:t>
            </w:r>
          </w:p>
        </w:tc>
      </w:tr>
      <w:tr w:rsidR="00520DDF" w:rsidRPr="002961B6" w14:paraId="23E50CBE" w14:textId="77777777" w:rsidTr="00532E32">
        <w:tc>
          <w:tcPr>
            <w:tcW w:w="3543" w:type="dxa"/>
          </w:tcPr>
          <w:p w14:paraId="1C5AC295" w14:textId="6FD0B8D8"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38D1A49C"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(17,964)</w:t>
            </w:r>
          </w:p>
        </w:tc>
        <w:tc>
          <w:tcPr>
            <w:tcW w:w="270" w:type="dxa"/>
          </w:tcPr>
          <w:p w14:paraId="2DC29934"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2FBC72DE"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70" w:type="dxa"/>
          </w:tcPr>
          <w:p w14:paraId="4113145E"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7E1F6CB2"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(17,964)</w:t>
            </w:r>
          </w:p>
        </w:tc>
        <w:tc>
          <w:tcPr>
            <w:tcW w:w="270" w:type="dxa"/>
          </w:tcPr>
          <w:p w14:paraId="09F2A817"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28590BEE"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r>
      <w:tr w:rsidR="00520DDF" w:rsidRPr="002961B6" w14:paraId="221F4EA5" w14:textId="77777777" w:rsidTr="00532E32">
        <w:tc>
          <w:tcPr>
            <w:tcW w:w="3543" w:type="dxa"/>
          </w:tcPr>
          <w:p w14:paraId="2526923E"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5DA4B5DC"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1,105,143</w:t>
            </w:r>
          </w:p>
        </w:tc>
        <w:tc>
          <w:tcPr>
            <w:tcW w:w="270" w:type="dxa"/>
          </w:tcPr>
          <w:p w14:paraId="4B1DFF29"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6B8F6DE3"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1,056,060</w:t>
            </w:r>
          </w:p>
        </w:tc>
        <w:tc>
          <w:tcPr>
            <w:tcW w:w="270" w:type="dxa"/>
          </w:tcPr>
          <w:p w14:paraId="23629D2B"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0A681EC1"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1,032,484</w:t>
            </w:r>
          </w:p>
        </w:tc>
        <w:tc>
          <w:tcPr>
            <w:tcW w:w="270" w:type="dxa"/>
          </w:tcPr>
          <w:p w14:paraId="0687F0D4" w14:textId="77777777"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7B2B6A92" w:rsidR="00520DDF" w:rsidRPr="002961B6" w:rsidRDefault="00520DDF" w:rsidP="0052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1,013,683</w:t>
            </w:r>
          </w:p>
        </w:tc>
      </w:tr>
      <w:bookmarkEnd w:id="1"/>
    </w:tbl>
    <w:p w14:paraId="66FF87CD" w14:textId="77777777" w:rsidR="00FE76AE" w:rsidRDefault="00FE76AE"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0BB2D770"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115FA23" w14:textId="77777777" w:rsidR="00A6049F" w:rsidRPr="00F7243E" w:rsidRDefault="00A6049F"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4" w:type="dxa"/>
        <w:tblInd w:w="426" w:type="dxa"/>
        <w:tblLayout w:type="fixed"/>
        <w:tblLook w:val="0000" w:firstRow="0" w:lastRow="0" w:firstColumn="0" w:lastColumn="0" w:noHBand="0" w:noVBand="0"/>
      </w:tblPr>
      <w:tblGrid>
        <w:gridCol w:w="4614"/>
        <w:gridCol w:w="360"/>
        <w:gridCol w:w="1890"/>
        <w:gridCol w:w="270"/>
        <w:gridCol w:w="1800"/>
      </w:tblGrid>
      <w:tr w:rsidR="00885771" w:rsidRPr="002961B6" w14:paraId="0BC42BD8" w14:textId="77777777" w:rsidTr="00532E32">
        <w:tc>
          <w:tcPr>
            <w:tcW w:w="4614" w:type="dxa"/>
          </w:tcPr>
          <w:p w14:paraId="6329D918" w14:textId="77777777" w:rsidR="00885771" w:rsidRPr="002961B6" w:rsidRDefault="00885771" w:rsidP="00DD63B2">
            <w:pPr>
              <w:tabs>
                <w:tab w:val="left" w:pos="540"/>
              </w:tabs>
              <w:spacing w:line="240" w:lineRule="auto"/>
              <w:ind w:right="-108"/>
              <w:rPr>
                <w:rFonts w:ascii="Browallia New" w:hAnsi="Browallia New" w:cs="Browallia New"/>
                <w:sz w:val="28"/>
                <w:szCs w:val="28"/>
              </w:rPr>
            </w:pPr>
          </w:p>
        </w:tc>
        <w:tc>
          <w:tcPr>
            <w:tcW w:w="4320" w:type="dxa"/>
            <w:gridSpan w:val="4"/>
          </w:tcPr>
          <w:p w14:paraId="577A5964" w14:textId="77777777" w:rsidR="00885771" w:rsidRPr="002961B6" w:rsidRDefault="0088577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E332D2" w:rsidRPr="002961B6" w14:paraId="67672BDD" w14:textId="77777777" w:rsidTr="00A97A80">
        <w:tc>
          <w:tcPr>
            <w:tcW w:w="4614" w:type="dxa"/>
          </w:tcPr>
          <w:p w14:paraId="7FD2C12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5347E9A7" w14:textId="77777777" w:rsidR="00E332D2" w:rsidRPr="002961B6" w:rsidRDefault="00E332D2" w:rsidP="00DD63B2">
            <w:pPr>
              <w:tabs>
                <w:tab w:val="left" w:pos="540"/>
              </w:tabs>
              <w:spacing w:line="240" w:lineRule="auto"/>
              <w:ind w:right="109"/>
              <w:jc w:val="center"/>
              <w:rPr>
                <w:rFonts w:ascii="Browallia New" w:hAnsi="Browallia New" w:cs="Browallia New"/>
                <w:sz w:val="28"/>
                <w:szCs w:val="28"/>
              </w:rPr>
            </w:pPr>
          </w:p>
        </w:tc>
        <w:tc>
          <w:tcPr>
            <w:tcW w:w="3960" w:type="dxa"/>
            <w:gridSpan w:val="3"/>
            <w:tcBorders>
              <w:bottom w:val="single" w:sz="4" w:space="0" w:color="auto"/>
            </w:tcBorders>
          </w:tcPr>
          <w:p w14:paraId="08DB7D6B" w14:textId="77777777" w:rsidR="00E332D2" w:rsidRPr="002961B6" w:rsidRDefault="00CA032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งบการเงินรวมและ</w:t>
            </w:r>
            <w:r w:rsidR="00E332D2" w:rsidRPr="002961B6">
              <w:rPr>
                <w:rFonts w:ascii="Browallia New" w:hAnsi="Browallia New" w:cs="Browallia New"/>
                <w:sz w:val="28"/>
                <w:szCs w:val="28"/>
                <w:cs/>
              </w:rPr>
              <w:t>งบการเงินเฉพาะของบริษัท</w:t>
            </w:r>
          </w:p>
        </w:tc>
      </w:tr>
      <w:tr w:rsidR="006B09A5" w:rsidRPr="002961B6" w14:paraId="3A884B73" w14:textId="77777777" w:rsidTr="00532E32">
        <w:tc>
          <w:tcPr>
            <w:tcW w:w="4614" w:type="dxa"/>
          </w:tcPr>
          <w:p w14:paraId="7C0AADC0" w14:textId="77777777" w:rsidR="006B09A5" w:rsidRPr="002961B6" w:rsidRDefault="006B09A5" w:rsidP="006B09A5">
            <w:pPr>
              <w:tabs>
                <w:tab w:val="left" w:pos="540"/>
              </w:tabs>
              <w:spacing w:line="240" w:lineRule="auto"/>
              <w:ind w:right="-108"/>
              <w:rPr>
                <w:rFonts w:ascii="Browallia New" w:hAnsi="Browallia New" w:cs="Browallia New"/>
                <w:sz w:val="28"/>
                <w:szCs w:val="28"/>
              </w:rPr>
            </w:pPr>
          </w:p>
        </w:tc>
        <w:tc>
          <w:tcPr>
            <w:tcW w:w="360" w:type="dxa"/>
            <w:vAlign w:val="bottom"/>
          </w:tcPr>
          <w:p w14:paraId="40B8913E"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890" w:type="dxa"/>
            <w:tcBorders>
              <w:top w:val="single" w:sz="4" w:space="0" w:color="auto"/>
              <w:bottom w:val="single" w:sz="4" w:space="0" w:color="auto"/>
            </w:tcBorders>
            <w:vAlign w:val="bottom"/>
          </w:tcPr>
          <w:p w14:paraId="03A8BFFC" w14:textId="7B1AC389"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70" w:type="dxa"/>
            <w:tcBorders>
              <w:top w:val="single" w:sz="4" w:space="0" w:color="auto"/>
            </w:tcBorders>
            <w:vAlign w:val="bottom"/>
          </w:tcPr>
          <w:p w14:paraId="7BD9CC75" w14:textId="77777777"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6D85A142" w14:textId="54E344F8" w:rsidR="006B09A5" w:rsidRPr="002961B6" w:rsidRDefault="006B09A5" w:rsidP="006B09A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E332D2" w:rsidRPr="002961B6" w14:paraId="202DC59E" w14:textId="77777777" w:rsidTr="00532E32">
        <w:tc>
          <w:tcPr>
            <w:tcW w:w="4614" w:type="dxa"/>
          </w:tcPr>
          <w:p w14:paraId="19C358F7"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7638BB91"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90" w:type="dxa"/>
            <w:tcBorders>
              <w:top w:val="single" w:sz="4" w:space="0" w:color="auto"/>
            </w:tcBorders>
          </w:tcPr>
          <w:p w14:paraId="7980A095"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c>
          <w:tcPr>
            <w:tcW w:w="270" w:type="dxa"/>
          </w:tcPr>
          <w:p w14:paraId="569D7E85"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00" w:type="dxa"/>
            <w:tcBorders>
              <w:top w:val="single" w:sz="4" w:space="0" w:color="auto"/>
            </w:tcBorders>
          </w:tcPr>
          <w:p w14:paraId="730BA109"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r>
      <w:tr w:rsidR="00FB1592" w:rsidRPr="002961B6" w14:paraId="4AFBED32" w14:textId="77777777" w:rsidTr="00532E32">
        <w:tc>
          <w:tcPr>
            <w:tcW w:w="4614" w:type="dxa"/>
          </w:tcPr>
          <w:p w14:paraId="1702EEE1" w14:textId="77777777" w:rsidR="00FB1592" w:rsidRPr="002961B6" w:rsidRDefault="00FB1592" w:rsidP="00FB1592">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ยอดคงเหลือ ณ วันที่ </w:t>
            </w:r>
            <w:r w:rsidRPr="002961B6">
              <w:rPr>
                <w:rFonts w:ascii="Browallia New" w:hAnsi="Browallia New" w:cs="Browallia New"/>
                <w:sz w:val="28"/>
                <w:szCs w:val="28"/>
                <w:lang w:val="en-GB"/>
              </w:rPr>
              <w:t xml:space="preserve">1 </w:t>
            </w:r>
            <w:r w:rsidRPr="002961B6">
              <w:rPr>
                <w:rFonts w:ascii="Browallia New" w:hAnsi="Browallia New" w:cs="Browallia New"/>
                <w:sz w:val="28"/>
                <w:szCs w:val="28"/>
                <w:cs/>
                <w:lang w:val="en-GB"/>
              </w:rPr>
              <w:t xml:space="preserve">มกราคม </w:t>
            </w:r>
          </w:p>
        </w:tc>
        <w:tc>
          <w:tcPr>
            <w:tcW w:w="360" w:type="dxa"/>
          </w:tcPr>
          <w:p w14:paraId="6692F538" w14:textId="77777777" w:rsidR="00FB1592" w:rsidRPr="002961B6" w:rsidRDefault="00FB1592" w:rsidP="00FB1592">
            <w:pPr>
              <w:tabs>
                <w:tab w:val="clear" w:pos="907"/>
                <w:tab w:val="left" w:pos="540"/>
              </w:tabs>
              <w:spacing w:line="240" w:lineRule="auto"/>
              <w:jc w:val="right"/>
              <w:rPr>
                <w:rFonts w:ascii="Browallia New" w:hAnsi="Browallia New" w:cs="Browallia New"/>
                <w:sz w:val="28"/>
                <w:szCs w:val="28"/>
              </w:rPr>
            </w:pPr>
          </w:p>
        </w:tc>
        <w:tc>
          <w:tcPr>
            <w:tcW w:w="1890" w:type="dxa"/>
          </w:tcPr>
          <w:p w14:paraId="2ED64A20" w14:textId="1132F69B"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Pr="00A34B03">
              <w:rPr>
                <w:rFonts w:ascii="Browallia New" w:hAnsi="Browallia New" w:cs="Browallia New" w:hint="cs"/>
                <w:sz w:val="28"/>
                <w:szCs w:val="28"/>
                <w:cs/>
              </w:rPr>
              <w:t>286</w:t>
            </w:r>
            <w:r>
              <w:rPr>
                <w:rFonts w:ascii="Browallia New" w:hAnsi="Browallia New" w:cs="Browallia New" w:hint="cs"/>
                <w:sz w:val="28"/>
                <w:szCs w:val="28"/>
                <w:cs/>
                <w:lang w:val="en-GB"/>
              </w:rPr>
              <w:t>)</w:t>
            </w:r>
          </w:p>
        </w:tc>
        <w:tc>
          <w:tcPr>
            <w:tcW w:w="270" w:type="dxa"/>
          </w:tcPr>
          <w:p w14:paraId="6DE66CDD" w14:textId="77777777" w:rsidR="00FB1592" w:rsidRPr="002961B6" w:rsidRDefault="00FB1592" w:rsidP="00FB1592">
            <w:pPr>
              <w:tabs>
                <w:tab w:val="left" w:pos="1158"/>
              </w:tabs>
              <w:spacing w:line="240" w:lineRule="auto"/>
              <w:jc w:val="right"/>
              <w:rPr>
                <w:rFonts w:ascii="Browallia New" w:hAnsi="Browallia New" w:cs="Browallia New"/>
                <w:sz w:val="28"/>
                <w:szCs w:val="28"/>
                <w:cs/>
              </w:rPr>
            </w:pPr>
          </w:p>
        </w:tc>
        <w:tc>
          <w:tcPr>
            <w:tcW w:w="1800" w:type="dxa"/>
          </w:tcPr>
          <w:p w14:paraId="3BEB3FD0" w14:textId="7DE24205"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(3,316)</w:t>
            </w:r>
          </w:p>
        </w:tc>
      </w:tr>
      <w:tr w:rsidR="00FB1592" w:rsidRPr="002961B6" w14:paraId="41F37431" w14:textId="77777777" w:rsidTr="00532E32">
        <w:tc>
          <w:tcPr>
            <w:tcW w:w="4614" w:type="dxa"/>
          </w:tcPr>
          <w:p w14:paraId="3DC780D0" w14:textId="2BB09BB0" w:rsidR="00FB1592" w:rsidRPr="002961B6" w:rsidRDefault="00FB1592" w:rsidP="00FB1592">
            <w:pPr>
              <w:spacing w:line="240" w:lineRule="auto"/>
              <w:jc w:val="thaiDistribute"/>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w:t>
            </w:r>
            <w:r w:rsidRPr="002961B6">
              <w:rPr>
                <w:rFonts w:ascii="Browallia New" w:hAnsi="Browallia New" w:cs="Browallia New"/>
                <w:sz w:val="28"/>
                <w:szCs w:val="28"/>
                <w:cs/>
              </w:rPr>
              <w:t>เพิ่ม</w:t>
            </w:r>
            <w:r>
              <w:rPr>
                <w:rFonts w:ascii="Browallia New" w:hAnsi="Browallia New" w:cs="Browallia New" w:hint="cs"/>
                <w:sz w:val="28"/>
                <w:szCs w:val="28"/>
                <w:cs/>
              </w:rPr>
              <w:t>ขึ้น</w:t>
            </w:r>
          </w:p>
        </w:tc>
        <w:tc>
          <w:tcPr>
            <w:tcW w:w="360" w:type="dxa"/>
          </w:tcPr>
          <w:p w14:paraId="29A589C0" w14:textId="77777777" w:rsidR="00FB1592" w:rsidRPr="002961B6" w:rsidRDefault="00FB1592" w:rsidP="00FB1592">
            <w:pPr>
              <w:tabs>
                <w:tab w:val="clear" w:pos="907"/>
                <w:tab w:val="left" w:pos="540"/>
              </w:tabs>
              <w:spacing w:line="240" w:lineRule="auto"/>
              <w:jc w:val="right"/>
              <w:rPr>
                <w:rFonts w:ascii="Browallia New" w:hAnsi="Browallia New" w:cs="Browallia New"/>
                <w:sz w:val="28"/>
                <w:szCs w:val="28"/>
              </w:rPr>
            </w:pPr>
          </w:p>
        </w:tc>
        <w:tc>
          <w:tcPr>
            <w:tcW w:w="1890" w:type="dxa"/>
          </w:tcPr>
          <w:p w14:paraId="4EA24A97" w14:textId="30FCE047"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(25</w:t>
            </w:r>
            <w:r>
              <w:rPr>
                <w:rFonts w:ascii="Browallia New" w:hAnsi="Browallia New" w:cs="Browallia New"/>
                <w:sz w:val="28"/>
                <w:szCs w:val="28"/>
              </w:rPr>
              <w:t>,656)</w:t>
            </w:r>
          </w:p>
        </w:tc>
        <w:tc>
          <w:tcPr>
            <w:tcW w:w="270" w:type="dxa"/>
          </w:tcPr>
          <w:p w14:paraId="43145367" w14:textId="77777777" w:rsidR="00FB1592" w:rsidRPr="002961B6" w:rsidRDefault="00FB1592" w:rsidP="00FB1592">
            <w:pPr>
              <w:tabs>
                <w:tab w:val="left" w:pos="1158"/>
              </w:tabs>
              <w:spacing w:line="240" w:lineRule="auto"/>
              <w:jc w:val="right"/>
              <w:rPr>
                <w:rFonts w:ascii="Browallia New" w:hAnsi="Browallia New" w:cs="Browallia New"/>
                <w:sz w:val="28"/>
                <w:szCs w:val="28"/>
                <w:cs/>
              </w:rPr>
            </w:pPr>
          </w:p>
        </w:tc>
        <w:tc>
          <w:tcPr>
            <w:tcW w:w="1800" w:type="dxa"/>
          </w:tcPr>
          <w:p w14:paraId="7DD07A5E" w14:textId="6C0BA590"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(5,061)</w:t>
            </w:r>
          </w:p>
        </w:tc>
      </w:tr>
      <w:tr w:rsidR="00FB1592" w:rsidRPr="002961B6" w14:paraId="7DA17E1A" w14:textId="77777777" w:rsidTr="00532E32">
        <w:tc>
          <w:tcPr>
            <w:tcW w:w="4614" w:type="dxa"/>
          </w:tcPr>
          <w:p w14:paraId="33BD4202" w14:textId="4B210D41" w:rsidR="00FB1592" w:rsidRPr="002961B6" w:rsidRDefault="00FB1592" w:rsidP="00FB1592">
            <w:pPr>
              <w:spacing w:line="240" w:lineRule="auto"/>
              <w:jc w:val="thaiDistribute"/>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กลับรายการ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w:t>
            </w:r>
          </w:p>
        </w:tc>
        <w:tc>
          <w:tcPr>
            <w:tcW w:w="360" w:type="dxa"/>
          </w:tcPr>
          <w:p w14:paraId="7E9A2821" w14:textId="77777777" w:rsidR="00FB1592" w:rsidRPr="002961B6" w:rsidRDefault="00FB1592" w:rsidP="00FB1592">
            <w:pPr>
              <w:tabs>
                <w:tab w:val="clear" w:pos="907"/>
                <w:tab w:val="left" w:pos="540"/>
              </w:tabs>
              <w:spacing w:line="240" w:lineRule="auto"/>
              <w:jc w:val="right"/>
              <w:rPr>
                <w:rFonts w:ascii="Browallia New" w:hAnsi="Browallia New" w:cs="Browallia New"/>
                <w:sz w:val="28"/>
                <w:szCs w:val="28"/>
              </w:rPr>
            </w:pPr>
          </w:p>
        </w:tc>
        <w:tc>
          <w:tcPr>
            <w:tcW w:w="1890" w:type="dxa"/>
            <w:tcBorders>
              <w:bottom w:val="single" w:sz="4" w:space="0" w:color="auto"/>
            </w:tcBorders>
          </w:tcPr>
          <w:p w14:paraId="7B027F48" w14:textId="7AFAB6C0"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7,978</w:t>
            </w:r>
          </w:p>
        </w:tc>
        <w:tc>
          <w:tcPr>
            <w:tcW w:w="270" w:type="dxa"/>
          </w:tcPr>
          <w:p w14:paraId="29D9F2C1" w14:textId="77777777" w:rsidR="00FB1592" w:rsidRPr="002961B6" w:rsidRDefault="00FB1592" w:rsidP="00FB1592">
            <w:pPr>
              <w:tabs>
                <w:tab w:val="left" w:pos="1158"/>
              </w:tabs>
              <w:spacing w:line="240" w:lineRule="auto"/>
              <w:jc w:val="right"/>
              <w:rPr>
                <w:rFonts w:ascii="Browallia New" w:hAnsi="Browallia New" w:cs="Browallia New"/>
                <w:sz w:val="28"/>
                <w:szCs w:val="28"/>
                <w:cs/>
              </w:rPr>
            </w:pPr>
          </w:p>
        </w:tc>
        <w:tc>
          <w:tcPr>
            <w:tcW w:w="1800" w:type="dxa"/>
            <w:tcBorders>
              <w:bottom w:val="single" w:sz="4" w:space="0" w:color="auto"/>
            </w:tcBorders>
          </w:tcPr>
          <w:p w14:paraId="2942AADC" w14:textId="15DB66F2"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8,091</w:t>
            </w:r>
          </w:p>
        </w:tc>
      </w:tr>
      <w:tr w:rsidR="00FB1592" w:rsidRPr="002961B6" w14:paraId="752BD104" w14:textId="77777777" w:rsidTr="00532E32">
        <w:tc>
          <w:tcPr>
            <w:tcW w:w="4614" w:type="dxa"/>
          </w:tcPr>
          <w:p w14:paraId="376FB6E3" w14:textId="77777777" w:rsidR="00FB1592" w:rsidRPr="002961B6" w:rsidRDefault="00FB1592" w:rsidP="00FB1592">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ธันวาคม </w:t>
            </w:r>
          </w:p>
        </w:tc>
        <w:tc>
          <w:tcPr>
            <w:tcW w:w="360" w:type="dxa"/>
          </w:tcPr>
          <w:p w14:paraId="53C7FDA7" w14:textId="77777777" w:rsidR="00FB1592" w:rsidRPr="002961B6" w:rsidRDefault="00FB1592" w:rsidP="00FB1592">
            <w:pPr>
              <w:tabs>
                <w:tab w:val="clear" w:pos="907"/>
                <w:tab w:val="left" w:pos="540"/>
              </w:tabs>
              <w:spacing w:line="240" w:lineRule="auto"/>
              <w:jc w:val="right"/>
              <w:rPr>
                <w:rFonts w:ascii="Browallia New" w:hAnsi="Browallia New" w:cs="Browallia New"/>
                <w:sz w:val="28"/>
                <w:szCs w:val="28"/>
              </w:rPr>
            </w:pPr>
          </w:p>
        </w:tc>
        <w:tc>
          <w:tcPr>
            <w:tcW w:w="1890" w:type="dxa"/>
            <w:tcBorders>
              <w:top w:val="single" w:sz="4" w:space="0" w:color="auto"/>
              <w:bottom w:val="single" w:sz="12" w:space="0" w:color="auto"/>
            </w:tcBorders>
          </w:tcPr>
          <w:p w14:paraId="3A5ACBAE" w14:textId="5297EDA3"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(17,964)</w:t>
            </w:r>
          </w:p>
        </w:tc>
        <w:tc>
          <w:tcPr>
            <w:tcW w:w="270" w:type="dxa"/>
          </w:tcPr>
          <w:p w14:paraId="4844AE26" w14:textId="77777777" w:rsidR="00FB1592" w:rsidRPr="002961B6" w:rsidRDefault="00FB1592" w:rsidP="00FB1592">
            <w:pPr>
              <w:tabs>
                <w:tab w:val="left" w:pos="1158"/>
              </w:tabs>
              <w:spacing w:line="240" w:lineRule="auto"/>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0DD9BCC7" w14:textId="1D091F78" w:rsidR="00FB1592" w:rsidRPr="002961B6" w:rsidRDefault="00FB1592" w:rsidP="00FB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(286)</w:t>
            </w:r>
          </w:p>
        </w:tc>
      </w:tr>
    </w:tbl>
    <w:p w14:paraId="068C3806" w14:textId="390B7C6D" w:rsidR="00502E9E" w:rsidRDefault="0050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bookmarkStart w:id="2" w:name="_Hlk506411181"/>
    </w:p>
    <w:p w14:paraId="371BD336" w14:textId="21BDB9C3" w:rsidR="00201DAB" w:rsidRPr="002961B6" w:rsidRDefault="00201DAB" w:rsidP="00201DAB">
      <w:pPr>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2"/>
    <w:p w14:paraId="6C73EF57" w14:textId="77777777" w:rsidR="00885771" w:rsidRPr="009A23D3" w:rsidRDefault="00885771" w:rsidP="00DD63B2">
      <w:pPr>
        <w:spacing w:line="240" w:lineRule="auto"/>
        <w:ind w:left="426"/>
        <w:jc w:val="thaiDistribute"/>
        <w:rPr>
          <w:rFonts w:ascii="Browallia New" w:hAnsi="Browallia New" w:cs="Browallia New"/>
          <w:sz w:val="28"/>
          <w:szCs w:val="28"/>
          <w:lang w:val="en-GB"/>
        </w:rPr>
      </w:pPr>
    </w:p>
    <w:tbl>
      <w:tblPr>
        <w:tblW w:w="8943" w:type="dxa"/>
        <w:tblInd w:w="426" w:type="dxa"/>
        <w:tblLayout w:type="fixed"/>
        <w:tblCellMar>
          <w:left w:w="0" w:type="dxa"/>
          <w:right w:w="0" w:type="dxa"/>
        </w:tblCellMar>
        <w:tblLook w:val="0000" w:firstRow="0" w:lastRow="0" w:firstColumn="0" w:lastColumn="0" w:noHBand="0" w:noVBand="0"/>
      </w:tblPr>
      <w:tblGrid>
        <w:gridCol w:w="3827"/>
        <w:gridCol w:w="1057"/>
        <w:gridCol w:w="180"/>
        <w:gridCol w:w="1179"/>
        <w:gridCol w:w="180"/>
        <w:gridCol w:w="1134"/>
        <w:gridCol w:w="216"/>
        <w:gridCol w:w="1170"/>
      </w:tblGrid>
      <w:tr w:rsidR="00885771" w:rsidRPr="002961B6" w14:paraId="16564A30" w14:textId="77777777" w:rsidTr="003E5324">
        <w:trPr>
          <w:cantSplit/>
        </w:trPr>
        <w:tc>
          <w:tcPr>
            <w:tcW w:w="3827"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057"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3E5324">
        <w:trPr>
          <w:cantSplit/>
        </w:trPr>
        <w:tc>
          <w:tcPr>
            <w:tcW w:w="3827"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16"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6B09A5" w:rsidRPr="002961B6" w14:paraId="6F28363C" w14:textId="77777777" w:rsidTr="003E5324">
        <w:trPr>
          <w:cantSplit/>
        </w:trPr>
        <w:tc>
          <w:tcPr>
            <w:tcW w:w="3827" w:type="dxa"/>
          </w:tcPr>
          <w:p w14:paraId="638472D2" w14:textId="77777777" w:rsidR="006B09A5" w:rsidRPr="002961B6" w:rsidRDefault="006B09A5" w:rsidP="006B09A5">
            <w:pPr>
              <w:spacing w:line="240" w:lineRule="auto"/>
              <w:jc w:val="center"/>
              <w:rPr>
                <w:rFonts w:ascii="Browallia New" w:hAnsi="Browallia New" w:cs="Browallia New"/>
                <w:sz w:val="28"/>
                <w:szCs w:val="28"/>
              </w:rPr>
            </w:pPr>
          </w:p>
        </w:tc>
        <w:tc>
          <w:tcPr>
            <w:tcW w:w="1057" w:type="dxa"/>
            <w:tcBorders>
              <w:bottom w:val="single" w:sz="4" w:space="0" w:color="auto"/>
            </w:tcBorders>
            <w:vAlign w:val="bottom"/>
          </w:tcPr>
          <w:p w14:paraId="6B35C4AB" w14:textId="7FBE92D2"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180" w:type="dxa"/>
            <w:vAlign w:val="bottom"/>
          </w:tcPr>
          <w:p w14:paraId="08C6C0EC" w14:textId="77777777" w:rsidR="006B09A5" w:rsidRPr="002961B6" w:rsidRDefault="006B09A5" w:rsidP="006B09A5">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bottom"/>
          </w:tcPr>
          <w:p w14:paraId="4BE3C752" w14:textId="01C6BED6"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c>
          <w:tcPr>
            <w:tcW w:w="180" w:type="dxa"/>
            <w:vAlign w:val="center"/>
          </w:tcPr>
          <w:p w14:paraId="7C62675B" w14:textId="77777777" w:rsidR="006B09A5" w:rsidRPr="002961B6" w:rsidRDefault="006B09A5" w:rsidP="006B09A5">
            <w:pPr>
              <w:tabs>
                <w:tab w:val="clear" w:pos="907"/>
                <w:tab w:val="left" w:pos="360"/>
              </w:tabs>
              <w:spacing w:line="240" w:lineRule="auto"/>
              <w:ind w:left="-108" w:right="-108"/>
              <w:jc w:val="center"/>
              <w:rPr>
                <w:rFonts w:ascii="Browallia New" w:hAnsi="Browallia New" w:cs="Browallia New"/>
                <w:sz w:val="28"/>
                <w:szCs w:val="28"/>
                <w:lang w:val="en-GB"/>
              </w:rPr>
            </w:pPr>
          </w:p>
        </w:tc>
        <w:tc>
          <w:tcPr>
            <w:tcW w:w="1134" w:type="dxa"/>
            <w:tcBorders>
              <w:bottom w:val="single" w:sz="4" w:space="0" w:color="auto"/>
            </w:tcBorders>
            <w:vAlign w:val="bottom"/>
          </w:tcPr>
          <w:p w14:paraId="662414B4" w14:textId="0B1DF445"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4</w:t>
            </w:r>
          </w:p>
        </w:tc>
        <w:tc>
          <w:tcPr>
            <w:tcW w:w="216" w:type="dxa"/>
            <w:vAlign w:val="bottom"/>
          </w:tcPr>
          <w:p w14:paraId="113B26F8" w14:textId="77777777" w:rsidR="006B09A5" w:rsidRPr="002961B6" w:rsidRDefault="006B09A5" w:rsidP="006B09A5">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bottom"/>
          </w:tcPr>
          <w:p w14:paraId="2552A8F3" w14:textId="40C1C663" w:rsidR="006B09A5" w:rsidRPr="002961B6" w:rsidRDefault="006B09A5" w:rsidP="006B09A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3</w:t>
            </w:r>
          </w:p>
        </w:tc>
      </w:tr>
      <w:tr w:rsidR="00885771" w:rsidRPr="002961B6" w14:paraId="5EAC7169" w14:textId="77777777" w:rsidTr="003E5324">
        <w:trPr>
          <w:cantSplit/>
        </w:trPr>
        <w:tc>
          <w:tcPr>
            <w:tcW w:w="3827"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057"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34"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16"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6B09A5" w:rsidRPr="002961B6" w14:paraId="099D15BC" w14:textId="77777777" w:rsidTr="003E5324">
        <w:trPr>
          <w:cantSplit/>
          <w:trHeight w:val="193"/>
        </w:trPr>
        <w:tc>
          <w:tcPr>
            <w:tcW w:w="3827" w:type="dxa"/>
            <w:vAlign w:val="bottom"/>
          </w:tcPr>
          <w:p w14:paraId="1887B006" w14:textId="77777777" w:rsidR="006B09A5" w:rsidRPr="002961B6" w:rsidRDefault="006B09A5" w:rsidP="006B09A5">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057" w:type="dxa"/>
          </w:tcPr>
          <w:p w14:paraId="287898B8" w14:textId="5D9156A8" w:rsidR="006B09A5" w:rsidRPr="00CF2AD6" w:rsidRDefault="00823361"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5,354,03</w:t>
            </w:r>
            <w:r w:rsidR="00AB03E5">
              <w:rPr>
                <w:rFonts w:ascii="Browallia New" w:hAnsi="Browallia New" w:cs="Browallia New"/>
                <w:sz w:val="28"/>
                <w:szCs w:val="28"/>
              </w:rPr>
              <w:t>5</w:t>
            </w:r>
          </w:p>
        </w:tc>
        <w:tc>
          <w:tcPr>
            <w:tcW w:w="180" w:type="dxa"/>
          </w:tcPr>
          <w:p w14:paraId="358789B6"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2BBACDCE" w14:textId="14B7E369"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4,868,690</w:t>
            </w:r>
          </w:p>
        </w:tc>
        <w:tc>
          <w:tcPr>
            <w:tcW w:w="180" w:type="dxa"/>
            <w:vAlign w:val="bottom"/>
          </w:tcPr>
          <w:p w14:paraId="387624A3"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7686206" w14:textId="23542D09" w:rsidR="006B09A5" w:rsidRPr="002961B6" w:rsidRDefault="00521D0A"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5,386,039</w:t>
            </w:r>
          </w:p>
        </w:tc>
        <w:tc>
          <w:tcPr>
            <w:tcW w:w="216" w:type="dxa"/>
          </w:tcPr>
          <w:p w14:paraId="6A854DBA"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703D8B3" w14:textId="28A8727B"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4,872,600</w:t>
            </w:r>
          </w:p>
        </w:tc>
      </w:tr>
      <w:tr w:rsidR="006B09A5" w:rsidRPr="002961B6" w14:paraId="12F8A46A" w14:textId="77777777" w:rsidTr="003E5324">
        <w:trPr>
          <w:cantSplit/>
          <w:trHeight w:val="227"/>
        </w:trPr>
        <w:tc>
          <w:tcPr>
            <w:tcW w:w="3827" w:type="dxa"/>
            <w:vAlign w:val="bottom"/>
          </w:tcPr>
          <w:p w14:paraId="6A578471" w14:textId="706AC2A5" w:rsidR="006B09A5" w:rsidRPr="002961B6" w:rsidRDefault="006B09A5" w:rsidP="006B09A5">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w:t>
            </w:r>
            <w:r>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มูลค่าสุทธิที่จะได้รับ</w:t>
            </w:r>
          </w:p>
        </w:tc>
        <w:tc>
          <w:tcPr>
            <w:tcW w:w="1057" w:type="dxa"/>
          </w:tcPr>
          <w:p w14:paraId="5F4D7E2A"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1E193B9F" w:rsidR="00823361" w:rsidRPr="00CF2AD6" w:rsidRDefault="00823361"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25,656</w:t>
            </w:r>
          </w:p>
        </w:tc>
        <w:tc>
          <w:tcPr>
            <w:tcW w:w="180" w:type="dxa"/>
          </w:tcPr>
          <w:p w14:paraId="7BCF1AF9"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6D9BF3BB"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12E23CCE"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5,061</w:t>
            </w:r>
          </w:p>
        </w:tc>
        <w:tc>
          <w:tcPr>
            <w:tcW w:w="180" w:type="dxa"/>
            <w:vAlign w:val="bottom"/>
          </w:tcPr>
          <w:p w14:paraId="771D5380"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7B2B18BE"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754476B7" w:rsidR="00521D0A" w:rsidRPr="002961B6" w:rsidRDefault="00521D0A"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25,656</w:t>
            </w:r>
          </w:p>
        </w:tc>
        <w:tc>
          <w:tcPr>
            <w:tcW w:w="216" w:type="dxa"/>
          </w:tcPr>
          <w:p w14:paraId="531CAD0A"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613CB033"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7040745C"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5,061</w:t>
            </w:r>
          </w:p>
        </w:tc>
      </w:tr>
      <w:tr w:rsidR="006B09A5" w:rsidRPr="002961B6" w14:paraId="68BBBFD2" w14:textId="77777777" w:rsidTr="003E5324">
        <w:trPr>
          <w:cantSplit/>
          <w:trHeight w:val="227"/>
        </w:trPr>
        <w:tc>
          <w:tcPr>
            <w:tcW w:w="3827" w:type="dxa"/>
            <w:vAlign w:val="bottom"/>
          </w:tcPr>
          <w:p w14:paraId="67C82B8E" w14:textId="08A36A54" w:rsidR="006B09A5" w:rsidRPr="002961B6" w:rsidRDefault="006B09A5" w:rsidP="006B09A5">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Pr>
                <w:rFonts w:ascii="Browallia New" w:hAnsi="Browallia New" w:cs="Browallia New" w:hint="cs"/>
                <w:sz w:val="28"/>
                <w:szCs w:val="28"/>
                <w:cs/>
                <w:lang w:val="en-GB"/>
              </w:rPr>
              <w:t>ค่าเผื่อ</w:t>
            </w:r>
            <w:r>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สูงกว่ามูลค่าสุทธิที่จะได้รับ</w:t>
            </w:r>
          </w:p>
        </w:tc>
        <w:tc>
          <w:tcPr>
            <w:tcW w:w="1057" w:type="dxa"/>
            <w:tcBorders>
              <w:bottom w:val="single" w:sz="4" w:space="0" w:color="auto"/>
            </w:tcBorders>
          </w:tcPr>
          <w:p w14:paraId="2B616CB8"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6BA377AA" w:rsidR="00823361" w:rsidRPr="00CF2AD6" w:rsidRDefault="00823361"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(7,978)</w:t>
            </w:r>
          </w:p>
        </w:tc>
        <w:tc>
          <w:tcPr>
            <w:tcW w:w="180" w:type="dxa"/>
          </w:tcPr>
          <w:p w14:paraId="6DD981C7"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bottom w:val="single" w:sz="4" w:space="0" w:color="auto"/>
            </w:tcBorders>
          </w:tcPr>
          <w:p w14:paraId="0C4365A8"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109FA810"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(8,091)</w:t>
            </w:r>
          </w:p>
        </w:tc>
        <w:tc>
          <w:tcPr>
            <w:tcW w:w="180" w:type="dxa"/>
            <w:vAlign w:val="bottom"/>
          </w:tcPr>
          <w:p w14:paraId="291BA51A"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bottom w:val="single" w:sz="4" w:space="0" w:color="auto"/>
            </w:tcBorders>
          </w:tcPr>
          <w:p w14:paraId="21440752"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14BC0BDF" w:rsidR="00521D0A" w:rsidRPr="002961B6" w:rsidRDefault="00521D0A"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w:t>
            </w:r>
            <w:r w:rsidR="008F0DF3">
              <w:rPr>
                <w:rFonts w:ascii="Browallia New" w:hAnsi="Browallia New" w:cs="Browallia New"/>
                <w:sz w:val="28"/>
                <w:szCs w:val="28"/>
              </w:rPr>
              <w:t>7,978)</w:t>
            </w:r>
          </w:p>
        </w:tc>
        <w:tc>
          <w:tcPr>
            <w:tcW w:w="216" w:type="dxa"/>
          </w:tcPr>
          <w:p w14:paraId="0BA43AB6"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73BCD379" w14:textId="77777777" w:rsidR="006B09A5"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2E09B215"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(8,091)</w:t>
            </w:r>
          </w:p>
        </w:tc>
      </w:tr>
      <w:tr w:rsidR="006B09A5" w:rsidRPr="002961B6" w14:paraId="5C827B86" w14:textId="77777777" w:rsidTr="003E5324">
        <w:trPr>
          <w:cantSplit/>
          <w:trHeight w:val="227"/>
        </w:trPr>
        <w:tc>
          <w:tcPr>
            <w:tcW w:w="3827" w:type="dxa"/>
            <w:vAlign w:val="bottom"/>
          </w:tcPr>
          <w:p w14:paraId="05BAD1E8" w14:textId="77777777" w:rsidR="006B09A5" w:rsidRPr="002961B6" w:rsidRDefault="006B09A5" w:rsidP="006B09A5">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057" w:type="dxa"/>
            <w:tcBorders>
              <w:top w:val="single" w:sz="4" w:space="0" w:color="auto"/>
              <w:bottom w:val="single" w:sz="12" w:space="0" w:color="auto"/>
            </w:tcBorders>
          </w:tcPr>
          <w:p w14:paraId="6B1352FF" w14:textId="050F58E3" w:rsidR="006B09A5" w:rsidRPr="00CF2AD6" w:rsidRDefault="00823361"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5,371,71</w:t>
            </w:r>
            <w:r w:rsidR="00AB03E5">
              <w:rPr>
                <w:rFonts w:ascii="Browallia New" w:hAnsi="Browallia New" w:cs="Browallia New"/>
                <w:sz w:val="28"/>
                <w:szCs w:val="28"/>
              </w:rPr>
              <w:t>3</w:t>
            </w:r>
          </w:p>
        </w:tc>
        <w:tc>
          <w:tcPr>
            <w:tcW w:w="180" w:type="dxa"/>
          </w:tcPr>
          <w:p w14:paraId="5F63F6CC"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57FF32F8"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7148E1">
              <w:rPr>
                <w:rFonts w:ascii="Browallia New" w:hAnsi="Browallia New" w:cs="Browallia New"/>
                <w:sz w:val="28"/>
                <w:szCs w:val="28"/>
              </w:rPr>
              <w:t>4,8</w:t>
            </w:r>
            <w:r>
              <w:rPr>
                <w:rFonts w:ascii="Browallia New" w:hAnsi="Browallia New" w:cs="Browallia New"/>
                <w:sz w:val="28"/>
                <w:szCs w:val="28"/>
              </w:rPr>
              <w:t>65</w:t>
            </w:r>
            <w:r w:rsidRPr="007148E1">
              <w:rPr>
                <w:rFonts w:ascii="Browallia New" w:hAnsi="Browallia New" w:cs="Browallia New"/>
                <w:sz w:val="28"/>
                <w:szCs w:val="28"/>
              </w:rPr>
              <w:t>,6</w:t>
            </w:r>
            <w:r>
              <w:rPr>
                <w:rFonts w:ascii="Browallia New" w:hAnsi="Browallia New" w:cs="Browallia New"/>
                <w:sz w:val="28"/>
                <w:szCs w:val="28"/>
              </w:rPr>
              <w:t>6</w:t>
            </w:r>
            <w:r w:rsidRPr="007148E1">
              <w:rPr>
                <w:rFonts w:ascii="Browallia New" w:hAnsi="Browallia New" w:cs="Browallia New"/>
                <w:sz w:val="28"/>
                <w:szCs w:val="28"/>
              </w:rPr>
              <w:t>0</w:t>
            </w:r>
          </w:p>
        </w:tc>
        <w:tc>
          <w:tcPr>
            <w:tcW w:w="180" w:type="dxa"/>
            <w:vAlign w:val="bottom"/>
          </w:tcPr>
          <w:p w14:paraId="2A886335"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D52A685" w14:textId="7528BED4" w:rsidR="006B09A5" w:rsidRPr="002961B6" w:rsidRDefault="008F0DF3"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5,403,717</w:t>
            </w:r>
          </w:p>
        </w:tc>
        <w:tc>
          <w:tcPr>
            <w:tcW w:w="216" w:type="dxa"/>
          </w:tcPr>
          <w:p w14:paraId="76CB13FB" w14:textId="77777777"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7CA71F4" w14:textId="4501A379" w:rsidR="006B09A5" w:rsidRPr="002961B6" w:rsidRDefault="006B09A5" w:rsidP="006B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477CAB">
              <w:rPr>
                <w:rFonts w:ascii="Browallia New" w:hAnsi="Browallia New" w:cs="Browallia New"/>
                <w:sz w:val="28"/>
                <w:szCs w:val="28"/>
              </w:rPr>
              <w:t>4,869,570</w:t>
            </w:r>
          </w:p>
        </w:tc>
      </w:tr>
    </w:tbl>
    <w:p w14:paraId="7705CC9D" w14:textId="2EE629D5" w:rsidR="00885771" w:rsidRPr="00081067" w:rsidRDefault="00885771" w:rsidP="0008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u w:val="single"/>
          <w:lang w:val="en-GB" w:eastAsia="th-TH"/>
        </w:rPr>
      </w:pPr>
    </w:p>
    <w:p w14:paraId="09426257" w14:textId="77777777" w:rsidR="004A4C09" w:rsidRPr="00081067" w:rsidRDefault="004A4C09" w:rsidP="0008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u w:val="single"/>
          <w:lang w:val="en-GB" w:eastAsia="th-TH"/>
        </w:rPr>
      </w:pPr>
    </w:p>
    <w:p w14:paraId="618153D6" w14:textId="77777777" w:rsidR="00440285" w:rsidRPr="009A23D3" w:rsidRDefault="00440285"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9A23D3">
        <w:rPr>
          <w:rFonts w:ascii="Browallia New" w:hAnsi="Browallia New" w:cs="Browallia New"/>
          <w:b/>
          <w:bCs/>
          <w:color w:val="auto"/>
          <w:sz w:val="28"/>
          <w:szCs w:val="28"/>
          <w:cs/>
        </w:rPr>
        <w:t>เงินฝากธนาคารที่มีข้อจำกัดในการใช้</w:t>
      </w:r>
    </w:p>
    <w:p w14:paraId="397A2F0E" w14:textId="77777777" w:rsidR="00440285" w:rsidRPr="004116DC"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F6BFEA9" w14:textId="43D6C577" w:rsidR="00440285" w:rsidRDefault="00440285" w:rsidP="00440285">
      <w:pPr>
        <w:pStyle w:val="BodyText"/>
        <w:spacing w:after="0" w:line="240" w:lineRule="auto"/>
        <w:ind w:left="426"/>
        <w:jc w:val="thaiDistribute"/>
        <w:rPr>
          <w:rFonts w:ascii="Browallia New" w:hAnsi="Browallia New" w:cs="Browallia New"/>
          <w:sz w:val="28"/>
          <w:szCs w:val="28"/>
        </w:rPr>
      </w:pPr>
      <w:r w:rsidRPr="002961B6">
        <w:rPr>
          <w:rFonts w:ascii="Browallia New" w:hAnsi="Browallia New" w:cs="Browallia New"/>
          <w:spacing w:val="-4"/>
          <w:sz w:val="28"/>
          <w:szCs w:val="28"/>
          <w:cs/>
        </w:rPr>
        <w:t xml:space="preserve">ณ วันที่ </w:t>
      </w:r>
      <w:r w:rsidRPr="002961B6">
        <w:rPr>
          <w:rFonts w:ascii="Browallia New" w:hAnsi="Browallia New" w:cs="Browallia New"/>
          <w:spacing w:val="-4"/>
          <w:sz w:val="28"/>
          <w:szCs w:val="28"/>
          <w:lang w:val="en-GB"/>
        </w:rPr>
        <w:t>31</w:t>
      </w:r>
      <w:r w:rsidRPr="002961B6">
        <w:rPr>
          <w:rFonts w:ascii="Browallia New" w:hAnsi="Browallia New" w:cs="Browallia New"/>
          <w:spacing w:val="-4"/>
          <w:sz w:val="28"/>
          <w:szCs w:val="28"/>
          <w:cs/>
        </w:rPr>
        <w:t xml:space="preserve"> ธันวาคม </w:t>
      </w:r>
      <w:r w:rsidRPr="002961B6">
        <w:rPr>
          <w:rFonts w:ascii="Browallia New" w:hAnsi="Browallia New" w:cs="Browallia New"/>
          <w:spacing w:val="-4"/>
          <w:sz w:val="28"/>
          <w:szCs w:val="28"/>
        </w:rPr>
        <w:t>25</w:t>
      </w:r>
      <w:r w:rsidR="00A21993">
        <w:rPr>
          <w:rFonts w:ascii="Browallia New" w:hAnsi="Browallia New" w:cs="Browallia New"/>
          <w:spacing w:val="-4"/>
          <w:sz w:val="28"/>
          <w:szCs w:val="28"/>
        </w:rPr>
        <w:t>6</w:t>
      </w:r>
      <w:r w:rsidR="000F7ED2">
        <w:rPr>
          <w:rFonts w:ascii="Browallia New" w:hAnsi="Browallia New" w:cs="Browallia New"/>
          <w:spacing w:val="-4"/>
          <w:sz w:val="28"/>
          <w:szCs w:val="28"/>
        </w:rPr>
        <w:t>4</w:t>
      </w:r>
      <w:r w:rsidRPr="002961B6">
        <w:rPr>
          <w:rFonts w:ascii="Browallia New" w:hAnsi="Browallia New" w:cs="Browallia New"/>
          <w:spacing w:val="-4"/>
          <w:sz w:val="28"/>
          <w:szCs w:val="28"/>
          <w:cs/>
        </w:rPr>
        <w:t xml:space="preserve"> และ </w:t>
      </w:r>
      <w:r w:rsidRPr="002961B6">
        <w:rPr>
          <w:rFonts w:ascii="Browallia New" w:hAnsi="Browallia New" w:cs="Browallia New"/>
          <w:spacing w:val="-4"/>
          <w:sz w:val="28"/>
          <w:szCs w:val="28"/>
          <w:lang w:val="en-GB"/>
        </w:rPr>
        <w:t>25</w:t>
      </w:r>
      <w:r w:rsidR="00786533">
        <w:rPr>
          <w:rFonts w:ascii="Browallia New" w:hAnsi="Browallia New" w:cs="Browallia New"/>
          <w:spacing w:val="-4"/>
          <w:sz w:val="28"/>
          <w:szCs w:val="28"/>
          <w:lang w:val="en-GB"/>
        </w:rPr>
        <w:t>6</w:t>
      </w:r>
      <w:r w:rsidR="000F7ED2">
        <w:rPr>
          <w:rFonts w:ascii="Browallia New" w:hAnsi="Browallia New" w:cs="Browallia New"/>
          <w:spacing w:val="-4"/>
          <w:sz w:val="28"/>
          <w:szCs w:val="28"/>
          <w:lang w:val="en-GB"/>
        </w:rPr>
        <w:t>3</w:t>
      </w:r>
      <w:r w:rsidRPr="002961B6">
        <w:rPr>
          <w:rFonts w:ascii="Browallia New" w:hAnsi="Browallia New" w:cs="Browallia New"/>
          <w:spacing w:val="-4"/>
          <w:sz w:val="28"/>
          <w:szCs w:val="28"/>
          <w:cs/>
        </w:rPr>
        <w:t xml:space="preserve"> </w:t>
      </w:r>
      <w:r w:rsidR="00705CD5" w:rsidRPr="0087665F">
        <w:rPr>
          <w:rFonts w:ascii="Browallia New" w:hAnsi="Browallia New" w:cs="Browallia New"/>
          <w:sz w:val="28"/>
          <w:szCs w:val="28"/>
          <w:cs/>
        </w:rPr>
        <w:t>บริษัทมีเงินฝากออมทรัพย์และ</w:t>
      </w:r>
      <w:r w:rsidRPr="002961B6">
        <w:rPr>
          <w:rFonts w:ascii="Browallia New" w:hAnsi="Browallia New" w:cs="Browallia New"/>
          <w:spacing w:val="-4"/>
          <w:sz w:val="28"/>
          <w:szCs w:val="28"/>
          <w:cs/>
        </w:rPr>
        <w:t xml:space="preserve">เงินฝากประจำอายุ </w:t>
      </w:r>
      <w:r w:rsidRPr="002961B6">
        <w:rPr>
          <w:rFonts w:ascii="Browallia New" w:hAnsi="Browallia New" w:cs="Browallia New"/>
          <w:spacing w:val="-4"/>
          <w:sz w:val="28"/>
          <w:szCs w:val="28"/>
          <w:lang w:val="en-GB"/>
        </w:rPr>
        <w:t>12</w:t>
      </w:r>
      <w:r w:rsidRPr="002961B6">
        <w:rPr>
          <w:rFonts w:ascii="Browallia New" w:hAnsi="Browallia New" w:cs="Browallia New"/>
          <w:spacing w:val="-4"/>
          <w:sz w:val="28"/>
          <w:szCs w:val="28"/>
          <w:cs/>
        </w:rPr>
        <w:t xml:space="preserve"> เดือน </w:t>
      </w:r>
      <w:r w:rsidR="007630AD">
        <w:rPr>
          <w:rFonts w:ascii="Browallia New" w:hAnsi="Browallia New" w:cs="Browallia New" w:hint="cs"/>
          <w:spacing w:val="-4"/>
          <w:sz w:val="28"/>
          <w:szCs w:val="28"/>
          <w:cs/>
        </w:rPr>
        <w:t>ซึ่ง</w:t>
      </w:r>
      <w:r w:rsidRPr="002961B6">
        <w:rPr>
          <w:rFonts w:ascii="Browallia New" w:hAnsi="Browallia New" w:cs="Browallia New"/>
          <w:spacing w:val="-4"/>
          <w:sz w:val="28"/>
          <w:szCs w:val="28"/>
          <w:cs/>
        </w:rPr>
        <w:t>มีอัตราดอกเบี้ยร้อยละ</w:t>
      </w:r>
      <w:r w:rsidR="00A21993">
        <w:rPr>
          <w:rFonts w:ascii="Browallia New" w:hAnsi="Browallia New" w:cs="Browallia New"/>
          <w:spacing w:val="-4"/>
          <w:sz w:val="28"/>
          <w:szCs w:val="28"/>
        </w:rPr>
        <w:t xml:space="preserve"> </w:t>
      </w:r>
      <w:r w:rsidR="00A21993" w:rsidRPr="002961B6">
        <w:rPr>
          <w:rFonts w:ascii="Browallia New" w:hAnsi="Browallia New" w:cs="Browallia New"/>
          <w:spacing w:val="-4"/>
          <w:sz w:val="28"/>
          <w:szCs w:val="28"/>
        </w:rPr>
        <w:t>0.65 – 1.05</w:t>
      </w:r>
      <w:r w:rsidR="00A21993" w:rsidRPr="002961B6">
        <w:rPr>
          <w:rFonts w:ascii="Browallia New" w:hAnsi="Browallia New" w:cs="Browallia New"/>
          <w:spacing w:val="2"/>
          <w:sz w:val="28"/>
          <w:szCs w:val="28"/>
        </w:rPr>
        <w:t xml:space="preserve"> </w:t>
      </w:r>
      <w:r w:rsidR="00E2442A" w:rsidRPr="002961B6">
        <w:rPr>
          <w:rFonts w:ascii="Browallia New" w:hAnsi="Browallia New" w:cs="Browallia New"/>
          <w:spacing w:val="2"/>
          <w:sz w:val="28"/>
          <w:szCs w:val="28"/>
          <w:cs/>
        </w:rPr>
        <w:t>ต่อปี</w:t>
      </w:r>
      <w:r w:rsidR="007630AD">
        <w:rPr>
          <w:rFonts w:ascii="Browallia New" w:hAnsi="Browallia New" w:cs="Browallia New" w:hint="cs"/>
          <w:spacing w:val="2"/>
          <w:sz w:val="28"/>
          <w:szCs w:val="28"/>
          <w:cs/>
        </w:rPr>
        <w:t>ที่ติดภาระ</w:t>
      </w:r>
      <w:r w:rsidRPr="002961B6">
        <w:rPr>
          <w:rFonts w:ascii="Browallia New" w:hAnsi="Browallia New" w:cs="Browallia New"/>
          <w:spacing w:val="2"/>
          <w:sz w:val="28"/>
          <w:szCs w:val="28"/>
          <w:cs/>
        </w:rPr>
        <w:t>ค้ำประกัน</w:t>
      </w:r>
      <w:r w:rsidR="007630AD">
        <w:rPr>
          <w:rFonts w:ascii="Browallia New" w:hAnsi="Browallia New" w:cs="Browallia New" w:hint="cs"/>
          <w:spacing w:val="2"/>
          <w:sz w:val="28"/>
          <w:szCs w:val="28"/>
          <w:cs/>
        </w:rPr>
        <w:t>การใช้</w:t>
      </w:r>
      <w:r w:rsidRPr="002961B6">
        <w:rPr>
          <w:rFonts w:ascii="Browallia New" w:hAnsi="Browallia New" w:cs="Browallia New" w:hint="cs"/>
          <w:spacing w:val="2"/>
          <w:sz w:val="28"/>
          <w:szCs w:val="28"/>
          <w:cs/>
        </w:rPr>
        <w:t>ไฟฟ้าและ</w:t>
      </w:r>
      <w:r w:rsidR="004E0DE4" w:rsidRPr="0087665F">
        <w:rPr>
          <w:rFonts w:ascii="Browallia New" w:hAnsi="Browallia New" w:cs="Browallia New"/>
          <w:sz w:val="28"/>
          <w:szCs w:val="28"/>
          <w:cs/>
        </w:rPr>
        <w:t>วงเงินสินเชื่อระยะสั้นจากสถาบันการเงิน</w:t>
      </w:r>
    </w:p>
    <w:p w14:paraId="7BE47A95" w14:textId="073F928E" w:rsidR="00350C25" w:rsidRPr="00B81574" w:rsidRDefault="00350C25" w:rsidP="00440285">
      <w:pPr>
        <w:pStyle w:val="BodyText"/>
        <w:spacing w:after="0" w:line="240" w:lineRule="auto"/>
        <w:ind w:left="426"/>
        <w:jc w:val="thaiDistribute"/>
        <w:rPr>
          <w:rFonts w:ascii="Browallia New" w:hAnsi="Browallia New" w:cs="Browallia New"/>
          <w:sz w:val="20"/>
          <w:szCs w:val="20"/>
        </w:rPr>
      </w:pPr>
    </w:p>
    <w:p w14:paraId="1919818C" w14:textId="6523CA43" w:rsidR="00931F2A" w:rsidRPr="009A23D3"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9A23D3">
        <w:rPr>
          <w:rFonts w:ascii="Browallia New" w:hAnsi="Browallia New" w:cs="Browallia New"/>
          <w:b/>
          <w:bCs/>
          <w:sz w:val="28"/>
          <w:szCs w:val="28"/>
          <w:cs/>
          <w:lang w:val="en-GB"/>
        </w:rPr>
        <w:t xml:space="preserve">เงินลงทุนในบริษัทย่อย </w:t>
      </w:r>
      <w:r w:rsidR="00915E52" w:rsidRPr="009A23D3">
        <w:rPr>
          <w:rFonts w:ascii="Browallia New" w:hAnsi="Browallia New" w:cs="Browallia New"/>
          <w:b/>
          <w:bCs/>
          <w:sz w:val="28"/>
          <w:szCs w:val="28"/>
          <w:lang w:val="en-GB"/>
        </w:rPr>
        <w:t xml:space="preserve">– </w:t>
      </w:r>
      <w:r w:rsidR="00915E52" w:rsidRPr="009A23D3">
        <w:rPr>
          <w:rFonts w:ascii="Browallia New" w:hAnsi="Browallia New" w:cs="Browallia New"/>
          <w:b/>
          <w:bCs/>
          <w:sz w:val="28"/>
          <w:szCs w:val="28"/>
          <w:cs/>
          <w:lang w:val="en-GB"/>
        </w:rPr>
        <w:t>สุทธิ</w:t>
      </w:r>
    </w:p>
    <w:p w14:paraId="028B93F5" w14:textId="77777777" w:rsidR="00D77441" w:rsidRPr="009A23D3"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proofErr w:type="gramStart"/>
            <w:r w:rsidRPr="002961B6">
              <w:rPr>
                <w:rFonts w:ascii="Browallia New" w:hAnsi="Browallia New" w:cs="Browallia New"/>
                <w:sz w:val="22"/>
                <w:szCs w:val="22"/>
                <w:cs/>
              </w:rPr>
              <w:t>หน่วย :</w:t>
            </w:r>
            <w:proofErr w:type="gramEnd"/>
            <w:r w:rsidRPr="002961B6">
              <w:rPr>
                <w:rFonts w:ascii="Browallia New" w:hAnsi="Browallia New" w:cs="Browallia New"/>
                <w:sz w:val="22"/>
                <w:szCs w:val="22"/>
                <w:cs/>
              </w:rPr>
              <w:t xml:space="preserve">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B1850" w:rsidRPr="002961B6" w14:paraId="6CA65D70" w14:textId="77777777" w:rsidTr="009C0A30">
        <w:trPr>
          <w:cantSplit/>
        </w:trPr>
        <w:tc>
          <w:tcPr>
            <w:tcW w:w="2126" w:type="dxa"/>
          </w:tcPr>
          <w:p w14:paraId="23282EB4"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4F2EFA7D"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4</w:t>
            </w:r>
          </w:p>
        </w:tc>
        <w:tc>
          <w:tcPr>
            <w:tcW w:w="1700" w:type="dxa"/>
            <w:gridSpan w:val="2"/>
          </w:tcPr>
          <w:p w14:paraId="58C730C2" w14:textId="04F6E160"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3</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8B1850" w:rsidRPr="002961B6" w14:paraId="40C97C6E" w14:textId="77777777" w:rsidTr="009C0A30">
        <w:trPr>
          <w:cantSplit/>
        </w:trPr>
        <w:tc>
          <w:tcPr>
            <w:tcW w:w="2126" w:type="dxa"/>
          </w:tcPr>
          <w:p w14:paraId="6D569C19"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1D687E3F" w:rsidR="008B1850" w:rsidRPr="002961B6" w:rsidRDefault="008B1850" w:rsidP="008B1850">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4</w:t>
            </w:r>
          </w:p>
        </w:tc>
        <w:tc>
          <w:tcPr>
            <w:tcW w:w="832" w:type="dxa"/>
          </w:tcPr>
          <w:p w14:paraId="18D956AF" w14:textId="7AEA93CE"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3</w:t>
            </w:r>
          </w:p>
        </w:tc>
        <w:tc>
          <w:tcPr>
            <w:tcW w:w="814" w:type="dxa"/>
          </w:tcPr>
          <w:p w14:paraId="64DF2DF8" w14:textId="4BA3F86E"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4</w:t>
            </w:r>
          </w:p>
        </w:tc>
        <w:tc>
          <w:tcPr>
            <w:tcW w:w="850" w:type="dxa"/>
          </w:tcPr>
          <w:p w14:paraId="60F37E59" w14:textId="4894EB2A"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3</w:t>
            </w:r>
          </w:p>
        </w:tc>
        <w:tc>
          <w:tcPr>
            <w:tcW w:w="906" w:type="dxa"/>
          </w:tcPr>
          <w:p w14:paraId="784314D0"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6845F5" w:rsidRPr="002961B6" w14:paraId="09609BAF" w14:textId="77777777" w:rsidTr="00286211">
        <w:trPr>
          <w:cantSplit/>
        </w:trPr>
        <w:tc>
          <w:tcPr>
            <w:tcW w:w="2126" w:type="dxa"/>
          </w:tcPr>
          <w:p w14:paraId="0C8521AD" w14:textId="77777777" w:rsidR="006845F5" w:rsidRPr="002961B6" w:rsidRDefault="006845F5" w:rsidP="006845F5">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บริษัท นีสเทิร์นสตีล จำกัด</w:t>
            </w:r>
          </w:p>
        </w:tc>
        <w:tc>
          <w:tcPr>
            <w:tcW w:w="850" w:type="dxa"/>
          </w:tcPr>
          <w:p w14:paraId="6A69A4D0" w14:textId="4E22D66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tcPr>
          <w:p w14:paraId="71E4BDE4" w14:textId="01F9FC81"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50672D0C"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rPr>
            </w:pPr>
            <w:r>
              <w:rPr>
                <w:rFonts w:ascii="Browallia New" w:hAnsi="Browallia New" w:cs="Browallia New"/>
                <w:sz w:val="22"/>
                <w:szCs w:val="22"/>
              </w:rPr>
              <w:t>99.99</w:t>
            </w:r>
          </w:p>
        </w:tc>
        <w:tc>
          <w:tcPr>
            <w:tcW w:w="850" w:type="dxa"/>
          </w:tcPr>
          <w:p w14:paraId="465E7A93"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01C533F9"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vAlign w:val="bottom"/>
          </w:tcPr>
          <w:p w14:paraId="2850FB40" w14:textId="4811B0C1"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tcPr>
          <w:p w14:paraId="45C39EE4" w14:textId="16859911"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0" w:type="dxa"/>
            <w:vAlign w:val="bottom"/>
          </w:tcPr>
          <w:p w14:paraId="7CB36618" w14:textId="49B1DA45"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6CAF1771" w14:textId="77777777" w:rsidTr="009C0A30">
        <w:trPr>
          <w:cantSplit/>
        </w:trPr>
        <w:tc>
          <w:tcPr>
            <w:tcW w:w="2126" w:type="dxa"/>
          </w:tcPr>
          <w:p w14:paraId="5A4150E1" w14:textId="77777777" w:rsidR="006845F5" w:rsidRPr="002961B6" w:rsidRDefault="006845F5" w:rsidP="006845F5">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เมกก้า ทรานส์แอนด์โลจิส จำกัด</w:t>
            </w:r>
          </w:p>
        </w:tc>
        <w:tc>
          <w:tcPr>
            <w:tcW w:w="850" w:type="dxa"/>
          </w:tcPr>
          <w:p w14:paraId="080C10B4" w14:textId="77777777" w:rsidR="006845F5"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3FDFFEC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tcPr>
          <w:p w14:paraId="6E5890F7" w14:textId="77777777"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7D5CECA7" w14:textId="77777777" w:rsidR="006845F5"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0E15838F"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0157F19A"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056795C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22243B2B"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vAlign w:val="bottom"/>
          </w:tcPr>
          <w:p w14:paraId="116CD5B9" w14:textId="1E4DD973"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0" w:type="dxa"/>
            <w:vAlign w:val="bottom"/>
          </w:tcPr>
          <w:p w14:paraId="174FD51A" w14:textId="5A1EEB44"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6ADABBBF" w14:textId="77777777" w:rsidTr="005F1CB4">
        <w:trPr>
          <w:cantSplit/>
          <w:trHeight w:val="472"/>
        </w:trPr>
        <w:tc>
          <w:tcPr>
            <w:tcW w:w="2126" w:type="dxa"/>
          </w:tcPr>
          <w:p w14:paraId="14233174" w14:textId="77777777" w:rsidR="006845F5" w:rsidRPr="002961B6" w:rsidRDefault="006845F5" w:rsidP="006845F5">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1B0A5D2"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540BCBD5" w14:textId="77777777" w:rsidR="006845F5"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639797D9"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71EA91BE" w:rsidR="006845F5" w:rsidRPr="002961B6" w:rsidRDefault="006845F5" w:rsidP="006845F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5CC92623" w:rsidR="006845F5" w:rsidRPr="000D378A" w:rsidRDefault="006845F5" w:rsidP="006845F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vAlign w:val="bottom"/>
          </w:tcPr>
          <w:p w14:paraId="472A6DE1" w14:textId="2B9BD411" w:rsidR="006845F5" w:rsidRPr="002961B6" w:rsidRDefault="006845F5" w:rsidP="006845F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0" w:type="dxa"/>
            <w:vAlign w:val="bottom"/>
          </w:tcPr>
          <w:p w14:paraId="41C62DE0" w14:textId="4C4E224D" w:rsidR="006845F5" w:rsidRPr="002961B6" w:rsidRDefault="006845F5" w:rsidP="006845F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2A2D850A" w14:textId="77777777" w:rsidTr="00286211">
        <w:trPr>
          <w:cantSplit/>
        </w:trPr>
        <w:tc>
          <w:tcPr>
            <w:tcW w:w="2126" w:type="dxa"/>
          </w:tcPr>
          <w:p w14:paraId="3CA8F88B" w14:textId="22943530" w:rsidR="006845F5" w:rsidRPr="002961B6" w:rsidRDefault="006845F5" w:rsidP="006845F5">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4EE626AA" w:rsidR="006845F5" w:rsidRPr="002961B6" w:rsidRDefault="006845F5" w:rsidP="006845F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vAlign w:val="bottom"/>
          </w:tcPr>
          <w:p w14:paraId="65B443BF" w14:textId="5A240F00" w:rsidR="006845F5" w:rsidRPr="002961B6" w:rsidRDefault="006845F5" w:rsidP="006845F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tcPr>
          <w:p w14:paraId="4F97EF52" w14:textId="14234800" w:rsidR="006845F5" w:rsidRPr="005F1CB4" w:rsidRDefault="006845F5" w:rsidP="006845F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Pr>
                <w:rFonts w:ascii="Browallia New" w:hAnsi="Browallia New" w:cs="Browallia New"/>
                <w:sz w:val="22"/>
                <w:szCs w:val="22"/>
              </w:rPr>
              <w:t>216,770</w:t>
            </w:r>
          </w:p>
        </w:tc>
        <w:tc>
          <w:tcPr>
            <w:tcW w:w="850" w:type="dxa"/>
            <w:vAlign w:val="bottom"/>
          </w:tcPr>
          <w:p w14:paraId="12C4FD13" w14:textId="0871A322" w:rsidR="006845F5" w:rsidRPr="002961B6" w:rsidRDefault="006845F5" w:rsidP="006845F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bl>
    <w:p w14:paraId="786642A3" w14:textId="76DF102B" w:rsidR="00186BC7" w:rsidRDefault="00186BC7"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BF76C14" w14:textId="77777777" w:rsidR="00AE1601" w:rsidRPr="006A7C9F"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6A7C9F">
        <w:rPr>
          <w:rFonts w:ascii="Browallia New" w:hAnsi="Browallia New" w:cs="Browallia New"/>
          <w:b/>
          <w:bCs/>
          <w:sz w:val="28"/>
          <w:szCs w:val="28"/>
          <w:cs/>
        </w:rPr>
        <w:t xml:space="preserve">ที่ดิน </w:t>
      </w:r>
      <w:r w:rsidRPr="006A7C9F">
        <w:rPr>
          <w:rFonts w:ascii="Browallia New" w:hAnsi="Browallia New" w:cs="Browallia New"/>
          <w:b/>
          <w:bCs/>
          <w:sz w:val="28"/>
          <w:szCs w:val="28"/>
          <w:cs/>
          <w:lang w:val="en-GB"/>
        </w:rPr>
        <w:t>อาคาร</w:t>
      </w:r>
      <w:r w:rsidRPr="006A7C9F">
        <w:rPr>
          <w:rFonts w:ascii="Browallia New" w:hAnsi="Browallia New" w:cs="Browallia New"/>
          <w:b/>
          <w:bCs/>
          <w:sz w:val="28"/>
          <w:szCs w:val="28"/>
        </w:rPr>
        <w:t xml:space="preserve"> </w:t>
      </w:r>
      <w:r w:rsidRPr="006A7C9F">
        <w:rPr>
          <w:rFonts w:ascii="Browallia New" w:hAnsi="Browallia New" w:cs="Browallia New"/>
          <w:b/>
          <w:bCs/>
          <w:sz w:val="28"/>
          <w:szCs w:val="28"/>
          <w:cs/>
        </w:rPr>
        <w:t>และอุปกรณ์</w:t>
      </w:r>
      <w:r w:rsidRPr="006A7C9F">
        <w:rPr>
          <w:rFonts w:ascii="Browallia New" w:hAnsi="Browallia New" w:cs="Browallia New"/>
          <w:b/>
          <w:bCs/>
          <w:sz w:val="28"/>
          <w:szCs w:val="28"/>
          <w:lang w:val="en-GB"/>
        </w:rPr>
        <w:t xml:space="preserve"> </w:t>
      </w:r>
      <w:r w:rsidRPr="006A7C9F">
        <w:rPr>
          <w:rFonts w:ascii="Browallia New" w:hAnsi="Browallia New" w:cs="Browallia New"/>
          <w:b/>
          <w:bCs/>
          <w:sz w:val="28"/>
          <w:szCs w:val="28"/>
          <w:cs/>
          <w:lang w:val="en-GB"/>
        </w:rPr>
        <w:t>- สุทธิ</w:t>
      </w:r>
      <w:r w:rsidRPr="006A7C9F">
        <w:rPr>
          <w:rFonts w:ascii="Browallia New" w:hAnsi="Browallia New" w:cs="Browallia New"/>
          <w:b/>
          <w:bCs/>
          <w:sz w:val="28"/>
          <w:szCs w:val="28"/>
        </w:rPr>
        <w:t xml:space="preserve"> </w:t>
      </w:r>
    </w:p>
    <w:p w14:paraId="308981A4" w14:textId="77777777" w:rsidR="008C305D" w:rsidRPr="001A72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77777777" w:rsidR="00804066" w:rsidRPr="002961B6" w:rsidRDefault="00804066"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19743D" w:rsidRPr="002961B6" w14:paraId="133F9342" w14:textId="77777777" w:rsidTr="000159EC">
        <w:trPr>
          <w:cantSplit/>
        </w:trPr>
        <w:tc>
          <w:tcPr>
            <w:tcW w:w="2250" w:type="dxa"/>
          </w:tcPr>
          <w:p w14:paraId="046A686A" w14:textId="47F40912" w:rsidR="0019743D" w:rsidRPr="002961B6" w:rsidRDefault="0019743D" w:rsidP="0019743D">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01346E3F" w14:textId="11160A6D"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sidRPr="001B5A74">
              <w:rPr>
                <w:rFonts w:ascii="Browallia New" w:hAnsi="Browallia New" w:cs="Browallia New"/>
                <w:sz w:val="21"/>
                <w:szCs w:val="21"/>
                <w:lang w:val="en-GB"/>
              </w:rPr>
              <w:t>183,85</w:t>
            </w:r>
            <w:r>
              <w:rPr>
                <w:rFonts w:ascii="Browallia New" w:hAnsi="Browallia New" w:cs="Browallia New"/>
                <w:sz w:val="21"/>
                <w:szCs w:val="21"/>
                <w:lang w:val="en-GB"/>
              </w:rPr>
              <w:t>5</w:t>
            </w:r>
          </w:p>
        </w:tc>
        <w:tc>
          <w:tcPr>
            <w:tcW w:w="911" w:type="dxa"/>
            <w:gridSpan w:val="2"/>
            <w:vAlign w:val="bottom"/>
          </w:tcPr>
          <w:p w14:paraId="53762227" w14:textId="159AC41A"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321,347</w:t>
            </w:r>
          </w:p>
        </w:tc>
        <w:tc>
          <w:tcPr>
            <w:tcW w:w="999" w:type="dxa"/>
            <w:vAlign w:val="bottom"/>
          </w:tcPr>
          <w:p w14:paraId="76092601" w14:textId="6D61DE60"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sidRPr="001B5A74">
              <w:rPr>
                <w:rFonts w:ascii="Browallia New" w:hAnsi="Browallia New" w:cs="Browallia New"/>
                <w:sz w:val="21"/>
                <w:szCs w:val="21"/>
                <w:lang w:val="en-GB"/>
              </w:rPr>
              <w:t>552,14</w:t>
            </w:r>
            <w:r>
              <w:rPr>
                <w:rFonts w:ascii="Browallia New" w:hAnsi="Browallia New" w:cs="Browallia New"/>
                <w:sz w:val="21"/>
                <w:szCs w:val="21"/>
                <w:lang w:val="en-GB"/>
              </w:rPr>
              <w:t>6</w:t>
            </w:r>
          </w:p>
        </w:tc>
        <w:tc>
          <w:tcPr>
            <w:tcW w:w="1065" w:type="dxa"/>
          </w:tcPr>
          <w:p w14:paraId="5803F8FC" w14:textId="5E9D0D46"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26,154</w:t>
            </w:r>
          </w:p>
        </w:tc>
        <w:tc>
          <w:tcPr>
            <w:tcW w:w="903" w:type="dxa"/>
            <w:vAlign w:val="bottom"/>
          </w:tcPr>
          <w:p w14:paraId="2B73C8DE" w14:textId="4A130EC5"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136,772</w:t>
            </w:r>
          </w:p>
        </w:tc>
        <w:tc>
          <w:tcPr>
            <w:tcW w:w="994" w:type="dxa"/>
            <w:vAlign w:val="bottom"/>
          </w:tcPr>
          <w:p w14:paraId="13EDC704" w14:textId="582A7B53" w:rsidR="0019743D" w:rsidRPr="00DD1E4C" w:rsidRDefault="0019743D" w:rsidP="007F7D0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243</w:t>
            </w:r>
          </w:p>
        </w:tc>
        <w:tc>
          <w:tcPr>
            <w:tcW w:w="977" w:type="dxa"/>
            <w:vAlign w:val="bottom"/>
          </w:tcPr>
          <w:p w14:paraId="23F89A2E" w14:textId="70C9FE3C" w:rsidR="0019743D" w:rsidRPr="00DD1E4C" w:rsidRDefault="0019743D" w:rsidP="0019743D">
            <w:pPr>
              <w:tabs>
                <w:tab w:val="clear" w:pos="680"/>
                <w:tab w:val="clear" w:pos="907"/>
                <w:tab w:val="left" w:pos="543"/>
              </w:tabs>
              <w:spacing w:line="240" w:lineRule="auto"/>
              <w:ind w:right="-36"/>
              <w:jc w:val="right"/>
              <w:rPr>
                <w:rFonts w:ascii="Browallia New" w:hAnsi="Browallia New" w:cs="Browallia New"/>
                <w:sz w:val="21"/>
                <w:szCs w:val="21"/>
              </w:rPr>
            </w:pPr>
            <w:r w:rsidRPr="008C6570">
              <w:rPr>
                <w:rFonts w:ascii="Browallia New" w:hAnsi="Browallia New" w:cs="Browallia New"/>
                <w:sz w:val="21"/>
                <w:szCs w:val="21"/>
                <w:lang w:val="en-GB"/>
              </w:rPr>
              <w:t>1,220,51</w:t>
            </w:r>
            <w:r>
              <w:rPr>
                <w:rFonts w:ascii="Browallia New" w:hAnsi="Browallia New" w:cs="Browallia New"/>
                <w:sz w:val="21"/>
                <w:szCs w:val="21"/>
                <w:lang w:val="en-GB"/>
              </w:rPr>
              <w:t>7</w:t>
            </w:r>
          </w:p>
        </w:tc>
      </w:tr>
      <w:tr w:rsidR="00D0786A" w:rsidRPr="002961B6" w14:paraId="0524F3A4" w14:textId="77777777" w:rsidTr="004674F8">
        <w:trPr>
          <w:cantSplit/>
        </w:trPr>
        <w:tc>
          <w:tcPr>
            <w:tcW w:w="2250" w:type="dxa"/>
            <w:shd w:val="clear" w:color="auto" w:fill="auto"/>
          </w:tcPr>
          <w:p w14:paraId="0900F577" w14:textId="77777777" w:rsidR="00D0786A" w:rsidRPr="002961B6" w:rsidRDefault="00D0786A" w:rsidP="00D0786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04D58956" w14:textId="5918258E" w:rsidR="00D0786A" w:rsidRPr="00D0786A" w:rsidRDefault="00D0786A" w:rsidP="00D0786A">
            <w:pPr>
              <w:tabs>
                <w:tab w:val="clear" w:pos="680"/>
                <w:tab w:val="clear" w:pos="907"/>
                <w:tab w:val="left" w:pos="543"/>
              </w:tabs>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4,700</w:t>
            </w:r>
          </w:p>
        </w:tc>
        <w:tc>
          <w:tcPr>
            <w:tcW w:w="911" w:type="dxa"/>
            <w:gridSpan w:val="2"/>
            <w:shd w:val="clear" w:color="auto" w:fill="auto"/>
            <w:vAlign w:val="bottom"/>
          </w:tcPr>
          <w:p w14:paraId="0F025713" w14:textId="2865FC5E" w:rsidR="00D0786A" w:rsidRPr="00D0786A" w:rsidRDefault="008422CA" w:rsidP="00D0786A">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w:t>
            </w:r>
          </w:p>
        </w:tc>
        <w:tc>
          <w:tcPr>
            <w:tcW w:w="999" w:type="dxa"/>
            <w:shd w:val="clear" w:color="auto" w:fill="auto"/>
            <w:vAlign w:val="bottom"/>
          </w:tcPr>
          <w:p w14:paraId="67D33B88" w14:textId="69C6303C" w:rsidR="00D0786A" w:rsidRPr="002961B6" w:rsidRDefault="00D0786A" w:rsidP="00D0786A">
            <w:pPr>
              <w:tabs>
                <w:tab w:val="clear" w:pos="680"/>
                <w:tab w:val="clear" w:pos="907"/>
                <w:tab w:val="left" w:pos="543"/>
              </w:tabs>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2,360</w:t>
            </w:r>
          </w:p>
        </w:tc>
        <w:tc>
          <w:tcPr>
            <w:tcW w:w="1065" w:type="dxa"/>
            <w:shd w:val="clear" w:color="auto" w:fill="auto"/>
          </w:tcPr>
          <w:p w14:paraId="2D9FC31F" w14:textId="1DAEA9B8" w:rsidR="00D0786A" w:rsidRPr="002961B6" w:rsidRDefault="00D0786A" w:rsidP="00D0786A">
            <w:pPr>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2,</w:t>
            </w:r>
            <w:r w:rsidR="00F75703">
              <w:rPr>
                <w:rFonts w:ascii="Browallia New" w:hAnsi="Browallia New" w:cs="Browallia New"/>
                <w:sz w:val="21"/>
                <w:szCs w:val="21"/>
                <w:lang w:val="en-GB"/>
              </w:rPr>
              <w:t>09</w:t>
            </w:r>
            <w:r w:rsidR="00117ABB">
              <w:rPr>
                <w:rFonts w:ascii="Browallia New" w:hAnsi="Browallia New" w:cs="Browallia New"/>
                <w:sz w:val="21"/>
                <w:szCs w:val="21"/>
                <w:lang w:val="en-GB"/>
              </w:rPr>
              <w:t>5</w:t>
            </w:r>
          </w:p>
        </w:tc>
        <w:tc>
          <w:tcPr>
            <w:tcW w:w="903" w:type="dxa"/>
            <w:shd w:val="clear" w:color="auto" w:fill="auto"/>
            <w:vAlign w:val="bottom"/>
          </w:tcPr>
          <w:p w14:paraId="650D599F" w14:textId="0A764D9B" w:rsidR="00D0786A" w:rsidRPr="00001031" w:rsidRDefault="00F75703" w:rsidP="00D0786A">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965</w:t>
            </w:r>
          </w:p>
        </w:tc>
        <w:tc>
          <w:tcPr>
            <w:tcW w:w="994" w:type="dxa"/>
            <w:shd w:val="clear" w:color="auto" w:fill="auto"/>
            <w:vAlign w:val="bottom"/>
          </w:tcPr>
          <w:p w14:paraId="4C340F0A" w14:textId="19CE8DD4" w:rsidR="00D0786A" w:rsidRPr="00171A6B" w:rsidRDefault="00F75703" w:rsidP="00D0786A">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w:t>
            </w:r>
            <w:r w:rsidR="00D0786A" w:rsidRPr="00D0786A">
              <w:rPr>
                <w:rFonts w:ascii="Browallia New" w:hAnsi="Browallia New" w:cs="Browallia New"/>
                <w:sz w:val="21"/>
                <w:szCs w:val="21"/>
                <w:lang w:val="en-GB"/>
              </w:rPr>
              <w:t>,</w:t>
            </w:r>
            <w:r w:rsidR="00C72BDB">
              <w:rPr>
                <w:rFonts w:ascii="Browallia New" w:hAnsi="Browallia New" w:cs="Browallia New"/>
                <w:sz w:val="21"/>
                <w:szCs w:val="21"/>
                <w:lang w:val="en-GB"/>
              </w:rPr>
              <w:t>81</w:t>
            </w:r>
            <w:r w:rsidR="004674F8">
              <w:rPr>
                <w:rFonts w:ascii="Browallia New" w:hAnsi="Browallia New" w:cs="Browallia New"/>
                <w:sz w:val="21"/>
                <w:szCs w:val="21"/>
                <w:lang w:val="en-GB"/>
              </w:rPr>
              <w:t>4</w:t>
            </w:r>
          </w:p>
        </w:tc>
        <w:tc>
          <w:tcPr>
            <w:tcW w:w="977" w:type="dxa"/>
            <w:shd w:val="clear" w:color="auto" w:fill="auto"/>
            <w:vAlign w:val="bottom"/>
          </w:tcPr>
          <w:p w14:paraId="0431CA27" w14:textId="6B4D7E3F" w:rsidR="00D0786A" w:rsidRPr="002961B6" w:rsidRDefault="00BD5901" w:rsidP="00D0786A">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w:t>
            </w:r>
            <w:r w:rsidR="00E033BC">
              <w:rPr>
                <w:rFonts w:ascii="Browallia New" w:hAnsi="Browallia New" w:cs="Browallia New"/>
                <w:sz w:val="21"/>
                <w:szCs w:val="21"/>
                <w:lang w:val="en-GB"/>
              </w:rPr>
              <w:t>3</w:t>
            </w:r>
            <w:r>
              <w:rPr>
                <w:rFonts w:ascii="Browallia New" w:hAnsi="Browallia New" w:cs="Browallia New"/>
                <w:sz w:val="21"/>
                <w:szCs w:val="21"/>
                <w:lang w:val="en-GB"/>
              </w:rPr>
              <w:t>,</w:t>
            </w:r>
            <w:r w:rsidR="001E2897">
              <w:rPr>
                <w:rFonts w:ascii="Browallia New" w:hAnsi="Browallia New" w:cs="Browallia New"/>
                <w:sz w:val="21"/>
                <w:szCs w:val="21"/>
                <w:lang w:val="en-GB"/>
              </w:rPr>
              <w:t>9</w:t>
            </w:r>
            <w:r w:rsidR="004674F8">
              <w:rPr>
                <w:rFonts w:ascii="Browallia New" w:hAnsi="Browallia New" w:cs="Browallia New"/>
                <w:sz w:val="21"/>
                <w:szCs w:val="21"/>
                <w:lang w:val="en-GB"/>
              </w:rPr>
              <w:t>58</w:t>
            </w:r>
          </w:p>
        </w:tc>
      </w:tr>
      <w:tr w:rsidR="00C664A9" w:rsidRPr="002961B6" w14:paraId="7CDBFC6D" w14:textId="77777777" w:rsidTr="00772E23">
        <w:trPr>
          <w:cantSplit/>
        </w:trPr>
        <w:tc>
          <w:tcPr>
            <w:tcW w:w="2250" w:type="dxa"/>
            <w:shd w:val="clear" w:color="auto" w:fill="auto"/>
          </w:tcPr>
          <w:p w14:paraId="75A39A44" w14:textId="77777777" w:rsidR="00C664A9" w:rsidRPr="002961B6" w:rsidRDefault="00C664A9" w:rsidP="00C664A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20620BAE" w14:textId="69A5E707" w:rsidR="00C664A9" w:rsidRPr="002961B6" w:rsidRDefault="00C664A9" w:rsidP="00C664A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shd w:val="clear" w:color="auto" w:fill="auto"/>
            <w:vAlign w:val="bottom"/>
          </w:tcPr>
          <w:p w14:paraId="6C66D81E" w14:textId="1C9CDD00" w:rsidR="00C664A9" w:rsidRPr="002961B6" w:rsidRDefault="00C664A9" w:rsidP="00C664A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shd w:val="clear" w:color="auto" w:fill="auto"/>
            <w:vAlign w:val="bottom"/>
          </w:tcPr>
          <w:p w14:paraId="407DE2CC" w14:textId="48D6FA3A" w:rsidR="00C664A9" w:rsidRPr="002961B6" w:rsidRDefault="00C664A9" w:rsidP="00C664A9">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shd w:val="clear" w:color="auto" w:fill="auto"/>
            <w:vAlign w:val="bottom"/>
          </w:tcPr>
          <w:p w14:paraId="3872752A" w14:textId="0A158410" w:rsidR="00C664A9" w:rsidRPr="002961B6" w:rsidRDefault="00C664A9" w:rsidP="00C664A9">
            <w:pPr>
              <w:spacing w:line="240" w:lineRule="auto"/>
              <w:ind w:right="-36"/>
              <w:jc w:val="right"/>
              <w:rPr>
                <w:rFonts w:ascii="Browallia New" w:hAnsi="Browallia New" w:cs="Browallia New"/>
                <w:sz w:val="21"/>
                <w:szCs w:val="21"/>
                <w:lang w:val="en-GB"/>
              </w:rPr>
            </w:pPr>
            <w:r w:rsidRPr="00C664A9">
              <w:rPr>
                <w:rFonts w:ascii="Browallia New" w:hAnsi="Browallia New" w:cs="Browallia New"/>
                <w:sz w:val="21"/>
                <w:szCs w:val="21"/>
                <w:lang w:val="en-GB"/>
              </w:rPr>
              <w:t>(2,46</w:t>
            </w:r>
            <w:r w:rsidR="004674F8">
              <w:rPr>
                <w:rFonts w:ascii="Browallia New" w:hAnsi="Browallia New" w:cs="Browallia New"/>
                <w:sz w:val="21"/>
                <w:szCs w:val="21"/>
                <w:lang w:val="en-GB"/>
              </w:rPr>
              <w:t>8</w:t>
            </w:r>
            <w:r w:rsidRPr="00C664A9">
              <w:rPr>
                <w:rFonts w:ascii="Browallia New" w:hAnsi="Browallia New" w:cs="Browallia New"/>
                <w:sz w:val="21"/>
                <w:szCs w:val="21"/>
                <w:lang w:val="en-GB"/>
              </w:rPr>
              <w:t>)</w:t>
            </w:r>
          </w:p>
        </w:tc>
        <w:tc>
          <w:tcPr>
            <w:tcW w:w="903" w:type="dxa"/>
            <w:shd w:val="clear" w:color="auto" w:fill="auto"/>
            <w:vAlign w:val="bottom"/>
          </w:tcPr>
          <w:p w14:paraId="1A05A9EC" w14:textId="1D9DDA74" w:rsidR="00C664A9" w:rsidRPr="00001031" w:rsidRDefault="00C664A9" w:rsidP="00C664A9">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shd w:val="clear" w:color="auto" w:fill="auto"/>
            <w:vAlign w:val="bottom"/>
          </w:tcPr>
          <w:p w14:paraId="66547828" w14:textId="4BD2655D" w:rsidR="00C664A9" w:rsidRPr="00171A6B" w:rsidRDefault="00C664A9" w:rsidP="00C664A9">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19283ED" w14:textId="74B9F78A" w:rsidR="00C664A9" w:rsidRPr="002961B6" w:rsidRDefault="00C664A9" w:rsidP="00C664A9">
            <w:pPr>
              <w:spacing w:line="240" w:lineRule="auto"/>
              <w:ind w:right="-36"/>
              <w:jc w:val="right"/>
              <w:rPr>
                <w:rFonts w:ascii="Browallia New" w:hAnsi="Browallia New" w:cs="Browallia New"/>
                <w:sz w:val="21"/>
                <w:szCs w:val="21"/>
                <w:lang w:val="en-GB"/>
              </w:rPr>
            </w:pPr>
            <w:r w:rsidRPr="00C664A9">
              <w:rPr>
                <w:rFonts w:ascii="Browallia New" w:hAnsi="Browallia New" w:cs="Browallia New"/>
                <w:sz w:val="21"/>
                <w:szCs w:val="21"/>
                <w:lang w:val="en-GB"/>
              </w:rPr>
              <w:t>(2,46</w:t>
            </w:r>
            <w:r w:rsidR="004674F8">
              <w:rPr>
                <w:rFonts w:ascii="Browallia New" w:hAnsi="Browallia New" w:cs="Browallia New"/>
                <w:sz w:val="21"/>
                <w:szCs w:val="21"/>
                <w:lang w:val="en-GB"/>
              </w:rPr>
              <w:t>8</w:t>
            </w:r>
            <w:r w:rsidRPr="00C664A9">
              <w:rPr>
                <w:rFonts w:ascii="Browallia New" w:hAnsi="Browallia New" w:cs="Browallia New"/>
                <w:sz w:val="21"/>
                <w:szCs w:val="21"/>
                <w:lang w:val="en-GB"/>
              </w:rPr>
              <w:t>)</w:t>
            </w:r>
          </w:p>
        </w:tc>
      </w:tr>
      <w:tr w:rsidR="00CD0CF0" w:rsidRPr="002961B6" w14:paraId="013EA741" w14:textId="77777777" w:rsidTr="004674F8">
        <w:trPr>
          <w:cantSplit/>
        </w:trPr>
        <w:tc>
          <w:tcPr>
            <w:tcW w:w="2250" w:type="dxa"/>
            <w:shd w:val="clear" w:color="auto" w:fill="auto"/>
          </w:tcPr>
          <w:p w14:paraId="1E6FDFEE" w14:textId="77777777" w:rsidR="00CD0CF0" w:rsidRPr="00CD0CF0" w:rsidRDefault="00CD0CF0" w:rsidP="00CD0CF0">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44EE6A87" w14:textId="4815594D" w:rsidR="00CD0CF0" w:rsidRPr="00CD0CF0" w:rsidRDefault="00CD0CF0" w:rsidP="00C72BDB">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cs/>
                <w:lang w:val="en-GB"/>
              </w:rPr>
            </w:pPr>
            <w:r w:rsidRPr="00CD0CF0">
              <w:rPr>
                <w:rFonts w:ascii="Browallia New" w:hAnsi="Browallia New" w:cs="Browallia New"/>
                <w:sz w:val="21"/>
                <w:szCs w:val="21"/>
                <w:lang w:val="en-GB"/>
              </w:rPr>
              <w:t>2,481</w:t>
            </w:r>
          </w:p>
        </w:tc>
        <w:tc>
          <w:tcPr>
            <w:tcW w:w="911" w:type="dxa"/>
            <w:gridSpan w:val="2"/>
            <w:shd w:val="clear" w:color="auto" w:fill="auto"/>
            <w:vAlign w:val="bottom"/>
          </w:tcPr>
          <w:p w14:paraId="0979984F" w14:textId="0D5642B3" w:rsidR="00CD0CF0" w:rsidRPr="00CD0CF0" w:rsidRDefault="00CD0CF0" w:rsidP="00C72BDB">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1,792</w:t>
            </w:r>
          </w:p>
        </w:tc>
        <w:tc>
          <w:tcPr>
            <w:tcW w:w="999" w:type="dxa"/>
            <w:shd w:val="clear" w:color="auto" w:fill="auto"/>
            <w:vAlign w:val="bottom"/>
          </w:tcPr>
          <w:p w14:paraId="18D4CB52" w14:textId="540F56C9" w:rsidR="00CD0CF0" w:rsidRPr="00CD0CF0" w:rsidRDefault="00CD0CF0" w:rsidP="00C72BDB">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4,414</w:t>
            </w:r>
          </w:p>
        </w:tc>
        <w:tc>
          <w:tcPr>
            <w:tcW w:w="1065" w:type="dxa"/>
            <w:shd w:val="clear" w:color="auto" w:fill="auto"/>
            <w:vAlign w:val="bottom"/>
          </w:tcPr>
          <w:p w14:paraId="3688BA3E" w14:textId="4C6C5A73" w:rsidR="00CD0CF0" w:rsidRPr="00CD0CF0" w:rsidRDefault="00CD0CF0" w:rsidP="00C72BDB">
            <w:pPr>
              <w:pBdr>
                <w:bottom w:val="single" w:sz="4" w:space="1" w:color="auto"/>
              </w:pBdr>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14</w:t>
            </w:r>
            <w:r w:rsidRPr="00CD0CF0">
              <w:rPr>
                <w:rFonts w:ascii="Browallia New" w:hAnsi="Browallia New" w:cs="Browallia New" w:hint="cs"/>
                <w:sz w:val="21"/>
                <w:szCs w:val="21"/>
                <w:cs/>
                <w:lang w:val="en-GB"/>
              </w:rPr>
              <w:t xml:space="preserve">    </w:t>
            </w:r>
            <w:r w:rsidRPr="00CD0CF0">
              <w:rPr>
                <w:rFonts w:ascii="Browallia New" w:hAnsi="Browallia New" w:cs="Browallia New"/>
                <w:sz w:val="21"/>
                <w:szCs w:val="21"/>
                <w:lang w:val="en-GB"/>
              </w:rPr>
              <w:t xml:space="preserve">   </w:t>
            </w:r>
          </w:p>
        </w:tc>
        <w:tc>
          <w:tcPr>
            <w:tcW w:w="903" w:type="dxa"/>
            <w:shd w:val="clear" w:color="auto" w:fill="auto"/>
            <w:vAlign w:val="bottom"/>
          </w:tcPr>
          <w:p w14:paraId="365DB1DE" w14:textId="4B8CF8E7" w:rsidR="00CD0CF0" w:rsidRPr="00CD0CF0" w:rsidRDefault="00CD0CF0" w:rsidP="00C72BDB">
            <w:pPr>
              <w:pBdr>
                <w:bottom w:val="single" w:sz="4" w:space="1" w:color="auto"/>
              </w:pBdr>
              <w:spacing w:line="240" w:lineRule="auto"/>
              <w:ind w:right="-36"/>
              <w:jc w:val="right"/>
              <w:rPr>
                <w:rFonts w:ascii="Browallia New" w:hAnsi="Browallia New" w:cs="Browallia New"/>
                <w:sz w:val="21"/>
                <w:szCs w:val="21"/>
                <w:cs/>
                <w:lang w:val="en-GB"/>
              </w:rPr>
            </w:pPr>
            <w:r w:rsidRPr="00CD0CF0">
              <w:rPr>
                <w:rFonts w:ascii="Browallia New" w:hAnsi="Browallia New" w:cs="Browallia New"/>
                <w:sz w:val="21"/>
                <w:szCs w:val="21"/>
                <w:lang w:val="en-GB"/>
              </w:rPr>
              <w:t>11,802</w:t>
            </w:r>
          </w:p>
        </w:tc>
        <w:tc>
          <w:tcPr>
            <w:tcW w:w="994" w:type="dxa"/>
            <w:shd w:val="clear" w:color="auto" w:fill="auto"/>
            <w:vAlign w:val="bottom"/>
          </w:tcPr>
          <w:p w14:paraId="437D6737" w14:textId="6D83BA0B" w:rsidR="00CD0CF0" w:rsidRPr="00CD0CF0" w:rsidRDefault="00CD0CF0" w:rsidP="00C72BDB">
            <w:pPr>
              <w:pBdr>
                <w:bottom w:val="single" w:sz="4" w:space="1" w:color="auto"/>
              </w:pBdr>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(20,503)</w:t>
            </w:r>
          </w:p>
        </w:tc>
        <w:tc>
          <w:tcPr>
            <w:tcW w:w="977" w:type="dxa"/>
            <w:shd w:val="clear" w:color="auto" w:fill="auto"/>
            <w:vAlign w:val="bottom"/>
          </w:tcPr>
          <w:p w14:paraId="3CED9374" w14:textId="1AF98E23" w:rsidR="00CD0CF0" w:rsidRPr="00CD0CF0" w:rsidRDefault="00CD0CF0" w:rsidP="00C72BDB">
            <w:pPr>
              <w:pBdr>
                <w:bottom w:val="single" w:sz="4" w:space="1" w:color="auto"/>
              </w:pBdr>
              <w:spacing w:line="240" w:lineRule="auto"/>
              <w:ind w:right="-36"/>
              <w:jc w:val="center"/>
              <w:rPr>
                <w:rFonts w:ascii="Browallia New" w:hAnsi="Browallia New" w:cs="Browallia New"/>
                <w:sz w:val="21"/>
                <w:szCs w:val="21"/>
                <w:cs/>
                <w:lang w:val="en-GB"/>
              </w:rPr>
            </w:pPr>
            <w:r w:rsidRPr="00CD0CF0">
              <w:rPr>
                <w:rFonts w:ascii="Browallia New" w:hAnsi="Browallia New" w:cs="Browallia New" w:hint="cs"/>
                <w:sz w:val="21"/>
                <w:szCs w:val="21"/>
                <w:cs/>
                <w:lang w:val="en-GB"/>
              </w:rPr>
              <w:t xml:space="preserve">    </w:t>
            </w:r>
            <w:r w:rsidRPr="00CD0CF0">
              <w:rPr>
                <w:rFonts w:ascii="Browallia New" w:hAnsi="Browallia New" w:cs="Browallia New"/>
                <w:sz w:val="21"/>
                <w:szCs w:val="21"/>
                <w:lang w:val="en-GB"/>
              </w:rPr>
              <w:t xml:space="preserve">   -</w:t>
            </w:r>
          </w:p>
        </w:tc>
      </w:tr>
      <w:tr w:rsidR="00423D53" w:rsidRPr="002961B6" w14:paraId="25D94FF7" w14:textId="77777777" w:rsidTr="004F3D08">
        <w:trPr>
          <w:cantSplit/>
        </w:trPr>
        <w:tc>
          <w:tcPr>
            <w:tcW w:w="2250" w:type="dxa"/>
            <w:shd w:val="clear" w:color="auto" w:fill="auto"/>
          </w:tcPr>
          <w:p w14:paraId="5BA3217C" w14:textId="1D003C7A" w:rsidR="00423D53" w:rsidRPr="002961B6" w:rsidRDefault="00423D53" w:rsidP="00423D53">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shd w:val="clear" w:color="auto" w:fill="auto"/>
            <w:vAlign w:val="bottom"/>
          </w:tcPr>
          <w:p w14:paraId="1C4866B8" w14:textId="2213FCE2" w:rsidR="00423D53" w:rsidRPr="002961B6"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191,036</w:t>
            </w:r>
          </w:p>
        </w:tc>
        <w:tc>
          <w:tcPr>
            <w:tcW w:w="911" w:type="dxa"/>
            <w:gridSpan w:val="2"/>
            <w:shd w:val="clear" w:color="auto" w:fill="auto"/>
            <w:vAlign w:val="bottom"/>
          </w:tcPr>
          <w:p w14:paraId="20996987" w14:textId="165634A7" w:rsidR="00423D53" w:rsidRPr="002961B6"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323,16</w:t>
            </w:r>
            <w:r w:rsidR="00BA4FD4">
              <w:rPr>
                <w:rFonts w:ascii="Browallia New" w:hAnsi="Browallia New" w:cs="Browallia New"/>
                <w:sz w:val="21"/>
                <w:szCs w:val="21"/>
                <w:lang w:val="en-GB"/>
              </w:rPr>
              <w:t>3</w:t>
            </w:r>
          </w:p>
        </w:tc>
        <w:tc>
          <w:tcPr>
            <w:tcW w:w="999" w:type="dxa"/>
            <w:shd w:val="clear" w:color="auto" w:fill="auto"/>
            <w:vAlign w:val="bottom"/>
          </w:tcPr>
          <w:p w14:paraId="38721ADD" w14:textId="6B92A576" w:rsidR="00423D53" w:rsidRPr="002961B6"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558,920</w:t>
            </w:r>
          </w:p>
        </w:tc>
        <w:tc>
          <w:tcPr>
            <w:tcW w:w="1065" w:type="dxa"/>
            <w:shd w:val="clear" w:color="auto" w:fill="auto"/>
          </w:tcPr>
          <w:p w14:paraId="0C7D5A51" w14:textId="571522DE" w:rsidR="00423D53" w:rsidRPr="002961B6" w:rsidRDefault="00423D53" w:rsidP="00423D53">
            <w:pPr>
              <w:pBdr>
                <w:bottom w:val="single" w:sz="4" w:space="1" w:color="auto"/>
              </w:pBdr>
              <w:spacing w:line="240" w:lineRule="auto"/>
              <w:ind w:right="-36"/>
              <w:jc w:val="right"/>
              <w:rPr>
                <w:rFonts w:ascii="Browallia New" w:hAnsi="Browallia New" w:cs="Browallia New"/>
                <w:sz w:val="21"/>
                <w:szCs w:val="21"/>
                <w:lang w:val="en-GB"/>
              </w:rPr>
            </w:pPr>
            <w:r w:rsidRPr="00A34B03">
              <w:rPr>
                <w:rFonts w:ascii="Browallia New" w:hAnsi="Browallia New" w:cs="Browallia New" w:hint="cs"/>
                <w:sz w:val="21"/>
                <w:szCs w:val="21"/>
                <w:cs/>
              </w:rPr>
              <w:t>25</w:t>
            </w:r>
            <w:r>
              <w:rPr>
                <w:rFonts w:ascii="Browallia New" w:hAnsi="Browallia New" w:cs="Browallia New"/>
                <w:sz w:val="21"/>
                <w:szCs w:val="21"/>
              </w:rPr>
              <w:t>,</w:t>
            </w:r>
            <w:r w:rsidRPr="00A34B03">
              <w:rPr>
                <w:rFonts w:ascii="Browallia New" w:hAnsi="Browallia New" w:cs="Browallia New" w:hint="cs"/>
                <w:sz w:val="21"/>
                <w:szCs w:val="21"/>
                <w:cs/>
              </w:rPr>
              <w:t>79</w:t>
            </w:r>
            <w:r w:rsidR="00723A0B">
              <w:rPr>
                <w:rFonts w:ascii="Browallia New" w:hAnsi="Browallia New" w:cs="Browallia New"/>
                <w:sz w:val="21"/>
                <w:szCs w:val="21"/>
                <w:lang w:val="en-GB"/>
              </w:rPr>
              <w:t>5</w:t>
            </w:r>
          </w:p>
        </w:tc>
        <w:tc>
          <w:tcPr>
            <w:tcW w:w="903" w:type="dxa"/>
            <w:shd w:val="clear" w:color="auto" w:fill="auto"/>
            <w:vAlign w:val="bottom"/>
          </w:tcPr>
          <w:p w14:paraId="3FFE9A96" w14:textId="63BE2958" w:rsidR="00423D53" w:rsidRPr="00001031"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149,53</w:t>
            </w:r>
            <w:r w:rsidR="00BA4FD4">
              <w:rPr>
                <w:rFonts w:ascii="Browallia New" w:hAnsi="Browallia New" w:cs="Browallia New"/>
                <w:sz w:val="21"/>
                <w:szCs w:val="21"/>
                <w:lang w:val="en-GB"/>
              </w:rPr>
              <w:t>9</w:t>
            </w:r>
          </w:p>
        </w:tc>
        <w:tc>
          <w:tcPr>
            <w:tcW w:w="994" w:type="dxa"/>
            <w:shd w:val="clear" w:color="auto" w:fill="auto"/>
            <w:vAlign w:val="bottom"/>
          </w:tcPr>
          <w:p w14:paraId="257D3912" w14:textId="75FF0249" w:rsidR="00423D53" w:rsidRPr="00171A6B"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3,55</w:t>
            </w:r>
            <w:r w:rsidR="00723A0B">
              <w:rPr>
                <w:rFonts w:ascii="Browallia New" w:hAnsi="Browallia New" w:cs="Browallia New"/>
                <w:sz w:val="21"/>
                <w:szCs w:val="21"/>
                <w:lang w:val="en-GB"/>
              </w:rPr>
              <w:t>4</w:t>
            </w:r>
          </w:p>
        </w:tc>
        <w:tc>
          <w:tcPr>
            <w:tcW w:w="977" w:type="dxa"/>
            <w:shd w:val="clear" w:color="auto" w:fill="auto"/>
            <w:vAlign w:val="bottom"/>
          </w:tcPr>
          <w:p w14:paraId="50033371" w14:textId="64397A7A" w:rsidR="00423D53" w:rsidRPr="002961B6" w:rsidRDefault="00423D53" w:rsidP="00423D5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1,252,00</w:t>
            </w:r>
            <w:r w:rsidR="00723A0B">
              <w:rPr>
                <w:rFonts w:ascii="Browallia New" w:hAnsi="Browallia New" w:cs="Browallia New"/>
                <w:sz w:val="21"/>
                <w:szCs w:val="21"/>
                <w:lang w:val="en-GB"/>
              </w:rPr>
              <w:t>7</w:t>
            </w:r>
          </w:p>
        </w:tc>
      </w:tr>
      <w:tr w:rsidR="00423D53" w:rsidRPr="002961B6" w14:paraId="493A5299" w14:textId="77777777" w:rsidTr="004116DC">
        <w:trPr>
          <w:cantSplit/>
        </w:trPr>
        <w:tc>
          <w:tcPr>
            <w:tcW w:w="2250" w:type="dxa"/>
          </w:tcPr>
          <w:p w14:paraId="5CAE06BF" w14:textId="77777777" w:rsidR="00423D53" w:rsidRPr="002961B6" w:rsidRDefault="00423D53" w:rsidP="00423D53">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1065" w:type="dxa"/>
          </w:tcPr>
          <w:p w14:paraId="6D880065"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c>
          <w:tcPr>
            <w:tcW w:w="977" w:type="dxa"/>
            <w:vAlign w:val="bottom"/>
          </w:tcPr>
          <w:p w14:paraId="6A1881D9" w14:textId="77777777" w:rsidR="00423D53" w:rsidRPr="002961B6" w:rsidRDefault="00423D53" w:rsidP="00423D53">
            <w:pPr>
              <w:spacing w:line="240" w:lineRule="auto"/>
              <w:ind w:right="-36"/>
              <w:jc w:val="right"/>
              <w:rPr>
                <w:rFonts w:ascii="Browallia New" w:hAnsi="Browallia New" w:cs="Browallia New"/>
                <w:sz w:val="21"/>
                <w:szCs w:val="21"/>
                <w:lang w:val="en-GB"/>
              </w:rPr>
            </w:pPr>
          </w:p>
        </w:tc>
      </w:tr>
      <w:tr w:rsidR="00423D53" w:rsidRPr="002961B6" w14:paraId="5B608AAF" w14:textId="77777777" w:rsidTr="004116DC">
        <w:trPr>
          <w:cantSplit/>
        </w:trPr>
        <w:tc>
          <w:tcPr>
            <w:tcW w:w="2250" w:type="dxa"/>
          </w:tcPr>
          <w:p w14:paraId="1862FFDB" w14:textId="77777777" w:rsidR="00423D53" w:rsidRPr="002961B6" w:rsidRDefault="00423D53" w:rsidP="00423D53">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8FE3047" w14:textId="77777777" w:rsidR="00423D53" w:rsidRPr="002961B6" w:rsidRDefault="00423D53" w:rsidP="00423D53">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423D53" w:rsidRPr="002961B6" w:rsidRDefault="00423D53" w:rsidP="00423D53">
            <w:pPr>
              <w:spacing w:line="240" w:lineRule="auto"/>
              <w:ind w:right="-36"/>
              <w:jc w:val="right"/>
              <w:rPr>
                <w:rFonts w:ascii="Browallia New" w:hAnsi="Browallia New" w:cs="Browallia New"/>
                <w:sz w:val="21"/>
                <w:szCs w:val="21"/>
                <w:cs/>
              </w:rPr>
            </w:pPr>
          </w:p>
        </w:tc>
        <w:tc>
          <w:tcPr>
            <w:tcW w:w="999" w:type="dxa"/>
          </w:tcPr>
          <w:p w14:paraId="16E920EA" w14:textId="77777777" w:rsidR="00423D53" w:rsidRPr="002961B6" w:rsidRDefault="00423D53" w:rsidP="00423D53">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423D53" w:rsidRPr="002961B6" w:rsidRDefault="00423D53" w:rsidP="00423D53">
            <w:pPr>
              <w:spacing w:line="240" w:lineRule="auto"/>
              <w:ind w:right="-36"/>
              <w:jc w:val="right"/>
              <w:rPr>
                <w:rFonts w:ascii="Browallia New" w:hAnsi="Browallia New" w:cs="Browallia New"/>
                <w:sz w:val="21"/>
                <w:szCs w:val="21"/>
                <w:cs/>
              </w:rPr>
            </w:pPr>
          </w:p>
        </w:tc>
        <w:tc>
          <w:tcPr>
            <w:tcW w:w="903" w:type="dxa"/>
          </w:tcPr>
          <w:p w14:paraId="10AB27A3" w14:textId="77777777" w:rsidR="00423D53" w:rsidRPr="002961B6" w:rsidRDefault="00423D53" w:rsidP="00423D53">
            <w:pPr>
              <w:spacing w:line="240" w:lineRule="auto"/>
              <w:ind w:right="-36"/>
              <w:jc w:val="right"/>
              <w:rPr>
                <w:rFonts w:ascii="Browallia New" w:hAnsi="Browallia New" w:cs="Browallia New"/>
                <w:sz w:val="21"/>
                <w:szCs w:val="21"/>
                <w:cs/>
              </w:rPr>
            </w:pPr>
          </w:p>
        </w:tc>
        <w:tc>
          <w:tcPr>
            <w:tcW w:w="994" w:type="dxa"/>
          </w:tcPr>
          <w:p w14:paraId="111C610C" w14:textId="77777777" w:rsidR="00423D53" w:rsidRPr="002961B6" w:rsidRDefault="00423D53" w:rsidP="00423D53">
            <w:pPr>
              <w:spacing w:line="240" w:lineRule="auto"/>
              <w:ind w:right="-36"/>
              <w:jc w:val="right"/>
              <w:rPr>
                <w:rFonts w:ascii="Browallia New" w:hAnsi="Browallia New" w:cs="Browallia New"/>
                <w:sz w:val="21"/>
                <w:szCs w:val="21"/>
                <w:cs/>
              </w:rPr>
            </w:pPr>
          </w:p>
        </w:tc>
        <w:tc>
          <w:tcPr>
            <w:tcW w:w="977" w:type="dxa"/>
          </w:tcPr>
          <w:p w14:paraId="08C3D21E" w14:textId="77777777" w:rsidR="00423D53" w:rsidRPr="002961B6" w:rsidRDefault="00423D53" w:rsidP="00423D53">
            <w:pPr>
              <w:spacing w:line="240" w:lineRule="auto"/>
              <w:ind w:right="-36"/>
              <w:jc w:val="right"/>
              <w:rPr>
                <w:rFonts w:ascii="Browallia New" w:hAnsi="Browallia New" w:cs="Browallia New"/>
                <w:sz w:val="21"/>
                <w:szCs w:val="21"/>
                <w:cs/>
              </w:rPr>
            </w:pPr>
          </w:p>
        </w:tc>
      </w:tr>
      <w:tr w:rsidR="00423D53" w:rsidRPr="002961B6" w14:paraId="6E2CB925" w14:textId="77777777" w:rsidTr="000159EC">
        <w:trPr>
          <w:cantSplit/>
        </w:trPr>
        <w:tc>
          <w:tcPr>
            <w:tcW w:w="2250" w:type="dxa"/>
          </w:tcPr>
          <w:p w14:paraId="410591AD" w14:textId="44912A20" w:rsidR="00423D53" w:rsidRPr="002961B6" w:rsidRDefault="00423D53" w:rsidP="00423D53">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0DB26EAB" w14:textId="6D08BE81"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(14,899)</w:t>
            </w:r>
          </w:p>
        </w:tc>
        <w:tc>
          <w:tcPr>
            <w:tcW w:w="911" w:type="dxa"/>
            <w:gridSpan w:val="2"/>
            <w:vAlign w:val="bottom"/>
          </w:tcPr>
          <w:p w14:paraId="114C6147" w14:textId="03814B42"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152,131</w:t>
            </w:r>
            <w:r>
              <w:rPr>
                <w:rFonts w:ascii="Browallia New" w:hAnsi="Browallia New" w:cs="Browallia New"/>
                <w:sz w:val="21"/>
                <w:szCs w:val="21"/>
                <w:lang w:val="en-GB"/>
              </w:rPr>
              <w:t>)</w:t>
            </w:r>
          </w:p>
        </w:tc>
        <w:tc>
          <w:tcPr>
            <w:tcW w:w="999" w:type="dxa"/>
            <w:vAlign w:val="bottom"/>
          </w:tcPr>
          <w:p w14:paraId="3A3C9B63" w14:textId="1230E823"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362,419</w:t>
            </w:r>
            <w:r>
              <w:rPr>
                <w:rFonts w:ascii="Browallia New" w:hAnsi="Browallia New" w:cs="Browallia New"/>
                <w:sz w:val="21"/>
                <w:szCs w:val="21"/>
                <w:lang w:val="en-GB"/>
              </w:rPr>
              <w:t>)</w:t>
            </w:r>
          </w:p>
        </w:tc>
        <w:tc>
          <w:tcPr>
            <w:tcW w:w="1065" w:type="dxa"/>
          </w:tcPr>
          <w:p w14:paraId="42220074" w14:textId="7946534A"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22,831</w:t>
            </w:r>
            <w:r>
              <w:rPr>
                <w:rFonts w:ascii="Browallia New" w:hAnsi="Browallia New" w:cs="Browallia New"/>
                <w:sz w:val="21"/>
                <w:szCs w:val="21"/>
                <w:lang w:val="en-GB"/>
              </w:rPr>
              <w:t>)</w:t>
            </w:r>
          </w:p>
        </w:tc>
        <w:tc>
          <w:tcPr>
            <w:tcW w:w="903" w:type="dxa"/>
            <w:vAlign w:val="bottom"/>
          </w:tcPr>
          <w:p w14:paraId="2D7833AA" w14:textId="19F63027"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63,049</w:t>
            </w:r>
            <w:r>
              <w:rPr>
                <w:rFonts w:ascii="Browallia New" w:hAnsi="Browallia New" w:cs="Browallia New"/>
                <w:sz w:val="21"/>
                <w:szCs w:val="21"/>
                <w:lang w:val="en-GB"/>
              </w:rPr>
              <w:t>)</w:t>
            </w:r>
          </w:p>
        </w:tc>
        <w:tc>
          <w:tcPr>
            <w:tcW w:w="994" w:type="dxa"/>
            <w:vAlign w:val="bottom"/>
          </w:tcPr>
          <w:p w14:paraId="7762CC35" w14:textId="14A1FBCC" w:rsidR="00423D53" w:rsidRPr="002961B6" w:rsidRDefault="00423D53" w:rsidP="00423D53">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24410A16" w14:textId="25457A5B" w:rsidR="00423D53" w:rsidRPr="002961B6" w:rsidRDefault="00423D53" w:rsidP="00423D5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615,329</w:t>
            </w:r>
            <w:r>
              <w:rPr>
                <w:rFonts w:ascii="Browallia New" w:hAnsi="Browallia New" w:cs="Browallia New"/>
                <w:sz w:val="21"/>
                <w:szCs w:val="21"/>
                <w:lang w:val="en-GB"/>
              </w:rPr>
              <w:t>)</w:t>
            </w:r>
          </w:p>
        </w:tc>
      </w:tr>
      <w:tr w:rsidR="00D162D8" w:rsidRPr="002961B6" w14:paraId="15602C59" w14:textId="77777777" w:rsidTr="00723A0B">
        <w:trPr>
          <w:cantSplit/>
        </w:trPr>
        <w:tc>
          <w:tcPr>
            <w:tcW w:w="2250" w:type="dxa"/>
            <w:shd w:val="clear" w:color="auto" w:fill="auto"/>
          </w:tcPr>
          <w:p w14:paraId="44C7A166" w14:textId="77777777" w:rsidR="00D162D8" w:rsidRPr="00C66345" w:rsidRDefault="00D162D8" w:rsidP="00D162D8">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3987A1B1" w14:textId="0F9BCE66" w:rsidR="00D162D8" w:rsidRPr="00C66345" w:rsidRDefault="00D162D8" w:rsidP="00D162D8">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(1,619)</w:t>
            </w:r>
          </w:p>
        </w:tc>
        <w:tc>
          <w:tcPr>
            <w:tcW w:w="911" w:type="dxa"/>
            <w:gridSpan w:val="2"/>
            <w:shd w:val="clear" w:color="auto" w:fill="auto"/>
            <w:vAlign w:val="bottom"/>
          </w:tcPr>
          <w:p w14:paraId="2352E2C3" w14:textId="6749CD95" w:rsidR="00D162D8" w:rsidRPr="00C66345" w:rsidRDefault="00D162D8" w:rsidP="00D162D8">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(12,386)</w:t>
            </w:r>
          </w:p>
        </w:tc>
        <w:tc>
          <w:tcPr>
            <w:tcW w:w="999" w:type="dxa"/>
            <w:shd w:val="clear" w:color="auto" w:fill="auto"/>
            <w:vAlign w:val="bottom"/>
          </w:tcPr>
          <w:p w14:paraId="3DD2160D" w14:textId="1560C59E" w:rsidR="00D162D8" w:rsidRPr="00C66345" w:rsidRDefault="00D162D8" w:rsidP="00D162D8">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(21,926)</w:t>
            </w:r>
          </w:p>
        </w:tc>
        <w:tc>
          <w:tcPr>
            <w:tcW w:w="1065" w:type="dxa"/>
            <w:shd w:val="clear" w:color="auto" w:fill="auto"/>
          </w:tcPr>
          <w:p w14:paraId="3FA4C7F1" w14:textId="004E5128" w:rsidR="00D162D8" w:rsidRPr="00C66345" w:rsidRDefault="00D162D8" w:rsidP="00D162D8">
            <w:pPr>
              <w:spacing w:line="240" w:lineRule="auto"/>
              <w:ind w:right="-36"/>
              <w:jc w:val="right"/>
              <w:rPr>
                <w:rFonts w:ascii="Browallia New" w:hAnsi="Browallia New" w:cs="Browallia New"/>
                <w:sz w:val="21"/>
                <w:szCs w:val="21"/>
              </w:rPr>
            </w:pPr>
            <w:r w:rsidRPr="00C66345">
              <w:rPr>
                <w:rFonts w:ascii="Browallia New" w:hAnsi="Browallia New" w:cs="Browallia New"/>
                <w:sz w:val="21"/>
                <w:szCs w:val="21"/>
              </w:rPr>
              <w:t>(1,47</w:t>
            </w:r>
            <w:r w:rsidR="004674F8">
              <w:rPr>
                <w:rFonts w:ascii="Browallia New" w:hAnsi="Browallia New" w:cs="Browallia New"/>
                <w:sz w:val="21"/>
                <w:szCs w:val="21"/>
              </w:rPr>
              <w:t>4</w:t>
            </w:r>
            <w:r w:rsidRPr="00C66345">
              <w:rPr>
                <w:rFonts w:ascii="Browallia New" w:hAnsi="Browallia New" w:cs="Browallia New"/>
                <w:sz w:val="21"/>
                <w:szCs w:val="21"/>
              </w:rPr>
              <w:t>)</w:t>
            </w:r>
          </w:p>
        </w:tc>
        <w:tc>
          <w:tcPr>
            <w:tcW w:w="903" w:type="dxa"/>
            <w:shd w:val="clear" w:color="auto" w:fill="auto"/>
            <w:vAlign w:val="bottom"/>
          </w:tcPr>
          <w:p w14:paraId="2F972C83" w14:textId="342151D3" w:rsidR="00D162D8" w:rsidRPr="00C66345" w:rsidRDefault="00D162D8" w:rsidP="00D162D8">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(8,49</w:t>
            </w:r>
            <w:r w:rsidR="004674F8">
              <w:rPr>
                <w:rFonts w:ascii="Browallia New" w:hAnsi="Browallia New" w:cs="Browallia New"/>
                <w:sz w:val="21"/>
                <w:szCs w:val="21"/>
                <w:lang w:val="en-GB"/>
              </w:rPr>
              <w:t>3</w:t>
            </w:r>
            <w:r w:rsidRPr="00C66345">
              <w:rPr>
                <w:rFonts w:ascii="Browallia New" w:hAnsi="Browallia New" w:cs="Browallia New"/>
                <w:sz w:val="21"/>
                <w:szCs w:val="21"/>
                <w:lang w:val="en-GB"/>
              </w:rPr>
              <w:t>)</w:t>
            </w:r>
          </w:p>
        </w:tc>
        <w:tc>
          <w:tcPr>
            <w:tcW w:w="994" w:type="dxa"/>
            <w:shd w:val="clear" w:color="auto" w:fill="auto"/>
            <w:vAlign w:val="bottom"/>
          </w:tcPr>
          <w:p w14:paraId="55936DC3" w14:textId="1E2A570E" w:rsidR="00D162D8" w:rsidRPr="00C66345" w:rsidRDefault="00D162D8" w:rsidP="00D162D8">
            <w:pPr>
              <w:spacing w:line="240" w:lineRule="auto"/>
              <w:ind w:right="-36"/>
              <w:jc w:val="center"/>
              <w:rPr>
                <w:rFonts w:ascii="Browallia New" w:hAnsi="Browallia New" w:cs="Browallia New"/>
                <w:sz w:val="21"/>
                <w:szCs w:val="21"/>
                <w:cs/>
                <w:lang w:val="en-GB"/>
              </w:rPr>
            </w:pPr>
            <w:r w:rsidRPr="00C66345">
              <w:rPr>
                <w:rFonts w:ascii="Browallia New" w:hAnsi="Browallia New" w:cs="Browallia New" w:hint="cs"/>
                <w:sz w:val="21"/>
                <w:szCs w:val="21"/>
                <w:cs/>
                <w:lang w:val="en-GB"/>
              </w:rPr>
              <w:t xml:space="preserve">    </w:t>
            </w:r>
            <w:r w:rsidRPr="00C66345">
              <w:rPr>
                <w:rFonts w:ascii="Browallia New" w:hAnsi="Browallia New" w:cs="Browallia New"/>
                <w:sz w:val="21"/>
                <w:szCs w:val="21"/>
                <w:lang w:val="en-GB"/>
              </w:rPr>
              <w:t xml:space="preserve">   -</w:t>
            </w:r>
          </w:p>
        </w:tc>
        <w:tc>
          <w:tcPr>
            <w:tcW w:w="977" w:type="dxa"/>
            <w:shd w:val="clear" w:color="auto" w:fill="auto"/>
            <w:vAlign w:val="bottom"/>
          </w:tcPr>
          <w:p w14:paraId="13E6B952" w14:textId="6C37B84C" w:rsidR="00D162D8" w:rsidRPr="00C66345" w:rsidRDefault="00D162D8" w:rsidP="00D162D8">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(45,89</w:t>
            </w:r>
            <w:r w:rsidR="00BD556B">
              <w:rPr>
                <w:rFonts w:ascii="Browallia New" w:hAnsi="Browallia New" w:cs="Browallia New"/>
                <w:sz w:val="21"/>
                <w:szCs w:val="21"/>
                <w:lang w:val="en-GB"/>
              </w:rPr>
              <w:t>8</w:t>
            </w:r>
            <w:r w:rsidRPr="00C66345">
              <w:rPr>
                <w:rFonts w:ascii="Browallia New" w:hAnsi="Browallia New" w:cs="Browallia New"/>
                <w:sz w:val="21"/>
                <w:szCs w:val="21"/>
                <w:lang w:val="en-GB"/>
              </w:rPr>
              <w:t>)</w:t>
            </w:r>
          </w:p>
        </w:tc>
      </w:tr>
      <w:tr w:rsidR="001F1143" w:rsidRPr="002961B6" w14:paraId="6E2DA5BE" w14:textId="77777777" w:rsidTr="00772E23">
        <w:trPr>
          <w:cantSplit/>
        </w:trPr>
        <w:tc>
          <w:tcPr>
            <w:tcW w:w="2250" w:type="dxa"/>
            <w:shd w:val="clear" w:color="auto" w:fill="auto"/>
          </w:tcPr>
          <w:p w14:paraId="25921698" w14:textId="77777777" w:rsidR="001F1143" w:rsidRPr="002961B6" w:rsidRDefault="001F1143" w:rsidP="001F114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70798AE6" w14:textId="3C36ECCA" w:rsidR="001F1143" w:rsidRPr="002961B6" w:rsidRDefault="001F1143" w:rsidP="001F114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shd w:val="clear" w:color="auto" w:fill="auto"/>
            <w:vAlign w:val="bottom"/>
          </w:tcPr>
          <w:p w14:paraId="01D296EA" w14:textId="2226DB86" w:rsidR="001F1143" w:rsidRPr="002961B6" w:rsidRDefault="001F1143" w:rsidP="001F114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shd w:val="clear" w:color="auto" w:fill="auto"/>
            <w:vAlign w:val="bottom"/>
          </w:tcPr>
          <w:p w14:paraId="06F43E24" w14:textId="47C06ADD" w:rsidR="001F1143" w:rsidRPr="002961B6" w:rsidRDefault="001F1143" w:rsidP="001F114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shd w:val="clear" w:color="auto" w:fill="auto"/>
            <w:vAlign w:val="bottom"/>
          </w:tcPr>
          <w:p w14:paraId="6300A838" w14:textId="4A48FFCF" w:rsidR="001F1143" w:rsidRPr="001F1143" w:rsidRDefault="001F1143" w:rsidP="001F1143">
            <w:pPr>
              <w:pBdr>
                <w:bottom w:val="single" w:sz="4" w:space="1" w:color="auto"/>
              </w:pBdr>
              <w:spacing w:line="240" w:lineRule="auto"/>
              <w:ind w:right="-36"/>
              <w:jc w:val="right"/>
              <w:rPr>
                <w:rFonts w:ascii="Browallia New" w:hAnsi="Browallia New" w:cs="Browallia New"/>
                <w:sz w:val="21"/>
                <w:szCs w:val="21"/>
                <w:cs/>
              </w:rPr>
            </w:pPr>
            <w:r w:rsidRPr="001F1143">
              <w:rPr>
                <w:rFonts w:ascii="Browallia New" w:hAnsi="Browallia New" w:cs="Browallia New"/>
                <w:sz w:val="21"/>
                <w:szCs w:val="21"/>
              </w:rPr>
              <w:t>2,35</w:t>
            </w:r>
            <w:r w:rsidR="000E71A7">
              <w:rPr>
                <w:rFonts w:ascii="Browallia New" w:hAnsi="Browallia New" w:cs="Browallia New"/>
                <w:sz w:val="21"/>
                <w:szCs w:val="21"/>
              </w:rPr>
              <w:t>3</w:t>
            </w:r>
          </w:p>
        </w:tc>
        <w:tc>
          <w:tcPr>
            <w:tcW w:w="903" w:type="dxa"/>
            <w:shd w:val="clear" w:color="auto" w:fill="auto"/>
            <w:vAlign w:val="bottom"/>
          </w:tcPr>
          <w:p w14:paraId="2B426592" w14:textId="7C47EFF0" w:rsidR="001F1143" w:rsidRPr="002961B6" w:rsidRDefault="001F1143" w:rsidP="001F1143">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shd w:val="clear" w:color="auto" w:fill="auto"/>
            <w:vAlign w:val="bottom"/>
          </w:tcPr>
          <w:p w14:paraId="2D3F588C" w14:textId="6ECCB4BC" w:rsidR="001F1143" w:rsidRPr="002961B6" w:rsidRDefault="001F1143" w:rsidP="001F114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7234C9C6" w14:textId="736F850A" w:rsidR="001F1143" w:rsidRPr="002961B6" w:rsidRDefault="001F1143" w:rsidP="001F1143">
            <w:pPr>
              <w:pBdr>
                <w:bottom w:val="single" w:sz="4" w:space="1" w:color="auto"/>
              </w:pBdr>
              <w:spacing w:line="240" w:lineRule="auto"/>
              <w:ind w:right="-36"/>
              <w:jc w:val="right"/>
              <w:rPr>
                <w:rFonts w:ascii="Browallia New" w:hAnsi="Browallia New" w:cs="Browallia New"/>
                <w:sz w:val="21"/>
                <w:szCs w:val="21"/>
                <w:lang w:val="en-GB"/>
              </w:rPr>
            </w:pPr>
            <w:r w:rsidRPr="001F1143">
              <w:rPr>
                <w:rFonts w:ascii="Browallia New" w:hAnsi="Browallia New" w:cs="Browallia New"/>
                <w:sz w:val="21"/>
                <w:szCs w:val="21"/>
              </w:rPr>
              <w:t>2,35</w:t>
            </w:r>
            <w:r w:rsidR="000E71A7">
              <w:rPr>
                <w:rFonts w:ascii="Browallia New" w:hAnsi="Browallia New" w:cs="Browallia New"/>
                <w:sz w:val="21"/>
                <w:szCs w:val="21"/>
              </w:rPr>
              <w:t>3</w:t>
            </w:r>
          </w:p>
        </w:tc>
      </w:tr>
      <w:tr w:rsidR="008A6FBC" w:rsidRPr="002961B6" w14:paraId="4F52DB03" w14:textId="77777777" w:rsidTr="004F3D08">
        <w:trPr>
          <w:cantSplit/>
        </w:trPr>
        <w:tc>
          <w:tcPr>
            <w:tcW w:w="2250" w:type="dxa"/>
            <w:shd w:val="clear" w:color="auto" w:fill="auto"/>
          </w:tcPr>
          <w:p w14:paraId="683C4AC1" w14:textId="67B3C9E2" w:rsidR="008A6FBC" w:rsidRPr="002961B6" w:rsidRDefault="008A6FBC" w:rsidP="008A6FBC">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shd w:val="clear" w:color="auto" w:fill="auto"/>
            <w:vAlign w:val="bottom"/>
          </w:tcPr>
          <w:p w14:paraId="6C0CBB22" w14:textId="3A7FC8CF"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(16,518)</w:t>
            </w:r>
          </w:p>
        </w:tc>
        <w:tc>
          <w:tcPr>
            <w:tcW w:w="911" w:type="dxa"/>
            <w:gridSpan w:val="2"/>
            <w:shd w:val="clear" w:color="auto" w:fill="auto"/>
            <w:vAlign w:val="bottom"/>
          </w:tcPr>
          <w:p w14:paraId="3F73EC35" w14:textId="53477CC6"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(164,517)</w:t>
            </w:r>
          </w:p>
        </w:tc>
        <w:tc>
          <w:tcPr>
            <w:tcW w:w="999" w:type="dxa"/>
            <w:shd w:val="clear" w:color="auto" w:fill="auto"/>
            <w:vAlign w:val="bottom"/>
          </w:tcPr>
          <w:p w14:paraId="5D39739C" w14:textId="788A8E05"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(384,345)</w:t>
            </w:r>
          </w:p>
        </w:tc>
        <w:tc>
          <w:tcPr>
            <w:tcW w:w="1065" w:type="dxa"/>
            <w:shd w:val="clear" w:color="auto" w:fill="auto"/>
          </w:tcPr>
          <w:p w14:paraId="00151705" w14:textId="3A873BBB"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(21,95</w:t>
            </w:r>
            <w:r w:rsidR="00723A0B">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03" w:type="dxa"/>
            <w:shd w:val="clear" w:color="auto" w:fill="auto"/>
            <w:vAlign w:val="bottom"/>
          </w:tcPr>
          <w:p w14:paraId="4420CB25" w14:textId="5997B693"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(71,54</w:t>
            </w:r>
            <w:r w:rsidR="00723A0B">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94" w:type="dxa"/>
            <w:shd w:val="clear" w:color="auto" w:fill="auto"/>
            <w:vAlign w:val="bottom"/>
          </w:tcPr>
          <w:p w14:paraId="391E2A5A" w14:textId="1B819650" w:rsidR="008A6FBC" w:rsidRPr="002961B6" w:rsidRDefault="008A6FBC" w:rsidP="008A6FBC">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54B92FD" w14:textId="7BC9B06E" w:rsidR="008A6FBC" w:rsidRPr="002961B6" w:rsidRDefault="008A6FBC" w:rsidP="008A6FBC">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(658,87</w:t>
            </w:r>
            <w:r w:rsidR="007D4335">
              <w:rPr>
                <w:rFonts w:ascii="Browallia New" w:hAnsi="Browallia New" w:cs="Browallia New"/>
                <w:sz w:val="21"/>
                <w:szCs w:val="21"/>
                <w:lang w:val="en-GB"/>
              </w:rPr>
              <w:t>4</w:t>
            </w:r>
            <w:r w:rsidRPr="008A6FBC">
              <w:rPr>
                <w:rFonts w:ascii="Browallia New" w:hAnsi="Browallia New" w:cs="Browallia New"/>
                <w:sz w:val="21"/>
                <w:szCs w:val="21"/>
                <w:lang w:val="en-GB"/>
              </w:rPr>
              <w:t>)</w:t>
            </w:r>
          </w:p>
        </w:tc>
      </w:tr>
      <w:tr w:rsidR="008A6FBC" w:rsidRPr="002961B6" w14:paraId="613E11D6" w14:textId="77777777" w:rsidTr="004116DC">
        <w:trPr>
          <w:cantSplit/>
        </w:trPr>
        <w:tc>
          <w:tcPr>
            <w:tcW w:w="2250" w:type="dxa"/>
          </w:tcPr>
          <w:p w14:paraId="036778AD" w14:textId="2A4982C3" w:rsidR="008A6FBC" w:rsidRPr="00CE4B5B" w:rsidRDefault="008A6FBC" w:rsidP="008A6FBC">
            <w:pPr>
              <w:rPr>
                <w:cs/>
              </w:rPr>
            </w:pPr>
          </w:p>
        </w:tc>
        <w:tc>
          <w:tcPr>
            <w:tcW w:w="991" w:type="dxa"/>
          </w:tcPr>
          <w:p w14:paraId="338D4942" w14:textId="77777777" w:rsidR="008A6FBC" w:rsidRPr="002961B6" w:rsidRDefault="008A6FBC" w:rsidP="008A6FBC">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1D19B43"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r>
      <w:tr w:rsidR="008A6FBC" w:rsidRPr="002961B6" w14:paraId="4A691A78" w14:textId="77777777" w:rsidTr="004116DC">
        <w:trPr>
          <w:cantSplit/>
        </w:trPr>
        <w:tc>
          <w:tcPr>
            <w:tcW w:w="2250" w:type="dxa"/>
          </w:tcPr>
          <w:p w14:paraId="76A247F9" w14:textId="276A6BC6" w:rsidR="008A6FBC" w:rsidRPr="002961B6" w:rsidRDefault="008A6FBC" w:rsidP="008A6FBC">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8A6FBC" w:rsidRPr="002961B6" w:rsidRDefault="008A6FBC" w:rsidP="008A6FBC">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E74302D" w14:textId="77777777" w:rsidR="008A6FBC" w:rsidRPr="002961B6" w:rsidRDefault="008A6FBC" w:rsidP="008A6FBC">
            <w:pPr>
              <w:tabs>
                <w:tab w:val="decimal" w:pos="792"/>
              </w:tabs>
              <w:spacing w:line="240" w:lineRule="auto"/>
              <w:ind w:right="-36"/>
              <w:jc w:val="right"/>
              <w:rPr>
                <w:rFonts w:ascii="Browallia New" w:hAnsi="Browallia New" w:cs="Browallia New"/>
                <w:sz w:val="21"/>
                <w:szCs w:val="21"/>
                <w:cs/>
                <w:lang w:val="en-GB"/>
              </w:rPr>
            </w:pPr>
          </w:p>
        </w:tc>
      </w:tr>
      <w:tr w:rsidR="000F5A51" w:rsidRPr="002961B6" w14:paraId="3DE02182" w14:textId="77777777" w:rsidTr="00723A0B">
        <w:trPr>
          <w:cantSplit/>
        </w:trPr>
        <w:tc>
          <w:tcPr>
            <w:tcW w:w="2250" w:type="dxa"/>
          </w:tcPr>
          <w:p w14:paraId="2592899C" w14:textId="34C6C56C" w:rsidR="000F5A51" w:rsidRPr="002961B6" w:rsidRDefault="000F5A51" w:rsidP="000F5A5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01B5F6AC" w14:textId="411AEFDC"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174,518</w:t>
            </w:r>
          </w:p>
        </w:tc>
        <w:tc>
          <w:tcPr>
            <w:tcW w:w="911" w:type="dxa"/>
            <w:gridSpan w:val="2"/>
            <w:vAlign w:val="bottom"/>
          </w:tcPr>
          <w:p w14:paraId="3CC4E586" w14:textId="12F55EAE"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158,64</w:t>
            </w:r>
            <w:r w:rsidR="00313A21">
              <w:rPr>
                <w:rFonts w:ascii="Browallia New" w:hAnsi="Browallia New" w:cs="Browallia New"/>
                <w:sz w:val="21"/>
                <w:szCs w:val="21"/>
                <w:lang w:val="en-GB"/>
              </w:rPr>
              <w:t>6</w:t>
            </w:r>
          </w:p>
        </w:tc>
        <w:tc>
          <w:tcPr>
            <w:tcW w:w="999" w:type="dxa"/>
            <w:vAlign w:val="bottom"/>
          </w:tcPr>
          <w:p w14:paraId="68A612A2" w14:textId="1BC9435B"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174,575</w:t>
            </w:r>
          </w:p>
        </w:tc>
        <w:tc>
          <w:tcPr>
            <w:tcW w:w="1065" w:type="dxa"/>
          </w:tcPr>
          <w:p w14:paraId="4625B03C" w14:textId="631316DC"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3,84</w:t>
            </w:r>
            <w:r w:rsidR="00313A21">
              <w:rPr>
                <w:rFonts w:ascii="Browallia New" w:hAnsi="Browallia New" w:cs="Browallia New"/>
                <w:sz w:val="21"/>
                <w:szCs w:val="21"/>
                <w:lang w:val="en-GB"/>
              </w:rPr>
              <w:t>3</w:t>
            </w:r>
          </w:p>
        </w:tc>
        <w:tc>
          <w:tcPr>
            <w:tcW w:w="903" w:type="dxa"/>
            <w:vAlign w:val="bottom"/>
          </w:tcPr>
          <w:p w14:paraId="2EE6D067" w14:textId="09579401"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77,99</w:t>
            </w:r>
            <w:r w:rsidR="007456CC">
              <w:rPr>
                <w:rFonts w:ascii="Browallia New" w:hAnsi="Browallia New" w:cs="Browallia New"/>
                <w:sz w:val="21"/>
                <w:szCs w:val="21"/>
                <w:lang w:val="en-GB"/>
              </w:rPr>
              <w:t>7</w:t>
            </w:r>
          </w:p>
        </w:tc>
        <w:tc>
          <w:tcPr>
            <w:tcW w:w="994" w:type="dxa"/>
            <w:vAlign w:val="bottom"/>
          </w:tcPr>
          <w:p w14:paraId="67D5DAC1" w14:textId="3BC5489F"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3,55</w:t>
            </w:r>
            <w:r w:rsidR="002D2034">
              <w:rPr>
                <w:rFonts w:ascii="Browallia New" w:hAnsi="Browallia New" w:cs="Browallia New"/>
                <w:sz w:val="21"/>
                <w:szCs w:val="21"/>
                <w:lang w:val="en-GB"/>
              </w:rPr>
              <w:t>4</w:t>
            </w:r>
          </w:p>
        </w:tc>
        <w:tc>
          <w:tcPr>
            <w:tcW w:w="977" w:type="dxa"/>
            <w:shd w:val="clear" w:color="auto" w:fill="auto"/>
            <w:vAlign w:val="bottom"/>
          </w:tcPr>
          <w:p w14:paraId="12360811" w14:textId="0F1093E3" w:rsidR="000F5A51" w:rsidRPr="002961B6" w:rsidRDefault="000F5A51" w:rsidP="000F5A51">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593,133</w:t>
            </w:r>
          </w:p>
        </w:tc>
      </w:tr>
      <w:tr w:rsidR="000F5A51" w:rsidRPr="002961B6" w14:paraId="1F3829D0" w14:textId="77777777" w:rsidTr="004116DC">
        <w:trPr>
          <w:cantSplit/>
        </w:trPr>
        <w:tc>
          <w:tcPr>
            <w:tcW w:w="2250" w:type="dxa"/>
          </w:tcPr>
          <w:p w14:paraId="5A724DF1" w14:textId="77777777" w:rsidR="000F5A51" w:rsidRPr="002961B6" w:rsidRDefault="000F5A51" w:rsidP="000F5A51">
            <w:pPr>
              <w:spacing w:line="240" w:lineRule="auto"/>
              <w:ind w:left="162" w:right="-36" w:hanging="162"/>
              <w:rPr>
                <w:rFonts w:ascii="Browallia New" w:hAnsi="Browallia New" w:cs="Browallia New"/>
                <w:sz w:val="21"/>
                <w:szCs w:val="21"/>
                <w:cs/>
              </w:rPr>
            </w:pPr>
          </w:p>
        </w:tc>
        <w:tc>
          <w:tcPr>
            <w:tcW w:w="991" w:type="dxa"/>
          </w:tcPr>
          <w:p w14:paraId="6E250EF5"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B0A8FB7" w14:textId="77777777" w:rsidR="000F5A51" w:rsidRPr="002961B6" w:rsidRDefault="000F5A51" w:rsidP="000F5A51">
            <w:pPr>
              <w:spacing w:line="240" w:lineRule="auto"/>
              <w:jc w:val="right"/>
              <w:rPr>
                <w:rFonts w:ascii="Browallia New" w:hAnsi="Browallia New" w:cs="Browallia New"/>
                <w:sz w:val="21"/>
                <w:szCs w:val="21"/>
                <w:cs/>
              </w:rPr>
            </w:pPr>
          </w:p>
        </w:tc>
      </w:tr>
      <w:tr w:rsidR="000F5A51" w:rsidRPr="002961B6" w14:paraId="70763980" w14:textId="77777777" w:rsidTr="004116DC">
        <w:trPr>
          <w:cantSplit/>
        </w:trPr>
        <w:tc>
          <w:tcPr>
            <w:tcW w:w="2250" w:type="dxa"/>
          </w:tcPr>
          <w:p w14:paraId="660F0292" w14:textId="6DBBA4D9" w:rsidR="000F5A51" w:rsidRPr="002961B6" w:rsidRDefault="000F5A51" w:rsidP="000F5A51">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4</w:t>
            </w:r>
          </w:p>
        </w:tc>
        <w:tc>
          <w:tcPr>
            <w:tcW w:w="991" w:type="dxa"/>
          </w:tcPr>
          <w:p w14:paraId="68E278FF" w14:textId="77777777" w:rsidR="000F5A51" w:rsidRPr="002961B6" w:rsidRDefault="000F5A51" w:rsidP="000F5A51">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0F5A51" w:rsidRPr="002961B6" w:rsidRDefault="000F5A51" w:rsidP="000F5A51">
            <w:pPr>
              <w:spacing w:line="240" w:lineRule="auto"/>
              <w:ind w:right="-36"/>
              <w:jc w:val="right"/>
              <w:rPr>
                <w:rFonts w:ascii="Browallia New" w:hAnsi="Browallia New" w:cs="Browallia New"/>
                <w:sz w:val="21"/>
                <w:szCs w:val="21"/>
                <w:cs/>
              </w:rPr>
            </w:pPr>
          </w:p>
        </w:tc>
        <w:tc>
          <w:tcPr>
            <w:tcW w:w="999" w:type="dxa"/>
          </w:tcPr>
          <w:p w14:paraId="29EC2E86"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0F5A51" w:rsidRPr="002961B6" w:rsidRDefault="000F5A51" w:rsidP="000F5A51">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F418AC9" w14:textId="77777777" w:rsidR="000F5A51" w:rsidRPr="002961B6" w:rsidRDefault="000F5A51" w:rsidP="000F5A51">
            <w:pPr>
              <w:spacing w:line="240" w:lineRule="auto"/>
              <w:ind w:right="-44"/>
              <w:jc w:val="right"/>
              <w:rPr>
                <w:rFonts w:ascii="Browallia New" w:hAnsi="Browallia New" w:cs="Browallia New"/>
                <w:sz w:val="21"/>
                <w:szCs w:val="21"/>
                <w:cs/>
                <w:lang w:val="en-GB"/>
              </w:rPr>
            </w:pPr>
          </w:p>
        </w:tc>
      </w:tr>
      <w:tr w:rsidR="00683BC2" w:rsidRPr="002961B6" w14:paraId="680BA9BD" w14:textId="77777777" w:rsidTr="0023573F">
        <w:trPr>
          <w:cantSplit/>
        </w:trPr>
        <w:tc>
          <w:tcPr>
            <w:tcW w:w="2250" w:type="dxa"/>
          </w:tcPr>
          <w:p w14:paraId="0288E6B4" w14:textId="77777777" w:rsidR="00683BC2" w:rsidRPr="002961B6" w:rsidRDefault="00683BC2" w:rsidP="00683BC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99" w:type="dxa"/>
          </w:tcPr>
          <w:p w14:paraId="644D571E"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23D97289" w14:textId="459D94CE" w:rsidR="00683BC2" w:rsidRPr="002961B6" w:rsidRDefault="00886F08" w:rsidP="00683BC2">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34</w:t>
            </w:r>
            <w:r w:rsidR="00683BC2" w:rsidRPr="00683BC2">
              <w:rPr>
                <w:rFonts w:ascii="Browallia New" w:hAnsi="Browallia New" w:cs="Browallia New"/>
                <w:sz w:val="21"/>
                <w:szCs w:val="21"/>
                <w:lang w:val="en-GB"/>
              </w:rPr>
              <w:t>,</w:t>
            </w:r>
            <w:r w:rsidR="00B677C4">
              <w:rPr>
                <w:rFonts w:ascii="Browallia New" w:hAnsi="Browallia New" w:cs="Browallia New"/>
                <w:sz w:val="21"/>
                <w:szCs w:val="21"/>
                <w:lang w:val="en-GB"/>
              </w:rPr>
              <w:t>0</w:t>
            </w:r>
            <w:r w:rsidR="00EA164E">
              <w:rPr>
                <w:rFonts w:ascii="Browallia New" w:hAnsi="Browallia New" w:cs="Browallia New"/>
                <w:sz w:val="21"/>
                <w:szCs w:val="21"/>
                <w:lang w:val="en-GB"/>
              </w:rPr>
              <w:t>71</w:t>
            </w:r>
          </w:p>
        </w:tc>
      </w:tr>
      <w:tr w:rsidR="00683BC2" w:rsidRPr="002961B6" w14:paraId="63FCF95E" w14:textId="77777777" w:rsidTr="0023573F">
        <w:trPr>
          <w:cantSplit/>
        </w:trPr>
        <w:tc>
          <w:tcPr>
            <w:tcW w:w="2250" w:type="dxa"/>
          </w:tcPr>
          <w:p w14:paraId="227BABCD" w14:textId="77777777" w:rsidR="00683BC2" w:rsidRPr="002961B6" w:rsidRDefault="00683BC2" w:rsidP="00683BC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99" w:type="dxa"/>
          </w:tcPr>
          <w:p w14:paraId="7E650A45"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70488B2" w14:textId="01A59122" w:rsidR="00683BC2" w:rsidRPr="002961B6" w:rsidRDefault="00683BC2" w:rsidP="00683BC2">
            <w:pPr>
              <w:pBdr>
                <w:bottom w:val="single" w:sz="4" w:space="1" w:color="auto"/>
              </w:pBdr>
              <w:spacing w:line="240" w:lineRule="auto"/>
              <w:ind w:right="-36"/>
              <w:jc w:val="right"/>
              <w:rPr>
                <w:rFonts w:ascii="Browallia New" w:hAnsi="Browallia New" w:cs="Browallia New"/>
                <w:sz w:val="21"/>
                <w:szCs w:val="21"/>
                <w:lang w:val="en-GB"/>
              </w:rPr>
            </w:pPr>
            <w:r w:rsidRPr="00683BC2">
              <w:rPr>
                <w:rFonts w:ascii="Browallia New" w:hAnsi="Browallia New" w:cs="Browallia New"/>
                <w:sz w:val="21"/>
                <w:szCs w:val="21"/>
                <w:lang w:val="en-GB"/>
              </w:rPr>
              <w:t>1</w:t>
            </w:r>
            <w:r w:rsidR="00B677C4">
              <w:rPr>
                <w:rFonts w:ascii="Browallia New" w:hAnsi="Browallia New" w:cs="Browallia New"/>
                <w:sz w:val="21"/>
                <w:szCs w:val="21"/>
                <w:lang w:val="en-GB"/>
              </w:rPr>
              <w:t>1,827</w:t>
            </w:r>
          </w:p>
        </w:tc>
      </w:tr>
      <w:tr w:rsidR="00683BC2" w:rsidRPr="002961B6" w14:paraId="49E80AD8" w14:textId="77777777" w:rsidTr="0023573F">
        <w:trPr>
          <w:cantSplit/>
        </w:trPr>
        <w:tc>
          <w:tcPr>
            <w:tcW w:w="2250" w:type="dxa"/>
          </w:tcPr>
          <w:p w14:paraId="7AF769C8" w14:textId="77777777" w:rsidR="00683BC2" w:rsidRPr="002961B6" w:rsidRDefault="00683BC2" w:rsidP="00683BC2">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00A2074F"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683BC2" w:rsidRPr="002961B6" w:rsidRDefault="00683BC2" w:rsidP="00683BC2">
            <w:pPr>
              <w:spacing w:line="240" w:lineRule="auto"/>
              <w:ind w:right="-36"/>
              <w:jc w:val="right"/>
              <w:rPr>
                <w:rFonts w:ascii="Browallia New" w:hAnsi="Browallia New" w:cs="Browallia New"/>
                <w:sz w:val="21"/>
                <w:szCs w:val="21"/>
                <w:cs/>
              </w:rPr>
            </w:pPr>
          </w:p>
        </w:tc>
        <w:tc>
          <w:tcPr>
            <w:tcW w:w="999" w:type="dxa"/>
          </w:tcPr>
          <w:p w14:paraId="6F88A942"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683BC2" w:rsidRPr="002961B6" w:rsidRDefault="00683BC2" w:rsidP="00683BC2">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5C60CDA" w14:textId="2F832A41" w:rsidR="00683BC2" w:rsidRPr="00683BC2" w:rsidRDefault="00683BC2" w:rsidP="00683BC2">
            <w:pPr>
              <w:pBdr>
                <w:bottom w:val="single" w:sz="12" w:space="1" w:color="auto"/>
              </w:pBdr>
              <w:spacing w:line="240" w:lineRule="auto"/>
              <w:ind w:right="-36"/>
              <w:jc w:val="right"/>
              <w:rPr>
                <w:rFonts w:ascii="Browallia New" w:hAnsi="Browallia New" w:cs="Browallia New"/>
                <w:sz w:val="21"/>
                <w:szCs w:val="21"/>
                <w:lang w:val="en-GB"/>
              </w:rPr>
            </w:pPr>
            <w:r w:rsidRPr="00683BC2">
              <w:rPr>
                <w:rFonts w:ascii="Browallia New" w:hAnsi="Browallia New" w:cs="Browallia New"/>
                <w:sz w:val="21"/>
                <w:szCs w:val="21"/>
                <w:lang w:val="en-GB"/>
              </w:rPr>
              <w:t>45,89</w:t>
            </w:r>
            <w:r w:rsidR="003B4051">
              <w:rPr>
                <w:rFonts w:ascii="Browallia New" w:hAnsi="Browallia New" w:cs="Browallia New"/>
                <w:sz w:val="21"/>
                <w:szCs w:val="21"/>
                <w:lang w:val="en-GB"/>
              </w:rPr>
              <w:t>8</w:t>
            </w:r>
          </w:p>
        </w:tc>
      </w:tr>
    </w:tbl>
    <w:p w14:paraId="522AD83A" w14:textId="34308791" w:rsidR="00E17EAB" w:rsidRDefault="00E17EAB" w:rsidP="001A72E0">
      <w:pPr>
        <w:spacing w:line="240" w:lineRule="auto"/>
        <w:rPr>
          <w:rFonts w:ascii="Browallia New" w:hAnsi="Browallia New" w:cs="Browallia New"/>
          <w:sz w:val="32"/>
          <w:szCs w:val="32"/>
        </w:rPr>
      </w:pP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D42A29" w:rsidRPr="002961B6" w14:paraId="558937C9" w14:textId="77777777" w:rsidTr="00286211">
        <w:trPr>
          <w:cantSplit/>
          <w:tblHeader/>
        </w:trPr>
        <w:tc>
          <w:tcPr>
            <w:tcW w:w="2250" w:type="dxa"/>
          </w:tcPr>
          <w:p w14:paraId="1F873B77" w14:textId="77777777" w:rsidR="00D42A29" w:rsidRPr="002961B6" w:rsidRDefault="00D42A29" w:rsidP="00286211">
            <w:pPr>
              <w:spacing w:line="240" w:lineRule="auto"/>
              <w:ind w:left="162" w:right="-36" w:hanging="162"/>
              <w:rPr>
                <w:rFonts w:ascii="Browallia New" w:hAnsi="Browallia New" w:cs="Browallia New"/>
                <w:i/>
                <w:iCs/>
                <w:color w:val="0000FF"/>
                <w:sz w:val="21"/>
                <w:szCs w:val="21"/>
                <w:cs/>
              </w:rPr>
            </w:pPr>
          </w:p>
        </w:tc>
        <w:tc>
          <w:tcPr>
            <w:tcW w:w="1097" w:type="dxa"/>
            <w:gridSpan w:val="2"/>
          </w:tcPr>
          <w:p w14:paraId="2200F888" w14:textId="77777777" w:rsidR="00D42A29" w:rsidRPr="002961B6" w:rsidRDefault="00D42A29" w:rsidP="00286211">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1A4B4B01" w14:textId="77777777" w:rsidR="00D42A29" w:rsidRPr="002961B6" w:rsidRDefault="00D42A29" w:rsidP="00286211">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D42A29" w:rsidRPr="002961B6" w14:paraId="7C95138A" w14:textId="77777777" w:rsidTr="00286211">
        <w:trPr>
          <w:cantSplit/>
          <w:tblHeader/>
        </w:trPr>
        <w:tc>
          <w:tcPr>
            <w:tcW w:w="2250" w:type="dxa"/>
          </w:tcPr>
          <w:p w14:paraId="0C2DEC5F" w14:textId="77777777" w:rsidR="00D42A29" w:rsidRPr="002961B6" w:rsidRDefault="00D42A29" w:rsidP="00286211">
            <w:pPr>
              <w:spacing w:line="240" w:lineRule="auto"/>
              <w:ind w:left="162" w:right="-36" w:hanging="162"/>
              <w:rPr>
                <w:rFonts w:ascii="Browallia New" w:hAnsi="Browallia New" w:cs="Browallia New"/>
                <w:sz w:val="21"/>
                <w:szCs w:val="21"/>
                <w:cs/>
              </w:rPr>
            </w:pPr>
          </w:p>
        </w:tc>
        <w:tc>
          <w:tcPr>
            <w:tcW w:w="6840" w:type="dxa"/>
            <w:gridSpan w:val="8"/>
          </w:tcPr>
          <w:p w14:paraId="58D19D86" w14:textId="77777777" w:rsidR="00D42A29" w:rsidRPr="002961B6" w:rsidRDefault="00D42A29" w:rsidP="00286211">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D42A29" w:rsidRPr="002961B6" w14:paraId="2D9B5A08" w14:textId="77777777" w:rsidTr="00286211">
        <w:trPr>
          <w:cantSplit/>
          <w:tblHeader/>
        </w:trPr>
        <w:tc>
          <w:tcPr>
            <w:tcW w:w="2250" w:type="dxa"/>
          </w:tcPr>
          <w:p w14:paraId="7E1B8A9E" w14:textId="77777777" w:rsidR="00D42A29" w:rsidRPr="002961B6" w:rsidRDefault="00D42A29" w:rsidP="00286211">
            <w:pPr>
              <w:spacing w:line="240" w:lineRule="auto"/>
              <w:ind w:left="162" w:right="-36" w:hanging="162"/>
              <w:jc w:val="center"/>
              <w:rPr>
                <w:rFonts w:ascii="Browallia New" w:hAnsi="Browallia New" w:cs="Browallia New"/>
                <w:sz w:val="21"/>
                <w:szCs w:val="21"/>
                <w:cs/>
              </w:rPr>
            </w:pPr>
          </w:p>
        </w:tc>
        <w:tc>
          <w:tcPr>
            <w:tcW w:w="991" w:type="dxa"/>
          </w:tcPr>
          <w:p w14:paraId="01A1C869"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11" w:type="dxa"/>
            <w:gridSpan w:val="2"/>
          </w:tcPr>
          <w:p w14:paraId="3692251C"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99" w:type="dxa"/>
          </w:tcPr>
          <w:p w14:paraId="1FA66929" w14:textId="77777777" w:rsidR="00D42A29" w:rsidRPr="002961B6" w:rsidRDefault="00D42A29"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E1CFB7F"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03" w:type="dxa"/>
          </w:tcPr>
          <w:p w14:paraId="48E91A6B"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94" w:type="dxa"/>
          </w:tcPr>
          <w:p w14:paraId="31A74833" w14:textId="77777777" w:rsidR="00D42A29" w:rsidRPr="002961B6" w:rsidRDefault="00D42A29"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79899162" w14:textId="77777777" w:rsidR="00D42A29" w:rsidRPr="002961B6" w:rsidRDefault="00D42A29" w:rsidP="00286211">
            <w:pPr>
              <w:spacing w:line="240" w:lineRule="auto"/>
              <w:ind w:right="-36"/>
              <w:jc w:val="center"/>
              <w:rPr>
                <w:rFonts w:ascii="Browallia New" w:hAnsi="Browallia New" w:cs="Browallia New"/>
                <w:sz w:val="21"/>
                <w:szCs w:val="21"/>
                <w:u w:val="words"/>
                <w:cs/>
              </w:rPr>
            </w:pPr>
          </w:p>
        </w:tc>
      </w:tr>
      <w:tr w:rsidR="00D42A29" w:rsidRPr="002961B6" w14:paraId="29643EC5" w14:textId="77777777" w:rsidTr="00286211">
        <w:trPr>
          <w:cantSplit/>
          <w:tblHeader/>
        </w:trPr>
        <w:tc>
          <w:tcPr>
            <w:tcW w:w="2250" w:type="dxa"/>
          </w:tcPr>
          <w:p w14:paraId="3BD9C171" w14:textId="77777777" w:rsidR="00D42A29" w:rsidRPr="002961B6" w:rsidRDefault="00D42A29" w:rsidP="00286211">
            <w:pPr>
              <w:spacing w:line="240" w:lineRule="auto"/>
              <w:ind w:left="162" w:right="-36" w:hanging="162"/>
              <w:jc w:val="center"/>
              <w:rPr>
                <w:rFonts w:ascii="Browallia New" w:hAnsi="Browallia New" w:cs="Browallia New"/>
                <w:sz w:val="21"/>
                <w:szCs w:val="21"/>
                <w:cs/>
              </w:rPr>
            </w:pPr>
          </w:p>
        </w:tc>
        <w:tc>
          <w:tcPr>
            <w:tcW w:w="991" w:type="dxa"/>
          </w:tcPr>
          <w:p w14:paraId="2BDEF268" w14:textId="77777777" w:rsidR="00D42A29" w:rsidRPr="002961B6" w:rsidRDefault="00D42A29"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230637E8"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99" w:type="dxa"/>
          </w:tcPr>
          <w:p w14:paraId="409B74A1" w14:textId="77777777" w:rsidR="00D42A29" w:rsidRPr="002961B6" w:rsidRDefault="00D42A29"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26D62AEB" w14:textId="77777777" w:rsidR="00D42A29" w:rsidRPr="002961B6" w:rsidRDefault="00D42A29" w:rsidP="00286211">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01393877" w14:textId="77777777" w:rsidR="00D42A29" w:rsidRPr="002961B6" w:rsidRDefault="00D42A29" w:rsidP="00286211">
            <w:pPr>
              <w:spacing w:line="240" w:lineRule="auto"/>
              <w:ind w:right="-36"/>
              <w:jc w:val="center"/>
              <w:rPr>
                <w:rFonts w:ascii="Browallia New" w:hAnsi="Browallia New" w:cs="Browallia New"/>
                <w:sz w:val="21"/>
                <w:szCs w:val="21"/>
                <w:cs/>
              </w:rPr>
            </w:pPr>
          </w:p>
        </w:tc>
        <w:tc>
          <w:tcPr>
            <w:tcW w:w="994" w:type="dxa"/>
          </w:tcPr>
          <w:p w14:paraId="0B37DE76" w14:textId="77777777" w:rsidR="00D42A29" w:rsidRPr="002961B6" w:rsidRDefault="00D42A29"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5E154E" w14:textId="77777777" w:rsidR="00D42A29" w:rsidRPr="002961B6" w:rsidRDefault="00D42A29" w:rsidP="00286211">
            <w:pPr>
              <w:spacing w:line="240" w:lineRule="auto"/>
              <w:ind w:right="-36"/>
              <w:jc w:val="center"/>
              <w:rPr>
                <w:rFonts w:ascii="Browallia New" w:hAnsi="Browallia New" w:cs="Browallia New"/>
                <w:sz w:val="21"/>
                <w:szCs w:val="21"/>
                <w:u w:val="words"/>
                <w:cs/>
              </w:rPr>
            </w:pPr>
          </w:p>
        </w:tc>
      </w:tr>
      <w:tr w:rsidR="00D42A29" w:rsidRPr="002961B6" w14:paraId="5E05BE96" w14:textId="77777777" w:rsidTr="00286211">
        <w:trPr>
          <w:cantSplit/>
          <w:tblHeader/>
        </w:trPr>
        <w:tc>
          <w:tcPr>
            <w:tcW w:w="2250" w:type="dxa"/>
          </w:tcPr>
          <w:p w14:paraId="05C8DD51" w14:textId="77777777" w:rsidR="00D42A29" w:rsidRPr="002961B6" w:rsidRDefault="00D42A29" w:rsidP="00286211">
            <w:pPr>
              <w:spacing w:line="240" w:lineRule="auto"/>
              <w:ind w:left="162" w:right="-36" w:hanging="162"/>
              <w:jc w:val="center"/>
              <w:rPr>
                <w:rFonts w:ascii="Browallia New" w:hAnsi="Browallia New" w:cs="Browallia New"/>
                <w:sz w:val="21"/>
                <w:szCs w:val="21"/>
                <w:cs/>
              </w:rPr>
            </w:pPr>
          </w:p>
        </w:tc>
        <w:tc>
          <w:tcPr>
            <w:tcW w:w="991" w:type="dxa"/>
          </w:tcPr>
          <w:p w14:paraId="05DF266D"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CD1C756"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76D920BB"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2C994C2"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0A5C7C78"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91FBE99"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71DFA420"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2BA84531"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rPr>
            </w:pPr>
          </w:p>
          <w:p w14:paraId="717337B3"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6C2CB221"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09BA8F9B"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rPr>
            </w:pPr>
          </w:p>
          <w:p w14:paraId="5523EB46"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D42A29" w:rsidRPr="002961B6" w14:paraId="70724557" w14:textId="77777777" w:rsidTr="00286211">
        <w:trPr>
          <w:cantSplit/>
        </w:trPr>
        <w:tc>
          <w:tcPr>
            <w:tcW w:w="2250" w:type="dxa"/>
          </w:tcPr>
          <w:p w14:paraId="1D6D5863" w14:textId="77777777" w:rsidR="00D42A29" w:rsidRPr="002961B6" w:rsidRDefault="00D42A29" w:rsidP="00286211">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06E483EB"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911" w:type="dxa"/>
            <w:gridSpan w:val="2"/>
          </w:tcPr>
          <w:p w14:paraId="07A57975"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999" w:type="dxa"/>
          </w:tcPr>
          <w:p w14:paraId="723141FC"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1065" w:type="dxa"/>
          </w:tcPr>
          <w:p w14:paraId="66BD617F"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903" w:type="dxa"/>
          </w:tcPr>
          <w:p w14:paraId="0A523635"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994" w:type="dxa"/>
          </w:tcPr>
          <w:p w14:paraId="0EF64668" w14:textId="77777777" w:rsidR="00D42A29" w:rsidRPr="002961B6" w:rsidRDefault="00D42A29" w:rsidP="00286211">
            <w:pPr>
              <w:spacing w:line="240" w:lineRule="auto"/>
              <w:ind w:right="-36"/>
              <w:jc w:val="both"/>
              <w:rPr>
                <w:rFonts w:ascii="Browallia New" w:hAnsi="Browallia New" w:cs="Browallia New"/>
                <w:sz w:val="21"/>
                <w:szCs w:val="21"/>
                <w:cs/>
              </w:rPr>
            </w:pPr>
          </w:p>
        </w:tc>
        <w:tc>
          <w:tcPr>
            <w:tcW w:w="977" w:type="dxa"/>
          </w:tcPr>
          <w:p w14:paraId="18F7AB45" w14:textId="77777777" w:rsidR="00D42A29" w:rsidRPr="002961B6" w:rsidRDefault="00D42A29" w:rsidP="00286211">
            <w:pPr>
              <w:spacing w:line="240" w:lineRule="auto"/>
              <w:ind w:right="-36"/>
              <w:jc w:val="both"/>
              <w:rPr>
                <w:rFonts w:ascii="Browallia New" w:hAnsi="Browallia New" w:cs="Browallia New"/>
                <w:sz w:val="21"/>
                <w:szCs w:val="21"/>
                <w:cs/>
              </w:rPr>
            </w:pPr>
          </w:p>
        </w:tc>
      </w:tr>
      <w:tr w:rsidR="00D42A29" w:rsidRPr="002961B6" w14:paraId="48D429FC" w14:textId="77777777" w:rsidTr="00286211">
        <w:trPr>
          <w:cantSplit/>
        </w:trPr>
        <w:tc>
          <w:tcPr>
            <w:tcW w:w="2250" w:type="dxa"/>
          </w:tcPr>
          <w:p w14:paraId="6ADAFB30"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91" w:type="dxa"/>
            <w:vAlign w:val="bottom"/>
          </w:tcPr>
          <w:p w14:paraId="6DE33F85"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180,796</w:t>
            </w:r>
          </w:p>
        </w:tc>
        <w:tc>
          <w:tcPr>
            <w:tcW w:w="911" w:type="dxa"/>
            <w:gridSpan w:val="2"/>
            <w:vAlign w:val="bottom"/>
          </w:tcPr>
          <w:p w14:paraId="4208BE7D"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281,557</w:t>
            </w:r>
          </w:p>
        </w:tc>
        <w:tc>
          <w:tcPr>
            <w:tcW w:w="999" w:type="dxa"/>
            <w:vAlign w:val="bottom"/>
          </w:tcPr>
          <w:p w14:paraId="64808DE9"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518,775</w:t>
            </w:r>
          </w:p>
        </w:tc>
        <w:tc>
          <w:tcPr>
            <w:tcW w:w="1065" w:type="dxa"/>
          </w:tcPr>
          <w:p w14:paraId="32D10EF1"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sidRPr="00124711">
              <w:rPr>
                <w:rFonts w:ascii="Browallia New" w:hAnsi="Browallia New" w:cs="Browallia New"/>
                <w:sz w:val="21"/>
                <w:szCs w:val="21"/>
                <w:lang w:val="en-GB"/>
              </w:rPr>
              <w:t>25</w:t>
            </w:r>
            <w:r>
              <w:rPr>
                <w:rFonts w:ascii="Browallia New" w:hAnsi="Browallia New" w:cs="Browallia New"/>
                <w:sz w:val="21"/>
                <w:szCs w:val="21"/>
                <w:lang w:val="en-GB"/>
              </w:rPr>
              <w:t>,</w:t>
            </w:r>
            <w:r w:rsidRPr="00124711">
              <w:rPr>
                <w:rFonts w:ascii="Browallia New" w:hAnsi="Browallia New" w:cs="Browallia New"/>
                <w:sz w:val="21"/>
                <w:szCs w:val="21"/>
                <w:lang w:val="en-GB"/>
              </w:rPr>
              <w:t>072</w:t>
            </w:r>
          </w:p>
        </w:tc>
        <w:tc>
          <w:tcPr>
            <w:tcW w:w="903" w:type="dxa"/>
            <w:vAlign w:val="bottom"/>
          </w:tcPr>
          <w:p w14:paraId="19371197"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119,265</w:t>
            </w:r>
          </w:p>
        </w:tc>
        <w:tc>
          <w:tcPr>
            <w:tcW w:w="994" w:type="dxa"/>
            <w:vAlign w:val="bottom"/>
          </w:tcPr>
          <w:p w14:paraId="70AA7FC1" w14:textId="77777777" w:rsidR="00D42A29" w:rsidRPr="00DD1E4C" w:rsidRDefault="00D42A29" w:rsidP="00286211">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7F40E44" w14:textId="77777777" w:rsidR="00D42A29" w:rsidRPr="00DD1E4C" w:rsidRDefault="00D42A29" w:rsidP="00286211">
            <w:pPr>
              <w:tabs>
                <w:tab w:val="clear" w:pos="680"/>
                <w:tab w:val="clear" w:pos="907"/>
                <w:tab w:val="left" w:pos="543"/>
              </w:tabs>
              <w:spacing w:line="240" w:lineRule="auto"/>
              <w:ind w:right="-36"/>
              <w:jc w:val="right"/>
              <w:rPr>
                <w:rFonts w:ascii="Browallia New" w:hAnsi="Browallia New" w:cs="Browallia New"/>
                <w:sz w:val="21"/>
                <w:szCs w:val="21"/>
              </w:rPr>
            </w:pPr>
            <w:r w:rsidRPr="001B7F2F">
              <w:rPr>
                <w:rFonts w:ascii="Browallia New" w:hAnsi="Browallia New" w:cs="Browallia New"/>
                <w:sz w:val="21"/>
                <w:szCs w:val="21"/>
                <w:lang w:val="en-GB"/>
              </w:rPr>
              <w:t>1</w:t>
            </w:r>
            <w:r>
              <w:rPr>
                <w:rFonts w:ascii="Browallia New" w:hAnsi="Browallia New" w:cs="Browallia New"/>
                <w:sz w:val="21"/>
                <w:szCs w:val="21"/>
                <w:lang w:val="en-GB"/>
              </w:rPr>
              <w:t>,</w:t>
            </w:r>
            <w:r w:rsidRPr="001B7F2F">
              <w:rPr>
                <w:rFonts w:ascii="Browallia New" w:hAnsi="Browallia New" w:cs="Browallia New"/>
                <w:sz w:val="21"/>
                <w:szCs w:val="21"/>
                <w:lang w:val="en-GB"/>
              </w:rPr>
              <w:t>125</w:t>
            </w:r>
            <w:r>
              <w:rPr>
                <w:rFonts w:ascii="Browallia New" w:hAnsi="Browallia New" w:cs="Browallia New"/>
                <w:sz w:val="21"/>
                <w:szCs w:val="21"/>
                <w:lang w:val="en-GB"/>
              </w:rPr>
              <w:t>,</w:t>
            </w:r>
            <w:r w:rsidRPr="001B7F2F">
              <w:rPr>
                <w:rFonts w:ascii="Browallia New" w:hAnsi="Browallia New" w:cs="Browallia New"/>
                <w:sz w:val="21"/>
                <w:szCs w:val="21"/>
                <w:lang w:val="en-GB"/>
              </w:rPr>
              <w:t>465</w:t>
            </w:r>
          </w:p>
        </w:tc>
      </w:tr>
      <w:tr w:rsidR="00D42A29" w:rsidRPr="002961B6" w14:paraId="1F0D3BD2" w14:textId="77777777" w:rsidTr="00286211">
        <w:trPr>
          <w:cantSplit/>
        </w:trPr>
        <w:tc>
          <w:tcPr>
            <w:tcW w:w="2250" w:type="dxa"/>
          </w:tcPr>
          <w:p w14:paraId="0E5B75E0"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65C5D73B" w14:textId="77777777" w:rsidR="00D42A29" w:rsidRPr="00FA1E06" w:rsidRDefault="00D42A29" w:rsidP="00286211">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71DEEFDC" w14:textId="77777777" w:rsidR="00D42A29" w:rsidRPr="00BC087D" w:rsidRDefault="00D42A29" w:rsidP="00286211">
            <w:pPr>
              <w:spacing w:line="240" w:lineRule="auto"/>
              <w:ind w:right="-36"/>
              <w:jc w:val="right"/>
              <w:rPr>
                <w:rFonts w:ascii="Browallia New" w:hAnsi="Browallia New" w:cs="Browallia New"/>
                <w:sz w:val="21"/>
                <w:szCs w:val="21"/>
              </w:rPr>
            </w:pPr>
            <w:r>
              <w:rPr>
                <w:rFonts w:ascii="Browallia New" w:hAnsi="Browallia New" w:cs="Browallia New"/>
                <w:sz w:val="21"/>
                <w:szCs w:val="21"/>
              </w:rPr>
              <w:t>39</w:t>
            </w:r>
          </w:p>
        </w:tc>
        <w:tc>
          <w:tcPr>
            <w:tcW w:w="999" w:type="dxa"/>
            <w:vAlign w:val="bottom"/>
          </w:tcPr>
          <w:p w14:paraId="10A4CDAD" w14:textId="77777777" w:rsidR="00D42A29" w:rsidRPr="002961B6" w:rsidRDefault="00D42A29" w:rsidP="00286211">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4,804</w:t>
            </w:r>
          </w:p>
        </w:tc>
        <w:tc>
          <w:tcPr>
            <w:tcW w:w="1065" w:type="dxa"/>
          </w:tcPr>
          <w:p w14:paraId="1D7317FA"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1,107</w:t>
            </w:r>
          </w:p>
        </w:tc>
        <w:tc>
          <w:tcPr>
            <w:tcW w:w="903" w:type="dxa"/>
            <w:vAlign w:val="bottom"/>
          </w:tcPr>
          <w:p w14:paraId="636B9926" w14:textId="77777777" w:rsidR="00D42A29" w:rsidRPr="00001031"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17,813</w:t>
            </w:r>
          </w:p>
        </w:tc>
        <w:tc>
          <w:tcPr>
            <w:tcW w:w="994" w:type="dxa"/>
            <w:vAlign w:val="bottom"/>
          </w:tcPr>
          <w:p w14:paraId="31DF4403" w14:textId="77777777" w:rsidR="00D42A29" w:rsidRPr="00171A6B"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73,304</w:t>
            </w:r>
          </w:p>
        </w:tc>
        <w:tc>
          <w:tcPr>
            <w:tcW w:w="977" w:type="dxa"/>
            <w:vAlign w:val="bottom"/>
          </w:tcPr>
          <w:p w14:paraId="5D40EE92" w14:textId="77777777" w:rsidR="00D42A29" w:rsidRPr="002961B6" w:rsidRDefault="00D42A29" w:rsidP="00286211">
            <w:pPr>
              <w:spacing w:line="240" w:lineRule="auto"/>
              <w:ind w:right="-36"/>
              <w:jc w:val="right"/>
              <w:rPr>
                <w:rFonts w:ascii="Browallia New" w:hAnsi="Browallia New" w:cs="Browallia New"/>
                <w:sz w:val="21"/>
                <w:szCs w:val="21"/>
                <w:lang w:val="en-GB"/>
              </w:rPr>
            </w:pPr>
            <w:r w:rsidRPr="008C6570">
              <w:rPr>
                <w:rFonts w:ascii="Browallia New" w:hAnsi="Browallia New" w:cs="Browallia New"/>
                <w:sz w:val="21"/>
                <w:szCs w:val="21"/>
                <w:lang w:val="en-GB"/>
              </w:rPr>
              <w:t>97,06</w:t>
            </w:r>
            <w:r>
              <w:rPr>
                <w:rFonts w:ascii="Browallia New" w:hAnsi="Browallia New" w:cs="Browallia New"/>
                <w:sz w:val="21"/>
                <w:szCs w:val="21"/>
                <w:lang w:val="en-GB"/>
              </w:rPr>
              <w:t>7</w:t>
            </w:r>
          </w:p>
        </w:tc>
      </w:tr>
      <w:tr w:rsidR="00D42A29" w:rsidRPr="002961B6" w14:paraId="01FB3F52" w14:textId="77777777" w:rsidTr="00286211">
        <w:trPr>
          <w:cantSplit/>
        </w:trPr>
        <w:tc>
          <w:tcPr>
            <w:tcW w:w="2250" w:type="dxa"/>
          </w:tcPr>
          <w:p w14:paraId="59BCA687"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354D6E92" w14:textId="77777777" w:rsidR="00D42A29" w:rsidRPr="002961B6" w:rsidRDefault="00D42A29" w:rsidP="00286211">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7697B598" w14:textId="77777777" w:rsidR="00D42A29" w:rsidRPr="002961B6" w:rsidRDefault="00D42A29" w:rsidP="00286211">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351E9143" w14:textId="77777777" w:rsidR="00D42A29" w:rsidRPr="002961B6" w:rsidRDefault="00D42A29" w:rsidP="00286211">
            <w:pP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(1,676)</w:t>
            </w:r>
          </w:p>
        </w:tc>
        <w:tc>
          <w:tcPr>
            <w:tcW w:w="1065" w:type="dxa"/>
            <w:vAlign w:val="bottom"/>
          </w:tcPr>
          <w:p w14:paraId="70B799B8" w14:textId="77777777" w:rsidR="00D42A29" w:rsidRPr="002961B6" w:rsidRDefault="00D42A29" w:rsidP="00286211">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w:t>
            </w:r>
          </w:p>
        </w:tc>
        <w:tc>
          <w:tcPr>
            <w:tcW w:w="903" w:type="dxa"/>
            <w:vAlign w:val="bottom"/>
          </w:tcPr>
          <w:p w14:paraId="4E9114A4" w14:textId="77777777" w:rsidR="00D42A29" w:rsidRPr="00001031"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2ED1A787" w14:textId="77777777" w:rsidR="00D42A29" w:rsidRPr="00171A6B" w:rsidRDefault="00D42A29" w:rsidP="00286211">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3C14B89D"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C6570">
              <w:rPr>
                <w:rFonts w:ascii="Browallia New" w:hAnsi="Browallia New" w:cs="Browallia New"/>
                <w:sz w:val="21"/>
                <w:szCs w:val="21"/>
                <w:lang w:val="en-GB"/>
              </w:rPr>
              <w:t>2,015</w:t>
            </w:r>
            <w:r>
              <w:rPr>
                <w:rFonts w:ascii="Browallia New" w:hAnsi="Browallia New" w:cs="Browallia New"/>
                <w:sz w:val="21"/>
                <w:szCs w:val="21"/>
                <w:lang w:val="en-GB"/>
              </w:rPr>
              <w:t>)</w:t>
            </w:r>
          </w:p>
        </w:tc>
      </w:tr>
      <w:tr w:rsidR="00D42A29" w:rsidRPr="002961B6" w14:paraId="6EE73A5A" w14:textId="77777777" w:rsidTr="00286211">
        <w:trPr>
          <w:cantSplit/>
        </w:trPr>
        <w:tc>
          <w:tcPr>
            <w:tcW w:w="2250" w:type="dxa"/>
          </w:tcPr>
          <w:p w14:paraId="1EB8EFED"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37D92759"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3,059</w:t>
            </w:r>
          </w:p>
        </w:tc>
        <w:tc>
          <w:tcPr>
            <w:tcW w:w="911" w:type="dxa"/>
            <w:gridSpan w:val="2"/>
            <w:vAlign w:val="bottom"/>
          </w:tcPr>
          <w:p w14:paraId="20C7606B"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39,751</w:t>
            </w:r>
          </w:p>
        </w:tc>
        <w:tc>
          <w:tcPr>
            <w:tcW w:w="999" w:type="dxa"/>
            <w:vAlign w:val="bottom"/>
          </w:tcPr>
          <w:p w14:paraId="1BCAAF9B" w14:textId="77777777" w:rsidR="00D42A29" w:rsidRPr="002961B6" w:rsidRDefault="00D42A29" w:rsidP="00286211">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30,243</w:t>
            </w:r>
          </w:p>
        </w:tc>
        <w:tc>
          <w:tcPr>
            <w:tcW w:w="1065" w:type="dxa"/>
            <w:vAlign w:val="bottom"/>
          </w:tcPr>
          <w:p w14:paraId="49BF92C4"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03" w:type="dxa"/>
            <w:vAlign w:val="bottom"/>
          </w:tcPr>
          <w:p w14:paraId="556E51A7" w14:textId="77777777" w:rsidR="00D42A29" w:rsidRPr="00001031" w:rsidRDefault="00D42A29" w:rsidP="00286211">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8</w:t>
            </w:r>
          </w:p>
        </w:tc>
        <w:tc>
          <w:tcPr>
            <w:tcW w:w="994" w:type="dxa"/>
            <w:vAlign w:val="bottom"/>
          </w:tcPr>
          <w:p w14:paraId="043F5574" w14:textId="77777777" w:rsidR="00D42A29" w:rsidRPr="00171A6B"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(73,061)</w:t>
            </w:r>
          </w:p>
        </w:tc>
        <w:tc>
          <w:tcPr>
            <w:tcW w:w="977" w:type="dxa"/>
            <w:vAlign w:val="bottom"/>
          </w:tcPr>
          <w:p w14:paraId="0CBDF831"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D42A29" w:rsidRPr="002961B6" w14:paraId="2C386FCD" w14:textId="77777777" w:rsidTr="00286211">
        <w:trPr>
          <w:cantSplit/>
        </w:trPr>
        <w:tc>
          <w:tcPr>
            <w:tcW w:w="2250" w:type="dxa"/>
          </w:tcPr>
          <w:p w14:paraId="37B684A2"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91" w:type="dxa"/>
            <w:vAlign w:val="bottom"/>
          </w:tcPr>
          <w:p w14:paraId="700B1117"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sidRPr="001B5A74">
              <w:rPr>
                <w:rFonts w:ascii="Browallia New" w:hAnsi="Browallia New" w:cs="Browallia New"/>
                <w:sz w:val="21"/>
                <w:szCs w:val="21"/>
                <w:lang w:val="en-GB"/>
              </w:rPr>
              <w:t>183,85</w:t>
            </w:r>
            <w:r>
              <w:rPr>
                <w:rFonts w:ascii="Browallia New" w:hAnsi="Browallia New" w:cs="Browallia New"/>
                <w:sz w:val="21"/>
                <w:szCs w:val="21"/>
                <w:lang w:val="en-GB"/>
              </w:rPr>
              <w:t>5</w:t>
            </w:r>
          </w:p>
        </w:tc>
        <w:tc>
          <w:tcPr>
            <w:tcW w:w="911" w:type="dxa"/>
            <w:gridSpan w:val="2"/>
            <w:vAlign w:val="bottom"/>
          </w:tcPr>
          <w:p w14:paraId="739BA22D"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321,347</w:t>
            </w:r>
          </w:p>
        </w:tc>
        <w:tc>
          <w:tcPr>
            <w:tcW w:w="999" w:type="dxa"/>
            <w:vAlign w:val="bottom"/>
          </w:tcPr>
          <w:p w14:paraId="34A99E3F"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sidRPr="001B5A74">
              <w:rPr>
                <w:rFonts w:ascii="Browallia New" w:hAnsi="Browallia New" w:cs="Browallia New"/>
                <w:sz w:val="21"/>
                <w:szCs w:val="21"/>
                <w:lang w:val="en-GB"/>
              </w:rPr>
              <w:t>552,14</w:t>
            </w:r>
            <w:r>
              <w:rPr>
                <w:rFonts w:ascii="Browallia New" w:hAnsi="Browallia New" w:cs="Browallia New"/>
                <w:sz w:val="21"/>
                <w:szCs w:val="21"/>
                <w:lang w:val="en-GB"/>
              </w:rPr>
              <w:t>6</w:t>
            </w:r>
          </w:p>
        </w:tc>
        <w:tc>
          <w:tcPr>
            <w:tcW w:w="1065" w:type="dxa"/>
          </w:tcPr>
          <w:p w14:paraId="6A28A123"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26,154</w:t>
            </w:r>
          </w:p>
        </w:tc>
        <w:tc>
          <w:tcPr>
            <w:tcW w:w="903" w:type="dxa"/>
            <w:vAlign w:val="bottom"/>
          </w:tcPr>
          <w:p w14:paraId="33BABC25" w14:textId="77777777" w:rsidR="00D42A29" w:rsidRPr="00001031"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136,772</w:t>
            </w:r>
          </w:p>
        </w:tc>
        <w:tc>
          <w:tcPr>
            <w:tcW w:w="994" w:type="dxa"/>
            <w:vAlign w:val="bottom"/>
          </w:tcPr>
          <w:p w14:paraId="1DD097A8" w14:textId="77777777" w:rsidR="00D42A29" w:rsidRPr="00171A6B"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977" w:type="dxa"/>
            <w:vAlign w:val="bottom"/>
          </w:tcPr>
          <w:p w14:paraId="6656D50E"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sidRPr="008C6570">
              <w:rPr>
                <w:rFonts w:ascii="Browallia New" w:hAnsi="Browallia New" w:cs="Browallia New"/>
                <w:sz w:val="21"/>
                <w:szCs w:val="21"/>
                <w:lang w:val="en-GB"/>
              </w:rPr>
              <w:t>1,220,51</w:t>
            </w:r>
            <w:r>
              <w:rPr>
                <w:rFonts w:ascii="Browallia New" w:hAnsi="Browallia New" w:cs="Browallia New"/>
                <w:sz w:val="21"/>
                <w:szCs w:val="21"/>
                <w:lang w:val="en-GB"/>
              </w:rPr>
              <w:t>7</w:t>
            </w:r>
          </w:p>
        </w:tc>
      </w:tr>
      <w:tr w:rsidR="00D42A29" w:rsidRPr="002961B6" w14:paraId="24C82841" w14:textId="77777777" w:rsidTr="00286211">
        <w:trPr>
          <w:cantSplit/>
        </w:trPr>
        <w:tc>
          <w:tcPr>
            <w:tcW w:w="2250" w:type="dxa"/>
          </w:tcPr>
          <w:p w14:paraId="0C25CCAA" w14:textId="77777777" w:rsidR="00D42A29" w:rsidRPr="002961B6" w:rsidRDefault="00D42A29" w:rsidP="00286211">
            <w:pPr>
              <w:spacing w:line="240" w:lineRule="auto"/>
              <w:ind w:left="162" w:right="-36" w:hanging="162"/>
              <w:jc w:val="both"/>
              <w:rPr>
                <w:rFonts w:ascii="Browallia New" w:hAnsi="Browallia New" w:cs="Browallia New"/>
                <w:sz w:val="21"/>
                <w:szCs w:val="21"/>
              </w:rPr>
            </w:pPr>
          </w:p>
        </w:tc>
        <w:tc>
          <w:tcPr>
            <w:tcW w:w="991" w:type="dxa"/>
            <w:vAlign w:val="bottom"/>
          </w:tcPr>
          <w:p w14:paraId="21294A49"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911" w:type="dxa"/>
            <w:gridSpan w:val="2"/>
            <w:vAlign w:val="bottom"/>
          </w:tcPr>
          <w:p w14:paraId="481392A8"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999" w:type="dxa"/>
            <w:vAlign w:val="bottom"/>
          </w:tcPr>
          <w:p w14:paraId="31EE2374"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1065" w:type="dxa"/>
          </w:tcPr>
          <w:p w14:paraId="17D2EC9D"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903" w:type="dxa"/>
            <w:vAlign w:val="bottom"/>
          </w:tcPr>
          <w:p w14:paraId="11CC03DA"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994" w:type="dxa"/>
            <w:vAlign w:val="bottom"/>
          </w:tcPr>
          <w:p w14:paraId="5ABC7A3E"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c>
          <w:tcPr>
            <w:tcW w:w="977" w:type="dxa"/>
            <w:vAlign w:val="bottom"/>
          </w:tcPr>
          <w:p w14:paraId="0BAA7145" w14:textId="77777777" w:rsidR="00D42A29" w:rsidRPr="002961B6" w:rsidRDefault="00D42A29" w:rsidP="00286211">
            <w:pPr>
              <w:spacing w:line="240" w:lineRule="auto"/>
              <w:ind w:right="-36"/>
              <w:jc w:val="right"/>
              <w:rPr>
                <w:rFonts w:ascii="Browallia New" w:hAnsi="Browallia New" w:cs="Browallia New"/>
                <w:sz w:val="21"/>
                <w:szCs w:val="21"/>
                <w:lang w:val="en-GB"/>
              </w:rPr>
            </w:pPr>
          </w:p>
        </w:tc>
      </w:tr>
      <w:tr w:rsidR="00D42A29" w:rsidRPr="002961B6" w14:paraId="4C7C7990" w14:textId="77777777" w:rsidTr="00286211">
        <w:trPr>
          <w:cantSplit/>
        </w:trPr>
        <w:tc>
          <w:tcPr>
            <w:tcW w:w="2250" w:type="dxa"/>
          </w:tcPr>
          <w:p w14:paraId="2DBD0454" w14:textId="77777777" w:rsidR="00D42A29" w:rsidRPr="002961B6" w:rsidRDefault="00D42A29" w:rsidP="002862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475BE5A1"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11" w:type="dxa"/>
            <w:gridSpan w:val="2"/>
          </w:tcPr>
          <w:p w14:paraId="2B852689"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9" w:type="dxa"/>
          </w:tcPr>
          <w:p w14:paraId="2E240F77" w14:textId="77777777" w:rsidR="00D42A29" w:rsidRPr="002961B6" w:rsidRDefault="00D42A29" w:rsidP="00286211">
            <w:pPr>
              <w:tabs>
                <w:tab w:val="decimal" w:pos="580"/>
              </w:tabs>
              <w:spacing w:line="240" w:lineRule="auto"/>
              <w:ind w:right="-36"/>
              <w:jc w:val="right"/>
              <w:rPr>
                <w:rFonts w:ascii="Browallia New" w:hAnsi="Browallia New" w:cs="Browallia New"/>
                <w:sz w:val="21"/>
                <w:szCs w:val="21"/>
                <w:cs/>
              </w:rPr>
            </w:pPr>
          </w:p>
        </w:tc>
        <w:tc>
          <w:tcPr>
            <w:tcW w:w="1065" w:type="dxa"/>
          </w:tcPr>
          <w:p w14:paraId="38721CD3"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03" w:type="dxa"/>
          </w:tcPr>
          <w:p w14:paraId="0CC8A744"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4" w:type="dxa"/>
          </w:tcPr>
          <w:p w14:paraId="08C5A2AA"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77" w:type="dxa"/>
          </w:tcPr>
          <w:p w14:paraId="20FE07C3" w14:textId="77777777" w:rsidR="00D42A29" w:rsidRPr="002961B6" w:rsidRDefault="00D42A29" w:rsidP="00286211">
            <w:pPr>
              <w:spacing w:line="240" w:lineRule="auto"/>
              <w:ind w:right="-36"/>
              <w:jc w:val="right"/>
              <w:rPr>
                <w:rFonts w:ascii="Browallia New" w:hAnsi="Browallia New" w:cs="Browallia New"/>
                <w:sz w:val="21"/>
                <w:szCs w:val="21"/>
                <w:cs/>
              </w:rPr>
            </w:pPr>
          </w:p>
        </w:tc>
      </w:tr>
      <w:tr w:rsidR="00D42A29" w:rsidRPr="002961B6" w14:paraId="47B9A590" w14:textId="77777777" w:rsidTr="00286211">
        <w:trPr>
          <w:cantSplit/>
        </w:trPr>
        <w:tc>
          <w:tcPr>
            <w:tcW w:w="2250" w:type="dxa"/>
          </w:tcPr>
          <w:p w14:paraId="5E506C37" w14:textId="77777777" w:rsidR="00D42A29" w:rsidRPr="002961B6" w:rsidRDefault="00D42A29" w:rsidP="00286211">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91" w:type="dxa"/>
            <w:vAlign w:val="bottom"/>
          </w:tcPr>
          <w:p w14:paraId="4E547131"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13</w:t>
            </w:r>
            <w:r>
              <w:rPr>
                <w:rFonts w:ascii="Browallia New" w:hAnsi="Browallia New" w:cs="Browallia New"/>
                <w:sz w:val="21"/>
                <w:szCs w:val="21"/>
                <w:lang w:val="en-GB"/>
              </w:rPr>
              <w:t>,</w:t>
            </w:r>
            <w:r w:rsidRPr="001B7F2F">
              <w:rPr>
                <w:rFonts w:ascii="Browallia New" w:hAnsi="Browallia New" w:cs="Browallia New"/>
                <w:sz w:val="21"/>
                <w:szCs w:val="21"/>
                <w:lang w:val="en-GB"/>
              </w:rPr>
              <w:t>419</w:t>
            </w:r>
            <w:r>
              <w:rPr>
                <w:rFonts w:ascii="Browallia New" w:hAnsi="Browallia New" w:cs="Browallia New"/>
                <w:sz w:val="21"/>
                <w:szCs w:val="21"/>
                <w:lang w:val="en-GB"/>
              </w:rPr>
              <w:t>)</w:t>
            </w:r>
          </w:p>
        </w:tc>
        <w:tc>
          <w:tcPr>
            <w:tcW w:w="911" w:type="dxa"/>
            <w:gridSpan w:val="2"/>
            <w:vAlign w:val="bottom"/>
          </w:tcPr>
          <w:p w14:paraId="18873E45"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140</w:t>
            </w:r>
            <w:r>
              <w:rPr>
                <w:rFonts w:ascii="Browallia New" w:hAnsi="Browallia New" w:cs="Browallia New"/>
                <w:sz w:val="21"/>
                <w:szCs w:val="21"/>
                <w:lang w:val="en-GB"/>
              </w:rPr>
              <w:t>,</w:t>
            </w:r>
            <w:r w:rsidRPr="001B7F2F">
              <w:rPr>
                <w:rFonts w:ascii="Browallia New" w:hAnsi="Browallia New" w:cs="Browallia New"/>
                <w:sz w:val="21"/>
                <w:szCs w:val="21"/>
                <w:lang w:val="en-GB"/>
              </w:rPr>
              <w:t>836</w:t>
            </w:r>
            <w:r>
              <w:rPr>
                <w:rFonts w:ascii="Browallia New" w:hAnsi="Browallia New" w:cs="Browallia New"/>
                <w:sz w:val="21"/>
                <w:szCs w:val="21"/>
                <w:lang w:val="en-GB"/>
              </w:rPr>
              <w:t>)</w:t>
            </w:r>
          </w:p>
        </w:tc>
        <w:tc>
          <w:tcPr>
            <w:tcW w:w="999" w:type="dxa"/>
            <w:vAlign w:val="bottom"/>
          </w:tcPr>
          <w:p w14:paraId="176C8BE6"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342</w:t>
            </w:r>
            <w:r>
              <w:rPr>
                <w:rFonts w:ascii="Browallia New" w:hAnsi="Browallia New" w:cs="Browallia New"/>
                <w:sz w:val="21"/>
                <w:szCs w:val="21"/>
                <w:lang w:val="en-GB"/>
              </w:rPr>
              <w:t>,</w:t>
            </w:r>
            <w:r w:rsidRPr="001B7F2F">
              <w:rPr>
                <w:rFonts w:ascii="Browallia New" w:hAnsi="Browallia New" w:cs="Browallia New"/>
                <w:sz w:val="21"/>
                <w:szCs w:val="21"/>
                <w:lang w:val="en-GB"/>
              </w:rPr>
              <w:t>018</w:t>
            </w:r>
            <w:r>
              <w:rPr>
                <w:rFonts w:ascii="Browallia New" w:hAnsi="Browallia New" w:cs="Browallia New"/>
                <w:sz w:val="21"/>
                <w:szCs w:val="21"/>
                <w:lang w:val="en-GB"/>
              </w:rPr>
              <w:t>)</w:t>
            </w:r>
          </w:p>
        </w:tc>
        <w:tc>
          <w:tcPr>
            <w:tcW w:w="1065" w:type="dxa"/>
          </w:tcPr>
          <w:p w14:paraId="3A3FBE30"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21</w:t>
            </w:r>
            <w:r>
              <w:rPr>
                <w:rFonts w:ascii="Browallia New" w:hAnsi="Browallia New" w:cs="Browallia New"/>
                <w:sz w:val="21"/>
                <w:szCs w:val="21"/>
                <w:lang w:val="en-GB"/>
              </w:rPr>
              <w:t>,</w:t>
            </w:r>
            <w:r w:rsidRPr="001B7F2F">
              <w:rPr>
                <w:rFonts w:ascii="Browallia New" w:hAnsi="Browallia New" w:cs="Browallia New"/>
                <w:sz w:val="21"/>
                <w:szCs w:val="21"/>
                <w:lang w:val="en-GB"/>
              </w:rPr>
              <w:t>595</w:t>
            </w:r>
            <w:r>
              <w:rPr>
                <w:rFonts w:ascii="Browallia New" w:hAnsi="Browallia New" w:cs="Browallia New"/>
                <w:sz w:val="21"/>
                <w:szCs w:val="21"/>
                <w:lang w:val="en-GB"/>
              </w:rPr>
              <w:t>)</w:t>
            </w:r>
          </w:p>
        </w:tc>
        <w:tc>
          <w:tcPr>
            <w:tcW w:w="903" w:type="dxa"/>
            <w:vAlign w:val="bottom"/>
          </w:tcPr>
          <w:p w14:paraId="3A7003CA"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55</w:t>
            </w:r>
            <w:r>
              <w:rPr>
                <w:rFonts w:ascii="Browallia New" w:hAnsi="Browallia New" w:cs="Browallia New"/>
                <w:sz w:val="21"/>
                <w:szCs w:val="21"/>
                <w:lang w:val="en-GB"/>
              </w:rPr>
              <w:t>,</w:t>
            </w:r>
            <w:r w:rsidRPr="001B7F2F">
              <w:rPr>
                <w:rFonts w:ascii="Browallia New" w:hAnsi="Browallia New" w:cs="Browallia New"/>
                <w:sz w:val="21"/>
                <w:szCs w:val="21"/>
                <w:lang w:val="en-GB"/>
              </w:rPr>
              <w:t>56</w:t>
            </w:r>
            <w:r>
              <w:rPr>
                <w:rFonts w:ascii="Browallia New" w:hAnsi="Browallia New" w:cs="Browallia New"/>
                <w:sz w:val="21"/>
                <w:szCs w:val="21"/>
                <w:lang w:val="en-GB"/>
              </w:rPr>
              <w:t>5)</w:t>
            </w:r>
          </w:p>
        </w:tc>
        <w:tc>
          <w:tcPr>
            <w:tcW w:w="994" w:type="dxa"/>
            <w:vAlign w:val="bottom"/>
          </w:tcPr>
          <w:p w14:paraId="764E39BE" w14:textId="77777777" w:rsidR="00D42A29" w:rsidRPr="002961B6" w:rsidRDefault="00D42A29" w:rsidP="00286211">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320A144D"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573</w:t>
            </w:r>
            <w:r>
              <w:rPr>
                <w:rFonts w:ascii="Browallia New" w:hAnsi="Browallia New" w:cs="Browallia New"/>
                <w:sz w:val="21"/>
                <w:szCs w:val="21"/>
                <w:lang w:val="en-GB"/>
              </w:rPr>
              <w:t>,</w:t>
            </w:r>
            <w:r w:rsidRPr="001B7F2F">
              <w:rPr>
                <w:rFonts w:ascii="Browallia New" w:hAnsi="Browallia New" w:cs="Browallia New"/>
                <w:sz w:val="21"/>
                <w:szCs w:val="21"/>
                <w:lang w:val="en-GB"/>
              </w:rPr>
              <w:t>43</w:t>
            </w:r>
            <w:r>
              <w:rPr>
                <w:rFonts w:ascii="Browallia New" w:hAnsi="Browallia New" w:cs="Browallia New"/>
                <w:sz w:val="21"/>
                <w:szCs w:val="21"/>
                <w:lang w:val="en-GB"/>
              </w:rPr>
              <w:t>3)</w:t>
            </w:r>
          </w:p>
        </w:tc>
      </w:tr>
      <w:tr w:rsidR="00D42A29" w:rsidRPr="002961B6" w14:paraId="15CA6071" w14:textId="77777777" w:rsidTr="00286211">
        <w:trPr>
          <w:cantSplit/>
        </w:trPr>
        <w:tc>
          <w:tcPr>
            <w:tcW w:w="2250" w:type="dxa"/>
          </w:tcPr>
          <w:p w14:paraId="38116C1D"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0F6D7678"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(1,480)</w:t>
            </w:r>
          </w:p>
        </w:tc>
        <w:tc>
          <w:tcPr>
            <w:tcW w:w="911" w:type="dxa"/>
            <w:gridSpan w:val="2"/>
            <w:vAlign w:val="bottom"/>
          </w:tcPr>
          <w:p w14:paraId="75669C94" w14:textId="02AADE0D"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Pr="00A34B03">
              <w:rPr>
                <w:rFonts w:ascii="Browallia New" w:hAnsi="Browallia New" w:cs="Browallia New" w:hint="cs"/>
                <w:sz w:val="21"/>
                <w:szCs w:val="21"/>
                <w:cs/>
              </w:rPr>
              <w:t>1</w:t>
            </w:r>
            <w:r>
              <w:rPr>
                <w:rFonts w:ascii="Browallia New" w:hAnsi="Browallia New" w:cs="Browallia New"/>
                <w:sz w:val="21"/>
                <w:szCs w:val="21"/>
              </w:rPr>
              <w:t>1,295)</w:t>
            </w:r>
          </w:p>
        </w:tc>
        <w:tc>
          <w:tcPr>
            <w:tcW w:w="999" w:type="dxa"/>
            <w:vAlign w:val="bottom"/>
          </w:tcPr>
          <w:p w14:paraId="7C91C270"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(22,054)</w:t>
            </w:r>
          </w:p>
        </w:tc>
        <w:tc>
          <w:tcPr>
            <w:tcW w:w="1065" w:type="dxa"/>
          </w:tcPr>
          <w:p w14:paraId="7EDD3972"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(1,238)</w:t>
            </w:r>
          </w:p>
        </w:tc>
        <w:tc>
          <w:tcPr>
            <w:tcW w:w="903" w:type="dxa"/>
            <w:vAlign w:val="bottom"/>
          </w:tcPr>
          <w:p w14:paraId="07F1C6E0"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(7,798)</w:t>
            </w:r>
          </w:p>
        </w:tc>
        <w:tc>
          <w:tcPr>
            <w:tcW w:w="994" w:type="dxa"/>
            <w:vAlign w:val="bottom"/>
          </w:tcPr>
          <w:p w14:paraId="6167279C" w14:textId="77777777" w:rsidR="00D42A29" w:rsidRPr="002961B6" w:rsidRDefault="00D42A29" w:rsidP="00286211">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4D677A44" w14:textId="77777777" w:rsidR="00D42A29" w:rsidRPr="002961B6" w:rsidRDefault="00D42A29"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43,865</w:t>
            </w:r>
            <w:r>
              <w:rPr>
                <w:rFonts w:ascii="Browallia New" w:hAnsi="Browallia New" w:cs="Browallia New"/>
                <w:sz w:val="21"/>
                <w:szCs w:val="21"/>
                <w:lang w:val="en-GB"/>
              </w:rPr>
              <w:t>)</w:t>
            </w:r>
          </w:p>
        </w:tc>
      </w:tr>
      <w:tr w:rsidR="00D42A29" w:rsidRPr="002961B6" w14:paraId="0CDF4CBA" w14:textId="77777777" w:rsidTr="00286211">
        <w:trPr>
          <w:cantSplit/>
        </w:trPr>
        <w:tc>
          <w:tcPr>
            <w:tcW w:w="2250" w:type="dxa"/>
          </w:tcPr>
          <w:p w14:paraId="0FE28B72"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010C5754"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vAlign w:val="bottom"/>
          </w:tcPr>
          <w:p w14:paraId="517EECDC"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0D51885F"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1,653</w:t>
            </w:r>
          </w:p>
        </w:tc>
        <w:tc>
          <w:tcPr>
            <w:tcW w:w="1065" w:type="dxa"/>
            <w:vAlign w:val="bottom"/>
          </w:tcPr>
          <w:p w14:paraId="0BE9584A" w14:textId="77777777" w:rsidR="00D42A29" w:rsidRPr="002961B6" w:rsidRDefault="00D42A29" w:rsidP="00286211">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w:t>
            </w:r>
          </w:p>
        </w:tc>
        <w:tc>
          <w:tcPr>
            <w:tcW w:w="903" w:type="dxa"/>
            <w:vAlign w:val="bottom"/>
          </w:tcPr>
          <w:p w14:paraId="11ECD611"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45DD1315"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4D31DC5A"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1,969</w:t>
            </w:r>
          </w:p>
        </w:tc>
      </w:tr>
      <w:tr w:rsidR="00D42A29" w:rsidRPr="002961B6" w14:paraId="52226A40" w14:textId="77777777" w:rsidTr="00286211">
        <w:trPr>
          <w:cantSplit/>
        </w:trPr>
        <w:tc>
          <w:tcPr>
            <w:tcW w:w="2250" w:type="dxa"/>
          </w:tcPr>
          <w:p w14:paraId="6D8F41DA"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91" w:type="dxa"/>
            <w:vAlign w:val="bottom"/>
          </w:tcPr>
          <w:p w14:paraId="2BDE3092"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(14,899)</w:t>
            </w:r>
          </w:p>
        </w:tc>
        <w:tc>
          <w:tcPr>
            <w:tcW w:w="911" w:type="dxa"/>
            <w:gridSpan w:val="2"/>
            <w:vAlign w:val="bottom"/>
          </w:tcPr>
          <w:p w14:paraId="05FA2BEE"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152,131</w:t>
            </w:r>
            <w:r>
              <w:rPr>
                <w:rFonts w:ascii="Browallia New" w:hAnsi="Browallia New" w:cs="Browallia New"/>
                <w:sz w:val="21"/>
                <w:szCs w:val="21"/>
                <w:lang w:val="en-GB"/>
              </w:rPr>
              <w:t>)</w:t>
            </w:r>
          </w:p>
        </w:tc>
        <w:tc>
          <w:tcPr>
            <w:tcW w:w="999" w:type="dxa"/>
            <w:vAlign w:val="bottom"/>
          </w:tcPr>
          <w:p w14:paraId="69740999"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362,419</w:t>
            </w:r>
            <w:r>
              <w:rPr>
                <w:rFonts w:ascii="Browallia New" w:hAnsi="Browallia New" w:cs="Browallia New"/>
                <w:sz w:val="21"/>
                <w:szCs w:val="21"/>
                <w:lang w:val="en-GB"/>
              </w:rPr>
              <w:t>)</w:t>
            </w:r>
          </w:p>
        </w:tc>
        <w:tc>
          <w:tcPr>
            <w:tcW w:w="1065" w:type="dxa"/>
          </w:tcPr>
          <w:p w14:paraId="23A11F01"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22,831</w:t>
            </w:r>
            <w:r>
              <w:rPr>
                <w:rFonts w:ascii="Browallia New" w:hAnsi="Browallia New" w:cs="Browallia New"/>
                <w:sz w:val="21"/>
                <w:szCs w:val="21"/>
                <w:lang w:val="en-GB"/>
              </w:rPr>
              <w:t>)</w:t>
            </w:r>
          </w:p>
        </w:tc>
        <w:tc>
          <w:tcPr>
            <w:tcW w:w="903" w:type="dxa"/>
            <w:vAlign w:val="bottom"/>
          </w:tcPr>
          <w:p w14:paraId="772F3CD5"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63,049</w:t>
            </w:r>
            <w:r>
              <w:rPr>
                <w:rFonts w:ascii="Browallia New" w:hAnsi="Browallia New" w:cs="Browallia New"/>
                <w:sz w:val="21"/>
                <w:szCs w:val="21"/>
                <w:lang w:val="en-GB"/>
              </w:rPr>
              <w:t>)</w:t>
            </w:r>
          </w:p>
        </w:tc>
        <w:tc>
          <w:tcPr>
            <w:tcW w:w="994" w:type="dxa"/>
            <w:vAlign w:val="bottom"/>
          </w:tcPr>
          <w:p w14:paraId="6A3D9E8E" w14:textId="77777777" w:rsidR="00D42A29" w:rsidRPr="002961B6" w:rsidRDefault="00D42A29"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8F88C12" w14:textId="77777777" w:rsidR="00D42A29" w:rsidRPr="002961B6" w:rsidRDefault="00D42A29"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615,329</w:t>
            </w:r>
            <w:r>
              <w:rPr>
                <w:rFonts w:ascii="Browallia New" w:hAnsi="Browallia New" w:cs="Browallia New"/>
                <w:sz w:val="21"/>
                <w:szCs w:val="21"/>
                <w:lang w:val="en-GB"/>
              </w:rPr>
              <w:t>)</w:t>
            </w:r>
          </w:p>
        </w:tc>
      </w:tr>
      <w:tr w:rsidR="00D42A29" w:rsidRPr="002961B6" w14:paraId="7D5C2531" w14:textId="77777777" w:rsidTr="00286211">
        <w:trPr>
          <w:cantSplit/>
        </w:trPr>
        <w:tc>
          <w:tcPr>
            <w:tcW w:w="2250" w:type="dxa"/>
          </w:tcPr>
          <w:p w14:paraId="0D52FFAE" w14:textId="77777777" w:rsidR="00D42A29" w:rsidRPr="00CE4B5B" w:rsidRDefault="00D42A29" w:rsidP="00286211">
            <w:pPr>
              <w:rPr>
                <w:cs/>
              </w:rPr>
            </w:pPr>
          </w:p>
        </w:tc>
        <w:tc>
          <w:tcPr>
            <w:tcW w:w="991" w:type="dxa"/>
          </w:tcPr>
          <w:p w14:paraId="4427754D" w14:textId="77777777" w:rsidR="00D42A29" w:rsidRPr="002961B6" w:rsidRDefault="00D42A29" w:rsidP="00286211">
            <w:pPr>
              <w:spacing w:line="240" w:lineRule="auto"/>
              <w:ind w:right="-36"/>
              <w:jc w:val="right"/>
              <w:rPr>
                <w:rFonts w:ascii="Browallia New" w:hAnsi="Browallia New" w:cs="Browallia New"/>
                <w:sz w:val="21"/>
                <w:szCs w:val="21"/>
                <w:cs/>
                <w:lang w:val="en-GB"/>
              </w:rPr>
            </w:pPr>
          </w:p>
        </w:tc>
        <w:tc>
          <w:tcPr>
            <w:tcW w:w="911" w:type="dxa"/>
            <w:gridSpan w:val="2"/>
          </w:tcPr>
          <w:p w14:paraId="38CBE291"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0BF951E"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50C85B77"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169CD95"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3009AE8"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9437E97"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r>
      <w:tr w:rsidR="00D42A29" w:rsidRPr="002961B6" w14:paraId="7CAF2609" w14:textId="77777777" w:rsidTr="00286211">
        <w:trPr>
          <w:cantSplit/>
        </w:trPr>
        <w:tc>
          <w:tcPr>
            <w:tcW w:w="2250" w:type="dxa"/>
          </w:tcPr>
          <w:p w14:paraId="530BCDCC" w14:textId="77777777" w:rsidR="00D42A29" w:rsidRPr="002961B6" w:rsidRDefault="00D42A29" w:rsidP="002862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06E2F4D6" w14:textId="77777777" w:rsidR="00D42A29" w:rsidRPr="002961B6" w:rsidRDefault="00D42A29" w:rsidP="00286211">
            <w:pPr>
              <w:spacing w:line="240" w:lineRule="auto"/>
              <w:ind w:right="-36"/>
              <w:jc w:val="right"/>
              <w:rPr>
                <w:rFonts w:ascii="Browallia New" w:hAnsi="Browallia New" w:cs="Browallia New"/>
                <w:sz w:val="21"/>
                <w:szCs w:val="21"/>
                <w:cs/>
                <w:lang w:val="en-GB"/>
              </w:rPr>
            </w:pPr>
          </w:p>
        </w:tc>
        <w:tc>
          <w:tcPr>
            <w:tcW w:w="911" w:type="dxa"/>
            <w:gridSpan w:val="2"/>
          </w:tcPr>
          <w:p w14:paraId="4BD77488"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239E677D"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EF4F756"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66C1584F"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2265C623"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356EF4B9"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cs/>
                <w:lang w:val="en-GB"/>
              </w:rPr>
            </w:pPr>
          </w:p>
        </w:tc>
      </w:tr>
      <w:tr w:rsidR="00D42A29" w:rsidRPr="002961B6" w14:paraId="6A08B28A" w14:textId="77777777" w:rsidTr="00286211">
        <w:trPr>
          <w:cantSplit/>
        </w:trPr>
        <w:tc>
          <w:tcPr>
            <w:tcW w:w="2250" w:type="dxa"/>
          </w:tcPr>
          <w:p w14:paraId="66531663" w14:textId="77777777" w:rsidR="00D42A29" w:rsidRPr="002961B6" w:rsidRDefault="00D42A29"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91" w:type="dxa"/>
            <w:vAlign w:val="bottom"/>
          </w:tcPr>
          <w:p w14:paraId="1C8EBC31"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168,956</w:t>
            </w:r>
          </w:p>
        </w:tc>
        <w:tc>
          <w:tcPr>
            <w:tcW w:w="911" w:type="dxa"/>
            <w:gridSpan w:val="2"/>
            <w:vAlign w:val="bottom"/>
          </w:tcPr>
          <w:p w14:paraId="2AD670AE"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169,216</w:t>
            </w:r>
          </w:p>
        </w:tc>
        <w:tc>
          <w:tcPr>
            <w:tcW w:w="999" w:type="dxa"/>
            <w:vAlign w:val="bottom"/>
          </w:tcPr>
          <w:p w14:paraId="7FAD849F"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094E66">
              <w:rPr>
                <w:rFonts w:ascii="Browallia New" w:hAnsi="Browallia New" w:cs="Browallia New"/>
                <w:sz w:val="21"/>
                <w:szCs w:val="21"/>
                <w:lang w:val="en-GB"/>
              </w:rPr>
              <w:t>189,727</w:t>
            </w:r>
          </w:p>
        </w:tc>
        <w:tc>
          <w:tcPr>
            <w:tcW w:w="1065" w:type="dxa"/>
          </w:tcPr>
          <w:p w14:paraId="3EC5B78E"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3,323</w:t>
            </w:r>
          </w:p>
        </w:tc>
        <w:tc>
          <w:tcPr>
            <w:tcW w:w="903" w:type="dxa"/>
            <w:vAlign w:val="bottom"/>
          </w:tcPr>
          <w:p w14:paraId="421F9CBA"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73,72</w:t>
            </w:r>
            <w:r>
              <w:rPr>
                <w:rFonts w:ascii="Browallia New" w:hAnsi="Browallia New" w:cs="Browallia New"/>
                <w:sz w:val="21"/>
                <w:szCs w:val="21"/>
                <w:lang w:val="en-GB"/>
              </w:rPr>
              <w:t>3</w:t>
            </w:r>
          </w:p>
        </w:tc>
        <w:tc>
          <w:tcPr>
            <w:tcW w:w="994" w:type="dxa"/>
            <w:vAlign w:val="bottom"/>
          </w:tcPr>
          <w:p w14:paraId="51CC52C0"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977" w:type="dxa"/>
            <w:vAlign w:val="bottom"/>
          </w:tcPr>
          <w:p w14:paraId="268F7F05" w14:textId="77777777" w:rsidR="00D42A29" w:rsidRPr="002961B6" w:rsidRDefault="00D42A29" w:rsidP="00286211">
            <w:pPr>
              <w:pBdr>
                <w:bottom w:val="single" w:sz="12" w:space="1" w:color="auto"/>
              </w:pBdr>
              <w:spacing w:line="240" w:lineRule="auto"/>
              <w:ind w:right="-36"/>
              <w:jc w:val="right"/>
              <w:rPr>
                <w:rFonts w:ascii="Browallia New" w:hAnsi="Browallia New" w:cs="Browallia New"/>
                <w:sz w:val="21"/>
                <w:szCs w:val="21"/>
                <w:lang w:val="en-GB"/>
              </w:rPr>
            </w:pPr>
            <w:r w:rsidRPr="00403898">
              <w:rPr>
                <w:rFonts w:ascii="Browallia New" w:hAnsi="Browallia New" w:cs="Browallia New"/>
                <w:sz w:val="21"/>
                <w:szCs w:val="21"/>
                <w:lang w:val="en-GB"/>
              </w:rPr>
              <w:t>605,18</w:t>
            </w:r>
            <w:r>
              <w:rPr>
                <w:rFonts w:ascii="Browallia New" w:hAnsi="Browallia New" w:cs="Browallia New"/>
                <w:sz w:val="21"/>
                <w:szCs w:val="21"/>
                <w:lang w:val="en-GB"/>
              </w:rPr>
              <w:t>8</w:t>
            </w:r>
          </w:p>
        </w:tc>
      </w:tr>
      <w:tr w:rsidR="00D42A29" w:rsidRPr="002961B6" w14:paraId="051BA170" w14:textId="77777777" w:rsidTr="00286211">
        <w:trPr>
          <w:cantSplit/>
        </w:trPr>
        <w:tc>
          <w:tcPr>
            <w:tcW w:w="2250" w:type="dxa"/>
          </w:tcPr>
          <w:p w14:paraId="6AB63C29" w14:textId="77777777" w:rsidR="00D42A29" w:rsidRPr="002961B6" w:rsidRDefault="00D42A29" w:rsidP="00286211">
            <w:pPr>
              <w:spacing w:line="240" w:lineRule="auto"/>
              <w:ind w:left="162" w:right="-36" w:hanging="162"/>
              <w:rPr>
                <w:rFonts w:ascii="Browallia New" w:hAnsi="Browallia New" w:cs="Browallia New"/>
                <w:sz w:val="21"/>
                <w:szCs w:val="21"/>
                <w:cs/>
              </w:rPr>
            </w:pPr>
          </w:p>
        </w:tc>
        <w:tc>
          <w:tcPr>
            <w:tcW w:w="991" w:type="dxa"/>
          </w:tcPr>
          <w:p w14:paraId="6C2EDD8A"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5CF5DF82"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5F8C591D"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643940A"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99309B2"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8E79EC5"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18C2D2BF" w14:textId="77777777" w:rsidR="00D42A29" w:rsidRPr="002961B6" w:rsidRDefault="00D42A29" w:rsidP="00286211">
            <w:pPr>
              <w:spacing w:line="240" w:lineRule="auto"/>
              <w:jc w:val="right"/>
              <w:rPr>
                <w:rFonts w:ascii="Browallia New" w:hAnsi="Browallia New" w:cs="Browallia New"/>
                <w:sz w:val="21"/>
                <w:szCs w:val="21"/>
                <w:cs/>
              </w:rPr>
            </w:pPr>
          </w:p>
        </w:tc>
      </w:tr>
      <w:tr w:rsidR="00D42A29" w:rsidRPr="002961B6" w14:paraId="355BDD97" w14:textId="77777777" w:rsidTr="00286211">
        <w:trPr>
          <w:cantSplit/>
        </w:trPr>
        <w:tc>
          <w:tcPr>
            <w:tcW w:w="2250" w:type="dxa"/>
          </w:tcPr>
          <w:p w14:paraId="100CF412" w14:textId="77777777" w:rsidR="00D42A29" w:rsidRPr="002961B6" w:rsidRDefault="00D42A29" w:rsidP="00286211">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3</w:t>
            </w:r>
          </w:p>
        </w:tc>
        <w:tc>
          <w:tcPr>
            <w:tcW w:w="991" w:type="dxa"/>
          </w:tcPr>
          <w:p w14:paraId="5BFC1AB9"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719A1048"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9" w:type="dxa"/>
          </w:tcPr>
          <w:p w14:paraId="3E6F9BA2"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AB26AE5"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9BBB341"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D872D9"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0ABAA515" w14:textId="77777777" w:rsidR="00D42A29" w:rsidRPr="002961B6" w:rsidRDefault="00D42A29" w:rsidP="00286211">
            <w:pPr>
              <w:spacing w:line="240" w:lineRule="auto"/>
              <w:ind w:right="-44"/>
              <w:jc w:val="right"/>
              <w:rPr>
                <w:rFonts w:ascii="Browallia New" w:hAnsi="Browallia New" w:cs="Browallia New"/>
                <w:sz w:val="21"/>
                <w:szCs w:val="21"/>
                <w:cs/>
                <w:lang w:val="en-GB"/>
              </w:rPr>
            </w:pPr>
          </w:p>
        </w:tc>
      </w:tr>
      <w:tr w:rsidR="00D42A29" w:rsidRPr="002961B6" w14:paraId="6861B02E" w14:textId="77777777" w:rsidTr="00286211">
        <w:trPr>
          <w:cantSplit/>
        </w:trPr>
        <w:tc>
          <w:tcPr>
            <w:tcW w:w="2250" w:type="dxa"/>
          </w:tcPr>
          <w:p w14:paraId="2050A95C" w14:textId="77777777" w:rsidR="00D42A29" w:rsidRPr="002961B6" w:rsidRDefault="00D42A29"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17DF2CB"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7D83910"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9" w:type="dxa"/>
          </w:tcPr>
          <w:p w14:paraId="6D11FEC4"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6678AE1"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2D47C650"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58FA61B"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62E438BE" w14:textId="77777777" w:rsidR="00D42A29" w:rsidRPr="002961B6" w:rsidRDefault="00D42A29" w:rsidP="00286211">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27,375</w:t>
            </w:r>
          </w:p>
        </w:tc>
      </w:tr>
      <w:tr w:rsidR="00D42A29" w:rsidRPr="002961B6" w14:paraId="4AC3008B" w14:textId="77777777" w:rsidTr="00286211">
        <w:trPr>
          <w:cantSplit/>
        </w:trPr>
        <w:tc>
          <w:tcPr>
            <w:tcW w:w="2250" w:type="dxa"/>
          </w:tcPr>
          <w:p w14:paraId="06B0C8C7" w14:textId="77777777" w:rsidR="00D42A29" w:rsidRPr="002961B6" w:rsidRDefault="00D42A29"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47133BA1"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47E37850"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9" w:type="dxa"/>
          </w:tcPr>
          <w:p w14:paraId="7C8B7352"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CD3FDF7"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BC292DF"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28939F2"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580D6F3" w14:textId="77777777" w:rsidR="00D42A29" w:rsidRPr="002961B6" w:rsidRDefault="00D42A29" w:rsidP="00286211">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16,490</w:t>
            </w:r>
          </w:p>
        </w:tc>
      </w:tr>
      <w:tr w:rsidR="00D42A29" w:rsidRPr="002961B6" w14:paraId="635A6757" w14:textId="77777777" w:rsidTr="00286211">
        <w:trPr>
          <w:cantSplit/>
        </w:trPr>
        <w:tc>
          <w:tcPr>
            <w:tcW w:w="2250" w:type="dxa"/>
          </w:tcPr>
          <w:p w14:paraId="35F8AD49" w14:textId="77777777" w:rsidR="00D42A29" w:rsidRPr="002961B6" w:rsidRDefault="00D42A29"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201CACBA"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71B21EF" w14:textId="77777777" w:rsidR="00D42A29" w:rsidRPr="002961B6" w:rsidRDefault="00D42A29" w:rsidP="00286211">
            <w:pPr>
              <w:spacing w:line="240" w:lineRule="auto"/>
              <w:ind w:right="-36"/>
              <w:jc w:val="right"/>
              <w:rPr>
                <w:rFonts w:ascii="Browallia New" w:hAnsi="Browallia New" w:cs="Browallia New"/>
                <w:sz w:val="21"/>
                <w:szCs w:val="21"/>
                <w:cs/>
              </w:rPr>
            </w:pPr>
          </w:p>
        </w:tc>
        <w:tc>
          <w:tcPr>
            <w:tcW w:w="999" w:type="dxa"/>
          </w:tcPr>
          <w:p w14:paraId="36F17071"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77375BE"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5378D9EE"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E4D6C7B" w14:textId="77777777" w:rsidR="00D42A29" w:rsidRPr="002961B6" w:rsidRDefault="00D42A29" w:rsidP="00286211">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B478F89" w14:textId="77777777" w:rsidR="00D42A29" w:rsidRPr="002961B6" w:rsidRDefault="00D42A29" w:rsidP="00286211">
            <w:pPr>
              <w:pBdr>
                <w:bottom w:val="single" w:sz="12" w:space="1" w:color="auto"/>
              </w:pBdr>
              <w:spacing w:line="240" w:lineRule="auto"/>
              <w:ind w:right="-44"/>
              <w:jc w:val="right"/>
              <w:rPr>
                <w:rFonts w:ascii="Browallia New" w:hAnsi="Browallia New" w:cs="Browallia New"/>
                <w:sz w:val="21"/>
                <w:szCs w:val="21"/>
              </w:rPr>
            </w:pPr>
            <w:r w:rsidRPr="006C0354">
              <w:rPr>
                <w:rFonts w:ascii="Browallia New" w:hAnsi="Browallia New" w:cs="Browallia New"/>
                <w:sz w:val="21"/>
                <w:szCs w:val="21"/>
              </w:rPr>
              <w:t>43,865</w:t>
            </w:r>
          </w:p>
        </w:tc>
      </w:tr>
    </w:tbl>
    <w:p w14:paraId="5035FA77" w14:textId="77777777" w:rsidR="001A72E0" w:rsidRDefault="001A72E0" w:rsidP="00F64F31">
      <w:pPr>
        <w:spacing w:line="360" w:lineRule="auto"/>
        <w:rPr>
          <w:rFonts w:ascii="Browallia New" w:hAnsi="Browallia New" w:cs="Browallia New"/>
          <w:sz w:val="24"/>
          <w:szCs w:val="24"/>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F708B2" w:rsidRPr="002961B6" w14:paraId="24F17372" w14:textId="77777777" w:rsidTr="00A27E06">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A27E06">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84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A27E06">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A27E06">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A27E06">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F708B2" w:rsidRPr="002961B6" w14:paraId="32B7A928" w14:textId="77777777" w:rsidTr="00A27E06">
        <w:trPr>
          <w:cantSplit/>
        </w:trPr>
        <w:tc>
          <w:tcPr>
            <w:tcW w:w="2250" w:type="dxa"/>
          </w:tcPr>
          <w:p w14:paraId="55E9F3C0" w14:textId="77777777" w:rsidR="00F708B2" w:rsidRPr="002961B6" w:rsidRDefault="00F708B2"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0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A92911" w:rsidRPr="002961B6" w14:paraId="3F8D37F7" w14:textId="77777777" w:rsidTr="00A27E06">
        <w:trPr>
          <w:cantSplit/>
        </w:trPr>
        <w:tc>
          <w:tcPr>
            <w:tcW w:w="2250" w:type="dxa"/>
          </w:tcPr>
          <w:p w14:paraId="7AFE4549" w14:textId="56537F2F" w:rsidR="00A92911" w:rsidRPr="002961B6" w:rsidRDefault="00A92911" w:rsidP="00A929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4</w:t>
            </w:r>
          </w:p>
        </w:tc>
        <w:tc>
          <w:tcPr>
            <w:tcW w:w="950" w:type="dxa"/>
            <w:vAlign w:val="bottom"/>
          </w:tcPr>
          <w:p w14:paraId="07B4F79C" w14:textId="3E9FBC83" w:rsidR="00A92911" w:rsidRPr="00DA2000" w:rsidRDefault="00A92911" w:rsidP="00A92911">
            <w:pPr>
              <w:spacing w:line="240" w:lineRule="auto"/>
              <w:ind w:right="-36"/>
              <w:jc w:val="right"/>
              <w:rPr>
                <w:rFonts w:ascii="Browallia New" w:hAnsi="Browallia New" w:cs="Browallia New"/>
                <w:sz w:val="21"/>
                <w:szCs w:val="21"/>
              </w:rPr>
            </w:pPr>
            <w:r w:rsidRPr="00A34B03">
              <w:rPr>
                <w:rFonts w:ascii="Browallia New" w:hAnsi="Browallia New" w:cs="Browallia New" w:hint="cs"/>
                <w:sz w:val="21"/>
                <w:szCs w:val="21"/>
                <w:cs/>
              </w:rPr>
              <w:t>112</w:t>
            </w:r>
            <w:r>
              <w:rPr>
                <w:rFonts w:ascii="Browallia New" w:hAnsi="Browallia New" w:cs="Browallia New"/>
                <w:sz w:val="21"/>
                <w:szCs w:val="21"/>
              </w:rPr>
              <w:t>,174</w:t>
            </w:r>
          </w:p>
        </w:tc>
        <w:tc>
          <w:tcPr>
            <w:tcW w:w="980" w:type="dxa"/>
            <w:gridSpan w:val="2"/>
            <w:vAlign w:val="bottom"/>
          </w:tcPr>
          <w:p w14:paraId="448BD957" w14:textId="20A53E76" w:rsidR="00A92911" w:rsidRPr="002961B6"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143,256</w:t>
            </w:r>
          </w:p>
        </w:tc>
        <w:tc>
          <w:tcPr>
            <w:tcW w:w="999" w:type="dxa"/>
            <w:vAlign w:val="bottom"/>
          </w:tcPr>
          <w:p w14:paraId="441DA4E3" w14:textId="7E59EB43" w:rsidR="00A92911" w:rsidRPr="002961B6" w:rsidRDefault="00A92911" w:rsidP="00A92911">
            <w:pPr>
              <w:spacing w:line="240" w:lineRule="auto"/>
              <w:ind w:right="-36"/>
              <w:jc w:val="right"/>
              <w:rPr>
                <w:rFonts w:ascii="Browallia New" w:hAnsi="Browallia New" w:cs="Browallia New"/>
                <w:sz w:val="21"/>
                <w:szCs w:val="21"/>
                <w:lang w:val="en-GB"/>
              </w:rPr>
            </w:pPr>
            <w:r w:rsidRPr="003959A8">
              <w:rPr>
                <w:rFonts w:ascii="Browallia New" w:hAnsi="Browallia New" w:cs="Browallia New"/>
                <w:sz w:val="21"/>
                <w:szCs w:val="21"/>
                <w:lang w:val="en-GB"/>
              </w:rPr>
              <w:t>248,01</w:t>
            </w:r>
            <w:r>
              <w:rPr>
                <w:rFonts w:ascii="Browallia New" w:hAnsi="Browallia New" w:cs="Browallia New"/>
                <w:sz w:val="21"/>
                <w:szCs w:val="21"/>
                <w:lang w:val="en-GB"/>
              </w:rPr>
              <w:t>7</w:t>
            </w:r>
          </w:p>
        </w:tc>
        <w:tc>
          <w:tcPr>
            <w:tcW w:w="1065" w:type="dxa"/>
          </w:tcPr>
          <w:p w14:paraId="404B80D7" w14:textId="5AA36498" w:rsidR="00A92911" w:rsidRPr="002961B6" w:rsidRDefault="00A92911" w:rsidP="00A92911">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14,672</w:t>
            </w:r>
          </w:p>
        </w:tc>
        <w:tc>
          <w:tcPr>
            <w:tcW w:w="861" w:type="dxa"/>
            <w:vAlign w:val="bottom"/>
          </w:tcPr>
          <w:p w14:paraId="2B9A92EC" w14:textId="495713C7" w:rsidR="00A92911" w:rsidRPr="002961B6" w:rsidRDefault="00A92911" w:rsidP="00A92911">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9,58</w:t>
            </w:r>
            <w:r>
              <w:rPr>
                <w:rFonts w:ascii="Browallia New" w:hAnsi="Browallia New" w:cs="Browallia New"/>
                <w:sz w:val="21"/>
                <w:szCs w:val="21"/>
                <w:lang w:val="en-GB"/>
              </w:rPr>
              <w:t>7</w:t>
            </w:r>
          </w:p>
        </w:tc>
        <w:tc>
          <w:tcPr>
            <w:tcW w:w="994" w:type="dxa"/>
            <w:vAlign w:val="bottom"/>
          </w:tcPr>
          <w:p w14:paraId="640320E7" w14:textId="2C9E9D19" w:rsidR="00A92911" w:rsidRPr="002961B6" w:rsidRDefault="00A92911" w:rsidP="0094377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67122E75" w14:textId="5BFD9FD2" w:rsidR="00A92911" w:rsidRPr="002961B6" w:rsidRDefault="00A92911" w:rsidP="00A92911">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527,94</w:t>
            </w:r>
            <w:r>
              <w:rPr>
                <w:rFonts w:ascii="Browallia New" w:hAnsi="Browallia New" w:cs="Browallia New"/>
                <w:sz w:val="21"/>
                <w:szCs w:val="21"/>
                <w:lang w:val="en-GB"/>
              </w:rPr>
              <w:t>9</w:t>
            </w:r>
          </w:p>
        </w:tc>
      </w:tr>
      <w:tr w:rsidR="00A92911" w:rsidRPr="002961B6" w14:paraId="0CC64997" w14:textId="77777777" w:rsidTr="00A27E06">
        <w:trPr>
          <w:cantSplit/>
        </w:trPr>
        <w:tc>
          <w:tcPr>
            <w:tcW w:w="2250" w:type="dxa"/>
          </w:tcPr>
          <w:p w14:paraId="5290ED67" w14:textId="009A90BC" w:rsidR="00A92911" w:rsidRPr="002961B6" w:rsidRDefault="00A92911" w:rsidP="00A929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1CF05F90" w14:textId="43FE9CBB" w:rsidR="00A92911" w:rsidRDefault="00AE712B" w:rsidP="00F557BF">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 xml:space="preserve">      </w:t>
            </w:r>
            <w:r w:rsidR="00F557BF">
              <w:rPr>
                <w:rFonts w:ascii="Browallia New" w:hAnsi="Browallia New" w:cs="Browallia New"/>
                <w:sz w:val="21"/>
                <w:szCs w:val="21"/>
                <w:lang w:val="en-GB"/>
              </w:rPr>
              <w:t>4,700</w:t>
            </w:r>
          </w:p>
        </w:tc>
        <w:tc>
          <w:tcPr>
            <w:tcW w:w="980" w:type="dxa"/>
            <w:gridSpan w:val="2"/>
            <w:vAlign w:val="bottom"/>
          </w:tcPr>
          <w:p w14:paraId="4C8ED44E" w14:textId="6AFC0E2C" w:rsidR="00A92911" w:rsidRDefault="00D22878"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w:t>
            </w:r>
          </w:p>
        </w:tc>
        <w:tc>
          <w:tcPr>
            <w:tcW w:w="999" w:type="dxa"/>
            <w:vAlign w:val="bottom"/>
          </w:tcPr>
          <w:p w14:paraId="1E7388A2" w14:textId="1FF81686" w:rsidR="00A92911" w:rsidRDefault="00D22878"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625</w:t>
            </w:r>
          </w:p>
        </w:tc>
        <w:tc>
          <w:tcPr>
            <w:tcW w:w="1065" w:type="dxa"/>
          </w:tcPr>
          <w:p w14:paraId="514D6F97" w14:textId="60FFF007" w:rsidR="00A92911" w:rsidRDefault="00D22878"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1,815</w:t>
            </w:r>
          </w:p>
        </w:tc>
        <w:tc>
          <w:tcPr>
            <w:tcW w:w="861" w:type="dxa"/>
            <w:vAlign w:val="bottom"/>
          </w:tcPr>
          <w:p w14:paraId="22BECB4D" w14:textId="2B50B15A" w:rsidR="00A92911" w:rsidRDefault="00B27037"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879</w:t>
            </w:r>
          </w:p>
        </w:tc>
        <w:tc>
          <w:tcPr>
            <w:tcW w:w="994" w:type="dxa"/>
            <w:vAlign w:val="bottom"/>
          </w:tcPr>
          <w:p w14:paraId="0C89FB7A" w14:textId="4F601FFC" w:rsidR="00A92911" w:rsidRDefault="003F504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7,910</w:t>
            </w:r>
          </w:p>
        </w:tc>
        <w:tc>
          <w:tcPr>
            <w:tcW w:w="1000" w:type="dxa"/>
            <w:vAlign w:val="bottom"/>
          </w:tcPr>
          <w:p w14:paraId="24813B22" w14:textId="5B8897F3" w:rsidR="00A92911" w:rsidRPr="00F4300A" w:rsidRDefault="00B27037"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w:t>
            </w:r>
            <w:r w:rsidR="00684CFD">
              <w:rPr>
                <w:rFonts w:ascii="Browallia New" w:hAnsi="Browallia New" w:cs="Browallia New"/>
                <w:sz w:val="21"/>
                <w:szCs w:val="21"/>
                <w:lang w:val="en-GB"/>
              </w:rPr>
              <w:t>5</w:t>
            </w:r>
            <w:r>
              <w:rPr>
                <w:rFonts w:ascii="Browallia New" w:hAnsi="Browallia New" w:cs="Browallia New"/>
                <w:sz w:val="21"/>
                <w:szCs w:val="21"/>
                <w:lang w:val="en-GB"/>
              </w:rPr>
              <w:t>,</w:t>
            </w:r>
            <w:r w:rsidR="00992586">
              <w:rPr>
                <w:rFonts w:ascii="Browallia New" w:hAnsi="Browallia New" w:cs="Browallia New"/>
                <w:sz w:val="21"/>
                <w:szCs w:val="21"/>
                <w:lang w:val="en-GB"/>
              </w:rPr>
              <w:t>953</w:t>
            </w:r>
          </w:p>
        </w:tc>
      </w:tr>
      <w:tr w:rsidR="00A92911" w:rsidRPr="002961B6" w14:paraId="339C2438" w14:textId="77777777" w:rsidTr="00C65AFB">
        <w:trPr>
          <w:cantSplit/>
        </w:trPr>
        <w:tc>
          <w:tcPr>
            <w:tcW w:w="2250" w:type="dxa"/>
          </w:tcPr>
          <w:p w14:paraId="1EE8CA6E" w14:textId="38BD3A1E" w:rsidR="00A92911" w:rsidRPr="002961B6" w:rsidRDefault="00A92911" w:rsidP="00A929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3AAAC1C" w14:textId="18CE9A44" w:rsidR="00A92911" w:rsidRPr="002961B6" w:rsidRDefault="00B27037" w:rsidP="00B27037">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25999952" w14:textId="2ED1CA5C" w:rsidR="00A92911" w:rsidRPr="002961B6" w:rsidRDefault="00B27037" w:rsidP="00A92911">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109BAEE4" w14:textId="59489A41" w:rsidR="00A92911" w:rsidRPr="002961B6" w:rsidRDefault="001D620F" w:rsidP="001D620F">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B27037">
              <w:rPr>
                <w:rFonts w:ascii="Browallia New" w:hAnsi="Browallia New" w:cs="Browallia New"/>
                <w:sz w:val="21"/>
                <w:szCs w:val="21"/>
                <w:lang w:val="en-GB"/>
              </w:rPr>
              <w:t>-</w:t>
            </w:r>
          </w:p>
        </w:tc>
        <w:tc>
          <w:tcPr>
            <w:tcW w:w="1065" w:type="dxa"/>
          </w:tcPr>
          <w:p w14:paraId="3F911AF9" w14:textId="5AF52A3E" w:rsidR="00A92911" w:rsidRPr="002961B6" w:rsidRDefault="001D620F"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(1,761)</w:t>
            </w:r>
          </w:p>
        </w:tc>
        <w:tc>
          <w:tcPr>
            <w:tcW w:w="861" w:type="dxa"/>
            <w:vAlign w:val="bottom"/>
          </w:tcPr>
          <w:p w14:paraId="3CC49A80" w14:textId="598E35C0" w:rsidR="00A92911" w:rsidRPr="002961B6" w:rsidRDefault="00893814" w:rsidP="00893814">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5D67E462" w14:textId="463C57CD" w:rsidR="00A92911" w:rsidRPr="002961B6" w:rsidRDefault="00F557BF" w:rsidP="00A92911">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75B1732B" w14:textId="006BE5E4" w:rsidR="00F557BF" w:rsidRPr="002961B6" w:rsidRDefault="00F557BF" w:rsidP="00F557BF">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(1,761)</w:t>
            </w:r>
          </w:p>
        </w:tc>
      </w:tr>
      <w:tr w:rsidR="00A92911" w:rsidRPr="002961B6" w14:paraId="0EC49021" w14:textId="77777777" w:rsidTr="00FD1304">
        <w:trPr>
          <w:cantSplit/>
        </w:trPr>
        <w:tc>
          <w:tcPr>
            <w:tcW w:w="2250" w:type="dxa"/>
          </w:tcPr>
          <w:p w14:paraId="47C645B1" w14:textId="77777777" w:rsidR="00A92911" w:rsidRPr="002961B6" w:rsidRDefault="00A92911" w:rsidP="00A929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3BB6825A" w:rsidR="00A92911" w:rsidRPr="002961B6" w:rsidRDefault="00F557BF" w:rsidP="00684CFD">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726301">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980" w:type="dxa"/>
            <w:gridSpan w:val="2"/>
            <w:vAlign w:val="bottom"/>
          </w:tcPr>
          <w:p w14:paraId="05F5927F" w14:textId="7E8F1262" w:rsidR="00A92911" w:rsidRPr="002961B6" w:rsidRDefault="00FD1304" w:rsidP="00684CF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1,547</w:t>
            </w:r>
          </w:p>
        </w:tc>
        <w:tc>
          <w:tcPr>
            <w:tcW w:w="999" w:type="dxa"/>
            <w:vAlign w:val="bottom"/>
          </w:tcPr>
          <w:p w14:paraId="3901CE9B" w14:textId="34B2C0A6" w:rsidR="00A92911" w:rsidRPr="00F4300A" w:rsidRDefault="00FD1304" w:rsidP="00684CFD">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3,651</w:t>
            </w:r>
          </w:p>
        </w:tc>
        <w:tc>
          <w:tcPr>
            <w:tcW w:w="1065" w:type="dxa"/>
            <w:vAlign w:val="bottom"/>
          </w:tcPr>
          <w:p w14:paraId="155FDA31" w14:textId="27B59A8D" w:rsidR="00A92911" w:rsidRPr="002961B6" w:rsidRDefault="00FD1304" w:rsidP="00684CF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w:t>
            </w:r>
          </w:p>
        </w:tc>
        <w:tc>
          <w:tcPr>
            <w:tcW w:w="861" w:type="dxa"/>
            <w:vAlign w:val="bottom"/>
          </w:tcPr>
          <w:p w14:paraId="19424107" w14:textId="2610308D" w:rsidR="00A92911" w:rsidRPr="002961B6" w:rsidRDefault="00FD1304" w:rsidP="00684CFD">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1DC55800" w14:textId="0622F798" w:rsidR="00A92911" w:rsidRPr="002961B6" w:rsidRDefault="00FD1304" w:rsidP="00684CF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(5,212)</w:t>
            </w:r>
          </w:p>
        </w:tc>
        <w:tc>
          <w:tcPr>
            <w:tcW w:w="1000" w:type="dxa"/>
            <w:vAlign w:val="bottom"/>
          </w:tcPr>
          <w:p w14:paraId="36CDC327" w14:textId="64CA9BA9" w:rsidR="00A92911" w:rsidRPr="002961B6" w:rsidRDefault="00FD1304" w:rsidP="00684CFD">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A92911" w:rsidRPr="002961B6" w14:paraId="7A954BD0" w14:textId="77777777" w:rsidTr="00A27E06">
        <w:trPr>
          <w:cantSplit/>
        </w:trPr>
        <w:tc>
          <w:tcPr>
            <w:tcW w:w="2250" w:type="dxa"/>
          </w:tcPr>
          <w:p w14:paraId="25D9F71D" w14:textId="13E0DEAE" w:rsidR="00A92911" w:rsidRPr="002961B6" w:rsidRDefault="00A92911" w:rsidP="00A929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35E9E50F" w14:textId="113E27CE" w:rsidR="00A92911" w:rsidRPr="002961B6" w:rsidRDefault="0003315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116,874</w:t>
            </w:r>
          </w:p>
        </w:tc>
        <w:tc>
          <w:tcPr>
            <w:tcW w:w="980" w:type="dxa"/>
            <w:gridSpan w:val="2"/>
            <w:vAlign w:val="bottom"/>
          </w:tcPr>
          <w:p w14:paraId="69053BE6" w14:textId="2DCF80D2" w:rsidR="00A92911" w:rsidRPr="002961B6" w:rsidRDefault="0003315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08D7E364" w14:textId="1FFD28F5" w:rsidR="00A92911" w:rsidRPr="002961B6" w:rsidRDefault="0003315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252,293</w:t>
            </w:r>
          </w:p>
        </w:tc>
        <w:tc>
          <w:tcPr>
            <w:tcW w:w="1065" w:type="dxa"/>
          </w:tcPr>
          <w:p w14:paraId="5D3B17F7" w14:textId="49ADFACD" w:rsidR="00A92911" w:rsidRPr="002961B6" w:rsidRDefault="0003315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14,740</w:t>
            </w:r>
          </w:p>
        </w:tc>
        <w:tc>
          <w:tcPr>
            <w:tcW w:w="861" w:type="dxa"/>
            <w:vAlign w:val="bottom"/>
          </w:tcPr>
          <w:p w14:paraId="3F13581D" w14:textId="2921F863" w:rsidR="00A92911" w:rsidRPr="002961B6" w:rsidRDefault="0003315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64283443" w14:textId="71D62001" w:rsidR="00A92911" w:rsidRPr="002961B6" w:rsidRDefault="001C33F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7569E579" w14:textId="53A63DCD"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542,</w:t>
            </w:r>
            <w:r w:rsidR="001C33FA">
              <w:rPr>
                <w:rFonts w:ascii="Browallia New" w:hAnsi="Browallia New" w:cs="Browallia New"/>
                <w:sz w:val="21"/>
                <w:szCs w:val="21"/>
                <w:lang w:val="en-GB"/>
              </w:rPr>
              <w:t>141</w:t>
            </w:r>
          </w:p>
        </w:tc>
      </w:tr>
      <w:tr w:rsidR="00A92911" w:rsidRPr="002961B6" w14:paraId="2CA49043" w14:textId="77777777" w:rsidTr="00A27E06">
        <w:trPr>
          <w:cantSplit/>
        </w:trPr>
        <w:tc>
          <w:tcPr>
            <w:tcW w:w="2250" w:type="dxa"/>
          </w:tcPr>
          <w:p w14:paraId="4C8A6A51" w14:textId="554AEDEC" w:rsidR="00A92911" w:rsidRPr="002961B6" w:rsidRDefault="00A92911" w:rsidP="00A92911">
            <w:pPr>
              <w:rPr>
                <w:sz w:val="8"/>
                <w:szCs w:val="8"/>
                <w:cs/>
              </w:rPr>
            </w:pPr>
          </w:p>
        </w:tc>
        <w:tc>
          <w:tcPr>
            <w:tcW w:w="950" w:type="dxa"/>
          </w:tcPr>
          <w:p w14:paraId="751D73B9" w14:textId="77777777" w:rsidR="00A92911" w:rsidRPr="002961B6" w:rsidRDefault="00A92911" w:rsidP="00A92911">
            <w:pPr>
              <w:spacing w:line="240" w:lineRule="auto"/>
              <w:ind w:right="-36"/>
              <w:jc w:val="right"/>
              <w:rPr>
                <w:rFonts w:ascii="Browallia New" w:hAnsi="Browallia New" w:cs="Browallia New"/>
                <w:sz w:val="8"/>
                <w:szCs w:val="8"/>
                <w:cs/>
              </w:rPr>
            </w:pPr>
          </w:p>
        </w:tc>
        <w:tc>
          <w:tcPr>
            <w:tcW w:w="980" w:type="dxa"/>
            <w:gridSpan w:val="2"/>
          </w:tcPr>
          <w:p w14:paraId="05ED794C" w14:textId="77777777" w:rsidR="00A92911" w:rsidRPr="002961B6" w:rsidRDefault="00A92911" w:rsidP="00A92911">
            <w:pPr>
              <w:spacing w:line="240" w:lineRule="auto"/>
              <w:ind w:right="-36"/>
              <w:jc w:val="right"/>
              <w:rPr>
                <w:rFonts w:ascii="Browallia New" w:hAnsi="Browallia New" w:cs="Browallia New"/>
                <w:sz w:val="8"/>
                <w:szCs w:val="8"/>
                <w:cs/>
              </w:rPr>
            </w:pPr>
          </w:p>
        </w:tc>
        <w:tc>
          <w:tcPr>
            <w:tcW w:w="999" w:type="dxa"/>
          </w:tcPr>
          <w:p w14:paraId="0252FA1B" w14:textId="77777777" w:rsidR="00A92911" w:rsidRPr="002961B6" w:rsidRDefault="00A92911" w:rsidP="00A92911">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A92911" w:rsidRPr="002961B6" w:rsidRDefault="00A92911" w:rsidP="00A92911">
            <w:pPr>
              <w:spacing w:line="240" w:lineRule="auto"/>
              <w:ind w:right="-36"/>
              <w:jc w:val="right"/>
              <w:rPr>
                <w:rFonts w:ascii="Browallia New" w:hAnsi="Browallia New" w:cs="Browallia New"/>
                <w:sz w:val="8"/>
                <w:szCs w:val="8"/>
                <w:cs/>
              </w:rPr>
            </w:pPr>
          </w:p>
        </w:tc>
        <w:tc>
          <w:tcPr>
            <w:tcW w:w="861" w:type="dxa"/>
          </w:tcPr>
          <w:p w14:paraId="095C0265" w14:textId="77777777" w:rsidR="00A92911" w:rsidRPr="002961B6" w:rsidRDefault="00A92911" w:rsidP="00A92911">
            <w:pPr>
              <w:spacing w:line="240" w:lineRule="auto"/>
              <w:ind w:right="-36"/>
              <w:jc w:val="right"/>
              <w:rPr>
                <w:rFonts w:ascii="Browallia New" w:hAnsi="Browallia New" w:cs="Browallia New"/>
                <w:sz w:val="8"/>
                <w:szCs w:val="8"/>
                <w:cs/>
              </w:rPr>
            </w:pPr>
          </w:p>
        </w:tc>
        <w:tc>
          <w:tcPr>
            <w:tcW w:w="994" w:type="dxa"/>
          </w:tcPr>
          <w:p w14:paraId="29D48E5F" w14:textId="77777777" w:rsidR="00A92911" w:rsidRPr="002961B6" w:rsidRDefault="00A92911" w:rsidP="00A92911">
            <w:pPr>
              <w:spacing w:line="240" w:lineRule="auto"/>
              <w:ind w:right="-36"/>
              <w:jc w:val="right"/>
              <w:rPr>
                <w:rFonts w:ascii="Browallia New" w:hAnsi="Browallia New" w:cs="Browallia New"/>
                <w:sz w:val="8"/>
                <w:szCs w:val="8"/>
                <w:cs/>
              </w:rPr>
            </w:pPr>
          </w:p>
        </w:tc>
        <w:tc>
          <w:tcPr>
            <w:tcW w:w="1000" w:type="dxa"/>
          </w:tcPr>
          <w:p w14:paraId="5A669665" w14:textId="77777777" w:rsidR="00A92911" w:rsidRPr="002961B6" w:rsidRDefault="00A92911" w:rsidP="00A92911">
            <w:pPr>
              <w:spacing w:line="240" w:lineRule="auto"/>
              <w:ind w:right="-36"/>
              <w:jc w:val="right"/>
              <w:rPr>
                <w:rFonts w:ascii="Browallia New" w:hAnsi="Browallia New" w:cs="Browallia New"/>
                <w:sz w:val="8"/>
                <w:szCs w:val="8"/>
                <w:cs/>
              </w:rPr>
            </w:pPr>
          </w:p>
        </w:tc>
      </w:tr>
      <w:tr w:rsidR="00A92911" w:rsidRPr="002961B6" w14:paraId="34048AF4" w14:textId="77777777" w:rsidTr="00A27E06">
        <w:trPr>
          <w:cantSplit/>
        </w:trPr>
        <w:tc>
          <w:tcPr>
            <w:tcW w:w="2250" w:type="dxa"/>
          </w:tcPr>
          <w:p w14:paraId="403F1F93" w14:textId="77777777" w:rsidR="00A92911" w:rsidRPr="002961B6" w:rsidRDefault="00A92911" w:rsidP="00A929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9" w:type="dxa"/>
          </w:tcPr>
          <w:p w14:paraId="171D08BE" w14:textId="77777777" w:rsidR="00A92911" w:rsidRPr="002961B6" w:rsidRDefault="00A92911" w:rsidP="00A92911">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861" w:type="dxa"/>
          </w:tcPr>
          <w:p w14:paraId="219B2C52"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4" w:type="dxa"/>
          </w:tcPr>
          <w:p w14:paraId="59001643"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1000" w:type="dxa"/>
          </w:tcPr>
          <w:p w14:paraId="7362E553" w14:textId="77777777" w:rsidR="00A92911" w:rsidRPr="002961B6" w:rsidRDefault="00A92911" w:rsidP="00A92911">
            <w:pPr>
              <w:spacing w:line="240" w:lineRule="auto"/>
              <w:ind w:right="-36"/>
              <w:jc w:val="right"/>
              <w:rPr>
                <w:rFonts w:ascii="Browallia New" w:hAnsi="Browallia New" w:cs="Browallia New"/>
                <w:sz w:val="21"/>
                <w:szCs w:val="21"/>
                <w:cs/>
              </w:rPr>
            </w:pPr>
          </w:p>
        </w:tc>
      </w:tr>
      <w:tr w:rsidR="00A92911" w:rsidRPr="002961B6" w14:paraId="0730C8B0" w14:textId="77777777" w:rsidTr="00A27E06">
        <w:trPr>
          <w:cantSplit/>
        </w:trPr>
        <w:tc>
          <w:tcPr>
            <w:tcW w:w="2250" w:type="dxa"/>
          </w:tcPr>
          <w:p w14:paraId="40E27302" w14:textId="7E1D8AB0" w:rsidR="00A92911" w:rsidRPr="002961B6" w:rsidRDefault="00A92911" w:rsidP="00A92911">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4</w:t>
            </w:r>
          </w:p>
        </w:tc>
        <w:tc>
          <w:tcPr>
            <w:tcW w:w="950" w:type="dxa"/>
            <w:vAlign w:val="bottom"/>
          </w:tcPr>
          <w:p w14:paraId="4A62E566" w14:textId="5E22EEBA"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(4,827)</w:t>
            </w:r>
          </w:p>
        </w:tc>
        <w:tc>
          <w:tcPr>
            <w:tcW w:w="980" w:type="dxa"/>
            <w:gridSpan w:val="2"/>
            <w:vAlign w:val="bottom"/>
          </w:tcPr>
          <w:p w14:paraId="4F075372" w14:textId="7D2D3B18"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(57,339)</w:t>
            </w:r>
          </w:p>
        </w:tc>
        <w:tc>
          <w:tcPr>
            <w:tcW w:w="999" w:type="dxa"/>
            <w:vAlign w:val="bottom"/>
          </w:tcPr>
          <w:p w14:paraId="67190AA3" w14:textId="4B410CA4"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2E6E26">
              <w:rPr>
                <w:rFonts w:ascii="Browallia New" w:hAnsi="Browallia New" w:cs="Browallia New"/>
                <w:sz w:val="21"/>
                <w:szCs w:val="21"/>
                <w:lang w:val="en-GB"/>
              </w:rPr>
              <w:t>165,46</w:t>
            </w:r>
            <w:r>
              <w:rPr>
                <w:rFonts w:ascii="Browallia New" w:hAnsi="Browallia New" w:cs="Browallia New"/>
                <w:sz w:val="21"/>
                <w:szCs w:val="21"/>
                <w:lang w:val="en-GB"/>
              </w:rPr>
              <w:t>6)</w:t>
            </w:r>
          </w:p>
        </w:tc>
        <w:tc>
          <w:tcPr>
            <w:tcW w:w="1065" w:type="dxa"/>
            <w:vAlign w:val="bottom"/>
          </w:tcPr>
          <w:p w14:paraId="46BA0155" w14:textId="198ED269"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(12,456)</w:t>
            </w:r>
          </w:p>
        </w:tc>
        <w:tc>
          <w:tcPr>
            <w:tcW w:w="861" w:type="dxa"/>
            <w:vAlign w:val="bottom"/>
          </w:tcPr>
          <w:p w14:paraId="68D1E5DB" w14:textId="172AD007"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7,372</w:t>
            </w:r>
            <w:r>
              <w:rPr>
                <w:rFonts w:ascii="Browallia New" w:hAnsi="Browallia New" w:cs="Browallia New"/>
                <w:sz w:val="21"/>
                <w:szCs w:val="21"/>
                <w:lang w:val="en-GB"/>
              </w:rPr>
              <w:t>)</w:t>
            </w:r>
          </w:p>
        </w:tc>
        <w:tc>
          <w:tcPr>
            <w:tcW w:w="994" w:type="dxa"/>
            <w:vAlign w:val="bottom"/>
          </w:tcPr>
          <w:p w14:paraId="576BE371" w14:textId="6F47D4A1" w:rsidR="00A92911" w:rsidRDefault="00A92911" w:rsidP="00A929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61013A91" w14:textId="76495B05" w:rsidR="00A92911" w:rsidRDefault="00A92911"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247,460</w:t>
            </w:r>
            <w:r>
              <w:rPr>
                <w:rFonts w:ascii="Browallia New" w:hAnsi="Browallia New" w:cs="Browallia New"/>
                <w:sz w:val="21"/>
                <w:szCs w:val="21"/>
                <w:lang w:val="en-GB"/>
              </w:rPr>
              <w:t>)</w:t>
            </w:r>
          </w:p>
        </w:tc>
      </w:tr>
      <w:tr w:rsidR="00A92911" w:rsidRPr="002961B6" w14:paraId="69775EBB" w14:textId="77777777" w:rsidTr="00A27E06">
        <w:trPr>
          <w:cantSplit/>
        </w:trPr>
        <w:tc>
          <w:tcPr>
            <w:tcW w:w="2250" w:type="dxa"/>
          </w:tcPr>
          <w:p w14:paraId="62A00A18" w14:textId="218D306A" w:rsidR="00A92911" w:rsidRPr="002961B6" w:rsidRDefault="00A92911" w:rsidP="00A92911">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30B036CD" w14:textId="2DE637CB" w:rsidR="00A92911" w:rsidRPr="002961B6" w:rsidRDefault="006551B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w:t>
            </w:r>
            <w:r w:rsidR="009010E4">
              <w:rPr>
                <w:rFonts w:ascii="Browallia New" w:hAnsi="Browallia New" w:cs="Browallia New"/>
                <w:sz w:val="21"/>
                <w:szCs w:val="21"/>
                <w:lang w:val="en-GB"/>
              </w:rPr>
              <w:t>6</w:t>
            </w:r>
            <w:r>
              <w:rPr>
                <w:rFonts w:ascii="Browallia New" w:hAnsi="Browallia New" w:cs="Browallia New"/>
                <w:sz w:val="21"/>
                <w:szCs w:val="21"/>
                <w:lang w:val="en-GB"/>
              </w:rPr>
              <w:t>)</w:t>
            </w:r>
          </w:p>
        </w:tc>
        <w:tc>
          <w:tcPr>
            <w:tcW w:w="980" w:type="dxa"/>
            <w:gridSpan w:val="2"/>
            <w:vAlign w:val="bottom"/>
          </w:tcPr>
          <w:p w14:paraId="73332884" w14:textId="5A528031" w:rsidR="00A92911" w:rsidRPr="002961B6" w:rsidRDefault="006551B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(5,963)</w:t>
            </w:r>
          </w:p>
        </w:tc>
        <w:tc>
          <w:tcPr>
            <w:tcW w:w="999" w:type="dxa"/>
            <w:vAlign w:val="bottom"/>
          </w:tcPr>
          <w:p w14:paraId="0CA64C30" w14:textId="30D84076" w:rsidR="00A92911" w:rsidRPr="002961B6" w:rsidRDefault="006551B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(9,711)</w:t>
            </w:r>
          </w:p>
        </w:tc>
        <w:tc>
          <w:tcPr>
            <w:tcW w:w="1065" w:type="dxa"/>
          </w:tcPr>
          <w:p w14:paraId="62C58735" w14:textId="67D71E8C" w:rsidR="00A92911" w:rsidRPr="002961B6" w:rsidRDefault="006551B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(1,013)</w:t>
            </w:r>
          </w:p>
        </w:tc>
        <w:tc>
          <w:tcPr>
            <w:tcW w:w="861" w:type="dxa"/>
            <w:vAlign w:val="bottom"/>
          </w:tcPr>
          <w:p w14:paraId="4EE0D7D1" w14:textId="4EB06BD1" w:rsidR="00A92911" w:rsidRPr="002961B6" w:rsidRDefault="006551B4" w:rsidP="00A929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(460)</w:t>
            </w:r>
          </w:p>
        </w:tc>
        <w:tc>
          <w:tcPr>
            <w:tcW w:w="994" w:type="dxa"/>
            <w:vAlign w:val="bottom"/>
          </w:tcPr>
          <w:p w14:paraId="22C4456B" w14:textId="5D11A2D3" w:rsidR="00A92911" w:rsidRPr="002961B6" w:rsidRDefault="006551B4" w:rsidP="00A92911">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5EA7E134" w14:textId="26B3B633" w:rsidR="00A92911" w:rsidRPr="002961B6" w:rsidRDefault="006551B4" w:rsidP="0044164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00441644">
              <w:rPr>
                <w:rFonts w:ascii="Browallia New" w:hAnsi="Browallia New" w:cs="Browallia New"/>
                <w:sz w:val="21"/>
                <w:szCs w:val="21"/>
                <w:lang w:val="en-GB"/>
              </w:rPr>
              <w:t>17,693</w:t>
            </w:r>
            <w:r>
              <w:rPr>
                <w:rFonts w:ascii="Browallia New" w:hAnsi="Browallia New" w:cs="Browallia New"/>
                <w:sz w:val="21"/>
                <w:szCs w:val="21"/>
                <w:lang w:val="en-GB"/>
              </w:rPr>
              <w:t>)</w:t>
            </w:r>
          </w:p>
        </w:tc>
      </w:tr>
      <w:tr w:rsidR="00A92911" w:rsidRPr="002961B6" w14:paraId="7AC41685" w14:textId="77777777" w:rsidTr="00A27E06">
        <w:trPr>
          <w:cantSplit/>
        </w:trPr>
        <w:tc>
          <w:tcPr>
            <w:tcW w:w="2250" w:type="dxa"/>
          </w:tcPr>
          <w:p w14:paraId="61E8EA08" w14:textId="37C6558E" w:rsidR="00A92911" w:rsidRPr="002961B6" w:rsidRDefault="00A92911" w:rsidP="00A929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3F671963" w14:textId="227ECBCD" w:rsidR="00A92911" w:rsidRPr="002961B6" w:rsidRDefault="00441644" w:rsidP="00A929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7145B4B1" w14:textId="4B4FD594" w:rsidR="00A92911" w:rsidRPr="002961B6" w:rsidRDefault="00441644" w:rsidP="00A929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1A31E051" w14:textId="1F6AFEFC" w:rsidR="00A92911" w:rsidRPr="002961B6" w:rsidRDefault="00441644" w:rsidP="00441644">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06773A34" w14:textId="26810D84" w:rsidR="00A92911" w:rsidRPr="002961B6" w:rsidRDefault="00FA01CA"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1,647</w:t>
            </w:r>
          </w:p>
        </w:tc>
        <w:tc>
          <w:tcPr>
            <w:tcW w:w="861" w:type="dxa"/>
            <w:vAlign w:val="bottom"/>
          </w:tcPr>
          <w:p w14:paraId="270087E7" w14:textId="50E551E1" w:rsidR="00A92911" w:rsidRPr="002961B6" w:rsidRDefault="00FA01CA" w:rsidP="00FA01CA">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w:t>
            </w:r>
          </w:p>
        </w:tc>
        <w:tc>
          <w:tcPr>
            <w:tcW w:w="994" w:type="dxa"/>
            <w:vAlign w:val="bottom"/>
          </w:tcPr>
          <w:p w14:paraId="5A6A666F" w14:textId="57CFD019" w:rsidR="00A92911" w:rsidRPr="002961B6" w:rsidRDefault="00FA01CA" w:rsidP="00A929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EE88F09" w14:textId="0E92460B" w:rsidR="00A92911" w:rsidRPr="002961B6" w:rsidRDefault="00441644"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1,647</w:t>
            </w:r>
          </w:p>
        </w:tc>
      </w:tr>
      <w:tr w:rsidR="00A92911" w:rsidRPr="002961B6" w14:paraId="4434C5F6" w14:textId="77777777" w:rsidTr="00A27E06">
        <w:trPr>
          <w:cantSplit/>
        </w:trPr>
        <w:tc>
          <w:tcPr>
            <w:tcW w:w="2250" w:type="dxa"/>
          </w:tcPr>
          <w:p w14:paraId="4AEFC3D9" w14:textId="1A9C71DD" w:rsidR="00A92911" w:rsidRPr="002961B6" w:rsidRDefault="00A92911" w:rsidP="00A929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6B393A17" w14:textId="665B2A25"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w:t>
            </w:r>
            <w:r w:rsidR="00663750">
              <w:rPr>
                <w:rFonts w:ascii="Browallia New" w:hAnsi="Browallia New" w:cs="Browallia New"/>
                <w:sz w:val="21"/>
                <w:szCs w:val="21"/>
                <w:lang w:val="en-GB"/>
              </w:rPr>
              <w:t>3</w:t>
            </w:r>
            <w:r w:rsidR="007D44F7">
              <w:rPr>
                <w:rFonts w:ascii="Browallia New" w:hAnsi="Browallia New" w:cs="Browallia New"/>
                <w:sz w:val="21"/>
                <w:szCs w:val="21"/>
                <w:lang w:val="en-GB"/>
              </w:rPr>
              <w:t>7</w:t>
            </w:r>
            <w:r>
              <w:rPr>
                <w:rFonts w:ascii="Browallia New" w:hAnsi="Browallia New" w:cs="Browallia New"/>
                <w:sz w:val="21"/>
                <w:szCs w:val="21"/>
                <w:lang w:val="en-GB"/>
              </w:rPr>
              <w:t>3)</w:t>
            </w:r>
          </w:p>
        </w:tc>
        <w:tc>
          <w:tcPr>
            <w:tcW w:w="980" w:type="dxa"/>
            <w:gridSpan w:val="2"/>
            <w:vAlign w:val="bottom"/>
          </w:tcPr>
          <w:p w14:paraId="0D767188" w14:textId="44E2BB66"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(63,302)</w:t>
            </w:r>
          </w:p>
        </w:tc>
        <w:tc>
          <w:tcPr>
            <w:tcW w:w="999" w:type="dxa"/>
            <w:vAlign w:val="bottom"/>
          </w:tcPr>
          <w:p w14:paraId="13EE148C" w14:textId="2B861D39"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(175,177)</w:t>
            </w:r>
          </w:p>
        </w:tc>
        <w:tc>
          <w:tcPr>
            <w:tcW w:w="1065" w:type="dxa"/>
            <w:vAlign w:val="bottom"/>
          </w:tcPr>
          <w:p w14:paraId="2F9703CB" w14:textId="0D8A32FF"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(11,822)</w:t>
            </w:r>
          </w:p>
        </w:tc>
        <w:tc>
          <w:tcPr>
            <w:tcW w:w="861" w:type="dxa"/>
            <w:vAlign w:val="bottom"/>
          </w:tcPr>
          <w:p w14:paraId="4F7960C8" w14:textId="1483BBD1" w:rsidR="00A92911" w:rsidRPr="002961B6" w:rsidRDefault="00537360"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00220F3B">
              <w:rPr>
                <w:rFonts w:ascii="Browallia New" w:hAnsi="Browallia New" w:cs="Browallia New"/>
                <w:sz w:val="21"/>
                <w:szCs w:val="21"/>
                <w:lang w:val="en-GB"/>
              </w:rPr>
              <w:t>7,832</w:t>
            </w:r>
            <w:r>
              <w:rPr>
                <w:rFonts w:ascii="Browallia New" w:hAnsi="Browallia New" w:cs="Browallia New"/>
                <w:sz w:val="21"/>
                <w:szCs w:val="21"/>
                <w:lang w:val="en-GB"/>
              </w:rPr>
              <w:t>)</w:t>
            </w:r>
          </w:p>
        </w:tc>
        <w:tc>
          <w:tcPr>
            <w:tcW w:w="994" w:type="dxa"/>
            <w:vAlign w:val="bottom"/>
          </w:tcPr>
          <w:p w14:paraId="7E82B0EB" w14:textId="1BAE75DD" w:rsidR="00A92911" w:rsidRPr="002961B6" w:rsidRDefault="00220F3B" w:rsidP="00A929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76CA2685" w14:textId="63081EF9" w:rsidR="00A92911" w:rsidRPr="002961B6" w:rsidRDefault="00220F3B" w:rsidP="00A929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(263,50</w:t>
            </w:r>
            <w:r w:rsidR="00B41F59">
              <w:rPr>
                <w:rFonts w:ascii="Browallia New" w:hAnsi="Browallia New" w:cs="Browallia New"/>
                <w:sz w:val="21"/>
                <w:szCs w:val="21"/>
                <w:lang w:val="en-GB"/>
              </w:rPr>
              <w:t>6</w:t>
            </w:r>
            <w:r>
              <w:rPr>
                <w:rFonts w:ascii="Browallia New" w:hAnsi="Browallia New" w:cs="Browallia New"/>
                <w:sz w:val="21"/>
                <w:szCs w:val="21"/>
                <w:lang w:val="en-GB"/>
              </w:rPr>
              <w:t>)</w:t>
            </w:r>
          </w:p>
        </w:tc>
      </w:tr>
      <w:tr w:rsidR="00A92911" w:rsidRPr="002961B6" w14:paraId="4775DEA2" w14:textId="77777777" w:rsidTr="00A27E06">
        <w:trPr>
          <w:cantSplit/>
        </w:trPr>
        <w:tc>
          <w:tcPr>
            <w:tcW w:w="2250" w:type="dxa"/>
          </w:tcPr>
          <w:p w14:paraId="0258BA6A" w14:textId="77777777" w:rsidR="00A92911" w:rsidRPr="002961B6" w:rsidRDefault="00A92911" w:rsidP="00A92911">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A92911" w:rsidRPr="002961B6" w:rsidRDefault="00A92911" w:rsidP="00A92911">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66362D54"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r>
      <w:tr w:rsidR="00A92911" w:rsidRPr="002961B6" w14:paraId="4496E187" w14:textId="77777777" w:rsidTr="00A27E06">
        <w:trPr>
          <w:cantSplit/>
        </w:trPr>
        <w:tc>
          <w:tcPr>
            <w:tcW w:w="2250" w:type="dxa"/>
          </w:tcPr>
          <w:p w14:paraId="5950C065" w14:textId="77777777" w:rsidR="00A92911" w:rsidRPr="002961B6" w:rsidRDefault="00A92911" w:rsidP="00A929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A92911" w:rsidRPr="002961B6" w:rsidRDefault="00A92911" w:rsidP="00A92911">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4D2C330"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cs/>
                <w:lang w:val="en-GB"/>
              </w:rPr>
            </w:pPr>
          </w:p>
        </w:tc>
      </w:tr>
      <w:tr w:rsidR="00A92911" w:rsidRPr="002961B6" w14:paraId="2031C7F5" w14:textId="77777777" w:rsidTr="00A27E06">
        <w:trPr>
          <w:cantSplit/>
        </w:trPr>
        <w:tc>
          <w:tcPr>
            <w:tcW w:w="2250" w:type="dxa"/>
          </w:tcPr>
          <w:p w14:paraId="109A7220" w14:textId="7B41CE92" w:rsidR="00A92911" w:rsidRPr="002961B6" w:rsidRDefault="00A92911" w:rsidP="00A929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101901E8" w14:textId="0915F02A" w:rsidR="00A92911" w:rsidRPr="002961B6" w:rsidRDefault="006A6411" w:rsidP="00A929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111,</w:t>
            </w:r>
            <w:r w:rsidR="00EE3ECA">
              <w:rPr>
                <w:rFonts w:ascii="Browallia New" w:hAnsi="Browallia New" w:cs="Browallia New"/>
                <w:sz w:val="21"/>
                <w:szCs w:val="21"/>
                <w:lang w:val="en-GB"/>
              </w:rPr>
              <w:t>5</w:t>
            </w:r>
            <w:r>
              <w:rPr>
                <w:rFonts w:ascii="Browallia New" w:hAnsi="Browallia New" w:cs="Browallia New"/>
                <w:sz w:val="21"/>
                <w:szCs w:val="21"/>
                <w:lang w:val="en-GB"/>
              </w:rPr>
              <w:t>01</w:t>
            </w:r>
          </w:p>
        </w:tc>
        <w:tc>
          <w:tcPr>
            <w:tcW w:w="980" w:type="dxa"/>
            <w:gridSpan w:val="2"/>
            <w:vAlign w:val="bottom"/>
          </w:tcPr>
          <w:p w14:paraId="2A6AD150" w14:textId="7C5BDD92" w:rsidR="00A92911" w:rsidRPr="002961B6" w:rsidRDefault="00916DD4" w:rsidP="00A929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81,525</w:t>
            </w:r>
          </w:p>
        </w:tc>
        <w:tc>
          <w:tcPr>
            <w:tcW w:w="999" w:type="dxa"/>
            <w:vAlign w:val="bottom"/>
          </w:tcPr>
          <w:p w14:paraId="5EECAE19" w14:textId="27C2B802" w:rsidR="00A92911" w:rsidRPr="00F0540A" w:rsidRDefault="00F0540A" w:rsidP="00A92911">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77,116</w:t>
            </w:r>
          </w:p>
        </w:tc>
        <w:tc>
          <w:tcPr>
            <w:tcW w:w="1065" w:type="dxa"/>
          </w:tcPr>
          <w:p w14:paraId="38DFCC39" w14:textId="36F6A2E9" w:rsidR="00A92911" w:rsidRPr="002961B6" w:rsidRDefault="00F0540A" w:rsidP="00A929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2,918</w:t>
            </w:r>
          </w:p>
        </w:tc>
        <w:tc>
          <w:tcPr>
            <w:tcW w:w="861" w:type="dxa"/>
            <w:vAlign w:val="bottom"/>
          </w:tcPr>
          <w:p w14:paraId="7CAA8A0F" w14:textId="64A46D9F" w:rsidR="00A92911" w:rsidRPr="002961B6" w:rsidRDefault="00FE6104" w:rsidP="00A929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2,634</w:t>
            </w:r>
          </w:p>
        </w:tc>
        <w:tc>
          <w:tcPr>
            <w:tcW w:w="994" w:type="dxa"/>
            <w:vAlign w:val="bottom"/>
          </w:tcPr>
          <w:p w14:paraId="357F5C1C" w14:textId="1FD618EA" w:rsidR="00A92911" w:rsidRPr="002961B6" w:rsidRDefault="001C33FA" w:rsidP="00C778D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71FD5EFB" w14:textId="3D7F498B" w:rsidR="00A92911" w:rsidRPr="002961B6" w:rsidRDefault="00C745C0" w:rsidP="00A929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278,635</w:t>
            </w:r>
          </w:p>
        </w:tc>
      </w:tr>
      <w:tr w:rsidR="00A92911" w:rsidRPr="002961B6" w14:paraId="055D8066" w14:textId="77777777" w:rsidTr="00A27E06">
        <w:trPr>
          <w:cantSplit/>
        </w:trPr>
        <w:tc>
          <w:tcPr>
            <w:tcW w:w="2250" w:type="dxa"/>
          </w:tcPr>
          <w:p w14:paraId="7812A5F4" w14:textId="77777777" w:rsidR="00A92911" w:rsidRPr="002961B6" w:rsidRDefault="00A92911" w:rsidP="00A92911">
            <w:pPr>
              <w:spacing w:line="240" w:lineRule="auto"/>
              <w:ind w:left="162" w:right="-36" w:hanging="162"/>
              <w:rPr>
                <w:rFonts w:ascii="Browallia New" w:hAnsi="Browallia New" w:cs="Browallia New"/>
                <w:b/>
                <w:bCs/>
                <w:sz w:val="21"/>
                <w:szCs w:val="21"/>
                <w:cs/>
              </w:rPr>
            </w:pPr>
          </w:p>
        </w:tc>
        <w:tc>
          <w:tcPr>
            <w:tcW w:w="950" w:type="dxa"/>
          </w:tcPr>
          <w:p w14:paraId="7E756C8F"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9" w:type="dxa"/>
          </w:tcPr>
          <w:p w14:paraId="23015E78"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B5274F3" w14:textId="77777777" w:rsidR="00A92911" w:rsidRPr="002961B6" w:rsidRDefault="00A92911" w:rsidP="00A92911">
            <w:pPr>
              <w:spacing w:line="240" w:lineRule="auto"/>
              <w:ind w:right="-44"/>
              <w:jc w:val="right"/>
              <w:rPr>
                <w:rFonts w:ascii="Browallia New" w:hAnsi="Browallia New" w:cs="Browallia New"/>
                <w:sz w:val="21"/>
                <w:szCs w:val="21"/>
                <w:cs/>
                <w:lang w:val="en-GB"/>
              </w:rPr>
            </w:pPr>
          </w:p>
        </w:tc>
      </w:tr>
      <w:tr w:rsidR="00460EA2" w:rsidRPr="002961B6" w14:paraId="1EC5F05B" w14:textId="77777777" w:rsidTr="00A27E06">
        <w:trPr>
          <w:cantSplit/>
        </w:trPr>
        <w:tc>
          <w:tcPr>
            <w:tcW w:w="2250" w:type="dxa"/>
          </w:tcPr>
          <w:p w14:paraId="7C4A8D88" w14:textId="77777777" w:rsidR="00460EA2" w:rsidRPr="002961B6" w:rsidRDefault="00460EA2" w:rsidP="00A92911">
            <w:pPr>
              <w:spacing w:line="240" w:lineRule="auto"/>
              <w:ind w:left="162" w:right="-36" w:hanging="162"/>
              <w:rPr>
                <w:rFonts w:ascii="Browallia New" w:hAnsi="Browallia New" w:cs="Browallia New"/>
                <w:b/>
                <w:bCs/>
                <w:sz w:val="21"/>
                <w:szCs w:val="21"/>
                <w:cs/>
              </w:rPr>
            </w:pPr>
          </w:p>
        </w:tc>
        <w:tc>
          <w:tcPr>
            <w:tcW w:w="950" w:type="dxa"/>
          </w:tcPr>
          <w:p w14:paraId="532490DE" w14:textId="77777777" w:rsidR="00460EA2" w:rsidRPr="002961B6" w:rsidRDefault="00460EA2"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CD6753B" w14:textId="77777777" w:rsidR="00460EA2" w:rsidRPr="002961B6" w:rsidRDefault="00460EA2" w:rsidP="00A92911">
            <w:pPr>
              <w:spacing w:line="240" w:lineRule="auto"/>
              <w:ind w:right="-36"/>
              <w:jc w:val="right"/>
              <w:rPr>
                <w:rFonts w:ascii="Browallia New" w:hAnsi="Browallia New" w:cs="Browallia New"/>
                <w:sz w:val="21"/>
                <w:szCs w:val="21"/>
                <w:cs/>
              </w:rPr>
            </w:pPr>
          </w:p>
        </w:tc>
        <w:tc>
          <w:tcPr>
            <w:tcW w:w="999" w:type="dxa"/>
          </w:tcPr>
          <w:p w14:paraId="0A5C3772"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EC7D02E"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28A3E4B"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C8484F6"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72ED904E" w14:textId="77777777" w:rsidR="00460EA2" w:rsidRPr="002961B6" w:rsidRDefault="00460EA2" w:rsidP="00A92911">
            <w:pPr>
              <w:spacing w:line="240" w:lineRule="auto"/>
              <w:ind w:right="-44"/>
              <w:jc w:val="right"/>
              <w:rPr>
                <w:rFonts w:ascii="Browallia New" w:hAnsi="Browallia New" w:cs="Browallia New"/>
                <w:sz w:val="21"/>
                <w:szCs w:val="21"/>
                <w:cs/>
                <w:lang w:val="en-GB"/>
              </w:rPr>
            </w:pPr>
          </w:p>
        </w:tc>
      </w:tr>
      <w:tr w:rsidR="00460EA2" w:rsidRPr="002961B6" w14:paraId="5D31CA2A" w14:textId="77777777" w:rsidTr="00A27E06">
        <w:trPr>
          <w:cantSplit/>
        </w:trPr>
        <w:tc>
          <w:tcPr>
            <w:tcW w:w="2250" w:type="dxa"/>
          </w:tcPr>
          <w:p w14:paraId="4B91B9A8" w14:textId="77777777" w:rsidR="00460EA2" w:rsidRPr="002961B6" w:rsidRDefault="00460EA2" w:rsidP="00A92911">
            <w:pPr>
              <w:spacing w:line="240" w:lineRule="auto"/>
              <w:ind w:left="162" w:right="-36" w:hanging="162"/>
              <w:rPr>
                <w:rFonts w:ascii="Browallia New" w:hAnsi="Browallia New" w:cs="Browallia New"/>
                <w:b/>
                <w:bCs/>
                <w:sz w:val="21"/>
                <w:szCs w:val="21"/>
                <w:cs/>
              </w:rPr>
            </w:pPr>
          </w:p>
        </w:tc>
        <w:tc>
          <w:tcPr>
            <w:tcW w:w="950" w:type="dxa"/>
          </w:tcPr>
          <w:p w14:paraId="308C490F" w14:textId="77777777" w:rsidR="00460EA2" w:rsidRPr="002961B6" w:rsidRDefault="00460EA2"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10DB94ED" w14:textId="77777777" w:rsidR="00460EA2" w:rsidRPr="002961B6" w:rsidRDefault="00460EA2" w:rsidP="00A92911">
            <w:pPr>
              <w:spacing w:line="240" w:lineRule="auto"/>
              <w:ind w:right="-36"/>
              <w:jc w:val="right"/>
              <w:rPr>
                <w:rFonts w:ascii="Browallia New" w:hAnsi="Browallia New" w:cs="Browallia New"/>
                <w:sz w:val="21"/>
                <w:szCs w:val="21"/>
                <w:cs/>
              </w:rPr>
            </w:pPr>
          </w:p>
        </w:tc>
        <w:tc>
          <w:tcPr>
            <w:tcW w:w="999" w:type="dxa"/>
          </w:tcPr>
          <w:p w14:paraId="52ECFEB8"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F4C2A4"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0DBF9B4"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20725FC" w14:textId="77777777" w:rsidR="00460EA2" w:rsidRPr="002961B6" w:rsidRDefault="00460EA2"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7492C35" w14:textId="77777777" w:rsidR="00460EA2" w:rsidRPr="002961B6" w:rsidRDefault="00460EA2" w:rsidP="00A92911">
            <w:pPr>
              <w:spacing w:line="240" w:lineRule="auto"/>
              <w:ind w:right="-44"/>
              <w:jc w:val="right"/>
              <w:rPr>
                <w:rFonts w:ascii="Browallia New" w:hAnsi="Browallia New" w:cs="Browallia New"/>
                <w:sz w:val="21"/>
                <w:szCs w:val="21"/>
                <w:cs/>
                <w:lang w:val="en-GB"/>
              </w:rPr>
            </w:pPr>
          </w:p>
        </w:tc>
      </w:tr>
      <w:tr w:rsidR="00A92911" w:rsidRPr="002961B6" w14:paraId="1B3E9629" w14:textId="77777777" w:rsidTr="00A27E06">
        <w:trPr>
          <w:cantSplit/>
        </w:trPr>
        <w:tc>
          <w:tcPr>
            <w:tcW w:w="2250" w:type="dxa"/>
          </w:tcPr>
          <w:p w14:paraId="0DA61EBA" w14:textId="2E568066" w:rsidR="00A92911" w:rsidRPr="002961B6" w:rsidRDefault="00A92911" w:rsidP="00A92911">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4</w:t>
            </w:r>
          </w:p>
        </w:tc>
        <w:tc>
          <w:tcPr>
            <w:tcW w:w="950" w:type="dxa"/>
          </w:tcPr>
          <w:p w14:paraId="38F5717B"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9" w:type="dxa"/>
          </w:tcPr>
          <w:p w14:paraId="531AAC56"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231CAD2" w14:textId="77777777" w:rsidR="00A92911" w:rsidRPr="002961B6" w:rsidRDefault="00A92911" w:rsidP="00A92911">
            <w:pPr>
              <w:spacing w:line="240" w:lineRule="auto"/>
              <w:ind w:right="-44"/>
              <w:jc w:val="right"/>
              <w:rPr>
                <w:rFonts w:ascii="Browallia New" w:hAnsi="Browallia New" w:cs="Browallia New"/>
                <w:sz w:val="21"/>
                <w:szCs w:val="21"/>
                <w:cs/>
                <w:lang w:val="en-GB"/>
              </w:rPr>
            </w:pPr>
          </w:p>
        </w:tc>
      </w:tr>
      <w:tr w:rsidR="00A92911" w:rsidRPr="002961B6" w14:paraId="5E6B62A0" w14:textId="77777777" w:rsidTr="00A27E06">
        <w:trPr>
          <w:cantSplit/>
        </w:trPr>
        <w:tc>
          <w:tcPr>
            <w:tcW w:w="2250" w:type="dxa"/>
          </w:tcPr>
          <w:p w14:paraId="4B135B64" w14:textId="77777777" w:rsidR="00A92911" w:rsidRPr="002961B6" w:rsidRDefault="00A92911" w:rsidP="00A929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A92911" w:rsidRPr="002961B6" w:rsidRDefault="00A92911" w:rsidP="00A92911">
            <w:pPr>
              <w:spacing w:line="240" w:lineRule="auto"/>
              <w:ind w:right="-36"/>
              <w:jc w:val="right"/>
              <w:rPr>
                <w:rFonts w:ascii="Browallia New" w:hAnsi="Browallia New" w:cs="Browallia New"/>
                <w:sz w:val="21"/>
                <w:szCs w:val="21"/>
                <w:lang w:val="en-GB"/>
              </w:rPr>
            </w:pPr>
          </w:p>
        </w:tc>
        <w:tc>
          <w:tcPr>
            <w:tcW w:w="999" w:type="dxa"/>
          </w:tcPr>
          <w:p w14:paraId="6A4E210A"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05C7D60D" w14:textId="79644F64" w:rsidR="00A92911" w:rsidRPr="002961B6" w:rsidRDefault="00C745C0" w:rsidP="00A92911">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12,093</w:t>
            </w:r>
          </w:p>
        </w:tc>
      </w:tr>
      <w:tr w:rsidR="00A92911" w:rsidRPr="002961B6" w14:paraId="2C7EE825" w14:textId="77777777" w:rsidTr="00A27E06">
        <w:trPr>
          <w:cantSplit/>
        </w:trPr>
        <w:tc>
          <w:tcPr>
            <w:tcW w:w="2250" w:type="dxa"/>
          </w:tcPr>
          <w:p w14:paraId="58B37869" w14:textId="77777777" w:rsidR="00A92911" w:rsidRPr="002961B6" w:rsidRDefault="00A92911" w:rsidP="00A929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9" w:type="dxa"/>
          </w:tcPr>
          <w:p w14:paraId="3C8349DD"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1887F0D" w14:textId="4D9DE034" w:rsidR="00A92911" w:rsidRPr="002961B6" w:rsidRDefault="00C745C0" w:rsidP="00A92911">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5,600</w:t>
            </w:r>
          </w:p>
        </w:tc>
      </w:tr>
      <w:tr w:rsidR="00A92911" w:rsidRPr="002961B6" w14:paraId="6F86BAEC" w14:textId="77777777" w:rsidTr="00A27E06">
        <w:trPr>
          <w:cantSplit/>
        </w:trPr>
        <w:tc>
          <w:tcPr>
            <w:tcW w:w="2250" w:type="dxa"/>
          </w:tcPr>
          <w:p w14:paraId="1B9CA5CA" w14:textId="77777777" w:rsidR="00A92911" w:rsidRPr="002961B6" w:rsidRDefault="00A92911" w:rsidP="00A929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639101C2"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A92911" w:rsidRPr="002961B6" w:rsidRDefault="00A92911" w:rsidP="00A92911">
            <w:pPr>
              <w:spacing w:line="240" w:lineRule="auto"/>
              <w:ind w:right="-36"/>
              <w:jc w:val="right"/>
              <w:rPr>
                <w:rFonts w:ascii="Browallia New" w:hAnsi="Browallia New" w:cs="Browallia New"/>
                <w:sz w:val="21"/>
                <w:szCs w:val="21"/>
                <w:cs/>
              </w:rPr>
            </w:pPr>
          </w:p>
        </w:tc>
        <w:tc>
          <w:tcPr>
            <w:tcW w:w="999" w:type="dxa"/>
          </w:tcPr>
          <w:p w14:paraId="302589BB"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A92911" w:rsidRPr="002961B6" w:rsidRDefault="00A92911" w:rsidP="00A929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1241000" w14:textId="183964AF" w:rsidR="00A92911" w:rsidRPr="002961B6" w:rsidRDefault="00C745C0" w:rsidP="00A92911">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17,693</w:t>
            </w:r>
          </w:p>
        </w:tc>
      </w:tr>
    </w:tbl>
    <w:p w14:paraId="63D7FC12" w14:textId="6FEE1C6C"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19743D" w:rsidRPr="002961B6" w14:paraId="6FFE5DEF" w14:textId="77777777" w:rsidTr="00286211">
        <w:trPr>
          <w:cantSplit/>
          <w:tblHeader/>
        </w:trPr>
        <w:tc>
          <w:tcPr>
            <w:tcW w:w="2250" w:type="dxa"/>
          </w:tcPr>
          <w:p w14:paraId="47147CBB" w14:textId="77777777" w:rsidR="0019743D" w:rsidRPr="002961B6" w:rsidRDefault="0019743D" w:rsidP="00286211">
            <w:pPr>
              <w:spacing w:line="240" w:lineRule="auto"/>
              <w:ind w:right="-36"/>
              <w:rPr>
                <w:rFonts w:ascii="Browallia New" w:hAnsi="Browallia New" w:cs="Browallia New"/>
                <w:i/>
                <w:iCs/>
                <w:color w:val="0000FF"/>
                <w:sz w:val="21"/>
                <w:szCs w:val="21"/>
                <w:cs/>
              </w:rPr>
            </w:pPr>
          </w:p>
        </w:tc>
        <w:tc>
          <w:tcPr>
            <w:tcW w:w="1063" w:type="dxa"/>
            <w:gridSpan w:val="2"/>
          </w:tcPr>
          <w:p w14:paraId="7801FBCE" w14:textId="77777777" w:rsidR="0019743D" w:rsidRPr="002961B6" w:rsidRDefault="0019743D" w:rsidP="00286211">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7F2600EC" w14:textId="77777777" w:rsidR="0019743D" w:rsidRPr="002961B6" w:rsidRDefault="0019743D" w:rsidP="00286211">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19743D" w:rsidRPr="002961B6" w14:paraId="5AA1DB0C" w14:textId="77777777" w:rsidTr="00286211">
        <w:trPr>
          <w:cantSplit/>
          <w:tblHeader/>
        </w:trPr>
        <w:tc>
          <w:tcPr>
            <w:tcW w:w="2250" w:type="dxa"/>
          </w:tcPr>
          <w:p w14:paraId="0C6691F0" w14:textId="77777777" w:rsidR="0019743D" w:rsidRPr="002961B6" w:rsidRDefault="0019743D" w:rsidP="00286211">
            <w:pPr>
              <w:spacing w:line="240" w:lineRule="auto"/>
              <w:ind w:left="162" w:right="-36" w:hanging="162"/>
              <w:rPr>
                <w:rFonts w:ascii="Browallia New" w:hAnsi="Browallia New" w:cs="Browallia New"/>
                <w:sz w:val="21"/>
                <w:szCs w:val="21"/>
                <w:cs/>
              </w:rPr>
            </w:pPr>
          </w:p>
        </w:tc>
        <w:tc>
          <w:tcPr>
            <w:tcW w:w="6849" w:type="dxa"/>
            <w:gridSpan w:val="8"/>
          </w:tcPr>
          <w:p w14:paraId="55F95E42" w14:textId="77777777" w:rsidR="0019743D" w:rsidRPr="002961B6" w:rsidRDefault="0019743D" w:rsidP="00286211">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19743D" w:rsidRPr="002961B6" w14:paraId="5AB5361A" w14:textId="77777777" w:rsidTr="00286211">
        <w:trPr>
          <w:cantSplit/>
          <w:tblHeader/>
        </w:trPr>
        <w:tc>
          <w:tcPr>
            <w:tcW w:w="2250" w:type="dxa"/>
          </w:tcPr>
          <w:p w14:paraId="0E5D49BB" w14:textId="77777777" w:rsidR="0019743D" w:rsidRPr="002961B6" w:rsidRDefault="0019743D" w:rsidP="00286211">
            <w:pPr>
              <w:spacing w:line="240" w:lineRule="auto"/>
              <w:ind w:left="162" w:right="-36" w:hanging="162"/>
              <w:jc w:val="center"/>
              <w:rPr>
                <w:rFonts w:ascii="Browallia New" w:hAnsi="Browallia New" w:cs="Browallia New"/>
                <w:sz w:val="21"/>
                <w:szCs w:val="21"/>
                <w:cs/>
              </w:rPr>
            </w:pPr>
          </w:p>
        </w:tc>
        <w:tc>
          <w:tcPr>
            <w:tcW w:w="950" w:type="dxa"/>
          </w:tcPr>
          <w:p w14:paraId="2BE253C4"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980" w:type="dxa"/>
            <w:gridSpan w:val="2"/>
          </w:tcPr>
          <w:p w14:paraId="24B44EF6"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999" w:type="dxa"/>
          </w:tcPr>
          <w:p w14:paraId="3445F528" w14:textId="77777777" w:rsidR="0019743D" w:rsidRPr="002961B6" w:rsidRDefault="0019743D"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7ADAC570"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861" w:type="dxa"/>
          </w:tcPr>
          <w:p w14:paraId="35D54596"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994" w:type="dxa"/>
          </w:tcPr>
          <w:p w14:paraId="51DB548C" w14:textId="77777777" w:rsidR="0019743D" w:rsidRPr="002961B6" w:rsidRDefault="0019743D"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66475C85" w14:textId="77777777" w:rsidR="0019743D" w:rsidRPr="002961B6" w:rsidRDefault="0019743D" w:rsidP="00286211">
            <w:pPr>
              <w:spacing w:line="240" w:lineRule="auto"/>
              <w:ind w:right="-36"/>
              <w:jc w:val="center"/>
              <w:rPr>
                <w:rFonts w:ascii="Browallia New" w:hAnsi="Browallia New" w:cs="Browallia New"/>
                <w:sz w:val="21"/>
                <w:szCs w:val="21"/>
                <w:u w:val="words"/>
                <w:cs/>
              </w:rPr>
            </w:pPr>
          </w:p>
        </w:tc>
      </w:tr>
      <w:tr w:rsidR="0019743D" w:rsidRPr="002961B6" w14:paraId="72B010B8" w14:textId="77777777" w:rsidTr="00286211">
        <w:trPr>
          <w:cantSplit/>
          <w:tblHeader/>
        </w:trPr>
        <w:tc>
          <w:tcPr>
            <w:tcW w:w="2250" w:type="dxa"/>
          </w:tcPr>
          <w:p w14:paraId="74E970D6" w14:textId="77777777" w:rsidR="0019743D" w:rsidRPr="002961B6" w:rsidRDefault="0019743D" w:rsidP="00286211">
            <w:pPr>
              <w:spacing w:line="240" w:lineRule="auto"/>
              <w:ind w:left="162" w:right="-36" w:hanging="162"/>
              <w:jc w:val="center"/>
              <w:rPr>
                <w:rFonts w:ascii="Browallia New" w:hAnsi="Browallia New" w:cs="Browallia New"/>
                <w:sz w:val="21"/>
                <w:szCs w:val="21"/>
                <w:cs/>
              </w:rPr>
            </w:pPr>
          </w:p>
        </w:tc>
        <w:tc>
          <w:tcPr>
            <w:tcW w:w="950" w:type="dxa"/>
          </w:tcPr>
          <w:p w14:paraId="3A9AC970" w14:textId="77777777" w:rsidR="0019743D" w:rsidRPr="002961B6" w:rsidRDefault="0019743D"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5F2EA5BA"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999" w:type="dxa"/>
          </w:tcPr>
          <w:p w14:paraId="1B98BAD2" w14:textId="77777777" w:rsidR="0019743D" w:rsidRPr="002961B6" w:rsidRDefault="0019743D"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D43D37E" w14:textId="77777777" w:rsidR="0019743D" w:rsidRPr="002961B6" w:rsidRDefault="0019743D" w:rsidP="00286211">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3E15745F" w14:textId="77777777" w:rsidR="0019743D" w:rsidRPr="002961B6" w:rsidRDefault="0019743D" w:rsidP="00286211">
            <w:pPr>
              <w:spacing w:line="240" w:lineRule="auto"/>
              <w:ind w:right="-36"/>
              <w:jc w:val="center"/>
              <w:rPr>
                <w:rFonts w:ascii="Browallia New" w:hAnsi="Browallia New" w:cs="Browallia New"/>
                <w:sz w:val="21"/>
                <w:szCs w:val="21"/>
                <w:cs/>
              </w:rPr>
            </w:pPr>
          </w:p>
        </w:tc>
        <w:tc>
          <w:tcPr>
            <w:tcW w:w="994" w:type="dxa"/>
          </w:tcPr>
          <w:p w14:paraId="581E340E" w14:textId="77777777" w:rsidR="0019743D" w:rsidRPr="002961B6" w:rsidRDefault="0019743D" w:rsidP="00286211">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19BFEB3C" w14:textId="77777777" w:rsidR="0019743D" w:rsidRPr="002961B6" w:rsidRDefault="0019743D" w:rsidP="00286211">
            <w:pPr>
              <w:spacing w:line="240" w:lineRule="auto"/>
              <w:ind w:right="-36"/>
              <w:jc w:val="center"/>
              <w:rPr>
                <w:rFonts w:ascii="Browallia New" w:hAnsi="Browallia New" w:cs="Browallia New"/>
                <w:sz w:val="21"/>
                <w:szCs w:val="21"/>
                <w:u w:val="words"/>
                <w:cs/>
              </w:rPr>
            </w:pPr>
          </w:p>
        </w:tc>
      </w:tr>
      <w:tr w:rsidR="0019743D" w:rsidRPr="002961B6" w14:paraId="350AD7B3" w14:textId="77777777" w:rsidTr="00286211">
        <w:trPr>
          <w:cantSplit/>
          <w:tblHeader/>
        </w:trPr>
        <w:tc>
          <w:tcPr>
            <w:tcW w:w="2250" w:type="dxa"/>
          </w:tcPr>
          <w:p w14:paraId="677E5E53" w14:textId="77777777" w:rsidR="0019743D" w:rsidRPr="002961B6" w:rsidRDefault="0019743D" w:rsidP="00286211">
            <w:pPr>
              <w:spacing w:line="240" w:lineRule="auto"/>
              <w:ind w:left="162" w:right="-36" w:hanging="162"/>
              <w:jc w:val="center"/>
              <w:rPr>
                <w:rFonts w:ascii="Browallia New" w:hAnsi="Browallia New" w:cs="Browallia New"/>
                <w:sz w:val="21"/>
                <w:szCs w:val="21"/>
                <w:cs/>
              </w:rPr>
            </w:pPr>
          </w:p>
        </w:tc>
        <w:tc>
          <w:tcPr>
            <w:tcW w:w="950" w:type="dxa"/>
          </w:tcPr>
          <w:p w14:paraId="75F57D2D"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65D01E2F"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7C22CE35"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5E4DBEFD"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7A4D3F0"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39638AD6"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3AD1F5C1"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23CDC7EE" w14:textId="77777777" w:rsidR="0019743D" w:rsidRPr="002961B6" w:rsidRDefault="0019743D" w:rsidP="00286211">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287BAEA2"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2BE74708"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rPr>
            </w:pPr>
          </w:p>
          <w:p w14:paraId="629CD100"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9743D" w:rsidRPr="002961B6" w14:paraId="00492ACF" w14:textId="77777777" w:rsidTr="00286211">
        <w:trPr>
          <w:cantSplit/>
        </w:trPr>
        <w:tc>
          <w:tcPr>
            <w:tcW w:w="2250" w:type="dxa"/>
          </w:tcPr>
          <w:p w14:paraId="7C01BAAD" w14:textId="77777777" w:rsidR="0019743D" w:rsidRPr="002961B6" w:rsidRDefault="0019743D" w:rsidP="00286211">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69637814"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Pr>
          <w:p w14:paraId="28029393"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05E42EFF"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1065" w:type="dxa"/>
          </w:tcPr>
          <w:p w14:paraId="1DEB8FC8"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861" w:type="dxa"/>
          </w:tcPr>
          <w:p w14:paraId="70F7A666"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4" w:type="dxa"/>
          </w:tcPr>
          <w:p w14:paraId="67B7807A"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1000" w:type="dxa"/>
          </w:tcPr>
          <w:p w14:paraId="05C8B80B" w14:textId="77777777" w:rsidR="0019743D" w:rsidRPr="002961B6" w:rsidRDefault="0019743D" w:rsidP="00286211">
            <w:pPr>
              <w:spacing w:line="240" w:lineRule="auto"/>
              <w:ind w:right="-36"/>
              <w:jc w:val="right"/>
              <w:rPr>
                <w:rFonts w:ascii="Browallia New" w:hAnsi="Browallia New" w:cs="Browallia New"/>
                <w:sz w:val="21"/>
                <w:szCs w:val="21"/>
                <w:cs/>
              </w:rPr>
            </w:pPr>
          </w:p>
        </w:tc>
      </w:tr>
      <w:tr w:rsidR="0019743D" w:rsidRPr="002961B6" w14:paraId="6E3761E7" w14:textId="77777777" w:rsidTr="00286211">
        <w:trPr>
          <w:cantSplit/>
        </w:trPr>
        <w:tc>
          <w:tcPr>
            <w:tcW w:w="2250" w:type="dxa"/>
          </w:tcPr>
          <w:p w14:paraId="11FBEC24"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3</w:t>
            </w:r>
          </w:p>
        </w:tc>
        <w:tc>
          <w:tcPr>
            <w:tcW w:w="950" w:type="dxa"/>
            <w:vAlign w:val="bottom"/>
          </w:tcPr>
          <w:p w14:paraId="089EE99D" w14:textId="77777777" w:rsidR="0019743D" w:rsidRPr="00DA2000" w:rsidRDefault="0019743D" w:rsidP="00286211">
            <w:pPr>
              <w:spacing w:line="240" w:lineRule="auto"/>
              <w:ind w:right="-36"/>
              <w:jc w:val="right"/>
              <w:rPr>
                <w:rFonts w:ascii="Browallia New" w:hAnsi="Browallia New" w:cs="Browallia New"/>
                <w:sz w:val="21"/>
                <w:szCs w:val="21"/>
              </w:rPr>
            </w:pPr>
            <w:r>
              <w:rPr>
                <w:rFonts w:ascii="Browallia New" w:hAnsi="Browallia New" w:cs="Browallia New"/>
                <w:sz w:val="21"/>
                <w:szCs w:val="21"/>
              </w:rPr>
              <w:t>112,174</w:t>
            </w:r>
          </w:p>
        </w:tc>
        <w:tc>
          <w:tcPr>
            <w:tcW w:w="980" w:type="dxa"/>
            <w:gridSpan w:val="2"/>
            <w:vAlign w:val="bottom"/>
          </w:tcPr>
          <w:p w14:paraId="5374E749"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131,338</w:t>
            </w:r>
          </w:p>
        </w:tc>
        <w:tc>
          <w:tcPr>
            <w:tcW w:w="999" w:type="dxa"/>
            <w:vAlign w:val="bottom"/>
          </w:tcPr>
          <w:p w14:paraId="46D9B0D8" w14:textId="77777777" w:rsidR="0019743D" w:rsidRPr="002961B6" w:rsidRDefault="0019743D" w:rsidP="00286211">
            <w:pP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224</w:t>
            </w:r>
            <w:r>
              <w:rPr>
                <w:rFonts w:ascii="Browallia New" w:hAnsi="Browallia New" w:cs="Browallia New"/>
                <w:sz w:val="21"/>
                <w:szCs w:val="21"/>
                <w:lang w:val="en-GB"/>
              </w:rPr>
              <w:t>,</w:t>
            </w:r>
            <w:r w:rsidRPr="00876FBE">
              <w:rPr>
                <w:rFonts w:ascii="Browallia New" w:hAnsi="Browallia New" w:cs="Browallia New"/>
                <w:sz w:val="21"/>
                <w:szCs w:val="21"/>
                <w:lang w:val="en-GB"/>
              </w:rPr>
              <w:t>624</w:t>
            </w:r>
          </w:p>
        </w:tc>
        <w:tc>
          <w:tcPr>
            <w:tcW w:w="1065" w:type="dxa"/>
          </w:tcPr>
          <w:p w14:paraId="28622BE8" w14:textId="77777777" w:rsidR="0019743D" w:rsidRPr="002961B6" w:rsidRDefault="0019743D" w:rsidP="00286211">
            <w:pP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13</w:t>
            </w:r>
            <w:r>
              <w:rPr>
                <w:rFonts w:ascii="Browallia New" w:hAnsi="Browallia New" w:cs="Browallia New"/>
                <w:sz w:val="21"/>
                <w:szCs w:val="21"/>
                <w:lang w:val="en-GB"/>
              </w:rPr>
              <w:t>,</w:t>
            </w:r>
            <w:r w:rsidRPr="00876FBE">
              <w:rPr>
                <w:rFonts w:ascii="Browallia New" w:hAnsi="Browallia New" w:cs="Browallia New"/>
                <w:sz w:val="21"/>
                <w:szCs w:val="21"/>
                <w:lang w:val="en-GB"/>
              </w:rPr>
              <w:t>81</w:t>
            </w:r>
            <w:r>
              <w:rPr>
                <w:rFonts w:ascii="Browallia New" w:hAnsi="Browallia New" w:cs="Browallia New"/>
                <w:sz w:val="21"/>
                <w:szCs w:val="21"/>
                <w:lang w:val="en-GB"/>
              </w:rPr>
              <w:t>3</w:t>
            </w:r>
          </w:p>
        </w:tc>
        <w:tc>
          <w:tcPr>
            <w:tcW w:w="861" w:type="dxa"/>
            <w:vAlign w:val="bottom"/>
          </w:tcPr>
          <w:p w14:paraId="593B2A2A" w14:textId="77777777" w:rsidR="0019743D" w:rsidRPr="002961B6" w:rsidRDefault="0019743D" w:rsidP="00286211">
            <w:pP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8</w:t>
            </w:r>
            <w:r>
              <w:rPr>
                <w:rFonts w:ascii="Browallia New" w:hAnsi="Browallia New" w:cs="Browallia New"/>
                <w:sz w:val="21"/>
                <w:szCs w:val="21"/>
                <w:lang w:val="en-GB"/>
              </w:rPr>
              <w:t>,</w:t>
            </w:r>
            <w:r w:rsidRPr="00637674">
              <w:rPr>
                <w:rFonts w:ascii="Browallia New" w:hAnsi="Browallia New" w:cs="Browallia New"/>
                <w:sz w:val="21"/>
                <w:szCs w:val="21"/>
                <w:lang w:val="en-GB"/>
              </w:rPr>
              <w:t>152</w:t>
            </w:r>
          </w:p>
        </w:tc>
        <w:tc>
          <w:tcPr>
            <w:tcW w:w="994" w:type="dxa"/>
            <w:vAlign w:val="bottom"/>
          </w:tcPr>
          <w:p w14:paraId="4DCD60A7" w14:textId="77777777" w:rsidR="0019743D" w:rsidRPr="002961B6"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5B01C6E0" w14:textId="77777777" w:rsidR="0019743D" w:rsidRPr="002961B6" w:rsidRDefault="0019743D" w:rsidP="00286211">
            <w:pP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490</w:t>
            </w:r>
            <w:r>
              <w:rPr>
                <w:rFonts w:ascii="Browallia New" w:hAnsi="Browallia New" w:cs="Browallia New"/>
                <w:sz w:val="21"/>
                <w:szCs w:val="21"/>
                <w:lang w:val="en-GB"/>
              </w:rPr>
              <w:t>,</w:t>
            </w:r>
            <w:r w:rsidRPr="00637674">
              <w:rPr>
                <w:rFonts w:ascii="Browallia New" w:hAnsi="Browallia New" w:cs="Browallia New"/>
                <w:sz w:val="21"/>
                <w:szCs w:val="21"/>
                <w:lang w:val="en-GB"/>
              </w:rPr>
              <w:t>10</w:t>
            </w:r>
            <w:r>
              <w:rPr>
                <w:rFonts w:ascii="Browallia New" w:hAnsi="Browallia New" w:cs="Browallia New"/>
                <w:sz w:val="21"/>
                <w:szCs w:val="21"/>
                <w:lang w:val="en-GB"/>
              </w:rPr>
              <w:t>1</w:t>
            </w:r>
          </w:p>
        </w:tc>
      </w:tr>
      <w:tr w:rsidR="0019743D" w:rsidRPr="002961B6" w14:paraId="1DB8F791" w14:textId="77777777" w:rsidTr="00286211">
        <w:trPr>
          <w:cantSplit/>
        </w:trPr>
        <w:tc>
          <w:tcPr>
            <w:tcW w:w="2250" w:type="dxa"/>
          </w:tcPr>
          <w:p w14:paraId="5DB3D5A6"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57182F86" w14:textId="77777777" w:rsidR="0019743D"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55E408F0"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w:t>
            </w:r>
          </w:p>
        </w:tc>
        <w:tc>
          <w:tcPr>
            <w:tcW w:w="999" w:type="dxa"/>
            <w:vAlign w:val="bottom"/>
          </w:tcPr>
          <w:p w14:paraId="2837B030"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1,303</w:t>
            </w:r>
          </w:p>
        </w:tc>
        <w:tc>
          <w:tcPr>
            <w:tcW w:w="1065" w:type="dxa"/>
          </w:tcPr>
          <w:p w14:paraId="7B6EE279"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884</w:t>
            </w:r>
          </w:p>
        </w:tc>
        <w:tc>
          <w:tcPr>
            <w:tcW w:w="861" w:type="dxa"/>
            <w:vAlign w:val="bottom"/>
          </w:tcPr>
          <w:p w14:paraId="67F32F45"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1,749</w:t>
            </w:r>
          </w:p>
        </w:tc>
        <w:tc>
          <w:tcPr>
            <w:tcW w:w="994" w:type="dxa"/>
            <w:vAlign w:val="bottom"/>
          </w:tcPr>
          <w:p w14:paraId="776958E2"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35,896</w:t>
            </w:r>
          </w:p>
        </w:tc>
        <w:tc>
          <w:tcPr>
            <w:tcW w:w="1000" w:type="dxa"/>
            <w:vAlign w:val="bottom"/>
          </w:tcPr>
          <w:p w14:paraId="1F83C8BF" w14:textId="77777777" w:rsidR="0019743D" w:rsidRPr="00F4300A" w:rsidRDefault="0019743D" w:rsidP="00286211">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39,855</w:t>
            </w:r>
          </w:p>
        </w:tc>
      </w:tr>
      <w:tr w:rsidR="0019743D" w:rsidRPr="002961B6" w14:paraId="057CBD0A" w14:textId="77777777" w:rsidTr="00286211">
        <w:trPr>
          <w:cantSplit/>
        </w:trPr>
        <w:tc>
          <w:tcPr>
            <w:tcW w:w="2250" w:type="dxa"/>
          </w:tcPr>
          <w:p w14:paraId="5BFE47A5"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450F7A34" w14:textId="77777777" w:rsidR="0019743D" w:rsidRPr="002961B6"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7DD000FE" w14:textId="77777777" w:rsidR="0019743D" w:rsidRPr="002961B6" w:rsidRDefault="0019743D" w:rsidP="00286211">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2FC303E4"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(1,668)</w:t>
            </w:r>
          </w:p>
        </w:tc>
        <w:tc>
          <w:tcPr>
            <w:tcW w:w="1065" w:type="dxa"/>
          </w:tcPr>
          <w:p w14:paraId="6778FFCB"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w:t>
            </w:r>
          </w:p>
        </w:tc>
        <w:tc>
          <w:tcPr>
            <w:tcW w:w="861" w:type="dxa"/>
            <w:vAlign w:val="bottom"/>
          </w:tcPr>
          <w:p w14:paraId="27F9F0E7"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3A9BA5CF" w14:textId="77777777" w:rsidR="0019743D" w:rsidRPr="002961B6"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0034D284"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FC1C65">
              <w:rPr>
                <w:rFonts w:ascii="Browallia New" w:hAnsi="Browallia New" w:cs="Browallia New"/>
                <w:sz w:val="21"/>
                <w:szCs w:val="21"/>
                <w:lang w:val="en-GB"/>
              </w:rPr>
              <w:t>2,00</w:t>
            </w:r>
            <w:r>
              <w:rPr>
                <w:rFonts w:ascii="Browallia New" w:hAnsi="Browallia New" w:cs="Browallia New"/>
                <w:sz w:val="21"/>
                <w:szCs w:val="21"/>
                <w:lang w:val="en-GB"/>
              </w:rPr>
              <w:t>7)</w:t>
            </w:r>
          </w:p>
        </w:tc>
      </w:tr>
      <w:tr w:rsidR="0019743D" w:rsidRPr="002961B6" w14:paraId="27EB6F4E" w14:textId="77777777" w:rsidTr="00286211">
        <w:trPr>
          <w:cantSplit/>
        </w:trPr>
        <w:tc>
          <w:tcPr>
            <w:tcW w:w="2250" w:type="dxa"/>
          </w:tcPr>
          <w:p w14:paraId="1D6CED1F"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76D180DB"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5E494D3A"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11,895</w:t>
            </w:r>
          </w:p>
        </w:tc>
        <w:tc>
          <w:tcPr>
            <w:tcW w:w="999" w:type="dxa"/>
            <w:vAlign w:val="bottom"/>
          </w:tcPr>
          <w:p w14:paraId="3D248F73" w14:textId="77777777" w:rsidR="0019743D" w:rsidRPr="00F4300A" w:rsidRDefault="0019743D" w:rsidP="00286211">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23,758</w:t>
            </w:r>
          </w:p>
        </w:tc>
        <w:tc>
          <w:tcPr>
            <w:tcW w:w="1065" w:type="dxa"/>
            <w:vAlign w:val="bottom"/>
          </w:tcPr>
          <w:p w14:paraId="3E9FFF67"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861" w:type="dxa"/>
            <w:vAlign w:val="bottom"/>
          </w:tcPr>
          <w:p w14:paraId="1B15D6FB"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vAlign w:val="bottom"/>
          </w:tcPr>
          <w:p w14:paraId="2FE51661"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(35,653)</w:t>
            </w:r>
          </w:p>
        </w:tc>
        <w:tc>
          <w:tcPr>
            <w:tcW w:w="1000" w:type="dxa"/>
            <w:vAlign w:val="bottom"/>
          </w:tcPr>
          <w:p w14:paraId="02984DC0"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19743D" w:rsidRPr="002961B6" w14:paraId="3A7F2666" w14:textId="77777777" w:rsidTr="00286211">
        <w:trPr>
          <w:cantSplit/>
        </w:trPr>
        <w:tc>
          <w:tcPr>
            <w:tcW w:w="2250" w:type="dxa"/>
          </w:tcPr>
          <w:p w14:paraId="0E19D1CB"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50" w:type="dxa"/>
            <w:vAlign w:val="bottom"/>
          </w:tcPr>
          <w:p w14:paraId="0F9203AF" w14:textId="2490C213"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A34B03">
              <w:rPr>
                <w:rFonts w:ascii="Browallia New" w:hAnsi="Browallia New" w:cs="Browallia New" w:hint="cs"/>
                <w:sz w:val="21"/>
                <w:szCs w:val="21"/>
                <w:cs/>
              </w:rPr>
              <w:t>112</w:t>
            </w:r>
            <w:r>
              <w:rPr>
                <w:rFonts w:ascii="Browallia New" w:hAnsi="Browallia New" w:cs="Browallia New"/>
                <w:sz w:val="21"/>
                <w:szCs w:val="21"/>
              </w:rPr>
              <w:t>,174</w:t>
            </w:r>
          </w:p>
        </w:tc>
        <w:tc>
          <w:tcPr>
            <w:tcW w:w="980" w:type="dxa"/>
            <w:gridSpan w:val="2"/>
            <w:vAlign w:val="bottom"/>
          </w:tcPr>
          <w:p w14:paraId="6FA4071F"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143,256</w:t>
            </w:r>
          </w:p>
        </w:tc>
        <w:tc>
          <w:tcPr>
            <w:tcW w:w="999" w:type="dxa"/>
            <w:vAlign w:val="bottom"/>
          </w:tcPr>
          <w:p w14:paraId="02B21319"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3959A8">
              <w:rPr>
                <w:rFonts w:ascii="Browallia New" w:hAnsi="Browallia New" w:cs="Browallia New"/>
                <w:sz w:val="21"/>
                <w:szCs w:val="21"/>
                <w:lang w:val="en-GB"/>
              </w:rPr>
              <w:t>248,01</w:t>
            </w:r>
            <w:r>
              <w:rPr>
                <w:rFonts w:ascii="Browallia New" w:hAnsi="Browallia New" w:cs="Browallia New"/>
                <w:sz w:val="21"/>
                <w:szCs w:val="21"/>
                <w:lang w:val="en-GB"/>
              </w:rPr>
              <w:t>7</w:t>
            </w:r>
          </w:p>
        </w:tc>
        <w:tc>
          <w:tcPr>
            <w:tcW w:w="1065" w:type="dxa"/>
          </w:tcPr>
          <w:p w14:paraId="049349AD"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14,672</w:t>
            </w:r>
          </w:p>
        </w:tc>
        <w:tc>
          <w:tcPr>
            <w:tcW w:w="861" w:type="dxa"/>
            <w:vAlign w:val="bottom"/>
          </w:tcPr>
          <w:p w14:paraId="217E300B"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9,58</w:t>
            </w:r>
            <w:r>
              <w:rPr>
                <w:rFonts w:ascii="Browallia New" w:hAnsi="Browallia New" w:cs="Browallia New"/>
                <w:sz w:val="21"/>
                <w:szCs w:val="21"/>
                <w:lang w:val="en-GB"/>
              </w:rPr>
              <w:t>7</w:t>
            </w:r>
          </w:p>
        </w:tc>
        <w:tc>
          <w:tcPr>
            <w:tcW w:w="994" w:type="dxa"/>
            <w:vAlign w:val="bottom"/>
          </w:tcPr>
          <w:p w14:paraId="0105D754"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582264BA"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527,94</w:t>
            </w:r>
            <w:r>
              <w:rPr>
                <w:rFonts w:ascii="Browallia New" w:hAnsi="Browallia New" w:cs="Browallia New"/>
                <w:sz w:val="21"/>
                <w:szCs w:val="21"/>
                <w:lang w:val="en-GB"/>
              </w:rPr>
              <w:t>9</w:t>
            </w:r>
          </w:p>
        </w:tc>
      </w:tr>
      <w:tr w:rsidR="0019743D" w:rsidRPr="002961B6" w14:paraId="43EBEEED" w14:textId="77777777" w:rsidTr="00286211">
        <w:trPr>
          <w:cantSplit/>
        </w:trPr>
        <w:tc>
          <w:tcPr>
            <w:tcW w:w="2250" w:type="dxa"/>
          </w:tcPr>
          <w:p w14:paraId="3AF0F730" w14:textId="77777777" w:rsidR="0019743D" w:rsidRPr="002961B6" w:rsidRDefault="0019743D" w:rsidP="00286211">
            <w:pPr>
              <w:rPr>
                <w:sz w:val="8"/>
                <w:szCs w:val="8"/>
                <w:cs/>
              </w:rPr>
            </w:pPr>
          </w:p>
        </w:tc>
        <w:tc>
          <w:tcPr>
            <w:tcW w:w="950" w:type="dxa"/>
          </w:tcPr>
          <w:p w14:paraId="4947C800" w14:textId="77777777" w:rsidR="0019743D" w:rsidRPr="002961B6" w:rsidRDefault="0019743D" w:rsidP="00286211">
            <w:pPr>
              <w:spacing w:line="240" w:lineRule="auto"/>
              <w:ind w:right="-36"/>
              <w:jc w:val="right"/>
              <w:rPr>
                <w:rFonts w:ascii="Browallia New" w:hAnsi="Browallia New" w:cs="Browallia New"/>
                <w:sz w:val="8"/>
                <w:szCs w:val="8"/>
                <w:cs/>
              </w:rPr>
            </w:pPr>
          </w:p>
        </w:tc>
        <w:tc>
          <w:tcPr>
            <w:tcW w:w="980" w:type="dxa"/>
            <w:gridSpan w:val="2"/>
          </w:tcPr>
          <w:p w14:paraId="61D0807D" w14:textId="77777777" w:rsidR="0019743D" w:rsidRPr="002961B6" w:rsidRDefault="0019743D" w:rsidP="00286211">
            <w:pPr>
              <w:spacing w:line="240" w:lineRule="auto"/>
              <w:ind w:right="-36"/>
              <w:jc w:val="right"/>
              <w:rPr>
                <w:rFonts w:ascii="Browallia New" w:hAnsi="Browallia New" w:cs="Browallia New"/>
                <w:sz w:val="8"/>
                <w:szCs w:val="8"/>
                <w:cs/>
              </w:rPr>
            </w:pPr>
          </w:p>
        </w:tc>
        <w:tc>
          <w:tcPr>
            <w:tcW w:w="999" w:type="dxa"/>
          </w:tcPr>
          <w:p w14:paraId="16DE291C" w14:textId="77777777" w:rsidR="0019743D" w:rsidRPr="002961B6" w:rsidRDefault="0019743D" w:rsidP="00286211">
            <w:pPr>
              <w:tabs>
                <w:tab w:val="decimal" w:pos="580"/>
              </w:tabs>
              <w:spacing w:line="240" w:lineRule="auto"/>
              <w:ind w:right="-36"/>
              <w:jc w:val="right"/>
              <w:rPr>
                <w:rFonts w:ascii="Browallia New" w:hAnsi="Browallia New" w:cs="Browallia New"/>
                <w:sz w:val="8"/>
                <w:szCs w:val="8"/>
                <w:cs/>
              </w:rPr>
            </w:pPr>
          </w:p>
        </w:tc>
        <w:tc>
          <w:tcPr>
            <w:tcW w:w="1065" w:type="dxa"/>
          </w:tcPr>
          <w:p w14:paraId="63DBC7A6" w14:textId="77777777" w:rsidR="0019743D" w:rsidRPr="002961B6" w:rsidRDefault="0019743D" w:rsidP="00286211">
            <w:pPr>
              <w:spacing w:line="240" w:lineRule="auto"/>
              <w:ind w:right="-36"/>
              <w:jc w:val="right"/>
              <w:rPr>
                <w:rFonts w:ascii="Browallia New" w:hAnsi="Browallia New" w:cs="Browallia New"/>
                <w:sz w:val="8"/>
                <w:szCs w:val="8"/>
                <w:cs/>
              </w:rPr>
            </w:pPr>
          </w:p>
        </w:tc>
        <w:tc>
          <w:tcPr>
            <w:tcW w:w="861" w:type="dxa"/>
          </w:tcPr>
          <w:p w14:paraId="01871927" w14:textId="77777777" w:rsidR="0019743D" w:rsidRPr="002961B6" w:rsidRDefault="0019743D" w:rsidP="00286211">
            <w:pPr>
              <w:spacing w:line="240" w:lineRule="auto"/>
              <w:ind w:right="-36"/>
              <w:jc w:val="right"/>
              <w:rPr>
                <w:rFonts w:ascii="Browallia New" w:hAnsi="Browallia New" w:cs="Browallia New"/>
                <w:sz w:val="8"/>
                <w:szCs w:val="8"/>
                <w:cs/>
              </w:rPr>
            </w:pPr>
          </w:p>
        </w:tc>
        <w:tc>
          <w:tcPr>
            <w:tcW w:w="994" w:type="dxa"/>
          </w:tcPr>
          <w:p w14:paraId="36DCAB96" w14:textId="77777777" w:rsidR="0019743D" w:rsidRPr="002961B6" w:rsidRDefault="0019743D" w:rsidP="00286211">
            <w:pPr>
              <w:spacing w:line="240" w:lineRule="auto"/>
              <w:ind w:right="-36"/>
              <w:jc w:val="right"/>
              <w:rPr>
                <w:rFonts w:ascii="Browallia New" w:hAnsi="Browallia New" w:cs="Browallia New"/>
                <w:sz w:val="8"/>
                <w:szCs w:val="8"/>
                <w:cs/>
              </w:rPr>
            </w:pPr>
          </w:p>
        </w:tc>
        <w:tc>
          <w:tcPr>
            <w:tcW w:w="1000" w:type="dxa"/>
          </w:tcPr>
          <w:p w14:paraId="4AAF58BC" w14:textId="77777777" w:rsidR="0019743D" w:rsidRPr="002961B6" w:rsidRDefault="0019743D" w:rsidP="00286211">
            <w:pPr>
              <w:spacing w:line="240" w:lineRule="auto"/>
              <w:ind w:right="-36"/>
              <w:jc w:val="right"/>
              <w:rPr>
                <w:rFonts w:ascii="Browallia New" w:hAnsi="Browallia New" w:cs="Browallia New"/>
                <w:sz w:val="8"/>
                <w:szCs w:val="8"/>
                <w:cs/>
              </w:rPr>
            </w:pPr>
          </w:p>
        </w:tc>
      </w:tr>
      <w:tr w:rsidR="0019743D" w:rsidRPr="002961B6" w14:paraId="58B40F42" w14:textId="77777777" w:rsidTr="00286211">
        <w:trPr>
          <w:cantSplit/>
        </w:trPr>
        <w:tc>
          <w:tcPr>
            <w:tcW w:w="2250" w:type="dxa"/>
          </w:tcPr>
          <w:p w14:paraId="4D39D0A4" w14:textId="77777777" w:rsidR="0019743D" w:rsidRPr="002961B6" w:rsidRDefault="0019743D" w:rsidP="002862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3E05F58D"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Pr>
          <w:p w14:paraId="05A9F120"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6394165D" w14:textId="77777777" w:rsidR="0019743D" w:rsidRPr="002961B6" w:rsidRDefault="0019743D" w:rsidP="00286211">
            <w:pPr>
              <w:tabs>
                <w:tab w:val="decimal" w:pos="580"/>
              </w:tabs>
              <w:spacing w:line="240" w:lineRule="auto"/>
              <w:ind w:right="-36"/>
              <w:jc w:val="right"/>
              <w:rPr>
                <w:rFonts w:ascii="Browallia New" w:hAnsi="Browallia New" w:cs="Browallia New"/>
                <w:sz w:val="21"/>
                <w:szCs w:val="21"/>
                <w:cs/>
              </w:rPr>
            </w:pPr>
          </w:p>
        </w:tc>
        <w:tc>
          <w:tcPr>
            <w:tcW w:w="1065" w:type="dxa"/>
          </w:tcPr>
          <w:p w14:paraId="432AE166"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861" w:type="dxa"/>
          </w:tcPr>
          <w:p w14:paraId="5F15EA4F"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4" w:type="dxa"/>
          </w:tcPr>
          <w:p w14:paraId="66CAB3E3"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1000" w:type="dxa"/>
          </w:tcPr>
          <w:p w14:paraId="0963E77B" w14:textId="77777777" w:rsidR="0019743D" w:rsidRPr="002961B6" w:rsidRDefault="0019743D" w:rsidP="00286211">
            <w:pPr>
              <w:spacing w:line="240" w:lineRule="auto"/>
              <w:ind w:right="-36"/>
              <w:jc w:val="right"/>
              <w:rPr>
                <w:rFonts w:ascii="Browallia New" w:hAnsi="Browallia New" w:cs="Browallia New"/>
                <w:sz w:val="21"/>
                <w:szCs w:val="21"/>
                <w:cs/>
              </w:rPr>
            </w:pPr>
          </w:p>
        </w:tc>
      </w:tr>
      <w:tr w:rsidR="0019743D" w:rsidRPr="002961B6" w14:paraId="50ACE0E6" w14:textId="77777777" w:rsidTr="00286211">
        <w:trPr>
          <w:cantSplit/>
        </w:trPr>
        <w:tc>
          <w:tcPr>
            <w:tcW w:w="2250" w:type="dxa"/>
          </w:tcPr>
          <w:p w14:paraId="0EBA2BF3" w14:textId="77777777" w:rsidR="0019743D" w:rsidRPr="002961B6" w:rsidRDefault="0019743D" w:rsidP="00286211">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3</w:t>
            </w:r>
          </w:p>
        </w:tc>
        <w:tc>
          <w:tcPr>
            <w:tcW w:w="950" w:type="dxa"/>
            <w:vAlign w:val="bottom"/>
          </w:tcPr>
          <w:p w14:paraId="1734BC02"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(4,270)</w:t>
            </w:r>
          </w:p>
        </w:tc>
        <w:tc>
          <w:tcPr>
            <w:tcW w:w="980" w:type="dxa"/>
            <w:gridSpan w:val="2"/>
            <w:vAlign w:val="bottom"/>
          </w:tcPr>
          <w:p w14:paraId="5D1D4B14"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(51,606)</w:t>
            </w:r>
          </w:p>
        </w:tc>
        <w:tc>
          <w:tcPr>
            <w:tcW w:w="999" w:type="dxa"/>
            <w:vAlign w:val="bottom"/>
          </w:tcPr>
          <w:p w14:paraId="47D61A81"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(158,967)</w:t>
            </w:r>
          </w:p>
        </w:tc>
        <w:tc>
          <w:tcPr>
            <w:tcW w:w="1065" w:type="dxa"/>
            <w:vAlign w:val="bottom"/>
          </w:tcPr>
          <w:p w14:paraId="7BC39157"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76FBE">
              <w:rPr>
                <w:rFonts w:ascii="Browallia New" w:hAnsi="Browallia New" w:cs="Browallia New"/>
                <w:sz w:val="21"/>
                <w:szCs w:val="21"/>
                <w:lang w:val="en-GB"/>
              </w:rPr>
              <w:t>11</w:t>
            </w:r>
            <w:r>
              <w:rPr>
                <w:rFonts w:ascii="Browallia New" w:hAnsi="Browallia New" w:cs="Browallia New"/>
                <w:sz w:val="21"/>
                <w:szCs w:val="21"/>
                <w:lang w:val="en-GB"/>
              </w:rPr>
              <w:t>,</w:t>
            </w:r>
            <w:r w:rsidRPr="00876FBE">
              <w:rPr>
                <w:rFonts w:ascii="Browallia New" w:hAnsi="Browallia New" w:cs="Browallia New"/>
                <w:sz w:val="21"/>
                <w:szCs w:val="21"/>
                <w:lang w:val="en-GB"/>
              </w:rPr>
              <w:t>68</w:t>
            </w:r>
            <w:r>
              <w:rPr>
                <w:rFonts w:ascii="Browallia New" w:hAnsi="Browallia New" w:cs="Browallia New"/>
                <w:sz w:val="21"/>
                <w:szCs w:val="21"/>
                <w:lang w:val="en-GB"/>
              </w:rPr>
              <w:t>8)</w:t>
            </w:r>
          </w:p>
        </w:tc>
        <w:tc>
          <w:tcPr>
            <w:tcW w:w="861" w:type="dxa"/>
            <w:vAlign w:val="bottom"/>
          </w:tcPr>
          <w:p w14:paraId="18ABA594"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7</w:t>
            </w:r>
            <w:r>
              <w:rPr>
                <w:rFonts w:ascii="Browallia New" w:hAnsi="Browallia New" w:cs="Browallia New"/>
                <w:sz w:val="21"/>
                <w:szCs w:val="21"/>
                <w:lang w:val="en-GB"/>
              </w:rPr>
              <w:t>,</w:t>
            </w:r>
            <w:r w:rsidRPr="00637674">
              <w:rPr>
                <w:rFonts w:ascii="Browallia New" w:hAnsi="Browallia New" w:cs="Browallia New"/>
                <w:sz w:val="21"/>
                <w:szCs w:val="21"/>
                <w:lang w:val="en-GB"/>
              </w:rPr>
              <w:t>23</w:t>
            </w:r>
            <w:r>
              <w:rPr>
                <w:rFonts w:ascii="Browallia New" w:hAnsi="Browallia New" w:cs="Browallia New"/>
                <w:sz w:val="21"/>
                <w:szCs w:val="21"/>
                <w:lang w:val="en-GB"/>
              </w:rPr>
              <w:t>4)</w:t>
            </w:r>
          </w:p>
        </w:tc>
        <w:tc>
          <w:tcPr>
            <w:tcW w:w="994" w:type="dxa"/>
            <w:vAlign w:val="bottom"/>
          </w:tcPr>
          <w:p w14:paraId="0BFBD2B2" w14:textId="77777777" w:rsidR="0019743D"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56CEA56B" w14:textId="77777777" w:rsidR="0019743D"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233</w:t>
            </w:r>
            <w:r>
              <w:rPr>
                <w:rFonts w:ascii="Browallia New" w:hAnsi="Browallia New" w:cs="Browallia New"/>
                <w:sz w:val="21"/>
                <w:szCs w:val="21"/>
                <w:lang w:val="en-GB"/>
              </w:rPr>
              <w:t>,</w:t>
            </w:r>
            <w:r w:rsidRPr="00637674">
              <w:rPr>
                <w:rFonts w:ascii="Browallia New" w:hAnsi="Browallia New" w:cs="Browallia New"/>
                <w:sz w:val="21"/>
                <w:szCs w:val="21"/>
                <w:lang w:val="en-GB"/>
              </w:rPr>
              <w:t>76</w:t>
            </w:r>
            <w:r>
              <w:rPr>
                <w:rFonts w:ascii="Browallia New" w:hAnsi="Browallia New" w:cs="Browallia New"/>
                <w:sz w:val="21"/>
                <w:szCs w:val="21"/>
                <w:lang w:val="en-GB"/>
              </w:rPr>
              <w:t>5)</w:t>
            </w:r>
          </w:p>
        </w:tc>
      </w:tr>
      <w:tr w:rsidR="0019743D" w:rsidRPr="002961B6" w14:paraId="453CF89F" w14:textId="77777777" w:rsidTr="00286211">
        <w:trPr>
          <w:cantSplit/>
        </w:trPr>
        <w:tc>
          <w:tcPr>
            <w:tcW w:w="2250" w:type="dxa"/>
          </w:tcPr>
          <w:p w14:paraId="133CA808" w14:textId="77777777" w:rsidR="0019743D" w:rsidRPr="002961B6" w:rsidRDefault="0019743D" w:rsidP="00286211">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1906F188"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(557)</w:t>
            </w:r>
          </w:p>
        </w:tc>
        <w:tc>
          <w:tcPr>
            <w:tcW w:w="980" w:type="dxa"/>
            <w:gridSpan w:val="2"/>
            <w:vAlign w:val="bottom"/>
          </w:tcPr>
          <w:p w14:paraId="3A6CB1D8"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w:t>
            </w:r>
          </w:p>
        </w:tc>
        <w:tc>
          <w:tcPr>
            <w:tcW w:w="999" w:type="dxa"/>
            <w:vAlign w:val="bottom"/>
          </w:tcPr>
          <w:p w14:paraId="76EF7139"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(8,143)</w:t>
            </w:r>
          </w:p>
        </w:tc>
        <w:tc>
          <w:tcPr>
            <w:tcW w:w="1065" w:type="dxa"/>
          </w:tcPr>
          <w:p w14:paraId="5AD79C07"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(770)</w:t>
            </w:r>
          </w:p>
        </w:tc>
        <w:tc>
          <w:tcPr>
            <w:tcW w:w="861" w:type="dxa"/>
            <w:vAlign w:val="bottom"/>
          </w:tcPr>
          <w:p w14:paraId="1C89B05B"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(452)</w:t>
            </w:r>
          </w:p>
        </w:tc>
        <w:tc>
          <w:tcPr>
            <w:tcW w:w="994" w:type="dxa"/>
            <w:vAlign w:val="bottom"/>
          </w:tcPr>
          <w:p w14:paraId="693F578A" w14:textId="77777777" w:rsidR="0019743D" w:rsidRPr="002961B6" w:rsidRDefault="0019743D" w:rsidP="00286211">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3E0E4A16" w14:textId="77777777" w:rsidR="0019743D" w:rsidRPr="002961B6" w:rsidRDefault="0019743D" w:rsidP="0028621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15,655</w:t>
            </w:r>
            <w:r>
              <w:rPr>
                <w:rFonts w:ascii="Browallia New" w:hAnsi="Browallia New" w:cs="Browallia New"/>
                <w:sz w:val="21"/>
                <w:szCs w:val="21"/>
                <w:lang w:val="en-GB"/>
              </w:rPr>
              <w:t>)</w:t>
            </w:r>
          </w:p>
        </w:tc>
      </w:tr>
      <w:tr w:rsidR="0019743D" w:rsidRPr="002961B6" w14:paraId="6D2D7B2B" w14:textId="77777777" w:rsidTr="00286211">
        <w:trPr>
          <w:cantSplit/>
        </w:trPr>
        <w:tc>
          <w:tcPr>
            <w:tcW w:w="2250" w:type="dxa"/>
          </w:tcPr>
          <w:p w14:paraId="4F1AC24E"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509CFC4F"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80" w:type="dxa"/>
            <w:gridSpan w:val="2"/>
            <w:vAlign w:val="bottom"/>
          </w:tcPr>
          <w:p w14:paraId="3188319A"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vAlign w:val="bottom"/>
          </w:tcPr>
          <w:p w14:paraId="50E39EAF"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1,644</w:t>
            </w:r>
          </w:p>
        </w:tc>
        <w:tc>
          <w:tcPr>
            <w:tcW w:w="1065" w:type="dxa"/>
          </w:tcPr>
          <w:p w14:paraId="474B9330"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w:t>
            </w:r>
          </w:p>
        </w:tc>
        <w:tc>
          <w:tcPr>
            <w:tcW w:w="861" w:type="dxa"/>
            <w:vAlign w:val="bottom"/>
          </w:tcPr>
          <w:p w14:paraId="395A7CB1"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w:t>
            </w:r>
          </w:p>
        </w:tc>
        <w:tc>
          <w:tcPr>
            <w:tcW w:w="994" w:type="dxa"/>
            <w:vAlign w:val="bottom"/>
          </w:tcPr>
          <w:p w14:paraId="5F6E6D7D"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2A6B306C"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sidRPr="00A25957">
              <w:rPr>
                <w:rFonts w:ascii="Browallia New" w:hAnsi="Browallia New" w:cs="Browallia New"/>
                <w:sz w:val="21"/>
                <w:szCs w:val="21"/>
                <w:lang w:val="en-GB"/>
              </w:rPr>
              <w:t>1,960</w:t>
            </w:r>
          </w:p>
        </w:tc>
      </w:tr>
      <w:tr w:rsidR="0019743D" w:rsidRPr="002961B6" w14:paraId="3C70721D" w14:textId="77777777" w:rsidTr="00286211">
        <w:trPr>
          <w:cantSplit/>
        </w:trPr>
        <w:tc>
          <w:tcPr>
            <w:tcW w:w="2250" w:type="dxa"/>
          </w:tcPr>
          <w:p w14:paraId="04DB1BF5"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50" w:type="dxa"/>
            <w:vAlign w:val="bottom"/>
          </w:tcPr>
          <w:p w14:paraId="64CC38E1"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(4,827)</w:t>
            </w:r>
          </w:p>
        </w:tc>
        <w:tc>
          <w:tcPr>
            <w:tcW w:w="980" w:type="dxa"/>
            <w:gridSpan w:val="2"/>
            <w:vAlign w:val="bottom"/>
          </w:tcPr>
          <w:p w14:paraId="09AEF665"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(57,339)</w:t>
            </w:r>
          </w:p>
        </w:tc>
        <w:tc>
          <w:tcPr>
            <w:tcW w:w="999" w:type="dxa"/>
            <w:vAlign w:val="bottom"/>
          </w:tcPr>
          <w:p w14:paraId="182F2E53"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2E6E26">
              <w:rPr>
                <w:rFonts w:ascii="Browallia New" w:hAnsi="Browallia New" w:cs="Browallia New"/>
                <w:sz w:val="21"/>
                <w:szCs w:val="21"/>
                <w:lang w:val="en-GB"/>
              </w:rPr>
              <w:t>165,46</w:t>
            </w:r>
            <w:r>
              <w:rPr>
                <w:rFonts w:ascii="Browallia New" w:hAnsi="Browallia New" w:cs="Browallia New"/>
                <w:sz w:val="21"/>
                <w:szCs w:val="21"/>
                <w:lang w:val="en-GB"/>
              </w:rPr>
              <w:t>6)</w:t>
            </w:r>
          </w:p>
        </w:tc>
        <w:tc>
          <w:tcPr>
            <w:tcW w:w="1065" w:type="dxa"/>
            <w:vAlign w:val="bottom"/>
          </w:tcPr>
          <w:p w14:paraId="6510F161"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(12,456)</w:t>
            </w:r>
          </w:p>
        </w:tc>
        <w:tc>
          <w:tcPr>
            <w:tcW w:w="861" w:type="dxa"/>
            <w:vAlign w:val="bottom"/>
          </w:tcPr>
          <w:p w14:paraId="5608FE2A"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7,372</w:t>
            </w:r>
            <w:r>
              <w:rPr>
                <w:rFonts w:ascii="Browallia New" w:hAnsi="Browallia New" w:cs="Browallia New"/>
                <w:sz w:val="21"/>
                <w:szCs w:val="21"/>
                <w:lang w:val="en-GB"/>
              </w:rPr>
              <w:t>)</w:t>
            </w:r>
          </w:p>
        </w:tc>
        <w:tc>
          <w:tcPr>
            <w:tcW w:w="994" w:type="dxa"/>
            <w:vAlign w:val="bottom"/>
          </w:tcPr>
          <w:p w14:paraId="320B68A0" w14:textId="77777777" w:rsidR="0019743D" w:rsidRPr="002961B6" w:rsidRDefault="0019743D" w:rsidP="00286211">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7AB99405" w14:textId="77777777" w:rsidR="0019743D" w:rsidRPr="002961B6" w:rsidRDefault="0019743D" w:rsidP="00286211">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247,460</w:t>
            </w:r>
            <w:r>
              <w:rPr>
                <w:rFonts w:ascii="Browallia New" w:hAnsi="Browallia New" w:cs="Browallia New"/>
                <w:sz w:val="21"/>
                <w:szCs w:val="21"/>
                <w:lang w:val="en-GB"/>
              </w:rPr>
              <w:t>)</w:t>
            </w:r>
          </w:p>
        </w:tc>
      </w:tr>
      <w:tr w:rsidR="0019743D" w:rsidRPr="002961B6" w14:paraId="485594F3" w14:textId="77777777" w:rsidTr="00286211">
        <w:trPr>
          <w:cantSplit/>
        </w:trPr>
        <w:tc>
          <w:tcPr>
            <w:tcW w:w="2250" w:type="dxa"/>
          </w:tcPr>
          <w:p w14:paraId="40D68466" w14:textId="77777777" w:rsidR="0019743D" w:rsidRPr="002961B6" w:rsidRDefault="0019743D" w:rsidP="00286211">
            <w:pPr>
              <w:pStyle w:val="Heading6"/>
              <w:spacing w:line="240" w:lineRule="auto"/>
              <w:ind w:left="162" w:hanging="162"/>
              <w:rPr>
                <w:rFonts w:ascii="Browallia New" w:hAnsi="Browallia New" w:cs="Browallia New"/>
                <w:b/>
                <w:bCs/>
                <w:sz w:val="21"/>
                <w:szCs w:val="21"/>
                <w:cs/>
              </w:rPr>
            </w:pPr>
          </w:p>
        </w:tc>
        <w:tc>
          <w:tcPr>
            <w:tcW w:w="950" w:type="dxa"/>
          </w:tcPr>
          <w:p w14:paraId="00A209EF" w14:textId="77777777" w:rsidR="0019743D" w:rsidRPr="002961B6" w:rsidRDefault="0019743D" w:rsidP="00286211">
            <w:pPr>
              <w:spacing w:line="240" w:lineRule="auto"/>
              <w:ind w:right="-36"/>
              <w:jc w:val="right"/>
              <w:rPr>
                <w:rFonts w:ascii="Browallia New" w:hAnsi="Browallia New" w:cs="Browallia New"/>
                <w:sz w:val="21"/>
                <w:szCs w:val="21"/>
                <w:cs/>
                <w:lang w:val="en-GB"/>
              </w:rPr>
            </w:pPr>
          </w:p>
        </w:tc>
        <w:tc>
          <w:tcPr>
            <w:tcW w:w="980" w:type="dxa"/>
            <w:gridSpan w:val="2"/>
          </w:tcPr>
          <w:p w14:paraId="6363D73C"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8450898"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5B676E75"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2A056409"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2BDB6578"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1AD068EA"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r>
      <w:tr w:rsidR="0019743D" w:rsidRPr="002961B6" w14:paraId="24F31F39" w14:textId="77777777" w:rsidTr="00286211">
        <w:trPr>
          <w:cantSplit/>
        </w:trPr>
        <w:tc>
          <w:tcPr>
            <w:tcW w:w="2250" w:type="dxa"/>
          </w:tcPr>
          <w:p w14:paraId="1640141C" w14:textId="77777777" w:rsidR="0019743D" w:rsidRPr="002961B6" w:rsidRDefault="0019743D" w:rsidP="0028621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335023E1" w14:textId="77777777" w:rsidR="0019743D" w:rsidRPr="002961B6" w:rsidRDefault="0019743D" w:rsidP="00286211">
            <w:pPr>
              <w:spacing w:line="240" w:lineRule="auto"/>
              <w:ind w:right="-36"/>
              <w:jc w:val="right"/>
              <w:rPr>
                <w:rFonts w:ascii="Browallia New" w:hAnsi="Browallia New" w:cs="Browallia New"/>
                <w:sz w:val="21"/>
                <w:szCs w:val="21"/>
                <w:cs/>
                <w:lang w:val="en-GB"/>
              </w:rPr>
            </w:pPr>
          </w:p>
        </w:tc>
        <w:tc>
          <w:tcPr>
            <w:tcW w:w="980" w:type="dxa"/>
            <w:gridSpan w:val="2"/>
          </w:tcPr>
          <w:p w14:paraId="247D40F0"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430F4A0"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15259C3B"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5EE751E2"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B3D2BC2"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4C49775"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cs/>
                <w:lang w:val="en-GB"/>
              </w:rPr>
            </w:pPr>
          </w:p>
        </w:tc>
      </w:tr>
      <w:tr w:rsidR="0019743D" w:rsidRPr="002961B6" w14:paraId="12F07188" w14:textId="77777777" w:rsidTr="00286211">
        <w:trPr>
          <w:cantSplit/>
        </w:trPr>
        <w:tc>
          <w:tcPr>
            <w:tcW w:w="2250" w:type="dxa"/>
          </w:tcPr>
          <w:p w14:paraId="1E019EA2" w14:textId="77777777" w:rsidR="0019743D" w:rsidRPr="002961B6" w:rsidRDefault="0019743D" w:rsidP="00286211">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3</w:t>
            </w:r>
          </w:p>
        </w:tc>
        <w:tc>
          <w:tcPr>
            <w:tcW w:w="950" w:type="dxa"/>
            <w:vAlign w:val="bottom"/>
          </w:tcPr>
          <w:p w14:paraId="3F2F66EC"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sidRPr="00AF72FD">
              <w:rPr>
                <w:rFonts w:ascii="Browallia New" w:hAnsi="Browallia New" w:cs="Browallia New"/>
                <w:sz w:val="21"/>
                <w:szCs w:val="21"/>
                <w:lang w:val="en-GB"/>
              </w:rPr>
              <w:t>107,347</w:t>
            </w:r>
          </w:p>
        </w:tc>
        <w:tc>
          <w:tcPr>
            <w:tcW w:w="980" w:type="dxa"/>
            <w:gridSpan w:val="2"/>
            <w:vAlign w:val="bottom"/>
          </w:tcPr>
          <w:p w14:paraId="188C3CCF"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sidRPr="002E6E26">
              <w:rPr>
                <w:rFonts w:ascii="Browallia New" w:hAnsi="Browallia New" w:cs="Browallia New"/>
                <w:sz w:val="21"/>
                <w:szCs w:val="21"/>
                <w:lang w:val="en-GB"/>
              </w:rPr>
              <w:t>85,917</w:t>
            </w:r>
          </w:p>
        </w:tc>
        <w:tc>
          <w:tcPr>
            <w:tcW w:w="999" w:type="dxa"/>
            <w:vAlign w:val="bottom"/>
          </w:tcPr>
          <w:p w14:paraId="57059934"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sidRPr="002E6E26">
              <w:rPr>
                <w:rFonts w:ascii="Browallia New" w:hAnsi="Browallia New" w:cs="Browallia New"/>
                <w:sz w:val="21"/>
                <w:szCs w:val="21"/>
                <w:lang w:val="en-GB"/>
              </w:rPr>
              <w:t>82,55</w:t>
            </w:r>
            <w:r>
              <w:rPr>
                <w:rFonts w:ascii="Browallia New" w:hAnsi="Browallia New" w:cs="Browallia New"/>
                <w:sz w:val="21"/>
                <w:szCs w:val="21"/>
                <w:lang w:val="en-GB"/>
              </w:rPr>
              <w:t>1</w:t>
            </w:r>
          </w:p>
        </w:tc>
        <w:tc>
          <w:tcPr>
            <w:tcW w:w="1065" w:type="dxa"/>
          </w:tcPr>
          <w:p w14:paraId="0CD34F16"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2,216</w:t>
            </w:r>
          </w:p>
        </w:tc>
        <w:tc>
          <w:tcPr>
            <w:tcW w:w="861" w:type="dxa"/>
            <w:vAlign w:val="bottom"/>
          </w:tcPr>
          <w:p w14:paraId="218DC7C0"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2,215</w:t>
            </w:r>
          </w:p>
        </w:tc>
        <w:tc>
          <w:tcPr>
            <w:tcW w:w="994" w:type="dxa"/>
            <w:vAlign w:val="bottom"/>
          </w:tcPr>
          <w:p w14:paraId="5734D289"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207DBE0B" w14:textId="77777777" w:rsidR="0019743D" w:rsidRPr="002961B6" w:rsidRDefault="0019743D" w:rsidP="00286211">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280,489</w:t>
            </w:r>
          </w:p>
        </w:tc>
      </w:tr>
      <w:tr w:rsidR="0019743D" w:rsidRPr="002961B6" w14:paraId="0E0B4956" w14:textId="77777777" w:rsidTr="00286211">
        <w:trPr>
          <w:cantSplit/>
        </w:trPr>
        <w:tc>
          <w:tcPr>
            <w:tcW w:w="2250" w:type="dxa"/>
          </w:tcPr>
          <w:p w14:paraId="2D403776" w14:textId="77777777" w:rsidR="0019743D" w:rsidRPr="002961B6" w:rsidRDefault="0019743D" w:rsidP="00286211">
            <w:pPr>
              <w:spacing w:line="240" w:lineRule="auto"/>
              <w:ind w:left="162" w:right="-36" w:hanging="162"/>
              <w:rPr>
                <w:rFonts w:ascii="Browallia New" w:hAnsi="Browallia New" w:cs="Browallia New"/>
                <w:b/>
                <w:bCs/>
                <w:sz w:val="21"/>
                <w:szCs w:val="21"/>
                <w:cs/>
              </w:rPr>
            </w:pPr>
          </w:p>
        </w:tc>
        <w:tc>
          <w:tcPr>
            <w:tcW w:w="950" w:type="dxa"/>
          </w:tcPr>
          <w:p w14:paraId="139C8788"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70821D4"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0E06AF6A"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184307A"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7449049"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C6023CC"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6F4A3CCC" w14:textId="77777777" w:rsidR="0019743D" w:rsidRPr="002961B6" w:rsidRDefault="0019743D" w:rsidP="00286211">
            <w:pPr>
              <w:spacing w:line="240" w:lineRule="auto"/>
              <w:ind w:right="-44"/>
              <w:jc w:val="right"/>
              <w:rPr>
                <w:rFonts w:ascii="Browallia New" w:hAnsi="Browallia New" w:cs="Browallia New"/>
                <w:sz w:val="21"/>
                <w:szCs w:val="21"/>
                <w:cs/>
                <w:lang w:val="en-GB"/>
              </w:rPr>
            </w:pPr>
          </w:p>
        </w:tc>
      </w:tr>
      <w:tr w:rsidR="0019743D" w:rsidRPr="002961B6" w14:paraId="1F9CF634" w14:textId="77777777" w:rsidTr="00286211">
        <w:trPr>
          <w:cantSplit/>
        </w:trPr>
        <w:tc>
          <w:tcPr>
            <w:tcW w:w="2250" w:type="dxa"/>
          </w:tcPr>
          <w:p w14:paraId="62091905" w14:textId="77777777" w:rsidR="0019743D" w:rsidRPr="002961B6" w:rsidRDefault="0019743D" w:rsidP="00286211">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3</w:t>
            </w:r>
          </w:p>
        </w:tc>
        <w:tc>
          <w:tcPr>
            <w:tcW w:w="950" w:type="dxa"/>
          </w:tcPr>
          <w:p w14:paraId="1211B82D"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D34447"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5FEF3EE5"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84CAEA1"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0D455B8"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CE937CD"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7A0EAA02" w14:textId="77777777" w:rsidR="0019743D" w:rsidRPr="002961B6" w:rsidRDefault="0019743D" w:rsidP="00286211">
            <w:pPr>
              <w:spacing w:line="240" w:lineRule="auto"/>
              <w:ind w:right="-44"/>
              <w:jc w:val="right"/>
              <w:rPr>
                <w:rFonts w:ascii="Browallia New" w:hAnsi="Browallia New" w:cs="Browallia New"/>
                <w:sz w:val="21"/>
                <w:szCs w:val="21"/>
                <w:cs/>
                <w:lang w:val="en-GB"/>
              </w:rPr>
            </w:pPr>
          </w:p>
        </w:tc>
      </w:tr>
      <w:tr w:rsidR="0019743D" w:rsidRPr="002961B6" w14:paraId="126D3FCD" w14:textId="77777777" w:rsidTr="00286211">
        <w:trPr>
          <w:cantSplit/>
        </w:trPr>
        <w:tc>
          <w:tcPr>
            <w:tcW w:w="2250" w:type="dxa"/>
          </w:tcPr>
          <w:p w14:paraId="639DFCE2" w14:textId="77777777" w:rsidR="0019743D" w:rsidRPr="002961B6" w:rsidRDefault="0019743D"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3EFB5BB1"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BF97D3A" w14:textId="77777777" w:rsidR="0019743D" w:rsidRPr="002961B6" w:rsidRDefault="0019743D" w:rsidP="00286211">
            <w:pPr>
              <w:spacing w:line="240" w:lineRule="auto"/>
              <w:ind w:right="-36"/>
              <w:jc w:val="right"/>
              <w:rPr>
                <w:rFonts w:ascii="Browallia New" w:hAnsi="Browallia New" w:cs="Browallia New"/>
                <w:sz w:val="21"/>
                <w:szCs w:val="21"/>
                <w:lang w:val="en-GB"/>
              </w:rPr>
            </w:pPr>
          </w:p>
        </w:tc>
        <w:tc>
          <w:tcPr>
            <w:tcW w:w="999" w:type="dxa"/>
          </w:tcPr>
          <w:p w14:paraId="3D45F170"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F4C2796"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7976D6C"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74DB076"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3A776BBF" w14:textId="77777777" w:rsidR="0019743D" w:rsidRPr="002961B6" w:rsidRDefault="0019743D" w:rsidP="00286211">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10,955</w:t>
            </w:r>
          </w:p>
        </w:tc>
      </w:tr>
      <w:tr w:rsidR="0019743D" w:rsidRPr="002961B6" w14:paraId="4FFC7616" w14:textId="77777777" w:rsidTr="00286211">
        <w:trPr>
          <w:cantSplit/>
        </w:trPr>
        <w:tc>
          <w:tcPr>
            <w:tcW w:w="2250" w:type="dxa"/>
          </w:tcPr>
          <w:p w14:paraId="043564E8" w14:textId="77777777" w:rsidR="0019743D" w:rsidRPr="002961B6" w:rsidRDefault="0019743D"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0F6CCC0F"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BDD22A1"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4D8669C2"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8940733"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1E5138F"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C2C1B3B"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731D8ECE" w14:textId="77777777" w:rsidR="0019743D" w:rsidRPr="002961B6" w:rsidRDefault="0019743D" w:rsidP="00286211">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4,700</w:t>
            </w:r>
          </w:p>
        </w:tc>
      </w:tr>
      <w:tr w:rsidR="0019743D" w:rsidRPr="002961B6" w14:paraId="3C7DCF37" w14:textId="77777777" w:rsidTr="00286211">
        <w:trPr>
          <w:cantSplit/>
        </w:trPr>
        <w:tc>
          <w:tcPr>
            <w:tcW w:w="2250" w:type="dxa"/>
          </w:tcPr>
          <w:p w14:paraId="234B1092" w14:textId="77777777" w:rsidR="0019743D" w:rsidRPr="002961B6" w:rsidRDefault="0019743D" w:rsidP="0028621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11C77E12"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2D3C2187" w14:textId="77777777" w:rsidR="0019743D" w:rsidRPr="002961B6" w:rsidRDefault="0019743D" w:rsidP="00286211">
            <w:pPr>
              <w:spacing w:line="240" w:lineRule="auto"/>
              <w:ind w:right="-36"/>
              <w:jc w:val="right"/>
              <w:rPr>
                <w:rFonts w:ascii="Browallia New" w:hAnsi="Browallia New" w:cs="Browallia New"/>
                <w:sz w:val="21"/>
                <w:szCs w:val="21"/>
                <w:cs/>
              </w:rPr>
            </w:pPr>
          </w:p>
        </w:tc>
        <w:tc>
          <w:tcPr>
            <w:tcW w:w="999" w:type="dxa"/>
          </w:tcPr>
          <w:p w14:paraId="76DEF93A"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30C2752"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44D5B5D"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6B6F22E" w14:textId="77777777" w:rsidR="0019743D" w:rsidRPr="002961B6" w:rsidRDefault="0019743D" w:rsidP="00286211">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337577B3" w14:textId="77777777" w:rsidR="0019743D" w:rsidRPr="002961B6" w:rsidRDefault="0019743D" w:rsidP="00286211">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15,655</w:t>
            </w:r>
          </w:p>
        </w:tc>
      </w:tr>
    </w:tbl>
    <w:p w14:paraId="65FC87EE" w14:textId="77777777" w:rsidR="001A552A" w:rsidRPr="002961B6" w:rsidRDefault="001A552A"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6FDCFD74"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963F3C">
        <w:rPr>
          <w:rFonts w:ascii="Browallia New" w:hAnsi="Browallia New" w:cs="Browallia New"/>
          <w:sz w:val="28"/>
          <w:szCs w:val="28"/>
          <w:lang w:val="en-GB"/>
        </w:rPr>
        <w:t>4</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963F3C">
        <w:rPr>
          <w:rFonts w:ascii="Browallia New" w:hAnsi="Browallia New" w:cs="Browallia New"/>
          <w:sz w:val="28"/>
          <w:szCs w:val="28"/>
          <w:lang w:val="en-GB"/>
        </w:rPr>
        <w:t>3</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w:t>
      </w:r>
      <w:r w:rsidRPr="00034629">
        <w:rPr>
          <w:rFonts w:ascii="Browallia New" w:hAnsi="Browallia New" w:cs="Browallia New"/>
          <w:sz w:val="28"/>
          <w:szCs w:val="28"/>
          <w:cs/>
        </w:rPr>
        <w:t>งบการเงินรวม จำนวน</w:t>
      </w:r>
      <w:r w:rsidRPr="00034629">
        <w:rPr>
          <w:rFonts w:ascii="Browallia New" w:hAnsi="Browallia New" w:cs="Browallia New"/>
          <w:sz w:val="28"/>
          <w:szCs w:val="28"/>
        </w:rPr>
        <w:t xml:space="preserve"> </w:t>
      </w:r>
      <w:r w:rsidR="008630A4" w:rsidRPr="00391068">
        <w:rPr>
          <w:rFonts w:ascii="Browallia New" w:hAnsi="Browallia New" w:cs="Browallia New"/>
          <w:sz w:val="28"/>
          <w:szCs w:val="28"/>
        </w:rPr>
        <w:t>1</w:t>
      </w:r>
      <w:r w:rsidR="00391068" w:rsidRPr="00391068">
        <w:rPr>
          <w:rFonts w:ascii="Browallia New" w:hAnsi="Browallia New" w:cs="Browallia New"/>
          <w:sz w:val="28"/>
          <w:szCs w:val="28"/>
        </w:rPr>
        <w:t>03</w:t>
      </w:r>
      <w:r w:rsidR="008630A4" w:rsidRPr="00391068">
        <w:rPr>
          <w:rFonts w:ascii="Browallia New" w:hAnsi="Browallia New" w:cs="Browallia New"/>
          <w:sz w:val="28"/>
          <w:szCs w:val="28"/>
        </w:rPr>
        <w:t>.</w:t>
      </w:r>
      <w:r w:rsidR="00391068">
        <w:rPr>
          <w:rFonts w:ascii="Browallia New" w:hAnsi="Browallia New" w:cs="Browallia New"/>
          <w:sz w:val="28"/>
          <w:szCs w:val="28"/>
        </w:rPr>
        <w:t>96</w:t>
      </w:r>
      <w:r w:rsidR="00DD59E2" w:rsidRPr="00034629">
        <w:rPr>
          <w:rFonts w:ascii="Browallia New" w:hAnsi="Browallia New" w:cs="Browallia New"/>
          <w:sz w:val="28"/>
          <w:szCs w:val="28"/>
        </w:rPr>
        <w:t xml:space="preserve"> </w:t>
      </w:r>
      <w:r w:rsidRPr="00034629">
        <w:rPr>
          <w:rFonts w:ascii="Browallia New" w:hAnsi="Browallia New" w:cs="Browallia New"/>
          <w:sz w:val="28"/>
          <w:szCs w:val="28"/>
          <w:cs/>
        </w:rPr>
        <w:t xml:space="preserve">ล้านบาท และ </w:t>
      </w:r>
      <w:r w:rsidR="00963F3C" w:rsidRPr="00034629">
        <w:rPr>
          <w:rFonts w:ascii="Browallia New" w:hAnsi="Browallia New" w:cs="Browallia New"/>
          <w:sz w:val="28"/>
          <w:szCs w:val="28"/>
        </w:rPr>
        <w:t>106.47</w:t>
      </w:r>
      <w:r w:rsidR="006E1B97"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ตามลำดับ และในงบการเงินเฉพาะของบริษัท จำนวน</w:t>
      </w:r>
      <w:r w:rsidR="00070008" w:rsidRPr="00034629">
        <w:rPr>
          <w:rFonts w:ascii="Browallia New" w:hAnsi="Browallia New" w:cs="Browallia New"/>
          <w:sz w:val="28"/>
          <w:szCs w:val="28"/>
        </w:rPr>
        <w:t xml:space="preserve"> </w:t>
      </w:r>
      <w:r w:rsidR="00391068">
        <w:rPr>
          <w:rFonts w:ascii="Browallia New" w:hAnsi="Browallia New" w:cs="Browallia New"/>
          <w:sz w:val="28"/>
          <w:szCs w:val="28"/>
        </w:rPr>
        <w:t>94.25</w:t>
      </w:r>
      <w:r w:rsidR="007A1C53"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และ</w:t>
      </w:r>
      <w:r w:rsidRPr="002961B6">
        <w:rPr>
          <w:rFonts w:ascii="Browallia New" w:hAnsi="Browallia New" w:cs="Browallia New"/>
          <w:sz w:val="28"/>
          <w:szCs w:val="28"/>
          <w:cs/>
        </w:rPr>
        <w:t xml:space="preserve"> </w:t>
      </w:r>
      <w:r w:rsidR="00963F3C" w:rsidRPr="00034629">
        <w:rPr>
          <w:rFonts w:ascii="Browallia New" w:hAnsi="Browallia New" w:cs="Browallia New"/>
          <w:sz w:val="28"/>
          <w:szCs w:val="28"/>
        </w:rPr>
        <w:t>96.09</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2550E6">
        <w:rPr>
          <w:rFonts w:ascii="Browallia New" w:hAnsi="Browallia New" w:cs="Browallia New"/>
          <w:sz w:val="28"/>
          <w:szCs w:val="28"/>
        </w:rPr>
        <w:t>8</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1B0C83">
        <w:rPr>
          <w:rFonts w:ascii="Browallia New" w:hAnsi="Browallia New" w:cs="Browallia New"/>
          <w:sz w:val="28"/>
          <w:szCs w:val="28"/>
        </w:rPr>
        <w:t>2</w:t>
      </w:r>
      <w:r w:rsidR="000A7A16">
        <w:rPr>
          <w:rFonts w:ascii="Browallia New" w:hAnsi="Browallia New" w:cs="Browallia New"/>
          <w:sz w:val="28"/>
          <w:szCs w:val="28"/>
        </w:rPr>
        <w:t>8</w:t>
      </w:r>
      <w:r w:rsidR="00F01354" w:rsidRPr="002961B6">
        <w:rPr>
          <w:rFonts w:ascii="Browallia New" w:hAnsi="Browallia New" w:cs="Browallia New"/>
          <w:sz w:val="28"/>
          <w:szCs w:val="28"/>
        </w:rPr>
        <w:t>.</w:t>
      </w:r>
      <w:r w:rsidR="00EC46F4">
        <w:rPr>
          <w:rFonts w:ascii="Browallia New" w:hAnsi="Browallia New" w:cs="Browallia New"/>
          <w:sz w:val="28"/>
          <w:szCs w:val="28"/>
        </w:rPr>
        <w:t>2</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15014897" w14:textId="644BF6F5" w:rsidR="00383B5F" w:rsidRDefault="00AE1601"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963F3C">
        <w:rPr>
          <w:rFonts w:ascii="Browallia New" w:hAnsi="Browallia New" w:cs="Browallia New"/>
          <w:spacing w:val="-4"/>
          <w:sz w:val="28"/>
          <w:szCs w:val="28"/>
          <w:lang w:val="en-GB"/>
        </w:rPr>
        <w:t>4</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963F3C">
        <w:rPr>
          <w:rFonts w:ascii="Browallia New" w:hAnsi="Browallia New" w:cs="Browallia New"/>
          <w:spacing w:val="-4"/>
          <w:sz w:val="28"/>
          <w:szCs w:val="28"/>
          <w:lang w:val="en-GB"/>
        </w:rPr>
        <w:t>3</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A022FE" w:rsidRPr="00F87D3F">
        <w:rPr>
          <w:rFonts w:ascii="Browallia New" w:hAnsi="Browallia New" w:cs="Browallia New"/>
          <w:spacing w:val="-4"/>
          <w:sz w:val="28"/>
          <w:szCs w:val="28"/>
        </w:rPr>
        <w:t>35</w:t>
      </w:r>
      <w:r w:rsidR="00B73331">
        <w:rPr>
          <w:rFonts w:ascii="Browallia New" w:hAnsi="Browallia New" w:cs="Browallia New"/>
          <w:spacing w:val="-4"/>
          <w:sz w:val="28"/>
          <w:szCs w:val="28"/>
        </w:rPr>
        <w:t>9.</w:t>
      </w:r>
      <w:r w:rsidR="00F87D3F">
        <w:rPr>
          <w:rFonts w:ascii="Browallia New" w:hAnsi="Browallia New" w:cs="Browallia New"/>
          <w:spacing w:val="-4"/>
          <w:sz w:val="28"/>
          <w:szCs w:val="28"/>
        </w:rPr>
        <w:t>60</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963F3C">
        <w:rPr>
          <w:rFonts w:ascii="Browallia New" w:hAnsi="Browallia New" w:cs="Browallia New"/>
          <w:spacing w:val="-4"/>
          <w:sz w:val="28"/>
          <w:szCs w:val="28"/>
        </w:rPr>
        <w:t>354.47</w:t>
      </w:r>
      <w:r w:rsidR="00DD59E2" w:rsidRPr="008F5F47">
        <w:rPr>
          <w:rFonts w:ascii="Browallia New" w:hAnsi="Browallia New" w:cs="Browallia New"/>
          <w:spacing w:val="-4"/>
          <w:sz w:val="28"/>
          <w:szCs w:val="28"/>
        </w:rPr>
        <w:t xml:space="preserve"> </w:t>
      </w:r>
      <w:r w:rsidR="00A11E01">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521868">
        <w:rPr>
          <w:rFonts w:ascii="Browallia New" w:hAnsi="Browallia New" w:cs="Browallia New"/>
          <w:sz w:val="28"/>
          <w:szCs w:val="28"/>
        </w:rPr>
        <w:t>167</w:t>
      </w:r>
      <w:r w:rsidR="008A590B">
        <w:rPr>
          <w:rFonts w:ascii="Browallia New" w:hAnsi="Browallia New" w:cs="Browallia New"/>
          <w:sz w:val="28"/>
          <w:szCs w:val="28"/>
        </w:rPr>
        <w:t>.64</w:t>
      </w:r>
      <w:r w:rsidR="008D1F31" w:rsidRPr="00FE3685">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963F3C" w:rsidRPr="00A54481">
        <w:rPr>
          <w:rFonts w:ascii="Browallia New" w:hAnsi="Browallia New" w:cs="Browallia New"/>
          <w:sz w:val="28"/>
          <w:szCs w:val="28"/>
        </w:rPr>
        <w:t>1</w:t>
      </w:r>
      <w:r w:rsidR="00963F3C">
        <w:rPr>
          <w:rFonts w:ascii="Browallia New" w:hAnsi="Browallia New" w:cs="Browallia New"/>
          <w:sz w:val="28"/>
          <w:szCs w:val="28"/>
        </w:rPr>
        <w:t>67.09</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10CC9637" w14:textId="64115A08"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B7C724" w14:textId="0D5F6894" w:rsidR="00EC2258" w:rsidRDefault="00EC2258"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88E0D12" w14:textId="5A9E69EC" w:rsidR="00C17838" w:rsidRDefault="00ED5559"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สัญญาเช่า</w:t>
      </w:r>
    </w:p>
    <w:p w14:paraId="0A5274B4" w14:textId="77777777" w:rsidR="00ED5559" w:rsidRPr="00726301" w:rsidRDefault="00ED5559" w:rsidP="00ED5559">
      <w:pPr>
        <w:pStyle w:val="CordiaNew"/>
        <w:tabs>
          <w:tab w:val="clear" w:pos="4153"/>
          <w:tab w:val="left" w:pos="426"/>
        </w:tabs>
        <w:ind w:left="426"/>
        <w:jc w:val="thaiDistribute"/>
        <w:rPr>
          <w:rFonts w:ascii="Browallia New" w:hAnsi="Browallia New" w:cs="Browallia New"/>
          <w:b/>
          <w:bCs/>
        </w:rPr>
      </w:pPr>
    </w:p>
    <w:p w14:paraId="1F9093BD" w14:textId="3431031D" w:rsidR="002D4354" w:rsidRPr="00C17838" w:rsidRDefault="00ED5559"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t xml:space="preserve"> </w:t>
      </w:r>
      <w:r w:rsidR="001C0F21" w:rsidRPr="00C17838">
        <w:rPr>
          <w:rFonts w:ascii="Browallia New" w:hAnsi="Browallia New" w:cs="Browallia New" w:hint="cs"/>
          <w:sz w:val="28"/>
          <w:szCs w:val="28"/>
          <w:cs/>
        </w:rPr>
        <w:t>สินทรัพย์สิทธิการใช้</w:t>
      </w:r>
    </w:p>
    <w:p w14:paraId="5E2BD391" w14:textId="77777777" w:rsidR="00383B5F" w:rsidRPr="00726301" w:rsidRDefault="00383B5F" w:rsidP="00383B5F">
      <w:pPr>
        <w:pStyle w:val="CordiaNew"/>
        <w:tabs>
          <w:tab w:val="clear" w:pos="4153"/>
          <w:tab w:val="left" w:pos="426"/>
        </w:tabs>
        <w:ind w:left="426"/>
        <w:jc w:val="thaiDistribute"/>
        <w:rPr>
          <w:rFonts w:ascii="Browallia New" w:hAnsi="Browallia New" w:cs="Browallia New"/>
          <w:b/>
          <w:bCs/>
        </w:rPr>
      </w:pPr>
    </w:p>
    <w:p w14:paraId="5899B5C4" w14:textId="313AAA7A" w:rsidR="00AD5F0D" w:rsidRDefault="0053338C" w:rsidP="006B5D15">
      <w:pPr>
        <w:pStyle w:val="BodyText"/>
        <w:tabs>
          <w:tab w:val="clear" w:pos="227"/>
          <w:tab w:val="clear" w:pos="454"/>
        </w:tabs>
        <w:spacing w:after="0" w:line="240" w:lineRule="auto"/>
        <w:ind w:left="855"/>
        <w:jc w:val="thaiDistribute"/>
        <w:rPr>
          <w:rFonts w:ascii="Browallia New" w:hAnsi="Browallia New" w:cs="Browallia New"/>
          <w:spacing w:val="-4"/>
          <w:sz w:val="28"/>
          <w:szCs w:val="28"/>
        </w:rPr>
      </w:pPr>
      <w:r w:rsidRPr="0053338C">
        <w:rPr>
          <w:rFonts w:ascii="Browallia New" w:hAnsi="Browallia New" w:cs="Browallia New"/>
          <w:spacing w:val="-4"/>
          <w:sz w:val="28"/>
          <w:szCs w:val="28"/>
          <w:cs/>
        </w:rPr>
        <w:t>ในระหว่าง</w:t>
      </w:r>
      <w:r>
        <w:rPr>
          <w:rFonts w:ascii="Browallia New" w:hAnsi="Browallia New" w:cs="Browallia New" w:hint="cs"/>
          <w:spacing w:val="-4"/>
          <w:sz w:val="28"/>
          <w:szCs w:val="28"/>
          <w:cs/>
        </w:rPr>
        <w:t>ปี</w:t>
      </w:r>
      <w:r w:rsidRPr="0053338C">
        <w:rPr>
          <w:rFonts w:ascii="Browallia New" w:hAnsi="Browallia New" w:cs="Browallia New"/>
          <w:spacing w:val="-4"/>
          <w:sz w:val="28"/>
          <w:szCs w:val="28"/>
          <w:cs/>
        </w:rPr>
        <w:t xml:space="preserve">สิ้นสุดวันที่ </w:t>
      </w:r>
      <w:r>
        <w:rPr>
          <w:rFonts w:ascii="Browallia New" w:hAnsi="Browallia New" w:cs="Browallia New"/>
          <w:spacing w:val="-4"/>
          <w:sz w:val="28"/>
          <w:szCs w:val="28"/>
        </w:rPr>
        <w:t>31</w:t>
      </w:r>
      <w:r w:rsidRPr="0053338C">
        <w:rPr>
          <w:rFonts w:ascii="Browallia New" w:hAnsi="Browallia New" w:cs="Browallia New"/>
          <w:spacing w:val="-4"/>
          <w:sz w:val="28"/>
          <w:szCs w:val="28"/>
          <w:cs/>
        </w:rPr>
        <w:t xml:space="preserve"> </w:t>
      </w:r>
      <w:r>
        <w:rPr>
          <w:rFonts w:ascii="Browallia New" w:hAnsi="Browallia New" w:cs="Browallia New" w:hint="cs"/>
          <w:spacing w:val="-4"/>
          <w:sz w:val="28"/>
          <w:szCs w:val="28"/>
          <w:cs/>
        </w:rPr>
        <w:t>ธันวาคม</w:t>
      </w:r>
      <w:r w:rsidRPr="0053338C">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963F3C">
        <w:rPr>
          <w:rFonts w:ascii="Browallia New" w:hAnsi="Browallia New" w:cs="Browallia New"/>
          <w:spacing w:val="-4"/>
          <w:sz w:val="28"/>
          <w:szCs w:val="28"/>
        </w:rPr>
        <w:t>4</w:t>
      </w:r>
      <w:r w:rsidRPr="0053338C">
        <w:rPr>
          <w:rFonts w:ascii="Browallia New" w:hAnsi="Browallia New" w:cs="Browallia New"/>
          <w:spacing w:val="-4"/>
          <w:sz w:val="28"/>
          <w:szCs w:val="28"/>
          <w:cs/>
        </w:rPr>
        <w:t xml:space="preserve"> </w:t>
      </w:r>
      <w:r w:rsidR="00604312">
        <w:rPr>
          <w:rFonts w:ascii="Browallia New" w:hAnsi="Browallia New" w:cs="Browallia New" w:hint="cs"/>
          <w:spacing w:val="-4"/>
          <w:sz w:val="28"/>
          <w:szCs w:val="28"/>
          <w:cs/>
        </w:rPr>
        <w:t xml:space="preserve">และ </w:t>
      </w:r>
      <w:r w:rsidR="00604312">
        <w:rPr>
          <w:rFonts w:ascii="Browallia New" w:hAnsi="Browallia New" w:cs="Browallia New"/>
          <w:spacing w:val="-4"/>
          <w:sz w:val="28"/>
          <w:szCs w:val="28"/>
        </w:rPr>
        <w:t xml:space="preserve">2563 </w:t>
      </w:r>
      <w:r w:rsidR="00FD75AA">
        <w:rPr>
          <w:rFonts w:ascii="Browallia New" w:hAnsi="Browallia New" w:cs="Browallia New" w:hint="cs"/>
          <w:spacing w:val="-4"/>
          <w:sz w:val="28"/>
          <w:szCs w:val="28"/>
          <w:cs/>
        </w:rPr>
        <w:t>บริษัทและบริษัทย่อยมี</w:t>
      </w:r>
      <w:r w:rsidRPr="0053338C">
        <w:rPr>
          <w:rFonts w:ascii="Browallia New" w:hAnsi="Browallia New" w:cs="Browallia New"/>
          <w:spacing w:val="-4"/>
          <w:sz w:val="28"/>
          <w:szCs w:val="28"/>
          <w:cs/>
        </w:rPr>
        <w:t>รายการเคลื่อนไหวของสินทรัพย์สิทธิการใช้ ดังนี้</w:t>
      </w:r>
    </w:p>
    <w:p w14:paraId="46D6B862" w14:textId="77777777" w:rsidR="00B01FB9" w:rsidRPr="00EC2258" w:rsidRDefault="00B01FB9" w:rsidP="0053338C">
      <w:pPr>
        <w:pStyle w:val="BodyText"/>
        <w:tabs>
          <w:tab w:val="clear" w:pos="227"/>
          <w:tab w:val="clear" w:pos="454"/>
        </w:tabs>
        <w:spacing w:after="0" w:line="240" w:lineRule="auto"/>
        <w:ind w:firstLine="426"/>
        <w:jc w:val="thaiDistribute"/>
        <w:rPr>
          <w:rFonts w:ascii="Browallia New" w:hAnsi="Browallia New" w:cs="Browallia New"/>
          <w:spacing w:val="-4"/>
          <w:sz w:val="16"/>
          <w:szCs w:val="16"/>
        </w:rPr>
      </w:pPr>
    </w:p>
    <w:tbl>
      <w:tblPr>
        <w:tblW w:w="8517" w:type="dxa"/>
        <w:tblInd w:w="855" w:type="dxa"/>
        <w:tblLayout w:type="fixed"/>
        <w:tblCellMar>
          <w:left w:w="72" w:type="dxa"/>
          <w:right w:w="72" w:type="dxa"/>
        </w:tblCellMar>
        <w:tblLook w:val="0000" w:firstRow="0" w:lastRow="0" w:firstColumn="0" w:lastColumn="0" w:noHBand="0" w:noVBand="0"/>
      </w:tblPr>
      <w:tblGrid>
        <w:gridCol w:w="4789"/>
        <w:gridCol w:w="168"/>
        <w:gridCol w:w="1680"/>
        <w:gridCol w:w="164"/>
        <w:gridCol w:w="1716"/>
      </w:tblGrid>
      <w:tr w:rsidR="00383B5F" w:rsidRPr="00E35ABF" w14:paraId="0CCBFD33" w14:textId="77777777" w:rsidTr="008031E1">
        <w:trPr>
          <w:cantSplit/>
          <w:trHeight w:val="240"/>
        </w:trPr>
        <w:tc>
          <w:tcPr>
            <w:tcW w:w="4789" w:type="dxa"/>
          </w:tcPr>
          <w:p w14:paraId="741BF1E3"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68" w:type="dxa"/>
          </w:tcPr>
          <w:p w14:paraId="6F1B7A49"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0C2F4739" w14:textId="77777777" w:rsidR="00383B5F" w:rsidRPr="00E35ABF" w:rsidRDefault="00383B5F" w:rsidP="009B0D25">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83B5F" w:rsidRPr="00E35ABF" w14:paraId="12365BA5" w14:textId="77777777" w:rsidTr="008031E1">
        <w:trPr>
          <w:cantSplit/>
        </w:trPr>
        <w:tc>
          <w:tcPr>
            <w:tcW w:w="4789" w:type="dxa"/>
          </w:tcPr>
          <w:p w14:paraId="4B8E2026" w14:textId="77777777" w:rsidR="008147F4" w:rsidRDefault="008147F4" w:rsidP="00AF6715">
            <w:pPr>
              <w:spacing w:line="240" w:lineRule="auto"/>
              <w:jc w:val="center"/>
              <w:rPr>
                <w:rFonts w:ascii="Browallia New" w:hAnsi="Browallia New" w:cs="Browallia New"/>
                <w:sz w:val="28"/>
                <w:szCs w:val="28"/>
              </w:rPr>
            </w:pPr>
          </w:p>
          <w:p w14:paraId="08BD3671" w14:textId="33A07316" w:rsidR="00383B5F" w:rsidRPr="008147F4" w:rsidRDefault="00383B5F" w:rsidP="00AF6715">
            <w:pPr>
              <w:spacing w:line="240" w:lineRule="auto"/>
              <w:jc w:val="center"/>
              <w:rPr>
                <w:rFonts w:ascii="Browallia New" w:hAnsi="Browallia New" w:cs="Browallia New"/>
                <w:sz w:val="28"/>
                <w:szCs w:val="28"/>
                <w:cs/>
              </w:rPr>
            </w:pPr>
          </w:p>
        </w:tc>
        <w:tc>
          <w:tcPr>
            <w:tcW w:w="168" w:type="dxa"/>
          </w:tcPr>
          <w:p w14:paraId="5DDE4745" w14:textId="5A35FA1E" w:rsidR="00383B5F" w:rsidRPr="00E35ABF" w:rsidRDefault="008147F4" w:rsidP="009B0D25">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680" w:type="dxa"/>
            <w:tcBorders>
              <w:bottom w:val="single" w:sz="4" w:space="0" w:color="auto"/>
            </w:tcBorders>
            <w:vAlign w:val="center"/>
          </w:tcPr>
          <w:p w14:paraId="33610114" w14:textId="77777777" w:rsidR="00383B5F" w:rsidRDefault="00383B5F" w:rsidP="009B0D25">
            <w:pPr>
              <w:spacing w:line="240" w:lineRule="auto"/>
              <w:jc w:val="center"/>
              <w:rPr>
                <w:rFonts w:ascii="Browallia New" w:hAnsi="Browallia New" w:cs="Browallia New"/>
                <w:sz w:val="28"/>
                <w:szCs w:val="28"/>
              </w:rPr>
            </w:pPr>
          </w:p>
          <w:p w14:paraId="2B731C08"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7A07287C"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7FA9051E"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632627" w:rsidRPr="00E35ABF" w14:paraId="7E341ADE" w14:textId="77777777" w:rsidTr="008031E1">
        <w:trPr>
          <w:cantSplit/>
        </w:trPr>
        <w:tc>
          <w:tcPr>
            <w:tcW w:w="4789" w:type="dxa"/>
          </w:tcPr>
          <w:p w14:paraId="11BF012F" w14:textId="77777777" w:rsidR="00632627" w:rsidRDefault="00632627" w:rsidP="008147F4">
            <w:pPr>
              <w:spacing w:line="240" w:lineRule="auto"/>
              <w:jc w:val="center"/>
              <w:rPr>
                <w:rFonts w:ascii="Browallia New" w:hAnsi="Browallia New" w:cs="Browallia New"/>
                <w:sz w:val="28"/>
                <w:szCs w:val="28"/>
              </w:rPr>
            </w:pPr>
          </w:p>
        </w:tc>
        <w:tc>
          <w:tcPr>
            <w:tcW w:w="168" w:type="dxa"/>
          </w:tcPr>
          <w:p w14:paraId="679D2A62" w14:textId="77777777" w:rsidR="00632627" w:rsidRDefault="00632627" w:rsidP="009B0D25">
            <w:pPr>
              <w:tabs>
                <w:tab w:val="left" w:pos="3390"/>
              </w:tabs>
              <w:spacing w:line="240" w:lineRule="auto"/>
              <w:ind w:left="426"/>
              <w:jc w:val="thaiDistribute"/>
              <w:rPr>
                <w:rFonts w:ascii="Browallia New" w:hAnsi="Browallia New" w:cs="Browallia New"/>
                <w:sz w:val="28"/>
                <w:szCs w:val="28"/>
              </w:rPr>
            </w:pPr>
          </w:p>
        </w:tc>
        <w:tc>
          <w:tcPr>
            <w:tcW w:w="1680" w:type="dxa"/>
            <w:vAlign w:val="center"/>
          </w:tcPr>
          <w:p w14:paraId="136FE84B" w14:textId="77777777" w:rsidR="00632627" w:rsidRDefault="00632627" w:rsidP="009B0D25">
            <w:pPr>
              <w:spacing w:line="240" w:lineRule="auto"/>
              <w:jc w:val="center"/>
              <w:rPr>
                <w:rFonts w:ascii="Browallia New" w:hAnsi="Browallia New" w:cs="Browallia New"/>
                <w:sz w:val="28"/>
                <w:szCs w:val="28"/>
              </w:rPr>
            </w:pPr>
          </w:p>
        </w:tc>
        <w:tc>
          <w:tcPr>
            <w:tcW w:w="164" w:type="dxa"/>
          </w:tcPr>
          <w:p w14:paraId="472F2DEF" w14:textId="77777777" w:rsidR="00632627" w:rsidRPr="00E35ABF" w:rsidRDefault="00632627" w:rsidP="009B0D25">
            <w:pPr>
              <w:tabs>
                <w:tab w:val="left" w:pos="3390"/>
              </w:tabs>
              <w:spacing w:line="240" w:lineRule="auto"/>
              <w:ind w:left="426"/>
              <w:jc w:val="thaiDistribute"/>
              <w:rPr>
                <w:rFonts w:ascii="Browallia New" w:hAnsi="Browallia New" w:cs="Browallia New"/>
                <w:sz w:val="28"/>
                <w:szCs w:val="28"/>
                <w:cs/>
              </w:rPr>
            </w:pPr>
          </w:p>
        </w:tc>
        <w:tc>
          <w:tcPr>
            <w:tcW w:w="1716" w:type="dxa"/>
            <w:vAlign w:val="center"/>
          </w:tcPr>
          <w:p w14:paraId="7801F580" w14:textId="77777777" w:rsidR="00632627" w:rsidRPr="00E35ABF" w:rsidRDefault="00632627" w:rsidP="009B0D25">
            <w:pPr>
              <w:spacing w:line="240" w:lineRule="auto"/>
              <w:jc w:val="center"/>
              <w:rPr>
                <w:rFonts w:ascii="Browallia New" w:hAnsi="Browallia New" w:cs="Browallia New"/>
                <w:sz w:val="28"/>
                <w:szCs w:val="28"/>
                <w:cs/>
              </w:rPr>
            </w:pPr>
          </w:p>
        </w:tc>
      </w:tr>
      <w:tr w:rsidR="009655E3" w:rsidRPr="00E35ABF" w14:paraId="3C99D57A" w14:textId="77777777" w:rsidTr="008031E1">
        <w:trPr>
          <w:cantSplit/>
        </w:trPr>
        <w:tc>
          <w:tcPr>
            <w:tcW w:w="4789" w:type="dxa"/>
          </w:tcPr>
          <w:p w14:paraId="4A667347" w14:textId="32296987" w:rsidR="009655E3" w:rsidRPr="00E35ABF" w:rsidRDefault="009655E3" w:rsidP="009655E3">
            <w:pPr>
              <w:tabs>
                <w:tab w:val="left" w:pos="3390"/>
              </w:tabs>
              <w:spacing w:line="240" w:lineRule="auto"/>
              <w:ind w:left="426" w:hanging="426"/>
              <w:jc w:val="thaiDistribute"/>
              <w:rPr>
                <w:rFonts w:ascii="Browallia New" w:hAnsi="Browallia New" w:cs="Browallia New"/>
                <w:sz w:val="28"/>
                <w:szCs w:val="28"/>
                <w:cs/>
                <w:lang w:val="en-GB"/>
              </w:rPr>
            </w:pPr>
            <w:r w:rsidRPr="002961B6">
              <w:rPr>
                <w:rFonts w:ascii="Browallia New" w:hAnsi="Browallia New" w:cs="Browallia New"/>
                <w:b/>
                <w:bCs/>
                <w:sz w:val="28"/>
                <w:szCs w:val="28"/>
                <w:cs/>
                <w:lang w:val="th-TH"/>
              </w:rPr>
              <w:t>ราคาทุน</w:t>
            </w:r>
          </w:p>
        </w:tc>
        <w:tc>
          <w:tcPr>
            <w:tcW w:w="168" w:type="dxa"/>
          </w:tcPr>
          <w:p w14:paraId="57613652"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80" w:type="dxa"/>
          </w:tcPr>
          <w:p w14:paraId="476DC53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4" w:type="dxa"/>
          </w:tcPr>
          <w:p w14:paraId="593408F4"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716" w:type="dxa"/>
          </w:tcPr>
          <w:p w14:paraId="3C484C0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r>
      <w:tr w:rsidR="00DB781C" w:rsidRPr="00E35ABF" w14:paraId="37CFE969" w14:textId="77777777" w:rsidTr="00465400">
        <w:trPr>
          <w:cantSplit/>
        </w:trPr>
        <w:tc>
          <w:tcPr>
            <w:tcW w:w="4789" w:type="dxa"/>
          </w:tcPr>
          <w:p w14:paraId="042661D9" w14:textId="3EE4A9D3" w:rsidR="00DB781C" w:rsidRDefault="00ED421F" w:rsidP="00DB781C">
            <w:pPr>
              <w:tabs>
                <w:tab w:val="left" w:pos="3390"/>
              </w:tabs>
              <w:spacing w:line="240" w:lineRule="auto"/>
              <w:ind w:left="426" w:hanging="426"/>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00DB781C" w:rsidRPr="002961B6">
              <w:rPr>
                <w:rFonts w:ascii="Browallia New" w:hAnsi="Browallia New" w:cs="Browallia New"/>
                <w:sz w:val="28"/>
                <w:szCs w:val="28"/>
                <w:cs/>
                <w:lang w:val="th-TH"/>
              </w:rPr>
              <w:t xml:space="preserve">วันที่ </w:t>
            </w:r>
            <w:r w:rsidR="00DB781C" w:rsidRPr="002961B6">
              <w:rPr>
                <w:rFonts w:ascii="Browallia New" w:hAnsi="Browallia New" w:cs="Browallia New"/>
                <w:sz w:val="28"/>
                <w:szCs w:val="28"/>
              </w:rPr>
              <w:t>1</w:t>
            </w:r>
            <w:r w:rsidR="00DB781C" w:rsidRPr="002961B6">
              <w:rPr>
                <w:rFonts w:ascii="Browallia New" w:hAnsi="Browallia New" w:cs="Browallia New"/>
                <w:sz w:val="28"/>
                <w:szCs w:val="28"/>
                <w:cs/>
                <w:lang w:val="th-TH"/>
              </w:rPr>
              <w:t xml:space="preserve"> มกราคม </w:t>
            </w:r>
            <w:r w:rsidR="00DB781C" w:rsidRPr="002961B6">
              <w:rPr>
                <w:rFonts w:ascii="Browallia New" w:hAnsi="Browallia New" w:cs="Browallia New"/>
                <w:sz w:val="28"/>
                <w:szCs w:val="28"/>
              </w:rPr>
              <w:t>25</w:t>
            </w:r>
            <w:r w:rsidR="00DB781C">
              <w:rPr>
                <w:rFonts w:ascii="Browallia New" w:hAnsi="Browallia New" w:cs="Browallia New"/>
                <w:sz w:val="28"/>
                <w:szCs w:val="28"/>
              </w:rPr>
              <w:t>63</w:t>
            </w:r>
          </w:p>
        </w:tc>
        <w:tc>
          <w:tcPr>
            <w:tcW w:w="168" w:type="dxa"/>
          </w:tcPr>
          <w:p w14:paraId="4F8475C2" w14:textId="77777777" w:rsidR="00DB781C" w:rsidRPr="00E35ABF" w:rsidRDefault="00DB781C" w:rsidP="00DB781C">
            <w:pPr>
              <w:tabs>
                <w:tab w:val="left" w:pos="3390"/>
              </w:tabs>
              <w:spacing w:line="240" w:lineRule="auto"/>
              <w:ind w:left="426"/>
              <w:jc w:val="thaiDistribute"/>
              <w:rPr>
                <w:rFonts w:ascii="Browallia New" w:hAnsi="Browallia New" w:cs="Browallia New"/>
                <w:sz w:val="28"/>
                <w:szCs w:val="28"/>
                <w:cs/>
              </w:rPr>
            </w:pPr>
          </w:p>
        </w:tc>
        <w:tc>
          <w:tcPr>
            <w:tcW w:w="1680" w:type="dxa"/>
          </w:tcPr>
          <w:p w14:paraId="27A66899" w14:textId="27ED713B" w:rsidR="00DB781C" w:rsidRPr="009267B1" w:rsidRDefault="00DB781C" w:rsidP="00DB781C">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3607763F" w14:textId="77777777" w:rsidR="00DB781C" w:rsidRPr="00E35ABF" w:rsidRDefault="00DB781C" w:rsidP="00DB781C">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57501F5C" w14:textId="5B1DAA0A" w:rsidR="00DB781C" w:rsidRDefault="00DB781C" w:rsidP="00DB781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43,423</w:t>
            </w:r>
          </w:p>
        </w:tc>
      </w:tr>
      <w:tr w:rsidR="00DB781C" w:rsidRPr="00E35ABF" w14:paraId="406D7B47" w14:textId="77777777" w:rsidTr="00465400">
        <w:trPr>
          <w:cantSplit/>
        </w:trPr>
        <w:tc>
          <w:tcPr>
            <w:tcW w:w="4789" w:type="dxa"/>
          </w:tcPr>
          <w:p w14:paraId="3E3A2495" w14:textId="1C113806" w:rsidR="00DB781C" w:rsidRDefault="00DB781C" w:rsidP="00DB781C">
            <w:pPr>
              <w:tabs>
                <w:tab w:val="left" w:pos="3390"/>
              </w:tabs>
              <w:spacing w:line="240" w:lineRule="auto"/>
              <w:ind w:left="426" w:hanging="426"/>
              <w:jc w:val="thaiDistribute"/>
              <w:rPr>
                <w:rFonts w:ascii="Browallia New" w:hAnsi="Browallia New" w:cs="Browallia New"/>
                <w:sz w:val="28"/>
                <w:szCs w:val="28"/>
                <w:cs/>
              </w:rPr>
            </w:pPr>
            <w:r>
              <w:rPr>
                <w:rFonts w:ascii="Browallia New" w:hAnsi="Browallia New" w:cs="Browallia New" w:hint="cs"/>
                <w:sz w:val="28"/>
                <w:szCs w:val="28"/>
                <w:cs/>
              </w:rPr>
              <w:t>เพิ่มขึ้น</w:t>
            </w:r>
          </w:p>
        </w:tc>
        <w:tc>
          <w:tcPr>
            <w:tcW w:w="168" w:type="dxa"/>
          </w:tcPr>
          <w:p w14:paraId="579A2DE3" w14:textId="77777777" w:rsidR="00DB781C" w:rsidRPr="00E35ABF" w:rsidRDefault="00DB781C" w:rsidP="00DB781C">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50DF3B6D" w14:textId="5B9EF15B" w:rsidR="00DB781C" w:rsidRPr="009267B1" w:rsidRDefault="00DB781C" w:rsidP="00DB781C">
            <w:pPr>
              <w:spacing w:line="240" w:lineRule="auto"/>
              <w:ind w:right="-36"/>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w:t>
            </w:r>
          </w:p>
        </w:tc>
        <w:tc>
          <w:tcPr>
            <w:tcW w:w="164" w:type="dxa"/>
          </w:tcPr>
          <w:p w14:paraId="1EF795E6" w14:textId="77777777" w:rsidR="00DB781C" w:rsidRPr="00E35ABF" w:rsidRDefault="00DB781C" w:rsidP="00DB781C">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bottom w:val="single" w:sz="4" w:space="0" w:color="auto"/>
            </w:tcBorders>
          </w:tcPr>
          <w:p w14:paraId="1B3E4F1B" w14:textId="7B9E0C38" w:rsidR="00DB781C" w:rsidRDefault="00DB781C" w:rsidP="00DB781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49,226</w:t>
            </w:r>
          </w:p>
        </w:tc>
      </w:tr>
      <w:tr w:rsidR="00963F3C" w:rsidRPr="00E35ABF" w14:paraId="51E7AA1A" w14:textId="77777777" w:rsidTr="00465400">
        <w:trPr>
          <w:cantSplit/>
        </w:trPr>
        <w:tc>
          <w:tcPr>
            <w:tcW w:w="4789" w:type="dxa"/>
          </w:tcPr>
          <w:p w14:paraId="1F2092A9" w14:textId="462691FC" w:rsidR="00963F3C" w:rsidRPr="002961B6" w:rsidRDefault="00ED421F" w:rsidP="00963F3C">
            <w:pPr>
              <w:tabs>
                <w:tab w:val="left" w:pos="3390"/>
              </w:tabs>
              <w:spacing w:line="240" w:lineRule="auto"/>
              <w:ind w:left="426" w:hanging="426"/>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00DB781C" w:rsidRPr="002961B6">
              <w:rPr>
                <w:rFonts w:ascii="Browallia New" w:hAnsi="Browallia New" w:cs="Browallia New"/>
                <w:sz w:val="28"/>
                <w:szCs w:val="28"/>
                <w:cs/>
                <w:lang w:val="th-TH"/>
              </w:rPr>
              <w:t xml:space="preserve">วันที่ </w:t>
            </w:r>
            <w:r w:rsidR="00DB781C" w:rsidRPr="002961B6">
              <w:rPr>
                <w:rFonts w:ascii="Browallia New" w:hAnsi="Browallia New" w:cs="Browallia New"/>
                <w:sz w:val="28"/>
                <w:szCs w:val="28"/>
              </w:rPr>
              <w:t>31</w:t>
            </w:r>
            <w:r w:rsidR="00DB781C" w:rsidRPr="002961B6">
              <w:rPr>
                <w:rFonts w:ascii="Browallia New" w:hAnsi="Browallia New" w:cs="Browallia New"/>
                <w:sz w:val="28"/>
                <w:szCs w:val="28"/>
                <w:cs/>
                <w:lang w:val="th-TH"/>
              </w:rPr>
              <w:t xml:space="preserve"> ธันวาคม </w:t>
            </w:r>
            <w:r w:rsidR="00DB781C" w:rsidRPr="002961B6">
              <w:rPr>
                <w:rFonts w:ascii="Browallia New" w:hAnsi="Browallia New" w:cs="Browallia New"/>
                <w:sz w:val="28"/>
                <w:szCs w:val="28"/>
              </w:rPr>
              <w:t>256</w:t>
            </w:r>
            <w:r w:rsidR="00DB781C">
              <w:rPr>
                <w:rFonts w:ascii="Browallia New" w:hAnsi="Browallia New" w:cs="Browallia New"/>
                <w:sz w:val="28"/>
                <w:szCs w:val="28"/>
              </w:rPr>
              <w:t>3</w:t>
            </w:r>
          </w:p>
        </w:tc>
        <w:tc>
          <w:tcPr>
            <w:tcW w:w="168" w:type="dxa"/>
          </w:tcPr>
          <w:p w14:paraId="3FA72267" w14:textId="77777777" w:rsidR="00963F3C" w:rsidRPr="00E35ABF" w:rsidRDefault="00963F3C" w:rsidP="00963F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9DFAE6D" w14:textId="1DD94BAD" w:rsidR="00963F3C" w:rsidRPr="00E35ABF" w:rsidRDefault="00963F3C" w:rsidP="00963F3C">
            <w:pPr>
              <w:tabs>
                <w:tab w:val="clear" w:pos="454"/>
                <w:tab w:val="left" w:pos="960"/>
                <w:tab w:val="left" w:pos="3390"/>
              </w:tabs>
              <w:spacing w:line="240" w:lineRule="auto"/>
              <w:ind w:left="-12" w:right="9"/>
              <w:jc w:val="right"/>
              <w:rPr>
                <w:rFonts w:ascii="Browallia New" w:hAnsi="Browallia New" w:cs="Browallia New"/>
                <w:sz w:val="28"/>
                <w:szCs w:val="28"/>
                <w:cs/>
              </w:rPr>
            </w:pPr>
            <w:r w:rsidRPr="009267B1">
              <w:rPr>
                <w:rFonts w:ascii="Browallia New" w:hAnsi="Browallia New" w:cs="Browallia New"/>
                <w:sz w:val="28"/>
                <w:szCs w:val="28"/>
              </w:rPr>
              <w:t>16,026</w:t>
            </w:r>
          </w:p>
        </w:tc>
        <w:tc>
          <w:tcPr>
            <w:tcW w:w="164" w:type="dxa"/>
          </w:tcPr>
          <w:p w14:paraId="65333960" w14:textId="77777777" w:rsidR="00963F3C" w:rsidRPr="00E35ABF" w:rsidRDefault="00963F3C" w:rsidP="00963F3C">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tcBorders>
          </w:tcPr>
          <w:p w14:paraId="792D1766" w14:textId="043B4C12" w:rsidR="00963F3C" w:rsidRPr="00E35ABF" w:rsidRDefault="00963F3C" w:rsidP="00963F3C">
            <w:pPr>
              <w:tabs>
                <w:tab w:val="clear" w:pos="454"/>
                <w:tab w:val="left" w:pos="960"/>
                <w:tab w:val="left" w:pos="3390"/>
              </w:tabs>
              <w:spacing w:line="240" w:lineRule="auto"/>
              <w:ind w:left="-12" w:right="9"/>
              <w:jc w:val="right"/>
              <w:rPr>
                <w:rFonts w:ascii="Browallia New" w:hAnsi="Browallia New" w:cs="Browallia New"/>
                <w:sz w:val="28"/>
                <w:szCs w:val="28"/>
                <w:cs/>
              </w:rPr>
            </w:pPr>
            <w:r>
              <w:rPr>
                <w:rFonts w:ascii="Browallia New" w:hAnsi="Browallia New" w:cs="Browallia New"/>
                <w:sz w:val="28"/>
                <w:szCs w:val="28"/>
              </w:rPr>
              <w:t>92,649</w:t>
            </w:r>
          </w:p>
        </w:tc>
      </w:tr>
      <w:tr w:rsidR="00C20899" w:rsidRPr="00E35ABF" w14:paraId="7190F8E6" w14:textId="77777777" w:rsidTr="0023735D">
        <w:trPr>
          <w:cantSplit/>
          <w:trHeight w:val="80"/>
        </w:trPr>
        <w:tc>
          <w:tcPr>
            <w:tcW w:w="4789" w:type="dxa"/>
          </w:tcPr>
          <w:p w14:paraId="110812AD" w14:textId="07E686E8" w:rsidR="00C20899" w:rsidRPr="009267B1" w:rsidRDefault="00C20899" w:rsidP="00151432">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168" w:type="dxa"/>
          </w:tcPr>
          <w:p w14:paraId="7DC129A5" w14:textId="77777777" w:rsidR="00C20899" w:rsidRPr="009267B1" w:rsidRDefault="00C20899" w:rsidP="00151432">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7667A4FC" w14:textId="67B1619E" w:rsidR="00C20899" w:rsidRPr="009267B1" w:rsidRDefault="00C20899" w:rsidP="004E619A">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0131561B" w14:textId="77777777" w:rsidR="00C20899" w:rsidRPr="00250546" w:rsidRDefault="00C20899" w:rsidP="004E619A">
            <w:pPr>
              <w:tabs>
                <w:tab w:val="clear" w:pos="454"/>
                <w:tab w:val="left" w:pos="960"/>
                <w:tab w:val="left" w:pos="3390"/>
              </w:tabs>
              <w:spacing w:line="240" w:lineRule="auto"/>
              <w:ind w:left="-12" w:right="9"/>
              <w:jc w:val="center"/>
              <w:rPr>
                <w:rFonts w:ascii="Browallia New" w:hAnsi="Browallia New" w:cs="Browallia New"/>
                <w:sz w:val="28"/>
                <w:szCs w:val="28"/>
                <w:highlight w:val="yellow"/>
                <w:cs/>
              </w:rPr>
            </w:pPr>
          </w:p>
        </w:tc>
        <w:tc>
          <w:tcPr>
            <w:tcW w:w="1716" w:type="dxa"/>
            <w:tcBorders>
              <w:top w:val="single" w:sz="4" w:space="0" w:color="auto"/>
              <w:bottom w:val="single" w:sz="4" w:space="0" w:color="auto"/>
            </w:tcBorders>
          </w:tcPr>
          <w:p w14:paraId="5CC0F557" w14:textId="25B0D702" w:rsidR="00C20899" w:rsidRDefault="00C20899" w:rsidP="004E619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92,649</w:t>
            </w:r>
          </w:p>
        </w:tc>
      </w:tr>
      <w:tr w:rsidR="00C20899" w:rsidRPr="00E35ABF" w14:paraId="0A0EDE3C" w14:textId="77777777" w:rsidTr="0023735D">
        <w:trPr>
          <w:cantSplit/>
          <w:trHeight w:val="80"/>
        </w:trPr>
        <w:tc>
          <w:tcPr>
            <w:tcW w:w="4789" w:type="dxa"/>
          </w:tcPr>
          <w:p w14:paraId="61A9833E" w14:textId="0C3538CD" w:rsidR="00C20899" w:rsidRPr="009267B1" w:rsidRDefault="00C20899" w:rsidP="00BF0202">
            <w:pPr>
              <w:tabs>
                <w:tab w:val="left" w:pos="3390"/>
              </w:tabs>
              <w:spacing w:line="240" w:lineRule="auto"/>
              <w:jc w:val="thaiDistribute"/>
              <w:rPr>
                <w:rFonts w:ascii="Browallia New" w:hAnsi="Browallia New" w:cs="Browallia New"/>
                <w:sz w:val="28"/>
                <w:szCs w:val="28"/>
                <w:cs/>
              </w:rPr>
            </w:pPr>
          </w:p>
        </w:tc>
        <w:tc>
          <w:tcPr>
            <w:tcW w:w="168" w:type="dxa"/>
          </w:tcPr>
          <w:p w14:paraId="3F1CCCBF" w14:textId="77777777" w:rsidR="00C20899" w:rsidRPr="009267B1" w:rsidRDefault="00C20899" w:rsidP="00BF0202">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EE79274" w14:textId="70D0D87A" w:rsidR="00C20899" w:rsidRPr="009267B1" w:rsidRDefault="00C20899" w:rsidP="00BF0202">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4EA4887" w14:textId="77777777" w:rsidR="00C20899" w:rsidRPr="00250546" w:rsidRDefault="00C20899" w:rsidP="00BF0202">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4AED3B75" w14:textId="170DAF84" w:rsidR="00C20899" w:rsidRDefault="00C20899" w:rsidP="00BF0202">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20899" w:rsidRPr="00E35ABF" w14:paraId="4952649C" w14:textId="77777777" w:rsidTr="0023735D">
        <w:trPr>
          <w:cantSplit/>
          <w:trHeight w:val="80"/>
        </w:trPr>
        <w:tc>
          <w:tcPr>
            <w:tcW w:w="4789" w:type="dxa"/>
          </w:tcPr>
          <w:p w14:paraId="77705865" w14:textId="031323B6" w:rsidR="00C20899" w:rsidRPr="009267B1" w:rsidRDefault="00C20899" w:rsidP="00963F3C">
            <w:pPr>
              <w:tabs>
                <w:tab w:val="left" w:pos="3390"/>
              </w:tabs>
              <w:spacing w:line="240" w:lineRule="auto"/>
              <w:jc w:val="thaiDistribute"/>
              <w:rPr>
                <w:rFonts w:ascii="Browallia New" w:hAnsi="Browallia New" w:cs="Browallia New"/>
                <w:sz w:val="28"/>
                <w:szCs w:val="28"/>
                <w:cs/>
              </w:rPr>
            </w:pPr>
            <w:r w:rsidRPr="00724E9C">
              <w:rPr>
                <w:rFonts w:ascii="Browallia New" w:hAnsi="Browallia New" w:cs="Browallia New"/>
                <w:b/>
                <w:bCs/>
                <w:sz w:val="28"/>
                <w:szCs w:val="28"/>
                <w:cs/>
                <w:lang w:val="th-TH"/>
              </w:rPr>
              <w:t>ค่าเสื่อมราคาสะสม</w:t>
            </w:r>
          </w:p>
        </w:tc>
        <w:tc>
          <w:tcPr>
            <w:tcW w:w="168" w:type="dxa"/>
          </w:tcPr>
          <w:p w14:paraId="2BFC082A" w14:textId="77777777" w:rsidR="00C20899" w:rsidRPr="009267B1" w:rsidRDefault="00C20899" w:rsidP="00963F3C">
            <w:pPr>
              <w:tabs>
                <w:tab w:val="left" w:pos="3390"/>
              </w:tabs>
              <w:spacing w:line="240" w:lineRule="auto"/>
              <w:ind w:left="426"/>
              <w:jc w:val="thaiDistribute"/>
              <w:rPr>
                <w:rFonts w:ascii="Browallia New" w:hAnsi="Browallia New" w:cs="Browallia New"/>
                <w:sz w:val="28"/>
                <w:szCs w:val="28"/>
                <w:cs/>
              </w:rPr>
            </w:pPr>
          </w:p>
        </w:tc>
        <w:tc>
          <w:tcPr>
            <w:tcW w:w="1680" w:type="dxa"/>
          </w:tcPr>
          <w:p w14:paraId="7ED1F544" w14:textId="77777777" w:rsidR="00C20899" w:rsidRPr="009267B1" w:rsidRDefault="00C20899" w:rsidP="00963F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7BB32E1" w14:textId="77777777" w:rsidR="00C20899" w:rsidRPr="00250546" w:rsidRDefault="00C20899" w:rsidP="00963F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439BC146" w14:textId="77777777" w:rsidR="00C20899" w:rsidRDefault="00C20899" w:rsidP="00963F3C">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07682" w:rsidRPr="00E35ABF" w14:paraId="3B4092B4" w14:textId="77777777" w:rsidTr="008031E1">
        <w:trPr>
          <w:cantSplit/>
          <w:trHeight w:val="80"/>
        </w:trPr>
        <w:tc>
          <w:tcPr>
            <w:tcW w:w="4789" w:type="dxa"/>
          </w:tcPr>
          <w:p w14:paraId="78EA87C4" w14:textId="11A19032" w:rsidR="00607682" w:rsidRPr="009267B1" w:rsidRDefault="00607682" w:rsidP="00607682">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168" w:type="dxa"/>
          </w:tcPr>
          <w:p w14:paraId="586754E6" w14:textId="77777777" w:rsidR="00607682" w:rsidRPr="009267B1" w:rsidRDefault="00607682" w:rsidP="00607682">
            <w:pPr>
              <w:tabs>
                <w:tab w:val="left" w:pos="3390"/>
              </w:tabs>
              <w:spacing w:line="240" w:lineRule="auto"/>
              <w:ind w:left="426"/>
              <w:jc w:val="thaiDistribute"/>
              <w:rPr>
                <w:rFonts w:ascii="Browallia New" w:hAnsi="Browallia New" w:cs="Browallia New"/>
                <w:sz w:val="28"/>
                <w:szCs w:val="28"/>
                <w:cs/>
              </w:rPr>
            </w:pPr>
          </w:p>
        </w:tc>
        <w:tc>
          <w:tcPr>
            <w:tcW w:w="1680" w:type="dxa"/>
          </w:tcPr>
          <w:p w14:paraId="0F30EE93" w14:textId="2E07BF55" w:rsidR="00607682" w:rsidRPr="009267B1" w:rsidRDefault="00607682" w:rsidP="00607682">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w:t>
            </w:r>
          </w:p>
        </w:tc>
        <w:tc>
          <w:tcPr>
            <w:tcW w:w="164" w:type="dxa"/>
          </w:tcPr>
          <w:p w14:paraId="633D29E8" w14:textId="77777777" w:rsidR="00607682" w:rsidRPr="00250546" w:rsidRDefault="00607682" w:rsidP="00607682">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3C7DA570" w14:textId="5BDF4476" w:rsidR="00607682" w:rsidRDefault="00607682" w:rsidP="00607682">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w:t>
            </w:r>
          </w:p>
        </w:tc>
      </w:tr>
      <w:tr w:rsidR="00C20899" w:rsidRPr="00E35ABF" w14:paraId="31CE8334" w14:textId="77777777" w:rsidTr="0023735D">
        <w:trPr>
          <w:cantSplit/>
          <w:trHeight w:val="80"/>
        </w:trPr>
        <w:tc>
          <w:tcPr>
            <w:tcW w:w="4789" w:type="dxa"/>
          </w:tcPr>
          <w:p w14:paraId="50BDA720" w14:textId="1B1DEAD9" w:rsidR="00C20899" w:rsidRPr="00724E9C" w:rsidRDefault="00C20899" w:rsidP="00D2598F">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16C14B72" w14:textId="77777777" w:rsidR="00C20899" w:rsidRPr="009267B1" w:rsidRDefault="00C20899" w:rsidP="00D2598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0781F92" w14:textId="29E2DB90" w:rsidR="00C20899" w:rsidRPr="009267B1" w:rsidRDefault="00C20899" w:rsidP="004E619A">
            <w:pPr>
              <w:tabs>
                <w:tab w:val="clear" w:pos="454"/>
                <w:tab w:val="left" w:pos="960"/>
                <w:tab w:val="left" w:pos="3390"/>
              </w:tabs>
              <w:spacing w:line="240" w:lineRule="auto"/>
              <w:ind w:left="-12" w:right="9"/>
              <w:jc w:val="right"/>
              <w:rPr>
                <w:rFonts w:ascii="Browallia New" w:hAnsi="Browallia New" w:cs="Browallia New"/>
                <w:sz w:val="28"/>
                <w:szCs w:val="28"/>
              </w:rPr>
            </w:pPr>
            <w:r w:rsidRPr="0049391B">
              <w:rPr>
                <w:rFonts w:ascii="Browallia New" w:hAnsi="Browallia New" w:cs="Browallia New"/>
                <w:sz w:val="28"/>
                <w:szCs w:val="28"/>
              </w:rPr>
              <w:t>(</w:t>
            </w: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r w:rsidRPr="0049391B">
              <w:rPr>
                <w:rFonts w:ascii="Browallia New" w:hAnsi="Browallia New" w:cs="Browallia New"/>
                <w:sz w:val="28"/>
                <w:szCs w:val="28"/>
              </w:rPr>
              <w:t>)</w:t>
            </w:r>
          </w:p>
        </w:tc>
        <w:tc>
          <w:tcPr>
            <w:tcW w:w="164" w:type="dxa"/>
          </w:tcPr>
          <w:p w14:paraId="6B5FDEA1" w14:textId="77777777" w:rsidR="00C20899" w:rsidRPr="00250546" w:rsidRDefault="00C20899" w:rsidP="00D2598F">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57ECC856" w14:textId="53F83265" w:rsidR="00C20899" w:rsidRDefault="00C20899" w:rsidP="004E619A">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r w:rsidR="00C20899" w:rsidRPr="00E35ABF" w14:paraId="0F194722" w14:textId="77777777" w:rsidTr="0023735D">
        <w:trPr>
          <w:cantSplit/>
          <w:trHeight w:val="80"/>
        </w:trPr>
        <w:tc>
          <w:tcPr>
            <w:tcW w:w="4789" w:type="dxa"/>
          </w:tcPr>
          <w:p w14:paraId="697970C4" w14:textId="15A7F3A2" w:rsidR="00C20899" w:rsidRPr="00724E9C" w:rsidRDefault="00C20899" w:rsidP="00D2598F">
            <w:pPr>
              <w:tabs>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63</w:t>
            </w:r>
          </w:p>
        </w:tc>
        <w:tc>
          <w:tcPr>
            <w:tcW w:w="168" w:type="dxa"/>
          </w:tcPr>
          <w:p w14:paraId="72E7F82D" w14:textId="77777777" w:rsidR="00C20899" w:rsidRPr="009267B1" w:rsidRDefault="00C20899" w:rsidP="00D2598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828CE02" w14:textId="3FE09116" w:rsidR="00C20899" w:rsidRPr="009267B1" w:rsidRDefault="00C20899" w:rsidP="00D2598F">
            <w:pPr>
              <w:tabs>
                <w:tab w:val="clear" w:pos="454"/>
                <w:tab w:val="left" w:pos="960"/>
                <w:tab w:val="left" w:pos="3390"/>
              </w:tabs>
              <w:spacing w:line="240" w:lineRule="auto"/>
              <w:ind w:left="-12" w:right="9"/>
              <w:jc w:val="right"/>
              <w:rPr>
                <w:rFonts w:ascii="Browallia New" w:hAnsi="Browallia New" w:cs="Browallia New"/>
                <w:sz w:val="28"/>
                <w:szCs w:val="28"/>
              </w:rPr>
            </w:pPr>
            <w:r w:rsidRPr="0049391B">
              <w:rPr>
                <w:rFonts w:ascii="Browallia New" w:hAnsi="Browallia New" w:cs="Browallia New"/>
                <w:sz w:val="28"/>
                <w:szCs w:val="28"/>
              </w:rPr>
              <w:t>(</w:t>
            </w: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r w:rsidRPr="0049391B">
              <w:rPr>
                <w:rFonts w:ascii="Browallia New" w:hAnsi="Browallia New" w:cs="Browallia New"/>
                <w:sz w:val="28"/>
                <w:szCs w:val="28"/>
              </w:rPr>
              <w:t>)</w:t>
            </w:r>
          </w:p>
        </w:tc>
        <w:tc>
          <w:tcPr>
            <w:tcW w:w="164" w:type="dxa"/>
          </w:tcPr>
          <w:p w14:paraId="6073FFB6" w14:textId="77777777" w:rsidR="00C20899" w:rsidRPr="00250546" w:rsidRDefault="00C20899" w:rsidP="00D2598F">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5D25D2EA" w14:textId="76294F95" w:rsidR="00C20899" w:rsidRDefault="00C20899" w:rsidP="00D2598F">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r w:rsidR="00C20899" w:rsidRPr="00E35ABF" w14:paraId="30609609" w14:textId="77777777" w:rsidTr="0023735D">
        <w:trPr>
          <w:cantSplit/>
          <w:trHeight w:val="80"/>
        </w:trPr>
        <w:tc>
          <w:tcPr>
            <w:tcW w:w="4789" w:type="dxa"/>
          </w:tcPr>
          <w:p w14:paraId="255F60DC" w14:textId="6C9C1473" w:rsidR="00C20899" w:rsidRPr="00724E9C" w:rsidRDefault="00C20899" w:rsidP="00D2598F">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5713A253" w14:textId="77777777" w:rsidR="00C20899" w:rsidRPr="009267B1" w:rsidRDefault="00C20899" w:rsidP="00D2598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27473228" w14:textId="5E84BA69" w:rsidR="00C20899" w:rsidRPr="009267B1" w:rsidRDefault="00C20899" w:rsidP="00D2598F">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(2,292)</w:t>
            </w:r>
          </w:p>
        </w:tc>
        <w:tc>
          <w:tcPr>
            <w:tcW w:w="164" w:type="dxa"/>
          </w:tcPr>
          <w:p w14:paraId="715BE080" w14:textId="77777777" w:rsidR="00C20899" w:rsidRPr="00250546" w:rsidRDefault="00C20899" w:rsidP="00D2598F">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6CC082A3" w14:textId="2E264A1B" w:rsidR="00C20899" w:rsidRDefault="00C20899" w:rsidP="00D2598F">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(6,99</w:t>
            </w:r>
            <w:r>
              <w:rPr>
                <w:rFonts w:ascii="Browallia New" w:hAnsi="Browallia New" w:cs="Browallia New"/>
                <w:sz w:val="28"/>
                <w:szCs w:val="28"/>
              </w:rPr>
              <w:t>7</w:t>
            </w:r>
            <w:r w:rsidRPr="00D93646">
              <w:rPr>
                <w:rFonts w:ascii="Browallia New" w:hAnsi="Browallia New" w:cs="Browallia New"/>
                <w:sz w:val="28"/>
                <w:szCs w:val="28"/>
              </w:rPr>
              <w:t>)</w:t>
            </w:r>
          </w:p>
        </w:tc>
      </w:tr>
      <w:tr w:rsidR="00C20899" w:rsidRPr="00E35ABF" w14:paraId="01B7E611" w14:textId="77777777" w:rsidTr="0023735D">
        <w:trPr>
          <w:cantSplit/>
          <w:trHeight w:val="80"/>
        </w:trPr>
        <w:tc>
          <w:tcPr>
            <w:tcW w:w="4789" w:type="dxa"/>
          </w:tcPr>
          <w:p w14:paraId="4D63342B" w14:textId="26C87632" w:rsidR="00C20899" w:rsidRPr="009267B1" w:rsidRDefault="00C20899" w:rsidP="004E3F0E">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64</w:t>
            </w:r>
          </w:p>
        </w:tc>
        <w:tc>
          <w:tcPr>
            <w:tcW w:w="168" w:type="dxa"/>
          </w:tcPr>
          <w:p w14:paraId="71D52E42" w14:textId="77777777" w:rsidR="00C20899" w:rsidRPr="009267B1" w:rsidRDefault="00C20899" w:rsidP="004E3F0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1A5C959C" w14:textId="72A4BA4D" w:rsidR="00C20899" w:rsidRPr="009267B1" w:rsidRDefault="00C20899" w:rsidP="004E3F0E">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(4,771)</w:t>
            </w:r>
          </w:p>
        </w:tc>
        <w:tc>
          <w:tcPr>
            <w:tcW w:w="164" w:type="dxa"/>
          </w:tcPr>
          <w:p w14:paraId="6CE4506B" w14:textId="77777777" w:rsidR="00C20899" w:rsidRPr="00D93646" w:rsidRDefault="00C20899" w:rsidP="004E3F0E">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bottom w:val="single" w:sz="4" w:space="0" w:color="auto"/>
            </w:tcBorders>
          </w:tcPr>
          <w:p w14:paraId="0DEE1568" w14:textId="7B759ADF" w:rsidR="00C20899" w:rsidRDefault="00C20899" w:rsidP="004E3F0E">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(12,37</w:t>
            </w:r>
            <w:r>
              <w:rPr>
                <w:rFonts w:ascii="Browallia New" w:hAnsi="Browallia New" w:cs="Browallia New"/>
                <w:sz w:val="28"/>
                <w:szCs w:val="28"/>
              </w:rPr>
              <w:t>6</w:t>
            </w:r>
            <w:r w:rsidRPr="00D93646">
              <w:rPr>
                <w:rFonts w:ascii="Browallia New" w:hAnsi="Browallia New" w:cs="Browallia New"/>
                <w:sz w:val="28"/>
                <w:szCs w:val="28"/>
              </w:rPr>
              <w:t>)</w:t>
            </w:r>
          </w:p>
        </w:tc>
      </w:tr>
      <w:tr w:rsidR="00C20899" w:rsidRPr="00E35ABF" w14:paraId="1F9EC80F" w14:textId="77777777" w:rsidTr="0023735D">
        <w:trPr>
          <w:cantSplit/>
          <w:trHeight w:val="80"/>
        </w:trPr>
        <w:tc>
          <w:tcPr>
            <w:tcW w:w="4789" w:type="dxa"/>
          </w:tcPr>
          <w:p w14:paraId="0701BEE5" w14:textId="69C35319" w:rsidR="00C20899" w:rsidRPr="009267B1" w:rsidRDefault="00C20899" w:rsidP="004E3F0E">
            <w:pPr>
              <w:tabs>
                <w:tab w:val="left" w:pos="3390"/>
              </w:tabs>
              <w:spacing w:line="240" w:lineRule="auto"/>
              <w:jc w:val="thaiDistribute"/>
              <w:rPr>
                <w:rFonts w:ascii="Browallia New" w:hAnsi="Browallia New" w:cs="Browallia New"/>
                <w:sz w:val="28"/>
                <w:szCs w:val="28"/>
                <w:cs/>
              </w:rPr>
            </w:pPr>
          </w:p>
        </w:tc>
        <w:tc>
          <w:tcPr>
            <w:tcW w:w="168" w:type="dxa"/>
          </w:tcPr>
          <w:p w14:paraId="69050AD1" w14:textId="77777777" w:rsidR="00C20899" w:rsidRPr="009267B1" w:rsidRDefault="00C20899" w:rsidP="004E3F0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17CEA88" w14:textId="0557CA1D" w:rsidR="00C20899" w:rsidRPr="009267B1" w:rsidRDefault="00C20899" w:rsidP="004E3F0E">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303E1C34" w14:textId="77777777" w:rsidR="00C20899" w:rsidRPr="00D93646" w:rsidRDefault="00C20899" w:rsidP="004E3F0E">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4" w:space="0" w:color="auto"/>
            </w:tcBorders>
          </w:tcPr>
          <w:p w14:paraId="59CCC497" w14:textId="13F180D2" w:rsidR="00C20899" w:rsidRDefault="00C20899" w:rsidP="004E3F0E">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20899" w:rsidRPr="00E35ABF" w14:paraId="6579AA75" w14:textId="77777777" w:rsidTr="0023735D">
        <w:trPr>
          <w:cantSplit/>
          <w:trHeight w:val="80"/>
        </w:trPr>
        <w:tc>
          <w:tcPr>
            <w:tcW w:w="4789" w:type="dxa"/>
          </w:tcPr>
          <w:p w14:paraId="296DB886" w14:textId="32E7BA4D" w:rsidR="00C20899" w:rsidRPr="009267B1" w:rsidRDefault="00C20899" w:rsidP="00312178">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มูลค่าสุทธิตามบัญชี</w:t>
            </w:r>
          </w:p>
        </w:tc>
        <w:tc>
          <w:tcPr>
            <w:tcW w:w="168" w:type="dxa"/>
          </w:tcPr>
          <w:p w14:paraId="714CB4AF" w14:textId="77777777" w:rsidR="00C20899" w:rsidRPr="009267B1" w:rsidRDefault="00C20899" w:rsidP="00312178">
            <w:pPr>
              <w:tabs>
                <w:tab w:val="left" w:pos="3390"/>
              </w:tabs>
              <w:spacing w:line="240" w:lineRule="auto"/>
              <w:ind w:left="426"/>
              <w:jc w:val="thaiDistribute"/>
              <w:rPr>
                <w:rFonts w:ascii="Browallia New" w:hAnsi="Browallia New" w:cs="Browallia New"/>
                <w:sz w:val="28"/>
                <w:szCs w:val="28"/>
                <w:cs/>
              </w:rPr>
            </w:pPr>
          </w:p>
        </w:tc>
        <w:tc>
          <w:tcPr>
            <w:tcW w:w="1680" w:type="dxa"/>
          </w:tcPr>
          <w:p w14:paraId="26BC8CC5" w14:textId="77777777" w:rsidR="00C20899" w:rsidRPr="009267B1"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A712A53" w14:textId="77777777" w:rsidR="00C20899" w:rsidRPr="00250546" w:rsidRDefault="00C20899" w:rsidP="00312178">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527173F0" w14:textId="77777777" w:rsidR="00C20899"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20899" w:rsidRPr="00E35ABF" w14:paraId="21350DB3" w14:textId="77777777" w:rsidTr="0023735D">
        <w:trPr>
          <w:cantSplit/>
          <w:trHeight w:val="80"/>
        </w:trPr>
        <w:tc>
          <w:tcPr>
            <w:tcW w:w="4789" w:type="dxa"/>
          </w:tcPr>
          <w:p w14:paraId="1FBE93B5" w14:textId="64225C8D" w:rsidR="00C20899" w:rsidRPr="00EB63C9" w:rsidRDefault="00C20899" w:rsidP="00312178">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3</w:t>
            </w:r>
          </w:p>
        </w:tc>
        <w:tc>
          <w:tcPr>
            <w:tcW w:w="168" w:type="dxa"/>
          </w:tcPr>
          <w:p w14:paraId="6D355BB8" w14:textId="77777777" w:rsidR="00C20899" w:rsidRPr="009267B1" w:rsidRDefault="00C20899" w:rsidP="00312178">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330CA14C" w14:textId="15457DD8" w:rsidR="00C20899" w:rsidRPr="009267B1"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t>13,547</w:t>
            </w:r>
          </w:p>
        </w:tc>
        <w:tc>
          <w:tcPr>
            <w:tcW w:w="164" w:type="dxa"/>
          </w:tcPr>
          <w:p w14:paraId="0694B967" w14:textId="77777777" w:rsidR="00C20899" w:rsidRPr="00250546" w:rsidRDefault="00C20899" w:rsidP="00312178">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12" w:space="0" w:color="auto"/>
            </w:tcBorders>
          </w:tcPr>
          <w:p w14:paraId="12996143" w14:textId="25F97B2C" w:rsidR="00C20899"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87,270</w:t>
            </w:r>
          </w:p>
        </w:tc>
      </w:tr>
      <w:tr w:rsidR="00C20899" w:rsidRPr="00E35ABF" w14:paraId="0DC70D36" w14:textId="77777777" w:rsidTr="0023735D">
        <w:trPr>
          <w:cantSplit/>
          <w:trHeight w:val="80"/>
        </w:trPr>
        <w:tc>
          <w:tcPr>
            <w:tcW w:w="4789" w:type="dxa"/>
          </w:tcPr>
          <w:p w14:paraId="76371E5F" w14:textId="15DBFC8E" w:rsidR="00C20899" w:rsidRPr="00EB63C9" w:rsidRDefault="00C20899" w:rsidP="00B529E5">
            <w:pPr>
              <w:tabs>
                <w:tab w:val="left" w:pos="3390"/>
              </w:tabs>
              <w:spacing w:line="240" w:lineRule="auto"/>
              <w:jc w:val="thaiDistribute"/>
              <w:rPr>
                <w:rFonts w:ascii="Browallia New" w:hAnsi="Browallia New" w:cs="Browallia New"/>
                <w:b/>
                <w:bCs/>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4</w:t>
            </w:r>
          </w:p>
        </w:tc>
        <w:tc>
          <w:tcPr>
            <w:tcW w:w="168" w:type="dxa"/>
          </w:tcPr>
          <w:p w14:paraId="3B9523EA" w14:textId="77777777" w:rsidR="00C20899" w:rsidRPr="009267B1" w:rsidRDefault="00C20899" w:rsidP="00B529E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bottom w:val="single" w:sz="12" w:space="0" w:color="auto"/>
            </w:tcBorders>
          </w:tcPr>
          <w:p w14:paraId="638F9628" w14:textId="1C9B9261" w:rsidR="00C20899" w:rsidRPr="009267B1" w:rsidRDefault="00C20899" w:rsidP="00B529E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11,255</w:t>
            </w:r>
          </w:p>
        </w:tc>
        <w:tc>
          <w:tcPr>
            <w:tcW w:w="164" w:type="dxa"/>
          </w:tcPr>
          <w:p w14:paraId="168067AE" w14:textId="77777777" w:rsidR="00C20899" w:rsidRPr="00250546" w:rsidRDefault="00C20899" w:rsidP="00B529E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12" w:space="0" w:color="auto"/>
              <w:bottom w:val="single" w:sz="12" w:space="0" w:color="auto"/>
            </w:tcBorders>
          </w:tcPr>
          <w:p w14:paraId="57164E4F" w14:textId="3E0CEA58" w:rsidR="00C20899" w:rsidRDefault="00C20899" w:rsidP="00B529E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80,27</w:t>
            </w:r>
            <w:r>
              <w:rPr>
                <w:rFonts w:ascii="Browallia New" w:hAnsi="Browallia New" w:cs="Browallia New"/>
                <w:sz w:val="28"/>
                <w:szCs w:val="28"/>
              </w:rPr>
              <w:t>3</w:t>
            </w:r>
          </w:p>
        </w:tc>
      </w:tr>
      <w:tr w:rsidR="00C20899" w:rsidRPr="00E35ABF" w14:paraId="78CB7DBA" w14:textId="77777777" w:rsidTr="0023735D">
        <w:trPr>
          <w:cantSplit/>
          <w:trHeight w:val="80"/>
        </w:trPr>
        <w:tc>
          <w:tcPr>
            <w:tcW w:w="4789" w:type="dxa"/>
          </w:tcPr>
          <w:p w14:paraId="0B5B5503" w14:textId="1086F808" w:rsidR="00C20899" w:rsidRPr="00EB63C9" w:rsidRDefault="00C20899" w:rsidP="002A3B27">
            <w:pPr>
              <w:tabs>
                <w:tab w:val="left" w:pos="3390"/>
              </w:tabs>
              <w:spacing w:line="240" w:lineRule="auto"/>
              <w:jc w:val="thaiDistribute"/>
              <w:rPr>
                <w:rFonts w:ascii="Browallia New" w:hAnsi="Browallia New" w:cs="Browallia New"/>
                <w:sz w:val="28"/>
                <w:szCs w:val="28"/>
                <w:cs/>
              </w:rPr>
            </w:pPr>
          </w:p>
        </w:tc>
        <w:tc>
          <w:tcPr>
            <w:tcW w:w="168" w:type="dxa"/>
          </w:tcPr>
          <w:p w14:paraId="49D9046B" w14:textId="77777777" w:rsidR="00C20899" w:rsidRPr="009267B1" w:rsidRDefault="00C20899" w:rsidP="002A3B27">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258B5CC8" w14:textId="24E5F804" w:rsidR="00C20899" w:rsidRPr="009267B1" w:rsidRDefault="00C20899" w:rsidP="002A3B27">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6E732B50" w14:textId="77777777" w:rsidR="00C20899" w:rsidRPr="00D93646" w:rsidRDefault="00C20899" w:rsidP="002A3B27">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535180EA" w14:textId="25687245" w:rsidR="00C20899" w:rsidRDefault="00C20899" w:rsidP="002A3B27">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20899" w:rsidRPr="00E35ABF" w14:paraId="62EC9D19" w14:textId="77777777" w:rsidTr="0023735D">
        <w:trPr>
          <w:cantSplit/>
          <w:trHeight w:val="80"/>
        </w:trPr>
        <w:tc>
          <w:tcPr>
            <w:tcW w:w="4789" w:type="dxa"/>
          </w:tcPr>
          <w:p w14:paraId="31A337EA" w14:textId="32F4791D" w:rsidR="00C20899" w:rsidRPr="009267B1" w:rsidRDefault="00C20899" w:rsidP="00312178">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ค่าเสื่อมราคา</w:t>
            </w:r>
          </w:p>
        </w:tc>
        <w:tc>
          <w:tcPr>
            <w:tcW w:w="168" w:type="dxa"/>
          </w:tcPr>
          <w:p w14:paraId="5DA4E2D9" w14:textId="77777777" w:rsidR="00C20899" w:rsidRPr="009267B1" w:rsidRDefault="00C20899" w:rsidP="00312178">
            <w:pPr>
              <w:tabs>
                <w:tab w:val="left" w:pos="3390"/>
              </w:tabs>
              <w:spacing w:line="240" w:lineRule="auto"/>
              <w:ind w:left="426"/>
              <w:jc w:val="thaiDistribute"/>
              <w:rPr>
                <w:rFonts w:ascii="Browallia New" w:hAnsi="Browallia New" w:cs="Browallia New"/>
                <w:sz w:val="28"/>
                <w:szCs w:val="28"/>
                <w:cs/>
              </w:rPr>
            </w:pPr>
          </w:p>
        </w:tc>
        <w:tc>
          <w:tcPr>
            <w:tcW w:w="1680" w:type="dxa"/>
          </w:tcPr>
          <w:p w14:paraId="199F8CAE" w14:textId="77777777" w:rsidR="00C20899" w:rsidRPr="009267B1"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18E4ADA1" w14:textId="77777777" w:rsidR="00C20899" w:rsidRPr="00D93646" w:rsidRDefault="00C20899" w:rsidP="00312178">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Pr>
          <w:p w14:paraId="17E5B8BB" w14:textId="77777777" w:rsidR="00C20899"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C20899" w:rsidRPr="00E35ABF" w14:paraId="2DE66E83" w14:textId="77777777" w:rsidTr="0023735D">
        <w:trPr>
          <w:cantSplit/>
          <w:trHeight w:val="80"/>
        </w:trPr>
        <w:tc>
          <w:tcPr>
            <w:tcW w:w="4789" w:type="dxa"/>
          </w:tcPr>
          <w:p w14:paraId="4062A827" w14:textId="434AE857" w:rsidR="00C20899" w:rsidRPr="00EB63C9" w:rsidRDefault="00C20899" w:rsidP="00312178">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2563</w:t>
            </w:r>
          </w:p>
        </w:tc>
        <w:tc>
          <w:tcPr>
            <w:tcW w:w="168" w:type="dxa"/>
          </w:tcPr>
          <w:p w14:paraId="23D9B942" w14:textId="77777777" w:rsidR="00C20899" w:rsidRPr="009267B1" w:rsidRDefault="00C20899" w:rsidP="00312178">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72A4F1B0" w14:textId="2BC036AF" w:rsidR="00C20899" w:rsidRPr="009267B1"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w:t>
            </w:r>
            <w:r>
              <w:rPr>
                <w:rFonts w:ascii="Browallia New" w:hAnsi="Browallia New" w:cs="Browallia New"/>
                <w:sz w:val="28"/>
                <w:szCs w:val="28"/>
              </w:rPr>
              <w:t>479</w:t>
            </w:r>
            <w:r w:rsidRPr="00D93646">
              <w:rPr>
                <w:rFonts w:ascii="Browallia New" w:hAnsi="Browallia New" w:cs="Browallia New"/>
                <w:sz w:val="28"/>
                <w:szCs w:val="28"/>
              </w:rPr>
              <w:t>)</w:t>
            </w:r>
          </w:p>
        </w:tc>
        <w:tc>
          <w:tcPr>
            <w:tcW w:w="164" w:type="dxa"/>
          </w:tcPr>
          <w:p w14:paraId="3CD8EF8A" w14:textId="77777777" w:rsidR="00C20899" w:rsidRPr="00D93646" w:rsidRDefault="00C20899" w:rsidP="00312178">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bottom w:val="single" w:sz="12" w:space="0" w:color="auto"/>
            </w:tcBorders>
          </w:tcPr>
          <w:p w14:paraId="696A4BAF" w14:textId="07FEB2B1" w:rsidR="00C20899" w:rsidRDefault="00C20899" w:rsidP="00312178">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w:t>
            </w:r>
            <w:r>
              <w:rPr>
                <w:rFonts w:ascii="Browallia New" w:hAnsi="Browallia New" w:cs="Browallia New"/>
                <w:sz w:val="28"/>
                <w:szCs w:val="28"/>
              </w:rPr>
              <w:t>5,379</w:t>
            </w:r>
            <w:r w:rsidRPr="00D93646">
              <w:rPr>
                <w:rFonts w:ascii="Browallia New" w:hAnsi="Browallia New" w:cs="Browallia New"/>
                <w:sz w:val="28"/>
                <w:szCs w:val="28"/>
              </w:rPr>
              <w:t>)</w:t>
            </w:r>
          </w:p>
        </w:tc>
      </w:tr>
      <w:tr w:rsidR="00C20899" w:rsidRPr="00E35ABF" w14:paraId="4C59C2AF" w14:textId="77777777" w:rsidTr="00630FA9">
        <w:trPr>
          <w:cantSplit/>
          <w:trHeight w:val="80"/>
        </w:trPr>
        <w:tc>
          <w:tcPr>
            <w:tcW w:w="4789" w:type="dxa"/>
          </w:tcPr>
          <w:p w14:paraId="12AAF0C7" w14:textId="688C233D" w:rsidR="00C20899" w:rsidRPr="00EB63C9" w:rsidRDefault="00C20899" w:rsidP="00D93646">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2564</w:t>
            </w:r>
          </w:p>
        </w:tc>
        <w:tc>
          <w:tcPr>
            <w:tcW w:w="168" w:type="dxa"/>
          </w:tcPr>
          <w:p w14:paraId="42E3B565" w14:textId="77777777" w:rsidR="00C20899" w:rsidRPr="009267B1" w:rsidRDefault="00C20899" w:rsidP="00D93646">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34B2B8E3" w14:textId="63931982" w:rsidR="00C20899" w:rsidRPr="009267B1" w:rsidRDefault="00C20899" w:rsidP="00630FA9">
            <w:pPr>
              <w:pBdr>
                <w:bottom w:val="single" w:sz="12" w:space="1" w:color="auto"/>
              </w:pBd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(2,292)</w:t>
            </w:r>
          </w:p>
        </w:tc>
        <w:tc>
          <w:tcPr>
            <w:tcW w:w="164" w:type="dxa"/>
          </w:tcPr>
          <w:p w14:paraId="476BA419" w14:textId="77777777" w:rsidR="00C20899" w:rsidRPr="00D93646" w:rsidRDefault="00C20899" w:rsidP="00630FA9">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07831F70" w14:textId="344B3E39" w:rsidR="00C20899" w:rsidRDefault="00C20899" w:rsidP="00630FA9">
            <w:pPr>
              <w:pBdr>
                <w:bottom w:val="single" w:sz="12" w:space="1" w:color="auto"/>
              </w:pBd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(6,997)</w:t>
            </w:r>
          </w:p>
        </w:tc>
      </w:tr>
      <w:tr w:rsidR="00C20899" w:rsidRPr="00E35ABF" w14:paraId="7BAF22B8" w14:textId="77777777" w:rsidTr="00630FA9">
        <w:trPr>
          <w:cantSplit/>
          <w:trHeight w:val="80"/>
        </w:trPr>
        <w:tc>
          <w:tcPr>
            <w:tcW w:w="4789" w:type="dxa"/>
          </w:tcPr>
          <w:p w14:paraId="0ECB10CF" w14:textId="5379C55D" w:rsidR="00C20899" w:rsidRPr="00EB63C9" w:rsidRDefault="00C20899" w:rsidP="008232E0">
            <w:pPr>
              <w:tabs>
                <w:tab w:val="left" w:pos="3390"/>
              </w:tabs>
              <w:spacing w:line="240" w:lineRule="auto"/>
              <w:jc w:val="thaiDistribute"/>
              <w:rPr>
                <w:rFonts w:ascii="Browallia New" w:hAnsi="Browallia New" w:cs="Browallia New"/>
                <w:sz w:val="28"/>
                <w:szCs w:val="28"/>
                <w:cs/>
              </w:rPr>
            </w:pPr>
          </w:p>
        </w:tc>
        <w:tc>
          <w:tcPr>
            <w:tcW w:w="168" w:type="dxa"/>
          </w:tcPr>
          <w:p w14:paraId="1F509950" w14:textId="77777777" w:rsidR="00C20899" w:rsidRPr="009267B1" w:rsidRDefault="00C20899" w:rsidP="008232E0">
            <w:pPr>
              <w:tabs>
                <w:tab w:val="left" w:pos="3390"/>
              </w:tabs>
              <w:spacing w:line="240" w:lineRule="auto"/>
              <w:ind w:left="426"/>
              <w:jc w:val="thaiDistribute"/>
              <w:rPr>
                <w:rFonts w:ascii="Browallia New" w:hAnsi="Browallia New" w:cs="Browallia New"/>
                <w:sz w:val="28"/>
                <w:szCs w:val="28"/>
                <w:cs/>
              </w:rPr>
            </w:pPr>
          </w:p>
        </w:tc>
        <w:tc>
          <w:tcPr>
            <w:tcW w:w="1680" w:type="dxa"/>
          </w:tcPr>
          <w:p w14:paraId="721649CE" w14:textId="4B994F08" w:rsidR="00C20899" w:rsidRPr="00D93646" w:rsidRDefault="00C20899" w:rsidP="008232E0">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C1A696F" w14:textId="77777777" w:rsidR="00C20899" w:rsidRPr="00D93646" w:rsidRDefault="00C20899" w:rsidP="00630FA9">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Pr>
          <w:p w14:paraId="7C4B9C11" w14:textId="60CDA0A9" w:rsidR="00C20899" w:rsidRPr="00D93646" w:rsidRDefault="00C20899" w:rsidP="008232E0">
            <w:pPr>
              <w:tabs>
                <w:tab w:val="clear" w:pos="454"/>
                <w:tab w:val="left" w:pos="960"/>
                <w:tab w:val="left" w:pos="3390"/>
              </w:tabs>
              <w:spacing w:line="240" w:lineRule="auto"/>
              <w:ind w:left="-12" w:right="9"/>
              <w:jc w:val="right"/>
              <w:rPr>
                <w:rFonts w:ascii="Browallia New" w:hAnsi="Browallia New" w:cs="Browallia New"/>
                <w:sz w:val="28"/>
                <w:szCs w:val="28"/>
              </w:rPr>
            </w:pPr>
          </w:p>
        </w:tc>
      </w:tr>
    </w:tbl>
    <w:p w14:paraId="56610B36" w14:textId="77777777" w:rsidR="0043179E" w:rsidRPr="00E36BF0" w:rsidRDefault="0043179E" w:rsidP="0043179E">
      <w:pPr>
        <w:tabs>
          <w:tab w:val="clear" w:pos="227"/>
          <w:tab w:val="clear" w:pos="454"/>
        </w:tabs>
        <w:spacing w:line="240" w:lineRule="auto"/>
        <w:ind w:left="907"/>
        <w:jc w:val="thaiDistribute"/>
        <w:rPr>
          <w:rFonts w:ascii="Browallia New" w:hAnsi="Browallia New" w:cs="Browallia New"/>
          <w:sz w:val="28"/>
          <w:szCs w:val="28"/>
        </w:rPr>
      </w:pPr>
      <w:r w:rsidRPr="00AE3F7A">
        <w:rPr>
          <w:rFonts w:ascii="Browallia New" w:hAnsi="Browallia New" w:cs="Browallia New"/>
          <w:sz w:val="28"/>
          <w:szCs w:val="28"/>
          <w:cs/>
        </w:rPr>
        <w:t xml:space="preserve">ณ วันที่ </w:t>
      </w:r>
      <w:r w:rsidRPr="00AE3F7A">
        <w:rPr>
          <w:rFonts w:ascii="Browallia New" w:hAnsi="Browallia New" w:cs="Browallia New"/>
          <w:sz w:val="28"/>
          <w:szCs w:val="28"/>
          <w:lang w:val="en-GB"/>
        </w:rPr>
        <w:t xml:space="preserve">31 </w:t>
      </w:r>
      <w:r w:rsidRPr="00AE3F7A">
        <w:rPr>
          <w:rFonts w:ascii="Browallia New" w:hAnsi="Browallia New" w:cs="Browallia New"/>
          <w:sz w:val="28"/>
          <w:szCs w:val="28"/>
          <w:cs/>
          <w:lang w:val="en-GB"/>
        </w:rPr>
        <w:t xml:space="preserve">ธันวาคม </w:t>
      </w:r>
      <w:r w:rsidRPr="00AE3F7A">
        <w:rPr>
          <w:rFonts w:ascii="Browallia New" w:hAnsi="Browallia New" w:cs="Browallia New"/>
          <w:sz w:val="28"/>
          <w:szCs w:val="28"/>
        </w:rPr>
        <w:t>256</w:t>
      </w:r>
      <w:r>
        <w:rPr>
          <w:rFonts w:ascii="Browallia New" w:hAnsi="Browallia New" w:cs="Browallia New"/>
          <w:sz w:val="28"/>
          <w:szCs w:val="28"/>
        </w:rPr>
        <w:t>3</w:t>
      </w:r>
      <w:r w:rsidRPr="00AE3F7A">
        <w:rPr>
          <w:rFonts w:ascii="Browallia New" w:hAnsi="Browallia New" w:cs="Browallia New"/>
          <w:sz w:val="28"/>
          <w:szCs w:val="28"/>
        </w:rPr>
        <w:t xml:space="preserve"> </w:t>
      </w:r>
      <w:r w:rsidRPr="00AE3F7A">
        <w:rPr>
          <w:rFonts w:ascii="Browallia New" w:hAnsi="Browallia New" w:cs="Browallia New"/>
          <w:spacing w:val="-2"/>
          <w:sz w:val="28"/>
          <w:szCs w:val="28"/>
          <w:cs/>
        </w:rPr>
        <w:t>ค่าเช่า</w:t>
      </w:r>
      <w:r w:rsidRPr="00AE3F7A">
        <w:rPr>
          <w:rFonts w:ascii="Browallia New" w:hAnsi="Browallia New" w:cs="Browallia New"/>
          <w:spacing w:val="-2"/>
          <w:sz w:val="28"/>
          <w:szCs w:val="28"/>
          <w:cs/>
          <w:lang w:val="en-GB"/>
        </w:rPr>
        <w:t>จ่</w:t>
      </w:r>
      <w:r w:rsidRPr="00AE3F7A">
        <w:rPr>
          <w:rFonts w:ascii="Browallia New" w:hAnsi="Browallia New" w:cs="Browallia New"/>
          <w:spacing w:val="-2"/>
          <w:sz w:val="28"/>
          <w:szCs w:val="28"/>
          <w:cs/>
        </w:rPr>
        <w:t>าย</w:t>
      </w:r>
      <w:r w:rsidRPr="00E36BF0">
        <w:rPr>
          <w:rFonts w:ascii="Browallia New" w:hAnsi="Browallia New" w:cs="Browallia New"/>
          <w:spacing w:val="-2"/>
          <w:sz w:val="28"/>
          <w:szCs w:val="28"/>
          <w:cs/>
        </w:rPr>
        <w:t>ล่วงหน้า</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 xml:space="preserve">จำนวน </w:t>
      </w:r>
      <w:r w:rsidRPr="00E36BF0">
        <w:rPr>
          <w:rFonts w:ascii="Browallia New" w:hAnsi="Browallia New" w:cs="Browallia New"/>
          <w:spacing w:val="-2"/>
          <w:sz w:val="28"/>
          <w:szCs w:val="28"/>
        </w:rPr>
        <w:t>0.82</w:t>
      </w:r>
      <w:r w:rsidRPr="00E36BF0">
        <w:rPr>
          <w:rFonts w:ascii="Browallia New" w:hAnsi="Browallia New" w:cs="Browallia New"/>
          <w:spacing w:val="-2"/>
          <w:sz w:val="28"/>
          <w:szCs w:val="28"/>
          <w:cs/>
        </w:rPr>
        <w:t xml:space="preserve"> ล้านบาท</w:t>
      </w:r>
      <w:r w:rsidRPr="00E36BF0">
        <w:rPr>
          <w:rFonts w:ascii="Browallia New" w:hAnsi="Browallia New" w:cs="Browallia New" w:hint="cs"/>
          <w:spacing w:val="-2"/>
          <w:sz w:val="28"/>
          <w:szCs w:val="28"/>
          <w:cs/>
        </w:rPr>
        <w:t xml:space="preserve"> </w:t>
      </w:r>
      <w:r w:rsidRPr="00E36BF0">
        <w:rPr>
          <w:rFonts w:ascii="Browallia New" w:hAnsi="Browallia New" w:cs="Browallia New"/>
          <w:spacing w:val="-2"/>
          <w:sz w:val="28"/>
          <w:szCs w:val="28"/>
          <w:cs/>
        </w:rPr>
        <w:t xml:space="preserve">เป็นค่าก่อสร้างอาคารคลังสินค้า </w:t>
      </w:r>
      <w:r w:rsidRPr="00E36BF0">
        <w:rPr>
          <w:rFonts w:ascii="Browallia New" w:hAnsi="Browallia New" w:cs="Browallia New"/>
          <w:spacing w:val="-2"/>
          <w:sz w:val="28"/>
          <w:szCs w:val="28"/>
          <w:lang w:val="en-GB"/>
        </w:rPr>
        <w:t>2</w:t>
      </w:r>
      <w:r w:rsidRPr="00E36BF0">
        <w:rPr>
          <w:rFonts w:ascii="Browallia New" w:hAnsi="Browallia New" w:cs="Browallia New"/>
          <w:spacing w:val="-2"/>
          <w:sz w:val="28"/>
          <w:szCs w:val="28"/>
          <w:cs/>
        </w:rPr>
        <w:t xml:space="preserve"> แห่ง</w:t>
      </w:r>
      <w:r w:rsidRPr="00E36BF0">
        <w:rPr>
          <w:rFonts w:ascii="Browallia New" w:hAnsi="Browallia New" w:cs="Browallia New" w:hint="cs"/>
          <w:spacing w:val="-2"/>
          <w:sz w:val="28"/>
          <w:szCs w:val="28"/>
          <w:cs/>
        </w:rPr>
        <w:t xml:space="preserve">ของบริษัท </w:t>
      </w:r>
      <w:r w:rsidRPr="00E36BF0">
        <w:rPr>
          <w:rFonts w:ascii="Browallia New" w:hAnsi="Browallia New" w:cs="Browallia New"/>
          <w:spacing w:val="-2"/>
          <w:sz w:val="28"/>
          <w:szCs w:val="28"/>
          <w:cs/>
        </w:rPr>
        <w:t>บนที่ดินซึ่งทำสัญญาเช่าจาก</w:t>
      </w:r>
      <w:r w:rsidRPr="00E36BF0">
        <w:rPr>
          <w:rFonts w:ascii="Browallia New" w:hAnsi="Browallia New" w:cs="Browallia New"/>
          <w:spacing w:val="2"/>
          <w:sz w:val="28"/>
          <w:szCs w:val="28"/>
          <w:cs/>
        </w:rPr>
        <w:t>บุคคลภายนอก</w:t>
      </w:r>
      <w:r w:rsidRPr="00E36BF0">
        <w:rPr>
          <w:rFonts w:ascii="Browallia New" w:hAnsi="Browallia New" w:cs="Browallia New"/>
          <w:spacing w:val="-2"/>
          <w:sz w:val="28"/>
          <w:szCs w:val="28"/>
          <w:cs/>
        </w:rPr>
        <w:t xml:space="preserve"> </w:t>
      </w:r>
      <w:r w:rsidRPr="00E36BF0">
        <w:rPr>
          <w:rFonts w:ascii="Browallia New" w:hAnsi="Browallia New" w:cs="Browallia New"/>
          <w:spacing w:val="-2"/>
          <w:sz w:val="28"/>
          <w:szCs w:val="28"/>
          <w:lang w:val="en-GB"/>
        </w:rPr>
        <w:t>2</w:t>
      </w:r>
      <w:r w:rsidRPr="00E36BF0">
        <w:rPr>
          <w:rFonts w:ascii="Browallia New" w:hAnsi="Browallia New" w:cs="Browallia New"/>
          <w:spacing w:val="-2"/>
          <w:sz w:val="28"/>
          <w:szCs w:val="28"/>
          <w:cs/>
        </w:rPr>
        <w:t xml:space="preserve"> ฉบับ โดยมีอายุการเช่าฉบับละ </w:t>
      </w:r>
      <w:r w:rsidRPr="00E36BF0">
        <w:rPr>
          <w:rFonts w:ascii="Browallia New" w:hAnsi="Browallia New" w:cs="Browallia New"/>
          <w:spacing w:val="-2"/>
          <w:sz w:val="28"/>
          <w:szCs w:val="28"/>
          <w:lang w:val="en-GB"/>
        </w:rPr>
        <w:t>15</w:t>
      </w:r>
      <w:r w:rsidRPr="00E36BF0">
        <w:rPr>
          <w:rFonts w:ascii="Browallia New" w:hAnsi="Browallia New" w:cs="Browallia New"/>
          <w:spacing w:val="-2"/>
          <w:sz w:val="28"/>
          <w:szCs w:val="28"/>
          <w:cs/>
        </w:rPr>
        <w:t xml:space="preserve"> ปี อาคารคลังสินค้าดังกล่าวจะตก</w:t>
      </w:r>
      <w:r w:rsidRPr="00E36BF0">
        <w:rPr>
          <w:rFonts w:ascii="Browallia New" w:hAnsi="Browallia New" w:cs="Browallia New"/>
          <w:sz w:val="28"/>
          <w:szCs w:val="28"/>
          <w:cs/>
        </w:rPr>
        <w:t>เป็น</w:t>
      </w:r>
      <w:r w:rsidRPr="00E36BF0">
        <w:rPr>
          <w:rFonts w:ascii="Browallia New" w:hAnsi="Browallia New" w:cs="Browallia New"/>
          <w:spacing w:val="2"/>
          <w:sz w:val="28"/>
          <w:szCs w:val="28"/>
          <w:cs/>
        </w:rPr>
        <w:t>กรรมสิทธิ์ของผู้ให้เช่า</w:t>
      </w:r>
      <w:r w:rsidRPr="00E36BF0">
        <w:rPr>
          <w:rFonts w:ascii="Browallia New" w:hAnsi="Browallia New" w:cs="Browallia New" w:hint="cs"/>
          <w:spacing w:val="2"/>
          <w:sz w:val="28"/>
          <w:szCs w:val="28"/>
          <w:cs/>
        </w:rPr>
        <w:t xml:space="preserve">เมื่อสิ้นสุดสัญญา </w:t>
      </w:r>
      <w:r w:rsidRPr="00E36BF0">
        <w:rPr>
          <w:rFonts w:ascii="Browallia New" w:hAnsi="Browallia New" w:cs="Browallia New"/>
          <w:spacing w:val="2"/>
          <w:sz w:val="28"/>
          <w:szCs w:val="28"/>
          <w:cs/>
        </w:rPr>
        <w:t>โดยบริษัทได้บันทึกตัดจ่ายค่า</w:t>
      </w:r>
      <w:r w:rsidRPr="00E36BF0">
        <w:rPr>
          <w:rFonts w:ascii="Browallia New" w:hAnsi="Browallia New" w:cs="Browallia New"/>
          <w:sz w:val="28"/>
          <w:szCs w:val="28"/>
          <w:cs/>
        </w:rPr>
        <w:t>เช่าที่ดินจ่ายล่วงหน้าดังกล่าวโดยวิธีเส้นตรงตามอายุสัญญาเช่า</w:t>
      </w:r>
    </w:p>
    <w:p w14:paraId="6747A983" w14:textId="77777777" w:rsidR="0043179E" w:rsidRPr="00AB08B3" w:rsidRDefault="0043179E" w:rsidP="0043179E">
      <w:pPr>
        <w:tabs>
          <w:tab w:val="clear" w:pos="227"/>
          <w:tab w:val="clear" w:pos="454"/>
        </w:tabs>
        <w:spacing w:line="240" w:lineRule="auto"/>
        <w:ind w:left="907"/>
        <w:jc w:val="thaiDistribute"/>
        <w:rPr>
          <w:rFonts w:ascii="Browallia New" w:hAnsi="Browallia New" w:cs="Browallia New"/>
          <w:sz w:val="20"/>
          <w:szCs w:val="20"/>
        </w:rPr>
      </w:pPr>
    </w:p>
    <w:p w14:paraId="26809FDE" w14:textId="0291F7F8" w:rsidR="00140E33" w:rsidRDefault="0043179E" w:rsidP="003E265A">
      <w:pPr>
        <w:tabs>
          <w:tab w:val="clear" w:pos="227"/>
          <w:tab w:val="clear" w:pos="454"/>
        </w:tabs>
        <w:spacing w:line="240" w:lineRule="auto"/>
        <w:ind w:left="907"/>
        <w:jc w:val="thaiDistribute"/>
        <w:rPr>
          <w:rFonts w:ascii="Browallia New" w:hAnsi="Browallia New" w:cs="Browallia New"/>
          <w:sz w:val="28"/>
          <w:szCs w:val="28"/>
        </w:rPr>
      </w:pPr>
      <w:r w:rsidRPr="00E36BF0">
        <w:rPr>
          <w:rFonts w:ascii="Browallia New" w:hAnsi="Browallia New" w:cs="Browallia New"/>
          <w:sz w:val="28"/>
          <w:szCs w:val="28"/>
          <w:cs/>
        </w:rPr>
        <w:t xml:space="preserve">ณ วันที่ </w:t>
      </w:r>
      <w:r w:rsidRPr="00E36BF0">
        <w:rPr>
          <w:rFonts w:ascii="Browallia New" w:hAnsi="Browallia New" w:cs="Browallia New"/>
          <w:sz w:val="28"/>
          <w:szCs w:val="28"/>
          <w:lang w:val="en-GB"/>
        </w:rPr>
        <w:t xml:space="preserve">31 </w:t>
      </w:r>
      <w:r w:rsidRPr="00E36BF0">
        <w:rPr>
          <w:rFonts w:ascii="Browallia New" w:hAnsi="Browallia New" w:cs="Browallia New"/>
          <w:sz w:val="28"/>
          <w:szCs w:val="28"/>
          <w:cs/>
          <w:lang w:val="en-GB"/>
        </w:rPr>
        <w:t xml:space="preserve">ธันวาคม </w:t>
      </w:r>
      <w:r w:rsidRPr="00E36BF0">
        <w:rPr>
          <w:rFonts w:ascii="Browallia New" w:hAnsi="Browallia New" w:cs="Browallia New"/>
          <w:sz w:val="28"/>
          <w:szCs w:val="28"/>
        </w:rPr>
        <w:t xml:space="preserve">2563 </w:t>
      </w:r>
      <w:r w:rsidRPr="00E36BF0">
        <w:rPr>
          <w:rFonts w:ascii="Browallia New" w:hAnsi="Browallia New" w:cs="Browallia New"/>
          <w:spacing w:val="-2"/>
          <w:sz w:val="28"/>
          <w:szCs w:val="28"/>
          <w:cs/>
        </w:rPr>
        <w:t>ค่าเช่า</w:t>
      </w:r>
      <w:r w:rsidRPr="00E36BF0">
        <w:rPr>
          <w:rFonts w:ascii="Browallia New" w:hAnsi="Browallia New" w:cs="Browallia New"/>
          <w:spacing w:val="-2"/>
          <w:sz w:val="28"/>
          <w:szCs w:val="28"/>
          <w:cs/>
          <w:lang w:val="en-GB"/>
        </w:rPr>
        <w:t>จ่</w:t>
      </w:r>
      <w:r w:rsidRPr="00E36BF0">
        <w:rPr>
          <w:rFonts w:ascii="Browallia New" w:hAnsi="Browallia New" w:cs="Browallia New"/>
          <w:spacing w:val="-2"/>
          <w:sz w:val="28"/>
          <w:szCs w:val="28"/>
          <w:cs/>
        </w:rPr>
        <w:t>ายล่วงหน้า</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จำนวน</w:t>
      </w:r>
      <w:r w:rsidRPr="00E36BF0">
        <w:rPr>
          <w:rFonts w:ascii="Browallia New" w:hAnsi="Browallia New" w:cs="Browallia New" w:hint="cs"/>
          <w:spacing w:val="-2"/>
          <w:sz w:val="28"/>
          <w:szCs w:val="28"/>
          <w:cs/>
        </w:rPr>
        <w:t xml:space="preserve"> </w:t>
      </w:r>
      <w:r w:rsidRPr="00E36BF0">
        <w:rPr>
          <w:rFonts w:ascii="Browallia New" w:hAnsi="Browallia New" w:cs="Browallia New"/>
          <w:spacing w:val="-2"/>
          <w:sz w:val="28"/>
          <w:szCs w:val="28"/>
        </w:rPr>
        <w:t xml:space="preserve">3.18 </w:t>
      </w:r>
      <w:r w:rsidRPr="00E36BF0">
        <w:rPr>
          <w:rFonts w:ascii="Browallia New" w:hAnsi="Browallia New" w:cs="Browallia New"/>
          <w:spacing w:val="-2"/>
          <w:sz w:val="28"/>
          <w:szCs w:val="28"/>
          <w:cs/>
        </w:rPr>
        <w:t>ล้านบาท</w:t>
      </w:r>
      <w:r w:rsidRPr="00E36BF0">
        <w:rPr>
          <w:rFonts w:ascii="Browallia New" w:hAnsi="Browallia New" w:cs="Browallia New"/>
          <w:spacing w:val="-2"/>
          <w:sz w:val="28"/>
          <w:szCs w:val="28"/>
        </w:rPr>
        <w:t xml:space="preserve"> </w:t>
      </w:r>
      <w:r w:rsidRPr="00E36BF0">
        <w:rPr>
          <w:rFonts w:ascii="Browallia New" w:hAnsi="Browallia New" w:cs="Browallia New"/>
          <w:sz w:val="28"/>
          <w:szCs w:val="28"/>
          <w:cs/>
        </w:rPr>
        <w:t>เป็น</w:t>
      </w:r>
      <w:r w:rsidRPr="00E36BF0">
        <w:rPr>
          <w:rFonts w:ascii="Browallia New" w:hAnsi="Browallia New" w:cs="Browallia New" w:hint="cs"/>
          <w:sz w:val="28"/>
          <w:szCs w:val="28"/>
          <w:cs/>
        </w:rPr>
        <w:t>ค่าเช่าที่ดิน</w:t>
      </w:r>
      <w:r w:rsidRPr="00E36BF0">
        <w:rPr>
          <w:rFonts w:ascii="Browallia New" w:hAnsi="Browallia New" w:cs="Browallia New"/>
          <w:sz w:val="28"/>
          <w:szCs w:val="28"/>
          <w:cs/>
        </w:rPr>
        <w:t>ของบริษัทย่อยในประเทศ</w:t>
      </w:r>
      <w:r w:rsidRPr="00E36BF0">
        <w:rPr>
          <w:rFonts w:ascii="Browallia New" w:hAnsi="Browallia New" w:cs="Browallia New" w:hint="cs"/>
          <w:sz w:val="28"/>
          <w:szCs w:val="28"/>
          <w:cs/>
        </w:rPr>
        <w:t>สาธารณรัฐประชาธิปไตยประชาชน</w:t>
      </w:r>
      <w:r w:rsidRPr="00E36BF0">
        <w:rPr>
          <w:rFonts w:ascii="Browallia New" w:hAnsi="Browallia New" w:cs="Browallia New"/>
          <w:sz w:val="28"/>
          <w:szCs w:val="28"/>
          <w:cs/>
        </w:rPr>
        <w:t>ลาว ซึ่งทำสัญญาเช่ากับบุคคล</w:t>
      </w:r>
      <w:r w:rsidRPr="00E36BF0">
        <w:rPr>
          <w:rFonts w:ascii="Browallia New" w:hAnsi="Browallia New" w:cs="Browallia New" w:hint="cs"/>
          <w:sz w:val="28"/>
          <w:szCs w:val="28"/>
          <w:cs/>
        </w:rPr>
        <w:t>ภายนอก</w:t>
      </w:r>
      <w:r w:rsidRPr="00E36BF0">
        <w:rPr>
          <w:rFonts w:ascii="Browallia New" w:hAnsi="Browallia New" w:cs="Browallia New"/>
          <w:sz w:val="28"/>
          <w:szCs w:val="28"/>
          <w:cs/>
        </w:rPr>
        <w:t xml:space="preserve"> </w:t>
      </w:r>
      <w:r w:rsidRPr="00E36BF0">
        <w:rPr>
          <w:rFonts w:ascii="Browallia New" w:hAnsi="Browallia New" w:cs="Browallia New"/>
          <w:sz w:val="28"/>
          <w:szCs w:val="28"/>
          <w:lang w:val="en-GB"/>
        </w:rPr>
        <w:t>2</w:t>
      </w:r>
      <w:r w:rsidRPr="00882180">
        <w:rPr>
          <w:rFonts w:ascii="Browallia New" w:hAnsi="Browallia New" w:cs="Browallia New"/>
          <w:sz w:val="28"/>
          <w:szCs w:val="28"/>
          <w:lang w:val="en-GB"/>
        </w:rPr>
        <w:t xml:space="preserve"> </w:t>
      </w:r>
      <w:r w:rsidRPr="00882180">
        <w:rPr>
          <w:rFonts w:ascii="Browallia New" w:hAnsi="Browallia New" w:cs="Browallia New"/>
          <w:sz w:val="28"/>
          <w:szCs w:val="28"/>
          <w:cs/>
          <w:lang w:val="en-GB"/>
        </w:rPr>
        <w:t xml:space="preserve">ฉบับ </w:t>
      </w:r>
      <w:r w:rsidRPr="00882180">
        <w:rPr>
          <w:rFonts w:ascii="Browallia New" w:hAnsi="Browallia New" w:cs="Browallia New"/>
          <w:sz w:val="28"/>
          <w:szCs w:val="28"/>
          <w:cs/>
        </w:rPr>
        <w:t xml:space="preserve">โดยมีระยะเวลา </w:t>
      </w:r>
      <w:r w:rsidRPr="00882180">
        <w:rPr>
          <w:rFonts w:ascii="Browallia New" w:hAnsi="Browallia New" w:cs="Browallia New"/>
          <w:sz w:val="28"/>
          <w:szCs w:val="28"/>
        </w:rPr>
        <w:t xml:space="preserve">15 - </w:t>
      </w:r>
      <w:r w:rsidRPr="00882180">
        <w:rPr>
          <w:rFonts w:ascii="Browallia New" w:hAnsi="Browallia New" w:cs="Browallia New"/>
          <w:sz w:val="28"/>
          <w:szCs w:val="28"/>
          <w:lang w:val="en-GB"/>
        </w:rPr>
        <w:t xml:space="preserve">30 </w:t>
      </w:r>
      <w:r w:rsidRPr="00882180">
        <w:rPr>
          <w:rFonts w:ascii="Browallia New" w:hAnsi="Browallia New" w:cs="Browallia New"/>
          <w:sz w:val="28"/>
          <w:szCs w:val="28"/>
          <w:cs/>
          <w:lang w:val="en-GB"/>
        </w:rPr>
        <w:t xml:space="preserve">ปี </w:t>
      </w:r>
      <w:r w:rsidRPr="00882180">
        <w:rPr>
          <w:rFonts w:ascii="Browallia New" w:hAnsi="Browallia New" w:cs="Browallia New"/>
          <w:spacing w:val="2"/>
          <w:sz w:val="28"/>
          <w:szCs w:val="28"/>
          <w:cs/>
        </w:rPr>
        <w:t>โดยบริษัท</w:t>
      </w:r>
      <w:r>
        <w:rPr>
          <w:rFonts w:ascii="Browallia New" w:hAnsi="Browallia New" w:cs="Browallia New" w:hint="cs"/>
          <w:spacing w:val="2"/>
          <w:sz w:val="28"/>
          <w:szCs w:val="28"/>
          <w:cs/>
        </w:rPr>
        <w:t>ย่อย</w:t>
      </w:r>
      <w:r w:rsidRPr="00882180">
        <w:rPr>
          <w:rFonts w:ascii="Browallia New" w:hAnsi="Browallia New" w:cs="Browallia New"/>
          <w:spacing w:val="2"/>
          <w:sz w:val="28"/>
          <w:szCs w:val="28"/>
          <w:cs/>
        </w:rPr>
        <w:t>ได้บันทึกตัดจ่ายค่า</w:t>
      </w:r>
      <w:r w:rsidRPr="00882180">
        <w:rPr>
          <w:rFonts w:ascii="Browallia New" w:hAnsi="Browallia New" w:cs="Browallia New"/>
          <w:sz w:val="28"/>
          <w:szCs w:val="28"/>
          <w:cs/>
        </w:rPr>
        <w:t>เช่าที่ดินจ่ายล่วงหน้าดังกล่าวโดยวิธีเส้นตรงตามอายุสัญญาเช่า</w:t>
      </w:r>
      <w:r w:rsidR="00140E33">
        <w:rPr>
          <w:rFonts w:ascii="Browallia New" w:hAnsi="Browallia New" w:cs="Browallia New"/>
          <w:sz w:val="28"/>
          <w:szCs w:val="28"/>
        </w:rPr>
        <w:br w:type="page"/>
      </w:r>
    </w:p>
    <w:p w14:paraId="6FA694A3" w14:textId="12B531D2" w:rsidR="00667A66" w:rsidRPr="00B91A78" w:rsidRDefault="00B91A78"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t xml:space="preserve"> </w:t>
      </w:r>
      <w:r w:rsidR="00667A66" w:rsidRPr="00B91A78">
        <w:rPr>
          <w:rFonts w:ascii="Browallia New" w:hAnsi="Browallia New" w:cs="Browallia New"/>
          <w:sz w:val="28"/>
          <w:szCs w:val="28"/>
          <w:cs/>
        </w:rPr>
        <w:t>หนี้สิน</w:t>
      </w:r>
      <w:r w:rsidR="00667A66" w:rsidRPr="00B91A78">
        <w:rPr>
          <w:rFonts w:ascii="Browallia New" w:hAnsi="Browallia New" w:cs="Browallia New" w:hint="cs"/>
          <w:sz w:val="28"/>
          <w:szCs w:val="28"/>
          <w:cs/>
        </w:rPr>
        <w:t>ตามสัญญาเช่า</w:t>
      </w:r>
    </w:p>
    <w:p w14:paraId="64A112C5" w14:textId="77777777" w:rsidR="00667A66" w:rsidRDefault="00667A66" w:rsidP="00667A66">
      <w:pPr>
        <w:pStyle w:val="CordiaNew"/>
        <w:tabs>
          <w:tab w:val="clear" w:pos="4153"/>
          <w:tab w:val="left" w:pos="426"/>
        </w:tabs>
        <w:ind w:left="426"/>
        <w:jc w:val="thaiDistribute"/>
        <w:rPr>
          <w:rFonts w:ascii="Browallia New" w:hAnsi="Browallia New" w:cs="Browallia New"/>
          <w:b/>
          <w:bCs/>
          <w:color w:val="auto"/>
          <w:sz w:val="28"/>
          <w:szCs w:val="28"/>
        </w:rPr>
      </w:pPr>
    </w:p>
    <w:tbl>
      <w:tblPr>
        <w:tblW w:w="8559" w:type="dxa"/>
        <w:tblInd w:w="828" w:type="dxa"/>
        <w:tblLayout w:type="fixed"/>
        <w:tblCellMar>
          <w:left w:w="0" w:type="dxa"/>
          <w:right w:w="0" w:type="dxa"/>
        </w:tblCellMar>
        <w:tblLook w:val="0000" w:firstRow="0" w:lastRow="0" w:firstColumn="0" w:lastColumn="0" w:noHBand="0" w:noVBand="0"/>
      </w:tblPr>
      <w:tblGrid>
        <w:gridCol w:w="3708"/>
        <w:gridCol w:w="2300"/>
        <w:gridCol w:w="283"/>
        <w:gridCol w:w="2268"/>
      </w:tblGrid>
      <w:tr w:rsidR="00674C7B" w:rsidRPr="00C96440" w14:paraId="0A7C1312" w14:textId="77777777" w:rsidTr="008031E1">
        <w:trPr>
          <w:cantSplit/>
        </w:trPr>
        <w:tc>
          <w:tcPr>
            <w:tcW w:w="3708" w:type="dxa"/>
          </w:tcPr>
          <w:p w14:paraId="1259FC97"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r w:rsidRPr="00C96440">
              <w:rPr>
                <w:rFonts w:ascii="Browallia New" w:hAnsi="Browallia New" w:cs="Browallia New"/>
                <w:sz w:val="28"/>
                <w:szCs w:val="28"/>
              </w:rPr>
              <w:t xml:space="preserve">        </w:t>
            </w:r>
          </w:p>
        </w:tc>
        <w:tc>
          <w:tcPr>
            <w:tcW w:w="2300" w:type="dxa"/>
          </w:tcPr>
          <w:p w14:paraId="6444CB0D"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12C07B8B"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Pr>
          <w:p w14:paraId="5FF05269" w14:textId="01D16E70" w:rsidR="00674C7B" w:rsidRPr="00C96440" w:rsidRDefault="00674C7B" w:rsidP="00674C7B">
            <w:pPr>
              <w:tabs>
                <w:tab w:val="clear" w:pos="454"/>
                <w:tab w:val="clear" w:pos="2580"/>
                <w:tab w:val="left" w:pos="636"/>
                <w:tab w:val="left" w:pos="2136"/>
                <w:tab w:val="left" w:pos="3390"/>
              </w:tabs>
              <w:spacing w:line="240" w:lineRule="auto"/>
              <w:ind w:left="60" w:right="63"/>
              <w:jc w:val="right"/>
              <w:rPr>
                <w:rFonts w:ascii="Browallia New" w:hAnsi="Browallia New" w:cs="Browallia New"/>
                <w:sz w:val="28"/>
                <w:szCs w:val="28"/>
                <w:cs/>
              </w:rPr>
            </w:pPr>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r w:rsidRPr="00C96440">
              <w:rPr>
                <w:rFonts w:ascii="Browallia New" w:hAnsi="Browallia New" w:cs="Browallia New"/>
                <w:sz w:val="28"/>
                <w:szCs w:val="28"/>
                <w:cs/>
                <w:lang w:val="en-GB"/>
              </w:rPr>
              <w:t xml:space="preserve"> พันบาท</w:t>
            </w:r>
            <w:r w:rsidRPr="00C96440">
              <w:rPr>
                <w:rFonts w:ascii="Browallia New" w:hAnsi="Browallia New" w:cs="Browallia New"/>
                <w:sz w:val="28"/>
                <w:szCs w:val="28"/>
                <w:lang w:val="en-GB"/>
              </w:rPr>
              <w:t>)</w:t>
            </w:r>
          </w:p>
        </w:tc>
      </w:tr>
      <w:tr w:rsidR="00674C7B" w:rsidRPr="00C96440" w14:paraId="26805D88" w14:textId="77777777" w:rsidTr="008031E1">
        <w:trPr>
          <w:cantSplit/>
        </w:trPr>
        <w:tc>
          <w:tcPr>
            <w:tcW w:w="3708" w:type="dxa"/>
          </w:tcPr>
          <w:p w14:paraId="54F45269"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bottom w:val="single" w:sz="4" w:space="0" w:color="auto"/>
            </w:tcBorders>
          </w:tcPr>
          <w:p w14:paraId="2D167CBB" w14:textId="74C4196F"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83" w:type="dxa"/>
          </w:tcPr>
          <w:p w14:paraId="744AC124"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bottom w:val="single" w:sz="4" w:space="0" w:color="auto"/>
            </w:tcBorders>
          </w:tcPr>
          <w:p w14:paraId="36AAEF73" w14:textId="5A86650D"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งบการเงินเฉพาะของบริษัท</w:t>
            </w:r>
          </w:p>
        </w:tc>
      </w:tr>
      <w:tr w:rsidR="00674C7B" w:rsidRPr="00C96440" w14:paraId="35F171B9" w14:textId="77777777" w:rsidTr="008031E1">
        <w:trPr>
          <w:cantSplit/>
        </w:trPr>
        <w:tc>
          <w:tcPr>
            <w:tcW w:w="3708" w:type="dxa"/>
          </w:tcPr>
          <w:p w14:paraId="2591030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bottom w:val="single" w:sz="4" w:space="0" w:color="auto"/>
            </w:tcBorders>
          </w:tcPr>
          <w:p w14:paraId="642A0E93" w14:textId="7FEE68FB"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rPr>
            </w:pPr>
            <w:r w:rsidRPr="00C96440">
              <w:rPr>
                <w:rFonts w:ascii="Browallia New" w:hAnsi="Browallia New" w:cs="Browallia New"/>
                <w:sz w:val="28"/>
                <w:szCs w:val="28"/>
              </w:rPr>
              <w:t>256</w:t>
            </w:r>
            <w:r w:rsidR="00312178">
              <w:rPr>
                <w:rFonts w:ascii="Browallia New" w:hAnsi="Browallia New" w:cs="Browallia New"/>
                <w:sz w:val="28"/>
                <w:szCs w:val="28"/>
              </w:rPr>
              <w:t>4</w:t>
            </w:r>
          </w:p>
        </w:tc>
        <w:tc>
          <w:tcPr>
            <w:tcW w:w="283" w:type="dxa"/>
          </w:tcPr>
          <w:p w14:paraId="49C0A93A"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bottom w:val="single" w:sz="4" w:space="0" w:color="auto"/>
            </w:tcBorders>
          </w:tcPr>
          <w:p w14:paraId="16681A52" w14:textId="0A857295" w:rsidR="00674C7B" w:rsidRPr="00C96440" w:rsidRDefault="00674C7B" w:rsidP="008031E1">
            <w:pPr>
              <w:tabs>
                <w:tab w:val="clear" w:pos="454"/>
                <w:tab w:val="left" w:pos="636"/>
                <w:tab w:val="left" w:pos="3390"/>
              </w:tabs>
              <w:spacing w:line="240" w:lineRule="auto"/>
              <w:ind w:left="39" w:right="75"/>
              <w:jc w:val="center"/>
              <w:rPr>
                <w:rFonts w:ascii="Browallia New" w:hAnsi="Browallia New" w:cs="Browallia New"/>
                <w:sz w:val="28"/>
                <w:szCs w:val="28"/>
              </w:rPr>
            </w:pPr>
            <w:r w:rsidRPr="00C96440">
              <w:rPr>
                <w:rFonts w:ascii="Browallia New" w:hAnsi="Browallia New" w:cs="Browallia New"/>
                <w:sz w:val="28"/>
                <w:szCs w:val="28"/>
              </w:rPr>
              <w:t>256</w:t>
            </w:r>
            <w:r w:rsidR="00312178">
              <w:rPr>
                <w:rFonts w:ascii="Browallia New" w:hAnsi="Browallia New" w:cs="Browallia New"/>
                <w:sz w:val="28"/>
                <w:szCs w:val="28"/>
              </w:rPr>
              <w:t>4</w:t>
            </w:r>
          </w:p>
        </w:tc>
      </w:tr>
      <w:tr w:rsidR="00674C7B" w:rsidRPr="00C96440" w14:paraId="2D725757" w14:textId="77777777" w:rsidTr="008031E1">
        <w:trPr>
          <w:cantSplit/>
        </w:trPr>
        <w:tc>
          <w:tcPr>
            <w:tcW w:w="3708" w:type="dxa"/>
          </w:tcPr>
          <w:p w14:paraId="0AA495D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tcBorders>
          </w:tcPr>
          <w:p w14:paraId="748FA392"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2F2D6250"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tcBorders>
          </w:tcPr>
          <w:p w14:paraId="487FD00F"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r>
      <w:tr w:rsidR="00674C7B" w:rsidRPr="00C96440" w14:paraId="3EB6BDE0" w14:textId="77777777" w:rsidTr="008031E1">
        <w:trPr>
          <w:cantSplit/>
        </w:trPr>
        <w:tc>
          <w:tcPr>
            <w:tcW w:w="3708" w:type="dxa"/>
          </w:tcPr>
          <w:p w14:paraId="168D63C6"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หนี้สินตามสัญญาเช่า</w:t>
            </w:r>
          </w:p>
        </w:tc>
        <w:tc>
          <w:tcPr>
            <w:tcW w:w="2300" w:type="dxa"/>
            <w:vAlign w:val="bottom"/>
          </w:tcPr>
          <w:p w14:paraId="6CF8578C" w14:textId="0CC9FB9D" w:rsidR="00674C7B" w:rsidRDefault="00674C7B" w:rsidP="006C0E2E">
            <w:pPr>
              <w:tabs>
                <w:tab w:val="clear" w:pos="454"/>
                <w:tab w:val="left" w:pos="816"/>
                <w:tab w:val="left" w:pos="3390"/>
              </w:tabs>
              <w:spacing w:line="240" w:lineRule="auto"/>
              <w:ind w:left="60" w:right="99" w:firstLine="9"/>
              <w:jc w:val="right"/>
              <w:rPr>
                <w:rFonts w:ascii="Browallia New" w:hAnsi="Browallia New" w:cs="Browallia New"/>
                <w:color w:val="000000" w:themeColor="text1"/>
                <w:sz w:val="28"/>
                <w:szCs w:val="28"/>
                <w:lang w:val="en-GB"/>
              </w:rPr>
            </w:pPr>
          </w:p>
        </w:tc>
        <w:tc>
          <w:tcPr>
            <w:tcW w:w="283" w:type="dxa"/>
            <w:vAlign w:val="bottom"/>
          </w:tcPr>
          <w:p w14:paraId="774CE86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1F5ADA16" w14:textId="1C4E8ED3"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lang w:val="en-GB"/>
              </w:rPr>
            </w:pPr>
          </w:p>
        </w:tc>
      </w:tr>
      <w:tr w:rsidR="000765EE" w:rsidRPr="00C96440" w14:paraId="1ABC6BBA" w14:textId="77777777" w:rsidTr="008031E1">
        <w:trPr>
          <w:cantSplit/>
        </w:trPr>
        <w:tc>
          <w:tcPr>
            <w:tcW w:w="3708" w:type="dxa"/>
          </w:tcPr>
          <w:p w14:paraId="039F0994"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ไม่เกิน </w:t>
            </w:r>
            <w:r w:rsidRPr="00C96440">
              <w:rPr>
                <w:rFonts w:ascii="Browallia New" w:hAnsi="Browallia New" w:cs="Browallia New"/>
                <w:sz w:val="28"/>
                <w:szCs w:val="28"/>
              </w:rPr>
              <w:t xml:space="preserve">1 </w:t>
            </w:r>
            <w:r w:rsidRPr="00C96440">
              <w:rPr>
                <w:rFonts w:ascii="Browallia New" w:hAnsi="Browallia New" w:cs="Browallia New"/>
                <w:sz w:val="28"/>
                <w:szCs w:val="28"/>
                <w:cs/>
              </w:rPr>
              <w:t>ปี</w:t>
            </w:r>
          </w:p>
        </w:tc>
        <w:tc>
          <w:tcPr>
            <w:tcW w:w="2300" w:type="dxa"/>
            <w:vAlign w:val="bottom"/>
          </w:tcPr>
          <w:p w14:paraId="49995190" w14:textId="36A9730D"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1,700</w:t>
            </w:r>
          </w:p>
        </w:tc>
        <w:tc>
          <w:tcPr>
            <w:tcW w:w="283" w:type="dxa"/>
            <w:vAlign w:val="bottom"/>
          </w:tcPr>
          <w:p w14:paraId="337E7A34"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4D89A053" w14:textId="495529E5"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9,205</w:t>
            </w:r>
          </w:p>
        </w:tc>
      </w:tr>
      <w:tr w:rsidR="000765EE" w:rsidRPr="00C96440" w14:paraId="5F60DDD3" w14:textId="77777777" w:rsidTr="008031E1">
        <w:trPr>
          <w:cantSplit/>
        </w:trPr>
        <w:tc>
          <w:tcPr>
            <w:tcW w:w="3708" w:type="dxa"/>
          </w:tcPr>
          <w:p w14:paraId="4B7C8B77" w14:textId="30BBFA14"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เกินกว่า </w:t>
            </w:r>
            <w:r w:rsidRPr="00C96440">
              <w:rPr>
                <w:rFonts w:ascii="Browallia New" w:hAnsi="Browallia New" w:cs="Browallia New"/>
                <w:sz w:val="28"/>
                <w:szCs w:val="28"/>
              </w:rPr>
              <w:t xml:space="preserve">1 </w:t>
            </w:r>
            <w:r w:rsidRPr="00C96440">
              <w:rPr>
                <w:rFonts w:ascii="Browallia New" w:hAnsi="Browallia New" w:cs="Browallia New"/>
                <w:sz w:val="28"/>
                <w:szCs w:val="28"/>
                <w:cs/>
              </w:rPr>
              <w:t xml:space="preserve">ปี แต่ไม่เกิน </w:t>
            </w:r>
            <w:r w:rsidRPr="00C96440">
              <w:rPr>
                <w:rFonts w:ascii="Browallia New" w:hAnsi="Browallia New" w:cs="Browallia New"/>
                <w:sz w:val="28"/>
                <w:szCs w:val="28"/>
              </w:rPr>
              <w:t xml:space="preserve">5 </w:t>
            </w:r>
            <w:r w:rsidRPr="00C96440">
              <w:rPr>
                <w:rFonts w:ascii="Browallia New" w:hAnsi="Browallia New" w:cs="Browallia New"/>
                <w:sz w:val="28"/>
                <w:szCs w:val="28"/>
                <w:cs/>
              </w:rPr>
              <w:t>ปี</w:t>
            </w:r>
          </w:p>
        </w:tc>
        <w:tc>
          <w:tcPr>
            <w:tcW w:w="2300" w:type="dxa"/>
            <w:vAlign w:val="bottom"/>
          </w:tcPr>
          <w:p w14:paraId="03FF3E42" w14:textId="1DAF94EA"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4,500</w:t>
            </w:r>
          </w:p>
        </w:tc>
        <w:tc>
          <w:tcPr>
            <w:tcW w:w="283" w:type="dxa"/>
            <w:vAlign w:val="bottom"/>
          </w:tcPr>
          <w:p w14:paraId="72041E4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230A5B64" w14:textId="633514AD"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34,520</w:t>
            </w:r>
          </w:p>
        </w:tc>
      </w:tr>
      <w:tr w:rsidR="000765EE" w:rsidRPr="00C96440" w14:paraId="1DEE87A7" w14:textId="77777777" w:rsidTr="00286211">
        <w:trPr>
          <w:cantSplit/>
        </w:trPr>
        <w:tc>
          <w:tcPr>
            <w:tcW w:w="3708" w:type="dxa"/>
          </w:tcPr>
          <w:p w14:paraId="497D7006" w14:textId="6802B122"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Pr>
                <w:rFonts w:ascii="Browallia New" w:hAnsi="Browallia New" w:cs="Browallia New" w:hint="cs"/>
                <w:sz w:val="28"/>
                <w:szCs w:val="28"/>
                <w:cs/>
              </w:rPr>
              <w:t xml:space="preserve">เกินกว่า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2300" w:type="dxa"/>
            <w:tcBorders>
              <w:bottom w:val="single" w:sz="4" w:space="0" w:color="auto"/>
            </w:tcBorders>
          </w:tcPr>
          <w:p w14:paraId="22E7514D" w14:textId="54C256E5" w:rsidR="000765EE" w:rsidRPr="00C96440" w:rsidRDefault="000765EE" w:rsidP="008B5542">
            <w:pPr>
              <w:tabs>
                <w:tab w:val="clear" w:pos="454"/>
                <w:tab w:val="left" w:pos="960"/>
                <w:tab w:val="left" w:pos="3390"/>
              </w:tabs>
              <w:spacing w:line="240" w:lineRule="auto"/>
              <w:ind w:left="-12" w:right="72"/>
              <w:jc w:val="center"/>
              <w:rPr>
                <w:rFonts w:ascii="Browallia New" w:hAnsi="Browallia New" w:cs="Browallia New"/>
                <w:sz w:val="28"/>
                <w:szCs w:val="28"/>
              </w:rPr>
            </w:pPr>
            <w:r>
              <w:rPr>
                <w:rFonts w:ascii="Browallia New" w:hAnsi="Browallia New" w:cs="Browallia New"/>
                <w:sz w:val="28"/>
                <w:szCs w:val="28"/>
              </w:rPr>
              <w:t xml:space="preserve">                          </w:t>
            </w:r>
            <w:r w:rsidRPr="000765EE">
              <w:rPr>
                <w:rFonts w:ascii="Browallia New" w:hAnsi="Browallia New" w:cs="Browallia New"/>
                <w:sz w:val="28"/>
                <w:szCs w:val="28"/>
              </w:rPr>
              <w:t>-</w:t>
            </w:r>
          </w:p>
        </w:tc>
        <w:tc>
          <w:tcPr>
            <w:tcW w:w="283" w:type="dxa"/>
            <w:vAlign w:val="bottom"/>
          </w:tcPr>
          <w:p w14:paraId="4D30474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7A33D92C" w14:textId="06670C90"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71,973</w:t>
            </w:r>
          </w:p>
        </w:tc>
      </w:tr>
      <w:tr w:rsidR="000765EE" w:rsidRPr="00C96440" w14:paraId="46B71F09" w14:textId="77777777" w:rsidTr="008031E1">
        <w:trPr>
          <w:cantSplit/>
        </w:trPr>
        <w:tc>
          <w:tcPr>
            <w:tcW w:w="3708" w:type="dxa"/>
          </w:tcPr>
          <w:p w14:paraId="62D6C2BF"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รวม</w:t>
            </w:r>
          </w:p>
        </w:tc>
        <w:tc>
          <w:tcPr>
            <w:tcW w:w="2300" w:type="dxa"/>
            <w:tcBorders>
              <w:top w:val="single" w:sz="4" w:space="0" w:color="auto"/>
            </w:tcBorders>
            <w:vAlign w:val="bottom"/>
          </w:tcPr>
          <w:p w14:paraId="35E29206" w14:textId="6E042AF7"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6,200</w:t>
            </w:r>
          </w:p>
        </w:tc>
        <w:tc>
          <w:tcPr>
            <w:tcW w:w="283" w:type="dxa"/>
            <w:vAlign w:val="bottom"/>
          </w:tcPr>
          <w:p w14:paraId="1602391A"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677CAD88" w14:textId="3A59B060"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115,698</w:t>
            </w:r>
          </w:p>
        </w:tc>
      </w:tr>
      <w:tr w:rsidR="000765EE" w:rsidRPr="00C96440" w14:paraId="0A3423E3" w14:textId="77777777" w:rsidTr="008031E1">
        <w:trPr>
          <w:cantSplit/>
          <w:trHeight w:val="306"/>
        </w:trPr>
        <w:tc>
          <w:tcPr>
            <w:tcW w:w="3708" w:type="dxa"/>
          </w:tcPr>
          <w:p w14:paraId="7A2E6A6B"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ดอกเบี้ยจ่ายรอตัดบัญชี</w:t>
            </w:r>
          </w:p>
        </w:tc>
        <w:tc>
          <w:tcPr>
            <w:tcW w:w="2300" w:type="dxa"/>
            <w:tcBorders>
              <w:bottom w:val="single" w:sz="4" w:space="0" w:color="auto"/>
            </w:tcBorders>
            <w:vAlign w:val="bottom"/>
          </w:tcPr>
          <w:p w14:paraId="77F225EB" w14:textId="30F14123"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(498)</w:t>
            </w:r>
          </w:p>
        </w:tc>
        <w:tc>
          <w:tcPr>
            <w:tcW w:w="283" w:type="dxa"/>
            <w:vAlign w:val="bottom"/>
          </w:tcPr>
          <w:p w14:paraId="55D195C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EB5E026" w14:textId="1DD03855"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(32,807)</w:t>
            </w:r>
          </w:p>
        </w:tc>
      </w:tr>
      <w:tr w:rsidR="000765EE" w:rsidRPr="00C96440" w14:paraId="546F4039" w14:textId="77777777" w:rsidTr="008031E1">
        <w:trPr>
          <w:cantSplit/>
          <w:trHeight w:val="278"/>
        </w:trPr>
        <w:tc>
          <w:tcPr>
            <w:tcW w:w="3708" w:type="dxa"/>
          </w:tcPr>
          <w:p w14:paraId="0D516009"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p>
        </w:tc>
        <w:tc>
          <w:tcPr>
            <w:tcW w:w="2300" w:type="dxa"/>
            <w:tcBorders>
              <w:top w:val="single" w:sz="4" w:space="0" w:color="auto"/>
            </w:tcBorders>
            <w:vAlign w:val="bottom"/>
          </w:tcPr>
          <w:p w14:paraId="44ADB855" w14:textId="5B7C0DB6"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cs/>
              </w:rPr>
            </w:pPr>
          </w:p>
        </w:tc>
        <w:tc>
          <w:tcPr>
            <w:tcW w:w="283" w:type="dxa"/>
            <w:vAlign w:val="bottom"/>
          </w:tcPr>
          <w:p w14:paraId="0B0B6E0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2FDE0CCF" w14:textId="40A38041"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cs/>
              </w:rPr>
            </w:pPr>
          </w:p>
        </w:tc>
      </w:tr>
      <w:tr w:rsidR="000765EE" w:rsidRPr="00C96440" w14:paraId="7A249D2E" w14:textId="77777777" w:rsidTr="008031E1">
        <w:trPr>
          <w:cantSplit/>
          <w:trHeight w:val="287"/>
        </w:trPr>
        <w:tc>
          <w:tcPr>
            <w:tcW w:w="3708" w:type="dxa"/>
          </w:tcPr>
          <w:p w14:paraId="4AFFA5BF"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ส่วนที่ถึงกำหนดชำระภายในหนึ่งปี</w:t>
            </w:r>
          </w:p>
        </w:tc>
        <w:tc>
          <w:tcPr>
            <w:tcW w:w="2300" w:type="dxa"/>
            <w:tcBorders>
              <w:bottom w:val="single" w:sz="4" w:space="0" w:color="auto"/>
            </w:tcBorders>
            <w:vAlign w:val="bottom"/>
          </w:tcPr>
          <w:p w14:paraId="1CB30400" w14:textId="325CBBD9"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(1,483)</w:t>
            </w:r>
          </w:p>
        </w:tc>
        <w:tc>
          <w:tcPr>
            <w:tcW w:w="283" w:type="dxa"/>
            <w:vAlign w:val="bottom"/>
          </w:tcPr>
          <w:p w14:paraId="17CB6EE7"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958C289" w14:textId="580DC61B"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(5,340)</w:t>
            </w:r>
          </w:p>
        </w:tc>
      </w:tr>
      <w:tr w:rsidR="000765EE" w:rsidRPr="00B562C6" w14:paraId="6E6D2AA7" w14:textId="77777777" w:rsidTr="00286211">
        <w:trPr>
          <w:cantSplit/>
          <w:trHeight w:val="280"/>
        </w:trPr>
        <w:tc>
          <w:tcPr>
            <w:tcW w:w="3708" w:type="dxa"/>
          </w:tcPr>
          <w:p w14:paraId="69AEDE67" w14:textId="77777777" w:rsidR="000765EE" w:rsidRPr="00B562C6"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B562C6">
              <w:rPr>
                <w:rFonts w:ascii="Browallia New" w:hAnsi="Browallia New" w:cs="Browallia New"/>
                <w:sz w:val="28"/>
                <w:szCs w:val="28"/>
                <w:cs/>
              </w:rPr>
              <w:t>สุทธิ</w:t>
            </w:r>
          </w:p>
        </w:tc>
        <w:tc>
          <w:tcPr>
            <w:tcW w:w="2300" w:type="dxa"/>
            <w:tcBorders>
              <w:top w:val="single" w:sz="4" w:space="0" w:color="auto"/>
              <w:bottom w:val="single" w:sz="12" w:space="0" w:color="auto"/>
            </w:tcBorders>
          </w:tcPr>
          <w:p w14:paraId="70855A09" w14:textId="2A9F4F65" w:rsidR="000765EE" w:rsidRPr="00B562C6"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4,219</w:t>
            </w:r>
          </w:p>
        </w:tc>
        <w:tc>
          <w:tcPr>
            <w:tcW w:w="283" w:type="dxa"/>
            <w:vAlign w:val="bottom"/>
          </w:tcPr>
          <w:p w14:paraId="10154B19" w14:textId="77777777" w:rsidR="000765EE" w:rsidRPr="00B562C6"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bottom w:val="single" w:sz="12" w:space="0" w:color="auto"/>
            </w:tcBorders>
            <w:vAlign w:val="bottom"/>
          </w:tcPr>
          <w:p w14:paraId="621A8894" w14:textId="2375E09D" w:rsidR="000765EE" w:rsidRPr="00B562C6"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77,551</w:t>
            </w:r>
          </w:p>
        </w:tc>
      </w:tr>
    </w:tbl>
    <w:p w14:paraId="6D0A4891" w14:textId="77777777" w:rsidR="00667A66" w:rsidRPr="00B562C6" w:rsidRDefault="00667A66" w:rsidP="00667A66">
      <w:pPr>
        <w:tabs>
          <w:tab w:val="left" w:pos="3390"/>
        </w:tabs>
        <w:spacing w:line="240" w:lineRule="auto"/>
        <w:ind w:left="426"/>
        <w:jc w:val="thaiDistribute"/>
        <w:rPr>
          <w:rFonts w:ascii="Browallia New" w:hAnsi="Browallia New" w:cs="Browallia New"/>
          <w:sz w:val="28"/>
          <w:szCs w:val="28"/>
        </w:rPr>
      </w:pPr>
    </w:p>
    <w:p w14:paraId="3E8EE547" w14:textId="33ABDD70" w:rsidR="00667A66" w:rsidRDefault="00667A66" w:rsidP="008031E1">
      <w:pPr>
        <w:pStyle w:val="ListParagraph"/>
        <w:spacing w:line="240" w:lineRule="auto"/>
        <w:ind w:left="891" w:right="-45"/>
        <w:jc w:val="thaiDistribute"/>
        <w:rPr>
          <w:rFonts w:ascii="Browallia New" w:hAnsi="Browallia New" w:cs="Browallia New"/>
          <w:sz w:val="28"/>
        </w:rPr>
      </w:pPr>
      <w:r w:rsidRPr="00DE0349">
        <w:rPr>
          <w:rFonts w:ascii="Browallia New" w:hAnsi="Browallia New" w:cs="Browallia New"/>
          <w:sz w:val="28"/>
          <w:cs/>
        </w:rPr>
        <w:t>บริษัทได้ทำสัญญา</w:t>
      </w:r>
      <w:r w:rsidRPr="00DE0349">
        <w:rPr>
          <w:rFonts w:ascii="Browallia New" w:hAnsi="Browallia New" w:cs="Browallia New" w:hint="cs"/>
          <w:sz w:val="28"/>
          <w:cs/>
        </w:rPr>
        <w:t>เช่าคลังสินค้ากับบริษัทย่อยและ</w:t>
      </w:r>
      <w:r>
        <w:rPr>
          <w:rFonts w:ascii="Browallia New" w:hAnsi="Browallia New" w:cs="Browallia New" w:hint="cs"/>
          <w:sz w:val="28"/>
          <w:cs/>
        </w:rPr>
        <w:t>บุคคล</w:t>
      </w:r>
      <w:r w:rsidRPr="00DE0349">
        <w:rPr>
          <w:rFonts w:ascii="Browallia New" w:hAnsi="Browallia New" w:cs="Browallia New" w:hint="cs"/>
          <w:sz w:val="28"/>
          <w:cs/>
        </w:rPr>
        <w:t xml:space="preserve">ที่เกี่ยวข้อง </w:t>
      </w:r>
      <w:r w:rsidRPr="00DE0349">
        <w:rPr>
          <w:rFonts w:ascii="Browallia New" w:hAnsi="Browallia New" w:cs="Browallia New"/>
          <w:sz w:val="28"/>
          <w:cs/>
        </w:rPr>
        <w:t>โดยมีระยะเวลา</w:t>
      </w:r>
      <w:r w:rsidRPr="00DE0349">
        <w:rPr>
          <w:rFonts w:ascii="Browallia New" w:hAnsi="Browallia New" w:cs="Browallia New" w:hint="cs"/>
          <w:sz w:val="28"/>
          <w:cs/>
        </w:rPr>
        <w:t xml:space="preserve"> </w:t>
      </w:r>
      <w:r w:rsidRPr="00DE0349">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- 15</w:t>
      </w:r>
      <w:r w:rsidRPr="00DE0349">
        <w:rPr>
          <w:rFonts w:ascii="Browallia New" w:hAnsi="Browallia New" w:cs="Browallia New"/>
          <w:sz w:val="28"/>
        </w:rPr>
        <w:t xml:space="preserve"> </w:t>
      </w:r>
      <w:r w:rsidRPr="00DE0349">
        <w:rPr>
          <w:rFonts w:ascii="Browallia New" w:hAnsi="Browallia New" w:cs="Browallia New" w:hint="cs"/>
          <w:sz w:val="28"/>
          <w:cs/>
        </w:rPr>
        <w:t>ปี</w:t>
      </w:r>
      <w:r w:rsidR="00E15189">
        <w:rPr>
          <w:rFonts w:ascii="Browallia New" w:hAnsi="Browallia New" w:cs="Browallia New" w:hint="cs"/>
          <w:sz w:val="28"/>
          <w:cs/>
        </w:rPr>
        <w:t xml:space="preserve"> </w:t>
      </w:r>
      <w:r w:rsidRPr="00DE0349">
        <w:rPr>
          <w:rFonts w:ascii="Browallia New" w:hAnsi="Browallia New" w:cs="Browallia New" w:hint="cs"/>
          <w:sz w:val="28"/>
          <w:cs/>
        </w:rPr>
        <w:t>และกลุ่มบริษัท</w:t>
      </w:r>
      <w:r w:rsidR="008031E1">
        <w:rPr>
          <w:rFonts w:ascii="Browallia New" w:hAnsi="Browallia New" w:cs="Browallia New" w:hint="cs"/>
          <w:sz w:val="28"/>
          <w:cs/>
        </w:rPr>
        <w:t xml:space="preserve">            </w:t>
      </w:r>
      <w:r w:rsidRPr="00DE0349">
        <w:rPr>
          <w:rFonts w:ascii="Browallia New" w:hAnsi="Browallia New" w:cs="Browallia New" w:hint="cs"/>
          <w:sz w:val="28"/>
          <w:cs/>
        </w:rPr>
        <w:t xml:space="preserve">ได้ทำสัญญาเช่าที่ดินเป็นระยะเวลา </w:t>
      </w:r>
      <w:r>
        <w:rPr>
          <w:rFonts w:ascii="Browallia New" w:hAnsi="Browallia New" w:cs="Browallia New"/>
          <w:sz w:val="28"/>
        </w:rPr>
        <w:t>30</w:t>
      </w:r>
      <w:r w:rsidRPr="00DE0349">
        <w:rPr>
          <w:rFonts w:ascii="Browallia New" w:hAnsi="Browallia New" w:cs="Browallia New"/>
          <w:sz w:val="28"/>
        </w:rPr>
        <w:t xml:space="preserve"> </w:t>
      </w:r>
      <w:r w:rsidRPr="00DE0349">
        <w:rPr>
          <w:rFonts w:ascii="Browallia New" w:hAnsi="Browallia New" w:cs="Browallia New" w:hint="cs"/>
          <w:sz w:val="28"/>
          <w:cs/>
        </w:rPr>
        <w:t>ปี</w:t>
      </w:r>
    </w:p>
    <w:p w14:paraId="0AFE9F5A" w14:textId="77777777" w:rsidR="00667A66" w:rsidRPr="00027DE2" w:rsidRDefault="00667A66" w:rsidP="008031E1">
      <w:pPr>
        <w:pStyle w:val="ListParagraph"/>
        <w:spacing w:line="240" w:lineRule="auto"/>
        <w:ind w:left="891" w:right="-45"/>
        <w:jc w:val="thaiDistribute"/>
        <w:rPr>
          <w:rFonts w:ascii="Browallia New" w:hAnsi="Browallia New" w:cs="Browallia New"/>
          <w:sz w:val="28"/>
          <w:cs/>
        </w:rPr>
      </w:pPr>
    </w:p>
    <w:p w14:paraId="6533E8E7" w14:textId="77777777" w:rsidR="00667A66" w:rsidRPr="00027DE2" w:rsidRDefault="00667A66" w:rsidP="008031E1">
      <w:pPr>
        <w:pStyle w:val="ListParagraph"/>
        <w:spacing w:line="240" w:lineRule="auto"/>
        <w:ind w:left="891" w:right="-45"/>
        <w:jc w:val="thaiDistribute"/>
        <w:rPr>
          <w:rFonts w:ascii="Browallia New" w:hAnsi="Browallia New" w:cs="Browallia New"/>
          <w:sz w:val="28"/>
          <w:u w:val="single"/>
        </w:rPr>
      </w:pPr>
      <w:r w:rsidRPr="00027DE2">
        <w:rPr>
          <w:rFonts w:ascii="Browallia New" w:hAnsi="Browallia New" w:cs="Browallia New"/>
          <w:sz w:val="28"/>
          <w:u w:val="single"/>
          <w:cs/>
        </w:rPr>
        <w:t>การชำระค่าเช่าที่ไม่ได้รับรู้เป็นหนี้สินตามสัญญาเช่า</w:t>
      </w:r>
    </w:p>
    <w:p w14:paraId="137AE260"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6C4B4B66" w14:textId="0541FAE7" w:rsidR="00667A66" w:rsidRPr="00027DE2" w:rsidRDefault="00667A66" w:rsidP="008031E1">
      <w:pPr>
        <w:pStyle w:val="ListParagraph"/>
        <w:spacing w:line="240" w:lineRule="auto"/>
        <w:ind w:left="891" w:right="-45"/>
        <w:jc w:val="thaiDistribute"/>
        <w:rPr>
          <w:rFonts w:ascii="Browallia New" w:hAnsi="Browallia New" w:cs="Browallia New"/>
          <w:sz w:val="28"/>
        </w:rPr>
      </w:pPr>
      <w:r w:rsidRPr="00027DE2">
        <w:rPr>
          <w:rFonts w:ascii="Browallia New" w:hAnsi="Browallia New" w:cs="Browallia New"/>
          <w:sz w:val="28"/>
          <w:cs/>
        </w:rPr>
        <w:t>กลุ่มบริษัทเลือกไม่รับรู้หนี้สินตามสัญญาเช่าสำหรับสัญญาเช่าระยะสั้น (สัญญาเช่าที่มีระยะเวลาสัญญาไม่เกิน</w:t>
      </w:r>
      <w:r>
        <w:rPr>
          <w:rFonts w:ascii="Browallia New" w:hAnsi="Browallia New" w:cs="Browallia New"/>
          <w:sz w:val="28"/>
        </w:rPr>
        <w:t xml:space="preserve"> </w:t>
      </w:r>
      <w:r w:rsidRPr="00027DE2">
        <w:rPr>
          <w:rFonts w:ascii="Browallia New" w:hAnsi="Browallia New" w:cs="Browallia New"/>
          <w:sz w:val="28"/>
        </w:rPr>
        <w:t xml:space="preserve">12 </w:t>
      </w:r>
      <w:r w:rsidRPr="00027DE2">
        <w:rPr>
          <w:rFonts w:ascii="Browallia New" w:hAnsi="Browallia New" w:cs="Browallia New"/>
          <w:sz w:val="28"/>
          <w:cs/>
        </w:rPr>
        <w:t>เดือน)</w:t>
      </w:r>
      <w:r w:rsidRPr="00027DE2">
        <w:rPr>
          <w:rFonts w:ascii="Browallia New" w:hAnsi="Browallia New" w:cs="Browallia New"/>
          <w:sz w:val="28"/>
        </w:rPr>
        <w:t xml:space="preserve"> </w:t>
      </w:r>
      <w:r w:rsidRPr="00027DE2">
        <w:rPr>
          <w:rFonts w:ascii="Browallia New" w:hAnsi="Browallia New" w:cs="Browallia New"/>
          <w:sz w:val="28"/>
          <w:cs/>
        </w:rPr>
        <w:t xml:space="preserve">หรือสัญญาเช่าซึ่งสินทรัพย์มีมูลค่าต่ำ </w:t>
      </w:r>
      <w:r w:rsidRPr="00027DE2">
        <w:rPr>
          <w:rFonts w:ascii="Browallia New" w:hAnsi="Browallia New" w:cs="Browallia New" w:hint="cs"/>
          <w:sz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บันทึกเป็นค่าใช้จ่ายเมื่อเกิดขึ้น</w:t>
      </w:r>
    </w:p>
    <w:p w14:paraId="1F986FAF"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36014825" w14:textId="77777777" w:rsidR="00667A66" w:rsidRDefault="00667A66" w:rsidP="008031E1">
      <w:pPr>
        <w:pStyle w:val="ListParagraph"/>
        <w:spacing w:after="240" w:line="240" w:lineRule="auto"/>
        <w:ind w:left="891" w:right="-43"/>
        <w:jc w:val="thaiDistribute"/>
        <w:rPr>
          <w:rFonts w:ascii="Browallia New" w:hAnsi="Browallia New" w:cs="Browallia New"/>
          <w:sz w:val="28"/>
        </w:rPr>
      </w:pPr>
      <w:r w:rsidRPr="00027DE2">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rPr>
        <w:t xml:space="preserve"> </w:t>
      </w:r>
      <w:r w:rsidRPr="00027DE2">
        <w:rPr>
          <w:rFonts w:ascii="Browallia New" w:hAnsi="Browallia New" w:cs="Browallia New"/>
          <w:sz w:val="28"/>
          <w:cs/>
        </w:rPr>
        <w:t>มีดังนี้</w:t>
      </w:r>
    </w:p>
    <w:tbl>
      <w:tblPr>
        <w:tblW w:w="8643" w:type="dxa"/>
        <w:tblInd w:w="855" w:type="dxa"/>
        <w:tblLayout w:type="fixed"/>
        <w:tblLook w:val="0000" w:firstRow="0" w:lastRow="0" w:firstColumn="0" w:lastColumn="0" w:noHBand="0" w:noVBand="0"/>
      </w:tblPr>
      <w:tblGrid>
        <w:gridCol w:w="4390"/>
        <w:gridCol w:w="2126"/>
        <w:gridCol w:w="2127"/>
      </w:tblGrid>
      <w:tr w:rsidR="00667A66" w:rsidRPr="00FC7554" w14:paraId="4419B02A" w14:textId="77777777" w:rsidTr="008031E1">
        <w:tc>
          <w:tcPr>
            <w:tcW w:w="4390" w:type="dxa"/>
          </w:tcPr>
          <w:p w14:paraId="6A39766D"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39811C46" w14:textId="77777777" w:rsidR="00667A66" w:rsidRPr="0098380F" w:rsidRDefault="00667A66" w:rsidP="00684930">
            <w:pPr>
              <w:tabs>
                <w:tab w:val="left" w:pos="3090"/>
                <w:tab w:val="left" w:pos="4860"/>
              </w:tabs>
              <w:jc w:val="center"/>
              <w:rPr>
                <w:rFonts w:ascii="Browallia New" w:hAnsi="Browallia New" w:cs="Browallia New"/>
                <w:snapToGrid w:val="0"/>
                <w:sz w:val="28"/>
                <w:szCs w:val="28"/>
                <w:cs/>
                <w:lang w:eastAsia="th-TH"/>
              </w:rPr>
            </w:pPr>
          </w:p>
        </w:tc>
        <w:tc>
          <w:tcPr>
            <w:tcW w:w="2127" w:type="dxa"/>
          </w:tcPr>
          <w:p w14:paraId="292679C1" w14:textId="77777777" w:rsidR="00667A66" w:rsidRPr="0098380F" w:rsidRDefault="00667A66" w:rsidP="00684930">
            <w:pPr>
              <w:tabs>
                <w:tab w:val="left" w:pos="3090"/>
                <w:tab w:val="left" w:pos="4860"/>
              </w:tabs>
              <w:ind w:right="-4"/>
              <w:jc w:val="right"/>
              <w:rPr>
                <w:rFonts w:ascii="Browallia New" w:hAnsi="Browallia New" w:cs="Browallia New"/>
                <w:snapToGrid w:val="0"/>
                <w:sz w:val="28"/>
                <w:szCs w:val="28"/>
                <w:cs/>
                <w:lang w:eastAsia="th-TH"/>
              </w:rPr>
            </w:pPr>
            <w:r w:rsidRPr="00225FCB">
              <w:rPr>
                <w:rFonts w:ascii="Browallia New" w:hAnsi="Browallia New" w:cs="Browallia New"/>
                <w:snapToGrid w:val="0"/>
                <w:sz w:val="28"/>
                <w:szCs w:val="28"/>
                <w:lang w:eastAsia="th-TH"/>
              </w:rPr>
              <w:t>(</w:t>
            </w:r>
            <w:proofErr w:type="gramStart"/>
            <w:r w:rsidRPr="00225FCB">
              <w:rPr>
                <w:rFonts w:ascii="Browallia New" w:hAnsi="Browallia New" w:cs="Browallia New"/>
                <w:snapToGrid w:val="0"/>
                <w:sz w:val="28"/>
                <w:szCs w:val="28"/>
                <w:cs/>
                <w:lang w:eastAsia="th-TH"/>
              </w:rPr>
              <w:t>หน่วย :</w:t>
            </w:r>
            <w:proofErr w:type="gramEnd"/>
            <w:r w:rsidRPr="00225FCB">
              <w:rPr>
                <w:rFonts w:ascii="Browallia New" w:hAnsi="Browallia New" w:cs="Browallia New"/>
                <w:snapToGrid w:val="0"/>
                <w:sz w:val="28"/>
                <w:szCs w:val="28"/>
                <w:cs/>
                <w:lang w:eastAsia="th-TH"/>
              </w:rPr>
              <w:t xml:space="preserve"> พันบาท)</w:t>
            </w:r>
          </w:p>
        </w:tc>
      </w:tr>
      <w:tr w:rsidR="00667A66" w:rsidRPr="00E463B7" w14:paraId="1ACB9672" w14:textId="77777777" w:rsidTr="008031E1">
        <w:tc>
          <w:tcPr>
            <w:tcW w:w="4390" w:type="dxa"/>
          </w:tcPr>
          <w:p w14:paraId="288806F0"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057EEA33"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lang w:eastAsia="th-TH"/>
              </w:rPr>
            </w:pPr>
          </w:p>
          <w:p w14:paraId="70EB652A"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งบการเงินรวม</w:t>
            </w:r>
          </w:p>
        </w:tc>
        <w:tc>
          <w:tcPr>
            <w:tcW w:w="2127" w:type="dxa"/>
          </w:tcPr>
          <w:p w14:paraId="1194F6C5"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งบการเงินเฉพาะ</w:t>
            </w:r>
            <w:r>
              <w:rPr>
                <w:rFonts w:ascii="Browallia New" w:hAnsi="Browallia New" w:cs="Browallia New" w:hint="cs"/>
                <w:snapToGrid w:val="0"/>
                <w:sz w:val="28"/>
                <w:szCs w:val="28"/>
                <w:cs/>
                <w:lang w:eastAsia="th-TH"/>
              </w:rPr>
              <w:t xml:space="preserve">            </w:t>
            </w:r>
            <w:r w:rsidRPr="0098380F">
              <w:rPr>
                <w:rFonts w:ascii="Browallia New" w:hAnsi="Browallia New" w:cs="Browallia New"/>
                <w:snapToGrid w:val="0"/>
                <w:sz w:val="28"/>
                <w:szCs w:val="28"/>
                <w:cs/>
                <w:lang w:eastAsia="th-TH"/>
              </w:rPr>
              <w:t>ของบริษัท</w:t>
            </w:r>
          </w:p>
        </w:tc>
      </w:tr>
      <w:tr w:rsidR="00667A66" w:rsidRPr="0034407A" w14:paraId="242950BA" w14:textId="77777777" w:rsidTr="008031E1">
        <w:tc>
          <w:tcPr>
            <w:tcW w:w="4390" w:type="dxa"/>
          </w:tcPr>
          <w:p w14:paraId="0F5753B5" w14:textId="77777777" w:rsidR="00667A66" w:rsidRPr="0098380F" w:rsidRDefault="00667A66" w:rsidP="00684930">
            <w:pPr>
              <w:tabs>
                <w:tab w:val="left" w:pos="3090"/>
                <w:tab w:val="left" w:pos="4860"/>
              </w:tabs>
              <w:rPr>
                <w:rFonts w:ascii="Browallia New" w:hAnsi="Browallia New" w:cs="Browallia New"/>
                <w:snapToGrid w:val="0"/>
                <w:sz w:val="28"/>
                <w:szCs w:val="28"/>
                <w:highlight w:val="yellow"/>
                <w:cs/>
                <w:lang w:eastAsia="th-TH"/>
              </w:rPr>
            </w:pPr>
          </w:p>
        </w:tc>
        <w:tc>
          <w:tcPr>
            <w:tcW w:w="2126" w:type="dxa"/>
          </w:tcPr>
          <w:p w14:paraId="2432F463"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c>
          <w:tcPr>
            <w:tcW w:w="2127" w:type="dxa"/>
          </w:tcPr>
          <w:p w14:paraId="51D64531"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r>
      <w:tr w:rsidR="00667A66" w:rsidRPr="00E463B7" w14:paraId="2471DBF6" w14:textId="77777777" w:rsidTr="008031E1">
        <w:tc>
          <w:tcPr>
            <w:tcW w:w="4390" w:type="dxa"/>
            <w:vAlign w:val="bottom"/>
          </w:tcPr>
          <w:p w14:paraId="600AC6EF" w14:textId="77777777" w:rsidR="00667A66" w:rsidRPr="0098380F" w:rsidRDefault="00667A66" w:rsidP="00684930">
            <w:pPr>
              <w:tabs>
                <w:tab w:val="left" w:pos="3090"/>
                <w:tab w:val="left" w:pos="4860"/>
              </w:tabs>
              <w:ind w:left="-45"/>
              <w:rPr>
                <w:rFonts w:ascii="Browallia New" w:eastAsia="Arial" w:hAnsi="Browallia New" w:cs="Browallia New"/>
                <w:sz w:val="28"/>
                <w:szCs w:val="28"/>
                <w:cs/>
                <w:lang w:val="en-GB"/>
              </w:rPr>
            </w:pPr>
            <w:r w:rsidRPr="0098380F">
              <w:rPr>
                <w:rFonts w:ascii="Browallia New" w:eastAsia="Arial" w:hAnsi="Browallia New" w:cs="Browallia New"/>
                <w:sz w:val="28"/>
                <w:szCs w:val="28"/>
                <w:cs/>
                <w:lang w:val="en-GB"/>
              </w:rPr>
              <w:t>ค่าใช้จ่ายเกี่ยวกับสัญญาเช่าซึ่ง</w:t>
            </w:r>
            <w:r w:rsidRPr="0098380F">
              <w:rPr>
                <w:rFonts w:ascii="Browallia New" w:eastAsia="Arial" w:hAnsi="Browallia New" w:cs="Browallia New"/>
                <w:spacing w:val="-6"/>
                <w:sz w:val="28"/>
                <w:szCs w:val="28"/>
                <w:cs/>
                <w:lang w:val="en-GB"/>
              </w:rPr>
              <w:t>สินทรัพย์มีมูลค่าต่ำ</w:t>
            </w:r>
          </w:p>
        </w:tc>
        <w:tc>
          <w:tcPr>
            <w:tcW w:w="2126" w:type="dxa"/>
          </w:tcPr>
          <w:p w14:paraId="187EB716" w14:textId="7193DDF1" w:rsidR="00667A66" w:rsidRPr="00AC36E8" w:rsidRDefault="00BB7726" w:rsidP="00684930">
            <w:pPr>
              <w:pBdr>
                <w:bottom w:val="single" w:sz="12" w:space="1" w:color="auto"/>
              </w:pBdr>
              <w:tabs>
                <w:tab w:val="left" w:pos="540"/>
              </w:tabs>
              <w:ind w:right="54"/>
              <w:jc w:val="right"/>
              <w:rPr>
                <w:rFonts w:ascii="Browallia New" w:hAnsi="Browallia New" w:cs="Browallia New"/>
                <w:sz w:val="28"/>
                <w:szCs w:val="28"/>
                <w:cs/>
              </w:rPr>
            </w:pPr>
            <w:r>
              <w:rPr>
                <w:rFonts w:ascii="Browallia New" w:hAnsi="Browallia New" w:cs="Browallia New"/>
                <w:sz w:val="28"/>
                <w:szCs w:val="28"/>
              </w:rPr>
              <w:t>1,029</w:t>
            </w:r>
          </w:p>
        </w:tc>
        <w:tc>
          <w:tcPr>
            <w:tcW w:w="2127" w:type="dxa"/>
          </w:tcPr>
          <w:p w14:paraId="50428EEC" w14:textId="1D915BAE" w:rsidR="00667A66" w:rsidRPr="00AC36E8" w:rsidRDefault="00BB7726" w:rsidP="00684930">
            <w:pPr>
              <w:pBdr>
                <w:bottom w:val="single" w:sz="12" w:space="1" w:color="auto"/>
              </w:pBdr>
              <w:tabs>
                <w:tab w:val="left" w:pos="540"/>
              </w:tabs>
              <w:ind w:right="54"/>
              <w:jc w:val="right"/>
              <w:rPr>
                <w:rFonts w:ascii="Browallia New" w:hAnsi="Browallia New" w:cs="Browallia New"/>
                <w:sz w:val="28"/>
                <w:szCs w:val="28"/>
              </w:rPr>
            </w:pPr>
            <w:r>
              <w:rPr>
                <w:rFonts w:ascii="Browallia New" w:hAnsi="Browallia New" w:cs="Browallia New"/>
                <w:sz w:val="28"/>
                <w:szCs w:val="28"/>
              </w:rPr>
              <w:t>769</w:t>
            </w:r>
          </w:p>
        </w:tc>
      </w:tr>
    </w:tbl>
    <w:p w14:paraId="7220A1C6" w14:textId="3F10393E" w:rsidR="00DA78FA" w:rsidRDefault="00D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67A66">
        <w:rPr>
          <w:rFonts w:ascii="Browallia New" w:eastAsia="Cordia New" w:hAnsi="Browallia New" w:cs="Browallia New"/>
          <w:color w:val="000000"/>
          <w:sz w:val="28"/>
          <w:szCs w:val="28"/>
          <w:lang w:eastAsia="th-TH"/>
        </w:rPr>
        <w:br w:type="page"/>
      </w:r>
    </w:p>
    <w:p w14:paraId="0302E78F" w14:textId="0F719C54" w:rsidR="008700F2" w:rsidRPr="007F41EC" w:rsidRDefault="00AD5F0D"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7F41EC">
        <w:rPr>
          <w:rFonts w:ascii="Browallia New" w:hAnsi="Browallia New" w:cs="Browallia New" w:hint="cs"/>
          <w:b/>
          <w:bCs/>
          <w:sz w:val="28"/>
          <w:szCs w:val="28"/>
          <w:cs/>
        </w:rPr>
        <w:t xml:space="preserve">อสังหาริมทรัพย์เพื่อการลงทุน </w:t>
      </w:r>
      <w:r w:rsidRPr="007F41EC">
        <w:rPr>
          <w:rFonts w:ascii="Browallia New" w:hAnsi="Browallia New" w:cs="Browallia New"/>
          <w:b/>
          <w:bCs/>
          <w:sz w:val="28"/>
          <w:szCs w:val="28"/>
          <w:cs/>
          <w:lang w:val="en-GB"/>
        </w:rPr>
        <w:t>–</w:t>
      </w:r>
      <w:r w:rsidRPr="007F41EC">
        <w:rPr>
          <w:rFonts w:ascii="Browallia New" w:hAnsi="Browallia New" w:cs="Browallia New" w:hint="cs"/>
          <w:b/>
          <w:bCs/>
          <w:sz w:val="28"/>
          <w:szCs w:val="28"/>
          <w:cs/>
          <w:lang w:val="en-GB"/>
        </w:rPr>
        <w:t xml:space="preserve"> สุทธิ</w:t>
      </w:r>
    </w:p>
    <w:p w14:paraId="34A7B3F6" w14:textId="77777777" w:rsidR="00AD5F0D" w:rsidRPr="007F41EC" w:rsidRDefault="00AD5F0D" w:rsidP="00AD5F0D">
      <w:pPr>
        <w:pStyle w:val="CordiaNew"/>
        <w:tabs>
          <w:tab w:val="clear" w:pos="4153"/>
          <w:tab w:val="left" w:pos="426"/>
        </w:tabs>
        <w:ind w:left="426"/>
        <w:jc w:val="thaiDistribute"/>
        <w:rPr>
          <w:rFonts w:ascii="Browallia New" w:hAnsi="Browallia New" w:cs="Browallia New"/>
          <w:sz w:val="16"/>
          <w:szCs w:val="16"/>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7E7AE5">
        <w:tc>
          <w:tcPr>
            <w:tcW w:w="6429" w:type="dxa"/>
          </w:tcPr>
          <w:p w14:paraId="5F6D419E"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3A89D87B" w14:textId="77777777" w:rsidTr="00330EF1">
        <w:tc>
          <w:tcPr>
            <w:tcW w:w="6429" w:type="dxa"/>
          </w:tcPr>
          <w:p w14:paraId="1576DB68" w14:textId="1EB224E8"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EA4BC0">
              <w:rPr>
                <w:rFonts w:ascii="Browallia New" w:hAnsi="Browallia New" w:cs="Browallia New"/>
                <w:sz w:val="28"/>
                <w:szCs w:val="28"/>
              </w:rPr>
              <w:t>3</w:t>
            </w:r>
          </w:p>
        </w:tc>
        <w:tc>
          <w:tcPr>
            <w:tcW w:w="438" w:type="dxa"/>
          </w:tcPr>
          <w:p w14:paraId="0BCBE20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7A9DCD6" w14:textId="3D40F4B9"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355CBFFE" w14:textId="77777777" w:rsidTr="00330EF1">
        <w:tc>
          <w:tcPr>
            <w:tcW w:w="6429" w:type="dxa"/>
            <w:shd w:val="clear" w:color="auto" w:fill="auto"/>
          </w:tcPr>
          <w:p w14:paraId="3DD06FE9" w14:textId="02227C0A"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EA4BC0">
              <w:rPr>
                <w:rFonts w:ascii="Browallia New" w:hAnsi="Browallia New" w:cs="Browallia New"/>
                <w:sz w:val="28"/>
                <w:szCs w:val="28"/>
              </w:rPr>
              <w:t>3</w:t>
            </w:r>
          </w:p>
        </w:tc>
        <w:tc>
          <w:tcPr>
            <w:tcW w:w="438" w:type="dxa"/>
          </w:tcPr>
          <w:p w14:paraId="006203C8"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4" w:space="0" w:color="auto"/>
            </w:tcBorders>
            <w:vAlign w:val="bottom"/>
          </w:tcPr>
          <w:p w14:paraId="4B37C3BB" w14:textId="663B6173" w:rsidR="007F41EC" w:rsidRPr="002961B6" w:rsidRDefault="001044E9"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F41EC" w:rsidRPr="002961B6" w14:paraId="07648B3A" w14:textId="77777777" w:rsidTr="00330EF1">
        <w:tc>
          <w:tcPr>
            <w:tcW w:w="6429" w:type="dxa"/>
            <w:shd w:val="clear" w:color="auto" w:fill="auto"/>
          </w:tcPr>
          <w:p w14:paraId="3887D2D4" w14:textId="31E0C18B"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EA4BC0">
              <w:rPr>
                <w:rFonts w:ascii="Browallia New" w:hAnsi="Browallia New" w:cs="Browallia New"/>
                <w:sz w:val="28"/>
                <w:szCs w:val="28"/>
              </w:rPr>
              <w:t>4</w:t>
            </w:r>
          </w:p>
        </w:tc>
        <w:tc>
          <w:tcPr>
            <w:tcW w:w="438" w:type="dxa"/>
            <w:shd w:val="clear" w:color="auto" w:fill="auto"/>
          </w:tcPr>
          <w:p w14:paraId="4DAFD8D2"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6EC4866B" w:rsidR="007F41EC" w:rsidRPr="002961B6" w:rsidRDefault="001044E9"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7376C9B0" w14:textId="77777777" w:rsidTr="008F6D3D">
        <w:tc>
          <w:tcPr>
            <w:tcW w:w="6429" w:type="dxa"/>
          </w:tcPr>
          <w:p w14:paraId="15FDBDE8"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rPr>
            </w:pPr>
          </w:p>
        </w:tc>
        <w:tc>
          <w:tcPr>
            <w:tcW w:w="438" w:type="dxa"/>
          </w:tcPr>
          <w:p w14:paraId="426B1990"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109" w:type="dxa"/>
            <w:tcBorders>
              <w:top w:val="single" w:sz="12" w:space="0" w:color="auto"/>
            </w:tcBorders>
          </w:tcPr>
          <w:p w14:paraId="21C09091"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7F41EC" w:rsidRPr="002961B6" w14:paraId="08FCF346" w14:textId="77777777" w:rsidTr="007664FA">
        <w:tc>
          <w:tcPr>
            <w:tcW w:w="6429" w:type="dxa"/>
          </w:tcPr>
          <w:p w14:paraId="4A402632" w14:textId="79028171"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C157A" w:rsidRPr="002961B6" w14:paraId="0379BF49" w14:textId="77777777" w:rsidTr="007664FA">
        <w:tc>
          <w:tcPr>
            <w:tcW w:w="6429" w:type="dxa"/>
          </w:tcPr>
          <w:p w14:paraId="32E48E6F" w14:textId="1CFB50A4" w:rsidR="007C157A" w:rsidRPr="00724E9C"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438" w:type="dxa"/>
          </w:tcPr>
          <w:p w14:paraId="0539037B"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75CEB695" w:rsidR="007C157A" w:rsidRPr="007E7AE5"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(3,114)</w:t>
            </w:r>
          </w:p>
        </w:tc>
      </w:tr>
      <w:tr w:rsidR="007C157A" w:rsidRPr="002961B6" w14:paraId="52A131B1" w14:textId="77777777" w:rsidTr="0043201A">
        <w:tc>
          <w:tcPr>
            <w:tcW w:w="6429" w:type="dxa"/>
          </w:tcPr>
          <w:p w14:paraId="581C3272" w14:textId="212197FF" w:rsidR="007C157A"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163F6359"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rPr>
              <w:t>(337)</w:t>
            </w:r>
          </w:p>
        </w:tc>
      </w:tr>
      <w:tr w:rsidR="007C157A" w:rsidRPr="002961B6" w14:paraId="275B92F3" w14:textId="77777777" w:rsidTr="0043201A">
        <w:tc>
          <w:tcPr>
            <w:tcW w:w="6429" w:type="dxa"/>
            <w:shd w:val="clear" w:color="auto" w:fill="auto"/>
          </w:tcPr>
          <w:p w14:paraId="6B0D77E7" w14:textId="7F59B9A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63</w:t>
            </w:r>
          </w:p>
        </w:tc>
        <w:tc>
          <w:tcPr>
            <w:tcW w:w="438" w:type="dxa"/>
          </w:tcPr>
          <w:p w14:paraId="7EBDD0F3"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18D3127E"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(3,451)</w:t>
            </w:r>
          </w:p>
        </w:tc>
      </w:tr>
      <w:tr w:rsidR="007C157A" w:rsidRPr="002961B6" w14:paraId="7D7BD87C" w14:textId="77777777" w:rsidTr="007664FA">
        <w:tc>
          <w:tcPr>
            <w:tcW w:w="6429" w:type="dxa"/>
          </w:tcPr>
          <w:p w14:paraId="7F213EC1" w14:textId="4C37A355" w:rsidR="007C157A" w:rsidRPr="00C96CBA"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3388947D" w:rsidR="007C157A" w:rsidRPr="002961B6" w:rsidRDefault="006A23B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(33</w:t>
            </w:r>
            <w:r w:rsidR="0008400D">
              <w:rPr>
                <w:rFonts w:ascii="Browallia New" w:hAnsi="Browallia New" w:cs="Browallia New"/>
                <w:sz w:val="28"/>
                <w:szCs w:val="28"/>
                <w:lang w:val="en-GB"/>
              </w:rPr>
              <w:t>8</w:t>
            </w:r>
            <w:r>
              <w:rPr>
                <w:rFonts w:ascii="Browallia New" w:hAnsi="Browallia New" w:cs="Browallia New"/>
                <w:sz w:val="28"/>
                <w:szCs w:val="28"/>
                <w:lang w:val="en-GB"/>
              </w:rPr>
              <w:t>)</w:t>
            </w:r>
          </w:p>
        </w:tc>
      </w:tr>
      <w:tr w:rsidR="007C157A" w:rsidRPr="002961B6" w14:paraId="05790EA7" w14:textId="77777777" w:rsidTr="007664FA">
        <w:tc>
          <w:tcPr>
            <w:tcW w:w="6429" w:type="dxa"/>
            <w:shd w:val="clear" w:color="auto" w:fill="auto"/>
          </w:tcPr>
          <w:p w14:paraId="66BBC317" w14:textId="60FA93F6"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438" w:type="dxa"/>
          </w:tcPr>
          <w:p w14:paraId="4C382644"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440D0052" w:rsidR="007C157A" w:rsidRPr="002961B6" w:rsidRDefault="003C7233"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(3,78</w:t>
            </w:r>
            <w:r w:rsidR="00C63792">
              <w:rPr>
                <w:rFonts w:ascii="Browallia New" w:hAnsi="Browallia New" w:cs="Browallia New"/>
                <w:sz w:val="28"/>
                <w:szCs w:val="28"/>
                <w:lang w:val="en-GB"/>
              </w:rPr>
              <w:t>9</w:t>
            </w:r>
            <w:r>
              <w:rPr>
                <w:rFonts w:ascii="Browallia New" w:hAnsi="Browallia New" w:cs="Browallia New"/>
                <w:sz w:val="28"/>
                <w:szCs w:val="28"/>
                <w:lang w:val="en-GB"/>
              </w:rPr>
              <w:t>)</w:t>
            </w:r>
          </w:p>
        </w:tc>
      </w:tr>
      <w:tr w:rsidR="007C157A" w:rsidRPr="002961B6" w14:paraId="58045C09" w14:textId="77777777" w:rsidTr="00EC2258">
        <w:tc>
          <w:tcPr>
            <w:tcW w:w="6429" w:type="dxa"/>
          </w:tcPr>
          <w:p w14:paraId="0918BEAC" w14:textId="77777777" w:rsidR="007C157A" w:rsidRPr="003970E7"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16"/>
                <w:szCs w:val="16"/>
                <w:cs/>
                <w:lang w:val="th-TH"/>
              </w:rPr>
            </w:pPr>
          </w:p>
        </w:tc>
        <w:tc>
          <w:tcPr>
            <w:tcW w:w="438" w:type="dxa"/>
          </w:tcPr>
          <w:p w14:paraId="155780A3" w14:textId="77777777" w:rsidR="007C157A" w:rsidRPr="003970E7"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c>
          <w:tcPr>
            <w:tcW w:w="2109" w:type="dxa"/>
          </w:tcPr>
          <w:p w14:paraId="58EEB0E0" w14:textId="7B5CCED0" w:rsidR="007C157A" w:rsidRPr="003970E7"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r>
      <w:tr w:rsidR="007C157A" w:rsidRPr="002961B6" w14:paraId="53FB71AC" w14:textId="77777777" w:rsidTr="007664FA">
        <w:tc>
          <w:tcPr>
            <w:tcW w:w="6429" w:type="dxa"/>
            <w:shd w:val="clear" w:color="auto" w:fill="auto"/>
          </w:tcPr>
          <w:p w14:paraId="0DEA305C"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C157A" w:rsidRPr="002961B6" w14:paraId="527A8D5D" w14:textId="77777777" w:rsidTr="007C157A">
        <w:trPr>
          <w:trHeight w:val="135"/>
        </w:trPr>
        <w:tc>
          <w:tcPr>
            <w:tcW w:w="6429" w:type="dxa"/>
            <w:shd w:val="clear" w:color="auto" w:fill="auto"/>
          </w:tcPr>
          <w:p w14:paraId="7044A575" w14:textId="32914B75"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438" w:type="dxa"/>
          </w:tcPr>
          <w:p w14:paraId="148C5F69"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5AC703B8"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FC0C29">
              <w:rPr>
                <w:rFonts w:ascii="Browallia New" w:hAnsi="Browallia New" w:cs="Browallia New"/>
                <w:color w:val="000000" w:themeColor="text1"/>
                <w:sz w:val="28"/>
                <w:szCs w:val="28"/>
                <w:lang w:val="en-GB" w:bidi="ar-SA"/>
              </w:rPr>
              <w:t>1,609</w:t>
            </w:r>
          </w:p>
        </w:tc>
      </w:tr>
      <w:tr w:rsidR="007C157A" w:rsidRPr="002961B6" w14:paraId="060384B6" w14:textId="77777777" w:rsidTr="00FC0C29">
        <w:trPr>
          <w:trHeight w:val="195"/>
        </w:trPr>
        <w:tc>
          <w:tcPr>
            <w:tcW w:w="6429" w:type="dxa"/>
            <w:shd w:val="clear" w:color="auto" w:fill="auto"/>
          </w:tcPr>
          <w:p w14:paraId="428E0CF7" w14:textId="62ACFAF6"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438" w:type="dxa"/>
          </w:tcPr>
          <w:p w14:paraId="5E9433F3" w14:textId="77777777" w:rsidR="007C157A" w:rsidRPr="002961B6" w:rsidRDefault="007C157A"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shd w:val="clear" w:color="auto" w:fill="auto"/>
            <w:vAlign w:val="bottom"/>
          </w:tcPr>
          <w:p w14:paraId="7699D168" w14:textId="5B39946C" w:rsidR="007C157A" w:rsidRPr="00587D70" w:rsidRDefault="003C7233" w:rsidP="007C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highlight w:val="yellow"/>
                <w:lang w:val="en-GB" w:bidi="ar-SA"/>
              </w:rPr>
            </w:pPr>
            <w:r w:rsidRPr="00DA7C4E">
              <w:rPr>
                <w:rFonts w:ascii="Browallia New" w:hAnsi="Browallia New" w:cs="Browallia New"/>
                <w:sz w:val="28"/>
                <w:szCs w:val="28"/>
                <w:lang w:val="en-GB" w:bidi="ar-SA"/>
              </w:rPr>
              <w:t>1,27</w:t>
            </w:r>
            <w:r w:rsidR="0008400D">
              <w:rPr>
                <w:rFonts w:ascii="Browallia New" w:hAnsi="Browallia New" w:cs="Browallia New"/>
                <w:sz w:val="28"/>
                <w:szCs w:val="28"/>
                <w:lang w:val="en-GB" w:bidi="ar-SA"/>
              </w:rPr>
              <w:t>1</w:t>
            </w:r>
          </w:p>
        </w:tc>
      </w:tr>
    </w:tbl>
    <w:p w14:paraId="3BBA9933" w14:textId="77777777" w:rsidR="001122F0" w:rsidRPr="00C74B30" w:rsidRDefault="001122F0" w:rsidP="002E2439">
      <w:pPr>
        <w:pStyle w:val="CordiaNew"/>
        <w:tabs>
          <w:tab w:val="clear" w:pos="4153"/>
          <w:tab w:val="left" w:pos="426"/>
        </w:tabs>
        <w:ind w:left="426"/>
        <w:jc w:val="thaiDistribute"/>
        <w:rPr>
          <w:rFonts w:ascii="Browallia New" w:hAnsi="Browallia New" w:cs="Browallia New"/>
          <w:b/>
          <w:bCs/>
          <w:color w:val="auto"/>
          <w:sz w:val="20"/>
          <w:szCs w:val="20"/>
        </w:rPr>
      </w:pPr>
    </w:p>
    <w:p w14:paraId="20CD00DA" w14:textId="77777777" w:rsidR="00AE1601" w:rsidRPr="00C86A2A"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C86A2A">
        <w:rPr>
          <w:rFonts w:ascii="Browallia New" w:hAnsi="Browallia New" w:cs="Browallia New"/>
          <w:b/>
          <w:bCs/>
          <w:sz w:val="28"/>
          <w:szCs w:val="28"/>
          <w:cs/>
        </w:rPr>
        <w:t>สินทรัพย์ไม่มีตัวตน</w:t>
      </w:r>
      <w:r w:rsidRPr="00C86A2A">
        <w:rPr>
          <w:rFonts w:ascii="Browallia New" w:hAnsi="Browallia New" w:cs="Browallia New"/>
          <w:b/>
          <w:bCs/>
          <w:sz w:val="28"/>
          <w:szCs w:val="28"/>
        </w:rPr>
        <w:t xml:space="preserve"> </w:t>
      </w:r>
      <w:r w:rsidRPr="00C86A2A">
        <w:rPr>
          <w:rFonts w:ascii="Browallia New" w:hAnsi="Browallia New" w:cs="Browallia New"/>
          <w:b/>
          <w:bCs/>
          <w:sz w:val="28"/>
          <w:szCs w:val="28"/>
          <w:lang w:val="en-GB"/>
        </w:rPr>
        <w:t xml:space="preserve">– </w:t>
      </w:r>
      <w:r w:rsidRPr="00C86A2A">
        <w:rPr>
          <w:rFonts w:ascii="Browallia New" w:hAnsi="Browallia New" w:cs="Browallia New"/>
          <w:b/>
          <w:bCs/>
          <w:sz w:val="28"/>
          <w:szCs w:val="28"/>
          <w:cs/>
          <w:lang w:val="en-GB"/>
        </w:rPr>
        <w:t>สุทธิ</w:t>
      </w:r>
    </w:p>
    <w:p w14:paraId="73A66902" w14:textId="77777777" w:rsidR="00474F10" w:rsidRPr="003970E7" w:rsidRDefault="00474F10" w:rsidP="00DD63B2">
      <w:pPr>
        <w:pStyle w:val="CordiaNew"/>
        <w:tabs>
          <w:tab w:val="clear" w:pos="4153"/>
          <w:tab w:val="left" w:pos="426"/>
        </w:tabs>
        <w:jc w:val="thaiDistribute"/>
        <w:rPr>
          <w:rFonts w:ascii="Browallia New" w:hAnsi="Browallia New" w:cs="Browallia New"/>
          <w:sz w:val="10"/>
          <w:szCs w:val="10"/>
          <w:u w:val="single"/>
          <w:lang w:val="en-GB"/>
        </w:rPr>
      </w:pPr>
    </w:p>
    <w:p w14:paraId="52176C4F" w14:textId="33B337F7" w:rsidR="00474F10" w:rsidRPr="002961B6"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4B7BDB">
        <w:rPr>
          <w:rFonts w:ascii="Browallia New" w:hAnsi="Browallia New" w:cs="Browallia New"/>
          <w:sz w:val="28"/>
          <w:szCs w:val="28"/>
          <w:lang w:val="en-GB"/>
        </w:rPr>
        <w:t>4</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w:t>
      </w:r>
      <w:r w:rsidR="004B7BDB">
        <w:rPr>
          <w:rFonts w:ascii="Browallia New" w:hAnsi="Browallia New" w:cs="Browallia New"/>
          <w:sz w:val="28"/>
          <w:szCs w:val="28"/>
          <w:lang w:val="en-GB"/>
        </w:rPr>
        <w:t>3</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67A2F2D5" w14:textId="77777777" w:rsidR="00AE1601" w:rsidRPr="003970E7"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16"/>
          <w:szCs w:val="16"/>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761E8B">
        <w:trPr>
          <w:cantSplit/>
        </w:trPr>
        <w:tc>
          <w:tcPr>
            <w:tcW w:w="4140" w:type="dxa"/>
          </w:tcPr>
          <w:p w14:paraId="785F34C2"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B7BDB" w:rsidRPr="002961B6" w14:paraId="40BCC228" w14:textId="77777777" w:rsidTr="00761E8B">
        <w:trPr>
          <w:cantSplit/>
        </w:trPr>
        <w:tc>
          <w:tcPr>
            <w:tcW w:w="4140" w:type="dxa"/>
            <w:shd w:val="clear" w:color="auto" w:fill="auto"/>
          </w:tcPr>
          <w:p w14:paraId="2CF2E0D6" w14:textId="7CEE7066"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2237" w:type="dxa"/>
            <w:vAlign w:val="bottom"/>
          </w:tcPr>
          <w:p w14:paraId="7CA82FC8" w14:textId="75D067DF"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7,896</w:t>
            </w:r>
          </w:p>
        </w:tc>
        <w:tc>
          <w:tcPr>
            <w:tcW w:w="270" w:type="dxa"/>
          </w:tcPr>
          <w:p w14:paraId="5B3DF4C8" w14:textId="77777777"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572DDC0F"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7,009</w:t>
            </w:r>
          </w:p>
        </w:tc>
      </w:tr>
      <w:tr w:rsidR="004B7BDB" w:rsidRPr="002961B6" w14:paraId="5F2A6D07" w14:textId="77777777" w:rsidTr="00761E8B">
        <w:trPr>
          <w:cantSplit/>
        </w:trPr>
        <w:tc>
          <w:tcPr>
            <w:tcW w:w="4140" w:type="dxa"/>
          </w:tcPr>
          <w:p w14:paraId="2471427D" w14:textId="77777777"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156003A5"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249</w:t>
            </w:r>
          </w:p>
        </w:tc>
        <w:tc>
          <w:tcPr>
            <w:tcW w:w="270" w:type="dxa"/>
          </w:tcPr>
          <w:p w14:paraId="1A2FABA5" w14:textId="77777777"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0A6C022C"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A34B03">
              <w:rPr>
                <w:rFonts w:ascii="Browallia New" w:hAnsi="Browallia New" w:cs="Browallia New" w:hint="cs"/>
                <w:sz w:val="28"/>
                <w:szCs w:val="28"/>
                <w:cs/>
              </w:rPr>
              <w:t>27</w:t>
            </w:r>
          </w:p>
        </w:tc>
      </w:tr>
      <w:tr w:rsidR="004B7BDB" w:rsidRPr="002961B6" w14:paraId="76F20A2A" w14:textId="77777777" w:rsidTr="00761E8B">
        <w:trPr>
          <w:cantSplit/>
        </w:trPr>
        <w:tc>
          <w:tcPr>
            <w:tcW w:w="4140" w:type="dxa"/>
            <w:shd w:val="clear" w:color="auto" w:fill="auto"/>
          </w:tcPr>
          <w:p w14:paraId="79A592C9" w14:textId="54AC46A8"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2237" w:type="dxa"/>
            <w:tcBorders>
              <w:top w:val="single" w:sz="4" w:space="0" w:color="auto"/>
            </w:tcBorders>
            <w:vAlign w:val="bottom"/>
          </w:tcPr>
          <w:p w14:paraId="5FFD22C7" w14:textId="6C493C61"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8,145</w:t>
            </w:r>
          </w:p>
        </w:tc>
        <w:tc>
          <w:tcPr>
            <w:tcW w:w="270" w:type="dxa"/>
          </w:tcPr>
          <w:p w14:paraId="0D2C0C94" w14:textId="77777777"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384B1463" w:rsidR="004B7BDB" w:rsidRPr="002961B6" w:rsidRDefault="004B7BDB" w:rsidP="004B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A34B03">
              <w:rPr>
                <w:rFonts w:ascii="Browallia New" w:hAnsi="Browallia New" w:cs="Browallia New" w:hint="cs"/>
                <w:sz w:val="28"/>
                <w:szCs w:val="28"/>
                <w:cs/>
              </w:rPr>
              <w:t>7</w:t>
            </w:r>
            <w:r>
              <w:rPr>
                <w:rFonts w:ascii="Browallia New" w:hAnsi="Browallia New" w:cs="Browallia New"/>
                <w:sz w:val="28"/>
                <w:szCs w:val="28"/>
              </w:rPr>
              <w:t>,036</w:t>
            </w:r>
          </w:p>
        </w:tc>
      </w:tr>
      <w:tr w:rsidR="00D332D7" w:rsidRPr="002961B6" w14:paraId="48A26B3A" w14:textId="77777777" w:rsidTr="00E71B08">
        <w:trPr>
          <w:cantSplit/>
        </w:trPr>
        <w:tc>
          <w:tcPr>
            <w:tcW w:w="4140" w:type="dxa"/>
          </w:tcPr>
          <w:p w14:paraId="3E7CDBC7"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shd w:val="clear" w:color="auto" w:fill="auto"/>
            <w:vAlign w:val="bottom"/>
          </w:tcPr>
          <w:p w14:paraId="57083822" w14:textId="7BEC31F2"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1,263</w:t>
            </w:r>
          </w:p>
        </w:tc>
        <w:tc>
          <w:tcPr>
            <w:tcW w:w="270" w:type="dxa"/>
          </w:tcPr>
          <w:p w14:paraId="715E5E32"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6F0AB1D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1,245</w:t>
            </w:r>
          </w:p>
        </w:tc>
      </w:tr>
      <w:tr w:rsidR="00D332D7" w:rsidRPr="002961B6" w14:paraId="42D6BF9E" w14:textId="77777777" w:rsidTr="00E71B08">
        <w:trPr>
          <w:cantSplit/>
        </w:trPr>
        <w:tc>
          <w:tcPr>
            <w:tcW w:w="4140" w:type="dxa"/>
            <w:shd w:val="clear" w:color="auto" w:fill="auto"/>
          </w:tcPr>
          <w:p w14:paraId="19F87C92" w14:textId="03F867FC"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2237" w:type="dxa"/>
            <w:tcBorders>
              <w:top w:val="single" w:sz="4" w:space="0" w:color="auto"/>
              <w:bottom w:val="single" w:sz="12" w:space="0" w:color="auto"/>
            </w:tcBorders>
            <w:shd w:val="clear" w:color="auto" w:fill="auto"/>
            <w:vAlign w:val="bottom"/>
          </w:tcPr>
          <w:p w14:paraId="6CCFA11D" w14:textId="2F450FEB"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9,408</w:t>
            </w:r>
          </w:p>
        </w:tc>
        <w:tc>
          <w:tcPr>
            <w:tcW w:w="270" w:type="dxa"/>
          </w:tcPr>
          <w:p w14:paraId="7464B896"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0855799F"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8,281</w:t>
            </w:r>
          </w:p>
        </w:tc>
      </w:tr>
      <w:tr w:rsidR="00D332D7" w:rsidRPr="002961B6" w14:paraId="5AC683A6" w14:textId="77777777" w:rsidTr="003970E7">
        <w:trPr>
          <w:cantSplit/>
          <w:trHeight w:val="40"/>
        </w:trPr>
        <w:tc>
          <w:tcPr>
            <w:tcW w:w="4140" w:type="dxa"/>
          </w:tcPr>
          <w:p w14:paraId="756BA3D9" w14:textId="77777777" w:rsidR="00D332D7" w:rsidRPr="003970E7" w:rsidRDefault="00D332D7" w:rsidP="0039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Borders>
              <w:top w:val="single" w:sz="12" w:space="0" w:color="auto"/>
            </w:tcBorders>
          </w:tcPr>
          <w:p w14:paraId="3D79AA47" w14:textId="77777777" w:rsidR="00D332D7" w:rsidRPr="003970E7"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7F8635BD" w14:textId="77777777" w:rsidR="00D332D7" w:rsidRPr="003970E7"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Borders>
              <w:top w:val="single" w:sz="12" w:space="0" w:color="auto"/>
            </w:tcBorders>
          </w:tcPr>
          <w:p w14:paraId="5AC88C98" w14:textId="77777777" w:rsidR="00D332D7" w:rsidRPr="003970E7"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D332D7" w:rsidRPr="002961B6" w14:paraId="7B0657C9" w14:textId="77777777" w:rsidTr="00807826">
        <w:trPr>
          <w:cantSplit/>
        </w:trPr>
        <w:tc>
          <w:tcPr>
            <w:tcW w:w="4140" w:type="dxa"/>
          </w:tcPr>
          <w:p w14:paraId="6134176F"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D332D7" w:rsidRPr="002961B6" w14:paraId="363861EA" w14:textId="77777777" w:rsidTr="00761E8B">
        <w:trPr>
          <w:cantSplit/>
        </w:trPr>
        <w:tc>
          <w:tcPr>
            <w:tcW w:w="4140" w:type="dxa"/>
            <w:shd w:val="clear" w:color="auto" w:fill="auto"/>
          </w:tcPr>
          <w:p w14:paraId="3D62BE91" w14:textId="312DDBEB"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2237" w:type="dxa"/>
            <w:vAlign w:val="bottom"/>
          </w:tcPr>
          <w:p w14:paraId="1035A6F5" w14:textId="2D4CB25D"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(6,249)</w:t>
            </w:r>
          </w:p>
        </w:tc>
        <w:tc>
          <w:tcPr>
            <w:tcW w:w="270" w:type="dxa"/>
          </w:tcPr>
          <w:p w14:paraId="7552B627"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72637006"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(5,555)</w:t>
            </w:r>
          </w:p>
        </w:tc>
      </w:tr>
      <w:tr w:rsidR="00D332D7" w:rsidRPr="002961B6" w14:paraId="1B4385D0" w14:textId="77777777" w:rsidTr="00761E8B">
        <w:trPr>
          <w:cantSplit/>
        </w:trPr>
        <w:tc>
          <w:tcPr>
            <w:tcW w:w="4140" w:type="dxa"/>
          </w:tcPr>
          <w:p w14:paraId="2C111797"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6BCD9901"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(593)</w:t>
            </w:r>
          </w:p>
        </w:tc>
        <w:tc>
          <w:tcPr>
            <w:tcW w:w="270" w:type="dxa"/>
          </w:tcPr>
          <w:p w14:paraId="19A71532"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49739AE6"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(426)</w:t>
            </w:r>
          </w:p>
        </w:tc>
      </w:tr>
      <w:tr w:rsidR="00D332D7" w:rsidRPr="002961B6" w14:paraId="766FA589" w14:textId="77777777" w:rsidTr="00335059">
        <w:trPr>
          <w:cantSplit/>
        </w:trPr>
        <w:tc>
          <w:tcPr>
            <w:tcW w:w="4140" w:type="dxa"/>
            <w:shd w:val="clear" w:color="auto" w:fill="auto"/>
          </w:tcPr>
          <w:p w14:paraId="087135A9" w14:textId="7AC10949"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2237" w:type="dxa"/>
            <w:tcBorders>
              <w:top w:val="single" w:sz="4" w:space="0" w:color="auto"/>
            </w:tcBorders>
            <w:vAlign w:val="bottom"/>
          </w:tcPr>
          <w:p w14:paraId="7A24579A" w14:textId="730A33CE"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(6,842)</w:t>
            </w:r>
          </w:p>
        </w:tc>
        <w:tc>
          <w:tcPr>
            <w:tcW w:w="270" w:type="dxa"/>
          </w:tcPr>
          <w:p w14:paraId="5F41AC86" w14:textId="77777777"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69726643" w:rsidR="00D332D7" w:rsidRPr="002961B6" w:rsidRDefault="00D332D7" w:rsidP="00D3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(5,981)</w:t>
            </w:r>
          </w:p>
        </w:tc>
      </w:tr>
      <w:tr w:rsidR="0056725C" w:rsidRPr="002961B6" w14:paraId="65CF5FF8" w14:textId="77777777" w:rsidTr="002F3DFB">
        <w:trPr>
          <w:cantSplit/>
        </w:trPr>
        <w:tc>
          <w:tcPr>
            <w:tcW w:w="4140" w:type="dxa"/>
          </w:tcPr>
          <w:p w14:paraId="342E6065"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shd w:val="clear" w:color="auto" w:fill="auto"/>
            <w:vAlign w:val="bottom"/>
          </w:tcPr>
          <w:p w14:paraId="7234E49F" w14:textId="5BD8F80A"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eastAsia="Browallia New" w:hAnsi="Browallia New" w:cs="Browallia New"/>
                <w:sz w:val="28"/>
              </w:rPr>
              <w:t>(483)</w:t>
            </w:r>
          </w:p>
        </w:tc>
        <w:tc>
          <w:tcPr>
            <w:tcW w:w="270" w:type="dxa"/>
          </w:tcPr>
          <w:p w14:paraId="7233911C"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2" w:space="0" w:color="auto"/>
            </w:tcBorders>
            <w:vAlign w:val="bottom"/>
          </w:tcPr>
          <w:p w14:paraId="3F52C7FF" w14:textId="41FAB284"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(385)</w:t>
            </w:r>
          </w:p>
        </w:tc>
      </w:tr>
      <w:tr w:rsidR="0056725C" w:rsidRPr="002961B6" w14:paraId="0464EB57" w14:textId="77777777" w:rsidTr="002F3DFB">
        <w:trPr>
          <w:cantSplit/>
        </w:trPr>
        <w:tc>
          <w:tcPr>
            <w:tcW w:w="4140" w:type="dxa"/>
            <w:shd w:val="clear" w:color="auto" w:fill="auto"/>
          </w:tcPr>
          <w:p w14:paraId="5FA1A13B" w14:textId="1C9E8CBB"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2237" w:type="dxa"/>
            <w:tcBorders>
              <w:top w:val="single" w:sz="4" w:space="0" w:color="auto"/>
              <w:bottom w:val="single" w:sz="12" w:space="0" w:color="auto"/>
            </w:tcBorders>
            <w:shd w:val="clear" w:color="auto" w:fill="auto"/>
            <w:vAlign w:val="bottom"/>
          </w:tcPr>
          <w:p w14:paraId="56B3431A" w14:textId="2DB079DE"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eastAsia="Browallia New" w:hAnsi="Browallia New" w:cs="Browallia New"/>
                <w:sz w:val="28"/>
              </w:rPr>
              <w:t>(7,325)</w:t>
            </w:r>
          </w:p>
        </w:tc>
        <w:tc>
          <w:tcPr>
            <w:tcW w:w="270" w:type="dxa"/>
          </w:tcPr>
          <w:p w14:paraId="36222126"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2" w:space="0" w:color="auto"/>
              <w:bottom w:val="single" w:sz="12" w:space="0" w:color="auto"/>
            </w:tcBorders>
            <w:vAlign w:val="bottom"/>
          </w:tcPr>
          <w:p w14:paraId="565E8D70" w14:textId="499F3982"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(6,366)</w:t>
            </w:r>
          </w:p>
        </w:tc>
      </w:tr>
      <w:tr w:rsidR="0056725C" w:rsidRPr="002961B6" w14:paraId="3BB61E3E" w14:textId="77777777" w:rsidTr="00592232">
        <w:trPr>
          <w:cantSplit/>
        </w:trPr>
        <w:tc>
          <w:tcPr>
            <w:tcW w:w="4140" w:type="dxa"/>
            <w:shd w:val="clear" w:color="auto" w:fill="auto"/>
          </w:tcPr>
          <w:p w14:paraId="5EC0D65B" w14:textId="77777777" w:rsidR="0056725C" w:rsidRPr="00C74B30"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lang w:val="th-TH"/>
              </w:rPr>
            </w:pPr>
          </w:p>
        </w:tc>
        <w:tc>
          <w:tcPr>
            <w:tcW w:w="2237" w:type="dxa"/>
            <w:tcBorders>
              <w:top w:val="single" w:sz="12" w:space="0" w:color="auto"/>
            </w:tcBorders>
            <w:vAlign w:val="bottom"/>
          </w:tcPr>
          <w:p w14:paraId="26EC397A" w14:textId="77777777" w:rsidR="0056725C" w:rsidRPr="00C74B30"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70" w:type="dxa"/>
          </w:tcPr>
          <w:p w14:paraId="4F65BDAF" w14:textId="77777777" w:rsidR="0056725C" w:rsidRPr="00C74B30"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340" w:type="dxa"/>
            <w:tcBorders>
              <w:top w:val="single" w:sz="12" w:space="0" w:color="auto"/>
            </w:tcBorders>
            <w:vAlign w:val="bottom"/>
          </w:tcPr>
          <w:p w14:paraId="0D2ABD8A" w14:textId="77777777" w:rsidR="0056725C" w:rsidRPr="00C74B30"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r>
      <w:tr w:rsidR="0056725C" w:rsidRPr="002961B6" w14:paraId="0EDCD682" w14:textId="77777777" w:rsidTr="00761E8B">
        <w:trPr>
          <w:cantSplit/>
        </w:trPr>
        <w:tc>
          <w:tcPr>
            <w:tcW w:w="4140" w:type="dxa"/>
            <w:shd w:val="clear" w:color="auto" w:fill="auto"/>
          </w:tcPr>
          <w:p w14:paraId="1F478906"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6725C" w:rsidRPr="002961B6" w14:paraId="53D33A76" w14:textId="77777777" w:rsidTr="00761E8B">
        <w:trPr>
          <w:cantSplit/>
        </w:trPr>
        <w:tc>
          <w:tcPr>
            <w:tcW w:w="4140" w:type="dxa"/>
            <w:shd w:val="clear" w:color="auto" w:fill="auto"/>
          </w:tcPr>
          <w:p w14:paraId="491DE8CE" w14:textId="6587248D"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63</w:t>
            </w:r>
          </w:p>
        </w:tc>
        <w:tc>
          <w:tcPr>
            <w:tcW w:w="2237" w:type="dxa"/>
            <w:tcBorders>
              <w:bottom w:val="single" w:sz="12" w:space="0" w:color="auto"/>
            </w:tcBorders>
            <w:vAlign w:val="bottom"/>
          </w:tcPr>
          <w:p w14:paraId="1B790DCA" w14:textId="6742EB6C"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1,303</w:t>
            </w:r>
          </w:p>
        </w:tc>
        <w:tc>
          <w:tcPr>
            <w:tcW w:w="270" w:type="dxa"/>
          </w:tcPr>
          <w:p w14:paraId="0E12C7E4"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0D4E81A1"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1,055</w:t>
            </w:r>
          </w:p>
        </w:tc>
      </w:tr>
      <w:tr w:rsidR="0056725C" w:rsidRPr="002961B6" w14:paraId="1CF82EDF" w14:textId="77777777" w:rsidTr="002F3DFB">
        <w:trPr>
          <w:cantSplit/>
          <w:trHeight w:val="168"/>
        </w:trPr>
        <w:tc>
          <w:tcPr>
            <w:tcW w:w="4140" w:type="dxa"/>
            <w:shd w:val="clear" w:color="auto" w:fill="auto"/>
          </w:tcPr>
          <w:p w14:paraId="6976B082" w14:textId="5FE4AA99"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2237" w:type="dxa"/>
            <w:tcBorders>
              <w:top w:val="single" w:sz="12" w:space="0" w:color="auto"/>
              <w:bottom w:val="single" w:sz="12" w:space="0" w:color="auto"/>
            </w:tcBorders>
            <w:shd w:val="clear" w:color="auto" w:fill="auto"/>
            <w:vAlign w:val="bottom"/>
          </w:tcPr>
          <w:p w14:paraId="095E6942" w14:textId="0BF53229" w:rsidR="0056725C" w:rsidRPr="002961B6" w:rsidRDefault="00711457"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2,083</w:t>
            </w:r>
          </w:p>
        </w:tc>
        <w:tc>
          <w:tcPr>
            <w:tcW w:w="270" w:type="dxa"/>
            <w:shd w:val="clear" w:color="auto" w:fill="auto"/>
          </w:tcPr>
          <w:p w14:paraId="05F8D063" w14:textId="77777777"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55439569" w:rsidR="0056725C" w:rsidRPr="002961B6" w:rsidRDefault="0056725C" w:rsidP="0056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1,915</w:t>
            </w:r>
          </w:p>
        </w:tc>
      </w:tr>
    </w:tbl>
    <w:p w14:paraId="640361AD" w14:textId="41DB0649" w:rsidR="00565D41" w:rsidRPr="00552A72" w:rsidRDefault="00565D41" w:rsidP="002D5064">
      <w:pPr>
        <w:pStyle w:val="CordiaNew"/>
        <w:numPr>
          <w:ilvl w:val="0"/>
          <w:numId w:val="17"/>
        </w:numPr>
        <w:tabs>
          <w:tab w:val="clear" w:pos="360"/>
          <w:tab w:val="clear" w:pos="4153"/>
          <w:tab w:val="left" w:pos="1080"/>
          <w:tab w:val="num" w:pos="1170"/>
        </w:tabs>
        <w:ind w:left="432" w:hanging="432"/>
        <w:jc w:val="thaiDistribute"/>
        <w:rPr>
          <w:rFonts w:ascii="Browallia New" w:hAnsi="Browallia New" w:cs="Browallia New"/>
          <w:b/>
          <w:bCs/>
          <w:color w:val="auto"/>
          <w:sz w:val="28"/>
          <w:szCs w:val="28"/>
        </w:rPr>
      </w:pPr>
      <w:r w:rsidRPr="00552A72">
        <w:rPr>
          <w:rFonts w:ascii="Browallia New" w:hAnsi="Browallia New" w:cs="Browallia New"/>
          <w:b/>
          <w:bCs/>
          <w:color w:val="auto"/>
          <w:sz w:val="28"/>
          <w:szCs w:val="28"/>
          <w:cs/>
        </w:rPr>
        <w:t>ค่าความนิยม</w:t>
      </w:r>
    </w:p>
    <w:p w14:paraId="70C7112C"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color w:val="auto"/>
          <w:sz w:val="28"/>
          <w:szCs w:val="28"/>
          <w:u w:val="single"/>
        </w:rPr>
      </w:pPr>
    </w:p>
    <w:p w14:paraId="1FEAB155" w14:textId="11210EF8"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2064D">
        <w:rPr>
          <w:rFonts w:ascii="Browallia New" w:hAnsi="Browallia New" w:cs="Browallia New"/>
          <w:color w:val="auto"/>
          <w:sz w:val="28"/>
          <w:szCs w:val="28"/>
          <w:cs/>
        </w:rPr>
        <w:t xml:space="preserve">จำนวน </w:t>
      </w:r>
      <w:r w:rsidRPr="007050E6">
        <w:rPr>
          <w:rFonts w:ascii="Browallia New" w:hAnsi="Browallia New" w:cs="Browallia New"/>
          <w:color w:val="auto"/>
          <w:sz w:val="28"/>
          <w:szCs w:val="28"/>
        </w:rPr>
        <w:t>15</w:t>
      </w:r>
      <w:r w:rsidRPr="00D2064D">
        <w:rPr>
          <w:rFonts w:ascii="Browallia New" w:hAnsi="Browallia New" w:cs="Browallia New"/>
          <w:color w:val="auto"/>
          <w:sz w:val="28"/>
          <w:szCs w:val="28"/>
          <w:cs/>
        </w:rPr>
        <w:t xml:space="preserve"> ล้</w:t>
      </w:r>
      <w:r w:rsidRPr="00D55CA9">
        <w:rPr>
          <w:rFonts w:ascii="Browallia New" w:hAnsi="Browallia New" w:cs="Browallia New"/>
          <w:color w:val="auto"/>
          <w:sz w:val="28"/>
          <w:szCs w:val="28"/>
          <w:cs/>
        </w:rPr>
        <w:t>าน</w:t>
      </w:r>
      <w:r w:rsidRPr="002961B6">
        <w:rPr>
          <w:rFonts w:ascii="Browallia New" w:hAnsi="Browallia New" w:cs="Browallia New"/>
          <w:color w:val="auto"/>
          <w:sz w:val="28"/>
          <w:szCs w:val="28"/>
          <w:cs/>
        </w:rPr>
        <w:t>บาท เกิดจากการซื้อ</w:t>
      </w:r>
      <w:r w:rsidRPr="002961B6">
        <w:rPr>
          <w:rFonts w:ascii="Browallia New" w:hAnsi="Browallia New" w:cs="Browallia New"/>
          <w:sz w:val="28"/>
          <w:szCs w:val="28"/>
          <w:cs/>
        </w:rPr>
        <w:t>บริษัท แกรนด์อุตสาหกรรมเหล็กรูปพรรณ จำกัด</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sz w:val="28"/>
          <w:szCs w:val="28"/>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10B4A650" w:rsidR="00565D41" w:rsidRDefault="00FC5B17" w:rsidP="00565D41">
      <w:pPr>
        <w:pStyle w:val="CordiaNew"/>
        <w:tabs>
          <w:tab w:val="clear" w:pos="4153"/>
          <w:tab w:val="left" w:pos="426"/>
        </w:tabs>
        <w:ind w:left="426"/>
        <w:jc w:val="thaiDistribute"/>
        <w:rPr>
          <w:rFonts w:ascii="Browallia New" w:hAnsi="Browallia New" w:cs="Browallia New"/>
          <w:sz w:val="28"/>
          <w:szCs w:val="28"/>
        </w:rPr>
      </w:pPr>
      <w:r w:rsidRPr="00FC5B17">
        <w:rPr>
          <w:rFonts w:ascii="Browallia New" w:hAnsi="Browallia New" w:cs="Browallia New"/>
          <w:sz w:val="28"/>
          <w:szCs w:val="28"/>
          <w:cs/>
        </w:rPr>
        <w:t>กิจการทดสอบการด้อยค่าของค่าความนิยมเป็นประจำทุกปี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39714EBC" w14:textId="77777777" w:rsidR="000D58D9" w:rsidRDefault="000D58D9" w:rsidP="00565D41">
      <w:pPr>
        <w:pStyle w:val="CordiaNew"/>
        <w:tabs>
          <w:tab w:val="clear" w:pos="4153"/>
          <w:tab w:val="left" w:pos="426"/>
        </w:tabs>
        <w:ind w:left="426"/>
        <w:jc w:val="thaiDistribute"/>
        <w:rPr>
          <w:rFonts w:ascii="Browallia New" w:hAnsi="Browallia New" w:cs="Browallia New"/>
          <w:sz w:val="28"/>
          <w:szCs w:val="28"/>
        </w:rPr>
      </w:pPr>
    </w:p>
    <w:p w14:paraId="0249DDD0" w14:textId="294C493B" w:rsidR="000D58D9" w:rsidRPr="002961B6" w:rsidRDefault="00B266EA" w:rsidP="00565D41">
      <w:pPr>
        <w:pStyle w:val="CordiaNew"/>
        <w:tabs>
          <w:tab w:val="clear" w:pos="4153"/>
          <w:tab w:val="left" w:pos="426"/>
        </w:tabs>
        <w:ind w:left="426"/>
        <w:jc w:val="thaiDistribute"/>
        <w:rPr>
          <w:rFonts w:ascii="Browallia New" w:hAnsi="Browallia New" w:cs="Browallia New"/>
          <w:sz w:val="28"/>
          <w:szCs w:val="28"/>
        </w:rPr>
      </w:pPr>
      <w:r w:rsidRPr="00B266EA">
        <w:rPr>
          <w:rFonts w:ascii="Browallia New" w:hAnsi="Browallia New" w:cs="Browallia New"/>
          <w:sz w:val="28"/>
          <w:szCs w:val="28"/>
          <w:cs/>
        </w:rPr>
        <w:t xml:space="preserve">ณ วันที่ </w:t>
      </w:r>
      <w:r w:rsidRPr="00B266EA">
        <w:rPr>
          <w:rFonts w:ascii="Browallia New" w:hAnsi="Browallia New" w:cs="Browallia New"/>
          <w:sz w:val="28"/>
          <w:szCs w:val="28"/>
        </w:rPr>
        <w:t xml:space="preserve">31 </w:t>
      </w:r>
      <w:r w:rsidRPr="00B266EA">
        <w:rPr>
          <w:rFonts w:ascii="Browallia New" w:hAnsi="Browallia New" w:cs="Browallia New"/>
          <w:sz w:val="28"/>
          <w:szCs w:val="28"/>
          <w:cs/>
        </w:rPr>
        <w:t xml:space="preserve">ธันวาคม </w:t>
      </w:r>
      <w:r w:rsidRPr="00B266EA">
        <w:rPr>
          <w:rFonts w:ascii="Browallia New" w:hAnsi="Browallia New" w:cs="Browallia New"/>
          <w:sz w:val="28"/>
          <w:szCs w:val="28"/>
        </w:rPr>
        <w:t xml:space="preserve">2564 </w:t>
      </w:r>
      <w:r w:rsidRPr="00B266EA">
        <w:rPr>
          <w:rFonts w:ascii="Browallia New" w:hAnsi="Browallia New" w:cs="Browallia New"/>
          <w:sz w:val="28"/>
          <w:szCs w:val="28"/>
          <w:cs/>
        </w:rPr>
        <w:t>ข้อสมมติฐานสำคัญที่ใช้ในการคำนวณมูลค่าจากการใช้ แสดงได้ดังต่อไปนี้</w:t>
      </w:r>
    </w:p>
    <w:p w14:paraId="6438E6D0" w14:textId="77777777" w:rsidR="00565D41" w:rsidRPr="002961B6" w:rsidRDefault="00565D41" w:rsidP="00154BD7">
      <w:pPr>
        <w:pStyle w:val="CordiaNew"/>
        <w:tabs>
          <w:tab w:val="clear" w:pos="4153"/>
          <w:tab w:val="left" w:pos="426"/>
        </w:tabs>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8B6BCC" w:rsidRPr="002961B6" w14:paraId="48183EBA" w14:textId="4590F9CE" w:rsidTr="008B5542">
        <w:trPr>
          <w:cantSplit/>
        </w:trPr>
        <w:tc>
          <w:tcPr>
            <w:tcW w:w="5145" w:type="dxa"/>
            <w:shd w:val="clear" w:color="auto" w:fill="auto"/>
          </w:tcPr>
          <w:p w14:paraId="75FBAA07"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3789" w:type="dxa"/>
            <w:gridSpan w:val="3"/>
          </w:tcPr>
          <w:p w14:paraId="66BBC39A" w14:textId="6985674A" w:rsidR="008B6BCC" w:rsidRPr="002961B6"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8B6BCC" w:rsidRPr="002961B6" w14:paraId="5C56F894" w14:textId="77777777" w:rsidTr="008B5542">
        <w:trPr>
          <w:cantSplit/>
        </w:trPr>
        <w:tc>
          <w:tcPr>
            <w:tcW w:w="5145" w:type="dxa"/>
            <w:shd w:val="clear" w:color="auto" w:fill="auto"/>
          </w:tcPr>
          <w:p w14:paraId="7FEEEE89"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bottom w:val="single" w:sz="4" w:space="0" w:color="auto"/>
            </w:tcBorders>
          </w:tcPr>
          <w:p w14:paraId="4392D488" w14:textId="3171350E" w:rsidR="008B6BCC" w:rsidRPr="002961B6"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A34B03">
              <w:rPr>
                <w:rFonts w:ascii="Browallia New" w:hAnsi="Browallia New" w:cs="Browallia New" w:hint="cs"/>
                <w:sz w:val="28"/>
                <w:szCs w:val="28"/>
                <w:cs/>
              </w:rPr>
              <w:t>2564</w:t>
            </w:r>
          </w:p>
        </w:tc>
        <w:tc>
          <w:tcPr>
            <w:tcW w:w="281" w:type="dxa"/>
            <w:tcBorders>
              <w:top w:val="single" w:sz="4" w:space="0" w:color="auto"/>
            </w:tcBorders>
          </w:tcPr>
          <w:p w14:paraId="7F1AFD3D" w14:textId="77777777" w:rsidR="008B6BCC"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p>
        </w:tc>
        <w:tc>
          <w:tcPr>
            <w:tcW w:w="1744" w:type="dxa"/>
            <w:tcBorders>
              <w:top w:val="single" w:sz="4" w:space="0" w:color="auto"/>
              <w:bottom w:val="single" w:sz="4" w:space="0" w:color="auto"/>
            </w:tcBorders>
          </w:tcPr>
          <w:p w14:paraId="233CA5EE" w14:textId="1873FDF0" w:rsidR="008B6BCC"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A34B03">
              <w:rPr>
                <w:rFonts w:ascii="Browallia New" w:hAnsi="Browallia New" w:cs="Browallia New" w:hint="cs"/>
                <w:sz w:val="28"/>
                <w:szCs w:val="28"/>
                <w:cs/>
              </w:rPr>
              <w:t>2563</w:t>
            </w:r>
          </w:p>
        </w:tc>
      </w:tr>
      <w:tr w:rsidR="008B6BCC" w:rsidRPr="002961B6" w14:paraId="1727FD1C" w14:textId="77777777" w:rsidTr="008B5542">
        <w:trPr>
          <w:cantSplit/>
          <w:trHeight w:val="357"/>
        </w:trPr>
        <w:tc>
          <w:tcPr>
            <w:tcW w:w="5145" w:type="dxa"/>
            <w:shd w:val="clear" w:color="auto" w:fill="auto"/>
          </w:tcPr>
          <w:p w14:paraId="652B31D8"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tcBorders>
          </w:tcPr>
          <w:p w14:paraId="38308D4A"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81" w:type="dxa"/>
          </w:tcPr>
          <w:p w14:paraId="3C5E0EE1"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1744" w:type="dxa"/>
          </w:tcPr>
          <w:p w14:paraId="2819DF4A" w14:textId="77777777" w:rsidR="008B6BCC" w:rsidRPr="002961B6"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595"/>
              <w:jc w:val="right"/>
              <w:rPr>
                <w:rFonts w:ascii="Browallia New" w:hAnsi="Browallia New" w:cs="Browallia New"/>
                <w:sz w:val="28"/>
                <w:szCs w:val="28"/>
                <w:lang w:val="en-GB" w:bidi="ar-SA"/>
              </w:rPr>
            </w:pPr>
          </w:p>
        </w:tc>
      </w:tr>
      <w:tr w:rsidR="008B6BCC" w:rsidRPr="002961B6" w14:paraId="5B07774B" w14:textId="77777777" w:rsidTr="008B5542">
        <w:trPr>
          <w:cantSplit/>
        </w:trPr>
        <w:tc>
          <w:tcPr>
            <w:tcW w:w="5145" w:type="dxa"/>
            <w:shd w:val="clear" w:color="auto" w:fill="auto"/>
          </w:tcPr>
          <w:p w14:paraId="7425CBF3" w14:textId="77777777" w:rsidR="008B6BCC" w:rsidRPr="002961B6"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1764" w:type="dxa"/>
          </w:tcPr>
          <w:p w14:paraId="0F2A5355" w14:textId="00349B52" w:rsidR="008B6BCC" w:rsidRDefault="00577829"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c>
          <w:tcPr>
            <w:tcW w:w="281" w:type="dxa"/>
          </w:tcPr>
          <w:p w14:paraId="7C46913B" w14:textId="77777777" w:rsidR="008B6BCC"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c>
          <w:tcPr>
            <w:tcW w:w="1744" w:type="dxa"/>
            <w:vAlign w:val="bottom"/>
          </w:tcPr>
          <w:p w14:paraId="1DD95209" w14:textId="197998FF" w:rsidR="008B6BCC"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r>
      <w:tr w:rsidR="008B6BCC" w:rsidRPr="002961B6" w14:paraId="1B296476" w14:textId="77777777" w:rsidTr="008B5542">
        <w:trPr>
          <w:cantSplit/>
        </w:trPr>
        <w:tc>
          <w:tcPr>
            <w:tcW w:w="5145" w:type="dxa"/>
            <w:shd w:val="clear" w:color="auto" w:fill="auto"/>
          </w:tcPr>
          <w:p w14:paraId="48786D49" w14:textId="77777777" w:rsidR="008B6BCC" w:rsidRPr="002961B6"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1764" w:type="dxa"/>
          </w:tcPr>
          <w:p w14:paraId="72988930" w14:textId="6E1552DF" w:rsidR="008B6BCC" w:rsidRDefault="00A725C5"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12.56</w:t>
            </w:r>
          </w:p>
        </w:tc>
        <w:tc>
          <w:tcPr>
            <w:tcW w:w="281" w:type="dxa"/>
          </w:tcPr>
          <w:p w14:paraId="48593EBD" w14:textId="77777777" w:rsidR="008B6BCC"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p>
        </w:tc>
        <w:tc>
          <w:tcPr>
            <w:tcW w:w="1744" w:type="dxa"/>
            <w:vAlign w:val="bottom"/>
          </w:tcPr>
          <w:p w14:paraId="0CD30439" w14:textId="354DCF20" w:rsidR="008B6BCC"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12.</w:t>
            </w:r>
            <w:r w:rsidR="00D10ABF">
              <w:rPr>
                <w:rFonts w:ascii="Browallia New" w:hAnsi="Browallia New" w:cs="Browallia New"/>
                <w:sz w:val="28"/>
                <w:szCs w:val="28"/>
                <w:lang w:val="en-GB"/>
              </w:rPr>
              <w:t>00</w:t>
            </w:r>
          </w:p>
        </w:tc>
      </w:tr>
    </w:tbl>
    <w:p w14:paraId="51D4F51E" w14:textId="77777777" w:rsidR="00552A72" w:rsidRDefault="00552A72" w:rsidP="00E41A32">
      <w:pPr>
        <w:pStyle w:val="CordiaNew"/>
        <w:tabs>
          <w:tab w:val="clear" w:pos="4153"/>
          <w:tab w:val="left" w:pos="426"/>
        </w:tabs>
        <w:ind w:left="426"/>
        <w:jc w:val="thaiDistribute"/>
        <w:rPr>
          <w:rFonts w:ascii="Browallia New" w:hAnsi="Browallia New" w:cs="Browallia New"/>
          <w:sz w:val="28"/>
          <w:szCs w:val="28"/>
        </w:rPr>
      </w:pPr>
    </w:p>
    <w:p w14:paraId="27A34597" w14:textId="6084FA42" w:rsidR="00ED692C" w:rsidRPr="002F2210" w:rsidRDefault="00AD50A1" w:rsidP="002F2210">
      <w:pPr>
        <w:pStyle w:val="CordiaNew"/>
        <w:tabs>
          <w:tab w:val="clear" w:pos="4153"/>
          <w:tab w:val="left" w:pos="426"/>
        </w:tabs>
        <w:ind w:left="426"/>
        <w:jc w:val="thaiDistribute"/>
        <w:rPr>
          <w:rFonts w:ascii="Browallia New" w:hAnsi="Browallia New" w:cs="Browallia New"/>
          <w:sz w:val="28"/>
          <w:szCs w:val="28"/>
          <w:cs/>
        </w:rPr>
      </w:pPr>
      <w:r w:rsidRPr="00AD50A1">
        <w:rPr>
          <w:rFonts w:ascii="Browallia New" w:hAnsi="Browallia New" w:cs="Browallia New"/>
          <w:sz w:val="28"/>
          <w:szCs w:val="28"/>
          <w:cs/>
        </w:rPr>
        <w:t xml:space="preserve">หากประมาณการอัตราคิดลดในการทดสอบการด้อยค่าของค่าความนิยมเพิ่มขึ้นร้อยละ </w:t>
      </w:r>
      <w:r w:rsidRPr="00AD50A1">
        <w:rPr>
          <w:rFonts w:ascii="Browallia New" w:hAnsi="Browallia New" w:cs="Browallia New"/>
          <w:sz w:val="28"/>
          <w:szCs w:val="28"/>
        </w:rPr>
        <w:t xml:space="preserve">1 </w:t>
      </w:r>
      <w:r w:rsidRPr="00AD50A1">
        <w:rPr>
          <w:rFonts w:ascii="Browallia New" w:hAnsi="Browallia New" w:cs="Browallia New"/>
          <w:sz w:val="28"/>
          <w:szCs w:val="28"/>
          <w:cs/>
        </w:rPr>
        <w:t xml:space="preserve">ต่อปี กลุ่มกิจการยังคงไม่มีค่าเผื่อการด้อยค่าของค่าความนิยมที่ต้องรับรู้ในงบการเงินรวมสำหรับปีสิ้นสุดวันที่ </w:t>
      </w:r>
      <w:r w:rsidRPr="00AD50A1">
        <w:rPr>
          <w:rFonts w:ascii="Browallia New" w:hAnsi="Browallia New" w:cs="Browallia New"/>
          <w:sz w:val="28"/>
          <w:szCs w:val="28"/>
        </w:rPr>
        <w:t xml:space="preserve">31 </w:t>
      </w:r>
      <w:r w:rsidRPr="00AD50A1">
        <w:rPr>
          <w:rFonts w:ascii="Browallia New" w:hAnsi="Browallia New" w:cs="Browallia New"/>
          <w:sz w:val="28"/>
          <w:szCs w:val="28"/>
          <w:cs/>
        </w:rPr>
        <w:t xml:space="preserve">ธันวาคม </w:t>
      </w:r>
      <w:r w:rsidRPr="00AD50A1">
        <w:rPr>
          <w:rFonts w:ascii="Browallia New" w:hAnsi="Browallia New" w:cs="Browallia New"/>
          <w:sz w:val="28"/>
          <w:szCs w:val="28"/>
        </w:rPr>
        <w:t>2564</w:t>
      </w:r>
    </w:p>
    <w:p w14:paraId="321DED62" w14:textId="77777777" w:rsidR="0040736B" w:rsidRPr="002961B6" w:rsidRDefault="0040736B" w:rsidP="00353C70">
      <w:pPr>
        <w:pStyle w:val="CordiaNew"/>
        <w:tabs>
          <w:tab w:val="clear" w:pos="4153"/>
          <w:tab w:val="left" w:pos="426"/>
        </w:tabs>
        <w:ind w:left="426"/>
        <w:jc w:val="thaiDistribute"/>
        <w:rPr>
          <w:rFonts w:ascii="Browallia New" w:hAnsi="Browallia New" w:cs="Browallia New"/>
          <w:color w:val="auto"/>
          <w:sz w:val="28"/>
          <w:szCs w:val="28"/>
          <w:cs/>
        </w:rPr>
      </w:pPr>
    </w:p>
    <w:p w14:paraId="56B0ECEB" w14:textId="1C8ECFB8" w:rsidR="00AE1601" w:rsidRPr="00552A72"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เงินกู้ยืมระยะสั้นจากสถาบันการเงิน</w:t>
      </w:r>
    </w:p>
    <w:p w14:paraId="2DC38B74" w14:textId="77777777" w:rsidR="00784379" w:rsidRPr="002961B6" w:rsidRDefault="00784379" w:rsidP="00784379">
      <w:pPr>
        <w:pStyle w:val="CordiaNew"/>
        <w:tabs>
          <w:tab w:val="clear" w:pos="4153"/>
          <w:tab w:val="left" w:pos="426"/>
        </w:tabs>
        <w:ind w:left="426"/>
        <w:jc w:val="thaiDistribute"/>
        <w:rPr>
          <w:rFonts w:ascii="Browallia New" w:hAnsi="Browallia New" w:cs="Browallia New"/>
          <w:sz w:val="28"/>
          <w:szCs w:val="28"/>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793" w:type="pct"/>
        <w:tblInd w:w="426" w:type="dxa"/>
        <w:tblLook w:val="01E0" w:firstRow="1" w:lastRow="1" w:firstColumn="1" w:lastColumn="1" w:noHBand="0" w:noVBand="0"/>
      </w:tblPr>
      <w:tblGrid>
        <w:gridCol w:w="5164"/>
        <w:gridCol w:w="1862"/>
        <w:gridCol w:w="1945"/>
      </w:tblGrid>
      <w:tr w:rsidR="00D5528E" w:rsidRPr="002961B6" w14:paraId="3C92A739" w14:textId="77777777" w:rsidTr="002D5064">
        <w:tc>
          <w:tcPr>
            <w:tcW w:w="2878"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122"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2D5064">
        <w:tc>
          <w:tcPr>
            <w:tcW w:w="2878" w:type="pct"/>
          </w:tcPr>
          <w:p w14:paraId="6126086D" w14:textId="77777777" w:rsidR="00D5528E" w:rsidRPr="002D5064" w:rsidRDefault="00D5528E" w:rsidP="00DD63B2">
            <w:pPr>
              <w:spacing w:line="240" w:lineRule="auto"/>
              <w:jc w:val="thaiDistribute"/>
              <w:rPr>
                <w:rFonts w:ascii="Browallia New" w:hAnsi="Browallia New" w:cs="Browallia New"/>
                <w:sz w:val="28"/>
                <w:szCs w:val="28"/>
                <w:cs/>
              </w:rPr>
            </w:pPr>
          </w:p>
        </w:tc>
        <w:tc>
          <w:tcPr>
            <w:tcW w:w="1038" w:type="pct"/>
            <w:vAlign w:val="bottom"/>
          </w:tcPr>
          <w:p w14:paraId="0B1E2BD2" w14:textId="20D88204"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3770A3">
              <w:rPr>
                <w:rFonts w:ascii="Browallia New" w:hAnsi="Browallia New" w:cs="Browallia New"/>
                <w:sz w:val="28"/>
                <w:szCs w:val="28"/>
              </w:rPr>
              <w:t>4</w:t>
            </w:r>
          </w:p>
        </w:tc>
        <w:tc>
          <w:tcPr>
            <w:tcW w:w="1081" w:type="pct"/>
            <w:vAlign w:val="bottom"/>
          </w:tcPr>
          <w:p w14:paraId="1F83D22F" w14:textId="0A8CAFE2"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w:t>
            </w:r>
            <w:r w:rsidR="003770A3">
              <w:rPr>
                <w:rFonts w:ascii="Browallia New" w:hAnsi="Browallia New" w:cs="Browallia New"/>
                <w:sz w:val="28"/>
                <w:szCs w:val="28"/>
                <w:lang w:val="en-GB"/>
              </w:rPr>
              <w:t>3</w:t>
            </w:r>
          </w:p>
        </w:tc>
      </w:tr>
      <w:tr w:rsidR="00D5528E" w:rsidRPr="002961B6" w14:paraId="680A7C32" w14:textId="77777777" w:rsidTr="002D5064">
        <w:tc>
          <w:tcPr>
            <w:tcW w:w="2878"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038"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81"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6812F0" w:rsidRPr="002961B6" w14:paraId="1CC3DE84" w14:textId="77777777" w:rsidTr="002D5064">
        <w:tc>
          <w:tcPr>
            <w:tcW w:w="2878" w:type="pct"/>
          </w:tcPr>
          <w:p w14:paraId="754B730D" w14:textId="77777777" w:rsidR="006812F0" w:rsidRPr="002961B6" w:rsidRDefault="006812F0" w:rsidP="006812F0">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ตั๋วสัญญาใช้เงิน</w:t>
            </w:r>
          </w:p>
        </w:tc>
        <w:tc>
          <w:tcPr>
            <w:tcW w:w="1038" w:type="pct"/>
            <w:vAlign w:val="bottom"/>
          </w:tcPr>
          <w:p w14:paraId="6A89B607" w14:textId="552062F9" w:rsidR="006812F0" w:rsidRPr="002961B6" w:rsidRDefault="006812F0" w:rsidP="006812F0">
            <w:pPr>
              <w:spacing w:line="240" w:lineRule="auto"/>
              <w:jc w:val="center"/>
              <w:rPr>
                <w:rFonts w:ascii="Browallia New" w:hAnsi="Browallia New" w:cs="Browallia New"/>
                <w:sz w:val="28"/>
                <w:szCs w:val="28"/>
              </w:rPr>
            </w:pPr>
            <w:r w:rsidRPr="00EC2258">
              <w:rPr>
                <w:rFonts w:ascii="Browallia New" w:hAnsi="Browallia New" w:cs="Browallia New"/>
                <w:sz w:val="28"/>
                <w:szCs w:val="28"/>
                <w:cs/>
                <w:lang w:val="en-GB"/>
              </w:rPr>
              <w:t xml:space="preserve">                </w:t>
            </w:r>
            <w:r w:rsidRPr="00EC2258">
              <w:rPr>
                <w:rFonts w:ascii="Browallia New" w:hAnsi="Browallia New" w:cs="Browallia New"/>
                <w:sz w:val="28"/>
                <w:szCs w:val="28"/>
                <w:lang w:val="en-GB"/>
              </w:rPr>
              <w:t>-</w:t>
            </w:r>
          </w:p>
        </w:tc>
        <w:tc>
          <w:tcPr>
            <w:tcW w:w="1081" w:type="pct"/>
            <w:vAlign w:val="bottom"/>
          </w:tcPr>
          <w:p w14:paraId="40191192" w14:textId="60DAB5A6" w:rsidR="006812F0" w:rsidRPr="002961B6" w:rsidRDefault="006812F0" w:rsidP="006812F0">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6812F0" w:rsidRPr="002961B6" w14:paraId="36A6FB44" w14:textId="77777777" w:rsidTr="002D5064">
        <w:tc>
          <w:tcPr>
            <w:tcW w:w="2878" w:type="pct"/>
          </w:tcPr>
          <w:p w14:paraId="213C2494" w14:textId="3A909CB3" w:rsidR="006812F0" w:rsidRPr="002961B6" w:rsidRDefault="006812F0" w:rsidP="006812F0">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หนี้สินภายใต้สัญญาทรัสต์รีซีท</w:t>
            </w:r>
          </w:p>
        </w:tc>
        <w:tc>
          <w:tcPr>
            <w:tcW w:w="1038" w:type="pct"/>
            <w:vAlign w:val="bottom"/>
          </w:tcPr>
          <w:p w14:paraId="1B540534" w14:textId="14175FD4" w:rsidR="006812F0" w:rsidRPr="0075568A" w:rsidRDefault="006812F0" w:rsidP="006812F0">
            <w:pPr>
              <w:pBdr>
                <w:bottom w:val="single" w:sz="4" w:space="1" w:color="auto"/>
              </w:pBdr>
              <w:spacing w:line="240" w:lineRule="auto"/>
              <w:jc w:val="center"/>
              <w:rPr>
                <w:rFonts w:ascii="Browallia New" w:hAnsi="Browallia New" w:cs="Browallia New"/>
                <w:sz w:val="28"/>
                <w:szCs w:val="28"/>
                <w:cs/>
              </w:rPr>
            </w:pPr>
            <w:r w:rsidRPr="00EC2258">
              <w:rPr>
                <w:rFonts w:ascii="Browallia New" w:hAnsi="Browallia New" w:cs="Browallia New"/>
                <w:sz w:val="28"/>
                <w:szCs w:val="28"/>
                <w:cs/>
                <w:lang w:val="en-GB"/>
              </w:rPr>
              <w:t xml:space="preserve">                </w:t>
            </w:r>
            <w:r w:rsidRPr="00EC2258">
              <w:rPr>
                <w:rFonts w:ascii="Browallia New" w:hAnsi="Browallia New" w:cs="Browallia New"/>
                <w:sz w:val="28"/>
                <w:szCs w:val="28"/>
                <w:lang w:val="en-GB"/>
              </w:rPr>
              <w:t>-</w:t>
            </w:r>
          </w:p>
        </w:tc>
        <w:tc>
          <w:tcPr>
            <w:tcW w:w="1081" w:type="pct"/>
          </w:tcPr>
          <w:p w14:paraId="015861A7" w14:textId="2270CCF3" w:rsidR="006812F0" w:rsidRPr="002961B6" w:rsidRDefault="006812F0" w:rsidP="006812F0">
            <w:pPr>
              <w:pBdr>
                <w:bottom w:val="single" w:sz="4"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rPr>
              <w:t>26,240</w:t>
            </w:r>
          </w:p>
        </w:tc>
      </w:tr>
      <w:tr w:rsidR="006812F0" w:rsidRPr="002961B6" w14:paraId="2FD78579" w14:textId="77777777" w:rsidTr="002D5064">
        <w:tc>
          <w:tcPr>
            <w:tcW w:w="2878" w:type="pct"/>
          </w:tcPr>
          <w:p w14:paraId="3F023100" w14:textId="77777777" w:rsidR="006812F0" w:rsidRPr="002961B6" w:rsidRDefault="006812F0" w:rsidP="006812F0">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038" w:type="pct"/>
            <w:vAlign w:val="bottom"/>
          </w:tcPr>
          <w:p w14:paraId="521EB560" w14:textId="7B52A82B" w:rsidR="006812F0" w:rsidRPr="002961B6" w:rsidRDefault="006812F0" w:rsidP="006812F0">
            <w:pPr>
              <w:pBdr>
                <w:bottom w:val="single" w:sz="12" w:space="1" w:color="auto"/>
              </w:pBdr>
              <w:spacing w:line="240" w:lineRule="auto"/>
              <w:jc w:val="center"/>
              <w:rPr>
                <w:rFonts w:ascii="Browallia New" w:hAnsi="Browallia New" w:cs="Browallia New"/>
                <w:sz w:val="28"/>
                <w:szCs w:val="28"/>
              </w:rPr>
            </w:pPr>
            <w:r w:rsidRPr="00EC2258">
              <w:rPr>
                <w:rFonts w:ascii="Browallia New" w:hAnsi="Browallia New" w:cs="Browallia New"/>
                <w:sz w:val="28"/>
                <w:szCs w:val="28"/>
                <w:cs/>
                <w:lang w:val="en-GB"/>
              </w:rPr>
              <w:t xml:space="preserve">                </w:t>
            </w:r>
            <w:r w:rsidRPr="00EC2258">
              <w:rPr>
                <w:rFonts w:ascii="Browallia New" w:hAnsi="Browallia New" w:cs="Browallia New"/>
                <w:sz w:val="28"/>
                <w:szCs w:val="28"/>
                <w:lang w:val="en-GB"/>
              </w:rPr>
              <w:t>-</w:t>
            </w:r>
          </w:p>
        </w:tc>
        <w:tc>
          <w:tcPr>
            <w:tcW w:w="1081" w:type="pct"/>
            <w:vAlign w:val="bottom"/>
          </w:tcPr>
          <w:p w14:paraId="7F20FEAF" w14:textId="4C0E0C30" w:rsidR="006812F0" w:rsidRPr="002961B6" w:rsidRDefault="006812F0" w:rsidP="006812F0">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176,240</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3C4AAB2C" w:rsidR="0086689B" w:rsidRPr="0046583C"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46583C">
        <w:rPr>
          <w:rFonts w:ascii="Browallia New" w:hAnsi="Browallia New" w:cs="Browallia New"/>
          <w:sz w:val="28"/>
          <w:szCs w:val="28"/>
          <w:cs/>
        </w:rPr>
        <w:t>เงินกู้ยืมระยะสั้นจากสถาบันการเงิน มีอัตราดอกเบี้ยร้อยละ</w:t>
      </w:r>
      <w:r w:rsidR="00907D51" w:rsidRPr="0046583C">
        <w:rPr>
          <w:rFonts w:ascii="Browallia New" w:hAnsi="Browallia New" w:cs="Browallia New"/>
          <w:sz w:val="28"/>
          <w:szCs w:val="28"/>
        </w:rPr>
        <w:t xml:space="preserve"> </w:t>
      </w:r>
      <w:r w:rsidR="008A3D51" w:rsidRPr="0046583C">
        <w:rPr>
          <w:rFonts w:ascii="Browallia New" w:hAnsi="Browallia New" w:cs="Browallia New"/>
          <w:sz w:val="28"/>
          <w:szCs w:val="28"/>
          <w:lang w:val="en-GB"/>
        </w:rPr>
        <w:t xml:space="preserve">MIT, </w:t>
      </w:r>
      <w:r w:rsidR="0086689B" w:rsidRPr="0046583C">
        <w:rPr>
          <w:rFonts w:ascii="Browallia New" w:hAnsi="Browallia New" w:cs="Browallia New"/>
          <w:sz w:val="28"/>
          <w:szCs w:val="28"/>
        </w:rPr>
        <w:t xml:space="preserve">MLR – 3 </w:t>
      </w:r>
      <w:r w:rsidR="0086689B" w:rsidRPr="0046583C">
        <w:rPr>
          <w:rFonts w:ascii="Browallia New" w:hAnsi="Browallia New" w:cs="Browallia New"/>
          <w:sz w:val="28"/>
          <w:szCs w:val="28"/>
          <w:cs/>
        </w:rPr>
        <w:t xml:space="preserve">ถึง </w:t>
      </w:r>
      <w:r w:rsidR="0086689B" w:rsidRPr="0046583C">
        <w:rPr>
          <w:rFonts w:ascii="Browallia New" w:hAnsi="Browallia New" w:cs="Browallia New"/>
          <w:sz w:val="28"/>
          <w:szCs w:val="28"/>
        </w:rPr>
        <w:t xml:space="preserve">MRR </w:t>
      </w:r>
      <w:r w:rsidR="00BB6109" w:rsidRPr="0046583C">
        <w:rPr>
          <w:rFonts w:ascii="Browallia New" w:hAnsi="Browallia New" w:cs="Browallia New"/>
          <w:sz w:val="28"/>
          <w:szCs w:val="28"/>
        </w:rPr>
        <w:t xml:space="preserve"> </w:t>
      </w:r>
      <w:r w:rsidRPr="0046583C">
        <w:rPr>
          <w:rFonts w:ascii="Browallia New" w:hAnsi="Browallia New" w:cs="Browallia New"/>
          <w:sz w:val="28"/>
          <w:szCs w:val="28"/>
          <w:cs/>
        </w:rPr>
        <w:t>ต่อปี</w:t>
      </w:r>
      <w:r w:rsidRPr="0046583C">
        <w:rPr>
          <w:rFonts w:ascii="Browallia New" w:hAnsi="Browallia New" w:cs="Browallia New"/>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1187656E"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sidR="004D79A5">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F16DE3">
        <w:rPr>
          <w:rFonts w:ascii="Browallia New" w:hAnsi="Browallia New" w:cs="Browallia New"/>
          <w:spacing w:val="2"/>
          <w:sz w:val="28"/>
          <w:szCs w:val="28"/>
          <w:lang w:val="en-GB"/>
        </w:rPr>
        <w:t>3</w:t>
      </w:r>
      <w:r w:rsidRPr="002961B6">
        <w:rPr>
          <w:rFonts w:ascii="Browallia New" w:hAnsi="Browallia New" w:cs="Browallia New"/>
          <w:spacing w:val="2"/>
          <w:sz w:val="28"/>
          <w:szCs w:val="28"/>
          <w:cs/>
        </w:rPr>
        <w:t xml:space="preserve"> รวมทั้ง</w:t>
      </w:r>
      <w:r w:rsidR="008B5542">
        <w:rPr>
          <w:rFonts w:ascii="Browallia New" w:hAnsi="Browallia New" w:cs="Browallia New"/>
          <w:spacing w:val="2"/>
          <w:sz w:val="28"/>
          <w:szCs w:val="28"/>
          <w:cs/>
        </w:rPr>
        <w:br/>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w:t>
      </w:r>
      <w:r w:rsidR="008B5542">
        <w:rPr>
          <w:rFonts w:ascii="Browallia New" w:hAnsi="Browallia New" w:cs="Browallia New"/>
          <w:spacing w:val="6"/>
          <w:sz w:val="28"/>
          <w:szCs w:val="28"/>
          <w:cs/>
        </w:rPr>
        <w:br/>
      </w:r>
      <w:r w:rsidR="00DB413B" w:rsidRPr="002961B6">
        <w:rPr>
          <w:rFonts w:ascii="Browallia New" w:hAnsi="Browallia New" w:cs="Browallia New"/>
          <w:spacing w:val="6"/>
          <w:sz w:val="28"/>
          <w:szCs w:val="28"/>
          <w:cs/>
        </w:rPr>
        <w:t>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65210E" w:rsidRPr="002961B6">
        <w:rPr>
          <w:rFonts w:ascii="Browallia New" w:hAnsi="Browallia New" w:cs="Browallia New"/>
          <w:sz w:val="28"/>
          <w:szCs w:val="28"/>
        </w:rPr>
        <w:t>8</w:t>
      </w:r>
      <w:r w:rsidR="00C00735" w:rsidRPr="002961B6">
        <w:rPr>
          <w:rFonts w:ascii="Browallia New" w:hAnsi="Browallia New" w:cs="Browallia New"/>
          <w:sz w:val="28"/>
          <w:szCs w:val="28"/>
          <w:lang w:val="en-GB"/>
        </w:rPr>
        <w:t>40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046675BD" w14:textId="55C1ED38" w:rsidR="006E3406" w:rsidRDefault="006E3406"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14205C67" w14:textId="77777777" w:rsidR="00A416E9" w:rsidRDefault="00A416E9"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Pr="00552A72" w:rsidRDefault="00DA180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เจ้าหนี้การค้าและเจ้าหนี้อื่น</w:t>
      </w:r>
    </w:p>
    <w:p w14:paraId="044D39D2" w14:textId="77777777" w:rsidR="00807826" w:rsidRPr="006E3406" w:rsidRDefault="00807826" w:rsidP="00807826">
      <w:pPr>
        <w:pStyle w:val="CordiaNew"/>
        <w:tabs>
          <w:tab w:val="clear" w:pos="4153"/>
          <w:tab w:val="left" w:pos="426"/>
        </w:tabs>
        <w:ind w:left="426"/>
        <w:jc w:val="thaiDistribute"/>
        <w:rPr>
          <w:rFonts w:ascii="Browallia New" w:hAnsi="Browallia New" w:cs="Browallia New"/>
          <w:sz w:val="16"/>
          <w:szCs w:val="16"/>
          <w:u w:val="single"/>
        </w:rPr>
      </w:pPr>
    </w:p>
    <w:tbl>
      <w:tblPr>
        <w:tblW w:w="9101" w:type="dxa"/>
        <w:tblInd w:w="426" w:type="dxa"/>
        <w:tblLayout w:type="fixed"/>
        <w:tblLook w:val="0000" w:firstRow="0" w:lastRow="0" w:firstColumn="0" w:lastColumn="0" w:noHBand="0" w:noVBand="0"/>
      </w:tblPr>
      <w:tblGrid>
        <w:gridCol w:w="3714"/>
        <w:gridCol w:w="1134"/>
        <w:gridCol w:w="242"/>
        <w:gridCol w:w="1142"/>
        <w:gridCol w:w="238"/>
        <w:gridCol w:w="1213"/>
        <w:gridCol w:w="236"/>
        <w:gridCol w:w="1182"/>
      </w:tblGrid>
      <w:tr w:rsidR="00DA1806" w:rsidRPr="002961B6" w14:paraId="3580EF1C" w14:textId="77777777" w:rsidTr="009B15D5">
        <w:tc>
          <w:tcPr>
            <w:tcW w:w="3714"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9B15D5">
        <w:tc>
          <w:tcPr>
            <w:tcW w:w="3714"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E52F8" w:rsidRPr="002961B6" w14:paraId="556326D4" w14:textId="77777777" w:rsidTr="00451907">
        <w:tc>
          <w:tcPr>
            <w:tcW w:w="3714" w:type="dxa"/>
          </w:tcPr>
          <w:p w14:paraId="0137963E" w14:textId="77777777" w:rsidR="006E52F8" w:rsidRPr="002961B6" w:rsidRDefault="006E52F8" w:rsidP="006E52F8">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C8B74E1" w14:textId="7C7F2E31"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42" w:type="dxa"/>
            <w:tcBorders>
              <w:top w:val="single" w:sz="4" w:space="0" w:color="auto"/>
            </w:tcBorders>
          </w:tcPr>
          <w:p w14:paraId="1D0FC9F6"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01C3A8BB" w14:textId="6CB6D51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38" w:type="dxa"/>
            <w:vAlign w:val="bottom"/>
          </w:tcPr>
          <w:p w14:paraId="4A2CB08D"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tcPr>
          <w:p w14:paraId="2F7DE7EB" w14:textId="79F19665" w:rsidR="006E52F8" w:rsidRPr="002961B6" w:rsidRDefault="006E52F8" w:rsidP="006E52F8">
            <w:pPr>
              <w:tabs>
                <w:tab w:val="clear" w:pos="907"/>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36" w:type="dxa"/>
          </w:tcPr>
          <w:p w14:paraId="0C36F2EC"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tcPr>
          <w:p w14:paraId="33120554" w14:textId="23621FA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DA1806" w:rsidRPr="002961B6" w14:paraId="4EA145A1" w14:textId="77777777" w:rsidTr="00451907">
        <w:tc>
          <w:tcPr>
            <w:tcW w:w="3714"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42"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2"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A07FF0" w:rsidRPr="002961B6" w14:paraId="091CFD4F" w14:textId="77777777" w:rsidTr="00E477AA">
        <w:tc>
          <w:tcPr>
            <w:tcW w:w="3714" w:type="dxa"/>
            <w:vAlign w:val="center"/>
          </w:tcPr>
          <w:p w14:paraId="1BF919B7" w14:textId="77777777" w:rsidR="00A07FF0" w:rsidRPr="002961B6" w:rsidRDefault="00A07FF0" w:rsidP="00A07FF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shd w:val="clear" w:color="auto" w:fill="auto"/>
          </w:tcPr>
          <w:p w14:paraId="3E5C4E5B" w14:textId="34825F65" w:rsidR="00A07FF0" w:rsidRPr="00E477AA" w:rsidRDefault="00A07FF0" w:rsidP="00A07FF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19,7</w:t>
            </w:r>
            <w:r w:rsidR="000002F2" w:rsidRPr="00E477AA">
              <w:rPr>
                <w:rFonts w:ascii="Browallia New" w:eastAsia="Browallia New" w:hAnsi="Browallia New" w:cs="Browallia New"/>
                <w:sz w:val="28"/>
              </w:rPr>
              <w:t>69</w:t>
            </w:r>
          </w:p>
        </w:tc>
        <w:tc>
          <w:tcPr>
            <w:tcW w:w="242" w:type="dxa"/>
          </w:tcPr>
          <w:p w14:paraId="7636E0D5" w14:textId="77777777" w:rsidR="00A07FF0" w:rsidRPr="002961B6" w:rsidRDefault="00A07FF0" w:rsidP="00A07FF0">
            <w:pPr>
              <w:tabs>
                <w:tab w:val="clear" w:pos="907"/>
                <w:tab w:val="left" w:pos="540"/>
              </w:tabs>
              <w:spacing w:line="240" w:lineRule="auto"/>
              <w:rPr>
                <w:rFonts w:ascii="Browallia New" w:hAnsi="Browallia New" w:cs="Browallia New"/>
                <w:sz w:val="28"/>
                <w:szCs w:val="28"/>
                <w:lang w:val="en-GB"/>
              </w:rPr>
            </w:pPr>
          </w:p>
        </w:tc>
        <w:tc>
          <w:tcPr>
            <w:tcW w:w="1142" w:type="dxa"/>
          </w:tcPr>
          <w:p w14:paraId="325C3B2C" w14:textId="1EB5255C"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124,884</w:t>
            </w:r>
          </w:p>
        </w:tc>
        <w:tc>
          <w:tcPr>
            <w:tcW w:w="238" w:type="dxa"/>
          </w:tcPr>
          <w:p w14:paraId="1756E120"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4EB4ACA2"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19,7</w:t>
            </w:r>
            <w:r w:rsidR="008A6354">
              <w:rPr>
                <w:rFonts w:ascii="Browallia New" w:hAnsi="Browallia New" w:cs="Browallia New"/>
                <w:sz w:val="28"/>
                <w:szCs w:val="28"/>
                <w:lang w:val="en-GB"/>
              </w:rPr>
              <w:t>69</w:t>
            </w:r>
          </w:p>
        </w:tc>
        <w:tc>
          <w:tcPr>
            <w:tcW w:w="236" w:type="dxa"/>
          </w:tcPr>
          <w:p w14:paraId="628D811A" w14:textId="77777777" w:rsidR="00A07FF0" w:rsidRPr="002961B6" w:rsidRDefault="00A07FF0" w:rsidP="00A07FF0">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07AE340C"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124,884</w:t>
            </w:r>
          </w:p>
        </w:tc>
      </w:tr>
      <w:tr w:rsidR="00A07FF0" w:rsidRPr="002961B6" w14:paraId="683B365F" w14:textId="77777777" w:rsidTr="00E477AA">
        <w:tc>
          <w:tcPr>
            <w:tcW w:w="3714" w:type="dxa"/>
            <w:vAlign w:val="center"/>
          </w:tcPr>
          <w:p w14:paraId="382E81DD" w14:textId="77777777" w:rsidR="00A07FF0" w:rsidRPr="002961B6" w:rsidRDefault="00A07FF0" w:rsidP="00A07FF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shd w:val="clear" w:color="auto" w:fill="auto"/>
            <w:vAlign w:val="bottom"/>
          </w:tcPr>
          <w:p w14:paraId="6B38BDAB" w14:textId="47AF5744" w:rsidR="00A07FF0" w:rsidRPr="00E477AA" w:rsidRDefault="00A07FF0" w:rsidP="00A07FF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6,2</w:t>
            </w:r>
            <w:r w:rsidR="000002F2" w:rsidRPr="00E477AA">
              <w:rPr>
                <w:rFonts w:ascii="Browallia New" w:eastAsia="Browallia New" w:hAnsi="Browallia New" w:cs="Browallia New"/>
                <w:sz w:val="28"/>
              </w:rPr>
              <w:t>66</w:t>
            </w:r>
          </w:p>
        </w:tc>
        <w:tc>
          <w:tcPr>
            <w:tcW w:w="242" w:type="dxa"/>
          </w:tcPr>
          <w:p w14:paraId="7AD146C6" w14:textId="77777777" w:rsidR="00A07FF0" w:rsidRPr="002961B6" w:rsidRDefault="00A07FF0" w:rsidP="00A07FF0">
            <w:pPr>
              <w:tabs>
                <w:tab w:val="clear" w:pos="907"/>
                <w:tab w:val="left" w:pos="540"/>
              </w:tabs>
              <w:spacing w:line="240" w:lineRule="auto"/>
              <w:rPr>
                <w:rFonts w:ascii="Browallia New" w:hAnsi="Browallia New" w:cs="Browallia New"/>
                <w:sz w:val="28"/>
                <w:szCs w:val="28"/>
              </w:rPr>
            </w:pPr>
          </w:p>
        </w:tc>
        <w:tc>
          <w:tcPr>
            <w:tcW w:w="1142" w:type="dxa"/>
            <w:vAlign w:val="bottom"/>
          </w:tcPr>
          <w:p w14:paraId="49950B4C" w14:textId="2666F817"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18,900</w:t>
            </w:r>
          </w:p>
        </w:tc>
        <w:tc>
          <w:tcPr>
            <w:tcW w:w="238" w:type="dxa"/>
          </w:tcPr>
          <w:p w14:paraId="75DF35B4"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1D45F828"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w:t>
            </w:r>
            <w:r w:rsidR="00C40FF8">
              <w:rPr>
                <w:rFonts w:ascii="Browallia New" w:hAnsi="Browallia New" w:cs="Browallia New"/>
                <w:sz w:val="28"/>
                <w:szCs w:val="28"/>
                <w:lang w:val="en-GB"/>
              </w:rPr>
              <w:t>07</w:t>
            </w:r>
          </w:p>
        </w:tc>
        <w:tc>
          <w:tcPr>
            <w:tcW w:w="236" w:type="dxa"/>
          </w:tcPr>
          <w:p w14:paraId="45C7B002" w14:textId="77777777" w:rsidR="00A07FF0" w:rsidRPr="002961B6" w:rsidRDefault="00A07FF0" w:rsidP="00A07FF0">
            <w:pPr>
              <w:tabs>
                <w:tab w:val="left" w:pos="1158"/>
              </w:tabs>
              <w:spacing w:line="240" w:lineRule="auto"/>
              <w:jc w:val="right"/>
              <w:rPr>
                <w:rFonts w:ascii="Browallia New" w:hAnsi="Browallia New" w:cs="Browallia New"/>
                <w:sz w:val="28"/>
                <w:szCs w:val="28"/>
                <w:cs/>
              </w:rPr>
            </w:pPr>
          </w:p>
        </w:tc>
        <w:tc>
          <w:tcPr>
            <w:tcW w:w="1182" w:type="dxa"/>
          </w:tcPr>
          <w:p w14:paraId="18B80F9A" w14:textId="410F65DC"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28,398</w:t>
            </w:r>
          </w:p>
        </w:tc>
      </w:tr>
      <w:tr w:rsidR="00A07FF0" w:rsidRPr="002961B6" w14:paraId="0D06997C" w14:textId="77777777" w:rsidTr="00E477AA">
        <w:tc>
          <w:tcPr>
            <w:tcW w:w="3714" w:type="dxa"/>
            <w:vAlign w:val="center"/>
          </w:tcPr>
          <w:p w14:paraId="42A1D9E4" w14:textId="5164A8EE" w:rsidR="00A07FF0" w:rsidRPr="002961B6" w:rsidRDefault="00A07FF0" w:rsidP="00A07FF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shd w:val="clear" w:color="auto" w:fill="auto"/>
          </w:tcPr>
          <w:p w14:paraId="5630D193" w14:textId="7CC58518" w:rsidR="00A07FF0" w:rsidRPr="00E477AA" w:rsidRDefault="00A07FF0" w:rsidP="00A07FF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4,192</w:t>
            </w:r>
          </w:p>
        </w:tc>
        <w:tc>
          <w:tcPr>
            <w:tcW w:w="242" w:type="dxa"/>
          </w:tcPr>
          <w:p w14:paraId="29E4D4C3"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142" w:type="dxa"/>
          </w:tcPr>
          <w:p w14:paraId="4AC306F2" w14:textId="574850A3"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5,292</w:t>
            </w:r>
          </w:p>
        </w:tc>
        <w:tc>
          <w:tcPr>
            <w:tcW w:w="238" w:type="dxa"/>
          </w:tcPr>
          <w:p w14:paraId="36EE3E0B"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48EA97C1"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93</w:t>
            </w:r>
            <w:r w:rsidR="006F64AF">
              <w:rPr>
                <w:rFonts w:ascii="Browallia New" w:hAnsi="Browallia New" w:cs="Browallia New"/>
                <w:sz w:val="28"/>
                <w:szCs w:val="28"/>
                <w:lang w:val="en-GB"/>
              </w:rPr>
              <w:t>6</w:t>
            </w:r>
          </w:p>
        </w:tc>
        <w:tc>
          <w:tcPr>
            <w:tcW w:w="236" w:type="dxa"/>
          </w:tcPr>
          <w:p w14:paraId="5A84D26B" w14:textId="77777777" w:rsidR="00A07FF0" w:rsidRPr="002961B6" w:rsidRDefault="00A07FF0" w:rsidP="00A07FF0">
            <w:pPr>
              <w:tabs>
                <w:tab w:val="left" w:pos="1158"/>
              </w:tabs>
              <w:spacing w:line="240" w:lineRule="auto"/>
              <w:jc w:val="right"/>
              <w:rPr>
                <w:rFonts w:ascii="Browallia New" w:hAnsi="Browallia New" w:cs="Browallia New"/>
                <w:sz w:val="28"/>
                <w:szCs w:val="28"/>
                <w:cs/>
              </w:rPr>
            </w:pPr>
          </w:p>
        </w:tc>
        <w:tc>
          <w:tcPr>
            <w:tcW w:w="1182" w:type="dxa"/>
          </w:tcPr>
          <w:p w14:paraId="3489296A" w14:textId="06C376ED"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2,243</w:t>
            </w:r>
          </w:p>
        </w:tc>
      </w:tr>
      <w:tr w:rsidR="00A07FF0" w:rsidRPr="002961B6" w14:paraId="07941738" w14:textId="77777777" w:rsidTr="00E477AA">
        <w:tc>
          <w:tcPr>
            <w:tcW w:w="3714" w:type="dxa"/>
            <w:vAlign w:val="center"/>
          </w:tcPr>
          <w:p w14:paraId="513AD295" w14:textId="77777777" w:rsidR="00A07FF0" w:rsidRPr="002961B6" w:rsidRDefault="00A07FF0" w:rsidP="00A07FF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shd w:val="clear" w:color="auto" w:fill="auto"/>
          </w:tcPr>
          <w:p w14:paraId="58AD823B" w14:textId="408FD88A" w:rsidR="00A07FF0" w:rsidRPr="00E477AA" w:rsidRDefault="00A07FF0" w:rsidP="00A07FF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2</w:t>
            </w:r>
          </w:p>
        </w:tc>
        <w:tc>
          <w:tcPr>
            <w:tcW w:w="242" w:type="dxa"/>
          </w:tcPr>
          <w:p w14:paraId="136A050D"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142" w:type="dxa"/>
            <w:tcBorders>
              <w:bottom w:val="single" w:sz="4" w:space="0" w:color="auto"/>
            </w:tcBorders>
          </w:tcPr>
          <w:p w14:paraId="6550819D" w14:textId="0C4A6598"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c>
          <w:tcPr>
            <w:tcW w:w="238" w:type="dxa"/>
          </w:tcPr>
          <w:p w14:paraId="5C893F39"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715366A2" w:rsidR="00A07FF0" w:rsidRPr="002961B6" w:rsidRDefault="004A46CB"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w:t>
            </w:r>
          </w:p>
        </w:tc>
        <w:tc>
          <w:tcPr>
            <w:tcW w:w="236" w:type="dxa"/>
          </w:tcPr>
          <w:p w14:paraId="1B57F3C9" w14:textId="77777777" w:rsidR="00A07FF0" w:rsidRPr="002961B6" w:rsidRDefault="00A07FF0" w:rsidP="00A07FF0">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13B618F3"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57</w:t>
            </w:r>
          </w:p>
        </w:tc>
      </w:tr>
      <w:tr w:rsidR="00A07FF0" w:rsidRPr="002961B6" w14:paraId="68EFB386" w14:textId="77777777" w:rsidTr="00E477AA">
        <w:tc>
          <w:tcPr>
            <w:tcW w:w="3714" w:type="dxa"/>
          </w:tcPr>
          <w:p w14:paraId="574B71B2" w14:textId="433BD006" w:rsidR="00A07FF0" w:rsidRPr="002961B6" w:rsidRDefault="00A07FF0" w:rsidP="00A07FF0">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shd w:val="clear" w:color="auto" w:fill="auto"/>
          </w:tcPr>
          <w:p w14:paraId="045595E8" w14:textId="13A6F7DA" w:rsidR="00A07FF0" w:rsidRPr="00E477AA" w:rsidRDefault="00A07FF0" w:rsidP="00A07FF0">
            <w:pPr>
              <w:tabs>
                <w:tab w:val="clear" w:pos="907"/>
                <w:tab w:val="left" w:pos="540"/>
              </w:tabs>
              <w:spacing w:line="240" w:lineRule="auto"/>
              <w:jc w:val="right"/>
              <w:rPr>
                <w:rFonts w:ascii="Browallia New" w:hAnsi="Browallia New" w:cs="Browallia New"/>
                <w:sz w:val="28"/>
                <w:szCs w:val="28"/>
              </w:rPr>
            </w:pPr>
            <w:r w:rsidRPr="00E477AA">
              <w:rPr>
                <w:rFonts w:ascii="Browallia New" w:eastAsia="Browallia New" w:hAnsi="Browallia New" w:cs="Browallia New"/>
                <w:sz w:val="28"/>
              </w:rPr>
              <w:t>30,2</w:t>
            </w:r>
            <w:r w:rsidR="000002F2" w:rsidRPr="00E477AA">
              <w:rPr>
                <w:rFonts w:ascii="Browallia New" w:eastAsia="Browallia New" w:hAnsi="Browallia New" w:cs="Browallia New"/>
                <w:sz w:val="28"/>
              </w:rPr>
              <w:t>29</w:t>
            </w:r>
          </w:p>
        </w:tc>
        <w:tc>
          <w:tcPr>
            <w:tcW w:w="242" w:type="dxa"/>
          </w:tcPr>
          <w:p w14:paraId="62648965" w14:textId="77777777" w:rsidR="00A07FF0" w:rsidRPr="002961B6" w:rsidRDefault="00A07FF0" w:rsidP="00A07FF0">
            <w:pPr>
              <w:tabs>
                <w:tab w:val="clear" w:pos="907"/>
                <w:tab w:val="left" w:pos="540"/>
              </w:tabs>
              <w:spacing w:line="240" w:lineRule="auto"/>
              <w:rPr>
                <w:rFonts w:ascii="Browallia New" w:hAnsi="Browallia New" w:cs="Browallia New"/>
                <w:sz w:val="28"/>
                <w:szCs w:val="28"/>
              </w:rPr>
            </w:pPr>
          </w:p>
        </w:tc>
        <w:tc>
          <w:tcPr>
            <w:tcW w:w="1142" w:type="dxa"/>
            <w:tcBorders>
              <w:top w:val="single" w:sz="4" w:space="0" w:color="auto"/>
              <w:bottom w:val="single" w:sz="12" w:space="0" w:color="auto"/>
            </w:tcBorders>
          </w:tcPr>
          <w:p w14:paraId="45F7D6A9" w14:textId="1D282CAC"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sidRPr="00646B3A">
              <w:rPr>
                <w:rFonts w:ascii="Browallia New" w:hAnsi="Browallia New" w:cs="Browallia New"/>
                <w:sz w:val="28"/>
                <w:szCs w:val="28"/>
              </w:rPr>
              <w:t>149,09</w:t>
            </w:r>
            <w:r>
              <w:rPr>
                <w:rFonts w:ascii="Browallia New" w:hAnsi="Browallia New" w:cs="Browallia New"/>
                <w:sz w:val="28"/>
                <w:szCs w:val="28"/>
              </w:rPr>
              <w:t>0</w:t>
            </w:r>
          </w:p>
        </w:tc>
        <w:tc>
          <w:tcPr>
            <w:tcW w:w="238" w:type="dxa"/>
          </w:tcPr>
          <w:p w14:paraId="4FF2EB9C" w14:textId="77777777" w:rsidR="00A07FF0" w:rsidRPr="002961B6" w:rsidRDefault="00A07FF0" w:rsidP="00A07FF0">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3E786FA0" w:rsidR="00A07FF0" w:rsidRPr="0004132F" w:rsidRDefault="00A07FF0" w:rsidP="00A07FF0">
            <w:pPr>
              <w:tabs>
                <w:tab w:val="clear" w:pos="907"/>
                <w:tab w:val="left" w:pos="540"/>
              </w:tabs>
              <w:spacing w:line="240" w:lineRule="auto"/>
              <w:jc w:val="right"/>
              <w:rPr>
                <w:rFonts w:ascii="Browallia New" w:hAnsi="Browallia New" w:cs="Browallia New"/>
                <w:sz w:val="28"/>
                <w:szCs w:val="28"/>
                <w:highlight w:val="yellow"/>
              </w:rPr>
            </w:pPr>
            <w:r w:rsidRPr="000002F2">
              <w:rPr>
                <w:rFonts w:ascii="Browallia New" w:hAnsi="Browallia New" w:cs="Browallia New"/>
                <w:sz w:val="28"/>
                <w:szCs w:val="28"/>
                <w:lang w:val="en-GB"/>
              </w:rPr>
              <w:t>34,96</w:t>
            </w:r>
            <w:r w:rsidR="0004132F" w:rsidRPr="000002F2">
              <w:rPr>
                <w:rFonts w:ascii="Browallia New" w:hAnsi="Browallia New" w:cs="Browallia New"/>
                <w:sz w:val="28"/>
                <w:szCs w:val="28"/>
                <w:lang w:val="en-GB"/>
              </w:rPr>
              <w:t>8</w:t>
            </w:r>
          </w:p>
        </w:tc>
        <w:tc>
          <w:tcPr>
            <w:tcW w:w="236" w:type="dxa"/>
          </w:tcPr>
          <w:p w14:paraId="485E9C70" w14:textId="77777777" w:rsidR="00A07FF0" w:rsidRPr="002961B6" w:rsidRDefault="00A07FF0" w:rsidP="00A07FF0">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4BE7D441" w:rsidR="00A07FF0" w:rsidRPr="002961B6" w:rsidRDefault="00A07FF0" w:rsidP="00A07FF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w:t>
            </w:r>
            <w:r w:rsidRPr="00C1030A">
              <w:rPr>
                <w:rFonts w:ascii="Browallia New" w:hAnsi="Browallia New" w:cs="Browallia New"/>
                <w:sz w:val="28"/>
                <w:szCs w:val="28"/>
                <w:lang w:val="en-GB"/>
              </w:rPr>
              <w:t>,</w:t>
            </w:r>
            <w:r>
              <w:rPr>
                <w:rFonts w:ascii="Browallia New" w:hAnsi="Browallia New" w:cs="Browallia New"/>
                <w:sz w:val="28"/>
                <w:szCs w:val="28"/>
                <w:lang w:val="en-GB"/>
              </w:rPr>
              <w:t>582</w:t>
            </w:r>
          </w:p>
        </w:tc>
      </w:tr>
    </w:tbl>
    <w:p w14:paraId="4822D412" w14:textId="3AD05039" w:rsidR="005209BD" w:rsidRPr="009666F0" w:rsidRDefault="0052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cs/>
          <w:lang w:eastAsia="th-TH"/>
        </w:rPr>
      </w:pPr>
    </w:p>
    <w:p w14:paraId="0452211D" w14:textId="6CE92AFB" w:rsidR="008F36AA" w:rsidRPr="001C4951" w:rsidRDefault="008F36AA"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t>ค่าใช้จ่ายค้างจ่าย</w:t>
      </w:r>
    </w:p>
    <w:p w14:paraId="5DCD0351" w14:textId="77777777" w:rsidR="008F36AA" w:rsidRPr="009666F0" w:rsidRDefault="008F36AA" w:rsidP="00DD63B2">
      <w:pPr>
        <w:tabs>
          <w:tab w:val="left" w:pos="993"/>
        </w:tabs>
        <w:spacing w:line="240" w:lineRule="auto"/>
        <w:jc w:val="thaiDistribute"/>
        <w:rPr>
          <w:rFonts w:ascii="Browallia New" w:hAnsi="Browallia New" w:cs="Browallia New"/>
          <w:sz w:val="16"/>
          <w:szCs w:val="16"/>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9B15D5">
        <w:trPr>
          <w:cantSplit/>
        </w:trPr>
        <w:tc>
          <w:tcPr>
            <w:tcW w:w="3714"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E52F8" w:rsidRPr="002961B6" w14:paraId="0E1BAB3A" w14:textId="77777777" w:rsidTr="009B0D25">
        <w:trPr>
          <w:cantSplit/>
        </w:trPr>
        <w:tc>
          <w:tcPr>
            <w:tcW w:w="3714" w:type="dxa"/>
          </w:tcPr>
          <w:p w14:paraId="462E7FEB" w14:textId="77777777" w:rsidR="006E52F8" w:rsidRPr="002961B6" w:rsidRDefault="006E52F8" w:rsidP="006E52F8">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hideMark/>
          </w:tcPr>
          <w:p w14:paraId="00EE45D3" w14:textId="61CCF5F8" w:rsidR="006E52F8" w:rsidRPr="002961B6" w:rsidRDefault="006E52F8" w:rsidP="006E52F8">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51" w:type="dxa"/>
          </w:tcPr>
          <w:p w14:paraId="4FF94EE6"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hideMark/>
          </w:tcPr>
          <w:p w14:paraId="2A549D95" w14:textId="4FA94A5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24" w:type="dxa"/>
            <w:vAlign w:val="bottom"/>
          </w:tcPr>
          <w:p w14:paraId="0B2E1BC6"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hideMark/>
          </w:tcPr>
          <w:p w14:paraId="02EC28B7" w14:textId="3C095D97" w:rsidR="006E52F8" w:rsidRPr="002961B6" w:rsidRDefault="006E52F8" w:rsidP="006E52F8">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38" w:type="dxa"/>
          </w:tcPr>
          <w:p w14:paraId="38E2A748" w14:textId="77777777"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hideMark/>
          </w:tcPr>
          <w:p w14:paraId="6A3854D7" w14:textId="2C6BC6DA" w:rsidR="006E52F8" w:rsidRPr="002961B6" w:rsidRDefault="006E52F8" w:rsidP="006E52F8">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A24676" w:rsidRPr="002961B6" w14:paraId="67AFD029" w14:textId="77777777" w:rsidTr="008535D5">
        <w:trPr>
          <w:cantSplit/>
        </w:trPr>
        <w:tc>
          <w:tcPr>
            <w:tcW w:w="3714" w:type="dxa"/>
            <w:shd w:val="clear" w:color="auto" w:fill="auto"/>
            <w:hideMark/>
          </w:tcPr>
          <w:p w14:paraId="6D458A1A" w14:textId="77777777" w:rsidR="00A24676" w:rsidRPr="002961B6" w:rsidRDefault="00A24676" w:rsidP="00A24676">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tcPr>
          <w:p w14:paraId="1FCFE974" w14:textId="3BD96712" w:rsidR="00A24676" w:rsidRPr="00951B14"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25,390</w:t>
            </w:r>
          </w:p>
        </w:tc>
        <w:tc>
          <w:tcPr>
            <w:tcW w:w="251" w:type="dxa"/>
            <w:vAlign w:val="bottom"/>
          </w:tcPr>
          <w:p w14:paraId="063BD119"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117" w:type="dxa"/>
          </w:tcPr>
          <w:p w14:paraId="3FD16A46" w14:textId="781DB9E6"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51B14">
              <w:rPr>
                <w:rFonts w:ascii="Browallia New" w:hAnsi="Browallia New" w:cs="Browallia New"/>
                <w:sz w:val="28"/>
                <w:szCs w:val="28"/>
              </w:rPr>
              <w:t>15,240</w:t>
            </w:r>
          </w:p>
        </w:tc>
        <w:tc>
          <w:tcPr>
            <w:tcW w:w="224" w:type="dxa"/>
            <w:vAlign w:val="bottom"/>
          </w:tcPr>
          <w:p w14:paraId="5FE6D020"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3E6DF521" w:rsidR="00A24676" w:rsidRPr="0016329B"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34B03">
              <w:rPr>
                <w:rFonts w:ascii="Browallia New" w:hAnsi="Browallia New" w:cs="Browallia New" w:hint="cs"/>
                <w:sz w:val="28"/>
                <w:szCs w:val="28"/>
                <w:cs/>
              </w:rPr>
              <w:t>1</w:t>
            </w:r>
            <w:r>
              <w:rPr>
                <w:rFonts w:ascii="Browallia New" w:hAnsi="Browallia New" w:cs="Browallia New"/>
                <w:sz w:val="28"/>
                <w:szCs w:val="28"/>
              </w:rPr>
              <w:t>9,962</w:t>
            </w:r>
          </w:p>
        </w:tc>
        <w:tc>
          <w:tcPr>
            <w:tcW w:w="238" w:type="dxa"/>
          </w:tcPr>
          <w:p w14:paraId="76699E63" w14:textId="77777777" w:rsidR="00A24676" w:rsidRPr="002961B6" w:rsidRDefault="00A24676" w:rsidP="00A24676">
            <w:pPr>
              <w:spacing w:line="240" w:lineRule="auto"/>
              <w:ind w:right="106"/>
              <w:jc w:val="right"/>
              <w:rPr>
                <w:rFonts w:ascii="Browallia New" w:hAnsi="Browallia New" w:cs="Browallia New"/>
                <w:sz w:val="28"/>
                <w:szCs w:val="28"/>
              </w:rPr>
            </w:pPr>
          </w:p>
        </w:tc>
        <w:tc>
          <w:tcPr>
            <w:tcW w:w="1184" w:type="dxa"/>
          </w:tcPr>
          <w:p w14:paraId="4CEE2936" w14:textId="4C9384C4"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11,955</w:t>
            </w:r>
          </w:p>
        </w:tc>
      </w:tr>
      <w:tr w:rsidR="00A24676" w:rsidRPr="002961B6" w14:paraId="65D86522" w14:textId="77777777" w:rsidTr="008535D5">
        <w:trPr>
          <w:cantSplit/>
        </w:trPr>
        <w:tc>
          <w:tcPr>
            <w:tcW w:w="3714" w:type="dxa"/>
            <w:shd w:val="clear" w:color="auto" w:fill="auto"/>
            <w:hideMark/>
          </w:tcPr>
          <w:p w14:paraId="11EAC119" w14:textId="77777777" w:rsidR="00A24676" w:rsidRPr="002961B6" w:rsidRDefault="00A24676" w:rsidP="00A24676">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tcPr>
          <w:p w14:paraId="75FE89B6" w14:textId="7B4A4B25" w:rsidR="00A24676" w:rsidRPr="00951B14"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7,250</w:t>
            </w:r>
          </w:p>
        </w:tc>
        <w:tc>
          <w:tcPr>
            <w:tcW w:w="251" w:type="dxa"/>
            <w:vAlign w:val="bottom"/>
          </w:tcPr>
          <w:p w14:paraId="40F5FCB5"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117" w:type="dxa"/>
          </w:tcPr>
          <w:p w14:paraId="37EC93AE" w14:textId="277197C7"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51B14">
              <w:rPr>
                <w:rFonts w:ascii="Browallia New" w:hAnsi="Browallia New" w:cs="Browallia New"/>
                <w:sz w:val="28"/>
                <w:szCs w:val="28"/>
              </w:rPr>
              <w:t>5,828</w:t>
            </w:r>
          </w:p>
        </w:tc>
        <w:tc>
          <w:tcPr>
            <w:tcW w:w="224" w:type="dxa"/>
            <w:vAlign w:val="bottom"/>
          </w:tcPr>
          <w:p w14:paraId="09EA5195"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2CBB36ED" w:rsidR="00A24676" w:rsidRPr="0016329B"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7,250</w:t>
            </w:r>
          </w:p>
        </w:tc>
        <w:tc>
          <w:tcPr>
            <w:tcW w:w="238" w:type="dxa"/>
          </w:tcPr>
          <w:p w14:paraId="5E7D7DB0" w14:textId="77777777" w:rsidR="00A24676" w:rsidRPr="002961B6" w:rsidRDefault="00A24676" w:rsidP="00A24676">
            <w:pPr>
              <w:spacing w:line="240" w:lineRule="auto"/>
              <w:ind w:right="106"/>
              <w:jc w:val="right"/>
              <w:rPr>
                <w:rFonts w:ascii="Browallia New" w:hAnsi="Browallia New" w:cs="Browallia New"/>
                <w:sz w:val="28"/>
                <w:szCs w:val="28"/>
              </w:rPr>
            </w:pPr>
          </w:p>
        </w:tc>
        <w:tc>
          <w:tcPr>
            <w:tcW w:w="1184" w:type="dxa"/>
          </w:tcPr>
          <w:p w14:paraId="0F4BB12B" w14:textId="52592C71"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5,828</w:t>
            </w:r>
          </w:p>
        </w:tc>
      </w:tr>
      <w:tr w:rsidR="00A24676" w:rsidRPr="002961B6" w14:paraId="0A749A9C" w14:textId="77777777" w:rsidTr="008535D5">
        <w:trPr>
          <w:cantSplit/>
        </w:trPr>
        <w:tc>
          <w:tcPr>
            <w:tcW w:w="3714" w:type="dxa"/>
            <w:shd w:val="clear" w:color="auto" w:fill="auto"/>
          </w:tcPr>
          <w:p w14:paraId="19CA5046" w14:textId="483B6DA4" w:rsidR="00A24676" w:rsidRPr="002961B6" w:rsidRDefault="00A24676" w:rsidP="00A24676">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vAlign w:val="bottom"/>
          </w:tcPr>
          <w:p w14:paraId="01765690" w14:textId="13377B48" w:rsidR="00A24676" w:rsidRPr="00951B14"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2,699</w:t>
            </w:r>
          </w:p>
        </w:tc>
        <w:tc>
          <w:tcPr>
            <w:tcW w:w="251" w:type="dxa"/>
            <w:vAlign w:val="bottom"/>
          </w:tcPr>
          <w:p w14:paraId="33E39094"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117" w:type="dxa"/>
            <w:vAlign w:val="bottom"/>
          </w:tcPr>
          <w:p w14:paraId="3C2E556F" w14:textId="4BD8846F" w:rsidR="00A24676" w:rsidRPr="00AD5F0D"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51B14">
              <w:rPr>
                <w:rFonts w:ascii="Browallia New" w:hAnsi="Browallia New" w:cs="Browallia New"/>
                <w:sz w:val="28"/>
                <w:szCs w:val="28"/>
              </w:rPr>
              <w:t>2,180</w:t>
            </w:r>
          </w:p>
        </w:tc>
        <w:tc>
          <w:tcPr>
            <w:tcW w:w="224" w:type="dxa"/>
            <w:vAlign w:val="bottom"/>
          </w:tcPr>
          <w:p w14:paraId="5890563B"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6B5F80D6" w:rsidR="00A24676" w:rsidRPr="0016329B"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2</w:t>
            </w:r>
            <w:r w:rsidR="00A24676">
              <w:rPr>
                <w:rFonts w:ascii="Browallia New" w:hAnsi="Browallia New" w:cs="Browallia New"/>
                <w:sz w:val="28"/>
                <w:szCs w:val="28"/>
                <w:lang w:val="en-GB"/>
              </w:rPr>
              <w:t>,</w:t>
            </w:r>
            <w:r>
              <w:rPr>
                <w:rFonts w:ascii="Browallia New" w:hAnsi="Browallia New" w:cs="Browallia New"/>
                <w:sz w:val="28"/>
                <w:szCs w:val="28"/>
                <w:lang w:val="en-GB"/>
              </w:rPr>
              <w:t>090</w:t>
            </w:r>
          </w:p>
        </w:tc>
        <w:tc>
          <w:tcPr>
            <w:tcW w:w="238" w:type="dxa"/>
          </w:tcPr>
          <w:p w14:paraId="6FDBE1E6" w14:textId="77777777" w:rsidR="00A24676" w:rsidRPr="002961B6" w:rsidRDefault="00A24676" w:rsidP="00A24676">
            <w:pPr>
              <w:spacing w:line="240" w:lineRule="auto"/>
              <w:ind w:right="106"/>
              <w:jc w:val="right"/>
              <w:rPr>
                <w:rFonts w:ascii="Browallia New" w:hAnsi="Browallia New" w:cs="Browallia New"/>
                <w:sz w:val="28"/>
                <w:szCs w:val="28"/>
              </w:rPr>
            </w:pPr>
          </w:p>
        </w:tc>
        <w:tc>
          <w:tcPr>
            <w:tcW w:w="1184" w:type="dxa"/>
          </w:tcPr>
          <w:p w14:paraId="6176179C" w14:textId="420AD1B4" w:rsidR="00A24676" w:rsidRPr="00AD5F0D"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1,584</w:t>
            </w:r>
          </w:p>
        </w:tc>
      </w:tr>
      <w:tr w:rsidR="00A24676" w:rsidRPr="002961B6" w14:paraId="5DA1DBC2" w14:textId="77777777" w:rsidTr="008535D5">
        <w:trPr>
          <w:cantSplit/>
        </w:trPr>
        <w:tc>
          <w:tcPr>
            <w:tcW w:w="3714" w:type="dxa"/>
            <w:shd w:val="clear" w:color="auto" w:fill="auto"/>
            <w:hideMark/>
          </w:tcPr>
          <w:p w14:paraId="52DA2746" w14:textId="77777777" w:rsidR="00A24676" w:rsidRPr="002961B6" w:rsidRDefault="00A24676" w:rsidP="00A24676">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tcPr>
          <w:p w14:paraId="16218292" w14:textId="50FC1F1F" w:rsidR="00A24676" w:rsidRPr="00951B14"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2,098</w:t>
            </w:r>
          </w:p>
        </w:tc>
        <w:tc>
          <w:tcPr>
            <w:tcW w:w="251" w:type="dxa"/>
            <w:vAlign w:val="bottom"/>
          </w:tcPr>
          <w:p w14:paraId="1E9AE239"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117" w:type="dxa"/>
          </w:tcPr>
          <w:p w14:paraId="36E56D9D" w14:textId="4C5D79AE"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51B14">
              <w:rPr>
                <w:rFonts w:ascii="Browallia New" w:hAnsi="Browallia New" w:cs="Browallia New"/>
                <w:sz w:val="28"/>
                <w:szCs w:val="28"/>
              </w:rPr>
              <w:t>2,776</w:t>
            </w:r>
          </w:p>
        </w:tc>
        <w:tc>
          <w:tcPr>
            <w:tcW w:w="224" w:type="dxa"/>
            <w:vAlign w:val="bottom"/>
          </w:tcPr>
          <w:p w14:paraId="1AAAEFC3"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7A90A6F3" w:rsidR="00A24676" w:rsidRPr="0016329B"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34B03">
              <w:rPr>
                <w:rFonts w:ascii="Browallia New" w:hAnsi="Browallia New" w:cs="Browallia New" w:hint="cs"/>
                <w:sz w:val="28"/>
                <w:szCs w:val="28"/>
                <w:cs/>
              </w:rPr>
              <w:t>8</w:t>
            </w:r>
            <w:r w:rsidR="009453B1">
              <w:rPr>
                <w:rFonts w:ascii="Browallia New" w:hAnsi="Browallia New" w:cs="Browallia New"/>
                <w:sz w:val="28"/>
                <w:szCs w:val="28"/>
                <w:lang w:val="en-GB"/>
              </w:rPr>
              <w:t>22</w:t>
            </w:r>
          </w:p>
        </w:tc>
        <w:tc>
          <w:tcPr>
            <w:tcW w:w="238" w:type="dxa"/>
          </w:tcPr>
          <w:p w14:paraId="278B4683" w14:textId="77777777" w:rsidR="00A24676" w:rsidRPr="002961B6" w:rsidRDefault="00A24676" w:rsidP="00A24676">
            <w:pPr>
              <w:spacing w:line="240" w:lineRule="auto"/>
              <w:ind w:right="106"/>
              <w:jc w:val="right"/>
              <w:rPr>
                <w:rFonts w:ascii="Browallia New" w:hAnsi="Browallia New" w:cs="Browallia New"/>
                <w:sz w:val="28"/>
                <w:szCs w:val="28"/>
              </w:rPr>
            </w:pPr>
          </w:p>
        </w:tc>
        <w:tc>
          <w:tcPr>
            <w:tcW w:w="1184" w:type="dxa"/>
          </w:tcPr>
          <w:p w14:paraId="251CD19B" w14:textId="341BBA63"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1,274</w:t>
            </w:r>
          </w:p>
        </w:tc>
      </w:tr>
      <w:tr w:rsidR="00A24676" w:rsidRPr="002961B6" w14:paraId="4E8B2C7B" w14:textId="77777777" w:rsidTr="008535D5">
        <w:trPr>
          <w:cantSplit/>
        </w:trPr>
        <w:tc>
          <w:tcPr>
            <w:tcW w:w="3714" w:type="dxa"/>
            <w:shd w:val="clear" w:color="auto" w:fill="auto"/>
            <w:hideMark/>
          </w:tcPr>
          <w:p w14:paraId="7AA6575B" w14:textId="77777777" w:rsidR="00A24676" w:rsidRPr="002961B6" w:rsidRDefault="00A24676" w:rsidP="00A24676">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tcPr>
          <w:p w14:paraId="5A722E86" w14:textId="52E3C1BD" w:rsidR="00A24676" w:rsidRPr="00951B14" w:rsidRDefault="009453B1"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1,471</w:t>
            </w:r>
          </w:p>
        </w:tc>
        <w:tc>
          <w:tcPr>
            <w:tcW w:w="251" w:type="dxa"/>
            <w:vAlign w:val="bottom"/>
          </w:tcPr>
          <w:p w14:paraId="696FBD3E"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117" w:type="dxa"/>
          </w:tcPr>
          <w:p w14:paraId="7EBBE94F" w14:textId="3911DC82"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51B14">
              <w:rPr>
                <w:rFonts w:ascii="Browallia New" w:hAnsi="Browallia New" w:cs="Browallia New"/>
                <w:sz w:val="28"/>
                <w:szCs w:val="28"/>
              </w:rPr>
              <w:t>1,085</w:t>
            </w:r>
          </w:p>
        </w:tc>
        <w:tc>
          <w:tcPr>
            <w:tcW w:w="224" w:type="dxa"/>
            <w:vAlign w:val="bottom"/>
          </w:tcPr>
          <w:p w14:paraId="09F26A39" w14:textId="77777777" w:rsidR="00A24676" w:rsidRPr="002961B6" w:rsidRDefault="00A24676" w:rsidP="00A24676">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1254CEAE" w:rsidR="00A24676" w:rsidRPr="0016329B"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34B03">
              <w:rPr>
                <w:rFonts w:ascii="Browallia New" w:hAnsi="Browallia New" w:cs="Browallia New" w:hint="cs"/>
                <w:sz w:val="28"/>
                <w:szCs w:val="28"/>
                <w:cs/>
              </w:rPr>
              <w:t>1</w:t>
            </w:r>
            <w:r>
              <w:rPr>
                <w:rFonts w:ascii="Browallia New" w:hAnsi="Browallia New" w:cs="Browallia New" w:hint="cs"/>
                <w:sz w:val="28"/>
                <w:szCs w:val="28"/>
                <w:cs/>
                <w:lang w:val="en-GB"/>
              </w:rPr>
              <w:t>,</w:t>
            </w:r>
            <w:r w:rsidR="009453B1">
              <w:rPr>
                <w:rFonts w:ascii="Browallia New" w:hAnsi="Browallia New" w:cs="Browallia New"/>
                <w:sz w:val="28"/>
                <w:szCs w:val="28"/>
                <w:lang w:val="en-GB"/>
              </w:rPr>
              <w:t>035</w:t>
            </w:r>
          </w:p>
        </w:tc>
        <w:tc>
          <w:tcPr>
            <w:tcW w:w="238" w:type="dxa"/>
          </w:tcPr>
          <w:p w14:paraId="7623A1EB" w14:textId="77777777" w:rsidR="00A24676" w:rsidRPr="002961B6" w:rsidRDefault="00A24676" w:rsidP="00A24676">
            <w:pPr>
              <w:spacing w:line="240" w:lineRule="auto"/>
              <w:ind w:right="106"/>
              <w:jc w:val="right"/>
              <w:rPr>
                <w:rFonts w:ascii="Browallia New" w:hAnsi="Browallia New" w:cs="Browallia New"/>
                <w:sz w:val="28"/>
                <w:szCs w:val="28"/>
              </w:rPr>
            </w:pPr>
          </w:p>
        </w:tc>
        <w:tc>
          <w:tcPr>
            <w:tcW w:w="1184" w:type="dxa"/>
          </w:tcPr>
          <w:p w14:paraId="50079926" w14:textId="26CA3332" w:rsidR="00A24676" w:rsidRPr="002961B6" w:rsidRDefault="00A24676" w:rsidP="00A2467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789</w:t>
            </w:r>
          </w:p>
        </w:tc>
      </w:tr>
      <w:tr w:rsidR="009C5D3F" w:rsidRPr="002961B6" w14:paraId="64EE705B" w14:textId="77777777" w:rsidTr="008535D5">
        <w:trPr>
          <w:cantSplit/>
        </w:trPr>
        <w:tc>
          <w:tcPr>
            <w:tcW w:w="3714" w:type="dxa"/>
            <w:shd w:val="clear" w:color="auto" w:fill="auto"/>
            <w:hideMark/>
          </w:tcPr>
          <w:p w14:paraId="4C36572E" w14:textId="77777777" w:rsidR="009C5D3F" w:rsidRPr="002961B6" w:rsidRDefault="009C5D3F" w:rsidP="009C5D3F">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125" w:type="dxa"/>
          </w:tcPr>
          <w:p w14:paraId="5BBB5A26" w14:textId="09189465" w:rsidR="009C5D3F" w:rsidRPr="00951B14" w:rsidRDefault="009453B1" w:rsidP="009453B1">
            <w:pPr>
              <w:tabs>
                <w:tab w:val="clear" w:pos="227"/>
                <w:tab w:val="clear" w:pos="454"/>
                <w:tab w:val="clear" w:pos="680"/>
                <w:tab w:val="left" w:pos="720"/>
              </w:tabs>
              <w:spacing w:line="240" w:lineRule="auto"/>
              <w:ind w:right="106"/>
              <w:jc w:val="center"/>
              <w:rPr>
                <w:rFonts w:ascii="Browallia New" w:hAnsi="Browallia New" w:cs="Browallia New"/>
                <w:sz w:val="28"/>
                <w:szCs w:val="28"/>
                <w:cs/>
              </w:rPr>
            </w:pPr>
            <w:r>
              <w:rPr>
                <w:rFonts w:ascii="Browallia New" w:hAnsi="Browallia New" w:cs="Browallia New"/>
                <w:sz w:val="24"/>
                <w:szCs w:val="24"/>
              </w:rPr>
              <w:t xml:space="preserve">      -</w:t>
            </w:r>
          </w:p>
        </w:tc>
        <w:tc>
          <w:tcPr>
            <w:tcW w:w="251" w:type="dxa"/>
          </w:tcPr>
          <w:p w14:paraId="3D7E46DC" w14:textId="77777777" w:rsidR="009C5D3F" w:rsidRPr="002961B6" w:rsidRDefault="009C5D3F" w:rsidP="009C5D3F">
            <w:pPr>
              <w:spacing w:line="240" w:lineRule="auto"/>
              <w:ind w:right="106"/>
              <w:jc w:val="right"/>
              <w:rPr>
                <w:rFonts w:ascii="Browallia New" w:hAnsi="Browallia New" w:cs="Browallia New"/>
                <w:sz w:val="28"/>
                <w:szCs w:val="28"/>
              </w:rPr>
            </w:pPr>
          </w:p>
        </w:tc>
        <w:tc>
          <w:tcPr>
            <w:tcW w:w="1117" w:type="dxa"/>
          </w:tcPr>
          <w:p w14:paraId="307144B5" w14:textId="7D4527F6" w:rsidR="009C5D3F" w:rsidRPr="002961B6" w:rsidRDefault="009C5D3F"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51B14">
              <w:rPr>
                <w:rFonts w:ascii="Browallia New" w:hAnsi="Browallia New" w:cs="Browallia New"/>
                <w:sz w:val="28"/>
                <w:szCs w:val="28"/>
              </w:rPr>
              <w:t>165</w:t>
            </w:r>
          </w:p>
        </w:tc>
        <w:tc>
          <w:tcPr>
            <w:tcW w:w="224" w:type="dxa"/>
          </w:tcPr>
          <w:p w14:paraId="0465A4FB" w14:textId="77777777" w:rsidR="009C5D3F" w:rsidRPr="002961B6" w:rsidRDefault="009C5D3F" w:rsidP="009C5D3F">
            <w:pPr>
              <w:spacing w:line="240" w:lineRule="auto"/>
              <w:ind w:right="106"/>
              <w:jc w:val="right"/>
              <w:rPr>
                <w:rFonts w:ascii="Browallia New" w:hAnsi="Browallia New" w:cs="Browallia New"/>
                <w:sz w:val="28"/>
                <w:szCs w:val="28"/>
              </w:rPr>
            </w:pPr>
          </w:p>
        </w:tc>
        <w:tc>
          <w:tcPr>
            <w:tcW w:w="1225" w:type="dxa"/>
            <w:shd w:val="clear" w:color="auto" w:fill="auto"/>
          </w:tcPr>
          <w:p w14:paraId="4A76E0C3" w14:textId="6FB2311D" w:rsidR="009C5D3F" w:rsidRPr="0016329B" w:rsidRDefault="009C5D3F" w:rsidP="009C5D3F">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238" w:type="dxa"/>
          </w:tcPr>
          <w:p w14:paraId="4D997FCA" w14:textId="77777777" w:rsidR="009C5D3F" w:rsidRPr="002961B6" w:rsidRDefault="009C5D3F" w:rsidP="009C5D3F">
            <w:pPr>
              <w:tabs>
                <w:tab w:val="clear" w:pos="907"/>
              </w:tabs>
              <w:spacing w:line="240" w:lineRule="auto"/>
              <w:ind w:right="106"/>
              <w:jc w:val="right"/>
              <w:rPr>
                <w:rFonts w:ascii="Browallia New" w:hAnsi="Browallia New" w:cs="Browallia New"/>
                <w:sz w:val="28"/>
                <w:szCs w:val="28"/>
              </w:rPr>
            </w:pPr>
          </w:p>
        </w:tc>
        <w:tc>
          <w:tcPr>
            <w:tcW w:w="1184" w:type="dxa"/>
          </w:tcPr>
          <w:p w14:paraId="14C85841" w14:textId="361AC6BA" w:rsidR="009C5D3F" w:rsidRPr="002961B6" w:rsidRDefault="009C5D3F"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165</w:t>
            </w:r>
          </w:p>
        </w:tc>
      </w:tr>
      <w:tr w:rsidR="009C5D3F" w:rsidRPr="002961B6" w14:paraId="03F6F546" w14:textId="77777777" w:rsidTr="008535D5">
        <w:trPr>
          <w:cantSplit/>
          <w:trHeight w:val="280"/>
        </w:trPr>
        <w:tc>
          <w:tcPr>
            <w:tcW w:w="3714" w:type="dxa"/>
            <w:shd w:val="clear" w:color="auto" w:fill="auto"/>
            <w:hideMark/>
          </w:tcPr>
          <w:p w14:paraId="2A593C7C" w14:textId="77777777" w:rsidR="009C5D3F" w:rsidRPr="002961B6" w:rsidRDefault="009C5D3F" w:rsidP="009C5D3F">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tcPr>
          <w:p w14:paraId="3C722A54" w14:textId="34D1AB36" w:rsidR="009C5D3F" w:rsidRPr="00951B14" w:rsidRDefault="009453B1"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38,908</w:t>
            </w:r>
          </w:p>
        </w:tc>
        <w:tc>
          <w:tcPr>
            <w:tcW w:w="251" w:type="dxa"/>
            <w:vAlign w:val="bottom"/>
          </w:tcPr>
          <w:p w14:paraId="02CEA4B9" w14:textId="77777777" w:rsidR="009C5D3F" w:rsidRPr="00E6586D" w:rsidRDefault="009C5D3F" w:rsidP="009C5D3F">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611B062C" w:rsidR="009C5D3F" w:rsidRPr="002961B6" w:rsidRDefault="009C5D3F"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51B14">
              <w:rPr>
                <w:rFonts w:ascii="Browallia New" w:hAnsi="Browallia New" w:cs="Browallia New"/>
                <w:sz w:val="28"/>
                <w:szCs w:val="28"/>
              </w:rPr>
              <w:t>27,274</w:t>
            </w:r>
          </w:p>
        </w:tc>
        <w:tc>
          <w:tcPr>
            <w:tcW w:w="224" w:type="dxa"/>
            <w:vAlign w:val="bottom"/>
          </w:tcPr>
          <w:p w14:paraId="16A17D3A" w14:textId="77777777" w:rsidR="009C5D3F" w:rsidRPr="002961B6" w:rsidRDefault="009C5D3F" w:rsidP="009C5D3F">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2D87283E" w:rsidR="009C5D3F" w:rsidRPr="0016329B" w:rsidRDefault="00D12FE3"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34B03">
              <w:rPr>
                <w:rFonts w:ascii="Browallia New" w:hAnsi="Browallia New" w:cs="Browallia New" w:hint="cs"/>
                <w:sz w:val="28"/>
                <w:szCs w:val="28"/>
                <w:cs/>
              </w:rPr>
              <w:t>31</w:t>
            </w:r>
            <w:r>
              <w:rPr>
                <w:rFonts w:ascii="Browallia New" w:hAnsi="Browallia New" w:cs="Browallia New" w:hint="cs"/>
                <w:sz w:val="28"/>
                <w:szCs w:val="28"/>
                <w:cs/>
                <w:lang w:val="en-GB"/>
              </w:rPr>
              <w:t>,</w:t>
            </w:r>
            <w:r w:rsidRPr="00A34B03">
              <w:rPr>
                <w:rFonts w:ascii="Browallia New" w:hAnsi="Browallia New" w:cs="Browallia New" w:hint="cs"/>
                <w:sz w:val="28"/>
                <w:szCs w:val="28"/>
                <w:cs/>
              </w:rPr>
              <w:t>159</w:t>
            </w:r>
          </w:p>
        </w:tc>
        <w:tc>
          <w:tcPr>
            <w:tcW w:w="238" w:type="dxa"/>
          </w:tcPr>
          <w:p w14:paraId="62CFE321" w14:textId="77777777" w:rsidR="009C5D3F" w:rsidRPr="002961B6" w:rsidRDefault="009C5D3F" w:rsidP="009C5D3F">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3C46A4F0" w:rsidR="009C5D3F" w:rsidRPr="002961B6" w:rsidRDefault="009C5D3F" w:rsidP="009C5D3F">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21,595</w:t>
            </w:r>
          </w:p>
        </w:tc>
      </w:tr>
    </w:tbl>
    <w:p w14:paraId="0DDD039B" w14:textId="77777777" w:rsidR="001248BE" w:rsidRDefault="001248BE" w:rsidP="001248BE">
      <w:pPr>
        <w:pStyle w:val="CordiaNew"/>
        <w:tabs>
          <w:tab w:val="clear" w:pos="4153"/>
          <w:tab w:val="left" w:pos="426"/>
        </w:tabs>
        <w:ind w:left="426"/>
        <w:jc w:val="thaiDistribute"/>
        <w:rPr>
          <w:rFonts w:ascii="Browallia New" w:hAnsi="Browallia New" w:cs="Browallia New"/>
          <w:b/>
          <w:bCs/>
          <w:color w:val="auto"/>
          <w:sz w:val="28"/>
          <w:szCs w:val="28"/>
        </w:rPr>
      </w:pPr>
    </w:p>
    <w:p w14:paraId="27447233" w14:textId="14EAC6E5" w:rsidR="00AE1601" w:rsidRPr="001C495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t>ผลประโยชน์พนักงาน</w:t>
      </w:r>
      <w:r w:rsidR="00F74DDE" w:rsidRPr="001C4951">
        <w:rPr>
          <w:rFonts w:ascii="Browallia New" w:hAnsi="Browallia New" w:cs="Browallia New"/>
          <w:b/>
          <w:bCs/>
          <w:color w:val="auto"/>
          <w:sz w:val="28"/>
          <w:szCs w:val="28"/>
          <w:cs/>
        </w:rPr>
        <w:t>หลังออกจากงาน</w:t>
      </w:r>
    </w:p>
    <w:p w14:paraId="07DDE85F" w14:textId="77777777" w:rsidR="00945316" w:rsidRPr="000C1AE5"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2961B6" w:rsidRDefault="00F74DDE" w:rsidP="004E3940">
      <w:pPr>
        <w:pStyle w:val="ListParagraph"/>
        <w:numPr>
          <w:ilvl w:val="1"/>
          <w:numId w:val="17"/>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w:t>
      </w:r>
      <w:r w:rsidR="00854DCA">
        <w:rPr>
          <w:rFonts w:ascii="Browallia New" w:hAnsi="Browallia New" w:cs="Browallia New" w:hint="cs"/>
          <w:sz w:val="28"/>
          <w:cs/>
        </w:rPr>
        <w:t>หลังเกษียณอายุ</w:t>
      </w:r>
    </w:p>
    <w:p w14:paraId="1E525881" w14:textId="77777777" w:rsidR="007560D5" w:rsidRPr="000C1AE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928DFDC" w14:textId="4C8D2B2A" w:rsidR="00C62A3D" w:rsidRPr="00F845BD" w:rsidRDefault="00AE7DC2" w:rsidP="00F8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w:t>
      </w:r>
      <w:r w:rsidR="007710F2">
        <w:rPr>
          <w:rFonts w:ascii="Browallia New" w:hAnsi="Browallia New" w:cs="Browallia New"/>
          <w:spacing w:val="-4"/>
          <w:sz w:val="28"/>
          <w:szCs w:val="28"/>
        </w:rPr>
        <w:t>4</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w:t>
      </w:r>
      <w:r w:rsidR="0017339F">
        <w:rPr>
          <w:rFonts w:ascii="Browallia New" w:hAnsi="Browallia New" w:cs="Browallia New"/>
          <w:spacing w:val="-4"/>
          <w:sz w:val="28"/>
          <w:szCs w:val="28"/>
          <w:lang w:val="en-GB"/>
        </w:rPr>
        <w:t>6</w:t>
      </w:r>
      <w:r w:rsidR="007710F2">
        <w:rPr>
          <w:rFonts w:ascii="Browallia New" w:hAnsi="Browallia New" w:cs="Browallia New"/>
          <w:spacing w:val="-4"/>
          <w:sz w:val="28"/>
          <w:szCs w:val="28"/>
          <w:lang w:val="en-GB"/>
        </w:rPr>
        <w:t>3</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ผลประโยชน์พนักงาน</w:t>
      </w:r>
      <w:r w:rsidR="00284BF4" w:rsidRPr="002961B6">
        <w:rPr>
          <w:rFonts w:ascii="Browallia New" w:hAnsi="Browallia New" w:cs="Browallia New"/>
          <w:spacing w:val="-4"/>
          <w:sz w:val="28"/>
          <w:szCs w:val="28"/>
          <w:cs/>
        </w:rPr>
        <w:t>หลัง</w:t>
      </w:r>
      <w:r w:rsidR="00CB134B">
        <w:rPr>
          <w:rFonts w:ascii="Browallia New" w:hAnsi="Browallia New" w:cs="Browallia New" w:hint="cs"/>
          <w:spacing w:val="-4"/>
          <w:sz w:val="28"/>
          <w:szCs w:val="28"/>
          <w:cs/>
        </w:rPr>
        <w:t>เกษียณอายุ</w:t>
      </w:r>
      <w:r w:rsidRPr="002961B6">
        <w:rPr>
          <w:rFonts w:ascii="Browallia New" w:hAnsi="Browallia New" w:cs="Browallia New"/>
          <w:spacing w:val="-4"/>
          <w:sz w:val="28"/>
          <w:szCs w:val="28"/>
          <w:cs/>
        </w:rPr>
        <w:t>มีการเปลี่ยนแปลง</w:t>
      </w:r>
      <w:r w:rsidR="00CF2940">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ดังนี้</w:t>
      </w:r>
    </w:p>
    <w:p w14:paraId="10F78EEB" w14:textId="77777777" w:rsidR="00C62A3D" w:rsidRPr="001C4951" w:rsidRDefault="00C62A3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16"/>
          <w:szCs w:val="16"/>
        </w:rPr>
      </w:pPr>
    </w:p>
    <w:tbl>
      <w:tblPr>
        <w:tblW w:w="8433" w:type="dxa"/>
        <w:tblInd w:w="900" w:type="dxa"/>
        <w:tblLayout w:type="fixed"/>
        <w:tblLook w:val="0000" w:firstRow="0" w:lastRow="0" w:firstColumn="0" w:lastColumn="0" w:noHBand="0" w:noVBand="0"/>
      </w:tblPr>
      <w:tblGrid>
        <w:gridCol w:w="3501"/>
        <w:gridCol w:w="1044"/>
        <w:gridCol w:w="241"/>
        <w:gridCol w:w="1010"/>
        <w:gridCol w:w="237"/>
        <w:gridCol w:w="1095"/>
        <w:gridCol w:w="236"/>
        <w:gridCol w:w="1069"/>
      </w:tblGrid>
      <w:tr w:rsidR="00AE7DC2" w:rsidRPr="001C4951" w14:paraId="4757378B" w14:textId="77777777" w:rsidTr="0017339F">
        <w:trPr>
          <w:cantSplit/>
        </w:trPr>
        <w:tc>
          <w:tcPr>
            <w:tcW w:w="3501" w:type="dxa"/>
          </w:tcPr>
          <w:p w14:paraId="5FBCD570"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7"/>
                <w:szCs w:val="27"/>
                <w:cs/>
                <w:lang w:eastAsia="en-GB"/>
              </w:rPr>
            </w:pPr>
          </w:p>
        </w:tc>
        <w:tc>
          <w:tcPr>
            <w:tcW w:w="2295" w:type="dxa"/>
            <w:gridSpan w:val="3"/>
          </w:tcPr>
          <w:p w14:paraId="6A551C07"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37" w:type="dxa"/>
            <w:tcBorders>
              <w:left w:val="nil"/>
            </w:tcBorders>
          </w:tcPr>
          <w:p w14:paraId="5E21196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400" w:type="dxa"/>
            <w:gridSpan w:val="3"/>
          </w:tcPr>
          <w:p w14:paraId="36D93F1E"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r w:rsidRPr="001C4951">
              <w:rPr>
                <w:rFonts w:ascii="Browallia New" w:hAnsi="Browallia New" w:cs="Browallia New"/>
                <w:sz w:val="27"/>
                <w:szCs w:val="27"/>
                <w:lang w:eastAsia="en-GB"/>
              </w:rPr>
              <w:t>(</w:t>
            </w:r>
            <w:proofErr w:type="gramStart"/>
            <w:r w:rsidRPr="001C4951">
              <w:rPr>
                <w:rFonts w:ascii="Browallia New" w:hAnsi="Browallia New" w:cs="Browallia New"/>
                <w:sz w:val="27"/>
                <w:szCs w:val="27"/>
                <w:cs/>
                <w:lang w:eastAsia="en-GB"/>
              </w:rPr>
              <w:t xml:space="preserve">หน่วย </w:t>
            </w:r>
            <w:r w:rsidRPr="001C4951">
              <w:rPr>
                <w:rFonts w:ascii="Browallia New" w:hAnsi="Browallia New" w:cs="Browallia New"/>
                <w:sz w:val="27"/>
                <w:szCs w:val="27"/>
                <w:lang w:val="en-GB" w:eastAsia="en-GB"/>
              </w:rPr>
              <w:t>:</w:t>
            </w:r>
            <w:proofErr w:type="gramEnd"/>
            <w:r w:rsidRPr="001C4951">
              <w:rPr>
                <w:rFonts w:ascii="Browallia New" w:hAnsi="Browallia New" w:cs="Browallia New"/>
                <w:sz w:val="27"/>
                <w:szCs w:val="27"/>
                <w:cs/>
                <w:lang w:val="en-GB" w:eastAsia="en-GB"/>
              </w:rPr>
              <w:t xml:space="preserve"> </w:t>
            </w:r>
            <w:r w:rsidR="00D27273" w:rsidRPr="001C4951">
              <w:rPr>
                <w:rFonts w:ascii="Browallia New" w:hAnsi="Browallia New" w:cs="Browallia New"/>
                <w:sz w:val="27"/>
                <w:szCs w:val="27"/>
                <w:cs/>
                <w:lang w:val="en-GB" w:eastAsia="en-GB"/>
              </w:rPr>
              <w:t>พัน</w:t>
            </w:r>
            <w:r w:rsidRPr="001C4951">
              <w:rPr>
                <w:rFonts w:ascii="Browallia New" w:hAnsi="Browallia New" w:cs="Browallia New"/>
                <w:sz w:val="27"/>
                <w:szCs w:val="27"/>
                <w:cs/>
                <w:lang w:eastAsia="en-GB"/>
              </w:rPr>
              <w:t>บาท)</w:t>
            </w:r>
          </w:p>
        </w:tc>
      </w:tr>
      <w:tr w:rsidR="00AE7DC2" w:rsidRPr="001C4951" w14:paraId="285AD61C" w14:textId="77777777" w:rsidTr="0017339F">
        <w:trPr>
          <w:cantSplit/>
        </w:trPr>
        <w:tc>
          <w:tcPr>
            <w:tcW w:w="3501" w:type="dxa"/>
          </w:tcPr>
          <w:p w14:paraId="77FA9A92"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r w:rsidRPr="001C4951">
              <w:rPr>
                <w:rFonts w:ascii="Browallia New" w:hAnsi="Browallia New" w:cs="Browallia New"/>
                <w:b/>
                <w:bCs/>
                <w:sz w:val="27"/>
                <w:szCs w:val="27"/>
                <w:cs/>
                <w:lang w:val="en-GB" w:eastAsia="en-GB"/>
              </w:rPr>
              <w:tab/>
            </w:r>
          </w:p>
        </w:tc>
        <w:tc>
          <w:tcPr>
            <w:tcW w:w="2295" w:type="dxa"/>
            <w:gridSpan w:val="3"/>
            <w:tcBorders>
              <w:bottom w:val="single" w:sz="4" w:space="0" w:color="auto"/>
            </w:tcBorders>
          </w:tcPr>
          <w:p w14:paraId="6408D36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C4951">
              <w:rPr>
                <w:rFonts w:ascii="Browallia New" w:hAnsi="Browallia New" w:cs="Browallia New"/>
                <w:sz w:val="27"/>
                <w:szCs w:val="27"/>
                <w:cs/>
              </w:rPr>
              <w:t>งบการเงินรวม</w:t>
            </w:r>
          </w:p>
        </w:tc>
        <w:tc>
          <w:tcPr>
            <w:tcW w:w="237" w:type="dxa"/>
            <w:tcBorders>
              <w:left w:val="nil"/>
            </w:tcBorders>
          </w:tcPr>
          <w:p w14:paraId="41A28303"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7"/>
                <w:szCs w:val="27"/>
              </w:rPr>
            </w:pPr>
          </w:p>
        </w:tc>
        <w:tc>
          <w:tcPr>
            <w:tcW w:w="2400" w:type="dxa"/>
            <w:gridSpan w:val="3"/>
            <w:tcBorders>
              <w:bottom w:val="single" w:sz="4" w:space="0" w:color="auto"/>
            </w:tcBorders>
          </w:tcPr>
          <w:p w14:paraId="1288E23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r w:rsidRPr="001C4951">
              <w:rPr>
                <w:rFonts w:ascii="Browallia New" w:hAnsi="Browallia New" w:cs="Browallia New"/>
                <w:sz w:val="27"/>
                <w:szCs w:val="27"/>
                <w:cs/>
              </w:rPr>
              <w:t>งบการเงินเฉพาะของบริษัท</w:t>
            </w:r>
          </w:p>
        </w:tc>
      </w:tr>
      <w:tr w:rsidR="007710F2" w:rsidRPr="001C4951" w14:paraId="4D5DC082" w14:textId="77777777" w:rsidTr="009B0D25">
        <w:trPr>
          <w:cantSplit/>
        </w:trPr>
        <w:tc>
          <w:tcPr>
            <w:tcW w:w="3501" w:type="dxa"/>
          </w:tcPr>
          <w:p w14:paraId="3FD4B542" w14:textId="77777777"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lang w:eastAsia="en-GB"/>
              </w:rPr>
            </w:pPr>
          </w:p>
        </w:tc>
        <w:tc>
          <w:tcPr>
            <w:tcW w:w="1044" w:type="dxa"/>
            <w:tcBorders>
              <w:top w:val="single" w:sz="4" w:space="0" w:color="auto"/>
              <w:left w:val="nil"/>
              <w:bottom w:val="single" w:sz="4" w:space="0" w:color="auto"/>
            </w:tcBorders>
          </w:tcPr>
          <w:p w14:paraId="5E3A6A95" w14:textId="3952B879"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41" w:type="dxa"/>
            <w:tcBorders>
              <w:top w:val="single" w:sz="4" w:space="0" w:color="auto"/>
              <w:left w:val="nil"/>
            </w:tcBorders>
          </w:tcPr>
          <w:p w14:paraId="0217CC85" w14:textId="77777777"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10" w:type="dxa"/>
            <w:tcBorders>
              <w:top w:val="single" w:sz="4" w:space="0" w:color="auto"/>
              <w:bottom w:val="single" w:sz="4" w:space="0" w:color="auto"/>
            </w:tcBorders>
          </w:tcPr>
          <w:p w14:paraId="660DBD7E" w14:textId="69931520"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37" w:type="dxa"/>
            <w:tcBorders>
              <w:left w:val="nil"/>
            </w:tcBorders>
          </w:tcPr>
          <w:p w14:paraId="382B66F0" w14:textId="77777777"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tc>
        <w:tc>
          <w:tcPr>
            <w:tcW w:w="1095" w:type="dxa"/>
            <w:tcBorders>
              <w:top w:val="single" w:sz="4" w:space="0" w:color="auto"/>
              <w:bottom w:val="single" w:sz="4" w:space="0" w:color="auto"/>
            </w:tcBorders>
          </w:tcPr>
          <w:p w14:paraId="7418DFB3" w14:textId="504F4509"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236" w:type="dxa"/>
            <w:tcBorders>
              <w:top w:val="single" w:sz="4" w:space="0" w:color="auto"/>
            </w:tcBorders>
          </w:tcPr>
          <w:p w14:paraId="794AC00C" w14:textId="77777777"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69" w:type="dxa"/>
            <w:tcBorders>
              <w:top w:val="single" w:sz="4" w:space="0" w:color="auto"/>
              <w:bottom w:val="single" w:sz="4" w:space="0" w:color="auto"/>
            </w:tcBorders>
          </w:tcPr>
          <w:p w14:paraId="43B68D76" w14:textId="1DB9CCA7" w:rsidR="007710F2" w:rsidRPr="001C4951" w:rsidRDefault="007710F2" w:rsidP="007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AE7DC2" w:rsidRPr="001C4951" w14:paraId="37FA0457" w14:textId="77777777" w:rsidTr="001C4951">
        <w:trPr>
          <w:cantSplit/>
          <w:trHeight w:hRule="exact" w:val="216"/>
        </w:trPr>
        <w:tc>
          <w:tcPr>
            <w:tcW w:w="3501" w:type="dxa"/>
          </w:tcPr>
          <w:p w14:paraId="20AF107F"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rPr>
            </w:pPr>
          </w:p>
        </w:tc>
        <w:tc>
          <w:tcPr>
            <w:tcW w:w="1044" w:type="dxa"/>
            <w:tcBorders>
              <w:left w:val="nil"/>
            </w:tcBorders>
          </w:tcPr>
          <w:p w14:paraId="7718A6B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41" w:type="dxa"/>
            <w:tcBorders>
              <w:left w:val="nil"/>
            </w:tcBorders>
          </w:tcPr>
          <w:p w14:paraId="07C168E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10" w:type="dxa"/>
          </w:tcPr>
          <w:p w14:paraId="21E1D091"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7" w:type="dxa"/>
            <w:tcBorders>
              <w:left w:val="nil"/>
            </w:tcBorders>
          </w:tcPr>
          <w:p w14:paraId="6F0B0711"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95" w:type="dxa"/>
          </w:tcPr>
          <w:p w14:paraId="151B007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6" w:type="dxa"/>
          </w:tcPr>
          <w:p w14:paraId="47ED1D8F"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eastAsia="en-GB"/>
              </w:rPr>
            </w:pPr>
          </w:p>
        </w:tc>
        <w:tc>
          <w:tcPr>
            <w:tcW w:w="1069" w:type="dxa"/>
          </w:tcPr>
          <w:p w14:paraId="6E93D25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r>
      <w:tr w:rsidR="0005483E" w:rsidRPr="001C4951" w14:paraId="37432ED2" w14:textId="77777777" w:rsidTr="0017339F">
        <w:trPr>
          <w:cantSplit/>
        </w:trPr>
        <w:tc>
          <w:tcPr>
            <w:tcW w:w="3501" w:type="dxa"/>
            <w:vAlign w:val="center"/>
          </w:tcPr>
          <w:p w14:paraId="0D854D42" w14:textId="436266A4"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ต้นปี</w:t>
            </w:r>
          </w:p>
        </w:tc>
        <w:tc>
          <w:tcPr>
            <w:tcW w:w="1044" w:type="dxa"/>
            <w:tcBorders>
              <w:left w:val="nil"/>
            </w:tcBorders>
            <w:vAlign w:val="bottom"/>
          </w:tcPr>
          <w:p w14:paraId="4DF193AC" w14:textId="6890C941" w:rsidR="0005483E" w:rsidRPr="001C4951" w:rsidRDefault="0026533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val="en-GB"/>
              </w:rPr>
            </w:pPr>
            <w:r>
              <w:rPr>
                <w:rFonts w:ascii="Browallia New" w:hAnsi="Browallia New" w:cs="Browallia New"/>
                <w:sz w:val="27"/>
                <w:szCs w:val="27"/>
                <w:lang w:val="en-GB"/>
              </w:rPr>
              <w:t>22,303</w:t>
            </w:r>
          </w:p>
        </w:tc>
        <w:tc>
          <w:tcPr>
            <w:tcW w:w="241" w:type="dxa"/>
            <w:tcBorders>
              <w:left w:val="nil"/>
            </w:tcBorders>
            <w:vAlign w:val="bottom"/>
          </w:tcPr>
          <w:p w14:paraId="47BB1E40"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vAlign w:val="bottom"/>
          </w:tcPr>
          <w:p w14:paraId="7084653F" w14:textId="460C1FCF"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20,625</w:t>
            </w:r>
          </w:p>
        </w:tc>
        <w:tc>
          <w:tcPr>
            <w:tcW w:w="237" w:type="dxa"/>
            <w:tcBorders>
              <w:left w:val="nil"/>
            </w:tcBorders>
            <w:vAlign w:val="bottom"/>
          </w:tcPr>
          <w:p w14:paraId="222D2696"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vAlign w:val="bottom"/>
          </w:tcPr>
          <w:p w14:paraId="392E1658" w14:textId="41B14D19"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hint="cs"/>
                <w:sz w:val="27"/>
                <w:szCs w:val="27"/>
                <w:cs/>
              </w:rPr>
              <w:t>18,455</w:t>
            </w:r>
          </w:p>
        </w:tc>
        <w:tc>
          <w:tcPr>
            <w:tcW w:w="236" w:type="dxa"/>
            <w:vAlign w:val="bottom"/>
          </w:tcPr>
          <w:p w14:paraId="381BFD3E"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69" w:type="dxa"/>
            <w:vAlign w:val="bottom"/>
          </w:tcPr>
          <w:p w14:paraId="24CF141C" w14:textId="12366BE6"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16,925</w:t>
            </w:r>
          </w:p>
        </w:tc>
      </w:tr>
      <w:tr w:rsidR="0005483E" w:rsidRPr="001C4951" w14:paraId="7B84BFE0" w14:textId="77777777" w:rsidTr="0017339F">
        <w:trPr>
          <w:cantSplit/>
        </w:trPr>
        <w:tc>
          <w:tcPr>
            <w:tcW w:w="3501" w:type="dxa"/>
          </w:tcPr>
          <w:p w14:paraId="6B2A16AB"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rPr>
            </w:pPr>
            <w:r w:rsidRPr="001C4951">
              <w:rPr>
                <w:rFonts w:ascii="Browallia New" w:hAnsi="Browallia New" w:cs="Browallia New" w:hint="cs"/>
                <w:sz w:val="27"/>
                <w:szCs w:val="27"/>
                <w:cs/>
              </w:rPr>
              <w:t>ผลกระทบที่บันทึกเพิ่มในงบกำไรขาดทุน</w:t>
            </w:r>
          </w:p>
          <w:p w14:paraId="592458AA" w14:textId="571FEA78"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rPr>
              <w:t xml:space="preserve">     </w:t>
            </w:r>
            <w:r w:rsidRPr="001C4951">
              <w:rPr>
                <w:rFonts w:ascii="Browallia New" w:hAnsi="Browallia New" w:cs="Browallia New" w:hint="cs"/>
                <w:sz w:val="27"/>
                <w:szCs w:val="27"/>
                <w:cs/>
              </w:rPr>
              <w:t>- ต้นทุนบริการปัจจุบัน</w:t>
            </w:r>
          </w:p>
        </w:tc>
        <w:tc>
          <w:tcPr>
            <w:tcW w:w="1044" w:type="dxa"/>
            <w:tcBorders>
              <w:left w:val="nil"/>
            </w:tcBorders>
            <w:vAlign w:val="bottom"/>
          </w:tcPr>
          <w:p w14:paraId="626A59D5" w14:textId="11B53172" w:rsidR="0005483E" w:rsidRPr="001C4951" w:rsidRDefault="0026533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w:t>
            </w:r>
            <w:r w:rsidR="009C0C02">
              <w:rPr>
                <w:rFonts w:ascii="Browallia New" w:hAnsi="Browallia New" w:cs="Browallia New"/>
                <w:sz w:val="27"/>
                <w:szCs w:val="27"/>
                <w:lang w:val="en-GB"/>
              </w:rPr>
              <w:t>202</w:t>
            </w:r>
          </w:p>
        </w:tc>
        <w:tc>
          <w:tcPr>
            <w:tcW w:w="241" w:type="dxa"/>
            <w:tcBorders>
              <w:left w:val="nil"/>
            </w:tcBorders>
            <w:vAlign w:val="bottom"/>
          </w:tcPr>
          <w:p w14:paraId="250525AF"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B0EC41D" w14:textId="5A2D2243"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1,407</w:t>
            </w:r>
          </w:p>
        </w:tc>
        <w:tc>
          <w:tcPr>
            <w:tcW w:w="237" w:type="dxa"/>
            <w:tcBorders>
              <w:left w:val="nil"/>
            </w:tcBorders>
            <w:vAlign w:val="bottom"/>
          </w:tcPr>
          <w:p w14:paraId="40866DB8"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02BF5E1" w14:textId="5D17E1A5"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1,045</w:t>
            </w:r>
          </w:p>
        </w:tc>
        <w:tc>
          <w:tcPr>
            <w:tcW w:w="236" w:type="dxa"/>
            <w:vAlign w:val="bottom"/>
          </w:tcPr>
          <w:p w14:paraId="31845789" w14:textId="77777777"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66D1039E" w14:textId="4CD61113" w:rsidR="0005483E" w:rsidRPr="001C4951" w:rsidRDefault="0005483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1,207</w:t>
            </w:r>
          </w:p>
        </w:tc>
      </w:tr>
      <w:tr w:rsidR="00F136B5" w:rsidRPr="001C4951" w14:paraId="6944D351" w14:textId="77777777" w:rsidTr="0017339F">
        <w:trPr>
          <w:cantSplit/>
        </w:trPr>
        <w:tc>
          <w:tcPr>
            <w:tcW w:w="3501" w:type="dxa"/>
          </w:tcPr>
          <w:p w14:paraId="63CA8CC0" w14:textId="4312528A"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ต้นทุนทางการเงิน</w:t>
            </w:r>
          </w:p>
        </w:tc>
        <w:tc>
          <w:tcPr>
            <w:tcW w:w="1044" w:type="dxa"/>
            <w:tcBorders>
              <w:left w:val="nil"/>
            </w:tcBorders>
            <w:vAlign w:val="bottom"/>
          </w:tcPr>
          <w:p w14:paraId="6C8685B4" w14:textId="1F151B7D" w:rsidR="00F136B5" w:rsidRPr="001C4951" w:rsidRDefault="006969A4"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4</w:t>
            </w:r>
            <w:r w:rsidR="009C0C02">
              <w:rPr>
                <w:rFonts w:ascii="Browallia New" w:hAnsi="Browallia New" w:cs="Browallia New"/>
                <w:sz w:val="27"/>
                <w:szCs w:val="27"/>
                <w:lang w:val="en-GB"/>
              </w:rPr>
              <w:t>31</w:t>
            </w:r>
          </w:p>
        </w:tc>
        <w:tc>
          <w:tcPr>
            <w:tcW w:w="241" w:type="dxa"/>
            <w:tcBorders>
              <w:left w:val="nil"/>
            </w:tcBorders>
            <w:vAlign w:val="bottom"/>
          </w:tcPr>
          <w:p w14:paraId="7FC43011"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411C8DF" w14:textId="57AEE665"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527</w:t>
            </w:r>
          </w:p>
        </w:tc>
        <w:tc>
          <w:tcPr>
            <w:tcW w:w="237" w:type="dxa"/>
            <w:tcBorders>
              <w:left w:val="nil"/>
            </w:tcBorders>
            <w:vAlign w:val="bottom"/>
          </w:tcPr>
          <w:p w14:paraId="2953D28D"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4B1466B" w14:textId="1930A272"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373</w:t>
            </w:r>
          </w:p>
        </w:tc>
        <w:tc>
          <w:tcPr>
            <w:tcW w:w="236" w:type="dxa"/>
            <w:vAlign w:val="bottom"/>
          </w:tcPr>
          <w:p w14:paraId="1FE734B0"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53F496AA" w14:textId="511D36E0"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448</w:t>
            </w:r>
          </w:p>
        </w:tc>
      </w:tr>
      <w:tr w:rsidR="00F136B5" w:rsidRPr="001C4951" w14:paraId="06068A53" w14:textId="77777777" w:rsidTr="0017339F">
        <w:trPr>
          <w:cantSplit/>
        </w:trPr>
        <w:tc>
          <w:tcPr>
            <w:tcW w:w="3501" w:type="dxa"/>
          </w:tcPr>
          <w:p w14:paraId="68CE6A21" w14:textId="1762F5A3"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Pr>
                <w:rFonts w:ascii="Browallia New" w:hAnsi="Browallia New" w:cs="Browallia New" w:hint="cs"/>
                <w:sz w:val="27"/>
                <w:szCs w:val="27"/>
                <w:cs/>
              </w:rPr>
              <w:t>จ่ายผลประโยชน์พนักงาน</w:t>
            </w:r>
          </w:p>
        </w:tc>
        <w:tc>
          <w:tcPr>
            <w:tcW w:w="1044" w:type="dxa"/>
            <w:tcBorders>
              <w:left w:val="nil"/>
            </w:tcBorders>
            <w:vAlign w:val="bottom"/>
          </w:tcPr>
          <w:p w14:paraId="51CA6E32" w14:textId="2D2CBECB" w:rsidR="00F136B5" w:rsidRPr="00EA7677" w:rsidRDefault="006969A4"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(6,</w:t>
            </w:r>
            <w:r w:rsidR="009C0C02">
              <w:rPr>
                <w:rFonts w:ascii="Browallia New" w:hAnsi="Browallia New" w:cs="Browallia New"/>
                <w:sz w:val="27"/>
                <w:szCs w:val="27"/>
              </w:rPr>
              <w:t>142</w:t>
            </w:r>
            <w:r>
              <w:rPr>
                <w:rFonts w:ascii="Browallia New" w:hAnsi="Browallia New" w:cs="Browallia New"/>
                <w:sz w:val="27"/>
                <w:szCs w:val="27"/>
              </w:rPr>
              <w:t>)</w:t>
            </w:r>
          </w:p>
        </w:tc>
        <w:tc>
          <w:tcPr>
            <w:tcW w:w="241" w:type="dxa"/>
            <w:tcBorders>
              <w:left w:val="nil"/>
            </w:tcBorders>
            <w:vAlign w:val="bottom"/>
          </w:tcPr>
          <w:p w14:paraId="5DF257D1"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51FDD18" w14:textId="6BC9A66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(256)</w:t>
            </w:r>
          </w:p>
        </w:tc>
        <w:tc>
          <w:tcPr>
            <w:tcW w:w="237" w:type="dxa"/>
            <w:tcBorders>
              <w:left w:val="nil"/>
            </w:tcBorders>
            <w:vAlign w:val="bottom"/>
          </w:tcPr>
          <w:p w14:paraId="2271B857"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7FB9942E" w14:textId="4CD21B92" w:rsidR="00F136B5"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(4,311)</w:t>
            </w:r>
          </w:p>
        </w:tc>
        <w:tc>
          <w:tcPr>
            <w:tcW w:w="236" w:type="dxa"/>
            <w:vAlign w:val="bottom"/>
          </w:tcPr>
          <w:p w14:paraId="0D7699DB"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19F924D4" w14:textId="68CF20D0"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(125)</w:t>
            </w:r>
          </w:p>
        </w:tc>
      </w:tr>
      <w:tr w:rsidR="00F136B5" w:rsidRPr="001C4951" w14:paraId="2918B26C" w14:textId="77777777" w:rsidTr="0017339F">
        <w:trPr>
          <w:cantSplit/>
        </w:trPr>
        <w:tc>
          <w:tcPr>
            <w:tcW w:w="3501" w:type="dxa"/>
          </w:tcPr>
          <w:p w14:paraId="34467CBC" w14:textId="4213216E"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สิ้นปี</w:t>
            </w:r>
          </w:p>
        </w:tc>
        <w:tc>
          <w:tcPr>
            <w:tcW w:w="1044" w:type="dxa"/>
            <w:tcBorders>
              <w:top w:val="single" w:sz="4" w:space="0" w:color="auto"/>
              <w:left w:val="nil"/>
              <w:bottom w:val="single" w:sz="12" w:space="0" w:color="auto"/>
            </w:tcBorders>
            <w:vAlign w:val="bottom"/>
          </w:tcPr>
          <w:p w14:paraId="0F2BF7C4" w14:textId="71C3AD23" w:rsidR="00F136B5" w:rsidRPr="001C4951" w:rsidRDefault="006969A4"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17,</w:t>
            </w:r>
            <w:r w:rsidR="007E1CAB">
              <w:rPr>
                <w:rFonts w:ascii="Browallia New" w:hAnsi="Browallia New" w:cs="Browallia New"/>
                <w:sz w:val="27"/>
                <w:szCs w:val="27"/>
                <w:lang w:val="en-GB"/>
              </w:rPr>
              <w:t>794</w:t>
            </w:r>
          </w:p>
        </w:tc>
        <w:tc>
          <w:tcPr>
            <w:tcW w:w="241" w:type="dxa"/>
            <w:tcBorders>
              <w:left w:val="nil"/>
            </w:tcBorders>
            <w:vAlign w:val="bottom"/>
          </w:tcPr>
          <w:p w14:paraId="24CCC7E9"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tcBorders>
              <w:top w:val="single" w:sz="4" w:space="0" w:color="auto"/>
              <w:bottom w:val="single" w:sz="12" w:space="0" w:color="auto"/>
            </w:tcBorders>
            <w:vAlign w:val="bottom"/>
          </w:tcPr>
          <w:p w14:paraId="5F1E07D7" w14:textId="0BAC8926"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1535F">
              <w:rPr>
                <w:rFonts w:ascii="Browallia New" w:hAnsi="Browallia New" w:cs="Browallia New"/>
                <w:sz w:val="27"/>
                <w:szCs w:val="27"/>
                <w:lang w:val="en-GB"/>
              </w:rPr>
              <w:t>22,</w:t>
            </w:r>
            <w:r w:rsidRPr="00A34B03">
              <w:rPr>
                <w:rFonts w:ascii="Browallia New" w:hAnsi="Browallia New" w:cs="Browallia New" w:hint="cs"/>
                <w:sz w:val="27"/>
                <w:szCs w:val="27"/>
                <w:cs/>
              </w:rPr>
              <w:t>303</w:t>
            </w:r>
          </w:p>
        </w:tc>
        <w:tc>
          <w:tcPr>
            <w:tcW w:w="237" w:type="dxa"/>
            <w:tcBorders>
              <w:left w:val="nil"/>
            </w:tcBorders>
            <w:vAlign w:val="bottom"/>
          </w:tcPr>
          <w:p w14:paraId="1E1FA6EA"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tcBorders>
              <w:top w:val="single" w:sz="4" w:space="0" w:color="auto"/>
              <w:bottom w:val="single" w:sz="12" w:space="0" w:color="auto"/>
            </w:tcBorders>
            <w:vAlign w:val="bottom"/>
          </w:tcPr>
          <w:p w14:paraId="3F531063" w14:textId="4CA8956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A34B03">
              <w:rPr>
                <w:rFonts w:ascii="Browallia New" w:hAnsi="Browallia New" w:cs="Browallia New" w:hint="cs"/>
                <w:sz w:val="27"/>
                <w:szCs w:val="27"/>
                <w:cs/>
              </w:rPr>
              <w:t>15</w:t>
            </w:r>
            <w:r>
              <w:rPr>
                <w:rFonts w:ascii="Browallia New" w:hAnsi="Browallia New" w:cs="Browallia New" w:hint="cs"/>
                <w:sz w:val="27"/>
                <w:szCs w:val="27"/>
                <w:cs/>
                <w:lang w:val="en-GB"/>
              </w:rPr>
              <w:t>,</w:t>
            </w:r>
            <w:r w:rsidRPr="00A34B03">
              <w:rPr>
                <w:rFonts w:ascii="Browallia New" w:hAnsi="Browallia New" w:cs="Browallia New" w:hint="cs"/>
                <w:sz w:val="27"/>
                <w:szCs w:val="27"/>
                <w:cs/>
              </w:rPr>
              <w:t>562</w:t>
            </w:r>
          </w:p>
        </w:tc>
        <w:tc>
          <w:tcPr>
            <w:tcW w:w="236" w:type="dxa"/>
            <w:vAlign w:val="bottom"/>
          </w:tcPr>
          <w:p w14:paraId="70A87456" w14:textId="77777777"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069" w:type="dxa"/>
            <w:tcBorders>
              <w:top w:val="single" w:sz="4" w:space="0" w:color="auto"/>
              <w:bottom w:val="single" w:sz="12" w:space="0" w:color="auto"/>
            </w:tcBorders>
            <w:vAlign w:val="bottom"/>
          </w:tcPr>
          <w:p w14:paraId="0984074C" w14:textId="0024735D" w:rsidR="00F136B5" w:rsidRPr="001C4951" w:rsidRDefault="00F136B5" w:rsidP="00F1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11535F">
              <w:rPr>
                <w:rFonts w:ascii="Browallia New" w:hAnsi="Browallia New" w:cs="Browallia New"/>
                <w:sz w:val="27"/>
                <w:szCs w:val="27"/>
                <w:lang w:val="en-GB"/>
              </w:rPr>
              <w:t>18,</w:t>
            </w:r>
            <w:r w:rsidRPr="00A34B03">
              <w:rPr>
                <w:rFonts w:ascii="Browallia New" w:hAnsi="Browallia New" w:cs="Browallia New" w:hint="cs"/>
                <w:sz w:val="27"/>
                <w:szCs w:val="27"/>
                <w:cs/>
              </w:rPr>
              <w:t>455</w:t>
            </w:r>
          </w:p>
        </w:tc>
      </w:tr>
    </w:tbl>
    <w:p w14:paraId="2DE3ABE0" w14:textId="68A2BFDC"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C96440"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1C4951">
        <w:trPr>
          <w:cantSplit/>
          <w:trHeight w:hRule="exact" w:val="216"/>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6673DE30" w14:textId="77777777" w:rsidR="000D7D87" w:rsidRDefault="000D7D87"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cs/>
        </w:rPr>
      </w:pPr>
    </w:p>
    <w:p w14:paraId="28A2922A" w14:textId="18E6920A"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7FCE2D4C" w14:textId="25CE90AF"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0E7FA41F" w14:textId="58E270B0" w:rsidR="007D0B49" w:rsidRDefault="007D0B49"/>
    <w:tbl>
      <w:tblPr>
        <w:tblW w:w="8456" w:type="dxa"/>
        <w:tblInd w:w="900" w:type="dxa"/>
        <w:tblLayout w:type="fixed"/>
        <w:tblLook w:val="0000" w:firstRow="0" w:lastRow="0" w:firstColumn="0" w:lastColumn="0" w:noHBand="0" w:noVBand="0"/>
      </w:tblPr>
      <w:tblGrid>
        <w:gridCol w:w="4860"/>
        <w:gridCol w:w="1620"/>
        <w:gridCol w:w="270"/>
        <w:gridCol w:w="1699"/>
        <w:gridCol w:w="7"/>
      </w:tblGrid>
      <w:tr w:rsidR="00AE2B06" w:rsidRPr="00C96440" w14:paraId="14869CB9" w14:textId="77777777" w:rsidTr="00225FCB">
        <w:trPr>
          <w:cantSplit/>
        </w:trPr>
        <w:tc>
          <w:tcPr>
            <w:tcW w:w="4860" w:type="dxa"/>
          </w:tcPr>
          <w:p w14:paraId="318A0F47" w14:textId="5BBD76B3"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left w:val="nil"/>
            </w:tcBorders>
          </w:tcPr>
          <w:p w14:paraId="1878E9F7"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1B47408"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vAlign w:val="bottom"/>
          </w:tcPr>
          <w:p w14:paraId="32D445CD" w14:textId="31CD3068" w:rsidR="00AE2B06" w:rsidRPr="00C96440" w:rsidRDefault="00AE2B06" w:rsidP="00C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right"/>
              <w:rPr>
                <w:rFonts w:ascii="Browallia New" w:hAnsi="Browallia New" w:cs="Browallia New"/>
                <w:sz w:val="28"/>
                <w:szCs w:val="28"/>
                <w:cs/>
              </w:rPr>
            </w:pPr>
            <w:r w:rsidRPr="00C96440">
              <w:rPr>
                <w:rFonts w:ascii="Browallia New" w:hAnsi="Browallia New" w:cs="Browallia New"/>
                <w:sz w:val="28"/>
                <w:szCs w:val="28"/>
              </w:rPr>
              <w:t>(</w:t>
            </w:r>
            <w:proofErr w:type="gramStart"/>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proofErr w:type="gramEnd"/>
            <w:r w:rsidRPr="00C96440">
              <w:rPr>
                <w:rFonts w:ascii="Browallia New" w:hAnsi="Browallia New" w:cs="Browallia New"/>
                <w:sz w:val="28"/>
                <w:szCs w:val="28"/>
                <w:lang w:val="en-GB"/>
              </w:rPr>
              <w:t xml:space="preserve"> </w:t>
            </w:r>
            <w:r w:rsidR="008C5A4B" w:rsidRPr="00C96440">
              <w:rPr>
                <w:rFonts w:ascii="Browallia New" w:hAnsi="Browallia New" w:cs="Browallia New" w:hint="cs"/>
                <w:sz w:val="28"/>
                <w:szCs w:val="28"/>
                <w:cs/>
                <w:lang w:val="en-GB"/>
              </w:rPr>
              <w:t>พัน</w:t>
            </w:r>
            <w:r w:rsidRPr="00C96440">
              <w:rPr>
                <w:rFonts w:ascii="Browallia New" w:hAnsi="Browallia New" w:cs="Browallia New"/>
                <w:sz w:val="28"/>
                <w:szCs w:val="28"/>
                <w:cs/>
                <w:lang w:val="en-GB"/>
              </w:rPr>
              <w:t>บาท</w:t>
            </w:r>
            <w:r w:rsidRPr="00C96440">
              <w:rPr>
                <w:rFonts w:ascii="Browallia New" w:hAnsi="Browallia New" w:cs="Browallia New"/>
                <w:sz w:val="28"/>
                <w:szCs w:val="28"/>
              </w:rPr>
              <w:t>)</w:t>
            </w:r>
          </w:p>
        </w:tc>
      </w:tr>
      <w:tr w:rsidR="00AE2B06" w:rsidRPr="00C96440" w14:paraId="25195A52" w14:textId="77777777" w:rsidTr="00225FCB">
        <w:trPr>
          <w:gridAfter w:val="1"/>
          <w:wAfter w:w="7" w:type="dxa"/>
          <w:cantSplit/>
        </w:trPr>
        <w:tc>
          <w:tcPr>
            <w:tcW w:w="4860" w:type="dxa"/>
          </w:tcPr>
          <w:p w14:paraId="0B37111E"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589" w:type="dxa"/>
            <w:gridSpan w:val="3"/>
            <w:tcBorders>
              <w:left w:val="nil"/>
              <w:bottom w:val="single" w:sz="4" w:space="0" w:color="auto"/>
            </w:tcBorders>
          </w:tcPr>
          <w:p w14:paraId="5A98704F" w14:textId="29DACA3A"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96440">
              <w:rPr>
                <w:rFonts w:ascii="Browallia New" w:hAnsi="Browallia New" w:cs="Browallia New"/>
                <w:sz w:val="28"/>
                <w:szCs w:val="28"/>
                <w:cs/>
              </w:rPr>
              <w:t>ภาระผูกพันผลประโยชน์ที่</w:t>
            </w:r>
            <w:r w:rsidRPr="00C96440">
              <w:rPr>
                <w:rFonts w:ascii="Browallia New" w:hAnsi="Browallia New" w:cs="Browallia New"/>
                <w:sz w:val="28"/>
                <w:szCs w:val="28"/>
                <w:cs/>
                <w:lang w:val="en-GB"/>
              </w:rPr>
              <w:t>กำหนดไว้</w:t>
            </w:r>
          </w:p>
        </w:tc>
      </w:tr>
      <w:tr w:rsidR="00AE2B06" w:rsidRPr="00C96440" w14:paraId="0763FB88" w14:textId="77777777" w:rsidTr="00225FCB">
        <w:trPr>
          <w:cantSplit/>
        </w:trPr>
        <w:tc>
          <w:tcPr>
            <w:tcW w:w="4860" w:type="dxa"/>
          </w:tcPr>
          <w:p w14:paraId="58AACA8A"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top w:val="single" w:sz="4" w:space="0" w:color="auto"/>
              <w:left w:val="nil"/>
              <w:bottom w:val="single" w:sz="4" w:space="0" w:color="auto"/>
            </w:tcBorders>
          </w:tcPr>
          <w:p w14:paraId="1BEA0E6B" w14:textId="77777777" w:rsidR="003E3E35" w:rsidRPr="00C96440"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p w14:paraId="2B28E64D" w14:textId="0E9C4404"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70" w:type="dxa"/>
            <w:tcBorders>
              <w:top w:val="single" w:sz="4" w:space="0" w:color="auto"/>
            </w:tcBorders>
            <w:vAlign w:val="bottom"/>
          </w:tcPr>
          <w:p w14:paraId="5B17ED77" w14:textId="7777777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tcBorders>
              <w:top w:val="single" w:sz="4" w:space="0" w:color="auto"/>
              <w:bottom w:val="single" w:sz="4" w:space="0" w:color="auto"/>
            </w:tcBorders>
            <w:vAlign w:val="bottom"/>
          </w:tcPr>
          <w:p w14:paraId="3FFDD1BC" w14:textId="5EE116E7" w:rsidR="00AE2B06" w:rsidRPr="00C96440"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w:t>
            </w:r>
            <w:r w:rsidR="003E3E35" w:rsidRPr="00C96440">
              <w:rPr>
                <w:rFonts w:ascii="Browallia New" w:hAnsi="Browallia New" w:cs="Browallia New"/>
                <w:sz w:val="28"/>
                <w:szCs w:val="28"/>
              </w:rPr>
              <w:t xml:space="preserve">          </w:t>
            </w:r>
            <w:r w:rsidRPr="00C96440">
              <w:rPr>
                <w:rFonts w:ascii="Browallia New" w:hAnsi="Browallia New" w:cs="Browallia New"/>
                <w:sz w:val="28"/>
                <w:szCs w:val="28"/>
                <w:cs/>
              </w:rPr>
              <w:t>ของบริษัท</w:t>
            </w:r>
          </w:p>
        </w:tc>
      </w:tr>
      <w:tr w:rsidR="00B32091" w:rsidRPr="00C96440" w14:paraId="3ACB1DFA" w14:textId="77777777" w:rsidTr="00FD64BE">
        <w:trPr>
          <w:cantSplit/>
          <w:trHeight w:hRule="exact" w:val="379"/>
        </w:trPr>
        <w:tc>
          <w:tcPr>
            <w:tcW w:w="4860" w:type="dxa"/>
          </w:tcPr>
          <w:p w14:paraId="65B18A20"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620" w:type="dxa"/>
            <w:tcBorders>
              <w:top w:val="single" w:sz="4" w:space="0" w:color="auto"/>
              <w:left w:val="nil"/>
            </w:tcBorders>
          </w:tcPr>
          <w:p w14:paraId="670CECC7"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5E4717F"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706" w:type="dxa"/>
            <w:gridSpan w:val="2"/>
            <w:tcBorders>
              <w:top w:val="single" w:sz="4" w:space="0" w:color="auto"/>
            </w:tcBorders>
            <w:vAlign w:val="bottom"/>
          </w:tcPr>
          <w:p w14:paraId="57E301DB" w14:textId="77777777" w:rsidR="00B32091" w:rsidRPr="00C96440"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1C401D" w:rsidRPr="00C96440" w14:paraId="286547F7" w14:textId="77777777" w:rsidTr="00800FE8">
        <w:trPr>
          <w:cantSplit/>
        </w:trPr>
        <w:tc>
          <w:tcPr>
            <w:tcW w:w="4860" w:type="dxa"/>
          </w:tcPr>
          <w:p w14:paraId="42BA9E1C" w14:textId="4AAEE3F9"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อัตราคิดลด</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0C5069FF" w14:textId="69DFF199"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(7</w:t>
            </w:r>
            <w:r w:rsidR="003355DC">
              <w:rPr>
                <w:rFonts w:ascii="Browallia New" w:eastAsia="Browallia New" w:hAnsi="Browallia New" w:cs="Browallia New"/>
                <w:sz w:val="28"/>
              </w:rPr>
              <w:t>57</w:t>
            </w:r>
            <w:r>
              <w:rPr>
                <w:rFonts w:ascii="Browallia New" w:eastAsia="Browallia New" w:hAnsi="Browallia New" w:cs="Browallia New"/>
                <w:sz w:val="28"/>
              </w:rPr>
              <w:t>)</w:t>
            </w:r>
          </w:p>
        </w:tc>
        <w:tc>
          <w:tcPr>
            <w:tcW w:w="270" w:type="dxa"/>
          </w:tcPr>
          <w:p w14:paraId="03FF1C9B"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CF905ED" w14:textId="1B551B43"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C96440">
              <w:rPr>
                <w:rFonts w:ascii="Browallia New" w:hAnsi="Browallia New" w:cs="Browallia New"/>
                <w:sz w:val="28"/>
                <w:szCs w:val="28"/>
                <w:lang w:val="en-GB"/>
              </w:rPr>
              <w:t xml:space="preserve"> (</w:t>
            </w:r>
            <w:r w:rsidRPr="00A34B03">
              <w:rPr>
                <w:rFonts w:ascii="Browallia New" w:hAnsi="Browallia New" w:cs="Browallia New" w:hint="cs"/>
                <w:sz w:val="28"/>
                <w:szCs w:val="28"/>
                <w:cs/>
              </w:rPr>
              <w:t>691</w:t>
            </w:r>
            <w:r w:rsidRPr="00C96440">
              <w:rPr>
                <w:rFonts w:ascii="Browallia New" w:hAnsi="Browallia New" w:cs="Browallia New"/>
                <w:sz w:val="28"/>
                <w:szCs w:val="28"/>
                <w:lang w:val="en-GB"/>
              </w:rPr>
              <w:t>)</w:t>
            </w:r>
          </w:p>
        </w:tc>
      </w:tr>
      <w:tr w:rsidR="001C401D" w:rsidRPr="00C96440" w14:paraId="5400942D" w14:textId="77777777" w:rsidTr="00800FE8">
        <w:trPr>
          <w:cantSplit/>
        </w:trPr>
        <w:tc>
          <w:tcPr>
            <w:tcW w:w="4860" w:type="dxa"/>
          </w:tcPr>
          <w:p w14:paraId="55DE9EAA" w14:textId="0AA111F8"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อัตราคิดลด</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5879B3E7" w14:textId="0DA38B2C"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81</w:t>
            </w:r>
            <w:r w:rsidR="003355DC">
              <w:rPr>
                <w:rFonts w:ascii="Browallia New" w:eastAsia="Browallia New" w:hAnsi="Browallia New" w:cs="Browallia New"/>
                <w:sz w:val="28"/>
              </w:rPr>
              <w:t>0</w:t>
            </w:r>
            <w:r>
              <w:rPr>
                <w:rFonts w:ascii="Browallia New" w:eastAsia="Browallia New" w:hAnsi="Browallia New" w:cs="Browallia New"/>
                <w:sz w:val="28"/>
              </w:rPr>
              <w:t xml:space="preserve"> </w:t>
            </w:r>
          </w:p>
        </w:tc>
        <w:tc>
          <w:tcPr>
            <w:tcW w:w="270" w:type="dxa"/>
          </w:tcPr>
          <w:p w14:paraId="4FF77E15"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64ACCB4F" w14:textId="7139EB4D"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r w:rsidRPr="00A34B03">
              <w:rPr>
                <w:rFonts w:ascii="Browallia New" w:hAnsi="Browallia New" w:cs="Browallia New" w:hint="cs"/>
                <w:sz w:val="28"/>
                <w:szCs w:val="28"/>
                <w:cs/>
              </w:rPr>
              <w:t>741</w:t>
            </w:r>
            <w:r w:rsidRPr="00C96440">
              <w:rPr>
                <w:rFonts w:ascii="Browallia New" w:hAnsi="Browallia New" w:cs="Browallia New"/>
                <w:sz w:val="28"/>
                <w:szCs w:val="28"/>
                <w:lang w:val="en-GB"/>
              </w:rPr>
              <w:t xml:space="preserve"> </w:t>
            </w:r>
          </w:p>
        </w:tc>
      </w:tr>
      <w:tr w:rsidR="001C401D" w:rsidRPr="00C96440" w14:paraId="3FD31841" w14:textId="77777777" w:rsidTr="00800FE8">
        <w:trPr>
          <w:cantSplit/>
        </w:trPr>
        <w:tc>
          <w:tcPr>
            <w:tcW w:w="4860" w:type="dxa"/>
          </w:tcPr>
          <w:p w14:paraId="2AFB46C3" w14:textId="2AD405CB"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 xml:space="preserve">การเพิ่มขึ้นของเงินเดือนในอนาคต </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5AA6F9F4" w14:textId="77777777" w:rsidR="001C401D" w:rsidRDefault="001C401D" w:rsidP="001C401D">
            <w:pPr>
              <w:tabs>
                <w:tab w:val="left" w:pos="720"/>
              </w:tabs>
              <w:spacing w:line="240" w:lineRule="auto"/>
              <w:ind w:right="27"/>
              <w:jc w:val="right"/>
              <w:rPr>
                <w:rFonts w:ascii="Browallia New" w:eastAsia="Browallia New" w:hAnsi="Browallia New" w:cs="Browallia New"/>
                <w:sz w:val="28"/>
              </w:rPr>
            </w:pPr>
          </w:p>
          <w:p w14:paraId="04D66C74" w14:textId="405FFCE1"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w:t>
            </w:r>
            <w:r w:rsidR="00600CD2">
              <w:rPr>
                <w:rFonts w:ascii="Browallia New" w:eastAsia="Browallia New" w:hAnsi="Browallia New" w:cs="Browallia New"/>
                <w:sz w:val="28"/>
              </w:rPr>
              <w:t>911</w:t>
            </w:r>
            <w:r>
              <w:rPr>
                <w:rFonts w:ascii="Browallia New" w:eastAsia="Browallia New" w:hAnsi="Browallia New" w:cs="Browallia New"/>
                <w:sz w:val="28"/>
              </w:rPr>
              <w:t xml:space="preserve"> </w:t>
            </w:r>
          </w:p>
        </w:tc>
        <w:tc>
          <w:tcPr>
            <w:tcW w:w="270" w:type="dxa"/>
          </w:tcPr>
          <w:p w14:paraId="310B47CD"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2CB1A2B3" w14:textId="77777777"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8CE5D04" w14:textId="6E0AA1B5"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8</w:t>
            </w:r>
            <w:r w:rsidRPr="00A34B03">
              <w:rPr>
                <w:rFonts w:ascii="Browallia New" w:hAnsi="Browallia New" w:cs="Browallia New" w:hint="cs"/>
                <w:sz w:val="28"/>
                <w:szCs w:val="28"/>
                <w:cs/>
              </w:rPr>
              <w:t>23</w:t>
            </w:r>
            <w:r w:rsidRPr="00C96440">
              <w:rPr>
                <w:rFonts w:ascii="Browallia New" w:hAnsi="Browallia New" w:cs="Browallia New"/>
                <w:sz w:val="28"/>
                <w:szCs w:val="28"/>
                <w:lang w:val="en-GB"/>
              </w:rPr>
              <w:t xml:space="preserve"> </w:t>
            </w:r>
          </w:p>
        </w:tc>
      </w:tr>
      <w:tr w:rsidR="001C401D" w:rsidRPr="00C96440" w14:paraId="5D6AD159" w14:textId="77777777" w:rsidTr="00800FE8">
        <w:trPr>
          <w:cantSplit/>
        </w:trPr>
        <w:tc>
          <w:tcPr>
            <w:tcW w:w="4860" w:type="dxa"/>
          </w:tcPr>
          <w:p w14:paraId="26DA4D5A" w14:textId="48AE495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การเพิ่มขึ้นของเงินเดือนในอนาคต</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0.5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0DB72C99" w14:textId="77777777" w:rsidR="001C401D" w:rsidRDefault="001C401D" w:rsidP="001C401D">
            <w:pPr>
              <w:tabs>
                <w:tab w:val="left" w:pos="720"/>
              </w:tabs>
              <w:spacing w:line="240" w:lineRule="auto"/>
              <w:ind w:right="27"/>
              <w:jc w:val="right"/>
              <w:rPr>
                <w:rFonts w:ascii="Browallia New" w:eastAsia="Browallia New" w:hAnsi="Browallia New" w:cs="Browallia New"/>
                <w:sz w:val="28"/>
              </w:rPr>
            </w:pPr>
          </w:p>
          <w:p w14:paraId="1FD64F89" w14:textId="540C5F07"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w:t>
            </w:r>
            <w:r w:rsidR="00600CD2">
              <w:rPr>
                <w:rFonts w:ascii="Browallia New" w:eastAsia="Browallia New" w:hAnsi="Browallia New" w:cs="Browallia New"/>
                <w:sz w:val="28"/>
              </w:rPr>
              <w:t>855</w:t>
            </w:r>
            <w:r>
              <w:rPr>
                <w:rFonts w:ascii="Browallia New" w:eastAsia="Browallia New" w:hAnsi="Browallia New" w:cs="Browallia New"/>
                <w:sz w:val="28"/>
              </w:rPr>
              <w:t>)</w:t>
            </w:r>
          </w:p>
        </w:tc>
        <w:tc>
          <w:tcPr>
            <w:tcW w:w="270" w:type="dxa"/>
          </w:tcPr>
          <w:p w14:paraId="7BB60C70"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5A85BFE6" w14:textId="77777777"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2082472" w14:textId="16132DDB"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(7</w:t>
            </w:r>
            <w:r w:rsidRPr="00A34B03">
              <w:rPr>
                <w:rFonts w:ascii="Browallia New" w:hAnsi="Browallia New" w:cs="Browallia New" w:hint="cs"/>
                <w:sz w:val="28"/>
                <w:szCs w:val="28"/>
                <w:cs/>
              </w:rPr>
              <w:t>7</w:t>
            </w:r>
            <w:r w:rsidRPr="00C96440">
              <w:rPr>
                <w:rFonts w:ascii="Browallia New" w:hAnsi="Browallia New" w:cs="Browallia New"/>
                <w:sz w:val="28"/>
                <w:szCs w:val="28"/>
                <w:lang w:val="en-GB"/>
              </w:rPr>
              <w:t>1)</w:t>
            </w:r>
          </w:p>
        </w:tc>
      </w:tr>
      <w:tr w:rsidR="001C401D" w:rsidRPr="00C96440" w14:paraId="63411681" w14:textId="77777777" w:rsidTr="00800FE8">
        <w:trPr>
          <w:cantSplit/>
        </w:trPr>
        <w:tc>
          <w:tcPr>
            <w:tcW w:w="4860" w:type="dxa"/>
          </w:tcPr>
          <w:p w14:paraId="7F909CB9" w14:textId="1AE6AA63"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อัตราการหมุนเวียนพนักงาน</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เพิ่มขึ้น</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1.0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318F5985" w14:textId="77777777" w:rsidR="00600CD2"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rPr>
            </w:pPr>
          </w:p>
          <w:p w14:paraId="69D96CD3" w14:textId="7DEEF197"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(1,</w:t>
            </w:r>
            <w:r w:rsidR="00600CD2">
              <w:rPr>
                <w:rFonts w:ascii="Browallia New" w:eastAsia="Browallia New" w:hAnsi="Browallia New" w:cs="Browallia New"/>
                <w:sz w:val="28"/>
              </w:rPr>
              <w:t>253</w:t>
            </w:r>
            <w:r>
              <w:rPr>
                <w:rFonts w:ascii="Browallia New" w:eastAsia="Browallia New" w:hAnsi="Browallia New" w:cs="Browallia New"/>
                <w:sz w:val="28"/>
              </w:rPr>
              <w:t>)</w:t>
            </w:r>
          </w:p>
        </w:tc>
        <w:tc>
          <w:tcPr>
            <w:tcW w:w="270" w:type="dxa"/>
          </w:tcPr>
          <w:p w14:paraId="5530D229"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03A67DEE" w14:textId="77777777" w:rsidR="00600CD2" w:rsidRDefault="00600CD2"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4CFB643B" w14:textId="1E040EDE"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(1,</w:t>
            </w:r>
            <w:r w:rsidRPr="00A34B03">
              <w:rPr>
                <w:rFonts w:ascii="Browallia New" w:hAnsi="Browallia New" w:cs="Browallia New" w:hint="cs"/>
                <w:sz w:val="28"/>
                <w:szCs w:val="28"/>
                <w:cs/>
              </w:rPr>
              <w:t>055</w:t>
            </w:r>
            <w:r w:rsidRPr="00C96440">
              <w:rPr>
                <w:rFonts w:ascii="Browallia New" w:hAnsi="Browallia New" w:cs="Browallia New"/>
                <w:sz w:val="28"/>
                <w:szCs w:val="28"/>
                <w:lang w:val="en-GB"/>
              </w:rPr>
              <w:t>)</w:t>
            </w:r>
          </w:p>
        </w:tc>
      </w:tr>
      <w:tr w:rsidR="001C401D" w:rsidRPr="00C96440" w14:paraId="4B780F9B" w14:textId="77777777" w:rsidTr="00800FE8">
        <w:trPr>
          <w:cantSplit/>
        </w:trPr>
        <w:tc>
          <w:tcPr>
            <w:tcW w:w="4860" w:type="dxa"/>
          </w:tcPr>
          <w:p w14:paraId="254381B0" w14:textId="34848F9F"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96440">
              <w:rPr>
                <w:rFonts w:ascii="Browallia New" w:hAnsi="Browallia New" w:cs="Browallia New"/>
                <w:sz w:val="28"/>
                <w:szCs w:val="28"/>
                <w:cs/>
              </w:rPr>
              <w:t>อัตราการหมุนเวียนพนักงาน</w:t>
            </w:r>
            <w:r w:rsidRPr="00C96440">
              <w:rPr>
                <w:rFonts w:ascii="Browallia New" w:hAnsi="Browallia New" w:cs="Browallia New"/>
                <w:sz w:val="28"/>
                <w:szCs w:val="28"/>
              </w:rPr>
              <w:t xml:space="preserve"> </w:t>
            </w:r>
            <w:r w:rsidRPr="00C96440">
              <w:rPr>
                <w:rFonts w:ascii="Browallia New" w:hAnsi="Browallia New" w:cs="Browallia New"/>
                <w:sz w:val="28"/>
                <w:szCs w:val="28"/>
                <w:cs/>
              </w:rPr>
              <w:t>(เปลี่ยนแปลง</w:t>
            </w:r>
            <w:r w:rsidRPr="00C96440">
              <w:rPr>
                <w:rFonts w:ascii="Browallia New" w:hAnsi="Browallia New" w:cs="Browallia New"/>
                <w:sz w:val="28"/>
                <w:szCs w:val="28"/>
                <w:cs/>
                <w:lang w:val="en-GB"/>
              </w:rPr>
              <w:t>ลดลง</w:t>
            </w:r>
            <w:r w:rsidRPr="00C96440">
              <w:rPr>
                <w:rFonts w:ascii="Browallia New" w:hAnsi="Browallia New" w:cs="Browallia New"/>
                <w:sz w:val="28"/>
                <w:szCs w:val="28"/>
                <w:cs/>
              </w:rPr>
              <w:t>ร้อยละ</w:t>
            </w:r>
            <w:r w:rsidRPr="00C9644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C96440">
              <w:rPr>
                <w:rFonts w:ascii="Browallia New" w:hAnsi="Browallia New" w:cs="Browallia New"/>
                <w:sz w:val="28"/>
                <w:szCs w:val="28"/>
                <w:lang w:val="en-GB"/>
              </w:rPr>
              <w:t xml:space="preserve">1.0 </w:t>
            </w:r>
            <w:r w:rsidRPr="00C96440">
              <w:rPr>
                <w:rFonts w:ascii="Browallia New" w:hAnsi="Browallia New" w:cs="Browallia New"/>
                <w:sz w:val="28"/>
                <w:szCs w:val="28"/>
                <w:cs/>
                <w:lang w:val="en-GB"/>
              </w:rPr>
              <w:t>ต่อปี</w:t>
            </w:r>
            <w:r w:rsidRPr="00C96440">
              <w:rPr>
                <w:rFonts w:ascii="Browallia New" w:hAnsi="Browallia New" w:cs="Browallia New"/>
                <w:sz w:val="28"/>
                <w:szCs w:val="28"/>
                <w:cs/>
              </w:rPr>
              <w:t>)</w:t>
            </w:r>
          </w:p>
        </w:tc>
        <w:tc>
          <w:tcPr>
            <w:tcW w:w="1620" w:type="dxa"/>
            <w:tcBorders>
              <w:left w:val="nil"/>
            </w:tcBorders>
            <w:shd w:val="clear" w:color="auto" w:fill="auto"/>
          </w:tcPr>
          <w:p w14:paraId="5649CB5C" w14:textId="77777777" w:rsidR="00600CD2"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rPr>
            </w:pPr>
          </w:p>
          <w:p w14:paraId="29D3149B" w14:textId="18B26811" w:rsidR="001C401D" w:rsidRPr="00C96440"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eastAsia="Browallia New" w:hAnsi="Browallia New" w:cs="Browallia New"/>
                <w:sz w:val="28"/>
              </w:rPr>
              <w:t xml:space="preserve"> 1,</w:t>
            </w:r>
            <w:r w:rsidR="00600CD2">
              <w:rPr>
                <w:rFonts w:ascii="Browallia New" w:eastAsia="Browallia New" w:hAnsi="Browallia New" w:cs="Browallia New"/>
                <w:sz w:val="28"/>
              </w:rPr>
              <w:t>408</w:t>
            </w:r>
            <w:r>
              <w:rPr>
                <w:rFonts w:ascii="Browallia New" w:eastAsia="Browallia New" w:hAnsi="Browallia New" w:cs="Browallia New"/>
                <w:sz w:val="28"/>
              </w:rPr>
              <w:t xml:space="preserve"> </w:t>
            </w:r>
          </w:p>
        </w:tc>
        <w:tc>
          <w:tcPr>
            <w:tcW w:w="270" w:type="dxa"/>
          </w:tcPr>
          <w:p w14:paraId="21CA45B8" w14:textId="77777777" w:rsidR="001C401D" w:rsidRPr="00C96440"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706" w:type="dxa"/>
            <w:gridSpan w:val="2"/>
          </w:tcPr>
          <w:p w14:paraId="1A85B654" w14:textId="77777777" w:rsidR="00600CD2" w:rsidRDefault="001C401D"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 xml:space="preserve"> </w:t>
            </w:r>
          </w:p>
          <w:p w14:paraId="67E15B4A" w14:textId="52CA886F" w:rsidR="001C401D" w:rsidRPr="00C96440"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C96440">
              <w:rPr>
                <w:rFonts w:ascii="Browallia New" w:hAnsi="Browallia New" w:cs="Browallia New"/>
                <w:sz w:val="28"/>
                <w:szCs w:val="28"/>
                <w:lang w:val="en-GB"/>
              </w:rPr>
              <w:t>1,</w:t>
            </w:r>
            <w:r w:rsidRPr="00A34B03">
              <w:rPr>
                <w:rFonts w:ascii="Browallia New" w:hAnsi="Browallia New" w:cs="Browallia New" w:hint="cs"/>
                <w:sz w:val="28"/>
                <w:szCs w:val="28"/>
                <w:cs/>
              </w:rPr>
              <w:t>187</w:t>
            </w:r>
            <w:r w:rsidRPr="00C96440">
              <w:rPr>
                <w:rFonts w:ascii="Browallia New" w:hAnsi="Browallia New" w:cs="Browallia New"/>
                <w:sz w:val="28"/>
                <w:szCs w:val="28"/>
                <w:lang w:val="en-GB"/>
              </w:rPr>
              <w:t xml:space="preserve"> </w:t>
            </w:r>
          </w:p>
        </w:tc>
      </w:tr>
    </w:tbl>
    <w:p w14:paraId="34764338" w14:textId="77777777" w:rsidR="00225FCB" w:rsidRDefault="00225FCB" w:rsidP="004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692E9AF2" w14:textId="5AC287AE" w:rsidR="00976BED" w:rsidRPr="002961B6" w:rsidRDefault="00F74DDE" w:rsidP="004E3940">
      <w:pPr>
        <w:pStyle w:val="ListParagraph"/>
        <w:numPr>
          <w:ilvl w:val="1"/>
          <w:numId w:val="17"/>
        </w:numPr>
        <w:tabs>
          <w:tab w:val="clear" w:pos="786"/>
        </w:tabs>
        <w:spacing w:after="0" w:line="240" w:lineRule="auto"/>
        <w:ind w:left="999" w:hanging="549"/>
        <w:jc w:val="thaiDistribute"/>
        <w:rPr>
          <w:rFonts w:ascii="Browallia New" w:hAnsi="Browallia New" w:cs="Browallia New"/>
          <w:sz w:val="28"/>
          <w:lang w:val="en-GB"/>
        </w:rPr>
      </w:pPr>
      <w:r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38AA2203"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FD64BE">
        <w:rPr>
          <w:rFonts w:ascii="Browallia New" w:hAnsi="Browallia New" w:cs="Browallia New"/>
          <w:sz w:val="28"/>
          <w:szCs w:val="28"/>
        </w:rPr>
        <w:t>4</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9722E2">
        <w:rPr>
          <w:rFonts w:ascii="Browallia New" w:hAnsi="Browallia New" w:cs="Browallia New"/>
          <w:sz w:val="28"/>
          <w:szCs w:val="28"/>
        </w:rPr>
        <w:t>6</w:t>
      </w:r>
      <w:r w:rsidR="00FD64BE">
        <w:rPr>
          <w:rFonts w:ascii="Browallia New" w:hAnsi="Browallia New" w:cs="Browallia New"/>
          <w:sz w:val="28"/>
          <w:szCs w:val="28"/>
        </w:rPr>
        <w:t>3</w:t>
      </w:r>
      <w:r w:rsidRPr="002961B6">
        <w:rPr>
          <w:rFonts w:ascii="Browallia New" w:hAnsi="Browallia New" w:cs="Browallia New"/>
          <w:sz w:val="28"/>
          <w:szCs w:val="28"/>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บริษัทได้จ่ายสมทบกองทุนตามงบการเงิน</w:t>
      </w:r>
      <w:r w:rsidRPr="000160F9">
        <w:rPr>
          <w:rFonts w:ascii="Browallia New" w:hAnsi="Browallia New" w:cs="Browallia New"/>
          <w:sz w:val="28"/>
          <w:szCs w:val="28"/>
          <w:cs/>
        </w:rPr>
        <w:t xml:space="preserve">รวมเป็นจำนวนเงิน </w:t>
      </w:r>
      <w:r w:rsidR="000160F9" w:rsidRPr="00C264A9">
        <w:rPr>
          <w:rFonts w:ascii="Browallia New" w:hAnsi="Browallia New" w:cs="Browallia New"/>
          <w:sz w:val="28"/>
          <w:szCs w:val="28"/>
          <w:lang w:val="en-GB"/>
        </w:rPr>
        <w:t>1.</w:t>
      </w:r>
      <w:r w:rsidR="00A055D6" w:rsidRPr="00C264A9">
        <w:rPr>
          <w:rFonts w:ascii="Browallia New" w:hAnsi="Browallia New" w:cs="Browallia New"/>
          <w:sz w:val="28"/>
          <w:szCs w:val="28"/>
          <w:lang w:val="en-GB"/>
        </w:rPr>
        <w:t>35</w:t>
      </w:r>
      <w:r w:rsidRPr="000160F9">
        <w:rPr>
          <w:rFonts w:ascii="Browallia New" w:hAnsi="Browallia New" w:cs="Browallia New"/>
          <w:sz w:val="28"/>
          <w:szCs w:val="28"/>
        </w:rPr>
        <w:t xml:space="preserve"> </w:t>
      </w:r>
      <w:r w:rsidRPr="000160F9">
        <w:rPr>
          <w:rFonts w:ascii="Browallia New" w:hAnsi="Browallia New" w:cs="Browallia New"/>
          <w:sz w:val="28"/>
          <w:szCs w:val="28"/>
          <w:cs/>
        </w:rPr>
        <w:t xml:space="preserve">ล้านบาท และ </w:t>
      </w:r>
      <w:r w:rsidR="00FD64BE" w:rsidRPr="00A055D6">
        <w:rPr>
          <w:rFonts w:ascii="Browallia New" w:hAnsi="Browallia New" w:cs="Browallia New"/>
          <w:sz w:val="28"/>
          <w:szCs w:val="28"/>
          <w:lang w:val="en-GB"/>
        </w:rPr>
        <w:t>1.3</w:t>
      </w:r>
      <w:r w:rsidR="00FD64BE">
        <w:rPr>
          <w:rFonts w:ascii="Browallia New" w:hAnsi="Browallia New" w:cs="Browallia New"/>
          <w:sz w:val="28"/>
          <w:szCs w:val="28"/>
          <w:lang w:val="en-GB"/>
        </w:rPr>
        <w:t>5</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ของบริษัท </w:t>
      </w:r>
      <w:r w:rsidRPr="000160F9">
        <w:rPr>
          <w:rFonts w:ascii="Browallia New" w:hAnsi="Browallia New" w:cs="Browallia New"/>
          <w:sz w:val="28"/>
          <w:szCs w:val="28"/>
          <w:cs/>
        </w:rPr>
        <w:t xml:space="preserve">เป็นจำนวนเงิน </w:t>
      </w:r>
      <w:r w:rsidR="00A055D6" w:rsidRPr="00C264A9">
        <w:rPr>
          <w:rFonts w:ascii="Browallia New" w:hAnsi="Browallia New" w:cs="Browallia New"/>
          <w:sz w:val="28"/>
          <w:szCs w:val="28"/>
        </w:rPr>
        <w:t>1.00</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w:t>
      </w:r>
      <w:r w:rsidR="00FD64BE">
        <w:rPr>
          <w:rFonts w:ascii="Browallia New" w:hAnsi="Browallia New" w:cs="Browallia New"/>
          <w:sz w:val="28"/>
          <w:szCs w:val="28"/>
        </w:rPr>
        <w:t>1.00</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57B5DD0" w14:textId="0370644F" w:rsidR="009722E2" w:rsidRDefault="009722E2"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21F47B57" w:rsidR="003E1A21" w:rsidRPr="00C804C3" w:rsidRDefault="003E1A2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C804C3">
        <w:rPr>
          <w:rFonts w:ascii="Browallia New" w:hAnsi="Browallia New" w:cs="Browallia New"/>
          <w:b/>
          <w:bCs/>
          <w:color w:val="auto"/>
          <w:sz w:val="28"/>
          <w:szCs w:val="28"/>
          <w:cs/>
        </w:rPr>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7DDF3E75"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งบการเงินเฉพาะของบริษัท</w:t>
            </w:r>
          </w:p>
        </w:tc>
      </w:tr>
      <w:tr w:rsidR="00486E27" w:rsidRPr="005F3496" w14:paraId="494C2F0F" w14:textId="77777777" w:rsidTr="000159EC">
        <w:trPr>
          <w:cantSplit/>
        </w:trPr>
        <w:tc>
          <w:tcPr>
            <w:tcW w:w="3969" w:type="dxa"/>
          </w:tcPr>
          <w:p w14:paraId="621A4E5A" w14:textId="77777777" w:rsidR="00486E27" w:rsidRPr="005F3496" w:rsidRDefault="00486E27" w:rsidP="00486E27">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4708729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4</w:t>
            </w:r>
          </w:p>
        </w:tc>
        <w:tc>
          <w:tcPr>
            <w:tcW w:w="141" w:type="dxa"/>
            <w:tcBorders>
              <w:top w:val="single" w:sz="4" w:space="0" w:color="auto"/>
            </w:tcBorders>
            <w:vAlign w:val="bottom"/>
          </w:tcPr>
          <w:p w14:paraId="02464357"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4ED205B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3</w:t>
            </w:r>
          </w:p>
        </w:tc>
        <w:tc>
          <w:tcPr>
            <w:tcW w:w="144" w:type="dxa"/>
          </w:tcPr>
          <w:p w14:paraId="6ACE7EAA" w14:textId="77777777" w:rsidR="00486E27" w:rsidRPr="005F3496" w:rsidRDefault="00486E27" w:rsidP="00486E27">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211EC9E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4</w:t>
            </w:r>
          </w:p>
        </w:tc>
        <w:tc>
          <w:tcPr>
            <w:tcW w:w="142" w:type="dxa"/>
            <w:vAlign w:val="bottom"/>
          </w:tcPr>
          <w:p w14:paraId="7BB95B2F"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3D20E7EE"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3</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486E27" w:rsidRPr="005F3496" w14:paraId="5A624437" w14:textId="77777777" w:rsidTr="0062036B">
        <w:trPr>
          <w:cantSplit/>
        </w:trPr>
        <w:tc>
          <w:tcPr>
            <w:tcW w:w="3969" w:type="dxa"/>
          </w:tcPr>
          <w:p w14:paraId="6FB404DB" w14:textId="77777777" w:rsidR="00486E27" w:rsidRPr="005F3496" w:rsidRDefault="00486E27" w:rsidP="00486E27">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กำไรก่อนภาษี</w:t>
            </w:r>
          </w:p>
        </w:tc>
        <w:tc>
          <w:tcPr>
            <w:tcW w:w="1134" w:type="dxa"/>
            <w:tcBorders>
              <w:bottom w:val="single" w:sz="4" w:space="0" w:color="auto"/>
            </w:tcBorders>
            <w:shd w:val="clear" w:color="auto" w:fill="auto"/>
          </w:tcPr>
          <w:p w14:paraId="682B368C" w14:textId="35C07444" w:rsidR="00486E27" w:rsidRPr="00A1226F" w:rsidRDefault="00520DF1"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924,</w:t>
            </w:r>
            <w:r w:rsidR="003A4151">
              <w:rPr>
                <w:rFonts w:ascii="Browallia New" w:hAnsi="Browallia New" w:cs="Browallia New"/>
                <w:sz w:val="26"/>
                <w:szCs w:val="26"/>
              </w:rPr>
              <w:t>688</w:t>
            </w:r>
          </w:p>
        </w:tc>
        <w:tc>
          <w:tcPr>
            <w:tcW w:w="141" w:type="dxa"/>
          </w:tcPr>
          <w:p w14:paraId="5CD895C3" w14:textId="77777777" w:rsidR="00486E27" w:rsidRPr="005F3496" w:rsidRDefault="00486E27" w:rsidP="00486E27">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4BA4E1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484,014</w:t>
            </w:r>
          </w:p>
        </w:tc>
        <w:tc>
          <w:tcPr>
            <w:tcW w:w="144" w:type="dxa"/>
          </w:tcPr>
          <w:p w14:paraId="33BB5740" w14:textId="77777777" w:rsidR="00486E27" w:rsidRPr="005F3496" w:rsidRDefault="00486E27" w:rsidP="00486E27">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tcPr>
          <w:p w14:paraId="350EF011" w14:textId="7F9579FD" w:rsidR="00486E27" w:rsidRPr="005F3496" w:rsidRDefault="00E95514"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89</w:t>
            </w:r>
            <w:r w:rsidR="007E5AED">
              <w:rPr>
                <w:rFonts w:ascii="Browallia New" w:hAnsi="Browallia New" w:cs="Browallia New"/>
                <w:sz w:val="26"/>
                <w:szCs w:val="26"/>
              </w:rPr>
              <w:t>0,249</w:t>
            </w:r>
          </w:p>
        </w:tc>
        <w:tc>
          <w:tcPr>
            <w:tcW w:w="142" w:type="dxa"/>
          </w:tcPr>
          <w:p w14:paraId="191C9066" w14:textId="77777777" w:rsidR="00486E27" w:rsidRPr="005F3496" w:rsidRDefault="00486E27" w:rsidP="00486E27">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20900744"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455,019</w:t>
            </w:r>
          </w:p>
        </w:tc>
      </w:tr>
      <w:tr w:rsidR="00486E27" w:rsidRPr="005F3496" w14:paraId="4A8980D3" w14:textId="77777777" w:rsidTr="0062036B">
        <w:trPr>
          <w:cantSplit/>
        </w:trPr>
        <w:tc>
          <w:tcPr>
            <w:tcW w:w="3969" w:type="dxa"/>
          </w:tcPr>
          <w:p w14:paraId="06DFCAA0" w14:textId="77777777" w:rsidR="00486E27" w:rsidRPr="005F3496" w:rsidRDefault="00486E27" w:rsidP="00486E27">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324B6CB9" w:rsidR="00486E27" w:rsidRPr="005F3496" w:rsidRDefault="003A4151"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1" w:type="dxa"/>
          </w:tcPr>
          <w:p w14:paraId="3C4D0082"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71194374" w14:textId="0F6A765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4" w:type="dxa"/>
          </w:tcPr>
          <w:p w14:paraId="713DBD3D"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54" w:type="dxa"/>
            <w:tcBorders>
              <w:top w:val="single" w:sz="4" w:space="0" w:color="auto"/>
            </w:tcBorders>
          </w:tcPr>
          <w:p w14:paraId="6891AFFD" w14:textId="18D1B5BF" w:rsidR="00486E27" w:rsidRPr="005F3496" w:rsidRDefault="008007B9"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2" w:type="dxa"/>
          </w:tcPr>
          <w:p w14:paraId="38196D3A"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50738954"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r>
      <w:tr w:rsidR="00486E27" w:rsidRPr="005F3496" w14:paraId="12EFBFA7" w14:textId="77777777" w:rsidTr="0062036B">
        <w:trPr>
          <w:cantSplit/>
        </w:trPr>
        <w:tc>
          <w:tcPr>
            <w:tcW w:w="3969" w:type="dxa"/>
          </w:tcPr>
          <w:p w14:paraId="181FEA2F" w14:textId="77777777" w:rsidR="00486E27" w:rsidRPr="005F3496" w:rsidRDefault="00486E27" w:rsidP="00486E27">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tcPr>
          <w:p w14:paraId="1B67C426" w14:textId="5BB5A01B" w:rsidR="00486E27" w:rsidRPr="005F3496" w:rsidRDefault="00AB1DCB"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184,938</w:t>
            </w:r>
          </w:p>
        </w:tc>
        <w:tc>
          <w:tcPr>
            <w:tcW w:w="141" w:type="dxa"/>
          </w:tcPr>
          <w:p w14:paraId="76DCACAF"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0AD9AF56" w14:textId="024A8E7F"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96,803</w:t>
            </w:r>
          </w:p>
        </w:tc>
        <w:tc>
          <w:tcPr>
            <w:tcW w:w="144" w:type="dxa"/>
          </w:tcPr>
          <w:p w14:paraId="5C283029"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54" w:type="dxa"/>
          </w:tcPr>
          <w:p w14:paraId="0CCC7E66" w14:textId="2D161AE3" w:rsidR="00486E27" w:rsidRPr="005F3496" w:rsidRDefault="008007B9"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17</w:t>
            </w:r>
            <w:r w:rsidR="007E5AED">
              <w:rPr>
                <w:rFonts w:ascii="Browallia New" w:hAnsi="Browallia New" w:cs="Browallia New"/>
                <w:sz w:val="26"/>
                <w:szCs w:val="26"/>
                <w:lang w:val="en-GB"/>
              </w:rPr>
              <w:t>8,050</w:t>
            </w:r>
          </w:p>
        </w:tc>
        <w:tc>
          <w:tcPr>
            <w:tcW w:w="142" w:type="dxa"/>
          </w:tcPr>
          <w:p w14:paraId="1C19B8F1"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21D8BDA2" w14:textId="7B683C3F"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91,004</w:t>
            </w:r>
          </w:p>
        </w:tc>
      </w:tr>
      <w:tr w:rsidR="00486E27" w:rsidRPr="005F3496" w14:paraId="710F6635" w14:textId="77777777" w:rsidTr="0062036B">
        <w:trPr>
          <w:cantSplit/>
        </w:trPr>
        <w:tc>
          <w:tcPr>
            <w:tcW w:w="3969" w:type="dxa"/>
          </w:tcPr>
          <w:p w14:paraId="12982E4E" w14:textId="77777777" w:rsidR="00486E27" w:rsidRPr="005F3496" w:rsidRDefault="00486E27" w:rsidP="00486E27">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3EAD73E8"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54" w:type="dxa"/>
          </w:tcPr>
          <w:p w14:paraId="1DC2C99E"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c>
          <w:tcPr>
            <w:tcW w:w="142" w:type="dxa"/>
          </w:tcPr>
          <w:p w14:paraId="54BD74A2"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03305A93" w14:textId="77777777"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r>
      <w:tr w:rsidR="00486E27" w:rsidRPr="005F3496" w14:paraId="022E1FC7" w14:textId="77777777" w:rsidTr="001E6FAE">
        <w:trPr>
          <w:cantSplit/>
        </w:trPr>
        <w:tc>
          <w:tcPr>
            <w:tcW w:w="3969" w:type="dxa"/>
          </w:tcPr>
          <w:p w14:paraId="76D0F0EB" w14:textId="4496F02B" w:rsidR="00486E27" w:rsidRPr="005F3496" w:rsidRDefault="00486E27" w:rsidP="00486E27">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tcPr>
          <w:p w14:paraId="48B76D45" w14:textId="0FAA4855" w:rsidR="00486E27" w:rsidRPr="00050101" w:rsidRDefault="00E54736"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6,026</w:t>
            </w:r>
          </w:p>
        </w:tc>
        <w:tc>
          <w:tcPr>
            <w:tcW w:w="141" w:type="dxa"/>
          </w:tcPr>
          <w:p w14:paraId="3FE7BA52"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37E3B5DB" w14:textId="01495C0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2,151</w:t>
            </w:r>
          </w:p>
        </w:tc>
        <w:tc>
          <w:tcPr>
            <w:tcW w:w="144" w:type="dxa"/>
          </w:tcPr>
          <w:p w14:paraId="35C452C6"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54" w:type="dxa"/>
          </w:tcPr>
          <w:p w14:paraId="47A842F5" w14:textId="68B19DE8" w:rsidR="00486E27" w:rsidRPr="005F3496" w:rsidRDefault="007E5AED"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4,308</w:t>
            </w:r>
          </w:p>
        </w:tc>
        <w:tc>
          <w:tcPr>
            <w:tcW w:w="142" w:type="dxa"/>
          </w:tcPr>
          <w:p w14:paraId="1D1D805B"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tcPr>
          <w:p w14:paraId="0FD1E440" w14:textId="68DC29D5"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2,099</w:t>
            </w:r>
          </w:p>
        </w:tc>
      </w:tr>
      <w:tr w:rsidR="00486E27" w:rsidRPr="005F3496" w14:paraId="7B93B3D8" w14:textId="77777777" w:rsidTr="001E6FAE">
        <w:trPr>
          <w:cantSplit/>
        </w:trPr>
        <w:tc>
          <w:tcPr>
            <w:tcW w:w="3969" w:type="dxa"/>
          </w:tcPr>
          <w:p w14:paraId="3E85D56F" w14:textId="772E3B86" w:rsidR="00486E27" w:rsidRPr="005F3496" w:rsidRDefault="00486E27" w:rsidP="00486E27">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vAlign w:val="bottom"/>
          </w:tcPr>
          <w:p w14:paraId="2F59C963" w14:textId="34B4C1AC" w:rsidR="00486E27" w:rsidRPr="00050101" w:rsidRDefault="00050101"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050101">
              <w:rPr>
                <w:rFonts w:ascii="Browallia New" w:hAnsi="Browallia New" w:cs="Browallia New"/>
                <w:sz w:val="26"/>
                <w:szCs w:val="26"/>
              </w:rPr>
              <w:t>(</w:t>
            </w:r>
            <w:r w:rsidR="00E54736">
              <w:rPr>
                <w:rFonts w:ascii="Browallia New" w:hAnsi="Browallia New" w:cs="Browallia New"/>
                <w:sz w:val="26"/>
                <w:szCs w:val="26"/>
              </w:rPr>
              <w:t>4,896</w:t>
            </w:r>
            <w:r w:rsidRPr="00050101">
              <w:rPr>
                <w:rFonts w:ascii="Browallia New" w:hAnsi="Browallia New" w:cs="Browallia New"/>
                <w:sz w:val="26"/>
                <w:szCs w:val="26"/>
              </w:rPr>
              <w:t>)</w:t>
            </w:r>
          </w:p>
        </w:tc>
        <w:tc>
          <w:tcPr>
            <w:tcW w:w="141" w:type="dxa"/>
            <w:vAlign w:val="bottom"/>
          </w:tcPr>
          <w:p w14:paraId="228F9F14"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vAlign w:val="bottom"/>
          </w:tcPr>
          <w:p w14:paraId="7AD67A02" w14:textId="765C53BB"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(5,659)</w:t>
            </w:r>
          </w:p>
        </w:tc>
        <w:tc>
          <w:tcPr>
            <w:tcW w:w="144" w:type="dxa"/>
            <w:vAlign w:val="bottom"/>
          </w:tcPr>
          <w:p w14:paraId="1113A454"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54" w:type="dxa"/>
            <w:vAlign w:val="bottom"/>
          </w:tcPr>
          <w:p w14:paraId="3993D8E6" w14:textId="7EDEBC93" w:rsidR="00486E27" w:rsidRPr="005F3496" w:rsidRDefault="008007B9"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w:t>
            </w:r>
            <w:r w:rsidR="007E5AED">
              <w:rPr>
                <w:rFonts w:ascii="Browallia New" w:hAnsi="Browallia New" w:cs="Browallia New"/>
                <w:sz w:val="26"/>
                <w:szCs w:val="26"/>
                <w:lang w:val="en-GB"/>
              </w:rPr>
              <w:t>4,179</w:t>
            </w:r>
            <w:r>
              <w:rPr>
                <w:rFonts w:ascii="Browallia New" w:hAnsi="Browallia New" w:cs="Browallia New"/>
                <w:sz w:val="26"/>
                <w:szCs w:val="26"/>
                <w:lang w:val="en-GB"/>
              </w:rPr>
              <w:t>)</w:t>
            </w:r>
          </w:p>
        </w:tc>
        <w:tc>
          <w:tcPr>
            <w:tcW w:w="142" w:type="dxa"/>
            <w:vAlign w:val="bottom"/>
          </w:tcPr>
          <w:p w14:paraId="77F4B3BD" w14:textId="77777777" w:rsidR="00486E27" w:rsidRPr="005F3496" w:rsidRDefault="00486E27" w:rsidP="00486E27">
            <w:pPr>
              <w:spacing w:line="240" w:lineRule="auto"/>
              <w:ind w:right="106"/>
              <w:jc w:val="right"/>
              <w:rPr>
                <w:rFonts w:ascii="Browallia New" w:hAnsi="Browallia New" w:cs="Browallia New"/>
                <w:sz w:val="26"/>
                <w:szCs w:val="26"/>
                <w:lang w:val="en-GB"/>
              </w:rPr>
            </w:pPr>
          </w:p>
        </w:tc>
        <w:tc>
          <w:tcPr>
            <w:tcW w:w="1134" w:type="dxa"/>
            <w:vAlign w:val="bottom"/>
          </w:tcPr>
          <w:p w14:paraId="01A03EBE" w14:textId="613DAE6A"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(3,684)</w:t>
            </w:r>
          </w:p>
        </w:tc>
      </w:tr>
      <w:tr w:rsidR="008007B9" w:rsidRPr="005F3496" w14:paraId="63EBCAFA" w14:textId="77777777" w:rsidTr="00A34B03">
        <w:trPr>
          <w:cantSplit/>
        </w:trPr>
        <w:tc>
          <w:tcPr>
            <w:tcW w:w="3969" w:type="dxa"/>
          </w:tcPr>
          <w:p w14:paraId="6C6767D8" w14:textId="50904258" w:rsidR="008007B9" w:rsidRPr="005F3496" w:rsidRDefault="008007B9" w:rsidP="008007B9">
            <w:pPr>
              <w:tabs>
                <w:tab w:val="clear" w:pos="454"/>
                <w:tab w:val="left" w:pos="4318"/>
              </w:tabs>
              <w:spacing w:line="240" w:lineRule="auto"/>
              <w:ind w:left="114"/>
              <w:rPr>
                <w:rFonts w:ascii="Browallia New" w:hAnsi="Browallia New" w:cs="Browallia New"/>
                <w:sz w:val="26"/>
                <w:szCs w:val="26"/>
                <w:cs/>
              </w:rPr>
            </w:pPr>
            <w:r w:rsidRPr="005F3496">
              <w:rPr>
                <w:rFonts w:ascii="Browallia New" w:hAnsi="Browallia New" w:cs="Browallia New"/>
                <w:sz w:val="26"/>
                <w:szCs w:val="26"/>
                <w:cs/>
              </w:rPr>
              <w:t>กำไรจากการ</w:t>
            </w:r>
            <w:r>
              <w:rPr>
                <w:rFonts w:ascii="Browallia New" w:hAnsi="Browallia New" w:cs="Browallia New" w:hint="cs"/>
                <w:sz w:val="26"/>
                <w:szCs w:val="26"/>
                <w:cs/>
              </w:rPr>
              <w:t>ดำเนินงานที่</w:t>
            </w:r>
            <w:r w:rsidRPr="005F3496">
              <w:rPr>
                <w:rFonts w:ascii="Browallia New" w:hAnsi="Browallia New" w:cs="Browallia New"/>
                <w:sz w:val="26"/>
                <w:szCs w:val="26"/>
                <w:cs/>
              </w:rPr>
              <w:t>ได้รับส่งเสริมการลงทุน</w:t>
            </w:r>
          </w:p>
        </w:tc>
        <w:tc>
          <w:tcPr>
            <w:tcW w:w="1134" w:type="dxa"/>
            <w:vAlign w:val="bottom"/>
          </w:tcPr>
          <w:p w14:paraId="5607B0F2" w14:textId="68767844" w:rsidR="008007B9" w:rsidRPr="005F3496" w:rsidRDefault="008B5542"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050101">
              <w:rPr>
                <w:rFonts w:ascii="Browallia New" w:hAnsi="Browallia New" w:cs="Browallia New"/>
                <w:sz w:val="26"/>
                <w:szCs w:val="26"/>
                <w:lang w:val="en-GB"/>
              </w:rPr>
              <w:t xml:space="preserve">     -</w:t>
            </w:r>
          </w:p>
        </w:tc>
        <w:tc>
          <w:tcPr>
            <w:tcW w:w="141" w:type="dxa"/>
          </w:tcPr>
          <w:p w14:paraId="001C07EA"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4E6840DF" w14:textId="4F051FF1"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(13,705)</w:t>
            </w:r>
          </w:p>
        </w:tc>
        <w:tc>
          <w:tcPr>
            <w:tcW w:w="144" w:type="dxa"/>
          </w:tcPr>
          <w:p w14:paraId="108D92F1"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54" w:type="dxa"/>
            <w:vAlign w:val="bottom"/>
          </w:tcPr>
          <w:p w14:paraId="224AE6F1" w14:textId="03E8C19B"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050101">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2E8A78A7"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vAlign w:val="bottom"/>
          </w:tcPr>
          <w:p w14:paraId="114374FD" w14:textId="1658F0C7"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(13,300)</w:t>
            </w:r>
          </w:p>
        </w:tc>
      </w:tr>
      <w:tr w:rsidR="008007B9" w:rsidRPr="005F3496" w14:paraId="229A868C" w14:textId="77777777" w:rsidTr="00A34B03">
        <w:trPr>
          <w:cantSplit/>
        </w:trPr>
        <w:tc>
          <w:tcPr>
            <w:tcW w:w="3969" w:type="dxa"/>
          </w:tcPr>
          <w:p w14:paraId="2B3E3033" w14:textId="28FB317A" w:rsidR="008007B9" w:rsidRPr="005F3496" w:rsidRDefault="008007B9" w:rsidP="008007B9">
            <w:pPr>
              <w:tabs>
                <w:tab w:val="clear" w:pos="454"/>
                <w:tab w:val="left" w:pos="4318"/>
              </w:tabs>
              <w:spacing w:line="240" w:lineRule="auto"/>
              <w:ind w:left="114"/>
              <w:rPr>
                <w:rFonts w:ascii="Browallia New" w:hAnsi="Browallia New" w:cs="Browallia New"/>
                <w:sz w:val="26"/>
                <w:szCs w:val="26"/>
                <w:cs/>
              </w:rPr>
            </w:pPr>
            <w:r>
              <w:rPr>
                <w:rFonts w:ascii="Browallia New" w:hAnsi="Browallia New" w:cs="Browallia New" w:hint="cs"/>
                <w:sz w:val="26"/>
                <w:szCs w:val="26"/>
                <w:cs/>
              </w:rPr>
              <w:t>ภาษีของผลขาดทุนในปีก่อนหน้าที่นำมาหักภาษี</w:t>
            </w:r>
          </w:p>
        </w:tc>
        <w:tc>
          <w:tcPr>
            <w:tcW w:w="1134" w:type="dxa"/>
          </w:tcPr>
          <w:p w14:paraId="0BCBDE8F" w14:textId="26229DA1" w:rsidR="008007B9" w:rsidRDefault="008B5542"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442ACD">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p>
        </w:tc>
        <w:tc>
          <w:tcPr>
            <w:tcW w:w="141" w:type="dxa"/>
          </w:tcPr>
          <w:p w14:paraId="2725D91C"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7206D3BF" w14:textId="12A746AE"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(702)</w:t>
            </w:r>
          </w:p>
        </w:tc>
        <w:tc>
          <w:tcPr>
            <w:tcW w:w="144" w:type="dxa"/>
          </w:tcPr>
          <w:p w14:paraId="0AF638A8"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54" w:type="dxa"/>
          </w:tcPr>
          <w:p w14:paraId="22E838A9" w14:textId="35B93AA3"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41D264A4"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3F6BB8BA" w14:textId="1B70FA35"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8007B9" w:rsidRPr="005F3496" w14:paraId="4575C6DE" w14:textId="77777777" w:rsidTr="00A34B03">
        <w:trPr>
          <w:cantSplit/>
        </w:trPr>
        <w:tc>
          <w:tcPr>
            <w:tcW w:w="3969" w:type="dxa"/>
          </w:tcPr>
          <w:p w14:paraId="67D6B415" w14:textId="77777777" w:rsidR="008007B9" w:rsidRPr="005F3496" w:rsidRDefault="008007B9" w:rsidP="008007B9">
            <w:pPr>
              <w:tabs>
                <w:tab w:val="left" w:pos="294"/>
                <w:tab w:val="left" w:pos="4318"/>
              </w:tabs>
              <w:spacing w:line="240" w:lineRule="auto"/>
              <w:ind w:left="114"/>
              <w:rPr>
                <w:rFonts w:ascii="Browallia New" w:hAnsi="Browallia New" w:cs="Browallia New"/>
                <w:sz w:val="26"/>
                <w:szCs w:val="26"/>
                <w:cs/>
                <w:lang w:val="en-GB"/>
              </w:rPr>
            </w:pPr>
            <w:r w:rsidRPr="005F3496">
              <w:rPr>
                <w:rFonts w:ascii="Browallia New" w:hAnsi="Browallia New" w:cs="Browallia New"/>
                <w:sz w:val="26"/>
                <w:szCs w:val="26"/>
                <w:cs/>
              </w:rPr>
              <w:t>รายการระหว่างกัน</w:t>
            </w:r>
          </w:p>
        </w:tc>
        <w:tc>
          <w:tcPr>
            <w:tcW w:w="1134" w:type="dxa"/>
            <w:vAlign w:val="bottom"/>
          </w:tcPr>
          <w:p w14:paraId="32C76C9C" w14:textId="57FF839B" w:rsidR="008007B9" w:rsidRPr="005F3496" w:rsidRDefault="00555AED"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568</w:t>
            </w:r>
          </w:p>
        </w:tc>
        <w:tc>
          <w:tcPr>
            <w:tcW w:w="141" w:type="dxa"/>
          </w:tcPr>
          <w:p w14:paraId="279E747D"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04E7B4C2" w14:textId="364F4ACB"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(614)</w:t>
            </w:r>
          </w:p>
        </w:tc>
        <w:tc>
          <w:tcPr>
            <w:tcW w:w="144" w:type="dxa"/>
          </w:tcPr>
          <w:p w14:paraId="480E25AE"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54" w:type="dxa"/>
          </w:tcPr>
          <w:p w14:paraId="61C86EAF" w14:textId="346FBF3E"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614B0DAF"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1758D1D0" w14:textId="0114FE42"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8007B9" w:rsidRPr="005F3496" w14:paraId="5B325DA0" w14:textId="77777777" w:rsidTr="00A34B03">
        <w:trPr>
          <w:cantSplit/>
        </w:trPr>
        <w:tc>
          <w:tcPr>
            <w:tcW w:w="3969" w:type="dxa"/>
          </w:tcPr>
          <w:p w14:paraId="7DCEAC09" w14:textId="7EDC7CBD" w:rsidR="008007B9" w:rsidRPr="005F3496" w:rsidRDefault="008007B9" w:rsidP="008007B9">
            <w:pPr>
              <w:tabs>
                <w:tab w:val="left" w:pos="294"/>
                <w:tab w:val="left" w:pos="4318"/>
              </w:tabs>
              <w:spacing w:line="240" w:lineRule="auto"/>
              <w:ind w:left="114"/>
              <w:rPr>
                <w:rFonts w:ascii="Browallia New" w:hAnsi="Browallia New" w:cs="Browallia New"/>
                <w:sz w:val="26"/>
                <w:szCs w:val="26"/>
              </w:rPr>
            </w:pPr>
            <w:r>
              <w:rPr>
                <w:rFonts w:ascii="Browallia New" w:hAnsi="Browallia New" w:cs="Browallia New" w:hint="cs"/>
                <w:sz w:val="26"/>
                <w:szCs w:val="26"/>
                <w:cs/>
              </w:rPr>
              <w:t>อัตราภาษีที่เปลี่ยนแปลง</w:t>
            </w:r>
          </w:p>
        </w:tc>
        <w:tc>
          <w:tcPr>
            <w:tcW w:w="1134" w:type="dxa"/>
          </w:tcPr>
          <w:p w14:paraId="7CAADD30" w14:textId="71157108" w:rsidR="008007B9" w:rsidRPr="005F3496" w:rsidRDefault="008B5542"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442ACD">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p>
        </w:tc>
        <w:tc>
          <w:tcPr>
            <w:tcW w:w="141" w:type="dxa"/>
            <w:vAlign w:val="bottom"/>
          </w:tcPr>
          <w:p w14:paraId="41F46775"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vAlign w:val="bottom"/>
          </w:tcPr>
          <w:p w14:paraId="5831D86E" w14:textId="1AF50F76" w:rsidR="008007B9" w:rsidRPr="000B16B1"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lang w:val="en-GB"/>
              </w:rPr>
              <w:t>(2,410)</w:t>
            </w:r>
          </w:p>
        </w:tc>
        <w:tc>
          <w:tcPr>
            <w:tcW w:w="144" w:type="dxa"/>
            <w:vAlign w:val="bottom"/>
          </w:tcPr>
          <w:p w14:paraId="0B48E781"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54" w:type="dxa"/>
          </w:tcPr>
          <w:p w14:paraId="06E5F6CA" w14:textId="65B429AF" w:rsidR="008007B9"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cs/>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3F395C54"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1697DE28" w14:textId="27CFBC0A"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8007B9" w:rsidRPr="005F3496" w14:paraId="7B4C0196" w14:textId="77777777" w:rsidTr="00A34B03">
        <w:trPr>
          <w:cantSplit/>
        </w:trPr>
        <w:tc>
          <w:tcPr>
            <w:tcW w:w="3969" w:type="dxa"/>
          </w:tcPr>
          <w:p w14:paraId="285D6345" w14:textId="3BCBFC2B" w:rsidR="008007B9" w:rsidRPr="005F3496" w:rsidRDefault="008007B9" w:rsidP="008007B9">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z w:val="26"/>
                <w:szCs w:val="26"/>
                <w:cs/>
              </w:rPr>
              <w:t>ผลประโยชน์ทางภาษีที่เดิมไม่ได้บันทึกเป็น</w:t>
            </w:r>
            <w:r w:rsidRPr="005F3496">
              <w:rPr>
                <w:rFonts w:ascii="Browallia New" w:hAnsi="Browallia New" w:cs="Browallia New"/>
                <w:sz w:val="26"/>
                <w:szCs w:val="26"/>
                <w:cs/>
              </w:rPr>
              <w:br/>
              <w:t xml:space="preserve">     </w:t>
            </w:r>
            <w:r w:rsidRPr="005F3496">
              <w:rPr>
                <w:rFonts w:ascii="Browallia New" w:hAnsi="Browallia New" w:cs="Browallia New" w:hint="cs"/>
                <w:sz w:val="26"/>
                <w:szCs w:val="26"/>
                <w:cs/>
              </w:rPr>
              <w:t>สินทรัพย์ภาษีเงินได้รอการตัดบัญชี</w:t>
            </w:r>
          </w:p>
        </w:tc>
        <w:tc>
          <w:tcPr>
            <w:tcW w:w="1134" w:type="dxa"/>
          </w:tcPr>
          <w:p w14:paraId="364C7054" w14:textId="77777777" w:rsidR="008B5542" w:rsidRDefault="008B5542"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442ACD">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p>
          <w:p w14:paraId="21B621EA" w14:textId="2471EF17" w:rsidR="008007B9" w:rsidRPr="00050101" w:rsidRDefault="008B5542"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p>
        </w:tc>
        <w:tc>
          <w:tcPr>
            <w:tcW w:w="141" w:type="dxa"/>
            <w:vAlign w:val="bottom"/>
          </w:tcPr>
          <w:p w14:paraId="633FCB4C"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vAlign w:val="bottom"/>
          </w:tcPr>
          <w:p w14:paraId="216712C7" w14:textId="465EE0CF" w:rsidR="008007B9" w:rsidRPr="005F3496" w:rsidRDefault="008007B9"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(2,047)</w:t>
            </w:r>
          </w:p>
        </w:tc>
        <w:tc>
          <w:tcPr>
            <w:tcW w:w="144" w:type="dxa"/>
            <w:vAlign w:val="bottom"/>
          </w:tcPr>
          <w:p w14:paraId="0A4832EA"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54" w:type="dxa"/>
          </w:tcPr>
          <w:p w14:paraId="3A60BA98" w14:textId="77777777" w:rsidR="008B5542" w:rsidRDefault="008007B9"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p>
          <w:p w14:paraId="0ED5ED96" w14:textId="2BE31B3B" w:rsidR="008007B9" w:rsidRPr="005F3496" w:rsidRDefault="008B5542"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r w:rsidR="008007B9">
              <w:rPr>
                <w:rFonts w:ascii="Browallia New" w:hAnsi="Browallia New" w:cs="Browallia New"/>
                <w:sz w:val="26"/>
                <w:szCs w:val="26"/>
                <w:lang w:val="en-GB"/>
              </w:rPr>
              <w:t>-</w:t>
            </w:r>
          </w:p>
        </w:tc>
        <w:tc>
          <w:tcPr>
            <w:tcW w:w="142" w:type="dxa"/>
            <w:vAlign w:val="bottom"/>
          </w:tcPr>
          <w:p w14:paraId="40085E45" w14:textId="77777777" w:rsidR="008007B9" w:rsidRPr="005F3496" w:rsidRDefault="008007B9" w:rsidP="008007B9">
            <w:pPr>
              <w:spacing w:line="240" w:lineRule="auto"/>
              <w:ind w:right="106"/>
              <w:jc w:val="right"/>
              <w:rPr>
                <w:rFonts w:ascii="Browallia New" w:hAnsi="Browallia New" w:cs="Browallia New"/>
                <w:sz w:val="26"/>
                <w:szCs w:val="26"/>
                <w:lang w:val="en-GB"/>
              </w:rPr>
            </w:pPr>
          </w:p>
        </w:tc>
        <w:tc>
          <w:tcPr>
            <w:tcW w:w="1134" w:type="dxa"/>
          </w:tcPr>
          <w:p w14:paraId="72654C3A" w14:textId="77777777" w:rsidR="008B5542" w:rsidRDefault="008007B9" w:rsidP="008B5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B5542" w:rsidRPr="00442ACD">
              <w:rPr>
                <w:rFonts w:ascii="Browallia New" w:hAnsi="Browallia New" w:cs="Browallia New"/>
                <w:sz w:val="26"/>
                <w:szCs w:val="26"/>
                <w:lang w:val="en-GB"/>
              </w:rPr>
              <w:t xml:space="preserve">  </w:t>
            </w:r>
          </w:p>
          <w:p w14:paraId="1C15618C" w14:textId="332A50CC" w:rsidR="008007B9" w:rsidRPr="005F3496" w:rsidRDefault="008B5542" w:rsidP="008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442ACD">
              <w:rPr>
                <w:rFonts w:ascii="Browallia New" w:hAnsi="Browallia New" w:cs="Browallia New"/>
                <w:sz w:val="26"/>
                <w:szCs w:val="26"/>
                <w:lang w:val="en-GB"/>
              </w:rPr>
              <w:t xml:space="preserve"> </w:t>
            </w:r>
            <w:r w:rsidR="008007B9">
              <w:rPr>
                <w:rFonts w:ascii="Browallia New" w:hAnsi="Browallia New" w:cs="Browallia New"/>
                <w:sz w:val="26"/>
                <w:szCs w:val="26"/>
                <w:lang w:val="en-GB"/>
              </w:rPr>
              <w:t>-</w:t>
            </w:r>
          </w:p>
        </w:tc>
      </w:tr>
      <w:tr w:rsidR="00486E27" w:rsidRPr="005F3496" w14:paraId="3D2C8132" w14:textId="77777777" w:rsidTr="0062036B">
        <w:trPr>
          <w:cantSplit/>
        </w:trPr>
        <w:tc>
          <w:tcPr>
            <w:tcW w:w="3969" w:type="dxa"/>
          </w:tcPr>
          <w:p w14:paraId="6E8075E1" w14:textId="77777777" w:rsidR="00486E27" w:rsidRPr="005F3496" w:rsidRDefault="00486E27" w:rsidP="00486E27">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65836B04" w:rsidR="00486E27" w:rsidRPr="005F3496" w:rsidRDefault="00704829"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186,636</w:t>
            </w:r>
          </w:p>
        </w:tc>
        <w:tc>
          <w:tcPr>
            <w:tcW w:w="141" w:type="dxa"/>
            <w:vAlign w:val="bottom"/>
          </w:tcPr>
          <w:p w14:paraId="4EBE453A" w14:textId="77777777" w:rsidR="00486E27" w:rsidRPr="005F3496" w:rsidRDefault="00486E27" w:rsidP="00486E27">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7472AD37" w14:textId="40E32EDB"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73,817</w:t>
            </w:r>
          </w:p>
        </w:tc>
        <w:tc>
          <w:tcPr>
            <w:tcW w:w="144" w:type="dxa"/>
            <w:vAlign w:val="bottom"/>
          </w:tcPr>
          <w:p w14:paraId="6E6C0D71" w14:textId="77777777" w:rsidR="00486E27" w:rsidRPr="005F3496" w:rsidRDefault="00486E27" w:rsidP="00486E27">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tcPr>
          <w:p w14:paraId="424C88A2" w14:textId="4EDA2C13" w:rsidR="00486E27" w:rsidRPr="005F3496" w:rsidRDefault="003C4DA0"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17</w:t>
            </w:r>
            <w:r w:rsidR="00A92B85">
              <w:rPr>
                <w:rFonts w:ascii="Browallia New" w:hAnsi="Browallia New" w:cs="Browallia New"/>
                <w:sz w:val="26"/>
                <w:szCs w:val="26"/>
                <w:lang w:val="en-GB"/>
              </w:rPr>
              <w:t>8,179</w:t>
            </w:r>
          </w:p>
        </w:tc>
        <w:tc>
          <w:tcPr>
            <w:tcW w:w="142" w:type="dxa"/>
          </w:tcPr>
          <w:p w14:paraId="0D228DF0" w14:textId="77777777" w:rsidR="00486E27" w:rsidRPr="005F3496" w:rsidRDefault="00486E27" w:rsidP="00486E27">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40C8305D"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76,119</w:t>
            </w:r>
          </w:p>
        </w:tc>
      </w:tr>
      <w:tr w:rsidR="00486E27" w:rsidRPr="005F3496" w14:paraId="49D313BD" w14:textId="77777777" w:rsidTr="00E9398D">
        <w:trPr>
          <w:cantSplit/>
        </w:trPr>
        <w:tc>
          <w:tcPr>
            <w:tcW w:w="3969" w:type="dxa"/>
          </w:tcPr>
          <w:p w14:paraId="6F651D40" w14:textId="77777777" w:rsidR="00486E27" w:rsidRPr="00E22E49" w:rsidRDefault="00486E27" w:rsidP="00486E27">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486E27" w:rsidRPr="00E22E49" w:rsidRDefault="00486E27" w:rsidP="00486E27">
            <w:pPr>
              <w:spacing w:line="240" w:lineRule="auto"/>
              <w:jc w:val="center"/>
              <w:rPr>
                <w:rFonts w:ascii="Browallia New" w:hAnsi="Browallia New" w:cs="Browallia New"/>
                <w:sz w:val="22"/>
                <w:szCs w:val="22"/>
              </w:rPr>
            </w:pPr>
          </w:p>
        </w:tc>
        <w:tc>
          <w:tcPr>
            <w:tcW w:w="141" w:type="dxa"/>
          </w:tcPr>
          <w:p w14:paraId="0B6D409F" w14:textId="77777777" w:rsidR="00486E27" w:rsidRPr="00E22E49" w:rsidRDefault="00486E27" w:rsidP="00486E27">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486E27" w:rsidRPr="00E22E49" w:rsidRDefault="00486E27" w:rsidP="00486E27">
            <w:pPr>
              <w:spacing w:line="240" w:lineRule="auto"/>
              <w:jc w:val="right"/>
              <w:rPr>
                <w:rFonts w:ascii="Browallia New" w:hAnsi="Browallia New" w:cs="Browallia New"/>
                <w:sz w:val="22"/>
                <w:szCs w:val="22"/>
              </w:rPr>
            </w:pPr>
          </w:p>
        </w:tc>
        <w:tc>
          <w:tcPr>
            <w:tcW w:w="144" w:type="dxa"/>
          </w:tcPr>
          <w:p w14:paraId="424179CB" w14:textId="77777777" w:rsidR="00486E27" w:rsidRPr="00E22E49" w:rsidRDefault="00486E27" w:rsidP="00486E27">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486E27" w:rsidRPr="00E22E49" w:rsidRDefault="00486E27" w:rsidP="00486E27">
            <w:pPr>
              <w:spacing w:line="240" w:lineRule="auto"/>
              <w:ind w:right="180"/>
              <w:jc w:val="right"/>
              <w:rPr>
                <w:rFonts w:ascii="Browallia New" w:hAnsi="Browallia New" w:cs="Browallia New"/>
                <w:sz w:val="22"/>
                <w:szCs w:val="22"/>
                <w:lang w:val="en-GB"/>
              </w:rPr>
            </w:pPr>
          </w:p>
        </w:tc>
        <w:tc>
          <w:tcPr>
            <w:tcW w:w="142" w:type="dxa"/>
          </w:tcPr>
          <w:p w14:paraId="073E3088" w14:textId="77777777" w:rsidR="00486E27" w:rsidRPr="00E22E49" w:rsidRDefault="00486E27" w:rsidP="00486E27">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486E27" w:rsidRPr="00E22E49" w:rsidRDefault="00486E27" w:rsidP="00486E27">
            <w:pPr>
              <w:spacing w:line="240" w:lineRule="auto"/>
              <w:ind w:right="180"/>
              <w:jc w:val="right"/>
              <w:rPr>
                <w:rFonts w:ascii="Browallia New" w:hAnsi="Browallia New" w:cs="Browallia New"/>
                <w:sz w:val="22"/>
                <w:szCs w:val="22"/>
                <w:lang w:val="en-GB"/>
              </w:rPr>
            </w:pPr>
          </w:p>
        </w:tc>
      </w:tr>
      <w:tr w:rsidR="00486E27" w:rsidRPr="005F3496" w14:paraId="2C5D39E4" w14:textId="77777777" w:rsidTr="0062036B">
        <w:trPr>
          <w:cantSplit/>
        </w:trPr>
        <w:tc>
          <w:tcPr>
            <w:tcW w:w="3969" w:type="dxa"/>
          </w:tcPr>
          <w:p w14:paraId="41A906E9" w14:textId="77777777" w:rsidR="00486E27" w:rsidRPr="005F3496" w:rsidRDefault="00486E27" w:rsidP="00486E27">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tcPr>
          <w:p w14:paraId="0C7AFCE7" w14:textId="77777777" w:rsidR="00486E27" w:rsidRPr="005F3496" w:rsidRDefault="00486E27" w:rsidP="00486E27">
            <w:pPr>
              <w:spacing w:line="240" w:lineRule="auto"/>
              <w:jc w:val="center"/>
              <w:rPr>
                <w:rFonts w:ascii="Browallia New" w:hAnsi="Browallia New" w:cs="Browallia New"/>
                <w:sz w:val="26"/>
                <w:szCs w:val="26"/>
              </w:rPr>
            </w:pPr>
          </w:p>
        </w:tc>
        <w:tc>
          <w:tcPr>
            <w:tcW w:w="141" w:type="dxa"/>
          </w:tcPr>
          <w:p w14:paraId="6544DEBE" w14:textId="77777777" w:rsidR="00486E27" w:rsidRPr="005F3496" w:rsidRDefault="00486E27" w:rsidP="00486E27">
            <w:pPr>
              <w:spacing w:line="240" w:lineRule="auto"/>
              <w:jc w:val="center"/>
              <w:rPr>
                <w:rFonts w:ascii="Browallia New" w:hAnsi="Browallia New" w:cs="Browallia New"/>
                <w:sz w:val="26"/>
                <w:szCs w:val="26"/>
                <w:cs/>
              </w:rPr>
            </w:pPr>
          </w:p>
        </w:tc>
        <w:tc>
          <w:tcPr>
            <w:tcW w:w="1134" w:type="dxa"/>
          </w:tcPr>
          <w:p w14:paraId="1E21FB0A" w14:textId="77777777" w:rsidR="00486E27" w:rsidRPr="005F3496" w:rsidRDefault="00486E27" w:rsidP="00486E27">
            <w:pPr>
              <w:spacing w:line="240" w:lineRule="auto"/>
              <w:jc w:val="right"/>
              <w:rPr>
                <w:rFonts w:ascii="Browallia New" w:hAnsi="Browallia New" w:cs="Browallia New"/>
                <w:sz w:val="26"/>
                <w:szCs w:val="26"/>
              </w:rPr>
            </w:pPr>
          </w:p>
        </w:tc>
        <w:tc>
          <w:tcPr>
            <w:tcW w:w="144" w:type="dxa"/>
          </w:tcPr>
          <w:p w14:paraId="18A86436" w14:textId="77777777" w:rsidR="00486E27" w:rsidRPr="005F3496" w:rsidRDefault="00486E27" w:rsidP="00486E27">
            <w:pPr>
              <w:spacing w:line="240" w:lineRule="auto"/>
              <w:jc w:val="right"/>
              <w:rPr>
                <w:rFonts w:ascii="Browallia New" w:hAnsi="Browallia New" w:cs="Browallia New"/>
                <w:sz w:val="26"/>
                <w:szCs w:val="26"/>
                <w:cs/>
              </w:rPr>
            </w:pPr>
          </w:p>
        </w:tc>
        <w:tc>
          <w:tcPr>
            <w:tcW w:w="1154" w:type="dxa"/>
          </w:tcPr>
          <w:p w14:paraId="0F191A3A" w14:textId="77777777" w:rsidR="00486E27" w:rsidRPr="005F3496" w:rsidRDefault="00486E27" w:rsidP="00486E27">
            <w:pPr>
              <w:spacing w:line="240" w:lineRule="auto"/>
              <w:ind w:right="180"/>
              <w:jc w:val="right"/>
              <w:rPr>
                <w:rFonts w:ascii="Browallia New" w:hAnsi="Browallia New" w:cs="Browallia New"/>
                <w:sz w:val="26"/>
                <w:szCs w:val="26"/>
                <w:lang w:val="en-GB"/>
              </w:rPr>
            </w:pPr>
          </w:p>
        </w:tc>
        <w:tc>
          <w:tcPr>
            <w:tcW w:w="142" w:type="dxa"/>
          </w:tcPr>
          <w:p w14:paraId="510FD5CC" w14:textId="77777777" w:rsidR="00486E27" w:rsidRPr="005F3496" w:rsidRDefault="00486E27" w:rsidP="00486E27">
            <w:pPr>
              <w:spacing w:line="240" w:lineRule="auto"/>
              <w:jc w:val="right"/>
              <w:rPr>
                <w:rFonts w:ascii="Browallia New" w:hAnsi="Browallia New" w:cs="Browallia New"/>
                <w:sz w:val="26"/>
                <w:szCs w:val="26"/>
              </w:rPr>
            </w:pPr>
          </w:p>
        </w:tc>
        <w:tc>
          <w:tcPr>
            <w:tcW w:w="1134" w:type="dxa"/>
          </w:tcPr>
          <w:p w14:paraId="6789CBD3" w14:textId="77777777" w:rsidR="00486E27" w:rsidRPr="005F3496" w:rsidRDefault="00486E27" w:rsidP="00486E27">
            <w:pPr>
              <w:spacing w:line="240" w:lineRule="auto"/>
              <w:ind w:right="180"/>
              <w:jc w:val="right"/>
              <w:rPr>
                <w:rFonts w:ascii="Browallia New" w:hAnsi="Browallia New" w:cs="Browallia New"/>
                <w:sz w:val="26"/>
                <w:szCs w:val="26"/>
                <w:lang w:val="en-GB"/>
              </w:rPr>
            </w:pPr>
          </w:p>
        </w:tc>
      </w:tr>
      <w:tr w:rsidR="00486E27" w:rsidRPr="005F3496" w14:paraId="3AF8CC6A" w14:textId="77777777" w:rsidTr="0062036B">
        <w:trPr>
          <w:cantSplit/>
        </w:trPr>
        <w:tc>
          <w:tcPr>
            <w:tcW w:w="3969" w:type="dxa"/>
          </w:tcPr>
          <w:p w14:paraId="0F82AA4F" w14:textId="77777777" w:rsidR="00486E27" w:rsidRPr="005F3496" w:rsidRDefault="00486E27" w:rsidP="00486E27">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tcPr>
          <w:p w14:paraId="22CC614F" w14:textId="024A9E59" w:rsidR="00486E27" w:rsidRPr="005F3496" w:rsidRDefault="00AB5632"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184,738</w:t>
            </w:r>
          </w:p>
        </w:tc>
        <w:tc>
          <w:tcPr>
            <w:tcW w:w="141" w:type="dxa"/>
          </w:tcPr>
          <w:p w14:paraId="15BDC78D"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Pr>
          <w:p w14:paraId="2C9D3A60" w14:textId="6689503D"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80,623</w:t>
            </w:r>
          </w:p>
        </w:tc>
        <w:tc>
          <w:tcPr>
            <w:tcW w:w="144" w:type="dxa"/>
          </w:tcPr>
          <w:p w14:paraId="26D539A9"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54" w:type="dxa"/>
          </w:tcPr>
          <w:p w14:paraId="5D11D87E" w14:textId="22357A0D" w:rsidR="00486E27" w:rsidRPr="004230EA" w:rsidRDefault="009D1A15"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177,041</w:t>
            </w:r>
          </w:p>
        </w:tc>
        <w:tc>
          <w:tcPr>
            <w:tcW w:w="142" w:type="dxa"/>
          </w:tcPr>
          <w:p w14:paraId="10AB3A49"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Pr>
          <w:p w14:paraId="13E7B433" w14:textId="5AF43FC4"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78,438</w:t>
            </w:r>
          </w:p>
        </w:tc>
      </w:tr>
      <w:tr w:rsidR="00486E27" w:rsidRPr="005F3496" w14:paraId="32F4C10F" w14:textId="77777777" w:rsidTr="0062036B">
        <w:trPr>
          <w:cantSplit/>
        </w:trPr>
        <w:tc>
          <w:tcPr>
            <w:tcW w:w="3969" w:type="dxa"/>
          </w:tcPr>
          <w:p w14:paraId="07A27E98" w14:textId="77777777" w:rsidR="00486E27" w:rsidRPr="005F3496" w:rsidRDefault="00486E27" w:rsidP="00486E27">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00369401" w:rsidR="00486E27" w:rsidRPr="005F3496" w:rsidRDefault="00AB5632"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1,898</w:t>
            </w:r>
          </w:p>
        </w:tc>
        <w:tc>
          <w:tcPr>
            <w:tcW w:w="141" w:type="dxa"/>
            <w:vAlign w:val="bottom"/>
          </w:tcPr>
          <w:p w14:paraId="357F1EC8"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68CCB01A" w14:textId="3CD8155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(6,806)</w:t>
            </w:r>
          </w:p>
        </w:tc>
        <w:tc>
          <w:tcPr>
            <w:tcW w:w="144" w:type="dxa"/>
            <w:vAlign w:val="bottom"/>
          </w:tcPr>
          <w:p w14:paraId="0F8CC04C"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25B9D7D6" w14:textId="7800A0E2" w:rsidR="00486E27" w:rsidRPr="005F3496" w:rsidRDefault="009D1A15"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1,138</w:t>
            </w:r>
          </w:p>
        </w:tc>
        <w:tc>
          <w:tcPr>
            <w:tcW w:w="142" w:type="dxa"/>
            <w:vAlign w:val="bottom"/>
          </w:tcPr>
          <w:p w14:paraId="6599F75E"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EB3CE0D" w14:textId="673F3631"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(2,319)</w:t>
            </w:r>
          </w:p>
        </w:tc>
      </w:tr>
      <w:tr w:rsidR="00486E27" w:rsidRPr="005F3496" w14:paraId="57FAF938" w14:textId="77777777" w:rsidTr="0062036B">
        <w:trPr>
          <w:cantSplit/>
        </w:trPr>
        <w:tc>
          <w:tcPr>
            <w:tcW w:w="3969" w:type="dxa"/>
          </w:tcPr>
          <w:p w14:paraId="729F2B59" w14:textId="77777777" w:rsidR="00486E27" w:rsidRPr="005F3496" w:rsidRDefault="00486E27" w:rsidP="00486E27">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tcPr>
          <w:p w14:paraId="5F4ED96F" w14:textId="6BE947B4" w:rsidR="00486E27" w:rsidRPr="005F3496" w:rsidRDefault="00AB5632"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186,636</w:t>
            </w:r>
          </w:p>
        </w:tc>
        <w:tc>
          <w:tcPr>
            <w:tcW w:w="141" w:type="dxa"/>
          </w:tcPr>
          <w:p w14:paraId="6EF86AF0"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B2B5D71" w14:textId="48B79AFF"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73,817</w:t>
            </w:r>
          </w:p>
        </w:tc>
        <w:tc>
          <w:tcPr>
            <w:tcW w:w="144" w:type="dxa"/>
          </w:tcPr>
          <w:p w14:paraId="59AC9363"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4C9F26EA" w14:textId="4AA02CC3" w:rsidR="00486E27" w:rsidRPr="005F3496" w:rsidRDefault="005D2F60"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lang w:val="en-GB"/>
              </w:rPr>
            </w:pPr>
            <w:r>
              <w:rPr>
                <w:rFonts w:ascii="Browallia New" w:hAnsi="Browallia New" w:cs="Browallia New"/>
                <w:sz w:val="26"/>
                <w:szCs w:val="26"/>
                <w:lang w:val="en-GB"/>
              </w:rPr>
              <w:t>178,179</w:t>
            </w:r>
          </w:p>
        </w:tc>
        <w:tc>
          <w:tcPr>
            <w:tcW w:w="142" w:type="dxa"/>
          </w:tcPr>
          <w:p w14:paraId="10A4B2B5" w14:textId="77777777" w:rsidR="00486E27" w:rsidRPr="005F3496" w:rsidRDefault="00486E27" w:rsidP="00486E27">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1968791C" w14:textId="7F0ED688" w:rsidR="00486E27" w:rsidRPr="005F3496" w:rsidRDefault="00486E27" w:rsidP="0048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76,119</w:t>
            </w:r>
          </w:p>
        </w:tc>
      </w:tr>
    </w:tbl>
    <w:p w14:paraId="6DCCA1C3" w14:textId="3E81DC9E" w:rsidR="00986962" w:rsidRDefault="0098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42BFCCC2"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6ACDC33B"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6EA955CF"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516DB31E"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7D026500"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23906605"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10A98130"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5E023AC4"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77E2BCDF"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297A4129"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10426093"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634DE7E5" w14:textId="7C8995B2" w:rsidR="00F64A36" w:rsidRPr="00C804C3" w:rsidRDefault="00F64A3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t>ภาษีเงินได้รอการตัดบัญชี</w:t>
      </w:r>
    </w:p>
    <w:p w14:paraId="317952CC" w14:textId="77777777" w:rsidR="00DF7F59" w:rsidRPr="00356F54"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38B85AA6"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50780F">
              <w:rPr>
                <w:rFonts w:ascii="Browallia New" w:hAnsi="Browallia New" w:cs="Browallia New"/>
                <w:sz w:val="22"/>
                <w:szCs w:val="22"/>
              </w:rPr>
              <w:t>4</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581B3590"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50780F">
              <w:rPr>
                <w:rFonts w:ascii="Browallia New" w:hAnsi="Browallia New" w:cs="Browallia New"/>
                <w:sz w:val="22"/>
                <w:szCs w:val="22"/>
              </w:rPr>
              <w:t>4</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50780F" w:rsidRPr="002961B6" w14:paraId="2381400C" w14:textId="77777777" w:rsidTr="009B0D25">
        <w:tc>
          <w:tcPr>
            <w:tcW w:w="4164" w:type="dxa"/>
            <w:vAlign w:val="bottom"/>
          </w:tcPr>
          <w:p w14:paraId="7202359E" w14:textId="6EA3418E" w:rsidR="0050780F" w:rsidRPr="002961B6" w:rsidRDefault="0050780F" w:rsidP="0050780F">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tcPr>
          <w:p w14:paraId="59CFD8CC" w14:textId="44198752" w:rsidR="0050780F" w:rsidRPr="002961B6" w:rsidRDefault="0050780F" w:rsidP="0050780F">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3,710</w:t>
            </w:r>
          </w:p>
        </w:tc>
        <w:tc>
          <w:tcPr>
            <w:tcW w:w="1170" w:type="dxa"/>
          </w:tcPr>
          <w:p w14:paraId="15BCE141" w14:textId="7F27F793" w:rsidR="0050780F" w:rsidRPr="002961B6" w:rsidRDefault="00583739" w:rsidP="0050780F">
            <w:pPr>
              <w:spacing w:line="240" w:lineRule="auto"/>
              <w:jc w:val="right"/>
              <w:rPr>
                <w:rFonts w:ascii="Browallia New" w:hAnsi="Browallia New" w:cs="Browallia New"/>
                <w:sz w:val="22"/>
                <w:szCs w:val="22"/>
              </w:rPr>
            </w:pPr>
            <w:r>
              <w:rPr>
                <w:rFonts w:ascii="Browallia New" w:hAnsi="Browallia New" w:cs="Browallia New"/>
                <w:sz w:val="22"/>
                <w:szCs w:val="22"/>
              </w:rPr>
              <w:t>(5</w:t>
            </w:r>
            <w:r w:rsidR="007C5DCE">
              <w:rPr>
                <w:rFonts w:ascii="Browallia New" w:hAnsi="Browallia New" w:cs="Browallia New"/>
                <w:sz w:val="22"/>
                <w:szCs w:val="22"/>
              </w:rPr>
              <w:t>60</w:t>
            </w:r>
            <w:r>
              <w:rPr>
                <w:rFonts w:ascii="Browallia New" w:hAnsi="Browallia New" w:cs="Browallia New"/>
                <w:sz w:val="22"/>
                <w:szCs w:val="22"/>
              </w:rPr>
              <w:t>)</w:t>
            </w:r>
          </w:p>
        </w:tc>
        <w:tc>
          <w:tcPr>
            <w:tcW w:w="1170" w:type="dxa"/>
            <w:gridSpan w:val="2"/>
            <w:vAlign w:val="bottom"/>
          </w:tcPr>
          <w:p w14:paraId="0A1A379C" w14:textId="7D8E9FA6" w:rsidR="0050780F" w:rsidRPr="002961B6" w:rsidRDefault="00FA34BF" w:rsidP="0050780F">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0" w:type="dxa"/>
          </w:tcPr>
          <w:p w14:paraId="2AD4099B" w14:textId="62D1A466" w:rsidR="0050780F" w:rsidRPr="002961B6" w:rsidRDefault="00CD7352" w:rsidP="0050780F">
            <w:pPr>
              <w:spacing w:line="240" w:lineRule="auto"/>
              <w:jc w:val="right"/>
              <w:rPr>
                <w:rFonts w:ascii="Browallia New" w:hAnsi="Browallia New" w:cs="Browallia New"/>
                <w:sz w:val="22"/>
                <w:szCs w:val="22"/>
              </w:rPr>
            </w:pPr>
            <w:r>
              <w:rPr>
                <w:rFonts w:ascii="Browallia New" w:hAnsi="Browallia New" w:cs="Browallia New"/>
                <w:sz w:val="22"/>
                <w:szCs w:val="22"/>
              </w:rPr>
              <w:t>3</w:t>
            </w:r>
            <w:r w:rsidR="006262AD">
              <w:rPr>
                <w:rFonts w:ascii="Browallia New" w:hAnsi="Browallia New" w:cs="Browallia New"/>
                <w:sz w:val="22"/>
                <w:szCs w:val="22"/>
              </w:rPr>
              <w:t>,150</w:t>
            </w:r>
          </w:p>
        </w:tc>
      </w:tr>
      <w:tr w:rsidR="0050780F" w:rsidRPr="002961B6" w14:paraId="426C0434" w14:textId="77777777" w:rsidTr="00007F02">
        <w:tc>
          <w:tcPr>
            <w:tcW w:w="4164" w:type="dxa"/>
            <w:vAlign w:val="bottom"/>
            <w:hideMark/>
          </w:tcPr>
          <w:p w14:paraId="187872B3" w14:textId="0B1B87AB" w:rsidR="0050780F" w:rsidRPr="002961B6" w:rsidRDefault="0050780F" w:rsidP="0050780F">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22691FB8" w:rsidR="0050780F" w:rsidRPr="002961B6" w:rsidRDefault="0050780F" w:rsidP="0050780F">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4,461</w:t>
            </w:r>
          </w:p>
        </w:tc>
        <w:tc>
          <w:tcPr>
            <w:tcW w:w="1170" w:type="dxa"/>
          </w:tcPr>
          <w:p w14:paraId="46CC86BC" w14:textId="2D3B8079" w:rsidR="0050780F" w:rsidRPr="002961B6" w:rsidRDefault="00583739"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(90</w:t>
            </w:r>
            <w:r w:rsidR="0034008C">
              <w:rPr>
                <w:rFonts w:ascii="Browallia New" w:hAnsi="Browallia New" w:cs="Browallia New"/>
                <w:sz w:val="22"/>
                <w:szCs w:val="22"/>
                <w:lang w:val="en-GB"/>
              </w:rPr>
              <w:t>1</w:t>
            </w:r>
            <w:r>
              <w:rPr>
                <w:rFonts w:ascii="Browallia New" w:hAnsi="Browallia New" w:cs="Browallia New"/>
                <w:sz w:val="22"/>
                <w:szCs w:val="22"/>
                <w:lang w:val="en-GB"/>
              </w:rPr>
              <w:t>)</w:t>
            </w:r>
          </w:p>
        </w:tc>
        <w:tc>
          <w:tcPr>
            <w:tcW w:w="1170" w:type="dxa"/>
            <w:gridSpan w:val="2"/>
            <w:vAlign w:val="bottom"/>
          </w:tcPr>
          <w:p w14:paraId="2F59BBC8" w14:textId="638F9425" w:rsidR="0050780F" w:rsidRPr="002961B6" w:rsidRDefault="00FA34BF" w:rsidP="0050780F">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2085A733" w14:textId="636B7946" w:rsidR="0050780F" w:rsidRPr="002961B6" w:rsidRDefault="006262AD"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w:t>
            </w:r>
            <w:r w:rsidR="0034008C">
              <w:rPr>
                <w:rFonts w:ascii="Browallia New" w:hAnsi="Browallia New" w:cs="Browallia New"/>
                <w:sz w:val="22"/>
                <w:szCs w:val="22"/>
                <w:lang w:val="en-GB"/>
              </w:rPr>
              <w:t>60</w:t>
            </w:r>
          </w:p>
        </w:tc>
      </w:tr>
      <w:tr w:rsidR="0050780F" w:rsidRPr="002961B6" w14:paraId="20B914C2" w14:textId="77777777" w:rsidTr="00007F02">
        <w:tc>
          <w:tcPr>
            <w:tcW w:w="4164" w:type="dxa"/>
            <w:vAlign w:val="bottom"/>
          </w:tcPr>
          <w:p w14:paraId="4F7FC86B" w14:textId="1E8709B9" w:rsidR="0050780F" w:rsidRPr="009C32FC" w:rsidRDefault="0050780F" w:rsidP="0050780F">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170" w:type="dxa"/>
          </w:tcPr>
          <w:p w14:paraId="74388B3B" w14:textId="35F2A1E6" w:rsidR="0050780F" w:rsidRPr="00B004F2" w:rsidRDefault="0050780F" w:rsidP="0050780F">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2,047</w:t>
            </w:r>
          </w:p>
        </w:tc>
        <w:tc>
          <w:tcPr>
            <w:tcW w:w="1170" w:type="dxa"/>
          </w:tcPr>
          <w:p w14:paraId="384258E2" w14:textId="4F95918A" w:rsidR="0050780F" w:rsidRPr="002961B6" w:rsidRDefault="00583739"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(1,035)</w:t>
            </w:r>
          </w:p>
        </w:tc>
        <w:tc>
          <w:tcPr>
            <w:tcW w:w="1170" w:type="dxa"/>
            <w:gridSpan w:val="2"/>
            <w:vAlign w:val="bottom"/>
          </w:tcPr>
          <w:p w14:paraId="6458B914" w14:textId="16333E90" w:rsidR="0050780F" w:rsidRPr="002961B6" w:rsidRDefault="00FA34BF" w:rsidP="0050780F">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3AC13272" w14:textId="1AFC35DF" w:rsidR="0050780F" w:rsidRPr="002961B6" w:rsidRDefault="006262AD"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1,012</w:t>
            </w:r>
          </w:p>
        </w:tc>
      </w:tr>
      <w:tr w:rsidR="0050780F" w:rsidRPr="002961B6" w14:paraId="7C348A54" w14:textId="77777777" w:rsidTr="00007F02">
        <w:tc>
          <w:tcPr>
            <w:tcW w:w="4164" w:type="dxa"/>
            <w:vAlign w:val="bottom"/>
          </w:tcPr>
          <w:p w14:paraId="44EA0CF7" w14:textId="77777777" w:rsidR="0050780F" w:rsidRPr="002961B6" w:rsidRDefault="0050780F" w:rsidP="0050780F">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20043E8" w14:textId="77777777" w:rsidR="0050780F" w:rsidRPr="002961B6" w:rsidRDefault="0050780F" w:rsidP="0050780F">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50780F" w:rsidRPr="002961B6" w:rsidRDefault="0050780F" w:rsidP="0050780F">
            <w:pPr>
              <w:spacing w:line="240" w:lineRule="auto"/>
              <w:rPr>
                <w:rFonts w:ascii="Browallia New" w:hAnsi="Browallia New" w:cs="Browallia New"/>
                <w:b/>
                <w:bCs/>
                <w:sz w:val="22"/>
                <w:szCs w:val="22"/>
              </w:rPr>
            </w:pPr>
          </w:p>
        </w:tc>
        <w:tc>
          <w:tcPr>
            <w:tcW w:w="1170" w:type="dxa"/>
            <w:gridSpan w:val="2"/>
            <w:vAlign w:val="bottom"/>
          </w:tcPr>
          <w:p w14:paraId="7FA1A76E" w14:textId="43C46A99" w:rsidR="0050780F" w:rsidRPr="002961B6" w:rsidRDefault="0050780F" w:rsidP="0050780F">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7A125D0" w14:textId="77777777" w:rsidR="0050780F" w:rsidRPr="002961B6" w:rsidRDefault="0050780F" w:rsidP="0050780F">
            <w:pPr>
              <w:spacing w:line="240" w:lineRule="auto"/>
              <w:rPr>
                <w:rFonts w:ascii="Browallia New" w:hAnsi="Browallia New" w:cs="Browallia New"/>
                <w:b/>
                <w:bCs/>
                <w:sz w:val="22"/>
                <w:szCs w:val="22"/>
              </w:rPr>
            </w:pPr>
          </w:p>
        </w:tc>
      </w:tr>
      <w:tr w:rsidR="0050780F" w:rsidRPr="002961B6" w14:paraId="086A5681" w14:textId="77777777" w:rsidTr="00F441AC">
        <w:tc>
          <w:tcPr>
            <w:tcW w:w="4164" w:type="dxa"/>
            <w:vAlign w:val="bottom"/>
          </w:tcPr>
          <w:p w14:paraId="06ABBCC5" w14:textId="24B36CEB" w:rsidR="0050780F" w:rsidRPr="002961B6" w:rsidRDefault="0050780F" w:rsidP="0050780F">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62DA350" w14:textId="3839B60B" w:rsidR="0050780F" w:rsidRPr="002961B6" w:rsidRDefault="0050780F" w:rsidP="0050780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(21,248)</w:t>
            </w:r>
          </w:p>
        </w:tc>
        <w:tc>
          <w:tcPr>
            <w:tcW w:w="1170" w:type="dxa"/>
            <w:vAlign w:val="bottom"/>
          </w:tcPr>
          <w:p w14:paraId="4611E30C" w14:textId="0530D304" w:rsidR="0050780F" w:rsidRPr="002961B6" w:rsidRDefault="00583739" w:rsidP="0050780F">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598</w:t>
            </w:r>
          </w:p>
        </w:tc>
        <w:tc>
          <w:tcPr>
            <w:tcW w:w="1170" w:type="dxa"/>
            <w:gridSpan w:val="2"/>
            <w:vAlign w:val="bottom"/>
          </w:tcPr>
          <w:p w14:paraId="37400BAB" w14:textId="2ECB5558" w:rsidR="0050780F" w:rsidRPr="002961B6" w:rsidRDefault="00FA34BF" w:rsidP="0050780F">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vAlign w:val="bottom"/>
          </w:tcPr>
          <w:p w14:paraId="2F0C5D76" w14:textId="101686E7" w:rsidR="0050780F" w:rsidRPr="002961B6" w:rsidRDefault="006262AD" w:rsidP="0050780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(20,650)</w:t>
            </w:r>
          </w:p>
        </w:tc>
      </w:tr>
      <w:tr w:rsidR="0050780F" w:rsidRPr="002961B6" w14:paraId="07E8260D" w14:textId="77777777" w:rsidTr="00007F02">
        <w:tc>
          <w:tcPr>
            <w:tcW w:w="4164" w:type="dxa"/>
            <w:vAlign w:val="bottom"/>
          </w:tcPr>
          <w:p w14:paraId="0046CDFE" w14:textId="5C661D54" w:rsidR="0050780F" w:rsidRPr="002961B6" w:rsidRDefault="0050780F" w:rsidP="0050780F">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7594930" w14:textId="19099466" w:rsidR="0050780F" w:rsidRPr="002961B6" w:rsidRDefault="0050780F" w:rsidP="0050780F">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(11,030)</w:t>
            </w:r>
          </w:p>
        </w:tc>
        <w:tc>
          <w:tcPr>
            <w:tcW w:w="1170" w:type="dxa"/>
            <w:vAlign w:val="bottom"/>
          </w:tcPr>
          <w:p w14:paraId="41A7B7DC" w14:textId="38738C5E" w:rsidR="0050780F" w:rsidRPr="002961B6" w:rsidRDefault="00583739" w:rsidP="0050780F">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(1,898)</w:t>
            </w:r>
          </w:p>
        </w:tc>
        <w:tc>
          <w:tcPr>
            <w:tcW w:w="1170" w:type="dxa"/>
            <w:gridSpan w:val="2"/>
            <w:vAlign w:val="bottom"/>
          </w:tcPr>
          <w:p w14:paraId="5A455441" w14:textId="4995E1E4" w:rsidR="0050780F" w:rsidRPr="002961B6" w:rsidRDefault="00FA34BF" w:rsidP="0050780F">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30BE1995" w14:textId="249C11A1" w:rsidR="0050780F" w:rsidRPr="002961B6" w:rsidRDefault="001C182B" w:rsidP="0050780F">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hint="cs"/>
                <w:sz w:val="22"/>
                <w:szCs w:val="22"/>
                <w:cs/>
              </w:rPr>
              <w:t>(</w:t>
            </w:r>
            <w:r w:rsidR="00475E18">
              <w:rPr>
                <w:rFonts w:ascii="Browallia New" w:hAnsi="Browallia New" w:cs="Browallia New"/>
                <w:sz w:val="22"/>
                <w:szCs w:val="22"/>
              </w:rPr>
              <w:t>12,928</w:t>
            </w:r>
            <w:r>
              <w:rPr>
                <w:rFonts w:ascii="Browallia New" w:hAnsi="Browallia New" w:cs="Browallia New" w:hint="cs"/>
                <w:sz w:val="22"/>
                <w:szCs w:val="22"/>
                <w:cs/>
              </w:rPr>
              <w:t>)</w:t>
            </w:r>
          </w:p>
        </w:tc>
      </w:tr>
      <w:tr w:rsidR="0050780F" w:rsidRPr="002961B6" w14:paraId="7EFC3CA6" w14:textId="77777777" w:rsidTr="009B0D25">
        <w:tc>
          <w:tcPr>
            <w:tcW w:w="4164" w:type="dxa"/>
            <w:vAlign w:val="bottom"/>
          </w:tcPr>
          <w:p w14:paraId="61581571" w14:textId="77777777" w:rsidR="0050780F" w:rsidRPr="002961B6" w:rsidRDefault="0050780F" w:rsidP="0050780F">
            <w:pPr>
              <w:spacing w:line="240" w:lineRule="auto"/>
              <w:ind w:left="-108"/>
              <w:rPr>
                <w:rFonts w:ascii="Browallia New" w:hAnsi="Browallia New" w:cs="Browallia New"/>
                <w:sz w:val="22"/>
                <w:szCs w:val="22"/>
              </w:rPr>
            </w:pPr>
          </w:p>
        </w:tc>
        <w:tc>
          <w:tcPr>
            <w:tcW w:w="2586" w:type="dxa"/>
            <w:gridSpan w:val="3"/>
          </w:tcPr>
          <w:p w14:paraId="0B3B8578" w14:textId="77777777" w:rsidR="0050780F" w:rsidRPr="002961B6" w:rsidRDefault="0050780F" w:rsidP="0050780F">
            <w:pPr>
              <w:spacing w:line="240" w:lineRule="auto"/>
              <w:jc w:val="right"/>
              <w:rPr>
                <w:rFonts w:ascii="Browallia New" w:hAnsi="Browallia New" w:cs="Browallia New"/>
                <w:color w:val="000000"/>
                <w:sz w:val="22"/>
                <w:szCs w:val="22"/>
                <w:cs/>
              </w:rPr>
            </w:pPr>
          </w:p>
        </w:tc>
        <w:tc>
          <w:tcPr>
            <w:tcW w:w="2184" w:type="dxa"/>
            <w:gridSpan w:val="2"/>
            <w:vAlign w:val="bottom"/>
          </w:tcPr>
          <w:p w14:paraId="057BF1E9" w14:textId="77777777" w:rsidR="0050780F" w:rsidRPr="002961B6" w:rsidRDefault="0050780F" w:rsidP="0050780F">
            <w:pPr>
              <w:spacing w:line="240" w:lineRule="auto"/>
              <w:jc w:val="right"/>
              <w:rPr>
                <w:rFonts w:ascii="Browallia New" w:hAnsi="Browallia New" w:cs="Browallia New"/>
                <w:color w:val="000000"/>
                <w:sz w:val="22"/>
                <w:szCs w:val="22"/>
                <w:cs/>
              </w:rPr>
            </w:pPr>
          </w:p>
        </w:tc>
      </w:tr>
      <w:tr w:rsidR="0050780F" w:rsidRPr="002961B6" w14:paraId="6FE337E4" w14:textId="77777777" w:rsidTr="0050780F">
        <w:tc>
          <w:tcPr>
            <w:tcW w:w="4164" w:type="dxa"/>
            <w:vAlign w:val="bottom"/>
          </w:tcPr>
          <w:p w14:paraId="4B6B99EC" w14:textId="77777777" w:rsidR="0050780F" w:rsidRPr="002961B6" w:rsidRDefault="0050780F" w:rsidP="0050780F">
            <w:pPr>
              <w:spacing w:line="240" w:lineRule="auto"/>
              <w:ind w:left="-108"/>
              <w:rPr>
                <w:rFonts w:ascii="Browallia New" w:hAnsi="Browallia New" w:cs="Browallia New"/>
                <w:sz w:val="22"/>
                <w:szCs w:val="22"/>
              </w:rPr>
            </w:pPr>
          </w:p>
        </w:tc>
        <w:tc>
          <w:tcPr>
            <w:tcW w:w="2586" w:type="dxa"/>
            <w:gridSpan w:val="3"/>
          </w:tcPr>
          <w:p w14:paraId="79FCDC9B" w14:textId="77777777" w:rsidR="0050780F" w:rsidRPr="002961B6" w:rsidRDefault="0050780F" w:rsidP="0050780F">
            <w:pPr>
              <w:spacing w:line="240" w:lineRule="auto"/>
              <w:jc w:val="right"/>
              <w:rPr>
                <w:rFonts w:ascii="Browallia New" w:hAnsi="Browallia New" w:cs="Browallia New"/>
                <w:color w:val="000000"/>
                <w:sz w:val="22"/>
                <w:szCs w:val="22"/>
                <w:cs/>
              </w:rPr>
            </w:pPr>
          </w:p>
        </w:tc>
        <w:tc>
          <w:tcPr>
            <w:tcW w:w="2184" w:type="dxa"/>
            <w:gridSpan w:val="2"/>
            <w:vAlign w:val="bottom"/>
          </w:tcPr>
          <w:p w14:paraId="74A81965" w14:textId="77777777" w:rsidR="0050780F" w:rsidRPr="0050780F" w:rsidRDefault="0050780F" w:rsidP="0050780F">
            <w:pPr>
              <w:spacing w:line="240" w:lineRule="auto"/>
              <w:jc w:val="right"/>
              <w:rPr>
                <w:rFonts w:ascii="Browallia New" w:hAnsi="Browallia New" w:cs="Browallia New"/>
                <w:color w:val="000000"/>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50780F" w:rsidRPr="002961B6" w14:paraId="455084E9" w14:textId="77777777" w:rsidTr="00286211">
        <w:tc>
          <w:tcPr>
            <w:tcW w:w="4164" w:type="dxa"/>
            <w:vAlign w:val="bottom"/>
          </w:tcPr>
          <w:p w14:paraId="7AE41DEF" w14:textId="77777777" w:rsidR="0050780F" w:rsidRPr="002961B6" w:rsidRDefault="0050780F" w:rsidP="0050780F">
            <w:pPr>
              <w:spacing w:line="240" w:lineRule="auto"/>
              <w:ind w:left="-105" w:hanging="3"/>
              <w:rPr>
                <w:rFonts w:ascii="Browallia New" w:hAnsi="Browallia New" w:cs="Browallia New"/>
                <w:sz w:val="22"/>
                <w:szCs w:val="22"/>
              </w:rPr>
            </w:pPr>
          </w:p>
        </w:tc>
        <w:tc>
          <w:tcPr>
            <w:tcW w:w="4770" w:type="dxa"/>
            <w:gridSpan w:val="5"/>
          </w:tcPr>
          <w:p w14:paraId="1C5D609F" w14:textId="77777777" w:rsidR="0050780F" w:rsidRPr="002961B6" w:rsidRDefault="0050780F" w:rsidP="0050780F">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50780F" w:rsidRPr="002961B6" w14:paraId="3B41D36E" w14:textId="77777777" w:rsidTr="00286211">
        <w:tc>
          <w:tcPr>
            <w:tcW w:w="4164" w:type="dxa"/>
            <w:vAlign w:val="bottom"/>
          </w:tcPr>
          <w:p w14:paraId="3D07AD9F" w14:textId="77777777" w:rsidR="0050780F" w:rsidRPr="002961B6" w:rsidRDefault="0050780F" w:rsidP="0050780F">
            <w:pPr>
              <w:spacing w:line="240" w:lineRule="auto"/>
              <w:ind w:left="-108"/>
              <w:rPr>
                <w:rFonts w:ascii="Browallia New" w:hAnsi="Browallia New" w:cs="Browallia New"/>
                <w:sz w:val="22"/>
                <w:szCs w:val="22"/>
              </w:rPr>
            </w:pPr>
          </w:p>
        </w:tc>
        <w:tc>
          <w:tcPr>
            <w:tcW w:w="1170" w:type="dxa"/>
            <w:vAlign w:val="bottom"/>
          </w:tcPr>
          <w:p w14:paraId="6A9C7178" w14:textId="77777777" w:rsidR="0050780F" w:rsidRPr="002961B6" w:rsidRDefault="0050780F" w:rsidP="0050780F">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0EB9F817" w14:textId="77777777" w:rsidR="0050780F" w:rsidRPr="002961B6" w:rsidRDefault="0050780F" w:rsidP="0050780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0F6F48A0" w14:textId="77777777" w:rsidR="0050780F" w:rsidRPr="002961B6" w:rsidRDefault="0050780F" w:rsidP="0050780F">
            <w:pPr>
              <w:spacing w:line="240" w:lineRule="auto"/>
              <w:jc w:val="center"/>
              <w:rPr>
                <w:rFonts w:ascii="Browallia New" w:hAnsi="Browallia New" w:cs="Browallia New"/>
                <w:sz w:val="22"/>
                <w:szCs w:val="22"/>
              </w:rPr>
            </w:pPr>
          </w:p>
        </w:tc>
      </w:tr>
      <w:tr w:rsidR="0050780F" w:rsidRPr="002961B6" w14:paraId="7D7AA244" w14:textId="77777777" w:rsidTr="00286211">
        <w:tc>
          <w:tcPr>
            <w:tcW w:w="4164" w:type="dxa"/>
            <w:vAlign w:val="bottom"/>
          </w:tcPr>
          <w:p w14:paraId="6758EA5E" w14:textId="77777777" w:rsidR="0050780F" w:rsidRPr="002961B6" w:rsidRDefault="0050780F" w:rsidP="0050780F">
            <w:pPr>
              <w:spacing w:line="240" w:lineRule="auto"/>
              <w:ind w:left="-108"/>
              <w:rPr>
                <w:rFonts w:ascii="Browallia New" w:hAnsi="Browallia New" w:cs="Browallia New"/>
                <w:sz w:val="22"/>
                <w:szCs w:val="22"/>
              </w:rPr>
            </w:pPr>
          </w:p>
        </w:tc>
        <w:tc>
          <w:tcPr>
            <w:tcW w:w="1170" w:type="dxa"/>
            <w:vAlign w:val="bottom"/>
            <w:hideMark/>
          </w:tcPr>
          <w:p w14:paraId="5923F5F5" w14:textId="77777777" w:rsidR="0050780F" w:rsidRPr="002961B6" w:rsidRDefault="0050780F" w:rsidP="0050780F">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3</w:t>
            </w:r>
          </w:p>
        </w:tc>
        <w:tc>
          <w:tcPr>
            <w:tcW w:w="1170" w:type="dxa"/>
            <w:vAlign w:val="bottom"/>
            <w:hideMark/>
          </w:tcPr>
          <w:p w14:paraId="539FA1BA" w14:textId="77777777" w:rsidR="0050780F" w:rsidRPr="002961B6" w:rsidRDefault="0050780F" w:rsidP="0050780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2E0C41BA" w14:textId="77777777" w:rsidR="0050780F" w:rsidRPr="002961B6" w:rsidRDefault="0050780F" w:rsidP="0050780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2742384A" w14:textId="77777777" w:rsidR="0050780F" w:rsidRPr="002961B6" w:rsidRDefault="0050780F" w:rsidP="0050780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32763FCE" w14:textId="77777777" w:rsidR="0050780F" w:rsidRPr="002961B6" w:rsidRDefault="0050780F" w:rsidP="0050780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3</w:t>
            </w:r>
          </w:p>
        </w:tc>
      </w:tr>
      <w:tr w:rsidR="0050780F" w:rsidRPr="002961B6" w14:paraId="248D8879" w14:textId="77777777" w:rsidTr="00286211">
        <w:tc>
          <w:tcPr>
            <w:tcW w:w="4164" w:type="dxa"/>
            <w:vAlign w:val="bottom"/>
            <w:hideMark/>
          </w:tcPr>
          <w:p w14:paraId="64B00223" w14:textId="77777777" w:rsidR="0050780F" w:rsidRPr="002961B6" w:rsidRDefault="0050780F" w:rsidP="0050780F">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F4EE73C" w14:textId="77777777" w:rsidR="0050780F" w:rsidRPr="002961B6" w:rsidRDefault="0050780F" w:rsidP="0050780F">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2109BF91" w14:textId="77777777" w:rsidR="0050780F" w:rsidRPr="002961B6" w:rsidRDefault="0050780F" w:rsidP="0050780F">
            <w:pPr>
              <w:spacing w:line="240" w:lineRule="auto"/>
              <w:jc w:val="right"/>
              <w:rPr>
                <w:rFonts w:ascii="Browallia New" w:hAnsi="Browallia New" w:cs="Browallia New"/>
                <w:sz w:val="22"/>
                <w:szCs w:val="22"/>
              </w:rPr>
            </w:pPr>
          </w:p>
        </w:tc>
        <w:tc>
          <w:tcPr>
            <w:tcW w:w="1170" w:type="dxa"/>
            <w:gridSpan w:val="2"/>
            <w:vAlign w:val="bottom"/>
          </w:tcPr>
          <w:p w14:paraId="0E06DE31" w14:textId="77777777" w:rsidR="0050780F" w:rsidRPr="002961B6" w:rsidRDefault="0050780F" w:rsidP="0050780F">
            <w:pPr>
              <w:spacing w:line="240" w:lineRule="auto"/>
              <w:jc w:val="right"/>
              <w:rPr>
                <w:rFonts w:ascii="Browallia New" w:hAnsi="Browallia New" w:cs="Browallia New"/>
                <w:sz w:val="22"/>
                <w:szCs w:val="22"/>
              </w:rPr>
            </w:pPr>
          </w:p>
        </w:tc>
        <w:tc>
          <w:tcPr>
            <w:tcW w:w="1260" w:type="dxa"/>
            <w:vAlign w:val="bottom"/>
          </w:tcPr>
          <w:p w14:paraId="3886C056" w14:textId="77777777" w:rsidR="0050780F" w:rsidRPr="002961B6" w:rsidRDefault="0050780F" w:rsidP="0050780F">
            <w:pPr>
              <w:spacing w:line="240" w:lineRule="auto"/>
              <w:jc w:val="right"/>
              <w:rPr>
                <w:rFonts w:ascii="Browallia New" w:hAnsi="Browallia New" w:cs="Browallia New"/>
                <w:sz w:val="22"/>
                <w:szCs w:val="22"/>
              </w:rPr>
            </w:pPr>
          </w:p>
        </w:tc>
      </w:tr>
      <w:tr w:rsidR="0050780F" w:rsidRPr="002961B6" w14:paraId="7F8066EC" w14:textId="77777777" w:rsidTr="00286211">
        <w:tc>
          <w:tcPr>
            <w:tcW w:w="4164" w:type="dxa"/>
            <w:vAlign w:val="bottom"/>
          </w:tcPr>
          <w:p w14:paraId="64B94CA4" w14:textId="77777777" w:rsidR="0050780F" w:rsidRPr="002961B6" w:rsidRDefault="0050780F" w:rsidP="0050780F">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tcPr>
          <w:p w14:paraId="33BE22BE" w14:textId="77777777" w:rsidR="0050780F" w:rsidRPr="002961B6" w:rsidRDefault="0050780F" w:rsidP="0050780F">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c>
          <w:tcPr>
            <w:tcW w:w="1170" w:type="dxa"/>
          </w:tcPr>
          <w:p w14:paraId="2047B3D5" w14:textId="77777777" w:rsidR="0050780F" w:rsidRPr="002961B6" w:rsidRDefault="0050780F" w:rsidP="0050780F">
            <w:pPr>
              <w:spacing w:line="240" w:lineRule="auto"/>
              <w:jc w:val="right"/>
              <w:rPr>
                <w:rFonts w:ascii="Browallia New" w:hAnsi="Browallia New" w:cs="Browallia New"/>
                <w:sz w:val="22"/>
                <w:szCs w:val="22"/>
              </w:rPr>
            </w:pPr>
            <w:r>
              <w:rPr>
                <w:rFonts w:ascii="Browallia New" w:hAnsi="Browallia New" w:cs="Browallia New"/>
                <w:sz w:val="22"/>
                <w:szCs w:val="22"/>
              </w:rPr>
              <w:t>2,013</w:t>
            </w:r>
          </w:p>
        </w:tc>
        <w:tc>
          <w:tcPr>
            <w:tcW w:w="1170" w:type="dxa"/>
            <w:gridSpan w:val="2"/>
            <w:vAlign w:val="bottom"/>
          </w:tcPr>
          <w:p w14:paraId="79CABFED" w14:textId="77777777" w:rsidR="0050780F" w:rsidRPr="002961B6" w:rsidRDefault="0050780F" w:rsidP="0050780F">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0" w:type="dxa"/>
          </w:tcPr>
          <w:p w14:paraId="7231E739" w14:textId="77777777" w:rsidR="0050780F" w:rsidRPr="002961B6" w:rsidRDefault="0050780F" w:rsidP="0050780F">
            <w:pPr>
              <w:spacing w:line="240" w:lineRule="auto"/>
              <w:jc w:val="right"/>
              <w:rPr>
                <w:rFonts w:ascii="Browallia New" w:hAnsi="Browallia New" w:cs="Browallia New"/>
                <w:sz w:val="22"/>
                <w:szCs w:val="22"/>
              </w:rPr>
            </w:pPr>
            <w:r>
              <w:rPr>
                <w:rFonts w:ascii="Browallia New" w:hAnsi="Browallia New" w:cs="Browallia New"/>
                <w:sz w:val="22"/>
                <w:szCs w:val="22"/>
              </w:rPr>
              <w:t>3,710</w:t>
            </w:r>
          </w:p>
        </w:tc>
      </w:tr>
      <w:tr w:rsidR="0050780F" w:rsidRPr="002961B6" w14:paraId="17562797" w14:textId="77777777" w:rsidTr="00286211">
        <w:tc>
          <w:tcPr>
            <w:tcW w:w="4164" w:type="dxa"/>
            <w:vAlign w:val="bottom"/>
            <w:hideMark/>
          </w:tcPr>
          <w:p w14:paraId="7BF95741" w14:textId="77777777" w:rsidR="0050780F" w:rsidRPr="002961B6" w:rsidRDefault="0050780F" w:rsidP="0050780F">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27954BA1" w14:textId="77777777" w:rsidR="0050780F" w:rsidRPr="002961B6" w:rsidRDefault="0050780F" w:rsidP="0050780F">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4,125</w:t>
            </w:r>
          </w:p>
        </w:tc>
        <w:tc>
          <w:tcPr>
            <w:tcW w:w="1170" w:type="dxa"/>
          </w:tcPr>
          <w:p w14:paraId="25833270" w14:textId="77777777" w:rsidR="0050780F" w:rsidRPr="002961B6" w:rsidRDefault="0050780F"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336</w:t>
            </w:r>
          </w:p>
        </w:tc>
        <w:tc>
          <w:tcPr>
            <w:tcW w:w="1170" w:type="dxa"/>
            <w:gridSpan w:val="2"/>
            <w:vAlign w:val="bottom"/>
          </w:tcPr>
          <w:p w14:paraId="3532A916" w14:textId="77777777" w:rsidR="0050780F" w:rsidRPr="002961B6" w:rsidRDefault="0050780F" w:rsidP="0050780F">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738D85E2" w14:textId="77777777" w:rsidR="0050780F" w:rsidRPr="002961B6" w:rsidRDefault="0050780F"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4,461</w:t>
            </w:r>
          </w:p>
        </w:tc>
      </w:tr>
      <w:tr w:rsidR="0050780F" w:rsidRPr="002961B6" w14:paraId="2FD9B6F4" w14:textId="77777777" w:rsidTr="00286211">
        <w:tc>
          <w:tcPr>
            <w:tcW w:w="4164" w:type="dxa"/>
            <w:vAlign w:val="bottom"/>
          </w:tcPr>
          <w:p w14:paraId="5F398254" w14:textId="77777777" w:rsidR="0050780F" w:rsidRPr="009C32FC" w:rsidRDefault="0050780F" w:rsidP="0050780F">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170" w:type="dxa"/>
          </w:tcPr>
          <w:p w14:paraId="3C49AC61" w14:textId="77777777" w:rsidR="0050780F" w:rsidRPr="00B004F2" w:rsidRDefault="0050780F" w:rsidP="0050780F">
            <w:pPr>
              <w:tabs>
                <w:tab w:val="clear" w:pos="227"/>
                <w:tab w:val="clear" w:pos="454"/>
                <w:tab w:val="clear" w:pos="680"/>
                <w:tab w:val="clear" w:pos="907"/>
                <w:tab w:val="left" w:pos="72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70" w:type="dxa"/>
          </w:tcPr>
          <w:p w14:paraId="7166D33C" w14:textId="77777777" w:rsidR="0050780F" w:rsidRPr="002961B6" w:rsidRDefault="0050780F"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2,047</w:t>
            </w:r>
          </w:p>
        </w:tc>
        <w:tc>
          <w:tcPr>
            <w:tcW w:w="1170" w:type="dxa"/>
            <w:gridSpan w:val="2"/>
            <w:vAlign w:val="bottom"/>
          </w:tcPr>
          <w:p w14:paraId="10C2A860" w14:textId="77777777" w:rsidR="0050780F" w:rsidRPr="002961B6" w:rsidRDefault="0050780F" w:rsidP="0050780F">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16C21CDB" w14:textId="77777777" w:rsidR="0050780F" w:rsidRPr="002961B6" w:rsidRDefault="0050780F" w:rsidP="0050780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2,047</w:t>
            </w:r>
          </w:p>
        </w:tc>
      </w:tr>
      <w:tr w:rsidR="0050780F" w:rsidRPr="002961B6" w14:paraId="5900EE53" w14:textId="77777777" w:rsidTr="00286211">
        <w:tc>
          <w:tcPr>
            <w:tcW w:w="4164" w:type="dxa"/>
            <w:vAlign w:val="bottom"/>
          </w:tcPr>
          <w:p w14:paraId="4E4C8DB9" w14:textId="77777777" w:rsidR="0050780F" w:rsidRPr="002961B6" w:rsidRDefault="0050780F" w:rsidP="0050780F">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9E5DF4D" w14:textId="77777777" w:rsidR="0050780F" w:rsidRPr="002961B6" w:rsidRDefault="0050780F" w:rsidP="0050780F">
            <w:pPr>
              <w:tabs>
                <w:tab w:val="clear" w:pos="680"/>
                <w:tab w:val="clear" w:pos="907"/>
              </w:tabs>
              <w:spacing w:line="240" w:lineRule="auto"/>
              <w:rPr>
                <w:rFonts w:ascii="Browallia New" w:hAnsi="Browallia New" w:cs="Browallia New"/>
                <w:b/>
                <w:bCs/>
                <w:sz w:val="22"/>
                <w:szCs w:val="22"/>
              </w:rPr>
            </w:pPr>
          </w:p>
        </w:tc>
        <w:tc>
          <w:tcPr>
            <w:tcW w:w="1170" w:type="dxa"/>
          </w:tcPr>
          <w:p w14:paraId="32B478CC" w14:textId="77777777" w:rsidR="0050780F" w:rsidRPr="002961B6" w:rsidRDefault="0050780F" w:rsidP="0050780F">
            <w:pPr>
              <w:spacing w:line="240" w:lineRule="auto"/>
              <w:rPr>
                <w:rFonts w:ascii="Browallia New" w:hAnsi="Browallia New" w:cs="Browallia New"/>
                <w:b/>
                <w:bCs/>
                <w:sz w:val="22"/>
                <w:szCs w:val="22"/>
              </w:rPr>
            </w:pPr>
          </w:p>
        </w:tc>
        <w:tc>
          <w:tcPr>
            <w:tcW w:w="1170" w:type="dxa"/>
            <w:gridSpan w:val="2"/>
            <w:vAlign w:val="bottom"/>
          </w:tcPr>
          <w:p w14:paraId="508AEC32" w14:textId="77777777" w:rsidR="0050780F" w:rsidRPr="002961B6" w:rsidRDefault="0050780F" w:rsidP="0050780F">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C941BF1" w14:textId="77777777" w:rsidR="0050780F" w:rsidRPr="002961B6" w:rsidRDefault="0050780F" w:rsidP="0050780F">
            <w:pPr>
              <w:spacing w:line="240" w:lineRule="auto"/>
              <w:rPr>
                <w:rFonts w:ascii="Browallia New" w:hAnsi="Browallia New" w:cs="Browallia New"/>
                <w:b/>
                <w:bCs/>
                <w:sz w:val="22"/>
                <w:szCs w:val="22"/>
              </w:rPr>
            </w:pPr>
          </w:p>
        </w:tc>
      </w:tr>
      <w:tr w:rsidR="0050780F" w:rsidRPr="002961B6" w14:paraId="023FBA57" w14:textId="77777777" w:rsidTr="00286211">
        <w:tc>
          <w:tcPr>
            <w:tcW w:w="4164" w:type="dxa"/>
            <w:vAlign w:val="bottom"/>
          </w:tcPr>
          <w:p w14:paraId="13C3D713" w14:textId="77777777" w:rsidR="0050780F" w:rsidRPr="002961B6" w:rsidRDefault="0050780F" w:rsidP="0050780F">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5B1E9D1D" w14:textId="77777777" w:rsidR="0050780F" w:rsidRPr="002961B6" w:rsidRDefault="0050780F" w:rsidP="0050780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(23,658)</w:t>
            </w:r>
          </w:p>
        </w:tc>
        <w:tc>
          <w:tcPr>
            <w:tcW w:w="1170" w:type="dxa"/>
            <w:vAlign w:val="bottom"/>
          </w:tcPr>
          <w:p w14:paraId="407E37A1" w14:textId="77777777" w:rsidR="0050780F" w:rsidRPr="002961B6" w:rsidRDefault="0050780F" w:rsidP="0050780F">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2,410</w:t>
            </w:r>
          </w:p>
        </w:tc>
        <w:tc>
          <w:tcPr>
            <w:tcW w:w="1170" w:type="dxa"/>
            <w:gridSpan w:val="2"/>
            <w:vAlign w:val="bottom"/>
          </w:tcPr>
          <w:p w14:paraId="4528EA03" w14:textId="77777777" w:rsidR="0050780F" w:rsidRPr="002961B6" w:rsidRDefault="0050780F" w:rsidP="0050780F">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4DA65CB7" w14:textId="77777777" w:rsidR="0050780F" w:rsidRPr="002961B6" w:rsidRDefault="0050780F" w:rsidP="0050780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(21,248)</w:t>
            </w:r>
          </w:p>
        </w:tc>
      </w:tr>
      <w:tr w:rsidR="0050780F" w:rsidRPr="002961B6" w14:paraId="07B89109" w14:textId="77777777" w:rsidTr="00286211">
        <w:tc>
          <w:tcPr>
            <w:tcW w:w="4164" w:type="dxa"/>
            <w:vAlign w:val="bottom"/>
          </w:tcPr>
          <w:p w14:paraId="61DC579F" w14:textId="77777777" w:rsidR="0050780F" w:rsidRPr="002961B6" w:rsidRDefault="0050780F" w:rsidP="0050780F">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5D1A5B8F" w14:textId="77777777" w:rsidR="0050780F" w:rsidRPr="002961B6" w:rsidRDefault="0050780F" w:rsidP="0050780F">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(17,836)</w:t>
            </w:r>
          </w:p>
        </w:tc>
        <w:tc>
          <w:tcPr>
            <w:tcW w:w="1170" w:type="dxa"/>
            <w:vAlign w:val="bottom"/>
          </w:tcPr>
          <w:p w14:paraId="573763E6" w14:textId="77777777" w:rsidR="0050780F" w:rsidRPr="002961B6" w:rsidRDefault="0050780F" w:rsidP="0050780F">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6,806</w:t>
            </w:r>
          </w:p>
        </w:tc>
        <w:tc>
          <w:tcPr>
            <w:tcW w:w="1170" w:type="dxa"/>
            <w:gridSpan w:val="2"/>
            <w:vAlign w:val="bottom"/>
          </w:tcPr>
          <w:p w14:paraId="03005E6D" w14:textId="77777777" w:rsidR="0050780F" w:rsidRPr="002961B6" w:rsidRDefault="0050780F" w:rsidP="0050780F">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40333657" w14:textId="77777777" w:rsidR="0050780F" w:rsidRPr="002961B6" w:rsidRDefault="0050780F" w:rsidP="0050780F">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(11,030)</w:t>
            </w:r>
          </w:p>
        </w:tc>
      </w:tr>
    </w:tbl>
    <w:p w14:paraId="0D8A17E9" w14:textId="77777777" w:rsidR="0050780F" w:rsidRDefault="0050780F"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213CFB" w:rsidRPr="002961B6" w14:paraId="0BE3A652" w14:textId="77777777" w:rsidTr="003B154F">
        <w:tc>
          <w:tcPr>
            <w:tcW w:w="4182"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3B154F">
        <w:tc>
          <w:tcPr>
            <w:tcW w:w="4182"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3B154F">
        <w:tc>
          <w:tcPr>
            <w:tcW w:w="4182"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3B154F">
        <w:tc>
          <w:tcPr>
            <w:tcW w:w="4182"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499F4A15"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50780F">
              <w:rPr>
                <w:rFonts w:ascii="Browallia New" w:hAnsi="Browallia New" w:cs="Browallia New"/>
                <w:sz w:val="22"/>
                <w:szCs w:val="22"/>
              </w:rPr>
              <w:t>4</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6BEBFC3D"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50780F">
              <w:rPr>
                <w:rFonts w:ascii="Browallia New" w:hAnsi="Browallia New" w:cs="Browallia New"/>
                <w:sz w:val="22"/>
                <w:szCs w:val="22"/>
              </w:rPr>
              <w:t>4</w:t>
            </w:r>
          </w:p>
        </w:tc>
      </w:tr>
      <w:tr w:rsidR="00213CFB" w:rsidRPr="002961B6" w14:paraId="52BE8F98" w14:textId="77777777" w:rsidTr="003B154F">
        <w:tc>
          <w:tcPr>
            <w:tcW w:w="4182"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187593" w:rsidRPr="002961B6" w14:paraId="13C9A7DA" w14:textId="77777777" w:rsidTr="009B0D25">
        <w:tc>
          <w:tcPr>
            <w:tcW w:w="4182" w:type="dxa"/>
            <w:vAlign w:val="bottom"/>
          </w:tcPr>
          <w:p w14:paraId="7C78383C" w14:textId="5596E582" w:rsidR="00187593" w:rsidRPr="002961B6" w:rsidRDefault="00187593" w:rsidP="00187593">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tcPr>
          <w:p w14:paraId="2B1240B9" w14:textId="04460160" w:rsidR="00187593" w:rsidRPr="002961B6" w:rsidRDefault="00187593" w:rsidP="00187593">
            <w:pPr>
              <w:spacing w:line="240" w:lineRule="auto"/>
              <w:jc w:val="right"/>
              <w:rPr>
                <w:rFonts w:ascii="Browallia New" w:hAnsi="Browallia New" w:cs="Browallia New"/>
                <w:sz w:val="22"/>
                <w:szCs w:val="22"/>
              </w:rPr>
            </w:pPr>
            <w:r>
              <w:rPr>
                <w:rFonts w:ascii="Browallia New" w:hAnsi="Browallia New" w:cs="Browallia New"/>
                <w:sz w:val="22"/>
                <w:szCs w:val="22"/>
              </w:rPr>
              <w:t>3,710</w:t>
            </w:r>
          </w:p>
        </w:tc>
        <w:tc>
          <w:tcPr>
            <w:tcW w:w="1168" w:type="dxa"/>
          </w:tcPr>
          <w:p w14:paraId="7649B479" w14:textId="3532D152" w:rsidR="00187593" w:rsidRPr="002961B6" w:rsidRDefault="00187593" w:rsidP="00187593">
            <w:pPr>
              <w:spacing w:line="240" w:lineRule="auto"/>
              <w:jc w:val="right"/>
              <w:rPr>
                <w:rFonts w:ascii="Browallia New" w:hAnsi="Browallia New" w:cs="Browallia New"/>
                <w:sz w:val="22"/>
                <w:szCs w:val="22"/>
              </w:rPr>
            </w:pPr>
            <w:r>
              <w:rPr>
                <w:rFonts w:ascii="Browallia New" w:hAnsi="Browallia New" w:cs="Browallia New"/>
                <w:sz w:val="22"/>
                <w:szCs w:val="22"/>
              </w:rPr>
              <w:t>(559)</w:t>
            </w:r>
          </w:p>
        </w:tc>
        <w:tc>
          <w:tcPr>
            <w:tcW w:w="1134" w:type="dxa"/>
            <w:vAlign w:val="bottom"/>
          </w:tcPr>
          <w:p w14:paraId="049D79CD" w14:textId="216D428A" w:rsidR="00187593" w:rsidRPr="002961B6" w:rsidRDefault="00187593" w:rsidP="0018759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76" w:type="dxa"/>
          </w:tcPr>
          <w:p w14:paraId="28565A0F" w14:textId="1E93A5BB" w:rsidR="00187593" w:rsidRPr="002961B6" w:rsidRDefault="00187593" w:rsidP="00187593">
            <w:pPr>
              <w:spacing w:line="240" w:lineRule="auto"/>
              <w:jc w:val="right"/>
              <w:rPr>
                <w:rFonts w:ascii="Browallia New" w:hAnsi="Browallia New" w:cs="Browallia New"/>
                <w:sz w:val="22"/>
                <w:szCs w:val="22"/>
              </w:rPr>
            </w:pPr>
            <w:r>
              <w:rPr>
                <w:rFonts w:ascii="Browallia New" w:hAnsi="Browallia New" w:cs="Browallia New"/>
                <w:sz w:val="22"/>
                <w:szCs w:val="22"/>
              </w:rPr>
              <w:t>3,151</w:t>
            </w:r>
          </w:p>
        </w:tc>
      </w:tr>
      <w:tr w:rsidR="00187593" w:rsidRPr="002961B6" w14:paraId="48B26991" w14:textId="77777777" w:rsidTr="003B154F">
        <w:tc>
          <w:tcPr>
            <w:tcW w:w="4182" w:type="dxa"/>
            <w:vAlign w:val="bottom"/>
            <w:hideMark/>
          </w:tcPr>
          <w:p w14:paraId="73979614" w14:textId="70581E36" w:rsidR="00187593" w:rsidRPr="002961B6" w:rsidRDefault="00187593" w:rsidP="00187593">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0CAF7168" w:rsidR="00187593" w:rsidRPr="002961B6" w:rsidRDefault="00187593" w:rsidP="00187593">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3,691</w:t>
            </w:r>
          </w:p>
        </w:tc>
        <w:tc>
          <w:tcPr>
            <w:tcW w:w="1168" w:type="dxa"/>
          </w:tcPr>
          <w:p w14:paraId="63C50AC6" w14:textId="1DFABE69" w:rsidR="00187593" w:rsidRPr="002961B6" w:rsidRDefault="00187593" w:rsidP="00187593">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(579)</w:t>
            </w:r>
          </w:p>
        </w:tc>
        <w:tc>
          <w:tcPr>
            <w:tcW w:w="1134" w:type="dxa"/>
            <w:vAlign w:val="bottom"/>
          </w:tcPr>
          <w:p w14:paraId="193B2D3E" w14:textId="779E6652" w:rsidR="00187593" w:rsidRPr="002961B6" w:rsidRDefault="00187593" w:rsidP="00187593">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0E4358CD" w14:textId="484BD30D" w:rsidR="00187593" w:rsidRPr="002961B6" w:rsidRDefault="00187593" w:rsidP="00187593">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3,112</w:t>
            </w:r>
          </w:p>
        </w:tc>
      </w:tr>
      <w:tr w:rsidR="00187593" w:rsidRPr="002961B6" w14:paraId="56C786A2" w14:textId="77777777" w:rsidTr="003B154F">
        <w:tc>
          <w:tcPr>
            <w:tcW w:w="4182" w:type="dxa"/>
            <w:vAlign w:val="bottom"/>
          </w:tcPr>
          <w:p w14:paraId="7F88C93F" w14:textId="77777777" w:rsidR="00187593" w:rsidRPr="002961B6" w:rsidRDefault="00187593" w:rsidP="00187593">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D9D7378" w14:textId="77777777" w:rsidR="00187593" w:rsidRPr="002961B6" w:rsidRDefault="00187593" w:rsidP="00187593">
            <w:pPr>
              <w:tabs>
                <w:tab w:val="clear" w:pos="907"/>
              </w:tabs>
              <w:spacing w:line="240" w:lineRule="auto"/>
              <w:jc w:val="right"/>
              <w:rPr>
                <w:rFonts w:ascii="Browallia New" w:hAnsi="Browallia New" w:cs="Browallia New"/>
                <w:sz w:val="22"/>
                <w:szCs w:val="22"/>
              </w:rPr>
            </w:pPr>
          </w:p>
        </w:tc>
        <w:tc>
          <w:tcPr>
            <w:tcW w:w="1168" w:type="dxa"/>
          </w:tcPr>
          <w:p w14:paraId="5C63868D" w14:textId="77777777" w:rsidR="00187593" w:rsidRPr="002961B6" w:rsidRDefault="00187593" w:rsidP="00187593">
            <w:pPr>
              <w:tabs>
                <w:tab w:val="clear" w:pos="907"/>
              </w:tabs>
              <w:spacing w:line="240" w:lineRule="auto"/>
              <w:jc w:val="right"/>
              <w:rPr>
                <w:rFonts w:ascii="Browallia New" w:hAnsi="Browallia New" w:cs="Browallia New"/>
                <w:sz w:val="22"/>
                <w:szCs w:val="22"/>
              </w:rPr>
            </w:pPr>
          </w:p>
        </w:tc>
        <w:tc>
          <w:tcPr>
            <w:tcW w:w="1134" w:type="dxa"/>
            <w:vAlign w:val="bottom"/>
          </w:tcPr>
          <w:p w14:paraId="712DC5C2" w14:textId="77777777" w:rsidR="00187593" w:rsidRPr="002961B6" w:rsidRDefault="00187593" w:rsidP="00187593">
            <w:pPr>
              <w:tabs>
                <w:tab w:val="clear" w:pos="907"/>
              </w:tabs>
              <w:spacing w:line="240" w:lineRule="auto"/>
              <w:jc w:val="right"/>
              <w:rPr>
                <w:rFonts w:ascii="Browallia New" w:hAnsi="Browallia New" w:cs="Browallia New"/>
                <w:sz w:val="22"/>
                <w:szCs w:val="22"/>
              </w:rPr>
            </w:pPr>
          </w:p>
        </w:tc>
        <w:tc>
          <w:tcPr>
            <w:tcW w:w="1276" w:type="dxa"/>
          </w:tcPr>
          <w:p w14:paraId="04088AF5" w14:textId="77777777" w:rsidR="00187593" w:rsidRPr="002961B6" w:rsidRDefault="00187593" w:rsidP="00187593">
            <w:pPr>
              <w:tabs>
                <w:tab w:val="clear" w:pos="907"/>
              </w:tabs>
              <w:spacing w:line="240" w:lineRule="auto"/>
              <w:jc w:val="right"/>
              <w:rPr>
                <w:rFonts w:ascii="Browallia New" w:hAnsi="Browallia New" w:cs="Browallia New"/>
                <w:sz w:val="22"/>
                <w:szCs w:val="22"/>
              </w:rPr>
            </w:pPr>
          </w:p>
        </w:tc>
      </w:tr>
      <w:tr w:rsidR="00187593" w:rsidRPr="002961B6" w14:paraId="470B0415" w14:textId="77777777" w:rsidTr="003B154F">
        <w:tc>
          <w:tcPr>
            <w:tcW w:w="4182" w:type="dxa"/>
            <w:vAlign w:val="bottom"/>
          </w:tcPr>
          <w:p w14:paraId="3F84E671" w14:textId="77777777" w:rsidR="00187593" w:rsidRPr="002961B6" w:rsidRDefault="00187593" w:rsidP="00187593">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419E58BB" w:rsidR="00187593" w:rsidRPr="002961B6" w:rsidRDefault="00187593" w:rsidP="00187593">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79F3A22F" w14:textId="7BF0A454" w:rsidR="00187593" w:rsidRPr="002961B6" w:rsidRDefault="00187593" w:rsidP="00187593">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12A1DD56" w14:textId="12C84EDA" w:rsidR="00187593" w:rsidRPr="002961B6" w:rsidRDefault="00187593" w:rsidP="00187593">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66B4F43F" w14:textId="3A46ECCE" w:rsidR="00187593" w:rsidRPr="002961B6" w:rsidRDefault="00187593" w:rsidP="00187593">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187593" w:rsidRPr="002961B6" w14:paraId="44F4ABC0" w14:textId="77777777" w:rsidTr="003B154F">
        <w:tc>
          <w:tcPr>
            <w:tcW w:w="4182" w:type="dxa"/>
            <w:vAlign w:val="bottom"/>
          </w:tcPr>
          <w:p w14:paraId="32D331C1" w14:textId="7FC4641B" w:rsidR="00187593" w:rsidRPr="002961B6" w:rsidRDefault="00187593" w:rsidP="00187593">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B287F05" w14:textId="72BECF61" w:rsidR="00187593" w:rsidRPr="002961B6" w:rsidRDefault="00187593" w:rsidP="00187593">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3,694</w:t>
            </w:r>
            <w:r>
              <w:rPr>
                <w:rFonts w:ascii="Browallia New" w:hAnsi="Browallia New" w:cs="Browallia New" w:hint="cs"/>
                <w:sz w:val="22"/>
                <w:szCs w:val="22"/>
                <w:cs/>
              </w:rPr>
              <w:t>)</w:t>
            </w:r>
          </w:p>
        </w:tc>
        <w:tc>
          <w:tcPr>
            <w:tcW w:w="1168" w:type="dxa"/>
            <w:vAlign w:val="bottom"/>
          </w:tcPr>
          <w:p w14:paraId="0B9DCEB7" w14:textId="573B4DCB" w:rsidR="00187593" w:rsidRPr="002961B6" w:rsidRDefault="00187593" w:rsidP="00187593">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(1,138)</w:t>
            </w:r>
          </w:p>
        </w:tc>
        <w:tc>
          <w:tcPr>
            <w:tcW w:w="1134" w:type="dxa"/>
            <w:vAlign w:val="bottom"/>
          </w:tcPr>
          <w:p w14:paraId="40100B89" w14:textId="2985CCCD" w:rsidR="00187593" w:rsidRPr="002961B6" w:rsidRDefault="00187593" w:rsidP="00187593">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4297646E" w14:textId="38A73B9F" w:rsidR="00187593" w:rsidRPr="002961B6" w:rsidRDefault="00187593" w:rsidP="00187593">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(4,832)</w:t>
            </w:r>
          </w:p>
        </w:tc>
      </w:tr>
    </w:tbl>
    <w:p w14:paraId="45334FCA" w14:textId="61902517" w:rsidR="00DD7500" w:rsidRDefault="00DD7500" w:rsidP="00413429">
      <w:pPr>
        <w:tabs>
          <w:tab w:val="left" w:pos="567"/>
        </w:tabs>
        <w:spacing w:after="120" w:line="240" w:lineRule="auto"/>
        <w:rPr>
          <w:rFonts w:ascii="Browallia New" w:hAnsi="Browallia New" w:cs="Browallia New"/>
          <w:sz w:val="24"/>
          <w:szCs w:val="24"/>
        </w:rPr>
      </w:pPr>
    </w:p>
    <w:p w14:paraId="707850AC" w14:textId="77777777" w:rsidR="00D46DAC" w:rsidRDefault="00D46DAC" w:rsidP="00413429">
      <w:pPr>
        <w:tabs>
          <w:tab w:val="left" w:pos="567"/>
        </w:tabs>
        <w:spacing w:after="120" w:line="240" w:lineRule="auto"/>
        <w:rPr>
          <w:rFonts w:ascii="Browallia New" w:hAnsi="Browallia New" w:cs="Browallia New"/>
          <w:sz w:val="24"/>
          <w:szCs w:val="24"/>
        </w:rPr>
      </w:pPr>
    </w:p>
    <w:p w14:paraId="098162A0" w14:textId="77777777" w:rsidR="00D46DAC" w:rsidRDefault="00D46DAC" w:rsidP="00413429">
      <w:pPr>
        <w:tabs>
          <w:tab w:val="left" w:pos="567"/>
        </w:tabs>
        <w:spacing w:after="120" w:line="240" w:lineRule="auto"/>
        <w:rPr>
          <w:rFonts w:ascii="Browallia New" w:hAnsi="Browallia New" w:cs="Browallia New"/>
          <w:sz w:val="24"/>
          <w:szCs w:val="24"/>
        </w:rPr>
      </w:pPr>
    </w:p>
    <w:p w14:paraId="01CFDF3C" w14:textId="77777777" w:rsidR="00D46DAC" w:rsidRDefault="00D46DAC" w:rsidP="00413429">
      <w:pPr>
        <w:tabs>
          <w:tab w:val="left" w:pos="567"/>
        </w:tabs>
        <w:spacing w:after="120" w:line="240" w:lineRule="auto"/>
        <w:rPr>
          <w:rFonts w:ascii="Browallia New" w:hAnsi="Browallia New" w:cs="Browallia New"/>
          <w:sz w:val="24"/>
          <w:szCs w:val="24"/>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50780F" w:rsidRPr="002961B6" w14:paraId="288F2EDF" w14:textId="77777777" w:rsidTr="00286211">
        <w:tc>
          <w:tcPr>
            <w:tcW w:w="4182" w:type="dxa"/>
            <w:vAlign w:val="bottom"/>
          </w:tcPr>
          <w:p w14:paraId="7E835947" w14:textId="77777777" w:rsidR="0050780F" w:rsidRPr="002961B6" w:rsidRDefault="0050780F" w:rsidP="00286211">
            <w:pPr>
              <w:spacing w:line="240" w:lineRule="auto"/>
              <w:ind w:left="-108"/>
              <w:rPr>
                <w:rFonts w:ascii="Browallia New" w:hAnsi="Browallia New" w:cs="Browallia New"/>
                <w:sz w:val="22"/>
                <w:szCs w:val="22"/>
              </w:rPr>
            </w:pPr>
          </w:p>
        </w:tc>
        <w:tc>
          <w:tcPr>
            <w:tcW w:w="4748" w:type="dxa"/>
            <w:gridSpan w:val="4"/>
            <w:vAlign w:val="bottom"/>
            <w:hideMark/>
          </w:tcPr>
          <w:p w14:paraId="1004F09B" w14:textId="77777777" w:rsidR="0050780F" w:rsidRPr="002961B6" w:rsidRDefault="0050780F" w:rsidP="00286211">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50780F" w:rsidRPr="002961B6" w14:paraId="58E046C1" w14:textId="77777777" w:rsidTr="00286211">
        <w:tc>
          <w:tcPr>
            <w:tcW w:w="4182" w:type="dxa"/>
            <w:vAlign w:val="bottom"/>
          </w:tcPr>
          <w:p w14:paraId="1805DC35" w14:textId="77777777" w:rsidR="0050780F" w:rsidRPr="002961B6" w:rsidRDefault="0050780F" w:rsidP="00286211">
            <w:pPr>
              <w:spacing w:line="240" w:lineRule="auto"/>
              <w:ind w:left="-108"/>
              <w:rPr>
                <w:rFonts w:ascii="Browallia New" w:hAnsi="Browallia New" w:cs="Browallia New"/>
                <w:sz w:val="22"/>
                <w:szCs w:val="22"/>
              </w:rPr>
            </w:pPr>
          </w:p>
        </w:tc>
        <w:tc>
          <w:tcPr>
            <w:tcW w:w="4748" w:type="dxa"/>
            <w:gridSpan w:val="4"/>
            <w:vAlign w:val="bottom"/>
            <w:hideMark/>
          </w:tcPr>
          <w:p w14:paraId="33DDA3C3"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50780F" w:rsidRPr="002961B6" w14:paraId="15CBC1BE" w14:textId="77777777" w:rsidTr="00286211">
        <w:tc>
          <w:tcPr>
            <w:tcW w:w="4182" w:type="dxa"/>
            <w:vAlign w:val="bottom"/>
          </w:tcPr>
          <w:p w14:paraId="2F074EEE" w14:textId="77777777" w:rsidR="0050780F" w:rsidRPr="002961B6" w:rsidRDefault="0050780F" w:rsidP="00286211">
            <w:pPr>
              <w:spacing w:line="240" w:lineRule="auto"/>
              <w:ind w:left="-108"/>
              <w:rPr>
                <w:rFonts w:ascii="Browallia New" w:hAnsi="Browallia New" w:cs="Browallia New"/>
                <w:sz w:val="22"/>
                <w:szCs w:val="22"/>
              </w:rPr>
            </w:pPr>
          </w:p>
        </w:tc>
        <w:tc>
          <w:tcPr>
            <w:tcW w:w="1170" w:type="dxa"/>
            <w:vAlign w:val="bottom"/>
          </w:tcPr>
          <w:p w14:paraId="466BBAC1" w14:textId="77777777" w:rsidR="0050780F" w:rsidRPr="002961B6" w:rsidRDefault="0050780F" w:rsidP="00286211">
            <w:pPr>
              <w:spacing w:line="240" w:lineRule="auto"/>
              <w:jc w:val="center"/>
              <w:rPr>
                <w:rFonts w:ascii="Browallia New" w:hAnsi="Browallia New" w:cs="Browallia New"/>
                <w:sz w:val="22"/>
                <w:szCs w:val="22"/>
              </w:rPr>
            </w:pPr>
          </w:p>
        </w:tc>
        <w:tc>
          <w:tcPr>
            <w:tcW w:w="2302" w:type="dxa"/>
            <w:gridSpan w:val="2"/>
            <w:vAlign w:val="bottom"/>
            <w:hideMark/>
          </w:tcPr>
          <w:p w14:paraId="2DE86418"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4754A85D" w14:textId="77777777" w:rsidR="0050780F" w:rsidRPr="002961B6" w:rsidRDefault="0050780F" w:rsidP="00286211">
            <w:pPr>
              <w:spacing w:line="240" w:lineRule="auto"/>
              <w:jc w:val="center"/>
              <w:rPr>
                <w:rFonts w:ascii="Browallia New" w:hAnsi="Browallia New" w:cs="Browallia New"/>
                <w:sz w:val="22"/>
                <w:szCs w:val="22"/>
              </w:rPr>
            </w:pPr>
          </w:p>
        </w:tc>
      </w:tr>
      <w:tr w:rsidR="0050780F" w:rsidRPr="002961B6" w14:paraId="50634B93" w14:textId="77777777" w:rsidTr="00286211">
        <w:tc>
          <w:tcPr>
            <w:tcW w:w="4182" w:type="dxa"/>
            <w:vAlign w:val="bottom"/>
          </w:tcPr>
          <w:p w14:paraId="44D45437" w14:textId="77777777" w:rsidR="0050780F" w:rsidRPr="002961B6" w:rsidRDefault="0050780F" w:rsidP="00286211">
            <w:pPr>
              <w:spacing w:line="240" w:lineRule="auto"/>
              <w:ind w:left="-108"/>
              <w:rPr>
                <w:rFonts w:ascii="Browallia New" w:hAnsi="Browallia New" w:cs="Browallia New"/>
                <w:sz w:val="22"/>
                <w:szCs w:val="22"/>
              </w:rPr>
            </w:pPr>
          </w:p>
        </w:tc>
        <w:tc>
          <w:tcPr>
            <w:tcW w:w="1170" w:type="dxa"/>
            <w:vAlign w:val="bottom"/>
            <w:hideMark/>
          </w:tcPr>
          <w:p w14:paraId="20AF92AE"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3</w:t>
            </w:r>
          </w:p>
        </w:tc>
        <w:tc>
          <w:tcPr>
            <w:tcW w:w="1168" w:type="dxa"/>
            <w:vAlign w:val="bottom"/>
            <w:hideMark/>
          </w:tcPr>
          <w:p w14:paraId="0A9AE8BE" w14:textId="77777777" w:rsidR="0050780F" w:rsidRPr="002961B6" w:rsidRDefault="0050780F" w:rsidP="00286211">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73DF7818"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F0F1DF6"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1FD6046" w14:textId="77777777" w:rsidR="0050780F" w:rsidRPr="002961B6" w:rsidRDefault="0050780F" w:rsidP="00286211">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3</w:t>
            </w:r>
          </w:p>
        </w:tc>
      </w:tr>
      <w:tr w:rsidR="0050780F" w:rsidRPr="002961B6" w14:paraId="203BE7D8" w14:textId="77777777" w:rsidTr="00286211">
        <w:tc>
          <w:tcPr>
            <w:tcW w:w="4182" w:type="dxa"/>
            <w:vAlign w:val="bottom"/>
            <w:hideMark/>
          </w:tcPr>
          <w:p w14:paraId="0C5720B2" w14:textId="77777777" w:rsidR="0050780F" w:rsidRPr="002961B6" w:rsidRDefault="0050780F" w:rsidP="00286211">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058DFB6C" w14:textId="77777777" w:rsidR="0050780F" w:rsidRPr="002961B6" w:rsidRDefault="0050780F" w:rsidP="00286211">
            <w:pPr>
              <w:spacing w:line="240" w:lineRule="auto"/>
              <w:jc w:val="right"/>
              <w:rPr>
                <w:rFonts w:ascii="Browallia New" w:hAnsi="Browallia New" w:cs="Browallia New"/>
                <w:sz w:val="22"/>
                <w:szCs w:val="22"/>
              </w:rPr>
            </w:pPr>
          </w:p>
        </w:tc>
        <w:tc>
          <w:tcPr>
            <w:tcW w:w="1168" w:type="dxa"/>
            <w:vAlign w:val="bottom"/>
          </w:tcPr>
          <w:p w14:paraId="32F31EE6" w14:textId="77777777" w:rsidR="0050780F" w:rsidRPr="002961B6" w:rsidRDefault="0050780F" w:rsidP="00286211">
            <w:pPr>
              <w:spacing w:line="240" w:lineRule="auto"/>
              <w:jc w:val="right"/>
              <w:rPr>
                <w:rFonts w:ascii="Browallia New" w:hAnsi="Browallia New" w:cs="Browallia New"/>
                <w:sz w:val="22"/>
                <w:szCs w:val="22"/>
              </w:rPr>
            </w:pPr>
          </w:p>
        </w:tc>
        <w:tc>
          <w:tcPr>
            <w:tcW w:w="1134" w:type="dxa"/>
            <w:vAlign w:val="bottom"/>
          </w:tcPr>
          <w:p w14:paraId="33F52E07" w14:textId="77777777" w:rsidR="0050780F" w:rsidRPr="002961B6" w:rsidRDefault="0050780F" w:rsidP="00286211">
            <w:pPr>
              <w:spacing w:line="240" w:lineRule="auto"/>
              <w:jc w:val="right"/>
              <w:rPr>
                <w:rFonts w:ascii="Browallia New" w:hAnsi="Browallia New" w:cs="Browallia New"/>
                <w:sz w:val="22"/>
                <w:szCs w:val="22"/>
              </w:rPr>
            </w:pPr>
          </w:p>
        </w:tc>
        <w:tc>
          <w:tcPr>
            <w:tcW w:w="1276" w:type="dxa"/>
            <w:vAlign w:val="bottom"/>
          </w:tcPr>
          <w:p w14:paraId="5FF39F87" w14:textId="77777777" w:rsidR="0050780F" w:rsidRPr="002961B6" w:rsidRDefault="0050780F" w:rsidP="00286211">
            <w:pPr>
              <w:spacing w:line="240" w:lineRule="auto"/>
              <w:jc w:val="right"/>
              <w:rPr>
                <w:rFonts w:ascii="Browallia New" w:hAnsi="Browallia New" w:cs="Browallia New"/>
                <w:sz w:val="22"/>
                <w:szCs w:val="22"/>
              </w:rPr>
            </w:pPr>
          </w:p>
        </w:tc>
      </w:tr>
      <w:tr w:rsidR="0050780F" w:rsidRPr="002961B6" w14:paraId="19C09E38" w14:textId="77777777" w:rsidTr="00286211">
        <w:tc>
          <w:tcPr>
            <w:tcW w:w="4182" w:type="dxa"/>
            <w:vAlign w:val="bottom"/>
          </w:tcPr>
          <w:p w14:paraId="353A0F3A" w14:textId="77777777" w:rsidR="0050780F" w:rsidRPr="002961B6" w:rsidRDefault="0050780F" w:rsidP="00286211">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tcPr>
          <w:p w14:paraId="0F670209" w14:textId="77777777" w:rsidR="0050780F" w:rsidRPr="002961B6" w:rsidRDefault="0050780F" w:rsidP="00286211">
            <w:pPr>
              <w:spacing w:line="240" w:lineRule="auto"/>
              <w:jc w:val="right"/>
              <w:rPr>
                <w:rFonts w:ascii="Browallia New" w:hAnsi="Browallia New" w:cs="Browallia New"/>
                <w:sz w:val="22"/>
                <w:szCs w:val="22"/>
              </w:rPr>
            </w:pPr>
            <w:r>
              <w:rPr>
                <w:rFonts w:ascii="Browallia New" w:hAnsi="Browallia New" w:cs="Browallia New"/>
                <w:sz w:val="22"/>
                <w:szCs w:val="22"/>
              </w:rPr>
              <w:t>1,697</w:t>
            </w:r>
          </w:p>
        </w:tc>
        <w:tc>
          <w:tcPr>
            <w:tcW w:w="1168" w:type="dxa"/>
          </w:tcPr>
          <w:p w14:paraId="7DC5BE33" w14:textId="77777777" w:rsidR="0050780F" w:rsidRPr="002961B6" w:rsidRDefault="0050780F" w:rsidP="00286211">
            <w:pPr>
              <w:spacing w:line="240" w:lineRule="auto"/>
              <w:jc w:val="right"/>
              <w:rPr>
                <w:rFonts w:ascii="Browallia New" w:hAnsi="Browallia New" w:cs="Browallia New"/>
                <w:sz w:val="22"/>
                <w:szCs w:val="22"/>
              </w:rPr>
            </w:pPr>
            <w:r>
              <w:rPr>
                <w:rFonts w:ascii="Browallia New" w:hAnsi="Browallia New" w:cs="Browallia New"/>
                <w:sz w:val="22"/>
                <w:szCs w:val="22"/>
              </w:rPr>
              <w:t>2,013</w:t>
            </w:r>
          </w:p>
        </w:tc>
        <w:tc>
          <w:tcPr>
            <w:tcW w:w="1134" w:type="dxa"/>
            <w:vAlign w:val="bottom"/>
          </w:tcPr>
          <w:p w14:paraId="261EADCE" w14:textId="77777777" w:rsidR="0050780F" w:rsidRPr="002961B6" w:rsidRDefault="0050780F" w:rsidP="00286211">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76" w:type="dxa"/>
          </w:tcPr>
          <w:p w14:paraId="01FE744F" w14:textId="77777777" w:rsidR="0050780F" w:rsidRPr="002961B6" w:rsidRDefault="0050780F" w:rsidP="00286211">
            <w:pPr>
              <w:spacing w:line="240" w:lineRule="auto"/>
              <w:jc w:val="right"/>
              <w:rPr>
                <w:rFonts w:ascii="Browallia New" w:hAnsi="Browallia New" w:cs="Browallia New"/>
                <w:sz w:val="22"/>
                <w:szCs w:val="22"/>
              </w:rPr>
            </w:pPr>
            <w:r>
              <w:rPr>
                <w:rFonts w:ascii="Browallia New" w:hAnsi="Browallia New" w:cs="Browallia New"/>
                <w:sz w:val="22"/>
                <w:szCs w:val="22"/>
              </w:rPr>
              <w:t>3,710</w:t>
            </w:r>
          </w:p>
        </w:tc>
      </w:tr>
      <w:tr w:rsidR="0050780F" w:rsidRPr="002961B6" w14:paraId="21280006" w14:textId="77777777" w:rsidTr="00286211">
        <w:tc>
          <w:tcPr>
            <w:tcW w:w="4182" w:type="dxa"/>
            <w:vAlign w:val="bottom"/>
            <w:hideMark/>
          </w:tcPr>
          <w:p w14:paraId="0D828192" w14:textId="77777777" w:rsidR="0050780F" w:rsidRPr="002961B6" w:rsidRDefault="0050780F" w:rsidP="00286211">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62B1837F" w14:textId="77777777" w:rsidR="0050780F" w:rsidRPr="002961B6" w:rsidRDefault="0050780F" w:rsidP="00286211">
            <w:pPr>
              <w:tabs>
                <w:tab w:val="clear" w:pos="907"/>
              </w:tabs>
              <w:spacing w:line="240" w:lineRule="auto"/>
              <w:jc w:val="right"/>
              <w:rPr>
                <w:rFonts w:ascii="Browallia New" w:hAnsi="Browallia New" w:cs="Browallia New"/>
                <w:sz w:val="22"/>
                <w:szCs w:val="22"/>
                <w:lang w:val="en-GB"/>
              </w:rPr>
            </w:pPr>
            <w:r w:rsidRPr="00A476B3">
              <w:rPr>
                <w:rFonts w:ascii="Browallia New" w:hAnsi="Browallia New" w:cs="Browallia New"/>
                <w:sz w:val="22"/>
                <w:szCs w:val="22"/>
              </w:rPr>
              <w:t>3</w:t>
            </w:r>
            <w:r>
              <w:rPr>
                <w:rFonts w:ascii="Browallia New" w:hAnsi="Browallia New" w:cs="Browallia New"/>
                <w:sz w:val="22"/>
                <w:szCs w:val="22"/>
              </w:rPr>
              <w:t>,</w:t>
            </w:r>
            <w:r w:rsidRPr="00A476B3">
              <w:rPr>
                <w:rFonts w:ascii="Browallia New" w:hAnsi="Browallia New" w:cs="Browallia New"/>
                <w:sz w:val="22"/>
                <w:szCs w:val="22"/>
              </w:rPr>
              <w:t>385</w:t>
            </w:r>
          </w:p>
        </w:tc>
        <w:tc>
          <w:tcPr>
            <w:tcW w:w="1168" w:type="dxa"/>
          </w:tcPr>
          <w:p w14:paraId="4F0E8796" w14:textId="77777777" w:rsidR="0050780F" w:rsidRPr="002961B6" w:rsidRDefault="0050780F" w:rsidP="00286211">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306</w:t>
            </w:r>
          </w:p>
        </w:tc>
        <w:tc>
          <w:tcPr>
            <w:tcW w:w="1134" w:type="dxa"/>
            <w:vAlign w:val="bottom"/>
          </w:tcPr>
          <w:p w14:paraId="7B746745" w14:textId="77777777" w:rsidR="0050780F" w:rsidRPr="002961B6" w:rsidRDefault="0050780F" w:rsidP="00286211">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3BAAC3D8" w14:textId="77777777" w:rsidR="0050780F" w:rsidRPr="002961B6" w:rsidRDefault="0050780F" w:rsidP="00286211">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3,691</w:t>
            </w:r>
          </w:p>
        </w:tc>
      </w:tr>
      <w:tr w:rsidR="0050780F" w:rsidRPr="002961B6" w14:paraId="48B17753" w14:textId="77777777" w:rsidTr="00286211">
        <w:tc>
          <w:tcPr>
            <w:tcW w:w="4182" w:type="dxa"/>
            <w:vAlign w:val="bottom"/>
          </w:tcPr>
          <w:p w14:paraId="1695B5C2" w14:textId="77777777" w:rsidR="0050780F" w:rsidRPr="002961B6" w:rsidRDefault="0050780F" w:rsidP="00286211">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086A8336" w14:textId="77777777" w:rsidR="0050780F" w:rsidRPr="002961B6" w:rsidRDefault="0050780F" w:rsidP="00286211">
            <w:pPr>
              <w:tabs>
                <w:tab w:val="clear" w:pos="907"/>
              </w:tabs>
              <w:spacing w:line="240" w:lineRule="auto"/>
              <w:jc w:val="right"/>
              <w:rPr>
                <w:rFonts w:ascii="Browallia New" w:hAnsi="Browallia New" w:cs="Browallia New"/>
                <w:sz w:val="22"/>
                <w:szCs w:val="22"/>
              </w:rPr>
            </w:pPr>
          </w:p>
        </w:tc>
        <w:tc>
          <w:tcPr>
            <w:tcW w:w="1168" w:type="dxa"/>
          </w:tcPr>
          <w:p w14:paraId="793856C7" w14:textId="77777777" w:rsidR="0050780F" w:rsidRPr="002961B6" w:rsidRDefault="0050780F" w:rsidP="00286211">
            <w:pPr>
              <w:tabs>
                <w:tab w:val="clear" w:pos="907"/>
              </w:tabs>
              <w:spacing w:line="240" w:lineRule="auto"/>
              <w:jc w:val="right"/>
              <w:rPr>
                <w:rFonts w:ascii="Browallia New" w:hAnsi="Browallia New" w:cs="Browallia New"/>
                <w:sz w:val="22"/>
                <w:szCs w:val="22"/>
              </w:rPr>
            </w:pPr>
          </w:p>
        </w:tc>
        <w:tc>
          <w:tcPr>
            <w:tcW w:w="1134" w:type="dxa"/>
            <w:vAlign w:val="bottom"/>
          </w:tcPr>
          <w:p w14:paraId="0165F7EC" w14:textId="77777777" w:rsidR="0050780F" w:rsidRPr="002961B6" w:rsidRDefault="0050780F" w:rsidP="00286211">
            <w:pPr>
              <w:tabs>
                <w:tab w:val="clear" w:pos="907"/>
              </w:tabs>
              <w:spacing w:line="240" w:lineRule="auto"/>
              <w:jc w:val="right"/>
              <w:rPr>
                <w:rFonts w:ascii="Browallia New" w:hAnsi="Browallia New" w:cs="Browallia New"/>
                <w:sz w:val="22"/>
                <w:szCs w:val="22"/>
              </w:rPr>
            </w:pPr>
          </w:p>
        </w:tc>
        <w:tc>
          <w:tcPr>
            <w:tcW w:w="1276" w:type="dxa"/>
          </w:tcPr>
          <w:p w14:paraId="3FE4D44D" w14:textId="77777777" w:rsidR="0050780F" w:rsidRPr="002961B6" w:rsidRDefault="0050780F" w:rsidP="00286211">
            <w:pPr>
              <w:tabs>
                <w:tab w:val="clear" w:pos="907"/>
              </w:tabs>
              <w:spacing w:line="240" w:lineRule="auto"/>
              <w:jc w:val="right"/>
              <w:rPr>
                <w:rFonts w:ascii="Browallia New" w:hAnsi="Browallia New" w:cs="Browallia New"/>
                <w:sz w:val="22"/>
                <w:szCs w:val="22"/>
              </w:rPr>
            </w:pPr>
          </w:p>
        </w:tc>
      </w:tr>
      <w:tr w:rsidR="0050780F" w:rsidRPr="002961B6" w14:paraId="63748837" w14:textId="77777777" w:rsidTr="00286211">
        <w:tc>
          <w:tcPr>
            <w:tcW w:w="4182" w:type="dxa"/>
            <w:vAlign w:val="bottom"/>
          </w:tcPr>
          <w:p w14:paraId="5B3B78ED" w14:textId="77777777" w:rsidR="0050780F" w:rsidRPr="002961B6" w:rsidRDefault="0050780F" w:rsidP="00286211">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139B0AC5" w14:textId="77777777" w:rsidR="0050780F" w:rsidRPr="002961B6" w:rsidRDefault="0050780F" w:rsidP="00286211">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3DF8E5E8" w14:textId="7883C286" w:rsidR="0050780F" w:rsidRPr="002961B6" w:rsidRDefault="0050780F" w:rsidP="00286211">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1098D3EB" w14:textId="77777777" w:rsidR="0050780F" w:rsidRPr="002961B6" w:rsidRDefault="0050780F" w:rsidP="00286211">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5206A1A8" w14:textId="77777777" w:rsidR="0050780F" w:rsidRPr="002961B6" w:rsidRDefault="0050780F" w:rsidP="00286211">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50780F" w:rsidRPr="002961B6" w14:paraId="26E7A1FC" w14:textId="77777777" w:rsidTr="00286211">
        <w:tc>
          <w:tcPr>
            <w:tcW w:w="4182" w:type="dxa"/>
            <w:vAlign w:val="bottom"/>
          </w:tcPr>
          <w:p w14:paraId="089A8C30" w14:textId="77777777" w:rsidR="0050780F" w:rsidRPr="002961B6" w:rsidRDefault="0050780F" w:rsidP="00286211">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2C00B7A0" w14:textId="77777777" w:rsidR="0050780F" w:rsidRPr="002961B6" w:rsidRDefault="0050780F" w:rsidP="00286211">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(6,013)</w:t>
            </w:r>
          </w:p>
        </w:tc>
        <w:tc>
          <w:tcPr>
            <w:tcW w:w="1168" w:type="dxa"/>
            <w:vAlign w:val="bottom"/>
          </w:tcPr>
          <w:p w14:paraId="329132B8" w14:textId="77777777" w:rsidR="0050780F" w:rsidRPr="002961B6" w:rsidRDefault="0050780F" w:rsidP="00286211">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2,319</w:t>
            </w:r>
          </w:p>
        </w:tc>
        <w:tc>
          <w:tcPr>
            <w:tcW w:w="1134" w:type="dxa"/>
            <w:vAlign w:val="bottom"/>
          </w:tcPr>
          <w:p w14:paraId="07537C29" w14:textId="77777777" w:rsidR="0050780F" w:rsidRPr="002961B6" w:rsidRDefault="0050780F" w:rsidP="00286211">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28CEF707" w14:textId="77777777" w:rsidR="0050780F" w:rsidRPr="002961B6" w:rsidRDefault="0050780F" w:rsidP="00286211">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3,694</w:t>
            </w:r>
            <w:r>
              <w:rPr>
                <w:rFonts w:ascii="Browallia New" w:hAnsi="Browallia New" w:cs="Browallia New" w:hint="cs"/>
                <w:sz w:val="22"/>
                <w:szCs w:val="22"/>
                <w:cs/>
              </w:rPr>
              <w:t>)</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6F5E7942" w14:textId="3786A845" w:rsidR="00507D6E" w:rsidRDefault="00DF7F59" w:rsidP="001F0CA4">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BA7453">
        <w:rPr>
          <w:rFonts w:ascii="Browallia New" w:hAnsi="Browallia New" w:cs="Browallia New"/>
          <w:sz w:val="28"/>
          <w:szCs w:val="28"/>
        </w:rPr>
        <w:t>4</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w:t>
      </w:r>
      <w:r w:rsidR="001F0CA4">
        <w:rPr>
          <w:rFonts w:ascii="Browallia New" w:hAnsi="Browallia New" w:cs="Browallia New"/>
          <w:sz w:val="28"/>
          <w:szCs w:val="28"/>
        </w:rPr>
        <w:t xml:space="preserve"> </w:t>
      </w:r>
      <w:r w:rsidR="00507D6E" w:rsidRPr="00507D6E">
        <w:rPr>
          <w:rFonts w:ascii="Browallia New" w:hAnsi="Browallia New" w:cs="Browallia New"/>
          <w:sz w:val="28"/>
          <w:szCs w:val="28"/>
          <w:cs/>
        </w:rPr>
        <w:t>ในงบการเงินรวมและงบการเงินเฉพาะของบริษัท</w:t>
      </w:r>
      <w:r w:rsidR="001F0CA4">
        <w:rPr>
          <w:rFonts w:ascii="Browallia New" w:hAnsi="Browallia New" w:cs="Browallia New"/>
          <w:sz w:val="28"/>
          <w:szCs w:val="28"/>
        </w:rPr>
        <w:t xml:space="preserve"> </w:t>
      </w:r>
      <w:r w:rsidR="001F0CA4">
        <w:rPr>
          <w:rFonts w:ascii="Browallia New" w:hAnsi="Browallia New" w:cs="Browallia New" w:hint="cs"/>
          <w:sz w:val="28"/>
          <w:szCs w:val="28"/>
          <w:cs/>
        </w:rPr>
        <w:t>จาก</w:t>
      </w:r>
      <w:r w:rsidR="00507D6E" w:rsidRPr="00507D6E">
        <w:rPr>
          <w:rFonts w:ascii="Browallia New" w:hAnsi="Browallia New" w:cs="Browallia New"/>
          <w:sz w:val="28"/>
          <w:szCs w:val="28"/>
          <w:cs/>
        </w:rPr>
        <w:t xml:space="preserve">ผลกระทบจากค่าเผื่อมูลค่าสินค้าลดลง จำนวน </w:t>
      </w:r>
      <w:r w:rsidR="007542EF">
        <w:rPr>
          <w:rFonts w:ascii="Browallia New" w:hAnsi="Browallia New" w:cs="Browallia New"/>
          <w:sz w:val="28"/>
          <w:szCs w:val="28"/>
        </w:rPr>
        <w:t>17.96</w:t>
      </w:r>
      <w:r w:rsidR="00507D6E" w:rsidRPr="00507D6E">
        <w:rPr>
          <w:rFonts w:ascii="Browallia New" w:hAnsi="Browallia New" w:cs="Browallia New"/>
          <w:sz w:val="28"/>
          <w:szCs w:val="28"/>
        </w:rPr>
        <w:t> </w:t>
      </w:r>
      <w:r w:rsidR="00507D6E" w:rsidRPr="00507D6E">
        <w:rPr>
          <w:rFonts w:ascii="Browallia New" w:hAnsi="Browallia New" w:cs="Browallia New"/>
          <w:sz w:val="28"/>
          <w:szCs w:val="28"/>
          <w:cs/>
        </w:rPr>
        <w:t>ล้านบาท (</w:t>
      </w:r>
      <w:r w:rsidR="00507D6E" w:rsidRPr="00507D6E">
        <w:rPr>
          <w:rFonts w:ascii="Browallia New" w:hAnsi="Browallia New" w:cs="Browallia New"/>
          <w:sz w:val="28"/>
          <w:szCs w:val="28"/>
        </w:rPr>
        <w:t>256</w:t>
      </w:r>
      <w:r w:rsidR="00BA7453">
        <w:rPr>
          <w:rFonts w:ascii="Browallia New" w:hAnsi="Browallia New" w:cs="Browallia New"/>
          <w:sz w:val="28"/>
          <w:szCs w:val="28"/>
        </w:rPr>
        <w:t>3</w:t>
      </w:r>
      <w:r w:rsidR="00507D6E" w:rsidRPr="00507D6E">
        <w:rPr>
          <w:rFonts w:ascii="Browallia New" w:hAnsi="Browallia New" w:cs="Browallia New"/>
          <w:sz w:val="28"/>
          <w:szCs w:val="28"/>
        </w:rPr>
        <w:t xml:space="preserve"> : </w:t>
      </w:r>
      <w:r w:rsidR="00507D6E" w:rsidRPr="00507D6E">
        <w:rPr>
          <w:rFonts w:ascii="Browallia New" w:hAnsi="Browallia New" w:cs="Browallia New"/>
          <w:sz w:val="28"/>
          <w:szCs w:val="28"/>
          <w:cs/>
        </w:rPr>
        <w:t xml:space="preserve">จำนวน </w:t>
      </w:r>
      <w:r w:rsidR="00BA7453" w:rsidRPr="0013318E">
        <w:rPr>
          <w:rFonts w:ascii="Browallia New" w:hAnsi="Browallia New" w:cs="Browallia New"/>
          <w:sz w:val="28"/>
          <w:szCs w:val="28"/>
        </w:rPr>
        <w:t>0.29</w:t>
      </w:r>
      <w:r w:rsidR="00507D6E" w:rsidRPr="0013318E">
        <w:rPr>
          <w:rFonts w:ascii="Browallia New" w:hAnsi="Browallia New" w:cs="Browallia New"/>
          <w:sz w:val="28"/>
          <w:szCs w:val="28"/>
        </w:rPr>
        <w:t xml:space="preserve"> </w:t>
      </w:r>
      <w:r w:rsidR="00507D6E" w:rsidRPr="0013318E">
        <w:rPr>
          <w:rFonts w:ascii="Browallia New" w:hAnsi="Browallia New" w:cs="Browallia New"/>
          <w:sz w:val="28"/>
          <w:szCs w:val="28"/>
          <w:cs/>
        </w:rPr>
        <w:t>ล้านบาท</w:t>
      </w:r>
      <w:r w:rsidR="00507D6E" w:rsidRPr="00507D6E">
        <w:rPr>
          <w:rFonts w:ascii="Browallia New" w:hAnsi="Browallia New" w:cs="Browallia New"/>
          <w:sz w:val="28"/>
          <w:szCs w:val="28"/>
          <w:cs/>
        </w:rPr>
        <w:t xml:space="preserve">) </w:t>
      </w:r>
      <w:r w:rsidR="00C11B14">
        <w:rPr>
          <w:rFonts w:ascii="Browallia New" w:hAnsi="Browallia New" w:cs="Browallia New" w:hint="cs"/>
          <w:sz w:val="28"/>
          <w:szCs w:val="28"/>
          <w:cs/>
        </w:rPr>
        <w:t>ซึ่ง</w:t>
      </w:r>
      <w:r w:rsidR="008902E4">
        <w:rPr>
          <w:rFonts w:ascii="Browallia New" w:hAnsi="Browallia New" w:cs="Browallia New" w:hint="cs"/>
          <w:sz w:val="28"/>
          <w:szCs w:val="28"/>
          <w:cs/>
        </w:rPr>
        <w:t>ไม่มีสาระสำคัญต่องบการเงินของบริษัท</w:t>
      </w:r>
    </w:p>
    <w:p w14:paraId="70E70748" w14:textId="4C9B1FAE" w:rsidR="000B7357" w:rsidRDefault="001A5833"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cs/>
          <w:lang w:eastAsia="th-TH"/>
        </w:rPr>
      </w:pPr>
      <w:r>
        <w:rPr>
          <w:rFonts w:ascii="Browallia New" w:hAnsi="Browallia New" w:cs="Browallia New"/>
          <w:sz w:val="28"/>
        </w:rPr>
        <w:tab/>
      </w:r>
    </w:p>
    <w:p w14:paraId="2B74B8BE" w14:textId="2E574A6B" w:rsidR="00B1792E" w:rsidRPr="00866C1B" w:rsidRDefault="00B1792E"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866C1B">
        <w:rPr>
          <w:rFonts w:ascii="Browallia New" w:hAnsi="Browallia New" w:cs="Browallia New"/>
          <w:b/>
          <w:bCs/>
          <w:sz w:val="28"/>
          <w:szCs w:val="28"/>
          <w:cs/>
        </w:rPr>
        <w:t>ส่วนของผู้ถือหุ้น</w:t>
      </w:r>
    </w:p>
    <w:p w14:paraId="37E00B52" w14:textId="77777777" w:rsidR="00B1792E" w:rsidRPr="00DA25CE" w:rsidRDefault="00B1792E" w:rsidP="00DD63B2">
      <w:pPr>
        <w:pStyle w:val="CordiaNew"/>
        <w:tabs>
          <w:tab w:val="clear" w:pos="4153"/>
          <w:tab w:val="left" w:pos="426"/>
        </w:tabs>
        <w:ind w:left="426"/>
        <w:jc w:val="thaiDistribute"/>
        <w:rPr>
          <w:rFonts w:ascii="Browallia New" w:hAnsi="Browallia New" w:cs="Browallia New"/>
          <w:sz w:val="28"/>
          <w:szCs w:val="28"/>
          <w:u w:val="single"/>
        </w:rPr>
      </w:pPr>
    </w:p>
    <w:p w14:paraId="7340FC9A" w14:textId="1DDCC6A1" w:rsidR="00A92C22" w:rsidRDefault="00C02F90"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C02F90">
        <w:rPr>
          <w:rFonts w:ascii="Browallia New" w:hAnsi="Browallia New" w:cs="Browallia New" w:hint="cs"/>
          <w:sz w:val="28"/>
          <w:szCs w:val="28"/>
          <w:cs/>
        </w:rPr>
        <w:t>ทุนเรือนหุ้น</w:t>
      </w:r>
    </w:p>
    <w:p w14:paraId="399B59E6" w14:textId="77777777" w:rsidR="00A92C22" w:rsidRDefault="00A92C22" w:rsidP="00A92C22">
      <w:pPr>
        <w:pStyle w:val="CordiaNew"/>
        <w:tabs>
          <w:tab w:val="clear" w:pos="4153"/>
          <w:tab w:val="left" w:pos="426"/>
        </w:tabs>
        <w:ind w:left="981"/>
        <w:jc w:val="thaiDistribute"/>
        <w:rPr>
          <w:rFonts w:ascii="Browallia New" w:hAnsi="Browallia New" w:cs="Browallia New"/>
          <w:sz w:val="28"/>
          <w:szCs w:val="28"/>
        </w:rPr>
      </w:pPr>
    </w:p>
    <w:p w14:paraId="37E1FADE" w14:textId="77777777" w:rsidR="0036748F" w:rsidRPr="00E33B3B" w:rsidRDefault="0036748F" w:rsidP="003B4058">
      <w:pPr>
        <w:pStyle w:val="ListParagraph"/>
        <w:spacing w:after="0" w:line="240" w:lineRule="auto"/>
        <w:ind w:left="990"/>
        <w:jc w:val="thaiDistribute"/>
        <w:rPr>
          <w:rFonts w:ascii="Browallia New" w:hAnsi="Browallia New" w:cs="Browallia New"/>
          <w:sz w:val="28"/>
        </w:rPr>
      </w:pPr>
      <w:r w:rsidRPr="00E33B3B">
        <w:rPr>
          <w:rFonts w:ascii="Browallia New" w:hAnsi="Browallia New" w:cs="Browallia New" w:hint="cs"/>
          <w:sz w:val="28"/>
          <w:cs/>
        </w:rPr>
        <w:t>รายการเคลื่อนไหวของทุนจดทะเบียน และทุนที่ออกและชำระเต็มมูลค่าแล้วมีดังนี้</w:t>
      </w:r>
    </w:p>
    <w:p w14:paraId="7361EF10" w14:textId="77777777" w:rsidR="0036748F" w:rsidRPr="00C93D64" w:rsidRDefault="0036748F" w:rsidP="0036748F">
      <w:pPr>
        <w:pStyle w:val="ListParagraph"/>
        <w:spacing w:after="0" w:line="240" w:lineRule="auto"/>
        <w:ind w:left="360"/>
        <w:jc w:val="thaiDistribute"/>
        <w:rPr>
          <w:rFonts w:ascii="Browallia New" w:hAnsi="Browallia New" w:cs="Browallia New"/>
          <w:sz w:val="24"/>
          <w:szCs w:val="24"/>
        </w:rPr>
      </w:pPr>
    </w:p>
    <w:tbl>
      <w:tblPr>
        <w:tblW w:w="8502" w:type="dxa"/>
        <w:tblInd w:w="990" w:type="dxa"/>
        <w:tblLook w:val="01E0" w:firstRow="1" w:lastRow="1" w:firstColumn="1" w:lastColumn="1" w:noHBand="0" w:noVBand="0"/>
      </w:tblPr>
      <w:tblGrid>
        <w:gridCol w:w="3330"/>
        <w:gridCol w:w="648"/>
        <w:gridCol w:w="1377"/>
        <w:gridCol w:w="1710"/>
        <w:gridCol w:w="1437"/>
      </w:tblGrid>
      <w:tr w:rsidR="0036748F" w:rsidRPr="00D02174" w14:paraId="71547D85" w14:textId="77777777" w:rsidTr="00146A36">
        <w:tc>
          <w:tcPr>
            <w:tcW w:w="3978" w:type="dxa"/>
            <w:gridSpan w:val="2"/>
            <w:vAlign w:val="bottom"/>
            <w:hideMark/>
          </w:tcPr>
          <w:p w14:paraId="0F1D1F8B" w14:textId="77777777" w:rsidR="0036748F" w:rsidRPr="00E33B3B" w:rsidRDefault="0036748F" w:rsidP="0028621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ทุนจดทะเบียน</w:t>
            </w:r>
          </w:p>
        </w:tc>
        <w:tc>
          <w:tcPr>
            <w:tcW w:w="1377" w:type="dxa"/>
            <w:vAlign w:val="bottom"/>
            <w:hideMark/>
          </w:tcPr>
          <w:p w14:paraId="6B4FCC2B"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vAlign w:val="bottom"/>
            <w:hideMark/>
          </w:tcPr>
          <w:p w14:paraId="6F58820F" w14:textId="77777777" w:rsidR="0036748F" w:rsidRPr="00E33B3B" w:rsidRDefault="0036748F" w:rsidP="00286211">
            <w:pPr>
              <w:pBdr>
                <w:bottom w:val="single" w:sz="4" w:space="1" w:color="auto"/>
              </w:pBdr>
              <w:jc w:val="center"/>
              <w:rPr>
                <w:rFonts w:ascii="Browallia New" w:hAnsi="Browallia New" w:cs="Browallia New"/>
                <w:sz w:val="28"/>
                <w:szCs w:val="28"/>
              </w:rPr>
            </w:pPr>
            <w:r w:rsidRPr="00E33B3B">
              <w:rPr>
                <w:rFonts w:ascii="Browallia New" w:hAnsi="Browallia New" w:cs="Browallia New"/>
                <w:sz w:val="28"/>
                <w:szCs w:val="28"/>
                <w:cs/>
              </w:rPr>
              <w:t>มูลค่าหุ้นละ (บาท)</w:t>
            </w:r>
          </w:p>
        </w:tc>
        <w:tc>
          <w:tcPr>
            <w:tcW w:w="1437" w:type="dxa"/>
            <w:vAlign w:val="bottom"/>
            <w:hideMark/>
          </w:tcPr>
          <w:p w14:paraId="31825DC8"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36748F" w:rsidRPr="00D02174" w14:paraId="11CAAC63" w14:textId="77777777" w:rsidTr="00146A36">
        <w:tc>
          <w:tcPr>
            <w:tcW w:w="3330" w:type="dxa"/>
          </w:tcPr>
          <w:p w14:paraId="51605C8A" w14:textId="77777777" w:rsidR="0036748F" w:rsidRPr="00E33B3B" w:rsidRDefault="0036748F" w:rsidP="00286211">
            <w:pPr>
              <w:rPr>
                <w:rFonts w:ascii="Browallia New" w:hAnsi="Browallia New" w:cs="Browallia New"/>
                <w:sz w:val="28"/>
                <w:szCs w:val="28"/>
                <w:cs/>
              </w:rPr>
            </w:pPr>
          </w:p>
        </w:tc>
        <w:tc>
          <w:tcPr>
            <w:tcW w:w="648" w:type="dxa"/>
          </w:tcPr>
          <w:p w14:paraId="78CAF278"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1CC4EBB8" w14:textId="77777777" w:rsidR="0036748F" w:rsidRPr="001521F8" w:rsidRDefault="0036748F" w:rsidP="00286211">
            <w:pPr>
              <w:jc w:val="right"/>
              <w:rPr>
                <w:rFonts w:ascii="Browallia New" w:hAnsi="Browallia New" w:cs="Browallia New"/>
                <w:sz w:val="28"/>
                <w:szCs w:val="28"/>
                <w:lang w:val="en-GB"/>
              </w:rPr>
            </w:pPr>
          </w:p>
        </w:tc>
        <w:tc>
          <w:tcPr>
            <w:tcW w:w="1710" w:type="dxa"/>
          </w:tcPr>
          <w:p w14:paraId="4993AAB7" w14:textId="77777777" w:rsidR="0036748F" w:rsidRPr="00E33B3B" w:rsidRDefault="0036748F" w:rsidP="00286211">
            <w:pPr>
              <w:tabs>
                <w:tab w:val="clear" w:pos="454"/>
                <w:tab w:val="left" w:pos="562"/>
              </w:tabs>
              <w:jc w:val="center"/>
              <w:rPr>
                <w:rFonts w:ascii="Browallia New" w:hAnsi="Browallia New" w:cs="Browallia New"/>
                <w:sz w:val="28"/>
                <w:szCs w:val="28"/>
              </w:rPr>
            </w:pPr>
          </w:p>
        </w:tc>
        <w:tc>
          <w:tcPr>
            <w:tcW w:w="1437" w:type="dxa"/>
            <w:vAlign w:val="bottom"/>
          </w:tcPr>
          <w:p w14:paraId="41090326" w14:textId="77777777" w:rsidR="0036748F" w:rsidRPr="001521F8" w:rsidRDefault="0036748F" w:rsidP="00286211">
            <w:pPr>
              <w:jc w:val="right"/>
              <w:rPr>
                <w:rFonts w:ascii="Browallia New" w:hAnsi="Browallia New" w:cs="Browallia New"/>
                <w:sz w:val="28"/>
                <w:szCs w:val="28"/>
              </w:rPr>
            </w:pPr>
          </w:p>
        </w:tc>
      </w:tr>
      <w:tr w:rsidR="0036748F" w:rsidRPr="00D02174" w14:paraId="65954217" w14:textId="77777777" w:rsidTr="00146A36">
        <w:tc>
          <w:tcPr>
            <w:tcW w:w="3330" w:type="dxa"/>
          </w:tcPr>
          <w:p w14:paraId="274414CD" w14:textId="77777777" w:rsidR="0036748F" w:rsidRPr="00E33B3B" w:rsidRDefault="0036748F" w:rsidP="00286211">
            <w:pPr>
              <w:tabs>
                <w:tab w:val="clear" w:pos="5613"/>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1</w:t>
            </w:r>
            <w:r w:rsidRPr="00E33B3B">
              <w:rPr>
                <w:rFonts w:ascii="Browallia New" w:hAnsi="Browallia New" w:cs="Browallia New"/>
                <w:sz w:val="28"/>
                <w:szCs w:val="28"/>
                <w:cs/>
              </w:rPr>
              <w:t xml:space="preserve"> มกราคม </w:t>
            </w:r>
            <w:r w:rsidRPr="00E33B3B">
              <w:rPr>
                <w:rFonts w:ascii="Browallia New" w:hAnsi="Browallia New" w:cs="Browallia New"/>
                <w:sz w:val="28"/>
                <w:szCs w:val="28"/>
                <w:lang w:val="en-GB"/>
              </w:rPr>
              <w:t>2564</w:t>
            </w:r>
          </w:p>
        </w:tc>
        <w:tc>
          <w:tcPr>
            <w:tcW w:w="648" w:type="dxa"/>
          </w:tcPr>
          <w:p w14:paraId="79DED735"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74F30B2E" w14:textId="77777777" w:rsidR="0036748F" w:rsidRPr="001521F8" w:rsidRDefault="0036748F" w:rsidP="00286211">
            <w:pPr>
              <w:jc w:val="right"/>
              <w:rPr>
                <w:rFonts w:ascii="Browallia New" w:hAnsi="Browallia New" w:cs="Browallia New"/>
                <w:sz w:val="28"/>
                <w:szCs w:val="28"/>
                <w:lang w:val="en-GB"/>
              </w:rPr>
            </w:pPr>
            <w:r w:rsidRPr="001521F8">
              <w:rPr>
                <w:rFonts w:ascii="Browallia New" w:hAnsi="Browallia New" w:cs="Browallia New"/>
                <w:sz w:val="28"/>
                <w:szCs w:val="28"/>
                <w:lang w:val="en-GB"/>
              </w:rPr>
              <w:t>549,999,244</w:t>
            </w:r>
          </w:p>
        </w:tc>
        <w:tc>
          <w:tcPr>
            <w:tcW w:w="1710" w:type="dxa"/>
          </w:tcPr>
          <w:p w14:paraId="2B00D887" w14:textId="77777777" w:rsidR="0036748F" w:rsidRPr="00E33B3B" w:rsidRDefault="0036748F" w:rsidP="0028621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5A7F6D69" w14:textId="77777777" w:rsidR="0036748F" w:rsidRPr="001521F8" w:rsidRDefault="0036748F" w:rsidP="00286211">
            <w:pPr>
              <w:jc w:val="right"/>
              <w:rPr>
                <w:rFonts w:ascii="Browallia New" w:hAnsi="Browallia New" w:cs="Browallia New"/>
                <w:sz w:val="28"/>
                <w:szCs w:val="28"/>
              </w:rPr>
            </w:pPr>
            <w:r w:rsidRPr="001521F8">
              <w:rPr>
                <w:rFonts w:ascii="Browallia New" w:hAnsi="Browallia New" w:cs="Browallia New"/>
                <w:sz w:val="28"/>
                <w:szCs w:val="28"/>
                <w:lang w:val="en-GB"/>
              </w:rPr>
              <w:t>549,999,244</w:t>
            </w:r>
          </w:p>
        </w:tc>
      </w:tr>
      <w:tr w:rsidR="0036748F" w:rsidRPr="00D02174" w14:paraId="2028C63E" w14:textId="77777777" w:rsidTr="00146A36">
        <w:tc>
          <w:tcPr>
            <w:tcW w:w="3330" w:type="dxa"/>
          </w:tcPr>
          <w:p w14:paraId="2A154A3E" w14:textId="77777777" w:rsidR="0036748F" w:rsidRPr="00E33B3B" w:rsidRDefault="0036748F" w:rsidP="00286211">
            <w:pPr>
              <w:tabs>
                <w:tab w:val="clear" w:pos="5613"/>
              </w:tabs>
              <w:rPr>
                <w:rFonts w:ascii="Browallia New" w:hAnsi="Browallia New" w:cs="Browallia New"/>
                <w:sz w:val="28"/>
                <w:szCs w:val="28"/>
                <w:cs/>
              </w:rPr>
            </w:pPr>
            <w:r w:rsidRPr="00E33B3B">
              <w:rPr>
                <w:rFonts w:ascii="Browallia New" w:hAnsi="Browallia New" w:cs="Browallia New"/>
                <w:sz w:val="28"/>
                <w:szCs w:val="28"/>
                <w:cs/>
                <w:lang w:val="en-GB"/>
              </w:rPr>
              <w:t>เพิ่มทุน</w:t>
            </w:r>
          </w:p>
        </w:tc>
        <w:tc>
          <w:tcPr>
            <w:tcW w:w="648" w:type="dxa"/>
            <w:vAlign w:val="bottom"/>
          </w:tcPr>
          <w:p w14:paraId="0DCDF6DB"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3183EA3B" w14:textId="77777777" w:rsidR="0036748F" w:rsidRPr="001521F8" w:rsidRDefault="0036748F" w:rsidP="00286211">
            <w:pPr>
              <w:jc w:val="right"/>
              <w:rPr>
                <w:rFonts w:ascii="Browallia New" w:hAnsi="Browallia New" w:cs="Browallia New"/>
                <w:sz w:val="28"/>
                <w:szCs w:val="28"/>
                <w:lang w:val="en-GB"/>
              </w:rPr>
            </w:pPr>
            <w:r w:rsidRPr="00006EC7">
              <w:rPr>
                <w:rFonts w:ascii="Browallia New" w:hAnsi="Browallia New" w:cs="Browallia New"/>
                <w:sz w:val="28"/>
                <w:szCs w:val="28"/>
                <w:lang w:val="en-GB"/>
              </w:rPr>
              <w:t>49,999,900</w:t>
            </w:r>
          </w:p>
        </w:tc>
        <w:tc>
          <w:tcPr>
            <w:tcW w:w="1710" w:type="dxa"/>
          </w:tcPr>
          <w:p w14:paraId="2CBD9587" w14:textId="77777777" w:rsidR="0036748F" w:rsidRPr="00E33B3B" w:rsidRDefault="0036748F" w:rsidP="00286211">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437" w:type="dxa"/>
            <w:vAlign w:val="bottom"/>
          </w:tcPr>
          <w:p w14:paraId="001E2973" w14:textId="77777777" w:rsidR="0036748F" w:rsidRPr="001521F8" w:rsidRDefault="0036748F" w:rsidP="00286211">
            <w:pPr>
              <w:jc w:val="right"/>
              <w:rPr>
                <w:rFonts w:ascii="Browallia New" w:hAnsi="Browallia New" w:cs="Browallia New"/>
                <w:sz w:val="28"/>
                <w:szCs w:val="28"/>
                <w:lang w:val="en-GB"/>
              </w:rPr>
            </w:pPr>
            <w:r w:rsidRPr="00006EC7">
              <w:rPr>
                <w:rFonts w:ascii="Browallia New" w:hAnsi="Browallia New" w:cs="Browallia New"/>
                <w:sz w:val="28"/>
                <w:szCs w:val="28"/>
                <w:lang w:val="en-GB"/>
              </w:rPr>
              <w:t>49,999,900</w:t>
            </w:r>
          </w:p>
        </w:tc>
      </w:tr>
      <w:tr w:rsidR="0036748F" w:rsidRPr="00D02174" w14:paraId="7ABF789B" w14:textId="77777777" w:rsidTr="00146A36">
        <w:tc>
          <w:tcPr>
            <w:tcW w:w="3978" w:type="dxa"/>
            <w:gridSpan w:val="2"/>
            <w:vAlign w:val="center"/>
          </w:tcPr>
          <w:p w14:paraId="574A0B78" w14:textId="77777777" w:rsidR="0036748F" w:rsidRPr="00E33B3B" w:rsidRDefault="0036748F" w:rsidP="00286211">
            <w:pPr>
              <w:rPr>
                <w:rFonts w:ascii="Browallia New" w:hAnsi="Browallia New" w:cs="Browallia New"/>
                <w:sz w:val="28"/>
                <w:szCs w:val="28"/>
                <w:cs/>
              </w:rPr>
            </w:pPr>
            <w:r w:rsidRPr="00E33B3B">
              <w:rPr>
                <w:rFonts w:ascii="Browallia New" w:hAnsi="Browallia New" w:cs="Browallia New" w:hint="cs"/>
                <w:sz w:val="28"/>
                <w:szCs w:val="28"/>
                <w:cs/>
              </w:rPr>
              <w:t>ลดทุน</w:t>
            </w:r>
          </w:p>
        </w:tc>
        <w:tc>
          <w:tcPr>
            <w:tcW w:w="1377" w:type="dxa"/>
            <w:vAlign w:val="bottom"/>
          </w:tcPr>
          <w:p w14:paraId="4EA6E5BE" w14:textId="77777777" w:rsidR="0036748F" w:rsidRPr="001521F8" w:rsidRDefault="0036748F" w:rsidP="00286211">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w:t>
            </w:r>
            <w:r w:rsidRPr="00006EC7">
              <w:rPr>
                <w:rFonts w:ascii="Browallia New" w:hAnsi="Browallia New" w:cs="Browallia New"/>
                <w:sz w:val="28"/>
                <w:szCs w:val="28"/>
                <w:lang w:val="en-GB"/>
              </w:rPr>
              <w:t>100,000,149</w:t>
            </w:r>
            <w:r>
              <w:rPr>
                <w:rFonts w:ascii="Browallia New" w:hAnsi="Browallia New" w:cs="Browallia New"/>
                <w:sz w:val="28"/>
                <w:szCs w:val="28"/>
                <w:lang w:val="en-GB"/>
              </w:rPr>
              <w:t>)</w:t>
            </w:r>
          </w:p>
        </w:tc>
        <w:tc>
          <w:tcPr>
            <w:tcW w:w="1710" w:type="dxa"/>
          </w:tcPr>
          <w:p w14:paraId="73C87A1E" w14:textId="77777777" w:rsidR="0036748F" w:rsidRPr="00E33B3B" w:rsidRDefault="0036748F" w:rsidP="0028621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6D01D7C4" w14:textId="77777777" w:rsidR="0036748F" w:rsidRPr="001521F8" w:rsidRDefault="0036748F" w:rsidP="00286211">
            <w:pPr>
              <w:pBdr>
                <w:bottom w:val="single" w:sz="4" w:space="1" w:color="auto"/>
              </w:pBdr>
              <w:jc w:val="right"/>
              <w:rPr>
                <w:rFonts w:ascii="Browallia New" w:hAnsi="Browallia New" w:cs="Browallia New"/>
                <w:sz w:val="28"/>
                <w:szCs w:val="28"/>
              </w:rPr>
            </w:pPr>
            <w:r>
              <w:rPr>
                <w:rFonts w:ascii="Browallia New" w:hAnsi="Browallia New" w:cs="Browallia New"/>
                <w:sz w:val="28"/>
                <w:szCs w:val="28"/>
                <w:lang w:val="en-GB"/>
              </w:rPr>
              <w:t>(</w:t>
            </w:r>
            <w:r w:rsidRPr="00006EC7">
              <w:rPr>
                <w:rFonts w:ascii="Browallia New" w:hAnsi="Browallia New" w:cs="Browallia New"/>
                <w:sz w:val="28"/>
                <w:szCs w:val="28"/>
                <w:lang w:val="en-GB"/>
              </w:rPr>
              <w:t>100,000,149</w:t>
            </w:r>
            <w:r>
              <w:rPr>
                <w:rFonts w:ascii="Browallia New" w:hAnsi="Browallia New" w:cs="Browallia New"/>
                <w:sz w:val="28"/>
                <w:szCs w:val="28"/>
                <w:lang w:val="en-GB"/>
              </w:rPr>
              <w:t>)</w:t>
            </w:r>
          </w:p>
        </w:tc>
      </w:tr>
      <w:tr w:rsidR="0036748F" w:rsidRPr="00D02174" w14:paraId="798B891A" w14:textId="77777777" w:rsidTr="00146A36">
        <w:tc>
          <w:tcPr>
            <w:tcW w:w="3978" w:type="dxa"/>
            <w:gridSpan w:val="2"/>
            <w:hideMark/>
          </w:tcPr>
          <w:p w14:paraId="1E82BCA2" w14:textId="5AD8902D" w:rsidR="0036748F" w:rsidRPr="00E33B3B" w:rsidRDefault="0036748F" w:rsidP="00286211">
            <w:pPr>
              <w:tabs>
                <w:tab w:val="clear" w:pos="6322"/>
                <w:tab w:val="left" w:pos="6282"/>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3</w:t>
            </w:r>
            <w:r w:rsidR="00EF2EEA">
              <w:rPr>
                <w:rFonts w:ascii="Browallia New" w:hAnsi="Browallia New" w:cs="Browallia New"/>
                <w:sz w:val="28"/>
                <w:szCs w:val="28"/>
              </w:rPr>
              <w:t xml:space="preserve">1 </w:t>
            </w:r>
            <w:r w:rsidR="00EF2EEA">
              <w:rPr>
                <w:rFonts w:ascii="Browallia New" w:hAnsi="Browallia New" w:cs="Browallia New" w:hint="cs"/>
                <w:sz w:val="28"/>
                <w:szCs w:val="28"/>
                <w:cs/>
              </w:rPr>
              <w:t>ธันวาคม</w:t>
            </w:r>
            <w:r w:rsidRPr="00E33B3B">
              <w:rPr>
                <w:rFonts w:ascii="Browallia New" w:hAnsi="Browallia New" w:cs="Browallia New"/>
                <w:sz w:val="28"/>
                <w:szCs w:val="28"/>
                <w:cs/>
              </w:rPr>
              <w:t xml:space="preserve"> </w:t>
            </w:r>
            <w:r w:rsidRPr="00E33B3B">
              <w:rPr>
                <w:rFonts w:ascii="Browallia New" w:hAnsi="Browallia New" w:cs="Browallia New"/>
                <w:sz w:val="28"/>
                <w:szCs w:val="28"/>
                <w:lang w:val="en-GB"/>
              </w:rPr>
              <w:t>2564</w:t>
            </w:r>
          </w:p>
        </w:tc>
        <w:tc>
          <w:tcPr>
            <w:tcW w:w="1377" w:type="dxa"/>
          </w:tcPr>
          <w:p w14:paraId="188B631A" w14:textId="77777777" w:rsidR="0036748F" w:rsidRPr="001521F8" w:rsidRDefault="0036748F" w:rsidP="00286211">
            <w:pPr>
              <w:pBdr>
                <w:bottom w:val="single" w:sz="12" w:space="1" w:color="auto"/>
              </w:pBdr>
              <w:jc w:val="right"/>
              <w:rPr>
                <w:rFonts w:ascii="Browallia New" w:hAnsi="Browallia New" w:cs="Browallia New"/>
                <w:sz w:val="28"/>
                <w:szCs w:val="28"/>
                <w:lang w:val="en-GB"/>
              </w:rPr>
            </w:pPr>
            <w:r w:rsidRPr="00006EC7">
              <w:rPr>
                <w:rFonts w:ascii="Browallia New" w:hAnsi="Browallia New" w:cs="Browallia New"/>
                <w:sz w:val="28"/>
                <w:szCs w:val="28"/>
                <w:lang w:val="en-GB"/>
              </w:rPr>
              <w:t>499,998,995</w:t>
            </w:r>
          </w:p>
        </w:tc>
        <w:tc>
          <w:tcPr>
            <w:tcW w:w="1710" w:type="dxa"/>
          </w:tcPr>
          <w:p w14:paraId="3665A487" w14:textId="77777777" w:rsidR="0036748F" w:rsidRPr="00E33B3B" w:rsidRDefault="0036748F" w:rsidP="0028621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tcPr>
          <w:p w14:paraId="74659ED7" w14:textId="77777777" w:rsidR="0036748F" w:rsidRPr="001521F8" w:rsidRDefault="0036748F" w:rsidP="00286211">
            <w:pPr>
              <w:pBdr>
                <w:bottom w:val="single" w:sz="12" w:space="1" w:color="auto"/>
              </w:pBdr>
              <w:jc w:val="right"/>
              <w:rPr>
                <w:rFonts w:ascii="Browallia New" w:hAnsi="Browallia New" w:cs="Browallia New"/>
                <w:sz w:val="28"/>
                <w:szCs w:val="28"/>
              </w:rPr>
            </w:pPr>
            <w:r w:rsidRPr="00006EC7">
              <w:rPr>
                <w:rFonts w:ascii="Browallia New" w:hAnsi="Browallia New" w:cs="Browallia New"/>
                <w:sz w:val="28"/>
                <w:szCs w:val="28"/>
                <w:lang w:val="en-GB"/>
              </w:rPr>
              <w:t>499,998,995</w:t>
            </w:r>
          </w:p>
        </w:tc>
      </w:tr>
      <w:tr w:rsidR="0036748F" w:rsidRPr="00D02174" w14:paraId="6513EDB0" w14:textId="77777777" w:rsidTr="00146A36">
        <w:tc>
          <w:tcPr>
            <w:tcW w:w="3978" w:type="dxa"/>
            <w:gridSpan w:val="2"/>
          </w:tcPr>
          <w:p w14:paraId="690CF54A" w14:textId="77777777" w:rsidR="0036748F" w:rsidRPr="00E33B3B" w:rsidRDefault="0036748F" w:rsidP="00286211">
            <w:pPr>
              <w:tabs>
                <w:tab w:val="clear" w:pos="6322"/>
                <w:tab w:val="left" w:pos="6282"/>
              </w:tabs>
              <w:rPr>
                <w:rFonts w:ascii="Browallia New" w:hAnsi="Browallia New" w:cs="Browallia New"/>
                <w:sz w:val="28"/>
                <w:szCs w:val="28"/>
                <w:cs/>
              </w:rPr>
            </w:pPr>
          </w:p>
        </w:tc>
        <w:tc>
          <w:tcPr>
            <w:tcW w:w="1377" w:type="dxa"/>
          </w:tcPr>
          <w:p w14:paraId="312B0401" w14:textId="77777777" w:rsidR="0036748F" w:rsidRPr="00006EC7" w:rsidRDefault="0036748F" w:rsidP="00286211">
            <w:pPr>
              <w:jc w:val="right"/>
              <w:rPr>
                <w:rFonts w:ascii="Browallia New" w:hAnsi="Browallia New" w:cs="Browallia New"/>
                <w:sz w:val="28"/>
                <w:szCs w:val="28"/>
                <w:lang w:val="en-GB"/>
              </w:rPr>
            </w:pPr>
          </w:p>
        </w:tc>
        <w:tc>
          <w:tcPr>
            <w:tcW w:w="1710" w:type="dxa"/>
          </w:tcPr>
          <w:p w14:paraId="5A457852" w14:textId="77777777" w:rsidR="0036748F" w:rsidRPr="00E33B3B" w:rsidRDefault="0036748F" w:rsidP="00286211">
            <w:pPr>
              <w:jc w:val="center"/>
              <w:rPr>
                <w:rFonts w:ascii="Browallia New" w:hAnsi="Browallia New" w:cs="Browallia New"/>
                <w:sz w:val="28"/>
                <w:szCs w:val="28"/>
              </w:rPr>
            </w:pPr>
          </w:p>
        </w:tc>
        <w:tc>
          <w:tcPr>
            <w:tcW w:w="1437" w:type="dxa"/>
          </w:tcPr>
          <w:p w14:paraId="3625D973" w14:textId="77777777" w:rsidR="0036748F" w:rsidRPr="00006EC7" w:rsidRDefault="0036748F" w:rsidP="00286211">
            <w:pPr>
              <w:jc w:val="right"/>
              <w:rPr>
                <w:rFonts w:ascii="Browallia New" w:hAnsi="Browallia New" w:cs="Browallia New"/>
                <w:sz w:val="28"/>
                <w:szCs w:val="28"/>
                <w:lang w:val="en-GB"/>
              </w:rPr>
            </w:pPr>
          </w:p>
        </w:tc>
      </w:tr>
      <w:tr w:rsidR="0036748F" w:rsidRPr="00D02174" w14:paraId="3EDCE871" w14:textId="77777777" w:rsidTr="00146A36">
        <w:tblPrEx>
          <w:tblBorders>
            <w:bottom w:val="single" w:sz="6" w:space="0" w:color="auto"/>
          </w:tblBorders>
        </w:tblPrEx>
        <w:tc>
          <w:tcPr>
            <w:tcW w:w="3978" w:type="dxa"/>
            <w:gridSpan w:val="2"/>
            <w:vAlign w:val="bottom"/>
            <w:hideMark/>
          </w:tcPr>
          <w:p w14:paraId="48925BC5" w14:textId="77777777" w:rsidR="0036748F" w:rsidRPr="00E33B3B" w:rsidRDefault="0036748F" w:rsidP="0028621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31D75E72"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vAlign w:val="bottom"/>
            <w:hideMark/>
          </w:tcPr>
          <w:p w14:paraId="2E4F1900" w14:textId="77777777" w:rsidR="0036748F" w:rsidRPr="001521F8" w:rsidRDefault="0036748F" w:rsidP="00286211">
            <w:pPr>
              <w:pBdr>
                <w:bottom w:val="single" w:sz="4" w:space="1" w:color="auto"/>
              </w:pBdr>
              <w:jc w:val="center"/>
              <w:rPr>
                <w:rFonts w:ascii="Browallia New" w:hAnsi="Browallia New" w:cs="Browallia New"/>
                <w:sz w:val="28"/>
                <w:szCs w:val="28"/>
              </w:rPr>
            </w:pPr>
            <w:r w:rsidRPr="001521F8">
              <w:rPr>
                <w:rFonts w:ascii="Browallia New" w:hAnsi="Browallia New" w:cs="Browallia New"/>
                <w:sz w:val="28"/>
                <w:szCs w:val="28"/>
                <w:cs/>
              </w:rPr>
              <w:t>มูลค่าหุ้นละ (บาท)</w:t>
            </w:r>
          </w:p>
        </w:tc>
        <w:tc>
          <w:tcPr>
            <w:tcW w:w="1437" w:type="dxa"/>
            <w:vAlign w:val="bottom"/>
            <w:hideMark/>
          </w:tcPr>
          <w:p w14:paraId="2B7EE9D2"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36748F" w:rsidRPr="00D02174" w14:paraId="4C73DC32" w14:textId="77777777" w:rsidTr="00146A36">
        <w:tblPrEx>
          <w:tblBorders>
            <w:bottom w:val="single" w:sz="6" w:space="0" w:color="auto"/>
          </w:tblBorders>
        </w:tblPrEx>
        <w:tc>
          <w:tcPr>
            <w:tcW w:w="3330" w:type="dxa"/>
          </w:tcPr>
          <w:p w14:paraId="3BCE1802" w14:textId="77777777" w:rsidR="0036748F" w:rsidRPr="00E33B3B" w:rsidRDefault="0036748F" w:rsidP="00286211">
            <w:pPr>
              <w:rPr>
                <w:rFonts w:ascii="Browallia New" w:hAnsi="Browallia New" w:cs="Browallia New"/>
                <w:sz w:val="28"/>
                <w:szCs w:val="28"/>
              </w:rPr>
            </w:pPr>
          </w:p>
        </w:tc>
        <w:tc>
          <w:tcPr>
            <w:tcW w:w="648" w:type="dxa"/>
          </w:tcPr>
          <w:p w14:paraId="6C7BE036" w14:textId="77777777" w:rsidR="0036748F" w:rsidRPr="00E33B3B" w:rsidRDefault="0036748F" w:rsidP="00286211">
            <w:pPr>
              <w:jc w:val="center"/>
              <w:rPr>
                <w:rFonts w:ascii="Browallia New" w:hAnsi="Browallia New" w:cs="Browallia New"/>
                <w:sz w:val="28"/>
                <w:szCs w:val="28"/>
                <w:lang w:val="en-GB"/>
              </w:rPr>
            </w:pPr>
          </w:p>
        </w:tc>
        <w:tc>
          <w:tcPr>
            <w:tcW w:w="1377" w:type="dxa"/>
          </w:tcPr>
          <w:p w14:paraId="67556F80" w14:textId="77777777" w:rsidR="0036748F" w:rsidRPr="001521F8" w:rsidRDefault="0036748F" w:rsidP="00286211">
            <w:pPr>
              <w:jc w:val="right"/>
              <w:rPr>
                <w:rFonts w:ascii="Browallia New" w:hAnsi="Browallia New" w:cs="Browallia New"/>
                <w:sz w:val="28"/>
                <w:szCs w:val="28"/>
              </w:rPr>
            </w:pPr>
          </w:p>
        </w:tc>
        <w:tc>
          <w:tcPr>
            <w:tcW w:w="1710" w:type="dxa"/>
          </w:tcPr>
          <w:p w14:paraId="53A37351" w14:textId="77777777" w:rsidR="0036748F" w:rsidRPr="001521F8" w:rsidRDefault="0036748F" w:rsidP="00286211">
            <w:pPr>
              <w:jc w:val="center"/>
              <w:rPr>
                <w:rFonts w:ascii="Browallia New" w:hAnsi="Browallia New" w:cs="Browallia New"/>
                <w:sz w:val="28"/>
                <w:szCs w:val="28"/>
              </w:rPr>
            </w:pPr>
          </w:p>
        </w:tc>
        <w:tc>
          <w:tcPr>
            <w:tcW w:w="1437" w:type="dxa"/>
          </w:tcPr>
          <w:p w14:paraId="408BC0E5" w14:textId="77777777" w:rsidR="0036748F" w:rsidRPr="001521F8" w:rsidRDefault="0036748F" w:rsidP="00286211">
            <w:pPr>
              <w:jc w:val="right"/>
              <w:rPr>
                <w:rFonts w:ascii="Browallia New" w:hAnsi="Browallia New" w:cs="Browallia New"/>
                <w:sz w:val="28"/>
                <w:szCs w:val="28"/>
              </w:rPr>
            </w:pPr>
          </w:p>
        </w:tc>
      </w:tr>
      <w:tr w:rsidR="0036748F" w:rsidRPr="00D02174" w14:paraId="1B39BD51" w14:textId="77777777" w:rsidTr="00146A36">
        <w:tblPrEx>
          <w:tblBorders>
            <w:bottom w:val="single" w:sz="6" w:space="0" w:color="auto"/>
          </w:tblBorders>
        </w:tblPrEx>
        <w:tc>
          <w:tcPr>
            <w:tcW w:w="3330" w:type="dxa"/>
            <w:hideMark/>
          </w:tcPr>
          <w:p w14:paraId="13D33D30" w14:textId="77777777" w:rsidR="0036748F" w:rsidRPr="00E33B3B" w:rsidRDefault="0036748F" w:rsidP="00286211">
            <w:pPr>
              <w:rPr>
                <w:rFonts w:ascii="Browallia New" w:hAnsi="Browallia New" w:cs="Browallia New"/>
                <w:sz w:val="28"/>
                <w:szCs w:val="28"/>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lang w:val="en-GB"/>
              </w:rPr>
              <w:t xml:space="preserve">1 </w:t>
            </w:r>
            <w:r w:rsidRPr="00E33B3B">
              <w:rPr>
                <w:rFonts w:ascii="Browallia New" w:hAnsi="Browallia New" w:cs="Browallia New"/>
                <w:sz w:val="28"/>
                <w:szCs w:val="28"/>
                <w:cs/>
                <w:lang w:val="en-GB"/>
              </w:rPr>
              <w:t xml:space="preserve">มกราคม </w:t>
            </w:r>
            <w:r w:rsidRPr="00E33B3B">
              <w:rPr>
                <w:rFonts w:ascii="Browallia New" w:hAnsi="Browallia New" w:cs="Browallia New"/>
                <w:sz w:val="28"/>
                <w:szCs w:val="28"/>
                <w:lang w:val="en-GB"/>
              </w:rPr>
              <w:t>2564</w:t>
            </w:r>
          </w:p>
        </w:tc>
        <w:tc>
          <w:tcPr>
            <w:tcW w:w="648" w:type="dxa"/>
          </w:tcPr>
          <w:p w14:paraId="29DF17CE"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6EA10A9B" w14:textId="77777777" w:rsidR="0036748F" w:rsidRPr="001521F8" w:rsidRDefault="0036748F" w:rsidP="0028621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c>
          <w:tcPr>
            <w:tcW w:w="1710" w:type="dxa"/>
          </w:tcPr>
          <w:p w14:paraId="3320D52B" w14:textId="77777777" w:rsidR="0036748F" w:rsidRPr="001521F8" w:rsidRDefault="0036748F" w:rsidP="0028621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0D9EAC04" w14:textId="77777777" w:rsidR="0036748F" w:rsidRPr="001521F8" w:rsidRDefault="0036748F" w:rsidP="0028621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r>
      <w:tr w:rsidR="0036748F" w:rsidRPr="00D02174" w14:paraId="4DCEAF9F" w14:textId="77777777" w:rsidTr="00146A36">
        <w:tblPrEx>
          <w:tblBorders>
            <w:bottom w:val="single" w:sz="6" w:space="0" w:color="auto"/>
          </w:tblBorders>
        </w:tblPrEx>
        <w:tc>
          <w:tcPr>
            <w:tcW w:w="3330" w:type="dxa"/>
            <w:tcBorders>
              <w:bottom w:val="nil"/>
            </w:tcBorders>
            <w:hideMark/>
          </w:tcPr>
          <w:p w14:paraId="1120982E" w14:textId="77777777" w:rsidR="0036748F" w:rsidRPr="00E33B3B" w:rsidRDefault="0036748F" w:rsidP="00286211">
            <w:pPr>
              <w:rPr>
                <w:rFonts w:ascii="Browallia New" w:hAnsi="Browallia New" w:cs="Browallia New"/>
                <w:sz w:val="28"/>
                <w:szCs w:val="28"/>
                <w:lang w:val="en-GB"/>
              </w:rPr>
            </w:pPr>
            <w:r w:rsidRPr="00E33B3B">
              <w:rPr>
                <w:rFonts w:ascii="Browallia New" w:hAnsi="Browallia New" w:cs="Browallia New"/>
                <w:sz w:val="28"/>
                <w:szCs w:val="28"/>
                <w:cs/>
                <w:lang w:val="en-GB"/>
              </w:rPr>
              <w:t>เพิ่มทุน</w:t>
            </w:r>
          </w:p>
        </w:tc>
        <w:tc>
          <w:tcPr>
            <w:tcW w:w="648" w:type="dxa"/>
            <w:tcBorders>
              <w:bottom w:val="nil"/>
            </w:tcBorders>
          </w:tcPr>
          <w:p w14:paraId="2A7AE8B1" w14:textId="77777777" w:rsidR="0036748F" w:rsidRPr="00E33B3B" w:rsidRDefault="0036748F" w:rsidP="00286211">
            <w:pPr>
              <w:ind w:right="72"/>
              <w:jc w:val="right"/>
              <w:rPr>
                <w:rFonts w:ascii="Browallia New" w:hAnsi="Browallia New" w:cs="Browallia New"/>
                <w:sz w:val="28"/>
                <w:szCs w:val="28"/>
                <w:lang w:val="en-GB"/>
              </w:rPr>
            </w:pPr>
          </w:p>
        </w:tc>
        <w:tc>
          <w:tcPr>
            <w:tcW w:w="1377" w:type="dxa"/>
            <w:tcBorders>
              <w:bottom w:val="nil"/>
            </w:tcBorders>
          </w:tcPr>
          <w:p w14:paraId="483D88D2" w14:textId="77777777" w:rsidR="0036748F" w:rsidRPr="001521F8" w:rsidRDefault="0036748F" w:rsidP="00286211">
            <w:pPr>
              <w:pBdr>
                <w:bottom w:val="single" w:sz="4"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49,998,851</w:t>
            </w:r>
          </w:p>
        </w:tc>
        <w:tc>
          <w:tcPr>
            <w:tcW w:w="1710" w:type="dxa"/>
            <w:tcBorders>
              <w:bottom w:val="nil"/>
            </w:tcBorders>
          </w:tcPr>
          <w:p w14:paraId="7BB6B4CE" w14:textId="77777777" w:rsidR="0036748F" w:rsidRPr="001521F8" w:rsidRDefault="0036748F" w:rsidP="0028621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437" w:type="dxa"/>
            <w:tcBorders>
              <w:bottom w:val="nil"/>
            </w:tcBorders>
          </w:tcPr>
          <w:p w14:paraId="2B433ED8" w14:textId="77777777" w:rsidR="0036748F" w:rsidRPr="001521F8" w:rsidRDefault="0036748F" w:rsidP="00286211">
            <w:pPr>
              <w:pBdr>
                <w:bottom w:val="single" w:sz="4"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49,998,851</w:t>
            </w:r>
          </w:p>
        </w:tc>
      </w:tr>
      <w:tr w:rsidR="0036748F" w:rsidRPr="00D02174" w14:paraId="33EAEE7B" w14:textId="77777777" w:rsidTr="00146A36">
        <w:tblPrEx>
          <w:tblBorders>
            <w:bottom w:val="single" w:sz="6" w:space="0" w:color="auto"/>
          </w:tblBorders>
        </w:tblPrEx>
        <w:tc>
          <w:tcPr>
            <w:tcW w:w="3978" w:type="dxa"/>
            <w:gridSpan w:val="2"/>
            <w:tcBorders>
              <w:bottom w:val="nil"/>
            </w:tcBorders>
            <w:hideMark/>
          </w:tcPr>
          <w:p w14:paraId="0D3447B9" w14:textId="4930FED6" w:rsidR="0036748F" w:rsidRPr="00E33B3B" w:rsidRDefault="0036748F" w:rsidP="00286211">
            <w:pPr>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3</w:t>
            </w:r>
            <w:r w:rsidR="00EF2EEA">
              <w:rPr>
                <w:rFonts w:ascii="Browallia New" w:hAnsi="Browallia New" w:cs="Browallia New"/>
                <w:sz w:val="28"/>
                <w:szCs w:val="28"/>
              </w:rPr>
              <w:t xml:space="preserve">1 </w:t>
            </w:r>
            <w:r w:rsidR="00EF2EEA">
              <w:rPr>
                <w:rFonts w:ascii="Browallia New" w:hAnsi="Browallia New" w:cs="Browallia New" w:hint="cs"/>
                <w:sz w:val="28"/>
                <w:szCs w:val="28"/>
                <w:cs/>
              </w:rPr>
              <w:t>ธันวาคม</w:t>
            </w:r>
            <w:r w:rsidRPr="00E33B3B">
              <w:rPr>
                <w:rFonts w:ascii="Browallia New" w:hAnsi="Browallia New" w:cs="Browallia New"/>
                <w:sz w:val="28"/>
                <w:szCs w:val="28"/>
                <w:cs/>
              </w:rPr>
              <w:t xml:space="preserve"> </w:t>
            </w:r>
            <w:r w:rsidRPr="00E33B3B">
              <w:rPr>
                <w:rFonts w:ascii="Browallia New" w:hAnsi="Browallia New" w:cs="Browallia New"/>
                <w:sz w:val="28"/>
                <w:szCs w:val="28"/>
              </w:rPr>
              <w:t>2</w:t>
            </w:r>
            <w:r w:rsidRPr="00E33B3B">
              <w:rPr>
                <w:rFonts w:ascii="Browallia New" w:hAnsi="Browallia New" w:cs="Browallia New"/>
                <w:sz w:val="28"/>
                <w:szCs w:val="28"/>
                <w:lang w:val="en-GB"/>
              </w:rPr>
              <w:t>564</w:t>
            </w:r>
          </w:p>
        </w:tc>
        <w:tc>
          <w:tcPr>
            <w:tcW w:w="1377" w:type="dxa"/>
            <w:tcBorders>
              <w:bottom w:val="nil"/>
            </w:tcBorders>
          </w:tcPr>
          <w:p w14:paraId="29B03955" w14:textId="77777777" w:rsidR="0036748F" w:rsidRPr="001521F8" w:rsidRDefault="0036748F" w:rsidP="00286211">
            <w:pPr>
              <w:pBdr>
                <w:bottom w:val="single" w:sz="12"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499,997,946</w:t>
            </w:r>
          </w:p>
        </w:tc>
        <w:tc>
          <w:tcPr>
            <w:tcW w:w="1710" w:type="dxa"/>
            <w:tcBorders>
              <w:bottom w:val="nil"/>
            </w:tcBorders>
          </w:tcPr>
          <w:p w14:paraId="68944366" w14:textId="77777777" w:rsidR="0036748F" w:rsidRPr="001521F8" w:rsidRDefault="0036748F" w:rsidP="0028621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437" w:type="dxa"/>
            <w:tcBorders>
              <w:bottom w:val="nil"/>
            </w:tcBorders>
          </w:tcPr>
          <w:p w14:paraId="1AEA91E0" w14:textId="77777777" w:rsidR="0036748F" w:rsidRPr="001521F8" w:rsidRDefault="0036748F" w:rsidP="00286211">
            <w:pPr>
              <w:pBdr>
                <w:bottom w:val="single" w:sz="12" w:space="1" w:color="auto"/>
              </w:pBdr>
              <w:jc w:val="right"/>
              <w:rPr>
                <w:rFonts w:ascii="Browallia New" w:hAnsi="Browallia New" w:cs="Browallia New"/>
                <w:sz w:val="28"/>
                <w:szCs w:val="28"/>
                <w:lang w:val="en-GB"/>
              </w:rPr>
            </w:pPr>
            <w:r w:rsidRPr="00441F68">
              <w:rPr>
                <w:rFonts w:ascii="Browallia New" w:hAnsi="Browallia New" w:cs="Browallia New"/>
                <w:sz w:val="28"/>
                <w:szCs w:val="28"/>
                <w:lang w:val="en-GB"/>
              </w:rPr>
              <w:t>499,997,946</w:t>
            </w:r>
          </w:p>
        </w:tc>
      </w:tr>
    </w:tbl>
    <w:p w14:paraId="56CBAFB0" w14:textId="77777777" w:rsidR="0036748F" w:rsidRPr="001521F8" w:rsidRDefault="0036748F" w:rsidP="0036748F">
      <w:pPr>
        <w:pStyle w:val="ListParagraph"/>
        <w:spacing w:after="0" w:line="240" w:lineRule="auto"/>
        <w:ind w:left="851"/>
        <w:jc w:val="thaiDistribute"/>
        <w:rPr>
          <w:rFonts w:ascii="Browallia New" w:hAnsi="Browallia New" w:cs="Browallia New"/>
          <w:sz w:val="28"/>
        </w:rPr>
      </w:pPr>
    </w:p>
    <w:p w14:paraId="5F1FC5F5" w14:textId="3916CBF3" w:rsidR="0036748F" w:rsidRPr="00BA25A5" w:rsidRDefault="0036748F" w:rsidP="00BA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ผู้ถือหุ้นมีมติอนุมัติให้บริษัทล</w:t>
      </w:r>
      <w:r w:rsidR="00146A36">
        <w:rPr>
          <w:rFonts w:ascii="Browallia New" w:hAnsi="Browallia New" w:cs="Browallia New"/>
          <w:sz w:val="28"/>
          <w:szCs w:val="28"/>
          <w:cs/>
        </w:rPr>
        <w:br/>
      </w:r>
      <w:r w:rsidRPr="00EF719E">
        <w:rPr>
          <w:rFonts w:ascii="Browallia New" w:hAnsi="Browallia New" w:cs="Browallia New"/>
          <w:sz w:val="28"/>
          <w:szCs w:val="28"/>
          <w:cs/>
        </w:rPr>
        <w:t xml:space="preserve">ดทุนจดทะเบียนของบริษัทจากเดิม </w:t>
      </w:r>
      <w:r>
        <w:rPr>
          <w:rFonts w:ascii="Browallia New" w:hAnsi="Browallia New" w:cs="Browallia New"/>
          <w:sz w:val="28"/>
          <w:szCs w:val="28"/>
        </w:rPr>
        <w:t>549,999,244</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 เป็น </w:t>
      </w:r>
      <w:r>
        <w:rPr>
          <w:rFonts w:ascii="Browallia New" w:hAnsi="Browallia New" w:cs="Browallia New"/>
          <w:sz w:val="28"/>
          <w:szCs w:val="28"/>
        </w:rPr>
        <w:t>449,999,095</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w:t>
      </w:r>
      <w:r>
        <w:rPr>
          <w:rFonts w:ascii="Browallia New" w:hAnsi="Browallia New" w:cs="Browallia New"/>
          <w:sz w:val="28"/>
          <w:szCs w:val="28"/>
          <w:cs/>
        </w:rPr>
        <w:t xml:space="preserve"> </w:t>
      </w:r>
      <w:r w:rsidRPr="000F050D">
        <w:rPr>
          <w:rFonts w:ascii="Browallia New" w:hAnsi="Browallia New" w:cs="Browallia New"/>
          <w:sz w:val="28"/>
          <w:szCs w:val="28"/>
          <w:cs/>
        </w:rPr>
        <w:t>โดยการตัดหุ้นจดทะเบียนที่ยังไม่ได้จัดสรร จำนวน</w:t>
      </w:r>
      <w:r>
        <w:rPr>
          <w:rFonts w:ascii="Browallia New" w:hAnsi="Browallia New" w:cs="Browallia New"/>
          <w:sz w:val="28"/>
          <w:szCs w:val="28"/>
        </w:rPr>
        <w:t xml:space="preserve"> 100,000,149 </w:t>
      </w:r>
      <w:r w:rsidRPr="000F050D">
        <w:rPr>
          <w:rFonts w:ascii="Browallia New" w:hAnsi="Browallia New" w:cs="Browallia New"/>
          <w:sz w:val="28"/>
          <w:szCs w:val="28"/>
          <w:cs/>
        </w:rPr>
        <w:t xml:space="preserve">หุ้น มูลค่าหุ้นละ </w:t>
      </w:r>
      <w:r>
        <w:rPr>
          <w:rFonts w:ascii="Browallia New" w:hAnsi="Browallia New" w:cs="Browallia New"/>
          <w:sz w:val="28"/>
          <w:szCs w:val="28"/>
        </w:rPr>
        <w:t>1</w:t>
      </w:r>
      <w:r w:rsidRPr="000F050D">
        <w:rPr>
          <w:rFonts w:ascii="Browallia New" w:hAnsi="Browallia New" w:cs="Browallia New"/>
          <w:sz w:val="28"/>
          <w:szCs w:val="28"/>
          <w:cs/>
        </w:rPr>
        <w:t xml:space="preserve"> บาท แบ่งเป็น </w:t>
      </w:r>
      <w:r w:rsidR="00146A36">
        <w:rPr>
          <w:rFonts w:ascii="Browallia New" w:hAnsi="Browallia New" w:cs="Browallia New"/>
          <w:sz w:val="28"/>
          <w:szCs w:val="28"/>
          <w:cs/>
        </w:rPr>
        <w:br/>
      </w:r>
      <w:r w:rsidRPr="000F050D">
        <w:rPr>
          <w:rFonts w:ascii="Browallia New" w:hAnsi="Browallia New" w:cs="Browallia New"/>
          <w:sz w:val="28"/>
          <w:szCs w:val="28"/>
          <w:cs/>
        </w:rPr>
        <w:t xml:space="preserve">หุ้นสามัญจำนวน </w:t>
      </w:r>
      <w:r>
        <w:rPr>
          <w:rFonts w:ascii="Browallia New" w:hAnsi="Browallia New" w:cs="Browallia New"/>
          <w:sz w:val="28"/>
          <w:szCs w:val="28"/>
        </w:rPr>
        <w:t>454</w:t>
      </w:r>
      <w:r w:rsidRPr="000F050D">
        <w:rPr>
          <w:rFonts w:ascii="Browallia New" w:hAnsi="Browallia New" w:cs="Browallia New"/>
          <w:sz w:val="28"/>
          <w:szCs w:val="28"/>
          <w:cs/>
        </w:rPr>
        <w:t xml:space="preserve"> หุ้น ที่เหลือจากการจัดสรรหุ้นปันผลตามมติที่ประชุมสามัญผู้ถือหุ้นประจำปี </w:t>
      </w:r>
      <w:r>
        <w:rPr>
          <w:rFonts w:ascii="Browallia New" w:hAnsi="Browallia New" w:cs="Browallia New"/>
          <w:sz w:val="28"/>
          <w:szCs w:val="28"/>
        </w:rPr>
        <w:t>2561</w:t>
      </w:r>
      <w:r w:rsidRPr="000F050D">
        <w:rPr>
          <w:rFonts w:ascii="Browallia New" w:hAnsi="Browallia New" w:cs="Browallia New"/>
          <w:sz w:val="28"/>
          <w:szCs w:val="28"/>
          <w:cs/>
        </w:rPr>
        <w:t xml:space="preserve"> และ</w:t>
      </w:r>
      <w:r w:rsidRPr="000F050D">
        <w:rPr>
          <w:rFonts w:ascii="Browallia New" w:hAnsi="Browallia New" w:cs="Browallia New"/>
          <w:sz w:val="28"/>
          <w:szCs w:val="28"/>
        </w:rPr>
        <w:t xml:space="preserve"> </w:t>
      </w:r>
      <w:r w:rsidRPr="000F050D">
        <w:rPr>
          <w:rFonts w:ascii="Browallia New" w:hAnsi="Browallia New" w:cs="Browallia New"/>
          <w:sz w:val="28"/>
          <w:szCs w:val="28"/>
          <w:cs/>
        </w:rPr>
        <w:t xml:space="preserve">หุ้นสามัญจำนวน </w:t>
      </w:r>
      <w:r>
        <w:rPr>
          <w:rFonts w:ascii="Browallia New" w:hAnsi="Browallia New" w:cs="Browallia New"/>
          <w:sz w:val="28"/>
          <w:szCs w:val="28"/>
        </w:rPr>
        <w:t>99,999,695</w:t>
      </w:r>
      <w:r w:rsidRPr="000F050D">
        <w:rPr>
          <w:rFonts w:ascii="Browallia New" w:hAnsi="Browallia New" w:cs="Browallia New"/>
          <w:sz w:val="28"/>
          <w:szCs w:val="28"/>
          <w:cs/>
        </w:rPr>
        <w:t xml:space="preserve"> หุ้น สำหรับรองรับการใช้สิทธิแปลงสภาพของใบสำคัญแสดงสิทธิ </w:t>
      </w:r>
      <w:r>
        <w:rPr>
          <w:rFonts w:ascii="Browallia New" w:hAnsi="Browallia New" w:cs="Browallia New"/>
          <w:sz w:val="28"/>
          <w:szCs w:val="28"/>
        </w:rPr>
        <w:t>2</w:t>
      </w:r>
      <w:r w:rsidRPr="000F050D">
        <w:rPr>
          <w:rFonts w:ascii="Browallia New" w:hAnsi="Browallia New" w:cs="Browallia New"/>
          <w:sz w:val="28"/>
          <w:szCs w:val="28"/>
        </w:rPr>
        <w:t>S-W</w:t>
      </w:r>
      <w:r>
        <w:rPr>
          <w:rFonts w:ascii="Browallia New" w:hAnsi="Browallia New" w:cs="Browallia New"/>
          <w:sz w:val="28"/>
          <w:szCs w:val="28"/>
        </w:rPr>
        <w:t>1</w:t>
      </w:r>
      <w:r w:rsidRPr="000F050D">
        <w:rPr>
          <w:rFonts w:ascii="Browallia New" w:hAnsi="Browallia New" w:cs="Browallia New"/>
          <w:sz w:val="28"/>
          <w:szCs w:val="28"/>
          <w:cs/>
        </w:rPr>
        <w:t xml:space="preserve"> ที่ได้หมดอายุแล้วตั้งแต่วันที่ </w:t>
      </w:r>
      <w:r>
        <w:rPr>
          <w:rFonts w:ascii="Browallia New" w:hAnsi="Browallia New" w:cs="Browallia New"/>
          <w:sz w:val="28"/>
          <w:szCs w:val="28"/>
        </w:rPr>
        <w:t>30</w:t>
      </w:r>
      <w:r w:rsidRPr="000F050D">
        <w:rPr>
          <w:rFonts w:ascii="Browallia New" w:hAnsi="Browallia New" w:cs="Browallia New"/>
          <w:sz w:val="28"/>
          <w:szCs w:val="28"/>
          <w:cs/>
        </w:rPr>
        <w:t xml:space="preserve"> พฤษภาคม </w:t>
      </w:r>
      <w:r>
        <w:rPr>
          <w:rFonts w:ascii="Browallia New" w:hAnsi="Browallia New" w:cs="Browallia New"/>
          <w:sz w:val="28"/>
          <w:szCs w:val="28"/>
        </w:rPr>
        <w:t xml:space="preserve">2562 </w:t>
      </w:r>
      <w:r w:rsidRPr="009A4087">
        <w:rPr>
          <w:rFonts w:ascii="Browallia New" w:hAnsi="Browallia New" w:cs="Browallia New"/>
          <w:sz w:val="28"/>
          <w:szCs w:val="28"/>
          <w:cs/>
        </w:rPr>
        <w:t xml:space="preserve">โดยบริษัทได้จดทะเบียนลดทุนจดทะเบียนดังกล่าวกับกระทรวงพาณิชย์เมื่อวันที่ </w:t>
      </w:r>
      <w:r>
        <w:rPr>
          <w:rFonts w:ascii="Browallia New" w:hAnsi="Browallia New" w:cs="Browallia New"/>
          <w:sz w:val="28"/>
          <w:szCs w:val="28"/>
        </w:rPr>
        <w:t>27</w:t>
      </w:r>
      <w:r>
        <w:rPr>
          <w:rFonts w:ascii="Browallia New" w:hAnsi="Browallia New" w:cs="Browallia New" w:hint="cs"/>
          <w:sz w:val="28"/>
          <w:szCs w:val="28"/>
          <w:cs/>
        </w:rPr>
        <w:t xml:space="preserve"> เมษายน </w:t>
      </w:r>
      <w:r>
        <w:rPr>
          <w:rFonts w:ascii="Browallia New" w:hAnsi="Browallia New" w:cs="Browallia New"/>
          <w:sz w:val="28"/>
          <w:szCs w:val="28"/>
        </w:rPr>
        <w:t>2564</w:t>
      </w:r>
    </w:p>
    <w:p w14:paraId="4A7ED0E8" w14:textId="4C5EF5D9" w:rsidR="00C02F90" w:rsidRDefault="0036748F" w:rsidP="00BA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w:t>
      </w:r>
      <w:r w:rsidRPr="000F050D">
        <w:rPr>
          <w:rFonts w:ascii="Browallia New" w:hAnsi="Browallia New" w:cs="Browallia New" w:hint="cs"/>
          <w:sz w:val="28"/>
          <w:szCs w:val="28"/>
          <w:cs/>
        </w:rPr>
        <w:t xml:space="preserve">เพิ่มทุนจดทะเบียนของบริษัทจาก </w:t>
      </w:r>
      <w:r>
        <w:rPr>
          <w:rFonts w:ascii="Browallia New" w:hAnsi="Browallia New" w:cs="Browallia New"/>
          <w:sz w:val="28"/>
          <w:szCs w:val="28"/>
        </w:rPr>
        <w:t>449,999,095</w:t>
      </w:r>
      <w:r w:rsidRPr="000F050D">
        <w:rPr>
          <w:rFonts w:ascii="Browallia New" w:hAnsi="Browallia New" w:cs="Browallia New"/>
          <w:sz w:val="28"/>
          <w:szCs w:val="28"/>
          <w:cs/>
        </w:rPr>
        <w:t xml:space="preserve"> </w:t>
      </w:r>
      <w:r w:rsidRPr="000F050D">
        <w:rPr>
          <w:rFonts w:ascii="Browallia New" w:hAnsi="Browallia New" w:cs="Browallia New" w:hint="cs"/>
          <w:sz w:val="28"/>
          <w:szCs w:val="28"/>
          <w:cs/>
        </w:rPr>
        <w:t xml:space="preserve">บาท เป็น </w:t>
      </w:r>
      <w:r>
        <w:rPr>
          <w:rFonts w:ascii="Browallia New" w:hAnsi="Browallia New" w:cs="Browallia New"/>
          <w:sz w:val="28"/>
          <w:szCs w:val="28"/>
        </w:rPr>
        <w:t>499,998,995</w:t>
      </w:r>
      <w:r w:rsidRPr="000F050D">
        <w:rPr>
          <w:rFonts w:ascii="Browallia New" w:hAnsi="Browallia New" w:cs="Browallia New"/>
          <w:sz w:val="28"/>
          <w:szCs w:val="28"/>
          <w:cs/>
        </w:rPr>
        <w:t xml:space="preserve"> </w:t>
      </w:r>
      <w:r w:rsidRPr="000F050D">
        <w:rPr>
          <w:rFonts w:ascii="Browallia New" w:hAnsi="Browallia New" w:cs="Browallia New" w:hint="cs"/>
          <w:sz w:val="28"/>
          <w:szCs w:val="28"/>
          <w:cs/>
        </w:rPr>
        <w:t xml:space="preserve">บาท โดยการออกหุ้นสามัญใหม่จำนวน </w:t>
      </w:r>
      <w:r>
        <w:rPr>
          <w:rFonts w:ascii="Browallia New" w:hAnsi="Browallia New" w:cs="Browallia New"/>
          <w:sz w:val="28"/>
          <w:szCs w:val="28"/>
        </w:rPr>
        <w:t>49,999,900</w:t>
      </w:r>
      <w:r w:rsidRPr="000F050D">
        <w:rPr>
          <w:rFonts w:ascii="Browallia New" w:hAnsi="Browallia New" w:cs="Browallia New"/>
          <w:sz w:val="28"/>
          <w:szCs w:val="28"/>
          <w:cs/>
        </w:rPr>
        <w:t xml:space="preserve"> </w:t>
      </w:r>
      <w:r w:rsidRPr="000F050D">
        <w:rPr>
          <w:rFonts w:ascii="Browallia New" w:hAnsi="Browallia New" w:cs="Browallia New" w:hint="cs"/>
          <w:sz w:val="28"/>
          <w:szCs w:val="28"/>
          <w:cs/>
        </w:rPr>
        <w:t xml:space="preserve">หุ้น มูลค่าหุ้นละ </w:t>
      </w:r>
      <w:r>
        <w:rPr>
          <w:rFonts w:ascii="Browallia New" w:hAnsi="Browallia New" w:cs="Browallia New"/>
          <w:sz w:val="28"/>
          <w:szCs w:val="28"/>
        </w:rPr>
        <w:t>1</w:t>
      </w:r>
      <w:r w:rsidRPr="000F050D">
        <w:rPr>
          <w:rFonts w:ascii="Browallia New" w:hAnsi="Browallia New" w:cs="Browallia New" w:hint="cs"/>
          <w:sz w:val="28"/>
          <w:szCs w:val="28"/>
          <w:cs/>
        </w:rPr>
        <w:t xml:space="preserve"> บาท เป็นมูลค่าจำนวน </w:t>
      </w:r>
      <w:r w:rsidRPr="00BA25A5">
        <w:rPr>
          <w:rFonts w:ascii="Browallia New" w:hAnsi="Browallia New" w:cs="Browallia New"/>
          <w:sz w:val="28"/>
          <w:szCs w:val="28"/>
        </w:rPr>
        <w:t>50.00</w:t>
      </w:r>
      <w:r w:rsidRPr="000F050D">
        <w:rPr>
          <w:rFonts w:ascii="Browallia New" w:hAnsi="Browallia New" w:cs="Browallia New"/>
          <w:sz w:val="28"/>
          <w:szCs w:val="28"/>
          <w:cs/>
        </w:rPr>
        <w:t xml:space="preserve"> </w:t>
      </w:r>
      <w:r w:rsidRPr="000F050D">
        <w:rPr>
          <w:rFonts w:ascii="Browallia New" w:hAnsi="Browallia New" w:cs="Browallia New" w:hint="cs"/>
          <w:sz w:val="28"/>
          <w:szCs w:val="28"/>
          <w:cs/>
        </w:rPr>
        <w:t>ล้านบาท เพื่อรองรับการจ่ายหุ้นปันผล</w:t>
      </w:r>
      <w:r>
        <w:rPr>
          <w:rFonts w:ascii="Browallia New" w:hAnsi="Browallia New" w:cs="Browallia New" w:hint="cs"/>
          <w:sz w:val="28"/>
          <w:szCs w:val="28"/>
          <w:cs/>
        </w:rPr>
        <w:t xml:space="preserve"> </w:t>
      </w:r>
      <w:r w:rsidRPr="00825A84">
        <w:rPr>
          <w:rFonts w:ascii="Browallia New" w:hAnsi="Browallia New" w:cs="Browallia New"/>
          <w:sz w:val="28"/>
          <w:szCs w:val="28"/>
          <w:cs/>
        </w:rPr>
        <w:t>โดยมีผู้ถือหุ้นใช้สิทธิรับหุ้นปันผลจำนวน</w:t>
      </w:r>
      <w:r w:rsidRPr="000B09B6">
        <w:rPr>
          <w:rFonts w:ascii="Browallia New" w:hAnsi="Browallia New" w:cs="Browallia New"/>
          <w:sz w:val="28"/>
          <w:szCs w:val="28"/>
          <w:cs/>
        </w:rPr>
        <w:t xml:space="preserve"> </w:t>
      </w:r>
      <w:r>
        <w:rPr>
          <w:rFonts w:ascii="Browallia New" w:hAnsi="Browallia New" w:cs="Browallia New"/>
          <w:sz w:val="28"/>
          <w:szCs w:val="28"/>
        </w:rPr>
        <w:t>49</w:t>
      </w:r>
      <w:r w:rsidRPr="000B09B6">
        <w:rPr>
          <w:rFonts w:ascii="Browallia New" w:hAnsi="Browallia New" w:cs="Browallia New"/>
          <w:sz w:val="28"/>
          <w:szCs w:val="28"/>
        </w:rPr>
        <w:t>,</w:t>
      </w:r>
      <w:r w:rsidRPr="001D55D6">
        <w:rPr>
          <w:rFonts w:ascii="Browallia New" w:hAnsi="Browallia New" w:cs="Browallia New"/>
          <w:sz w:val="28"/>
          <w:szCs w:val="28"/>
        </w:rPr>
        <w:t>998</w:t>
      </w:r>
      <w:r w:rsidRPr="000B09B6">
        <w:rPr>
          <w:rFonts w:ascii="Browallia New" w:hAnsi="Browallia New" w:cs="Browallia New"/>
          <w:sz w:val="28"/>
          <w:szCs w:val="28"/>
        </w:rPr>
        <w:t>,</w:t>
      </w:r>
      <w:r>
        <w:rPr>
          <w:rFonts w:ascii="Browallia New" w:hAnsi="Browallia New" w:cs="Browallia New"/>
          <w:sz w:val="28"/>
          <w:szCs w:val="28"/>
        </w:rPr>
        <w:t>851</w:t>
      </w:r>
      <w:r w:rsidRPr="000B09B6">
        <w:rPr>
          <w:rFonts w:ascii="Browallia New" w:hAnsi="Browallia New" w:cs="Browallia New"/>
          <w:sz w:val="28"/>
          <w:szCs w:val="28"/>
          <w:cs/>
        </w:rPr>
        <w:t xml:space="preserve"> หุ้น</w:t>
      </w:r>
      <w:r>
        <w:rPr>
          <w:rFonts w:ascii="Browallia New" w:hAnsi="Browallia New" w:cs="Browallia New"/>
          <w:sz w:val="28"/>
          <w:szCs w:val="28"/>
        </w:rPr>
        <w:t xml:space="preserve"> </w:t>
      </w:r>
      <w:r w:rsidRPr="00C33E2A">
        <w:rPr>
          <w:rFonts w:ascii="Browallia New" w:hAnsi="Browallia New" w:cs="Browallia New"/>
          <w:sz w:val="28"/>
          <w:szCs w:val="28"/>
          <w:cs/>
        </w:rPr>
        <w:t xml:space="preserve">บริษัทได้จดทะเบียนเพิ่มทุนกับกระทรวงพาณิชย์และรับชำค่าหุ้นเพิ่มทุนเมื่อวันที่ </w:t>
      </w:r>
      <w:r>
        <w:rPr>
          <w:rFonts w:ascii="Browallia New" w:hAnsi="Browallia New" w:cs="Browallia New"/>
          <w:sz w:val="28"/>
          <w:szCs w:val="28"/>
        </w:rPr>
        <w:t>28</w:t>
      </w:r>
      <w:r>
        <w:rPr>
          <w:rFonts w:ascii="Browallia New" w:hAnsi="Browallia New" w:cs="Browallia New" w:hint="cs"/>
          <w:sz w:val="28"/>
          <w:szCs w:val="28"/>
          <w:cs/>
        </w:rPr>
        <w:t xml:space="preserve"> เมษายน </w:t>
      </w:r>
      <w:r>
        <w:rPr>
          <w:rFonts w:ascii="Browallia New" w:hAnsi="Browallia New" w:cs="Browallia New"/>
          <w:sz w:val="28"/>
          <w:szCs w:val="28"/>
        </w:rPr>
        <w:t>2564</w:t>
      </w:r>
    </w:p>
    <w:p w14:paraId="2915A618" w14:textId="77777777" w:rsidR="00BA25A5" w:rsidRDefault="00BA25A5" w:rsidP="0036748F">
      <w:pPr>
        <w:pStyle w:val="CordiaNew"/>
        <w:tabs>
          <w:tab w:val="clear" w:pos="4153"/>
          <w:tab w:val="left" w:pos="426"/>
        </w:tabs>
        <w:ind w:left="981"/>
        <w:jc w:val="thaiDistribute"/>
        <w:rPr>
          <w:rFonts w:ascii="Browallia New" w:hAnsi="Browallia New" w:cs="Browallia New"/>
          <w:sz w:val="28"/>
          <w:szCs w:val="28"/>
        </w:rPr>
      </w:pPr>
    </w:p>
    <w:p w14:paraId="291F0868" w14:textId="7BC116F9" w:rsidR="00AE1601" w:rsidRPr="00866C1B" w:rsidRDefault="00AE1601"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866C1B">
        <w:rPr>
          <w:rFonts w:ascii="Browallia New" w:hAnsi="Browallia New" w:cs="Browallia New"/>
          <w:sz w:val="28"/>
          <w:szCs w:val="28"/>
          <w:cs/>
        </w:rPr>
        <w:t>สำรอง</w:t>
      </w:r>
      <w:r w:rsidRPr="00866C1B">
        <w:rPr>
          <w:rFonts w:ascii="Browallia New" w:hAnsi="Browallia New" w:cs="Browallia New"/>
          <w:sz w:val="28"/>
          <w:szCs w:val="28"/>
          <w:cs/>
          <w:lang w:val="en-GB"/>
        </w:rPr>
        <w:t>ตาม</w:t>
      </w:r>
      <w:r w:rsidRPr="00866C1B">
        <w:rPr>
          <w:rFonts w:ascii="Browallia New" w:hAnsi="Browallia New" w:cs="Browallia New"/>
          <w:sz w:val="28"/>
          <w:szCs w:val="28"/>
          <w:cs/>
        </w:rPr>
        <w:t>กฎหมาย</w:t>
      </w:r>
    </w:p>
    <w:p w14:paraId="2692396D" w14:textId="77777777" w:rsidR="00AE1601" w:rsidRPr="00DA25C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4F85B7F7" w:rsidR="008858CB" w:rsidRDefault="00640613" w:rsidP="00DA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ตาม</w:t>
      </w:r>
      <w:r w:rsidR="00A94FAB" w:rsidRPr="00866C1B">
        <w:rPr>
          <w:rFonts w:ascii="Browallia New" w:hAnsi="Browallia New" w:cs="Browallia New"/>
          <w:sz w:val="28"/>
          <w:szCs w:val="28"/>
          <w:cs/>
        </w:rPr>
        <w:t>พระราชบัญญัติบริษัทมหาชนจำกัด พ</w:t>
      </w:r>
      <w:r w:rsidR="00A94FAB" w:rsidRPr="00866C1B">
        <w:rPr>
          <w:rFonts w:ascii="Browallia New" w:hAnsi="Browallia New" w:cs="Browallia New"/>
          <w:sz w:val="28"/>
          <w:szCs w:val="28"/>
        </w:rPr>
        <w:t>.</w:t>
      </w:r>
      <w:r w:rsidR="00A94FAB" w:rsidRPr="00866C1B">
        <w:rPr>
          <w:rFonts w:ascii="Browallia New" w:hAnsi="Browallia New" w:cs="Browallia New"/>
          <w:sz w:val="28"/>
          <w:szCs w:val="28"/>
          <w:cs/>
        </w:rPr>
        <w:t>ศ</w:t>
      </w:r>
      <w:r w:rsidR="00A94FAB" w:rsidRPr="00866C1B">
        <w:rPr>
          <w:rFonts w:ascii="Browallia New" w:hAnsi="Browallia New" w:cs="Browallia New"/>
          <w:sz w:val="28"/>
          <w:szCs w:val="28"/>
        </w:rPr>
        <w:t xml:space="preserve">. 2535 </w:t>
      </w:r>
      <w:r w:rsidR="00A94FAB" w:rsidRPr="00866C1B">
        <w:rPr>
          <w:rFonts w:ascii="Browallia New" w:hAnsi="Browallia New" w:cs="Browallia New"/>
          <w:sz w:val="28"/>
          <w:szCs w:val="28"/>
          <w:cs/>
        </w:rPr>
        <w:t>บริษัทต้อง</w:t>
      </w:r>
      <w:r w:rsidR="006B77B4">
        <w:rPr>
          <w:rFonts w:ascii="Browallia New" w:hAnsi="Browallia New" w:cs="Browallia New" w:hint="cs"/>
          <w:sz w:val="28"/>
          <w:szCs w:val="28"/>
          <w:cs/>
        </w:rPr>
        <w:t>กันเงิน</w:t>
      </w:r>
      <w:r w:rsidR="00906C16">
        <w:rPr>
          <w:rFonts w:ascii="Browallia New" w:hAnsi="Browallia New" w:cs="Browallia New" w:hint="cs"/>
          <w:sz w:val="28"/>
          <w:szCs w:val="28"/>
          <w:cs/>
        </w:rPr>
        <w:t>สำรองตามกฎหมายอย่างน้อ</w:t>
      </w:r>
      <w:r w:rsidR="00E50467">
        <w:rPr>
          <w:rFonts w:ascii="Browallia New" w:hAnsi="Browallia New" w:cs="Browallia New" w:hint="cs"/>
          <w:sz w:val="28"/>
          <w:szCs w:val="28"/>
          <w:cs/>
        </w:rPr>
        <w:t>ย</w:t>
      </w:r>
      <w:r w:rsidR="00A94FAB" w:rsidRPr="00866C1B">
        <w:rPr>
          <w:rFonts w:ascii="Browallia New" w:hAnsi="Browallia New" w:cs="Browallia New"/>
          <w:sz w:val="28"/>
          <w:szCs w:val="28"/>
          <w:cs/>
        </w:rPr>
        <w:t xml:space="preserve">ร้อยละ </w:t>
      </w:r>
      <w:r w:rsidR="00A94FAB">
        <w:rPr>
          <w:rFonts w:ascii="Browallia New" w:hAnsi="Browallia New" w:cs="Browallia New"/>
          <w:sz w:val="28"/>
          <w:szCs w:val="28"/>
        </w:rPr>
        <w:t>5</w:t>
      </w:r>
      <w:r w:rsidR="00A94FAB" w:rsidRPr="00866C1B">
        <w:rPr>
          <w:rFonts w:ascii="Browallia New" w:hAnsi="Browallia New" w:cs="Browallia New"/>
          <w:sz w:val="28"/>
          <w:szCs w:val="28"/>
          <w:cs/>
        </w:rPr>
        <w:t xml:space="preserve"> ของกำไรสุทธิ</w:t>
      </w:r>
      <w:r w:rsidR="003564AB">
        <w:rPr>
          <w:rFonts w:ascii="Browallia New" w:hAnsi="Browallia New" w:cs="Browallia New" w:hint="cs"/>
          <w:sz w:val="28"/>
          <w:szCs w:val="28"/>
          <w:cs/>
        </w:rPr>
        <w:t xml:space="preserve"> หลังจากหักผล</w:t>
      </w:r>
      <w:r w:rsidR="00A94FAB" w:rsidRPr="00866C1B">
        <w:rPr>
          <w:rFonts w:ascii="Browallia New" w:hAnsi="Browallia New" w:cs="Browallia New"/>
          <w:sz w:val="28"/>
          <w:szCs w:val="28"/>
          <w:cs/>
        </w:rPr>
        <w:t>ขาดทุนสะสมยกมา (ถ้ามี) จนกว่าสำรอง</w:t>
      </w:r>
      <w:r w:rsidR="00EE60DF">
        <w:rPr>
          <w:rFonts w:ascii="Browallia New" w:hAnsi="Browallia New" w:cs="Browallia New" w:hint="cs"/>
          <w:sz w:val="28"/>
          <w:szCs w:val="28"/>
          <w:cs/>
        </w:rPr>
        <w:t>หนี้</w:t>
      </w:r>
      <w:r w:rsidR="00A94FAB" w:rsidRPr="00866C1B">
        <w:rPr>
          <w:rFonts w:ascii="Browallia New" w:hAnsi="Browallia New" w:cs="Browallia New"/>
          <w:sz w:val="28"/>
          <w:szCs w:val="28"/>
          <w:cs/>
        </w:rPr>
        <w:t>จะมี</w:t>
      </w:r>
      <w:r w:rsidR="00EE60DF">
        <w:rPr>
          <w:rFonts w:ascii="Browallia New" w:hAnsi="Browallia New" w:cs="Browallia New" w:hint="cs"/>
          <w:sz w:val="28"/>
          <w:szCs w:val="28"/>
          <w:cs/>
        </w:rPr>
        <w:t>มูลค่า</w:t>
      </w:r>
      <w:r w:rsidR="00A94FAB" w:rsidRPr="00866C1B">
        <w:rPr>
          <w:rFonts w:ascii="Browallia New" w:hAnsi="Browallia New" w:cs="Browallia New"/>
          <w:sz w:val="28"/>
          <w:szCs w:val="28"/>
          <w:cs/>
        </w:rPr>
        <w:t xml:space="preserve">ไม่น้อยกว่าร้อยละ </w:t>
      </w:r>
      <w:r w:rsidR="00A94FAB">
        <w:rPr>
          <w:rFonts w:ascii="Browallia New" w:hAnsi="Browallia New" w:cs="Browallia New"/>
          <w:sz w:val="28"/>
          <w:szCs w:val="28"/>
        </w:rPr>
        <w:t>10</w:t>
      </w:r>
      <w:r w:rsidR="00A94FAB" w:rsidRPr="00866C1B">
        <w:rPr>
          <w:rFonts w:ascii="Browallia New" w:hAnsi="Browallia New" w:cs="Browallia New"/>
          <w:sz w:val="28"/>
          <w:szCs w:val="28"/>
          <w:cs/>
        </w:rPr>
        <w:t xml:space="preserve"> ของทุนจดทะเบียน สำรอง</w:t>
      </w:r>
      <w:r w:rsidR="00AE3158">
        <w:rPr>
          <w:rFonts w:ascii="Browallia New" w:hAnsi="Browallia New" w:cs="Browallia New" w:hint="cs"/>
          <w:sz w:val="28"/>
          <w:szCs w:val="28"/>
          <w:cs/>
        </w:rPr>
        <w:t>นี้</w:t>
      </w:r>
      <w:r w:rsidR="00A94FAB" w:rsidRPr="00866C1B">
        <w:rPr>
          <w:rFonts w:ascii="Browallia New" w:hAnsi="Browallia New" w:cs="Browallia New"/>
          <w:sz w:val="28"/>
          <w:szCs w:val="28"/>
          <w:cs/>
        </w:rPr>
        <w:t>ไม่สามารถนำไปจ่ายเงินปันผลได้</w:t>
      </w:r>
    </w:p>
    <w:p w14:paraId="5777FEC2" w14:textId="77777777" w:rsidR="009E0661" w:rsidRPr="00866C1B" w:rsidRDefault="009E066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6667E7FD" w14:textId="77777777" w:rsidR="00AE1601" w:rsidRPr="00304F09" w:rsidRDefault="00AE1601" w:rsidP="004E3940">
      <w:pPr>
        <w:pStyle w:val="CordiaNew"/>
        <w:numPr>
          <w:ilvl w:val="1"/>
          <w:numId w:val="17"/>
        </w:numPr>
        <w:tabs>
          <w:tab w:val="clear" w:pos="786"/>
          <w:tab w:val="clear" w:pos="4153"/>
          <w:tab w:val="left" w:pos="426"/>
          <w:tab w:val="num" w:pos="1440"/>
        </w:tabs>
        <w:ind w:left="981" w:hanging="558"/>
        <w:jc w:val="thaiDistribute"/>
        <w:rPr>
          <w:rFonts w:ascii="Browallia New" w:hAnsi="Browallia New" w:cs="Browallia New"/>
          <w:sz w:val="28"/>
          <w:szCs w:val="28"/>
        </w:rPr>
      </w:pPr>
      <w:r w:rsidRPr="00304F09">
        <w:rPr>
          <w:rFonts w:ascii="Browallia New" w:hAnsi="Browallia New" w:cs="Browallia New"/>
          <w:sz w:val="28"/>
          <w:szCs w:val="28"/>
          <w:cs/>
        </w:rPr>
        <w:t>เงินปันผลจ่าย</w:t>
      </w:r>
    </w:p>
    <w:p w14:paraId="3B3BC6CD" w14:textId="77777777" w:rsidR="0062105E" w:rsidRPr="00DA25CE" w:rsidRDefault="0062105E" w:rsidP="00DD63B2">
      <w:pPr>
        <w:pStyle w:val="CordiaNew"/>
        <w:tabs>
          <w:tab w:val="clear" w:pos="4153"/>
          <w:tab w:val="left" w:pos="426"/>
        </w:tabs>
        <w:ind w:left="900"/>
        <w:jc w:val="thaiDistribute"/>
        <w:rPr>
          <w:rFonts w:ascii="Browallia New" w:hAnsi="Browallia New" w:cs="Browallia New"/>
          <w:sz w:val="28"/>
          <w:szCs w:val="28"/>
        </w:rPr>
      </w:pPr>
    </w:p>
    <w:p w14:paraId="52D5466F" w14:textId="15F7353D" w:rsidR="003658AE" w:rsidRDefault="003658AE" w:rsidP="00C8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B64CD0">
        <w:rPr>
          <w:rFonts w:ascii="Browallia New" w:hAnsi="Browallia New" w:cs="Browallia New"/>
          <w:sz w:val="28"/>
          <w:szCs w:val="28"/>
          <w:cs/>
        </w:rPr>
        <w:t xml:space="preserve">ในการประชุมคณะกรรมการบริษัท ครั้งที่ </w:t>
      </w:r>
      <w:r w:rsidRPr="00B64CD0">
        <w:rPr>
          <w:rFonts w:ascii="Browallia New" w:hAnsi="Browallia New" w:cs="Browallia New"/>
          <w:sz w:val="28"/>
          <w:szCs w:val="28"/>
        </w:rPr>
        <w:t>2/2563</w:t>
      </w:r>
      <w:r w:rsidRPr="00B64CD0">
        <w:rPr>
          <w:rFonts w:ascii="Browallia New" w:hAnsi="Browallia New" w:cs="Browallia New"/>
          <w:sz w:val="28"/>
          <w:szCs w:val="28"/>
          <w:cs/>
        </w:rPr>
        <w:t xml:space="preserve"> เมื่อวันที่ </w:t>
      </w:r>
      <w:r w:rsidRPr="00FE60DA">
        <w:rPr>
          <w:rFonts w:ascii="Browallia New" w:hAnsi="Browallia New" w:cs="Browallia New"/>
          <w:sz w:val="28"/>
          <w:szCs w:val="28"/>
        </w:rPr>
        <w:t xml:space="preserve">25 </w:t>
      </w:r>
      <w:r w:rsidRPr="00B64CD0">
        <w:rPr>
          <w:rFonts w:ascii="Browallia New" w:hAnsi="Browallia New" w:cs="Browallia New" w:hint="cs"/>
          <w:sz w:val="28"/>
          <w:szCs w:val="28"/>
          <w:cs/>
        </w:rPr>
        <w:t>มีนาคม</w:t>
      </w:r>
      <w:r w:rsidRPr="00B64CD0">
        <w:rPr>
          <w:rFonts w:ascii="Browallia New" w:hAnsi="Browallia New" w:cs="Browallia New"/>
          <w:sz w:val="28"/>
          <w:szCs w:val="28"/>
          <w:cs/>
        </w:rPr>
        <w:t xml:space="preserve"> </w:t>
      </w:r>
      <w:r w:rsidRPr="00FE60DA">
        <w:rPr>
          <w:rFonts w:ascii="Browallia New" w:hAnsi="Browallia New" w:cs="Browallia New"/>
          <w:sz w:val="28"/>
          <w:szCs w:val="28"/>
        </w:rPr>
        <w:t>256</w:t>
      </w:r>
      <w:r w:rsidRPr="00B64CD0">
        <w:rPr>
          <w:rFonts w:ascii="Browallia New" w:hAnsi="Browallia New" w:cs="Browallia New"/>
          <w:sz w:val="28"/>
          <w:szCs w:val="28"/>
        </w:rPr>
        <w:t>3</w:t>
      </w:r>
      <w:r w:rsidRPr="00FE60DA">
        <w:rPr>
          <w:rFonts w:ascii="Browallia New" w:hAnsi="Browallia New" w:cs="Browallia New"/>
          <w:sz w:val="28"/>
          <w:szCs w:val="28"/>
        </w:rPr>
        <w:t xml:space="preserve"> </w:t>
      </w:r>
      <w:r w:rsidRPr="00B64CD0">
        <w:rPr>
          <w:rFonts w:ascii="Browallia New" w:hAnsi="Browallia New" w:cs="Browallia New"/>
          <w:sz w:val="28"/>
          <w:szCs w:val="28"/>
          <w:cs/>
        </w:rPr>
        <w:t>คณะกรรมการมีมติให้จ่ายเงินปันผลระหว่างกาลจากผลการดำเนินงาน</w:t>
      </w:r>
      <w:r w:rsidRPr="00B64CD0">
        <w:rPr>
          <w:rFonts w:ascii="Browallia New" w:hAnsi="Browallia New" w:cs="Browallia New" w:hint="cs"/>
          <w:sz w:val="28"/>
          <w:szCs w:val="28"/>
          <w:cs/>
        </w:rPr>
        <w:t xml:space="preserve">และกำไรสะสม ณ </w:t>
      </w:r>
      <w:r w:rsidRPr="00B64CD0">
        <w:rPr>
          <w:rFonts w:ascii="Browallia New" w:hAnsi="Browallia New" w:cs="Browallia New"/>
          <w:sz w:val="28"/>
          <w:szCs w:val="28"/>
          <w:cs/>
        </w:rPr>
        <w:t xml:space="preserve">วันที่ </w:t>
      </w:r>
      <w:r w:rsidRPr="00B64CD0">
        <w:rPr>
          <w:rFonts w:ascii="Browallia New" w:hAnsi="Browallia New" w:cs="Browallia New"/>
          <w:sz w:val="28"/>
          <w:szCs w:val="28"/>
        </w:rPr>
        <w:t xml:space="preserve">31 </w:t>
      </w:r>
      <w:r w:rsidRPr="00B64CD0">
        <w:rPr>
          <w:rFonts w:ascii="Browallia New" w:hAnsi="Browallia New" w:cs="Browallia New" w:hint="cs"/>
          <w:sz w:val="28"/>
          <w:szCs w:val="28"/>
          <w:cs/>
        </w:rPr>
        <w:t>ธันวาคม</w:t>
      </w:r>
      <w:r w:rsidRPr="00B64CD0">
        <w:rPr>
          <w:rFonts w:ascii="Browallia New" w:hAnsi="Browallia New" w:cs="Browallia New"/>
          <w:sz w:val="28"/>
          <w:szCs w:val="28"/>
          <w:cs/>
        </w:rPr>
        <w:t xml:space="preserve"> </w:t>
      </w:r>
      <w:r w:rsidRPr="00B64CD0">
        <w:rPr>
          <w:rFonts w:ascii="Browallia New" w:hAnsi="Browallia New" w:cs="Browallia New"/>
          <w:sz w:val="28"/>
          <w:szCs w:val="28"/>
        </w:rPr>
        <w:t xml:space="preserve">2562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B64CD0">
        <w:rPr>
          <w:rFonts w:ascii="Browallia New" w:hAnsi="Browallia New" w:cs="Browallia New"/>
          <w:sz w:val="28"/>
          <w:szCs w:val="28"/>
        </w:rPr>
        <w:t xml:space="preserve">450 </w:t>
      </w:r>
      <w:r w:rsidRPr="00B64CD0">
        <w:rPr>
          <w:rFonts w:ascii="Browallia New" w:hAnsi="Browallia New" w:cs="Browallia New"/>
          <w:sz w:val="28"/>
          <w:szCs w:val="28"/>
          <w:cs/>
        </w:rPr>
        <w:t xml:space="preserve">ล้านหุ้น หุ้นละ </w:t>
      </w:r>
      <w:r w:rsidRPr="00B64CD0">
        <w:rPr>
          <w:rFonts w:ascii="Browallia New" w:hAnsi="Browallia New" w:cs="Browallia New"/>
          <w:sz w:val="28"/>
          <w:szCs w:val="28"/>
        </w:rPr>
        <w:t xml:space="preserve">0.07 </w:t>
      </w:r>
      <w:r w:rsidRPr="00B64CD0">
        <w:rPr>
          <w:rFonts w:ascii="Browallia New" w:hAnsi="Browallia New" w:cs="Browallia New"/>
          <w:sz w:val="28"/>
          <w:szCs w:val="28"/>
          <w:cs/>
        </w:rPr>
        <w:t xml:space="preserve">บาท เป็นจำนวนเงิน </w:t>
      </w:r>
      <w:r w:rsidRPr="00B64CD0">
        <w:rPr>
          <w:rFonts w:ascii="Browallia New" w:hAnsi="Browallia New" w:cs="Browallia New"/>
          <w:sz w:val="28"/>
          <w:szCs w:val="28"/>
        </w:rPr>
        <w:t xml:space="preserve">31.50 </w:t>
      </w:r>
      <w:r w:rsidRPr="00B64CD0">
        <w:rPr>
          <w:rFonts w:ascii="Browallia New" w:hAnsi="Browallia New" w:cs="Browallia New"/>
          <w:sz w:val="28"/>
          <w:szCs w:val="28"/>
          <w:cs/>
        </w:rPr>
        <w:t xml:space="preserve">ล้านบาท </w:t>
      </w:r>
      <w:r w:rsidRPr="00B64CD0">
        <w:rPr>
          <w:rFonts w:ascii="Browallia New" w:hAnsi="Browallia New" w:cs="Browallia New" w:hint="cs"/>
          <w:sz w:val="28"/>
          <w:szCs w:val="28"/>
          <w:cs/>
        </w:rPr>
        <w:t>ซึ่งบริษัทได้</w:t>
      </w:r>
      <w:r w:rsidRPr="00B64CD0">
        <w:rPr>
          <w:rFonts w:ascii="Browallia New" w:hAnsi="Browallia New" w:cs="Browallia New"/>
          <w:sz w:val="28"/>
          <w:szCs w:val="28"/>
          <w:cs/>
        </w:rPr>
        <w:t>จ่ายเงิ</w:t>
      </w:r>
      <w:r w:rsidRPr="00B64CD0">
        <w:rPr>
          <w:rFonts w:ascii="Browallia New" w:hAnsi="Browallia New" w:cs="Browallia New" w:hint="cs"/>
          <w:sz w:val="28"/>
          <w:szCs w:val="28"/>
          <w:cs/>
        </w:rPr>
        <w:t>น</w:t>
      </w:r>
      <w:r w:rsidRPr="00B64CD0">
        <w:rPr>
          <w:rFonts w:ascii="Browallia New" w:hAnsi="Browallia New" w:cs="Browallia New"/>
          <w:sz w:val="28"/>
          <w:szCs w:val="28"/>
          <w:cs/>
        </w:rPr>
        <w:t>ปันผลระหว่างกาล</w:t>
      </w:r>
      <w:r w:rsidRPr="00B64CD0">
        <w:rPr>
          <w:rFonts w:ascii="Browallia New" w:hAnsi="Browallia New" w:cs="Browallia New" w:hint="cs"/>
          <w:sz w:val="28"/>
          <w:szCs w:val="28"/>
          <w:cs/>
        </w:rPr>
        <w:t>แล้ว</w:t>
      </w:r>
      <w:r w:rsidRPr="00B64CD0">
        <w:rPr>
          <w:rFonts w:ascii="Browallia New" w:hAnsi="Browallia New" w:cs="Browallia New"/>
          <w:sz w:val="28"/>
          <w:szCs w:val="28"/>
          <w:cs/>
        </w:rPr>
        <w:t xml:space="preserve">ในวันที่ </w:t>
      </w:r>
      <w:r w:rsidRPr="00B64CD0">
        <w:rPr>
          <w:rFonts w:ascii="Browallia New" w:hAnsi="Browallia New" w:cs="Browallia New"/>
          <w:sz w:val="28"/>
          <w:szCs w:val="28"/>
        </w:rPr>
        <w:t xml:space="preserve">21 </w:t>
      </w:r>
      <w:r w:rsidRPr="00B64CD0">
        <w:rPr>
          <w:rFonts w:ascii="Browallia New" w:hAnsi="Browallia New" w:cs="Browallia New" w:hint="cs"/>
          <w:sz w:val="28"/>
          <w:szCs w:val="28"/>
          <w:cs/>
        </w:rPr>
        <w:t>เมษายน</w:t>
      </w:r>
      <w:r w:rsidRPr="00B64CD0">
        <w:rPr>
          <w:rFonts w:ascii="Browallia New" w:hAnsi="Browallia New" w:cs="Browallia New"/>
          <w:sz w:val="28"/>
          <w:szCs w:val="28"/>
        </w:rPr>
        <w:t xml:space="preserve"> 2563</w:t>
      </w:r>
    </w:p>
    <w:p w14:paraId="7B2F82C8" w14:textId="77777777" w:rsidR="00C855D8" w:rsidRDefault="00C855D8" w:rsidP="00C8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p>
    <w:p w14:paraId="5AFBF9BF" w14:textId="5455EBD8" w:rsidR="003658AE" w:rsidRDefault="003658AE" w:rsidP="00C8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B64CD0">
        <w:rPr>
          <w:rFonts w:ascii="Browallia New" w:hAnsi="Browallia New" w:cs="Browallia New"/>
          <w:sz w:val="28"/>
          <w:szCs w:val="28"/>
          <w:cs/>
        </w:rPr>
        <w:t>ในการประชุม</w:t>
      </w:r>
      <w:r>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Pr>
          <w:rFonts w:ascii="Browallia New" w:hAnsi="Browallia New" w:cs="Browallia New" w:hint="cs"/>
          <w:sz w:val="28"/>
          <w:szCs w:val="28"/>
          <w:cs/>
        </w:rPr>
        <w:t xml:space="preserve">ประจำปี </w:t>
      </w:r>
      <w:r w:rsidRPr="00B64CD0">
        <w:rPr>
          <w:rFonts w:ascii="Browallia New" w:hAnsi="Browallia New" w:cs="Browallia New"/>
          <w:sz w:val="28"/>
          <w:szCs w:val="28"/>
        </w:rPr>
        <w:t>256</w:t>
      </w:r>
      <w:r>
        <w:rPr>
          <w:rFonts w:ascii="Browallia New" w:hAnsi="Browallia New" w:cs="Browallia New"/>
          <w:sz w:val="28"/>
          <w:szCs w:val="28"/>
        </w:rPr>
        <w:t>4</w:t>
      </w:r>
      <w:r w:rsidRPr="00B64CD0">
        <w:rPr>
          <w:rFonts w:ascii="Browallia New" w:hAnsi="Browallia New" w:cs="Browallia New"/>
          <w:sz w:val="28"/>
          <w:szCs w:val="28"/>
          <w:cs/>
        </w:rPr>
        <w:t xml:space="preserve"> เมื่อวันที่ </w:t>
      </w:r>
      <w:r w:rsidRPr="00C855D8">
        <w:rPr>
          <w:rFonts w:ascii="Browallia New" w:hAnsi="Browallia New" w:cs="Browallia New"/>
          <w:sz w:val="28"/>
          <w:szCs w:val="28"/>
        </w:rPr>
        <w:t xml:space="preserve">21 </w:t>
      </w:r>
      <w:r w:rsidRPr="00C855D8">
        <w:rPr>
          <w:rFonts w:ascii="Browallia New" w:hAnsi="Browallia New" w:cs="Browallia New" w:hint="cs"/>
          <w:sz w:val="28"/>
          <w:szCs w:val="28"/>
          <w:cs/>
        </w:rPr>
        <w:t>เ</w:t>
      </w:r>
      <w:r w:rsidRPr="00B64CD0">
        <w:rPr>
          <w:rFonts w:ascii="Browallia New" w:hAnsi="Browallia New" w:cs="Browallia New" w:hint="cs"/>
          <w:sz w:val="28"/>
          <w:szCs w:val="28"/>
          <w:cs/>
        </w:rPr>
        <w:t>ม</w:t>
      </w:r>
      <w:r>
        <w:rPr>
          <w:rFonts w:ascii="Browallia New" w:hAnsi="Browallia New" w:cs="Browallia New" w:hint="cs"/>
          <w:sz w:val="28"/>
          <w:szCs w:val="28"/>
          <w:cs/>
        </w:rPr>
        <w:t>ษ</w:t>
      </w:r>
      <w:r w:rsidRPr="00B64CD0">
        <w:rPr>
          <w:rFonts w:ascii="Browallia New" w:hAnsi="Browallia New" w:cs="Browallia New" w:hint="cs"/>
          <w:sz w:val="28"/>
          <w:szCs w:val="28"/>
          <w:cs/>
        </w:rPr>
        <w:t>า</w:t>
      </w:r>
      <w:r>
        <w:rPr>
          <w:rFonts w:ascii="Browallia New" w:hAnsi="Browallia New" w:cs="Browallia New" w:hint="cs"/>
          <w:sz w:val="28"/>
          <w:szCs w:val="28"/>
          <w:cs/>
        </w:rPr>
        <w:t>ยน</w:t>
      </w:r>
      <w:r w:rsidRPr="00B64CD0">
        <w:rPr>
          <w:rFonts w:ascii="Browallia New" w:hAnsi="Browallia New" w:cs="Browallia New"/>
          <w:sz w:val="28"/>
          <w:szCs w:val="28"/>
          <w:cs/>
        </w:rPr>
        <w:t xml:space="preserve"> </w:t>
      </w:r>
      <w:r w:rsidRPr="00C855D8">
        <w:rPr>
          <w:rFonts w:ascii="Browallia New" w:hAnsi="Browallia New" w:cs="Browallia New"/>
          <w:sz w:val="28"/>
          <w:szCs w:val="28"/>
        </w:rPr>
        <w:t>256</w:t>
      </w:r>
      <w:r>
        <w:rPr>
          <w:rFonts w:ascii="Browallia New" w:hAnsi="Browallia New" w:cs="Browallia New"/>
          <w:sz w:val="28"/>
          <w:szCs w:val="28"/>
        </w:rPr>
        <w:t>4</w:t>
      </w:r>
      <w:r w:rsidRPr="00C855D8">
        <w:rPr>
          <w:rFonts w:ascii="Browallia New" w:hAnsi="Browallia New" w:cs="Browallia New"/>
          <w:sz w:val="28"/>
          <w:szCs w:val="28"/>
        </w:rPr>
        <w:t xml:space="preserve"> </w:t>
      </w:r>
      <w:r w:rsidRPr="00C855D8">
        <w:rPr>
          <w:rFonts w:ascii="Browallia New" w:hAnsi="Browallia New" w:cs="Browallia New" w:hint="cs"/>
          <w:sz w:val="28"/>
          <w:szCs w:val="28"/>
          <w:cs/>
        </w:rPr>
        <w:t>ผู้ถือหุ้น</w:t>
      </w:r>
      <w:r w:rsidRPr="00B64CD0">
        <w:rPr>
          <w:rFonts w:ascii="Browallia New" w:hAnsi="Browallia New" w:cs="Browallia New"/>
          <w:sz w:val="28"/>
          <w:szCs w:val="28"/>
          <w:cs/>
        </w:rPr>
        <w:t>มีมติให้จ่ายปันผลจาก</w:t>
      </w:r>
      <w:r>
        <w:rPr>
          <w:rFonts w:ascii="Browallia New" w:hAnsi="Browallia New" w:cs="Browallia New" w:hint="cs"/>
          <w:sz w:val="28"/>
          <w:szCs w:val="28"/>
          <w:cs/>
        </w:rPr>
        <w:t>กำไรจากการ</w:t>
      </w:r>
      <w:r w:rsidRPr="00B64CD0">
        <w:rPr>
          <w:rFonts w:ascii="Browallia New" w:hAnsi="Browallia New" w:cs="Browallia New"/>
          <w:sz w:val="28"/>
          <w:szCs w:val="28"/>
          <w:cs/>
        </w:rPr>
        <w:t>ดำเนินงาน</w:t>
      </w:r>
      <w:r>
        <w:rPr>
          <w:rFonts w:ascii="Browallia New" w:hAnsi="Browallia New" w:cs="Browallia New" w:hint="cs"/>
          <w:sz w:val="28"/>
          <w:szCs w:val="28"/>
          <w:cs/>
        </w:rPr>
        <w:t>สำหรับปี</w:t>
      </w:r>
      <w:r w:rsidRPr="00B64CD0">
        <w:rPr>
          <w:rFonts w:ascii="Browallia New" w:hAnsi="Browallia New" w:cs="Browallia New"/>
          <w:sz w:val="28"/>
          <w:szCs w:val="28"/>
          <w:cs/>
        </w:rPr>
        <w:t xml:space="preserve"> </w:t>
      </w:r>
      <w:r w:rsidRPr="00B64CD0">
        <w:rPr>
          <w:rFonts w:ascii="Browallia New" w:hAnsi="Browallia New" w:cs="Browallia New"/>
          <w:sz w:val="28"/>
          <w:szCs w:val="28"/>
        </w:rPr>
        <w:t>256</w:t>
      </w:r>
      <w:r>
        <w:rPr>
          <w:rFonts w:ascii="Browallia New" w:hAnsi="Browallia New" w:cs="Browallia New"/>
          <w:sz w:val="28"/>
          <w:szCs w:val="28"/>
        </w:rPr>
        <w:t>3</w:t>
      </w:r>
      <w:r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Pr>
          <w:rFonts w:ascii="Browallia New" w:hAnsi="Browallia New" w:cs="Browallia New"/>
          <w:sz w:val="28"/>
          <w:szCs w:val="28"/>
        </w:rPr>
        <w:t>450</w:t>
      </w:r>
      <w:r w:rsidRPr="005F39E7">
        <w:rPr>
          <w:rFonts w:ascii="Browallia New" w:hAnsi="Browallia New" w:cs="Browallia New"/>
          <w:sz w:val="28"/>
          <w:szCs w:val="28"/>
        </w:rPr>
        <w:t xml:space="preserve"> </w:t>
      </w:r>
      <w:r w:rsidRPr="005F39E7">
        <w:rPr>
          <w:rFonts w:ascii="Browallia New" w:hAnsi="Browallia New" w:cs="Browallia New"/>
          <w:sz w:val="28"/>
          <w:szCs w:val="28"/>
          <w:cs/>
        </w:rPr>
        <w:t>ล้านหุ้น</w:t>
      </w:r>
      <w:r w:rsidR="00C855D8">
        <w:rPr>
          <w:rFonts w:ascii="Browallia New" w:hAnsi="Browallia New" w:cs="Browallia New"/>
          <w:sz w:val="28"/>
          <w:szCs w:val="28"/>
        </w:rPr>
        <w:t xml:space="preserve"> </w:t>
      </w:r>
      <w:r w:rsidRPr="005F39E7">
        <w:rPr>
          <w:rFonts w:ascii="Browallia New" w:hAnsi="Browallia New" w:cs="Browallia New"/>
          <w:sz w:val="28"/>
          <w:szCs w:val="28"/>
          <w:cs/>
        </w:rPr>
        <w:t xml:space="preserve">หุ้นละ </w:t>
      </w:r>
      <w:r w:rsidRPr="005F39E7">
        <w:rPr>
          <w:rFonts w:ascii="Browallia New" w:hAnsi="Browallia New" w:cs="Browallia New"/>
          <w:sz w:val="28"/>
          <w:szCs w:val="28"/>
        </w:rPr>
        <w:t xml:space="preserve">0.3611 </w:t>
      </w:r>
      <w:r w:rsidRPr="005F39E7">
        <w:rPr>
          <w:rFonts w:ascii="Browallia New" w:hAnsi="Browallia New" w:cs="Browallia New"/>
          <w:sz w:val="28"/>
          <w:szCs w:val="28"/>
          <w:cs/>
        </w:rPr>
        <w:t xml:space="preserve">บาท เป็นจำนวนเงิน </w:t>
      </w:r>
      <w:r w:rsidRPr="005F39E7">
        <w:rPr>
          <w:rFonts w:ascii="Browallia New" w:hAnsi="Browallia New" w:cs="Browallia New"/>
          <w:sz w:val="28"/>
          <w:szCs w:val="28"/>
        </w:rPr>
        <w:t xml:space="preserve">162.50 </w:t>
      </w:r>
      <w:r w:rsidRPr="005F39E7">
        <w:rPr>
          <w:rFonts w:ascii="Browallia New" w:hAnsi="Browallia New" w:cs="Browallia New"/>
          <w:sz w:val="28"/>
          <w:szCs w:val="28"/>
          <w:cs/>
        </w:rPr>
        <w:t xml:space="preserve">ล้านบาท </w:t>
      </w:r>
      <w:r w:rsidRPr="001F6669">
        <w:rPr>
          <w:rFonts w:ascii="Browallia New" w:hAnsi="Browallia New" w:cs="Browallia New" w:hint="cs"/>
          <w:sz w:val="28"/>
          <w:szCs w:val="28"/>
          <w:cs/>
        </w:rPr>
        <w:t>ซึ่งบริษัทได้</w:t>
      </w:r>
      <w:r w:rsidRPr="001F6669">
        <w:rPr>
          <w:rFonts w:ascii="Browallia New" w:hAnsi="Browallia New" w:cs="Browallia New"/>
          <w:sz w:val="28"/>
          <w:szCs w:val="28"/>
          <w:cs/>
        </w:rPr>
        <w:t>จ่ายเงิ</w:t>
      </w:r>
      <w:r w:rsidRPr="001F6669">
        <w:rPr>
          <w:rFonts w:ascii="Browallia New" w:hAnsi="Browallia New" w:cs="Browallia New" w:hint="cs"/>
          <w:sz w:val="28"/>
          <w:szCs w:val="28"/>
          <w:cs/>
        </w:rPr>
        <w:t>น</w:t>
      </w:r>
      <w:r w:rsidRPr="001F6669">
        <w:rPr>
          <w:rFonts w:ascii="Browallia New" w:hAnsi="Browallia New" w:cs="Browallia New"/>
          <w:sz w:val="28"/>
          <w:szCs w:val="28"/>
          <w:cs/>
        </w:rPr>
        <w:t>ปัน</w:t>
      </w:r>
      <w:r>
        <w:rPr>
          <w:rFonts w:ascii="Browallia New" w:hAnsi="Browallia New" w:cs="Browallia New" w:hint="cs"/>
          <w:sz w:val="28"/>
          <w:szCs w:val="28"/>
          <w:cs/>
        </w:rPr>
        <w:t>ผล</w:t>
      </w:r>
      <w:r w:rsidRPr="001F6669">
        <w:rPr>
          <w:rFonts w:ascii="Browallia New" w:hAnsi="Browallia New" w:cs="Browallia New" w:hint="cs"/>
          <w:sz w:val="28"/>
          <w:szCs w:val="28"/>
          <w:cs/>
        </w:rPr>
        <w:t>แล้ว</w:t>
      </w:r>
      <w:r w:rsidRPr="001F6669">
        <w:rPr>
          <w:rFonts w:ascii="Browallia New" w:hAnsi="Browallia New" w:cs="Browallia New"/>
          <w:sz w:val="28"/>
          <w:szCs w:val="28"/>
          <w:cs/>
        </w:rPr>
        <w:t xml:space="preserve">ในวันที่ </w:t>
      </w:r>
      <w:r w:rsidR="00107F36">
        <w:rPr>
          <w:rFonts w:ascii="Browallia New" w:hAnsi="Browallia New" w:cs="Browallia New"/>
          <w:sz w:val="28"/>
          <w:szCs w:val="28"/>
          <w:cs/>
        </w:rPr>
        <w:br/>
      </w:r>
      <w:r w:rsidRPr="001F6669">
        <w:rPr>
          <w:rFonts w:ascii="Browallia New" w:hAnsi="Browallia New" w:cs="Browallia New"/>
          <w:sz w:val="28"/>
          <w:szCs w:val="28"/>
        </w:rPr>
        <w:t xml:space="preserve">20 </w:t>
      </w:r>
      <w:r w:rsidRPr="001F6669">
        <w:rPr>
          <w:rFonts w:ascii="Browallia New" w:hAnsi="Browallia New" w:cs="Browallia New" w:hint="cs"/>
          <w:sz w:val="28"/>
          <w:szCs w:val="28"/>
          <w:cs/>
        </w:rPr>
        <w:t>พฤษภาคม</w:t>
      </w:r>
      <w:r w:rsidRPr="001F6669">
        <w:rPr>
          <w:rFonts w:ascii="Browallia New" w:hAnsi="Browallia New" w:cs="Browallia New"/>
          <w:sz w:val="28"/>
          <w:szCs w:val="28"/>
        </w:rPr>
        <w:t xml:space="preserve"> 2564</w:t>
      </w:r>
      <w:r>
        <w:rPr>
          <w:rFonts w:ascii="Browallia New" w:hAnsi="Browallia New" w:cs="Browallia New" w:hint="cs"/>
          <w:sz w:val="28"/>
          <w:szCs w:val="28"/>
          <w:cs/>
        </w:rPr>
        <w:t xml:space="preserve"> โดยมีรายละเอียดดังนี้</w:t>
      </w:r>
    </w:p>
    <w:p w14:paraId="0FA90408" w14:textId="77777777" w:rsidR="003658AE" w:rsidRDefault="003658AE" w:rsidP="003658AE">
      <w:pPr>
        <w:tabs>
          <w:tab w:val="clear" w:pos="454"/>
          <w:tab w:val="left" w:pos="990"/>
        </w:tabs>
        <w:ind w:left="441"/>
        <w:jc w:val="thaiDistribute"/>
        <w:rPr>
          <w:rFonts w:ascii="Browallia New" w:hAnsi="Browallia New" w:cs="Browallia New"/>
          <w:sz w:val="28"/>
          <w:szCs w:val="28"/>
        </w:rPr>
      </w:pPr>
    </w:p>
    <w:tbl>
      <w:tblPr>
        <w:tblStyle w:val="TableGrid"/>
        <w:tblW w:w="840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440"/>
        <w:gridCol w:w="1530"/>
        <w:gridCol w:w="1620"/>
      </w:tblGrid>
      <w:tr w:rsidR="003658AE" w:rsidRPr="002267E3" w14:paraId="43263414" w14:textId="77777777" w:rsidTr="0051386F">
        <w:tc>
          <w:tcPr>
            <w:tcW w:w="3813" w:type="dxa"/>
          </w:tcPr>
          <w:p w14:paraId="620C731B"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2A8C899"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ปันผล</w:t>
            </w:r>
          </w:p>
        </w:tc>
        <w:tc>
          <w:tcPr>
            <w:tcW w:w="1440" w:type="dxa"/>
          </w:tcPr>
          <w:p w14:paraId="70245DBC"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3E2CF26D"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บาทต่อหุ้น</w:t>
            </w:r>
          </w:p>
        </w:tc>
        <w:tc>
          <w:tcPr>
            <w:tcW w:w="1530" w:type="dxa"/>
          </w:tcPr>
          <w:p w14:paraId="5D5D269F"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จำนวนหุ้น</w:t>
            </w:r>
          </w:p>
          <w:p w14:paraId="599F9899"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(ล้านหุ้น)</w:t>
            </w:r>
          </w:p>
        </w:tc>
        <w:tc>
          <w:tcPr>
            <w:tcW w:w="1620" w:type="dxa"/>
          </w:tcPr>
          <w:p w14:paraId="5AAE0291"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จำนวน</w:t>
            </w:r>
          </w:p>
          <w:p w14:paraId="60A55E79" w14:textId="77777777" w:rsidR="003658AE" w:rsidRPr="00EB2219"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EB2219">
              <w:rPr>
                <w:rFonts w:ascii="Browallia New" w:hAnsi="Browallia New" w:cs="Browallia New"/>
                <w:sz w:val="28"/>
                <w:szCs w:val="28"/>
                <w:cs/>
              </w:rPr>
              <w:t>(ล้านบาท)</w:t>
            </w:r>
          </w:p>
        </w:tc>
      </w:tr>
      <w:tr w:rsidR="003658AE" w:rsidRPr="00CC4437" w14:paraId="4E9AD409" w14:textId="77777777" w:rsidTr="0051386F">
        <w:tc>
          <w:tcPr>
            <w:tcW w:w="3813" w:type="dxa"/>
          </w:tcPr>
          <w:p w14:paraId="2BA8C13A" w14:textId="77777777" w:rsidR="003658AE" w:rsidRPr="00EB2219" w:rsidRDefault="003658AE" w:rsidP="00286211">
            <w:pPr>
              <w:tabs>
                <w:tab w:val="clear" w:pos="227"/>
                <w:tab w:val="clear" w:pos="454"/>
              </w:tabs>
              <w:spacing w:line="240" w:lineRule="auto"/>
              <w:jc w:val="center"/>
              <w:rPr>
                <w:rFonts w:ascii="Browallia New" w:hAnsi="Browallia New" w:cs="Browallia New"/>
                <w:b/>
                <w:bCs/>
                <w:sz w:val="28"/>
                <w:szCs w:val="28"/>
              </w:rPr>
            </w:pPr>
          </w:p>
        </w:tc>
        <w:tc>
          <w:tcPr>
            <w:tcW w:w="1440" w:type="dxa"/>
          </w:tcPr>
          <w:p w14:paraId="04099F5F" w14:textId="77777777" w:rsidR="003658AE" w:rsidRPr="00EB2219" w:rsidRDefault="003658AE" w:rsidP="00286211">
            <w:pPr>
              <w:tabs>
                <w:tab w:val="clear" w:pos="227"/>
                <w:tab w:val="clear" w:pos="454"/>
              </w:tabs>
              <w:spacing w:line="240" w:lineRule="auto"/>
              <w:jc w:val="center"/>
              <w:rPr>
                <w:rFonts w:ascii="Browallia New" w:hAnsi="Browallia New" w:cs="Browallia New"/>
                <w:b/>
                <w:bCs/>
                <w:sz w:val="28"/>
                <w:szCs w:val="28"/>
              </w:rPr>
            </w:pPr>
          </w:p>
        </w:tc>
        <w:tc>
          <w:tcPr>
            <w:tcW w:w="1530" w:type="dxa"/>
          </w:tcPr>
          <w:p w14:paraId="0033B610" w14:textId="77777777" w:rsidR="003658AE" w:rsidRPr="00EB2219" w:rsidRDefault="003658AE" w:rsidP="00286211">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5ADC4047" w14:textId="77777777" w:rsidR="003658AE" w:rsidRPr="00EB2219" w:rsidRDefault="003658AE" w:rsidP="00286211">
            <w:pPr>
              <w:tabs>
                <w:tab w:val="clear" w:pos="227"/>
                <w:tab w:val="clear" w:pos="454"/>
              </w:tabs>
              <w:spacing w:line="240" w:lineRule="auto"/>
              <w:jc w:val="center"/>
              <w:rPr>
                <w:rFonts w:ascii="Browallia New" w:hAnsi="Browallia New" w:cs="Browallia New"/>
                <w:b/>
                <w:bCs/>
                <w:sz w:val="28"/>
                <w:szCs w:val="28"/>
                <w:cs/>
              </w:rPr>
            </w:pPr>
          </w:p>
        </w:tc>
      </w:tr>
      <w:tr w:rsidR="003658AE" w:rsidRPr="00CC4437" w14:paraId="0C6B9850" w14:textId="77777777" w:rsidTr="0051386F">
        <w:tc>
          <w:tcPr>
            <w:tcW w:w="3813" w:type="dxa"/>
          </w:tcPr>
          <w:p w14:paraId="24C5493E" w14:textId="77777777" w:rsidR="003658AE" w:rsidRPr="00E71348" w:rsidRDefault="003658AE" w:rsidP="00286211">
            <w:pPr>
              <w:tabs>
                <w:tab w:val="clear" w:pos="227"/>
                <w:tab w:val="clear" w:pos="454"/>
              </w:tabs>
              <w:spacing w:line="240" w:lineRule="auto"/>
              <w:jc w:val="thaiDistribute"/>
              <w:rPr>
                <w:rFonts w:ascii="Browallia New" w:hAnsi="Browallia New" w:cs="Browallia New"/>
                <w:sz w:val="28"/>
                <w:szCs w:val="28"/>
              </w:rPr>
            </w:pPr>
            <w:r w:rsidRPr="00E71348">
              <w:rPr>
                <w:rFonts w:ascii="Browallia New" w:hAnsi="Browallia New" w:cs="Browallia New"/>
                <w:sz w:val="28"/>
                <w:szCs w:val="28"/>
                <w:cs/>
              </w:rPr>
              <w:t>หุ้นปันผล</w:t>
            </w:r>
          </w:p>
          <w:p w14:paraId="3F979F8C" w14:textId="77777777" w:rsidR="003658AE" w:rsidRPr="00E71348" w:rsidRDefault="003658AE" w:rsidP="00286211">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w:t>
            </w:r>
            <w:r w:rsidRPr="00E71348">
              <w:rPr>
                <w:rFonts w:ascii="Browallia New" w:hAnsi="Browallia New" w:cs="Browallia New"/>
                <w:sz w:val="28"/>
                <w:szCs w:val="28"/>
                <w:cs/>
              </w:rPr>
              <w:t xml:space="preserve">ในอัตรา </w:t>
            </w:r>
            <w:r w:rsidRPr="00E71348">
              <w:rPr>
                <w:rFonts w:ascii="Browallia New" w:hAnsi="Browallia New" w:cs="Browallia New"/>
                <w:sz w:val="28"/>
                <w:szCs w:val="28"/>
              </w:rPr>
              <w:t xml:space="preserve">9 </w:t>
            </w:r>
            <w:r w:rsidRPr="00E71348">
              <w:rPr>
                <w:rFonts w:ascii="Browallia New" w:hAnsi="Browallia New" w:cs="Browallia New"/>
                <w:sz w:val="28"/>
                <w:szCs w:val="28"/>
                <w:cs/>
              </w:rPr>
              <w:t xml:space="preserve">หุ้นเดิมต่อ </w:t>
            </w:r>
            <w:r w:rsidRPr="00E71348">
              <w:rPr>
                <w:rFonts w:ascii="Browallia New" w:hAnsi="Browallia New" w:cs="Browallia New"/>
                <w:sz w:val="28"/>
                <w:szCs w:val="28"/>
              </w:rPr>
              <w:t xml:space="preserve">1 </w:t>
            </w:r>
            <w:r w:rsidRPr="00E71348">
              <w:rPr>
                <w:rFonts w:ascii="Browallia New" w:hAnsi="Browallia New" w:cs="Browallia New"/>
                <w:sz w:val="28"/>
                <w:szCs w:val="28"/>
                <w:cs/>
              </w:rPr>
              <w:t>หุ้นปันผล</w:t>
            </w:r>
            <w:r w:rsidRPr="00E71348">
              <w:rPr>
                <w:rFonts w:ascii="Browallia New" w:hAnsi="Browallia New" w:cs="Browallia New" w:hint="cs"/>
                <w:sz w:val="28"/>
                <w:szCs w:val="28"/>
                <w:cs/>
              </w:rPr>
              <w:t>)</w:t>
            </w:r>
          </w:p>
        </w:tc>
        <w:tc>
          <w:tcPr>
            <w:tcW w:w="1440" w:type="dxa"/>
          </w:tcPr>
          <w:p w14:paraId="36D09766" w14:textId="77777777" w:rsidR="003658AE" w:rsidRDefault="003658AE" w:rsidP="00286211">
            <w:pPr>
              <w:tabs>
                <w:tab w:val="clear" w:pos="227"/>
                <w:tab w:val="clear" w:pos="454"/>
              </w:tabs>
              <w:spacing w:line="240" w:lineRule="auto"/>
              <w:jc w:val="right"/>
              <w:rPr>
                <w:rFonts w:ascii="Browallia New" w:hAnsi="Browallia New" w:cs="Browallia New"/>
                <w:sz w:val="28"/>
                <w:szCs w:val="28"/>
                <w:lang w:val="en-GB"/>
              </w:rPr>
            </w:pPr>
          </w:p>
          <w:p w14:paraId="7B4D0037" w14:textId="77777777" w:rsidR="003658AE" w:rsidRPr="00E71348" w:rsidRDefault="003658AE" w:rsidP="00286211">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Pr="00E71348">
              <w:rPr>
                <w:rFonts w:ascii="Browallia New" w:hAnsi="Browallia New" w:cs="Browallia New"/>
                <w:sz w:val="28"/>
                <w:szCs w:val="28"/>
              </w:rPr>
              <w:t>1111</w:t>
            </w:r>
          </w:p>
        </w:tc>
        <w:tc>
          <w:tcPr>
            <w:tcW w:w="1530" w:type="dxa"/>
          </w:tcPr>
          <w:p w14:paraId="540E27DA" w14:textId="77777777" w:rsidR="003658AE" w:rsidRDefault="003658AE" w:rsidP="00286211">
            <w:pPr>
              <w:tabs>
                <w:tab w:val="clear" w:pos="227"/>
                <w:tab w:val="clear" w:pos="454"/>
              </w:tabs>
              <w:spacing w:line="240" w:lineRule="auto"/>
              <w:jc w:val="right"/>
              <w:rPr>
                <w:rFonts w:ascii="Browallia New" w:hAnsi="Browallia New" w:cs="Browallia New"/>
                <w:sz w:val="28"/>
                <w:szCs w:val="28"/>
              </w:rPr>
            </w:pPr>
          </w:p>
          <w:p w14:paraId="3E1BC95C" w14:textId="77777777" w:rsidR="003658AE" w:rsidRPr="00E71348" w:rsidRDefault="003658AE" w:rsidP="00286211">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4B08AF3B" w14:textId="77777777" w:rsidR="003658AE" w:rsidRDefault="003658AE" w:rsidP="00286211">
            <w:pPr>
              <w:tabs>
                <w:tab w:val="clear" w:pos="227"/>
                <w:tab w:val="clear" w:pos="454"/>
              </w:tabs>
              <w:spacing w:line="240" w:lineRule="auto"/>
              <w:jc w:val="right"/>
              <w:rPr>
                <w:rFonts w:ascii="Browallia New" w:hAnsi="Browallia New" w:cs="Browallia New"/>
                <w:sz w:val="28"/>
                <w:szCs w:val="28"/>
              </w:rPr>
            </w:pPr>
          </w:p>
          <w:p w14:paraId="273737FC" w14:textId="77777777" w:rsidR="003658AE" w:rsidRPr="00E71348" w:rsidRDefault="003658AE" w:rsidP="00286211">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50</w:t>
            </w:r>
            <w:r>
              <w:rPr>
                <w:rFonts w:ascii="Browallia New" w:hAnsi="Browallia New" w:cs="Browallia New"/>
                <w:sz w:val="28"/>
                <w:szCs w:val="28"/>
              </w:rPr>
              <w:t>.00</w:t>
            </w:r>
          </w:p>
        </w:tc>
      </w:tr>
      <w:tr w:rsidR="003658AE" w:rsidRPr="00CC4437" w14:paraId="4EC479C0" w14:textId="77777777" w:rsidTr="0051386F">
        <w:tc>
          <w:tcPr>
            <w:tcW w:w="3813" w:type="dxa"/>
          </w:tcPr>
          <w:p w14:paraId="16BEFFC5" w14:textId="77777777" w:rsidR="003658AE" w:rsidRPr="00E71348" w:rsidRDefault="003658AE" w:rsidP="00286211">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เงินปันผล</w:t>
            </w:r>
          </w:p>
        </w:tc>
        <w:tc>
          <w:tcPr>
            <w:tcW w:w="1440" w:type="dxa"/>
          </w:tcPr>
          <w:p w14:paraId="3866DFB7" w14:textId="77777777" w:rsidR="003658AE" w:rsidRPr="00E71348" w:rsidRDefault="003658AE" w:rsidP="00286211">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Pr="00E71348">
              <w:rPr>
                <w:rFonts w:ascii="Browallia New" w:hAnsi="Browallia New" w:cs="Browallia New"/>
                <w:sz w:val="28"/>
                <w:szCs w:val="28"/>
              </w:rPr>
              <w:t>2500</w:t>
            </w:r>
          </w:p>
        </w:tc>
        <w:tc>
          <w:tcPr>
            <w:tcW w:w="1530" w:type="dxa"/>
          </w:tcPr>
          <w:p w14:paraId="5DA13D54" w14:textId="77777777" w:rsidR="003658AE" w:rsidRPr="00E71348" w:rsidRDefault="003658AE" w:rsidP="00286211">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0DBAB528" w14:textId="77777777" w:rsidR="003658AE" w:rsidRPr="00E71348" w:rsidRDefault="003658AE" w:rsidP="00286211">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lang w:val="en-GB"/>
              </w:rPr>
              <w:t>112.50</w:t>
            </w:r>
          </w:p>
        </w:tc>
      </w:tr>
      <w:tr w:rsidR="003658AE" w:rsidRPr="00CC4437" w14:paraId="2EFF6B70" w14:textId="77777777" w:rsidTr="0051386F">
        <w:tc>
          <w:tcPr>
            <w:tcW w:w="3813" w:type="dxa"/>
          </w:tcPr>
          <w:p w14:paraId="627F99C2" w14:textId="77777777" w:rsidR="003658AE" w:rsidRPr="00E71348" w:rsidRDefault="003658AE" w:rsidP="00286211">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รวม</w:t>
            </w:r>
          </w:p>
        </w:tc>
        <w:tc>
          <w:tcPr>
            <w:tcW w:w="1440" w:type="dxa"/>
          </w:tcPr>
          <w:p w14:paraId="543A8D9A" w14:textId="77777777" w:rsidR="003658AE" w:rsidRPr="00E71348" w:rsidRDefault="003658AE" w:rsidP="00286211">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Pr="00E71348">
              <w:rPr>
                <w:rFonts w:ascii="Browallia New" w:hAnsi="Browallia New" w:cs="Browallia New"/>
                <w:sz w:val="28"/>
                <w:szCs w:val="28"/>
              </w:rPr>
              <w:t>3611</w:t>
            </w:r>
          </w:p>
        </w:tc>
        <w:tc>
          <w:tcPr>
            <w:tcW w:w="1530" w:type="dxa"/>
          </w:tcPr>
          <w:p w14:paraId="65573CE3" w14:textId="77777777" w:rsidR="003658AE" w:rsidRPr="00E71348" w:rsidRDefault="003658AE" w:rsidP="00286211">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450</w:t>
            </w:r>
          </w:p>
        </w:tc>
        <w:tc>
          <w:tcPr>
            <w:tcW w:w="1620" w:type="dxa"/>
          </w:tcPr>
          <w:p w14:paraId="5EC7B88A" w14:textId="77777777" w:rsidR="003658AE" w:rsidRPr="00E71348" w:rsidRDefault="003658AE" w:rsidP="00286211">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162.50</w:t>
            </w:r>
          </w:p>
        </w:tc>
      </w:tr>
    </w:tbl>
    <w:p w14:paraId="17C97158" w14:textId="77777777" w:rsidR="003658AE" w:rsidRDefault="003658AE" w:rsidP="003658AE">
      <w:pPr>
        <w:tabs>
          <w:tab w:val="clear" w:pos="454"/>
          <w:tab w:val="left" w:pos="990"/>
        </w:tabs>
        <w:ind w:left="441"/>
        <w:jc w:val="thaiDistribute"/>
        <w:rPr>
          <w:rFonts w:ascii="Browallia New" w:hAnsi="Browallia New" w:cs="Browallia New"/>
          <w:sz w:val="28"/>
          <w:szCs w:val="28"/>
          <w:cs/>
        </w:rPr>
      </w:pPr>
    </w:p>
    <w:p w14:paraId="5DBB9960" w14:textId="338DAC9C" w:rsidR="007056F9" w:rsidRPr="00720BF4" w:rsidRDefault="003658AE" w:rsidP="00720BF4">
      <w:pPr>
        <w:pStyle w:val="ListParagraph"/>
        <w:spacing w:after="0" w:line="240" w:lineRule="auto"/>
        <w:ind w:left="981"/>
        <w:jc w:val="thaiDistribute"/>
        <w:rPr>
          <w:rFonts w:ascii="Browallia New" w:hAnsi="Browallia New" w:cs="Browallia New"/>
          <w:sz w:val="28"/>
        </w:rPr>
      </w:pPr>
      <w:r w:rsidRPr="00BF5F29">
        <w:rPr>
          <w:rFonts w:ascii="Browallia New" w:hAnsi="Browallia New" w:cs="Browallia New"/>
          <w:sz w:val="28"/>
          <w:cs/>
        </w:rPr>
        <w:t>ในการประชุมคณะกรรมการบริษัท ครั้งที่</w:t>
      </w:r>
      <w:r w:rsidRPr="00BF5F29">
        <w:rPr>
          <w:rFonts w:ascii="Browallia New" w:hAnsi="Browallia New" w:cs="Browallia New"/>
          <w:sz w:val="28"/>
        </w:rPr>
        <w:t xml:space="preserve"> 3/2564 </w:t>
      </w:r>
      <w:r w:rsidRPr="00BF5F29">
        <w:rPr>
          <w:rFonts w:ascii="Browallia New" w:hAnsi="Browallia New" w:cs="Browallia New"/>
          <w:sz w:val="28"/>
          <w:cs/>
        </w:rPr>
        <w:t>เมื่อวันที่</w:t>
      </w:r>
      <w:r w:rsidRPr="00BF5F29">
        <w:rPr>
          <w:rFonts w:ascii="Browallia New" w:hAnsi="Browallia New" w:cs="Browallia New"/>
          <w:sz w:val="28"/>
        </w:rPr>
        <w:t> 9 </w:t>
      </w:r>
      <w:r w:rsidRPr="00BF5F29">
        <w:rPr>
          <w:rFonts w:ascii="Browallia New" w:hAnsi="Browallia New" w:cs="Browallia New"/>
          <w:sz w:val="28"/>
          <w:cs/>
        </w:rPr>
        <w:t>สิงหาคม</w:t>
      </w:r>
      <w:r w:rsidRPr="00BF5F29">
        <w:rPr>
          <w:rFonts w:ascii="Browallia New" w:hAnsi="Browallia New" w:cs="Browallia New"/>
          <w:sz w:val="28"/>
        </w:rPr>
        <w:t> 2564 </w:t>
      </w:r>
      <w:r w:rsidRPr="00BF5F29">
        <w:rPr>
          <w:rFonts w:ascii="Browallia New" w:hAnsi="Browallia New" w:cs="Browallia New"/>
          <w:sz w:val="28"/>
          <w:cs/>
        </w:rPr>
        <w:t>คณะกรรมการมีมติให้จ่ายเงินปันผลระหว่างกาลจากผลการดำเนินงานสำหรับงวด</w:t>
      </w:r>
      <w:r>
        <w:rPr>
          <w:rFonts w:ascii="Browallia New" w:hAnsi="Browallia New" w:cs="Browallia New" w:hint="cs"/>
          <w:sz w:val="28"/>
          <w:cs/>
        </w:rPr>
        <w:t>หก</w:t>
      </w:r>
      <w:r w:rsidRPr="00BF5F29">
        <w:rPr>
          <w:rFonts w:ascii="Browallia New" w:hAnsi="Browallia New" w:cs="Browallia New"/>
          <w:sz w:val="28"/>
          <w:cs/>
        </w:rPr>
        <w:t>เดือนสิ้นสุดวันที่</w:t>
      </w:r>
      <w:r w:rsidRPr="00BF5F29">
        <w:rPr>
          <w:rFonts w:ascii="Browallia New" w:hAnsi="Browallia New" w:cs="Browallia New"/>
          <w:sz w:val="28"/>
        </w:rPr>
        <w:t> 30 </w:t>
      </w:r>
      <w:r>
        <w:rPr>
          <w:rFonts w:ascii="Browallia New" w:hAnsi="Browallia New" w:cs="Browallia New" w:hint="cs"/>
          <w:sz w:val="28"/>
          <w:cs/>
        </w:rPr>
        <w:t>มิถุนายน</w:t>
      </w:r>
      <w:r w:rsidRPr="00BF5F29">
        <w:rPr>
          <w:rFonts w:ascii="Browallia New" w:hAnsi="Browallia New" w:cs="Browallia New"/>
          <w:sz w:val="28"/>
        </w:rPr>
        <w:t xml:space="preserve"> 2564 </w:t>
      </w:r>
      <w:r w:rsidRPr="00BF5F29">
        <w:rPr>
          <w:rFonts w:ascii="Browallia New" w:hAnsi="Browallia New" w:cs="Browallia New"/>
          <w:sz w:val="28"/>
          <w:cs/>
        </w:rPr>
        <w:t>ในส่วนของกิจการที่</w:t>
      </w:r>
      <w:r w:rsidRPr="00107F36">
        <w:rPr>
          <w:rFonts w:ascii="Browallia New" w:hAnsi="Browallia New" w:cs="Browallia New"/>
          <w:spacing w:val="-4"/>
          <w:sz w:val="28"/>
          <w:cs/>
        </w:rPr>
        <w:t xml:space="preserve">ไม่ได้รับส่งเสริมการลงทุน สำหรับหุ้นสามัญจำนวน </w:t>
      </w:r>
      <w:r w:rsidRPr="00107F36">
        <w:rPr>
          <w:rFonts w:ascii="Browallia New" w:hAnsi="Browallia New" w:cs="Browallia New"/>
          <w:spacing w:val="-4"/>
          <w:sz w:val="28"/>
        </w:rPr>
        <w:t xml:space="preserve">500 </w:t>
      </w:r>
      <w:r w:rsidRPr="00107F36">
        <w:rPr>
          <w:rFonts w:ascii="Browallia New" w:hAnsi="Browallia New" w:cs="Browallia New"/>
          <w:spacing w:val="-4"/>
          <w:sz w:val="28"/>
          <w:cs/>
        </w:rPr>
        <w:t xml:space="preserve">ล้านหุ้น หุ้นละ </w:t>
      </w:r>
      <w:r w:rsidRPr="00107F36">
        <w:rPr>
          <w:rFonts w:ascii="Browallia New" w:hAnsi="Browallia New" w:cs="Browallia New"/>
          <w:spacing w:val="-4"/>
          <w:sz w:val="28"/>
        </w:rPr>
        <w:t xml:space="preserve">0.20 </w:t>
      </w:r>
      <w:r w:rsidRPr="00107F36">
        <w:rPr>
          <w:rFonts w:ascii="Browallia New" w:hAnsi="Browallia New" w:cs="Browallia New"/>
          <w:spacing w:val="-4"/>
          <w:sz w:val="28"/>
          <w:cs/>
        </w:rPr>
        <w:t xml:space="preserve">บาท เป็นจำนวนเงิน </w:t>
      </w:r>
      <w:r w:rsidRPr="00107F36">
        <w:rPr>
          <w:rFonts w:ascii="Browallia New" w:hAnsi="Browallia New" w:cs="Browallia New"/>
          <w:spacing w:val="-4"/>
          <w:sz w:val="28"/>
        </w:rPr>
        <w:t xml:space="preserve">100 </w:t>
      </w:r>
      <w:r w:rsidR="00107F36">
        <w:rPr>
          <w:rFonts w:ascii="Browallia New" w:hAnsi="Browallia New" w:cs="Browallia New"/>
          <w:spacing w:val="-4"/>
          <w:sz w:val="28"/>
          <w:cs/>
        </w:rPr>
        <w:br/>
      </w:r>
      <w:r w:rsidRPr="00107F36">
        <w:rPr>
          <w:rFonts w:ascii="Browallia New" w:hAnsi="Browallia New" w:cs="Browallia New"/>
          <w:spacing w:val="-4"/>
          <w:sz w:val="28"/>
          <w:cs/>
        </w:rPr>
        <w:t>ล้านบาท</w:t>
      </w:r>
      <w:r w:rsidRPr="00BF5F29">
        <w:rPr>
          <w:rFonts w:ascii="Browallia New" w:hAnsi="Browallia New" w:cs="Browallia New"/>
          <w:sz w:val="28"/>
        </w:rPr>
        <w:t> </w:t>
      </w:r>
      <w:r>
        <w:rPr>
          <w:rFonts w:ascii="Browallia New" w:hAnsi="Browallia New" w:cs="Browallia New" w:hint="cs"/>
          <w:sz w:val="28"/>
          <w:cs/>
        </w:rPr>
        <w:t>ซึ่งบริษัทได้จ่ายเงินปันผลแล้วในวันที่</w:t>
      </w:r>
      <w:r w:rsidRPr="00D24B83">
        <w:rPr>
          <w:rFonts w:ascii="Browallia New" w:hAnsi="Browallia New" w:cs="Browallia New"/>
          <w:sz w:val="28"/>
        </w:rPr>
        <w:t xml:space="preserve"> 6 </w:t>
      </w:r>
      <w:r w:rsidRPr="00D24B83">
        <w:rPr>
          <w:rFonts w:ascii="Browallia New" w:hAnsi="Browallia New" w:cs="Browallia New"/>
          <w:sz w:val="28"/>
          <w:cs/>
        </w:rPr>
        <w:t xml:space="preserve">กันยายน </w:t>
      </w:r>
      <w:r w:rsidRPr="00D24B83">
        <w:rPr>
          <w:rFonts w:ascii="Browallia New" w:hAnsi="Browallia New" w:cs="Browallia New"/>
          <w:sz w:val="28"/>
        </w:rPr>
        <w:t>2564</w:t>
      </w:r>
    </w:p>
    <w:p w14:paraId="642A2577" w14:textId="5D2694FF" w:rsidR="002F535E" w:rsidRDefault="002F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eastAsia="th-TH"/>
        </w:rPr>
      </w:pPr>
      <w:r>
        <w:rPr>
          <w:rFonts w:ascii="Browallia New" w:eastAsia="Cordia New" w:hAnsi="Browallia New" w:cs="Browallia New"/>
          <w:b/>
          <w:bCs/>
          <w:color w:val="000000"/>
          <w:sz w:val="28"/>
          <w:szCs w:val="28"/>
          <w:lang w:eastAsia="th-TH"/>
        </w:rPr>
        <w:br w:type="page"/>
      </w:r>
    </w:p>
    <w:p w14:paraId="4C099A74" w14:textId="2FA26892" w:rsidR="00AE1601" w:rsidRPr="00D661EE"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D661EE">
        <w:rPr>
          <w:rFonts w:ascii="Browallia New" w:hAnsi="Browallia New" w:cs="Browallia New"/>
          <w:b/>
          <w:bCs/>
          <w:sz w:val="28"/>
          <w:szCs w:val="28"/>
          <w:cs/>
        </w:rPr>
        <w:t>ค่าใช้จ่ายตาม</w:t>
      </w:r>
      <w:r w:rsidRPr="00D661EE">
        <w:rPr>
          <w:rFonts w:ascii="Browallia New" w:hAnsi="Browallia New" w:cs="Browallia New"/>
          <w:b/>
          <w:bCs/>
          <w:sz w:val="28"/>
          <w:szCs w:val="28"/>
          <w:cs/>
          <w:lang w:val="de-DE"/>
        </w:rPr>
        <w:t>ลักษณะ</w:t>
      </w:r>
    </w:p>
    <w:p w14:paraId="27772BE2" w14:textId="77777777" w:rsidR="00AE1601" w:rsidRPr="00DC108B"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0C1AB5"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16"/>
          <w:szCs w:val="16"/>
          <w:cs/>
          <w:lang w:val="en-GB"/>
        </w:rPr>
      </w:pPr>
    </w:p>
    <w:tbl>
      <w:tblPr>
        <w:tblW w:w="9097" w:type="dxa"/>
        <w:tblInd w:w="351" w:type="dxa"/>
        <w:tblLayout w:type="fixed"/>
        <w:tblLook w:val="0000" w:firstRow="0" w:lastRow="0" w:firstColumn="0" w:lastColumn="0" w:noHBand="0" w:noVBand="0"/>
      </w:tblPr>
      <w:tblGrid>
        <w:gridCol w:w="4327"/>
        <w:gridCol w:w="1170"/>
        <w:gridCol w:w="1170"/>
        <w:gridCol w:w="1206"/>
        <w:gridCol w:w="1224"/>
      </w:tblGrid>
      <w:tr w:rsidR="00AE1601" w:rsidRPr="00225FCB" w14:paraId="7CE088FE" w14:textId="77777777" w:rsidTr="00225FCB">
        <w:trPr>
          <w:trHeight w:val="125"/>
          <w:tblHeader/>
        </w:trPr>
        <w:tc>
          <w:tcPr>
            <w:tcW w:w="4327" w:type="dxa"/>
          </w:tcPr>
          <w:p w14:paraId="04F573D4"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57694748" w14:textId="77777777" w:rsidR="00AE1601" w:rsidRPr="00225FCB" w:rsidRDefault="00AE1601" w:rsidP="00DD63B2">
            <w:pPr>
              <w:spacing w:line="240" w:lineRule="auto"/>
              <w:jc w:val="right"/>
              <w:rPr>
                <w:rFonts w:ascii="Browallia New" w:hAnsi="Browallia New" w:cs="Browallia New"/>
                <w:sz w:val="28"/>
                <w:szCs w:val="28"/>
                <w:lang w:val="en-GB"/>
              </w:rPr>
            </w:pPr>
            <w:r w:rsidRPr="00225FCB">
              <w:rPr>
                <w:rFonts w:ascii="Browallia New" w:hAnsi="Browallia New" w:cs="Browallia New"/>
                <w:sz w:val="28"/>
                <w:szCs w:val="28"/>
                <w:cs/>
              </w:rPr>
              <w:t xml:space="preserve">(หน่วย </w:t>
            </w:r>
            <w:r w:rsidRPr="00225FCB">
              <w:rPr>
                <w:rFonts w:ascii="Browallia New" w:hAnsi="Browallia New" w:cs="Browallia New"/>
                <w:sz w:val="28"/>
                <w:szCs w:val="28"/>
                <w:lang w:val="en-GB"/>
              </w:rPr>
              <w:t>:</w:t>
            </w:r>
            <w:r w:rsidRPr="00225FCB">
              <w:rPr>
                <w:rFonts w:ascii="Browallia New" w:hAnsi="Browallia New" w:cs="Browallia New"/>
                <w:sz w:val="28"/>
                <w:szCs w:val="28"/>
                <w:cs/>
                <w:lang w:val="en-GB"/>
              </w:rPr>
              <w:t xml:space="preserve"> พันบาท</w:t>
            </w:r>
            <w:r w:rsidRPr="00225FCB">
              <w:rPr>
                <w:rFonts w:ascii="Browallia New" w:hAnsi="Browallia New" w:cs="Browallia New"/>
                <w:sz w:val="28"/>
                <w:szCs w:val="28"/>
                <w:lang w:val="en-GB"/>
              </w:rPr>
              <w:t>)</w:t>
            </w:r>
          </w:p>
        </w:tc>
      </w:tr>
      <w:tr w:rsidR="00AE1601" w:rsidRPr="00225FCB" w14:paraId="11E1DCD1" w14:textId="77777777" w:rsidTr="00225FCB">
        <w:trPr>
          <w:trHeight w:val="331"/>
          <w:tblHeader/>
        </w:trPr>
        <w:tc>
          <w:tcPr>
            <w:tcW w:w="4327" w:type="dxa"/>
          </w:tcPr>
          <w:p w14:paraId="4CF4716F" w14:textId="77777777" w:rsidR="00AE1601" w:rsidRPr="00225FCB" w:rsidRDefault="00AE1601" w:rsidP="00DD63B2">
            <w:pPr>
              <w:spacing w:line="240" w:lineRule="auto"/>
              <w:ind w:left="175" w:hanging="175"/>
              <w:jc w:val="thaiDistribute"/>
              <w:rPr>
                <w:rFonts w:ascii="Browallia New" w:hAnsi="Browallia New" w:cs="Browallia New"/>
                <w:sz w:val="28"/>
                <w:szCs w:val="28"/>
                <w:u w:val="single"/>
              </w:rPr>
            </w:pPr>
          </w:p>
        </w:tc>
        <w:tc>
          <w:tcPr>
            <w:tcW w:w="2340" w:type="dxa"/>
            <w:gridSpan w:val="2"/>
          </w:tcPr>
          <w:p w14:paraId="58B07E39"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งบการเงินรวม</w:t>
            </w:r>
          </w:p>
        </w:tc>
        <w:tc>
          <w:tcPr>
            <w:tcW w:w="2430" w:type="dxa"/>
            <w:gridSpan w:val="2"/>
          </w:tcPr>
          <w:p w14:paraId="05E734D1" w14:textId="77777777" w:rsidR="00AE1601" w:rsidRPr="00225FCB" w:rsidRDefault="00AE1601" w:rsidP="00DD63B2">
            <w:pPr>
              <w:pBdr>
                <w:bottom w:val="single" w:sz="4" w:space="1" w:color="auto"/>
              </w:pBdr>
              <w:spacing w:line="240" w:lineRule="auto"/>
              <w:ind w:left="-18" w:right="-21"/>
              <w:jc w:val="center"/>
              <w:rPr>
                <w:rFonts w:ascii="Browallia New" w:hAnsi="Browallia New" w:cs="Browallia New"/>
                <w:sz w:val="28"/>
                <w:szCs w:val="28"/>
                <w:cs/>
              </w:rPr>
            </w:pPr>
            <w:r w:rsidRPr="00225FCB">
              <w:rPr>
                <w:rFonts w:ascii="Browallia New" w:hAnsi="Browallia New" w:cs="Browallia New"/>
                <w:sz w:val="28"/>
                <w:szCs w:val="28"/>
                <w:cs/>
              </w:rPr>
              <w:t xml:space="preserve">  งบการเงินเฉพาะของบริษัท</w:t>
            </w:r>
          </w:p>
        </w:tc>
      </w:tr>
      <w:tr w:rsidR="00AE1601" w:rsidRPr="00225FCB" w14:paraId="37BFA08C" w14:textId="77777777" w:rsidTr="00225FCB">
        <w:trPr>
          <w:trHeight w:val="125"/>
          <w:tblHeader/>
        </w:trPr>
        <w:tc>
          <w:tcPr>
            <w:tcW w:w="4327" w:type="dxa"/>
          </w:tcPr>
          <w:p w14:paraId="20E0FBD2"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72295C1C"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 xml:space="preserve">สำหรับปีสิ้นสุดวันที่ </w:t>
            </w:r>
            <w:r w:rsidRPr="00225FCB">
              <w:rPr>
                <w:rFonts w:ascii="Browallia New" w:hAnsi="Browallia New" w:cs="Browallia New"/>
                <w:sz w:val="28"/>
                <w:szCs w:val="28"/>
                <w:lang w:val="en-GB"/>
              </w:rPr>
              <w:t>31</w:t>
            </w:r>
            <w:r w:rsidRPr="00225FCB">
              <w:rPr>
                <w:rFonts w:ascii="Browallia New" w:hAnsi="Browallia New" w:cs="Browallia New"/>
                <w:sz w:val="28"/>
                <w:szCs w:val="28"/>
                <w:cs/>
                <w:lang w:val="en-GB"/>
              </w:rPr>
              <w:t xml:space="preserve"> ธันวาคม</w:t>
            </w:r>
          </w:p>
        </w:tc>
      </w:tr>
      <w:tr w:rsidR="00EF4EFF" w:rsidRPr="00225FCB" w14:paraId="0771442E" w14:textId="77777777" w:rsidTr="00225FCB">
        <w:trPr>
          <w:trHeight w:val="150"/>
          <w:tblHeader/>
        </w:trPr>
        <w:tc>
          <w:tcPr>
            <w:tcW w:w="4327" w:type="dxa"/>
          </w:tcPr>
          <w:p w14:paraId="4D7EF6CC" w14:textId="77777777" w:rsidR="00EF4EFF" w:rsidRPr="00225FCB" w:rsidRDefault="00EF4EFF" w:rsidP="00EF4EFF">
            <w:pPr>
              <w:spacing w:line="240" w:lineRule="auto"/>
              <w:ind w:left="175" w:hanging="175"/>
              <w:jc w:val="thaiDistribute"/>
              <w:rPr>
                <w:rFonts w:ascii="Browallia New" w:hAnsi="Browallia New" w:cs="Browallia New"/>
                <w:b/>
                <w:bCs/>
                <w:sz w:val="28"/>
                <w:szCs w:val="28"/>
              </w:rPr>
            </w:pPr>
          </w:p>
        </w:tc>
        <w:tc>
          <w:tcPr>
            <w:tcW w:w="1170" w:type="dxa"/>
            <w:vAlign w:val="bottom"/>
          </w:tcPr>
          <w:p w14:paraId="1ACEC515" w14:textId="7AD86F48" w:rsidR="00EF4EFF" w:rsidRPr="00225FCB" w:rsidRDefault="00EF4EFF" w:rsidP="00EF4EFF">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4</w:t>
            </w:r>
          </w:p>
        </w:tc>
        <w:tc>
          <w:tcPr>
            <w:tcW w:w="1170" w:type="dxa"/>
            <w:vAlign w:val="bottom"/>
          </w:tcPr>
          <w:p w14:paraId="096B695C" w14:textId="06E2A386" w:rsidR="00EF4EFF" w:rsidRPr="00225FCB" w:rsidRDefault="00EF4EFF" w:rsidP="00EF4EFF">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3</w:t>
            </w:r>
          </w:p>
        </w:tc>
        <w:tc>
          <w:tcPr>
            <w:tcW w:w="1206" w:type="dxa"/>
            <w:vAlign w:val="bottom"/>
          </w:tcPr>
          <w:p w14:paraId="78B5A0C5" w14:textId="2831AB6D" w:rsidR="00EF4EFF" w:rsidRPr="00225FCB" w:rsidRDefault="00EF4EFF" w:rsidP="00EF4EFF">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4</w:t>
            </w:r>
          </w:p>
        </w:tc>
        <w:tc>
          <w:tcPr>
            <w:tcW w:w="1224" w:type="dxa"/>
            <w:vAlign w:val="bottom"/>
          </w:tcPr>
          <w:p w14:paraId="6AE5A82A" w14:textId="13838ED4" w:rsidR="00EF4EFF" w:rsidRPr="00225FCB" w:rsidRDefault="00EF4EFF" w:rsidP="00EF4EFF">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3</w:t>
            </w:r>
          </w:p>
        </w:tc>
      </w:tr>
      <w:tr w:rsidR="00C97AD1" w:rsidRPr="00225FCB" w14:paraId="11DF322B" w14:textId="77777777" w:rsidTr="00225FCB">
        <w:tc>
          <w:tcPr>
            <w:tcW w:w="4327" w:type="dxa"/>
          </w:tcPr>
          <w:p w14:paraId="1F514200" w14:textId="77777777" w:rsidR="00C97AD1" w:rsidRPr="00225FCB" w:rsidRDefault="00C97AD1" w:rsidP="00DD63B2">
            <w:pPr>
              <w:pStyle w:val="CharCharCharCharCharCharCharCharCharCharCharChar"/>
              <w:spacing w:after="0" w:line="240" w:lineRule="auto"/>
              <w:ind w:left="175" w:hanging="175"/>
              <w:rPr>
                <w:rFonts w:ascii="Browallia New" w:hAnsi="Browallia New" w:cs="Browallia New"/>
                <w:spacing w:val="-4"/>
                <w:sz w:val="28"/>
                <w:szCs w:val="28"/>
                <w:cs/>
                <w:lang w:bidi="th-TH"/>
              </w:rPr>
            </w:pPr>
          </w:p>
        </w:tc>
        <w:tc>
          <w:tcPr>
            <w:tcW w:w="1170" w:type="dxa"/>
          </w:tcPr>
          <w:p w14:paraId="0B5DB0B4"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170" w:type="dxa"/>
          </w:tcPr>
          <w:p w14:paraId="24508D6F"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206" w:type="dxa"/>
          </w:tcPr>
          <w:p w14:paraId="414E9CF6"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lang w:val="en-GB"/>
              </w:rPr>
            </w:pPr>
          </w:p>
        </w:tc>
        <w:tc>
          <w:tcPr>
            <w:tcW w:w="1224" w:type="dxa"/>
          </w:tcPr>
          <w:p w14:paraId="7FE867B3"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r>
      <w:tr w:rsidR="0007263D" w:rsidRPr="00225FCB" w14:paraId="4E96B8F4" w14:textId="77777777" w:rsidTr="00843D85">
        <w:tc>
          <w:tcPr>
            <w:tcW w:w="4327" w:type="dxa"/>
            <w:shd w:val="clear" w:color="auto" w:fill="auto"/>
          </w:tcPr>
          <w:p w14:paraId="3A946414"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เงินเดือน ค่าแรง และผลประโยชน์อื่นของพนักงาน</w:t>
            </w:r>
          </w:p>
        </w:tc>
        <w:tc>
          <w:tcPr>
            <w:tcW w:w="1170" w:type="dxa"/>
            <w:vAlign w:val="bottom"/>
          </w:tcPr>
          <w:p w14:paraId="69D01F8A" w14:textId="00766BB3" w:rsidR="0007263D" w:rsidRPr="000E1F3B" w:rsidRDefault="00D7446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124,654</w:t>
            </w:r>
          </w:p>
        </w:tc>
        <w:tc>
          <w:tcPr>
            <w:tcW w:w="1170" w:type="dxa"/>
            <w:vAlign w:val="bottom"/>
          </w:tcPr>
          <w:p w14:paraId="7056EDE3" w14:textId="6086FA51"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121,947</w:t>
            </w:r>
          </w:p>
        </w:tc>
        <w:tc>
          <w:tcPr>
            <w:tcW w:w="1206" w:type="dxa"/>
            <w:vAlign w:val="bottom"/>
          </w:tcPr>
          <w:p w14:paraId="51F107DD" w14:textId="41BFCD9F" w:rsidR="0007263D" w:rsidRPr="000E1F3B" w:rsidRDefault="00727324"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76</w:t>
            </w:r>
            <w:r w:rsidR="00EB0236">
              <w:rPr>
                <w:rFonts w:ascii="Browallia New" w:hAnsi="Browallia New" w:cs="Browallia New"/>
                <w:sz w:val="28"/>
                <w:szCs w:val="28"/>
              </w:rPr>
              <w:t>,489</w:t>
            </w:r>
          </w:p>
        </w:tc>
        <w:tc>
          <w:tcPr>
            <w:tcW w:w="1224" w:type="dxa"/>
            <w:vAlign w:val="bottom"/>
          </w:tcPr>
          <w:p w14:paraId="26C7806E" w14:textId="5173053D"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74,096</w:t>
            </w:r>
          </w:p>
        </w:tc>
      </w:tr>
      <w:tr w:rsidR="0007263D" w:rsidRPr="00225FCB" w14:paraId="3B907DCD" w14:textId="77777777" w:rsidTr="00843D85">
        <w:tc>
          <w:tcPr>
            <w:tcW w:w="4327" w:type="dxa"/>
            <w:shd w:val="clear" w:color="auto" w:fill="auto"/>
          </w:tcPr>
          <w:p w14:paraId="07423CF0" w14:textId="77777777" w:rsidR="0007263D" w:rsidRPr="00225FCB" w:rsidRDefault="0007263D" w:rsidP="0007263D">
            <w:pPr>
              <w:pStyle w:val="CharCharCharCharCharCharCharCharCharCharCharChar"/>
              <w:spacing w:after="0" w:line="240" w:lineRule="auto"/>
              <w:ind w:left="175" w:right="-87"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ค่าตอบแทนผู้บริหาร</w:t>
            </w:r>
          </w:p>
        </w:tc>
        <w:tc>
          <w:tcPr>
            <w:tcW w:w="1170" w:type="dxa"/>
            <w:vAlign w:val="bottom"/>
          </w:tcPr>
          <w:p w14:paraId="132883EE" w14:textId="0226A7B7" w:rsidR="0007263D" w:rsidRPr="000E1F3B" w:rsidRDefault="00D7446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43,842</w:t>
            </w:r>
          </w:p>
        </w:tc>
        <w:tc>
          <w:tcPr>
            <w:tcW w:w="1170" w:type="dxa"/>
            <w:vAlign w:val="bottom"/>
          </w:tcPr>
          <w:p w14:paraId="1459F28B" w14:textId="353DEE70"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lang w:val="en-GB"/>
              </w:rPr>
            </w:pPr>
            <w:r w:rsidRPr="000E1F3B">
              <w:rPr>
                <w:rFonts w:ascii="Browallia New" w:hAnsi="Browallia New" w:cs="Browallia New"/>
                <w:sz w:val="28"/>
                <w:szCs w:val="28"/>
              </w:rPr>
              <w:t>32,339</w:t>
            </w:r>
          </w:p>
        </w:tc>
        <w:tc>
          <w:tcPr>
            <w:tcW w:w="1206" w:type="dxa"/>
            <w:vAlign w:val="bottom"/>
          </w:tcPr>
          <w:p w14:paraId="59BA70FF" w14:textId="5B277E5E" w:rsidR="0007263D" w:rsidRPr="000E1F3B" w:rsidRDefault="006259F7" w:rsidP="006259F7">
            <w:pPr>
              <w:tabs>
                <w:tab w:val="clear" w:pos="907"/>
                <w:tab w:val="left" w:pos="262"/>
                <w:tab w:val="left" w:pos="49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EB0236">
              <w:rPr>
                <w:rFonts w:ascii="Browallia New" w:hAnsi="Browallia New" w:cs="Browallia New"/>
                <w:sz w:val="28"/>
                <w:szCs w:val="28"/>
              </w:rPr>
              <w:t>32,792</w:t>
            </w:r>
          </w:p>
        </w:tc>
        <w:tc>
          <w:tcPr>
            <w:tcW w:w="1224" w:type="dxa"/>
            <w:vAlign w:val="bottom"/>
          </w:tcPr>
          <w:p w14:paraId="608DD0CF" w14:textId="449CDE36"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24,941</w:t>
            </w:r>
          </w:p>
        </w:tc>
      </w:tr>
      <w:tr w:rsidR="0007263D" w:rsidRPr="00225FCB" w14:paraId="364FDEA7" w14:textId="77777777" w:rsidTr="00843D85">
        <w:tc>
          <w:tcPr>
            <w:tcW w:w="4327" w:type="dxa"/>
            <w:shd w:val="clear" w:color="auto" w:fill="auto"/>
          </w:tcPr>
          <w:p w14:paraId="3136EAD4"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ค่าเสื่อมราคาและตัดจำหน่าย</w:t>
            </w:r>
          </w:p>
        </w:tc>
        <w:tc>
          <w:tcPr>
            <w:tcW w:w="1170" w:type="dxa"/>
            <w:vAlign w:val="bottom"/>
          </w:tcPr>
          <w:p w14:paraId="22DB9A30" w14:textId="0B004812" w:rsidR="0007263D" w:rsidRPr="000E1F3B" w:rsidRDefault="00D7446B" w:rsidP="0007263D">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49,427</w:t>
            </w:r>
          </w:p>
        </w:tc>
        <w:tc>
          <w:tcPr>
            <w:tcW w:w="1170" w:type="dxa"/>
            <w:vAlign w:val="bottom"/>
          </w:tcPr>
          <w:p w14:paraId="5DB6EEBD" w14:textId="23F0FF94"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lang w:val="en-GB"/>
              </w:rPr>
            </w:pPr>
            <w:r w:rsidRPr="000E1F3B">
              <w:rPr>
                <w:rFonts w:ascii="Browallia New" w:hAnsi="Browallia New" w:cs="Browallia New"/>
                <w:sz w:val="28"/>
                <w:szCs w:val="28"/>
                <w:lang w:val="en-GB"/>
              </w:rPr>
              <w:t>47,275</w:t>
            </w:r>
          </w:p>
        </w:tc>
        <w:tc>
          <w:tcPr>
            <w:tcW w:w="1206" w:type="dxa"/>
            <w:vAlign w:val="bottom"/>
          </w:tcPr>
          <w:p w14:paraId="4DF1B78E" w14:textId="469D56D2"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25,074</w:t>
            </w:r>
          </w:p>
        </w:tc>
        <w:tc>
          <w:tcPr>
            <w:tcW w:w="1224" w:type="dxa"/>
            <w:vAlign w:val="bottom"/>
          </w:tcPr>
          <w:p w14:paraId="4D1B95D5" w14:textId="51058A6B"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21,460</w:t>
            </w:r>
          </w:p>
        </w:tc>
      </w:tr>
      <w:tr w:rsidR="0007263D" w:rsidRPr="00225FCB" w14:paraId="1096341E" w14:textId="77777777" w:rsidTr="00843D85">
        <w:tc>
          <w:tcPr>
            <w:tcW w:w="4327" w:type="dxa"/>
            <w:shd w:val="clear" w:color="auto" w:fill="auto"/>
          </w:tcPr>
          <w:p w14:paraId="311D7114"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ค่าใช้จ่ายในการขนส่ง</w:t>
            </w:r>
          </w:p>
        </w:tc>
        <w:tc>
          <w:tcPr>
            <w:tcW w:w="1170" w:type="dxa"/>
            <w:vAlign w:val="bottom"/>
          </w:tcPr>
          <w:p w14:paraId="5187DFE3" w14:textId="3EA324D0" w:rsidR="0007263D" w:rsidRPr="000E1F3B" w:rsidRDefault="00D7446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74,135</w:t>
            </w:r>
          </w:p>
        </w:tc>
        <w:tc>
          <w:tcPr>
            <w:tcW w:w="1170" w:type="dxa"/>
            <w:vAlign w:val="bottom"/>
          </w:tcPr>
          <w:p w14:paraId="64A4D636" w14:textId="6F898FC7"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85,346</w:t>
            </w:r>
          </w:p>
        </w:tc>
        <w:tc>
          <w:tcPr>
            <w:tcW w:w="1206" w:type="dxa"/>
            <w:vAlign w:val="bottom"/>
          </w:tcPr>
          <w:p w14:paraId="22BAD226" w14:textId="1D1899CC" w:rsidR="0007263D" w:rsidRPr="000E1F3B" w:rsidRDefault="0007263D" w:rsidP="0007263D">
            <w:pPr>
              <w:tabs>
                <w:tab w:val="clear" w:pos="907"/>
                <w:tab w:val="left" w:pos="262"/>
                <w:tab w:val="left" w:pos="495"/>
              </w:tabs>
              <w:spacing w:line="240" w:lineRule="auto"/>
              <w:ind w:left="-108"/>
              <w:jc w:val="right"/>
              <w:rPr>
                <w:rFonts w:cs="Arial"/>
                <w:sz w:val="20"/>
                <w:szCs w:val="20"/>
              </w:rPr>
            </w:pPr>
            <w:r w:rsidRPr="00827F19">
              <w:rPr>
                <w:rFonts w:ascii="Browallia New" w:hAnsi="Browallia New" w:cs="Browallia New"/>
                <w:sz w:val="28"/>
                <w:szCs w:val="28"/>
              </w:rPr>
              <w:t>101,421</w:t>
            </w:r>
          </w:p>
        </w:tc>
        <w:tc>
          <w:tcPr>
            <w:tcW w:w="1224" w:type="dxa"/>
            <w:vAlign w:val="bottom"/>
          </w:tcPr>
          <w:p w14:paraId="741CD14C" w14:textId="5C9C0BAD"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117,060</w:t>
            </w:r>
          </w:p>
        </w:tc>
      </w:tr>
      <w:tr w:rsidR="0007263D" w:rsidRPr="00225FCB" w14:paraId="0AC711CF" w14:textId="77777777" w:rsidTr="00843D85">
        <w:tc>
          <w:tcPr>
            <w:tcW w:w="4327" w:type="dxa"/>
            <w:shd w:val="clear" w:color="auto" w:fill="auto"/>
          </w:tcPr>
          <w:p w14:paraId="6D5A1EC4" w14:textId="33EC4C8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ค่าจ้างผลิต</w:t>
            </w:r>
            <w:r w:rsidRPr="00225FCB">
              <w:rPr>
                <w:rFonts w:ascii="Browallia New" w:hAnsi="Browallia New" w:cs="Browallia New" w:hint="cs"/>
                <w:spacing w:val="-4"/>
                <w:sz w:val="28"/>
                <w:szCs w:val="28"/>
                <w:cs/>
                <w:lang w:bidi="th-TH"/>
              </w:rPr>
              <w:t>สินค้า</w:t>
            </w:r>
          </w:p>
        </w:tc>
        <w:tc>
          <w:tcPr>
            <w:tcW w:w="1170" w:type="dxa"/>
            <w:vAlign w:val="bottom"/>
          </w:tcPr>
          <w:p w14:paraId="355B2410" w14:textId="4183E8E5" w:rsidR="0007263D" w:rsidRPr="000E1F3B" w:rsidRDefault="00CB038D" w:rsidP="0007263D">
            <w:pPr>
              <w:tabs>
                <w:tab w:val="clear" w:pos="907"/>
                <w:tab w:val="left" w:pos="262"/>
                <w:tab w:val="left" w:pos="49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154</w:t>
            </w:r>
          </w:p>
        </w:tc>
        <w:tc>
          <w:tcPr>
            <w:tcW w:w="1170" w:type="dxa"/>
            <w:vAlign w:val="bottom"/>
          </w:tcPr>
          <w:p w14:paraId="04835228" w14:textId="0B5DBC48"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5</w:t>
            </w:r>
          </w:p>
        </w:tc>
        <w:tc>
          <w:tcPr>
            <w:tcW w:w="1206" w:type="dxa"/>
            <w:vAlign w:val="bottom"/>
          </w:tcPr>
          <w:p w14:paraId="3CF381ED" w14:textId="53D0E2FA"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83,665</w:t>
            </w:r>
          </w:p>
        </w:tc>
        <w:tc>
          <w:tcPr>
            <w:tcW w:w="1224" w:type="dxa"/>
            <w:vAlign w:val="bottom"/>
          </w:tcPr>
          <w:p w14:paraId="64CC402E" w14:textId="6978DFC2"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98,690</w:t>
            </w:r>
          </w:p>
        </w:tc>
      </w:tr>
      <w:tr w:rsidR="0007263D" w:rsidRPr="00225FCB" w14:paraId="132A5BCA" w14:textId="77777777" w:rsidTr="00843D85">
        <w:tc>
          <w:tcPr>
            <w:tcW w:w="4327" w:type="dxa"/>
            <w:shd w:val="clear" w:color="auto" w:fill="auto"/>
          </w:tcPr>
          <w:p w14:paraId="1202F7A9" w14:textId="5E627960"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hint="cs"/>
                <w:spacing w:val="-4"/>
                <w:sz w:val="28"/>
                <w:szCs w:val="28"/>
                <w:cs/>
                <w:lang w:bidi="th-TH"/>
              </w:rPr>
              <w:t>กลับรายการค่าเผื่อ</w:t>
            </w:r>
            <w:r w:rsidRPr="00225FCB">
              <w:rPr>
                <w:rFonts w:ascii="Browallia New" w:hAnsi="Browallia New" w:cs="Browallia New"/>
                <w:spacing w:val="-4"/>
                <w:sz w:val="28"/>
                <w:szCs w:val="28"/>
                <w:cs/>
                <w:lang w:bidi="th-TH"/>
              </w:rPr>
              <w:t>มูลค่าสินค้า</w:t>
            </w:r>
            <w:r w:rsidRPr="00225FCB">
              <w:rPr>
                <w:rFonts w:ascii="Browallia New" w:hAnsi="Browallia New" w:cs="Browallia New" w:hint="cs"/>
                <w:spacing w:val="-4"/>
                <w:sz w:val="28"/>
                <w:szCs w:val="28"/>
                <w:cs/>
                <w:lang w:bidi="th-TH"/>
              </w:rPr>
              <w:t>ตามราคาทุน</w:t>
            </w:r>
            <w:r w:rsidRPr="00225FCB">
              <w:rPr>
                <w:rFonts w:ascii="Browallia New" w:hAnsi="Browallia New" w:cs="Browallia New"/>
                <w:spacing w:val="-4"/>
                <w:sz w:val="28"/>
                <w:szCs w:val="28"/>
                <w:cs/>
                <w:lang w:bidi="th-TH"/>
              </w:rPr>
              <w:t>สูงกว่ามูลค่าสุทธิที่จะได้รับ</w:t>
            </w:r>
            <w:r w:rsidRPr="00225FCB">
              <w:rPr>
                <w:rFonts w:ascii="Browallia New" w:hAnsi="Browallia New" w:cs="Browallia New"/>
                <w:spacing w:val="-4"/>
                <w:sz w:val="28"/>
                <w:szCs w:val="28"/>
                <w:lang w:bidi="th-TH"/>
              </w:rPr>
              <w:t xml:space="preserve"> </w:t>
            </w:r>
          </w:p>
        </w:tc>
        <w:tc>
          <w:tcPr>
            <w:tcW w:w="1170" w:type="dxa"/>
            <w:vAlign w:val="bottom"/>
          </w:tcPr>
          <w:p w14:paraId="16E3D07C" w14:textId="11E4F0B5" w:rsidR="0007263D" w:rsidRPr="000E1F3B" w:rsidRDefault="00CB038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(17,678)</w:t>
            </w:r>
          </w:p>
        </w:tc>
        <w:tc>
          <w:tcPr>
            <w:tcW w:w="1170" w:type="dxa"/>
            <w:vAlign w:val="bottom"/>
          </w:tcPr>
          <w:p w14:paraId="3CC1E077" w14:textId="260CDAB8"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(3,030)</w:t>
            </w:r>
          </w:p>
        </w:tc>
        <w:tc>
          <w:tcPr>
            <w:tcW w:w="1206" w:type="dxa"/>
            <w:vAlign w:val="bottom"/>
          </w:tcPr>
          <w:p w14:paraId="74CD10A4" w14:textId="0FA06FAF"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(17,678)</w:t>
            </w:r>
          </w:p>
        </w:tc>
        <w:tc>
          <w:tcPr>
            <w:tcW w:w="1224" w:type="dxa"/>
            <w:vAlign w:val="bottom"/>
          </w:tcPr>
          <w:p w14:paraId="7A04547E" w14:textId="5D2D159A"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(3,030)</w:t>
            </w:r>
          </w:p>
        </w:tc>
      </w:tr>
      <w:tr w:rsidR="0007263D" w:rsidRPr="00225FCB" w14:paraId="16144BA3" w14:textId="77777777" w:rsidTr="00843D85">
        <w:tc>
          <w:tcPr>
            <w:tcW w:w="4327" w:type="dxa"/>
            <w:shd w:val="clear" w:color="auto" w:fill="auto"/>
          </w:tcPr>
          <w:p w14:paraId="5B100B27"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cs/>
                <w:lang w:val="en-GB" w:bidi="th-TH"/>
              </w:rPr>
            </w:pPr>
            <w:r w:rsidRPr="00225FCB">
              <w:rPr>
                <w:rFonts w:ascii="Browallia New" w:hAnsi="Browallia New" w:cs="Browallia New"/>
                <w:spacing w:val="-4"/>
                <w:sz w:val="28"/>
                <w:szCs w:val="28"/>
                <w:cs/>
                <w:lang w:val="en-GB" w:bidi="th-TH"/>
              </w:rPr>
              <w:t>ขาดทุนจากอัตราแลกเปลี่ยน</w:t>
            </w:r>
          </w:p>
        </w:tc>
        <w:tc>
          <w:tcPr>
            <w:tcW w:w="1170" w:type="dxa"/>
            <w:vAlign w:val="bottom"/>
          </w:tcPr>
          <w:p w14:paraId="1188CEE8" w14:textId="728ECD55" w:rsidR="0007263D" w:rsidRPr="000E1F3B" w:rsidRDefault="00663BD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21,703</w:t>
            </w:r>
          </w:p>
        </w:tc>
        <w:tc>
          <w:tcPr>
            <w:tcW w:w="1170" w:type="dxa"/>
            <w:vAlign w:val="bottom"/>
          </w:tcPr>
          <w:p w14:paraId="487657CC" w14:textId="562F8009"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20,783</w:t>
            </w:r>
          </w:p>
        </w:tc>
        <w:tc>
          <w:tcPr>
            <w:tcW w:w="1206" w:type="dxa"/>
            <w:vAlign w:val="bottom"/>
          </w:tcPr>
          <w:p w14:paraId="7F130BD1" w14:textId="45152ED4" w:rsidR="0007263D" w:rsidRPr="000E1F3B" w:rsidRDefault="0007263D" w:rsidP="0007263D">
            <w:pPr>
              <w:tabs>
                <w:tab w:val="clear" w:pos="907"/>
                <w:tab w:val="left" w:pos="262"/>
                <w:tab w:val="left" w:pos="495"/>
              </w:tabs>
              <w:spacing w:line="240" w:lineRule="auto"/>
              <w:ind w:left="-108"/>
              <w:jc w:val="center"/>
              <w:rPr>
                <w:rFonts w:ascii="Browallia New" w:hAnsi="Browallia New" w:cs="Browallia New"/>
                <w:sz w:val="28"/>
                <w:szCs w:val="28"/>
                <w:cs/>
              </w:rPr>
            </w:pPr>
            <w:r>
              <w:rPr>
                <w:rFonts w:ascii="Browallia New" w:hAnsi="Browallia New" w:cs="Browallia New"/>
                <w:sz w:val="28"/>
                <w:szCs w:val="28"/>
              </w:rPr>
              <w:t xml:space="preserve">     </w:t>
            </w:r>
            <w:r w:rsidR="00BE6FEF">
              <w:rPr>
                <w:rFonts w:ascii="Browallia New" w:hAnsi="Browallia New" w:cs="Browallia New"/>
                <w:sz w:val="28"/>
                <w:szCs w:val="28"/>
              </w:rPr>
              <w:t>-</w:t>
            </w:r>
          </w:p>
        </w:tc>
        <w:tc>
          <w:tcPr>
            <w:tcW w:w="1224" w:type="dxa"/>
            <w:vAlign w:val="bottom"/>
          </w:tcPr>
          <w:p w14:paraId="18B9418C" w14:textId="55F7EE8F" w:rsidR="0007263D" w:rsidRPr="00225FCB" w:rsidRDefault="0007263D" w:rsidP="0007263D">
            <w:pPr>
              <w:tabs>
                <w:tab w:val="clear" w:pos="907"/>
                <w:tab w:val="left" w:pos="262"/>
                <w:tab w:val="left" w:pos="49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Pr="000E1F3B">
              <w:rPr>
                <w:rFonts w:ascii="Browallia New" w:hAnsi="Browallia New" w:cs="Browallia New"/>
                <w:sz w:val="28"/>
                <w:szCs w:val="28"/>
              </w:rPr>
              <w:t>-</w:t>
            </w:r>
          </w:p>
        </w:tc>
      </w:tr>
      <w:tr w:rsidR="0007263D" w:rsidRPr="00225FCB" w14:paraId="69054442" w14:textId="77777777" w:rsidTr="00843D85">
        <w:tc>
          <w:tcPr>
            <w:tcW w:w="4327" w:type="dxa"/>
            <w:shd w:val="clear" w:color="auto" w:fill="auto"/>
          </w:tcPr>
          <w:p w14:paraId="23A67366"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วัตถุดิบและวัสดุสิ้นเปลืองใช้ไป</w:t>
            </w:r>
          </w:p>
        </w:tc>
        <w:tc>
          <w:tcPr>
            <w:tcW w:w="1170" w:type="dxa"/>
            <w:vAlign w:val="bottom"/>
          </w:tcPr>
          <w:p w14:paraId="43A5D8F6" w14:textId="4DF08557" w:rsidR="0007263D" w:rsidRPr="000E1F3B" w:rsidRDefault="00663BD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3,362,214</w:t>
            </w:r>
          </w:p>
        </w:tc>
        <w:tc>
          <w:tcPr>
            <w:tcW w:w="1170" w:type="dxa"/>
            <w:vAlign w:val="bottom"/>
          </w:tcPr>
          <w:p w14:paraId="4C812517" w14:textId="774FC623"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2,977,397 </w:t>
            </w:r>
          </w:p>
        </w:tc>
        <w:tc>
          <w:tcPr>
            <w:tcW w:w="1206" w:type="dxa"/>
            <w:vAlign w:val="bottom"/>
          </w:tcPr>
          <w:p w14:paraId="1178C763" w14:textId="0DD5232F" w:rsidR="0007263D" w:rsidRPr="000E1F3B" w:rsidRDefault="002269D7"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3,330,647</w:t>
            </w:r>
          </w:p>
        </w:tc>
        <w:tc>
          <w:tcPr>
            <w:tcW w:w="1224" w:type="dxa"/>
            <w:vAlign w:val="bottom"/>
          </w:tcPr>
          <w:p w14:paraId="6185E73F" w14:textId="6BC79E99"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2,959,844 </w:t>
            </w:r>
          </w:p>
        </w:tc>
      </w:tr>
      <w:tr w:rsidR="0007263D" w:rsidRPr="00225FCB" w14:paraId="6CE7B906" w14:textId="77777777" w:rsidTr="00843D85">
        <w:tc>
          <w:tcPr>
            <w:tcW w:w="4327" w:type="dxa"/>
            <w:shd w:val="clear" w:color="auto" w:fill="auto"/>
          </w:tcPr>
          <w:p w14:paraId="0A189928" w14:textId="77777777" w:rsidR="0007263D" w:rsidRPr="00225FCB" w:rsidRDefault="0007263D" w:rsidP="0007263D">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ซื้อสินค้าสำเร็จรูป</w:t>
            </w:r>
          </w:p>
        </w:tc>
        <w:tc>
          <w:tcPr>
            <w:tcW w:w="1170" w:type="dxa"/>
            <w:vAlign w:val="bottom"/>
          </w:tcPr>
          <w:p w14:paraId="6CB84CB3" w14:textId="05E4C9E1" w:rsidR="0007263D" w:rsidRPr="000E1F3B" w:rsidRDefault="00663BD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2,098,969</w:t>
            </w:r>
          </w:p>
        </w:tc>
        <w:tc>
          <w:tcPr>
            <w:tcW w:w="1170" w:type="dxa"/>
            <w:vAlign w:val="bottom"/>
          </w:tcPr>
          <w:p w14:paraId="75635F91" w14:textId="4A7129FF"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1,865,239</w:t>
            </w:r>
          </w:p>
        </w:tc>
        <w:tc>
          <w:tcPr>
            <w:tcW w:w="1206" w:type="dxa"/>
            <w:vAlign w:val="bottom"/>
          </w:tcPr>
          <w:p w14:paraId="0056374A" w14:textId="29E7567D"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2,095,597</w:t>
            </w:r>
          </w:p>
        </w:tc>
        <w:tc>
          <w:tcPr>
            <w:tcW w:w="1224" w:type="dxa"/>
            <w:vAlign w:val="bottom"/>
          </w:tcPr>
          <w:p w14:paraId="0693BDDF" w14:textId="641C47CB"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 xml:space="preserve">    1,865,239 </w:t>
            </w:r>
          </w:p>
        </w:tc>
      </w:tr>
      <w:tr w:rsidR="0007263D" w:rsidRPr="00225FCB" w14:paraId="37DF753B" w14:textId="77777777" w:rsidTr="00843D85">
        <w:tc>
          <w:tcPr>
            <w:tcW w:w="4327" w:type="dxa"/>
            <w:shd w:val="clear" w:color="auto" w:fill="auto"/>
          </w:tcPr>
          <w:p w14:paraId="10B21F6B" w14:textId="4D63D500" w:rsidR="0007263D" w:rsidRPr="00225FCB" w:rsidRDefault="0007263D" w:rsidP="0007263D">
            <w:pPr>
              <w:pStyle w:val="CharCharCharCharCharCharCharCharCharCharCharChar"/>
              <w:spacing w:after="0" w:line="240" w:lineRule="auto"/>
              <w:ind w:left="175" w:right="-198" w:hanging="175"/>
              <w:rPr>
                <w:rFonts w:ascii="Browallia New" w:hAnsi="Browallia New" w:cs="Browallia New"/>
                <w:spacing w:val="-4"/>
                <w:sz w:val="28"/>
                <w:szCs w:val="28"/>
                <w:rtl/>
                <w:cs/>
                <w:lang w:bidi="th-TH"/>
              </w:rPr>
            </w:pPr>
            <w:r w:rsidRPr="00225FCB">
              <w:rPr>
                <w:rFonts w:ascii="Browallia New" w:hAnsi="Browallia New" w:cs="Browallia New"/>
                <w:spacing w:val="-4"/>
                <w:sz w:val="28"/>
                <w:szCs w:val="28"/>
                <w:cs/>
                <w:lang w:bidi="th-TH"/>
              </w:rPr>
              <w:t>การเปลี่ยนแปลงในสินค้าสำเร็จรูปและสินค้าระหว่างผลิต</w:t>
            </w:r>
          </w:p>
        </w:tc>
        <w:tc>
          <w:tcPr>
            <w:tcW w:w="1170" w:type="dxa"/>
            <w:vAlign w:val="bottom"/>
          </w:tcPr>
          <w:p w14:paraId="1C6BFF59" w14:textId="2AF941B4" w:rsidR="0007263D" w:rsidRPr="000E1F3B" w:rsidRDefault="00663BDB"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(219,390)</w:t>
            </w:r>
          </w:p>
        </w:tc>
        <w:tc>
          <w:tcPr>
            <w:tcW w:w="1170" w:type="dxa"/>
            <w:vAlign w:val="bottom"/>
          </w:tcPr>
          <w:p w14:paraId="762FCB00" w14:textId="7264EA15"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sidRPr="000E1F3B">
              <w:rPr>
                <w:rFonts w:ascii="Browallia New" w:hAnsi="Browallia New" w:cs="Browallia New"/>
                <w:sz w:val="28"/>
                <w:szCs w:val="28"/>
              </w:rPr>
              <w:t>(7</w:t>
            </w:r>
            <w:r>
              <w:rPr>
                <w:rFonts w:ascii="Browallia New" w:hAnsi="Browallia New" w:cs="Browallia New"/>
                <w:sz w:val="28"/>
                <w:szCs w:val="28"/>
              </w:rPr>
              <w:t>4,697</w:t>
            </w:r>
            <w:r w:rsidRPr="000E1F3B">
              <w:rPr>
                <w:rFonts w:ascii="Browallia New" w:hAnsi="Browallia New" w:cs="Browallia New"/>
                <w:sz w:val="28"/>
                <w:szCs w:val="28"/>
              </w:rPr>
              <w:t>)</w:t>
            </w:r>
          </w:p>
        </w:tc>
        <w:tc>
          <w:tcPr>
            <w:tcW w:w="1206" w:type="dxa"/>
            <w:vAlign w:val="bottom"/>
          </w:tcPr>
          <w:p w14:paraId="228BBEC1" w14:textId="2AEDBF65" w:rsidR="0007263D" w:rsidRPr="000E1F3B" w:rsidRDefault="0007263D" w:rsidP="0007263D">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(175,984)</w:t>
            </w:r>
          </w:p>
        </w:tc>
        <w:tc>
          <w:tcPr>
            <w:tcW w:w="1224" w:type="dxa"/>
            <w:vAlign w:val="bottom"/>
          </w:tcPr>
          <w:p w14:paraId="6621C069" w14:textId="2BFB2C76" w:rsidR="0007263D" w:rsidRPr="00225FCB" w:rsidRDefault="0007263D" w:rsidP="0007263D">
            <w:pPr>
              <w:tabs>
                <w:tab w:val="clear" w:pos="907"/>
                <w:tab w:val="left" w:pos="262"/>
                <w:tab w:val="left" w:pos="495"/>
              </w:tabs>
              <w:spacing w:line="240" w:lineRule="auto"/>
              <w:ind w:left="-108"/>
              <w:jc w:val="right"/>
              <w:rPr>
                <w:rFonts w:ascii="Browallia New" w:hAnsi="Browallia New" w:cs="Browallia New"/>
                <w:sz w:val="28"/>
                <w:szCs w:val="28"/>
                <w:cs/>
              </w:rPr>
            </w:pPr>
            <w:r w:rsidRPr="000E1F3B">
              <w:rPr>
                <w:rFonts w:ascii="Browallia New" w:hAnsi="Browallia New" w:cs="Browallia New"/>
                <w:sz w:val="28"/>
                <w:szCs w:val="28"/>
              </w:rPr>
              <w:t>(102,29</w:t>
            </w:r>
            <w:r>
              <w:rPr>
                <w:rFonts w:ascii="Browallia New" w:hAnsi="Browallia New" w:cs="Browallia New"/>
                <w:sz w:val="28"/>
                <w:szCs w:val="28"/>
              </w:rPr>
              <w:t>2</w:t>
            </w:r>
            <w:r w:rsidRPr="000E1F3B">
              <w:rPr>
                <w:rFonts w:ascii="Browallia New" w:hAnsi="Browallia New" w:cs="Browallia New"/>
                <w:sz w:val="28"/>
                <w:szCs w:val="28"/>
              </w:rPr>
              <w:t>)</w:t>
            </w:r>
          </w:p>
        </w:tc>
      </w:tr>
    </w:tbl>
    <w:p w14:paraId="61577A44" w14:textId="77777777" w:rsidR="00225FCB" w:rsidRDefault="00225FCB" w:rsidP="00225FCB">
      <w:pPr>
        <w:pStyle w:val="CordiaNew"/>
        <w:tabs>
          <w:tab w:val="clear" w:pos="4153"/>
          <w:tab w:val="left" w:pos="720"/>
        </w:tabs>
        <w:ind w:left="459"/>
        <w:jc w:val="thaiDistribute"/>
        <w:rPr>
          <w:rFonts w:ascii="Browallia New" w:hAnsi="Browallia New" w:cs="Browallia New"/>
          <w:b/>
          <w:bCs/>
          <w:sz w:val="28"/>
          <w:szCs w:val="28"/>
        </w:rPr>
      </w:pPr>
    </w:p>
    <w:p w14:paraId="3D07E16D" w14:textId="477151AF" w:rsidR="003B6532" w:rsidRPr="000C1AB5" w:rsidRDefault="003B6532" w:rsidP="004E3940">
      <w:pPr>
        <w:pStyle w:val="CordiaNew"/>
        <w:numPr>
          <w:ilvl w:val="0"/>
          <w:numId w:val="17"/>
        </w:numPr>
        <w:tabs>
          <w:tab w:val="clear" w:pos="360"/>
          <w:tab w:val="clear" w:pos="4153"/>
          <w:tab w:val="left" w:pos="720"/>
        </w:tabs>
        <w:ind w:left="459" w:hanging="426"/>
        <w:jc w:val="thaiDistribute"/>
        <w:rPr>
          <w:rFonts w:ascii="Browallia New" w:hAnsi="Browallia New" w:cs="Browallia New"/>
          <w:b/>
          <w:bCs/>
          <w:sz w:val="28"/>
          <w:szCs w:val="28"/>
        </w:rPr>
      </w:pPr>
      <w:r w:rsidRPr="000C1AB5">
        <w:rPr>
          <w:rFonts w:ascii="Browallia New" w:hAnsi="Browallia New" w:cs="Browallia New"/>
          <w:b/>
          <w:bCs/>
          <w:sz w:val="28"/>
          <w:szCs w:val="28"/>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1893E49E"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EF4EFF">
        <w:rPr>
          <w:rFonts w:ascii="Browallia New" w:hAnsi="Browallia New" w:cs="Browallia New"/>
          <w:sz w:val="28"/>
          <w:szCs w:val="28"/>
        </w:rPr>
        <w:t>4</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EF4EFF">
        <w:rPr>
          <w:rFonts w:ascii="Browallia New" w:hAnsi="Browallia New" w:cs="Browallia New"/>
          <w:sz w:val="28"/>
          <w:szCs w:val="28"/>
        </w:rPr>
        <w:t>3</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7D401AD1" w14:textId="7CB6462E"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7AF492B" w14:textId="1A96FD92"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D8A82C3" w14:textId="35C73993"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6F881DD" w14:textId="769ABD5E"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95FC74B" w14:textId="5A6D63BB"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197F4D2" w14:textId="2D97E7BE"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7A23A7E" w14:textId="65AABEC6"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6265AB50" w14:textId="7169FFCA"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0A86DF86" w14:textId="77777777" w:rsidR="00EF4EFF" w:rsidRPr="002961B6"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EF4EFF"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55EB1BA2"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778" w:type="dxa"/>
            <w:tcBorders>
              <w:top w:val="nil"/>
              <w:left w:val="nil"/>
              <w:bottom w:val="nil"/>
              <w:right w:val="nil"/>
            </w:tcBorders>
            <w:shd w:val="clear" w:color="auto" w:fill="auto"/>
            <w:vAlign w:val="bottom"/>
          </w:tcPr>
          <w:p w14:paraId="4439CE2E" w14:textId="2880A440"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821" w:type="dxa"/>
            <w:tcBorders>
              <w:top w:val="nil"/>
              <w:left w:val="nil"/>
              <w:bottom w:val="nil"/>
              <w:right w:val="nil"/>
            </w:tcBorders>
            <w:shd w:val="clear" w:color="auto" w:fill="auto"/>
            <w:vAlign w:val="bottom"/>
          </w:tcPr>
          <w:p w14:paraId="78A79778" w14:textId="432B0F6E"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33" w:type="dxa"/>
            <w:tcBorders>
              <w:top w:val="nil"/>
              <w:left w:val="nil"/>
              <w:bottom w:val="nil"/>
              <w:right w:val="nil"/>
            </w:tcBorders>
            <w:shd w:val="clear" w:color="auto" w:fill="auto"/>
            <w:vAlign w:val="bottom"/>
          </w:tcPr>
          <w:p w14:paraId="506ADD50" w14:textId="08C32198"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837" w:type="dxa"/>
            <w:tcBorders>
              <w:top w:val="nil"/>
              <w:left w:val="nil"/>
              <w:bottom w:val="nil"/>
              <w:right w:val="nil"/>
            </w:tcBorders>
            <w:shd w:val="clear" w:color="auto" w:fill="auto"/>
            <w:vAlign w:val="bottom"/>
          </w:tcPr>
          <w:p w14:paraId="2EB936AE" w14:textId="188DEC5B"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42" w:type="dxa"/>
            <w:tcBorders>
              <w:top w:val="nil"/>
              <w:left w:val="nil"/>
              <w:bottom w:val="nil"/>
              <w:right w:val="nil"/>
            </w:tcBorders>
            <w:shd w:val="clear" w:color="auto" w:fill="auto"/>
            <w:vAlign w:val="bottom"/>
          </w:tcPr>
          <w:p w14:paraId="12738B47" w14:textId="00E9EEE2"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821" w:type="dxa"/>
            <w:tcBorders>
              <w:top w:val="nil"/>
              <w:left w:val="nil"/>
              <w:bottom w:val="nil"/>
              <w:right w:val="nil"/>
            </w:tcBorders>
            <w:shd w:val="clear" w:color="auto" w:fill="auto"/>
            <w:vAlign w:val="bottom"/>
          </w:tcPr>
          <w:p w14:paraId="75B2E301" w14:textId="436164F4"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69" w:type="dxa"/>
            <w:tcBorders>
              <w:top w:val="nil"/>
              <w:left w:val="nil"/>
              <w:bottom w:val="nil"/>
              <w:right w:val="nil"/>
            </w:tcBorders>
            <w:shd w:val="clear" w:color="auto" w:fill="auto"/>
            <w:vAlign w:val="bottom"/>
          </w:tcPr>
          <w:p w14:paraId="6ABB90C0" w14:textId="3B7F0D57" w:rsidR="00EF4EFF" w:rsidRPr="002961B6" w:rsidRDefault="00EF4EFF" w:rsidP="00EF4EFF">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r>
      <w:tr w:rsidR="003B6532" w:rsidRPr="002961B6" w14:paraId="60CD291E" w14:textId="77777777" w:rsidTr="00F441AC">
        <w:trPr>
          <w:trHeight w:hRule="exact" w:val="187"/>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EF4EFF" w:rsidRPr="002961B6" w14:paraId="43D229B5" w14:textId="77777777" w:rsidTr="004116DC">
        <w:tc>
          <w:tcPr>
            <w:tcW w:w="2495" w:type="dxa"/>
            <w:tcBorders>
              <w:top w:val="nil"/>
              <w:left w:val="nil"/>
              <w:bottom w:val="nil"/>
              <w:right w:val="nil"/>
            </w:tcBorders>
            <w:shd w:val="clear" w:color="auto" w:fill="auto"/>
          </w:tcPr>
          <w:p w14:paraId="39AF5D35"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38B16F32" w:rsidR="00EF4EFF" w:rsidRPr="008929A1" w:rsidRDefault="0083186A"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2,04</w:t>
            </w:r>
            <w:r w:rsidR="002006EA">
              <w:rPr>
                <w:rFonts w:ascii="Browallia New" w:hAnsi="Browallia New" w:cs="Browallia New"/>
                <w:sz w:val="22"/>
                <w:szCs w:val="22"/>
                <w:lang w:val="en-GB"/>
              </w:rPr>
              <w:t>3</w:t>
            </w:r>
            <w:r w:rsidR="00ED0B42">
              <w:rPr>
                <w:rFonts w:ascii="Browallia New" w:hAnsi="Browallia New" w:cs="Browallia New"/>
                <w:sz w:val="22"/>
                <w:szCs w:val="22"/>
                <w:lang w:val="en-GB"/>
              </w:rPr>
              <w:t>.</w:t>
            </w:r>
            <w:r w:rsidR="002006EA">
              <w:rPr>
                <w:rFonts w:ascii="Browallia New" w:hAnsi="Browallia New" w:cs="Browallia New"/>
                <w:sz w:val="22"/>
                <w:szCs w:val="22"/>
                <w:lang w:val="en-GB"/>
              </w:rPr>
              <w:t>19</w:t>
            </w:r>
          </w:p>
        </w:tc>
        <w:tc>
          <w:tcPr>
            <w:tcW w:w="778" w:type="dxa"/>
            <w:tcBorders>
              <w:top w:val="nil"/>
              <w:left w:val="nil"/>
              <w:bottom w:val="nil"/>
              <w:right w:val="nil"/>
            </w:tcBorders>
            <w:shd w:val="clear" w:color="auto" w:fill="auto"/>
          </w:tcPr>
          <w:p w14:paraId="2D894959" w14:textId="1C677B53"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1,717.52</w:t>
            </w:r>
          </w:p>
        </w:tc>
        <w:tc>
          <w:tcPr>
            <w:tcW w:w="821" w:type="dxa"/>
            <w:tcBorders>
              <w:top w:val="nil"/>
              <w:left w:val="nil"/>
              <w:bottom w:val="nil"/>
              <w:right w:val="nil"/>
            </w:tcBorders>
            <w:shd w:val="clear" w:color="auto" w:fill="auto"/>
          </w:tcPr>
          <w:p w14:paraId="06CFAD75" w14:textId="26DC7D38" w:rsidR="00EF4EFF" w:rsidRPr="008929A1" w:rsidRDefault="008444DC"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4,47</w:t>
            </w:r>
            <w:r w:rsidR="00824A86">
              <w:rPr>
                <w:rFonts w:ascii="Browallia New" w:hAnsi="Browallia New" w:cs="Browallia New"/>
                <w:sz w:val="22"/>
                <w:szCs w:val="22"/>
              </w:rPr>
              <w:t>7</w:t>
            </w:r>
            <w:r>
              <w:rPr>
                <w:rFonts w:ascii="Browallia New" w:hAnsi="Browallia New" w:cs="Browallia New"/>
                <w:sz w:val="22"/>
                <w:szCs w:val="22"/>
              </w:rPr>
              <w:t>.</w:t>
            </w:r>
            <w:r w:rsidR="00824A86">
              <w:rPr>
                <w:rFonts w:ascii="Browallia New" w:hAnsi="Browallia New" w:cs="Browallia New"/>
                <w:sz w:val="22"/>
                <w:szCs w:val="22"/>
              </w:rPr>
              <w:t>6</w:t>
            </w:r>
            <w:r w:rsidR="00DD24EC">
              <w:rPr>
                <w:rFonts w:ascii="Browallia New" w:hAnsi="Browallia New" w:cs="Browallia New"/>
                <w:sz w:val="22"/>
                <w:szCs w:val="22"/>
              </w:rPr>
              <w:t>2</w:t>
            </w:r>
          </w:p>
        </w:tc>
        <w:tc>
          <w:tcPr>
            <w:tcW w:w="833" w:type="dxa"/>
            <w:tcBorders>
              <w:top w:val="nil"/>
              <w:left w:val="nil"/>
              <w:bottom w:val="nil"/>
              <w:right w:val="nil"/>
            </w:tcBorders>
            <w:shd w:val="clear" w:color="auto" w:fill="auto"/>
          </w:tcPr>
          <w:p w14:paraId="683E17FA" w14:textId="62F0D71D"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3,885.50</w:t>
            </w:r>
          </w:p>
        </w:tc>
        <w:tc>
          <w:tcPr>
            <w:tcW w:w="837" w:type="dxa"/>
            <w:tcBorders>
              <w:top w:val="nil"/>
              <w:left w:val="nil"/>
              <w:bottom w:val="nil"/>
              <w:right w:val="nil"/>
            </w:tcBorders>
            <w:shd w:val="clear" w:color="auto" w:fill="auto"/>
            <w:vAlign w:val="bottom"/>
          </w:tcPr>
          <w:p w14:paraId="312AADAF" w14:textId="7553FF9D" w:rsidR="00EF4EFF" w:rsidRPr="008929A1" w:rsidRDefault="00CC3697"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6A74BCED"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 xml:space="preserve">   -</w:t>
            </w:r>
          </w:p>
        </w:tc>
        <w:tc>
          <w:tcPr>
            <w:tcW w:w="821" w:type="dxa"/>
            <w:tcBorders>
              <w:top w:val="nil"/>
              <w:left w:val="nil"/>
              <w:bottom w:val="nil"/>
              <w:right w:val="nil"/>
            </w:tcBorders>
            <w:shd w:val="clear" w:color="auto" w:fill="auto"/>
          </w:tcPr>
          <w:p w14:paraId="7295449C" w14:textId="33A4390E" w:rsidR="00EF4EFF" w:rsidRPr="008929A1" w:rsidRDefault="002624E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6,520.8</w:t>
            </w:r>
            <w:r w:rsidR="0088508E">
              <w:rPr>
                <w:rFonts w:ascii="Browallia New" w:hAnsi="Browallia New" w:cs="Browallia New"/>
                <w:sz w:val="22"/>
                <w:szCs w:val="22"/>
                <w:lang w:bidi="ar-SA"/>
              </w:rPr>
              <w:t>1</w:t>
            </w:r>
          </w:p>
        </w:tc>
        <w:tc>
          <w:tcPr>
            <w:tcW w:w="869" w:type="dxa"/>
            <w:tcBorders>
              <w:top w:val="nil"/>
              <w:left w:val="nil"/>
              <w:bottom w:val="nil"/>
              <w:right w:val="nil"/>
            </w:tcBorders>
            <w:shd w:val="clear" w:color="auto" w:fill="auto"/>
          </w:tcPr>
          <w:p w14:paraId="63761360" w14:textId="30807054"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5,603.02</w:t>
            </w:r>
          </w:p>
        </w:tc>
      </w:tr>
      <w:tr w:rsidR="00EF4EFF" w:rsidRPr="002961B6" w14:paraId="367E234F" w14:textId="77777777" w:rsidTr="004116DC">
        <w:tc>
          <w:tcPr>
            <w:tcW w:w="2495" w:type="dxa"/>
            <w:tcBorders>
              <w:top w:val="nil"/>
              <w:left w:val="nil"/>
              <w:bottom w:val="nil"/>
              <w:right w:val="nil"/>
            </w:tcBorders>
            <w:shd w:val="clear" w:color="auto" w:fill="auto"/>
          </w:tcPr>
          <w:p w14:paraId="7096EACE"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7E9EAE14" w:rsidR="00EF4EFF" w:rsidRPr="008929A1" w:rsidRDefault="00ED0B42"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w:t>
            </w:r>
            <w:r w:rsidR="00D26791">
              <w:rPr>
                <w:rFonts w:ascii="Browallia New" w:hAnsi="Browallia New" w:cs="Browallia New"/>
                <w:sz w:val="22"/>
                <w:szCs w:val="22"/>
                <w:lang w:bidi="ar-SA"/>
              </w:rPr>
              <w:t>3.88</w:t>
            </w:r>
          </w:p>
        </w:tc>
        <w:tc>
          <w:tcPr>
            <w:tcW w:w="778" w:type="dxa"/>
            <w:tcBorders>
              <w:top w:val="nil"/>
              <w:left w:val="nil"/>
              <w:bottom w:val="nil"/>
              <w:right w:val="nil"/>
            </w:tcBorders>
            <w:shd w:val="clear" w:color="auto" w:fill="auto"/>
          </w:tcPr>
          <w:p w14:paraId="60DCF678" w14:textId="48F2E296"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198.39</w:t>
            </w:r>
          </w:p>
        </w:tc>
        <w:tc>
          <w:tcPr>
            <w:tcW w:w="821" w:type="dxa"/>
            <w:tcBorders>
              <w:top w:val="nil"/>
              <w:left w:val="nil"/>
              <w:bottom w:val="nil"/>
              <w:right w:val="nil"/>
            </w:tcBorders>
            <w:shd w:val="clear" w:color="auto" w:fill="auto"/>
            <w:vAlign w:val="bottom"/>
          </w:tcPr>
          <w:p w14:paraId="17E8457E" w14:textId="3AA3EFC2" w:rsidR="00EF4EFF" w:rsidRPr="008929A1" w:rsidRDefault="006B74C6"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w:t>
            </w:r>
            <w:r w:rsidR="001B5C93">
              <w:rPr>
                <w:rFonts w:ascii="Browallia New" w:hAnsi="Browallia New" w:cs="Browallia New"/>
                <w:sz w:val="22"/>
                <w:szCs w:val="22"/>
              </w:rPr>
              <w:t>5.7</w:t>
            </w:r>
            <w:r w:rsidR="00BB0A13">
              <w:rPr>
                <w:rFonts w:ascii="Browallia New" w:hAnsi="Browallia New" w:cs="Browallia New"/>
                <w:sz w:val="22"/>
                <w:szCs w:val="22"/>
              </w:rPr>
              <w:t>7</w:t>
            </w:r>
          </w:p>
        </w:tc>
        <w:tc>
          <w:tcPr>
            <w:tcW w:w="833" w:type="dxa"/>
            <w:tcBorders>
              <w:top w:val="nil"/>
              <w:left w:val="nil"/>
              <w:bottom w:val="nil"/>
              <w:right w:val="nil"/>
            </w:tcBorders>
            <w:shd w:val="clear" w:color="auto" w:fill="auto"/>
            <w:vAlign w:val="bottom"/>
          </w:tcPr>
          <w:p w14:paraId="44BEBBD4" w14:textId="4C79722A"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98.68</w:t>
            </w:r>
          </w:p>
        </w:tc>
        <w:tc>
          <w:tcPr>
            <w:tcW w:w="837" w:type="dxa"/>
            <w:tcBorders>
              <w:top w:val="nil"/>
              <w:left w:val="nil"/>
              <w:bottom w:val="nil"/>
              <w:right w:val="nil"/>
            </w:tcBorders>
            <w:shd w:val="clear" w:color="auto" w:fill="auto"/>
            <w:vAlign w:val="bottom"/>
          </w:tcPr>
          <w:p w14:paraId="643891AD" w14:textId="44863AB7" w:rsidR="00EF4EFF" w:rsidRPr="008929A1" w:rsidRDefault="00CC3697"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(309.6</w:t>
            </w:r>
            <w:r w:rsidR="00D032E2">
              <w:rPr>
                <w:rFonts w:ascii="Browallia New" w:hAnsi="Browallia New" w:cs="Browallia New"/>
                <w:sz w:val="22"/>
                <w:szCs w:val="22"/>
              </w:rPr>
              <w:t>5</w:t>
            </w:r>
            <w:r>
              <w:rPr>
                <w:rFonts w:ascii="Browallia New" w:hAnsi="Browallia New" w:cs="Browallia New"/>
                <w:sz w:val="22"/>
                <w:szCs w:val="22"/>
                <w:lang w:val="en-GB"/>
              </w:rPr>
              <w:t>)</w:t>
            </w:r>
          </w:p>
        </w:tc>
        <w:tc>
          <w:tcPr>
            <w:tcW w:w="842" w:type="dxa"/>
            <w:tcBorders>
              <w:top w:val="nil"/>
              <w:left w:val="nil"/>
              <w:bottom w:val="nil"/>
              <w:right w:val="nil"/>
            </w:tcBorders>
            <w:shd w:val="clear" w:color="auto" w:fill="auto"/>
            <w:vAlign w:val="bottom"/>
          </w:tcPr>
          <w:p w14:paraId="693975A2" w14:textId="09BE831B"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(297.07)</w:t>
            </w:r>
          </w:p>
        </w:tc>
        <w:tc>
          <w:tcPr>
            <w:tcW w:w="821" w:type="dxa"/>
            <w:tcBorders>
              <w:top w:val="nil"/>
              <w:left w:val="nil"/>
              <w:bottom w:val="nil"/>
              <w:right w:val="nil"/>
            </w:tcBorders>
            <w:shd w:val="clear" w:color="auto" w:fill="auto"/>
            <w:vAlign w:val="bottom"/>
          </w:tcPr>
          <w:p w14:paraId="5C62B53F" w14:textId="3856B212" w:rsidR="00EF4EFF" w:rsidRPr="008929A1" w:rsidRDefault="00FD11A9"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4A62266C"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lang w:bidi="ar-SA"/>
              </w:rPr>
              <w:t>-</w:t>
            </w:r>
          </w:p>
        </w:tc>
      </w:tr>
      <w:tr w:rsidR="00EF4EFF" w:rsidRPr="002961B6" w14:paraId="5D5CFCC6" w14:textId="77777777" w:rsidTr="00F00724">
        <w:tc>
          <w:tcPr>
            <w:tcW w:w="2495" w:type="dxa"/>
            <w:tcBorders>
              <w:top w:val="nil"/>
              <w:left w:val="nil"/>
              <w:bottom w:val="nil"/>
              <w:right w:val="nil"/>
            </w:tcBorders>
            <w:shd w:val="clear" w:color="auto" w:fill="auto"/>
          </w:tcPr>
          <w:p w14:paraId="201D70FB"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47539103" w:rsidR="00EF4EFF" w:rsidRPr="008929A1" w:rsidRDefault="00ED0B42"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2,267.</w:t>
            </w:r>
            <w:r w:rsidR="00D26791">
              <w:rPr>
                <w:rFonts w:ascii="Browallia New" w:hAnsi="Browallia New" w:cs="Browallia New"/>
                <w:sz w:val="22"/>
                <w:szCs w:val="22"/>
                <w:lang w:bidi="ar-SA"/>
              </w:rPr>
              <w:t>07</w:t>
            </w:r>
          </w:p>
        </w:tc>
        <w:tc>
          <w:tcPr>
            <w:tcW w:w="778" w:type="dxa"/>
            <w:tcBorders>
              <w:top w:val="nil"/>
              <w:left w:val="nil"/>
              <w:bottom w:val="nil"/>
              <w:right w:val="nil"/>
            </w:tcBorders>
            <w:shd w:val="clear" w:color="auto" w:fill="auto"/>
          </w:tcPr>
          <w:p w14:paraId="7AF9D872" w14:textId="28EB809E"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1,915.91</w:t>
            </w:r>
          </w:p>
        </w:tc>
        <w:tc>
          <w:tcPr>
            <w:tcW w:w="821" w:type="dxa"/>
            <w:tcBorders>
              <w:top w:val="nil"/>
              <w:left w:val="nil"/>
              <w:bottom w:val="nil"/>
              <w:right w:val="nil"/>
            </w:tcBorders>
            <w:shd w:val="clear" w:color="auto" w:fill="auto"/>
          </w:tcPr>
          <w:p w14:paraId="5DF18AD8" w14:textId="0D4D898C" w:rsidR="00EF4EFF" w:rsidRPr="008929A1" w:rsidRDefault="006B74C6"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4,563.</w:t>
            </w:r>
            <w:r w:rsidR="00DD24EC">
              <w:rPr>
                <w:rFonts w:ascii="Browallia New" w:hAnsi="Browallia New" w:cs="Browallia New"/>
                <w:sz w:val="22"/>
                <w:szCs w:val="22"/>
              </w:rPr>
              <w:t>39</w:t>
            </w:r>
          </w:p>
        </w:tc>
        <w:tc>
          <w:tcPr>
            <w:tcW w:w="833" w:type="dxa"/>
            <w:tcBorders>
              <w:top w:val="nil"/>
              <w:left w:val="nil"/>
              <w:bottom w:val="nil"/>
              <w:right w:val="nil"/>
            </w:tcBorders>
            <w:shd w:val="clear" w:color="auto" w:fill="auto"/>
          </w:tcPr>
          <w:p w14:paraId="16685D02" w14:textId="6A1D8E0C"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3,984.18</w:t>
            </w:r>
          </w:p>
        </w:tc>
        <w:tc>
          <w:tcPr>
            <w:tcW w:w="837" w:type="dxa"/>
            <w:tcBorders>
              <w:top w:val="nil"/>
              <w:left w:val="nil"/>
              <w:bottom w:val="nil"/>
              <w:right w:val="nil"/>
            </w:tcBorders>
            <w:shd w:val="clear" w:color="auto" w:fill="auto"/>
            <w:vAlign w:val="bottom"/>
          </w:tcPr>
          <w:p w14:paraId="3CC4D5B7" w14:textId="20AFE3D1" w:rsidR="00EF4EFF" w:rsidRPr="008929A1" w:rsidRDefault="00CC3697"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(309.6</w:t>
            </w:r>
            <w:r w:rsidR="00D032E2">
              <w:rPr>
                <w:rFonts w:ascii="Browallia New" w:hAnsi="Browallia New" w:cs="Browallia New"/>
                <w:sz w:val="22"/>
                <w:szCs w:val="22"/>
                <w:lang w:val="en-GB"/>
              </w:rPr>
              <w:t>5</w:t>
            </w:r>
            <w:r>
              <w:rPr>
                <w:rFonts w:ascii="Browallia New" w:hAnsi="Browallia New" w:cs="Browallia New"/>
                <w:sz w:val="22"/>
                <w:szCs w:val="22"/>
                <w:lang w:val="en-GB"/>
              </w:rPr>
              <w:t>)</w:t>
            </w:r>
          </w:p>
        </w:tc>
        <w:tc>
          <w:tcPr>
            <w:tcW w:w="842" w:type="dxa"/>
            <w:tcBorders>
              <w:top w:val="nil"/>
              <w:left w:val="nil"/>
              <w:bottom w:val="nil"/>
              <w:right w:val="nil"/>
            </w:tcBorders>
            <w:shd w:val="clear" w:color="auto" w:fill="auto"/>
            <w:vAlign w:val="bottom"/>
          </w:tcPr>
          <w:p w14:paraId="6647ABF7" w14:textId="6CB84832"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val="en-GB"/>
              </w:rPr>
              <w:t>(297.07)</w:t>
            </w:r>
          </w:p>
        </w:tc>
        <w:tc>
          <w:tcPr>
            <w:tcW w:w="821" w:type="dxa"/>
            <w:tcBorders>
              <w:top w:val="nil"/>
              <w:left w:val="nil"/>
              <w:bottom w:val="nil"/>
              <w:right w:val="nil"/>
            </w:tcBorders>
            <w:shd w:val="clear" w:color="auto" w:fill="auto"/>
          </w:tcPr>
          <w:p w14:paraId="669CFE71" w14:textId="7534876F" w:rsidR="00EF4EFF" w:rsidRPr="008929A1" w:rsidRDefault="00FD11A9"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6,520.8</w:t>
            </w:r>
            <w:r w:rsidR="0088508E">
              <w:rPr>
                <w:rFonts w:ascii="Browallia New" w:hAnsi="Browallia New" w:cs="Browallia New"/>
                <w:sz w:val="22"/>
                <w:szCs w:val="22"/>
                <w:lang w:bidi="ar-SA"/>
              </w:rPr>
              <w:t>1</w:t>
            </w:r>
          </w:p>
        </w:tc>
        <w:tc>
          <w:tcPr>
            <w:tcW w:w="869" w:type="dxa"/>
            <w:tcBorders>
              <w:top w:val="nil"/>
              <w:left w:val="nil"/>
              <w:bottom w:val="nil"/>
              <w:right w:val="nil"/>
            </w:tcBorders>
            <w:shd w:val="clear" w:color="auto" w:fill="auto"/>
          </w:tcPr>
          <w:p w14:paraId="2FDA1B7B" w14:textId="3268EA42" w:rsidR="00EF4EFF" w:rsidRPr="008929A1"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5,603.02</w:t>
            </w:r>
          </w:p>
        </w:tc>
      </w:tr>
      <w:tr w:rsidR="00EF4EFF" w:rsidRPr="002961B6" w14:paraId="2CE7896B" w14:textId="77777777" w:rsidTr="00F441AC">
        <w:trPr>
          <w:trHeight w:hRule="exact" w:val="230"/>
        </w:trPr>
        <w:tc>
          <w:tcPr>
            <w:tcW w:w="2495" w:type="dxa"/>
            <w:tcBorders>
              <w:top w:val="nil"/>
              <w:left w:val="nil"/>
              <w:bottom w:val="nil"/>
              <w:right w:val="nil"/>
            </w:tcBorders>
            <w:shd w:val="clear" w:color="auto" w:fill="auto"/>
          </w:tcPr>
          <w:p w14:paraId="535A0F85"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F4EFF" w:rsidRPr="002961B6" w14:paraId="4A775B8D" w14:textId="77777777" w:rsidTr="00F00724">
        <w:tc>
          <w:tcPr>
            <w:tcW w:w="2495" w:type="dxa"/>
            <w:tcBorders>
              <w:top w:val="nil"/>
              <w:left w:val="nil"/>
              <w:bottom w:val="nil"/>
              <w:right w:val="nil"/>
            </w:tcBorders>
            <w:shd w:val="clear" w:color="auto" w:fill="auto"/>
          </w:tcPr>
          <w:p w14:paraId="498FA5C3"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4FF5E298" w:rsidR="00EF4EFF" w:rsidRPr="008929A1" w:rsidRDefault="00ED0B42"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0.96</w:t>
            </w:r>
          </w:p>
        </w:tc>
        <w:tc>
          <w:tcPr>
            <w:tcW w:w="778" w:type="dxa"/>
            <w:tcBorders>
              <w:top w:val="nil"/>
              <w:left w:val="nil"/>
              <w:bottom w:val="nil"/>
              <w:right w:val="nil"/>
            </w:tcBorders>
            <w:shd w:val="clear" w:color="auto" w:fill="auto"/>
          </w:tcPr>
          <w:p w14:paraId="2213D79E" w14:textId="6DB1E4FE"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1.05</w:t>
            </w:r>
          </w:p>
        </w:tc>
        <w:tc>
          <w:tcPr>
            <w:tcW w:w="821" w:type="dxa"/>
            <w:tcBorders>
              <w:top w:val="nil"/>
              <w:left w:val="nil"/>
              <w:bottom w:val="nil"/>
              <w:right w:val="nil"/>
            </w:tcBorders>
            <w:shd w:val="clear" w:color="auto" w:fill="auto"/>
          </w:tcPr>
          <w:p w14:paraId="6E438CE1" w14:textId="51BD2C50" w:rsidR="00EF4EFF" w:rsidRPr="008929A1" w:rsidRDefault="006B74C6"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1.92</w:t>
            </w:r>
          </w:p>
        </w:tc>
        <w:tc>
          <w:tcPr>
            <w:tcW w:w="833" w:type="dxa"/>
            <w:tcBorders>
              <w:top w:val="nil"/>
              <w:left w:val="nil"/>
              <w:bottom w:val="nil"/>
              <w:right w:val="nil"/>
            </w:tcBorders>
            <w:shd w:val="clear" w:color="auto" w:fill="auto"/>
          </w:tcPr>
          <w:p w14:paraId="308094B1" w14:textId="0ADF4591"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2.36</w:t>
            </w:r>
          </w:p>
        </w:tc>
        <w:tc>
          <w:tcPr>
            <w:tcW w:w="837" w:type="dxa"/>
            <w:tcBorders>
              <w:top w:val="nil"/>
              <w:left w:val="nil"/>
              <w:bottom w:val="nil"/>
              <w:right w:val="nil"/>
            </w:tcBorders>
            <w:shd w:val="clear" w:color="auto" w:fill="auto"/>
          </w:tcPr>
          <w:p w14:paraId="4FD51501" w14:textId="191CD48D" w:rsidR="00EF4EFF" w:rsidRPr="008929A1" w:rsidRDefault="00FE53A3"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(1.08)</w:t>
            </w:r>
          </w:p>
        </w:tc>
        <w:tc>
          <w:tcPr>
            <w:tcW w:w="842" w:type="dxa"/>
            <w:tcBorders>
              <w:top w:val="nil"/>
              <w:left w:val="nil"/>
              <w:bottom w:val="nil"/>
              <w:right w:val="nil"/>
            </w:tcBorders>
            <w:shd w:val="clear" w:color="auto" w:fill="auto"/>
          </w:tcPr>
          <w:p w14:paraId="3C93A4E0" w14:textId="74B69880"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w:t>
            </w:r>
          </w:p>
        </w:tc>
        <w:tc>
          <w:tcPr>
            <w:tcW w:w="821" w:type="dxa"/>
            <w:tcBorders>
              <w:top w:val="nil"/>
              <w:left w:val="nil"/>
              <w:bottom w:val="nil"/>
              <w:right w:val="nil"/>
            </w:tcBorders>
            <w:shd w:val="clear" w:color="auto" w:fill="auto"/>
          </w:tcPr>
          <w:p w14:paraId="0728F33B" w14:textId="43EFBE82" w:rsidR="00EF4EFF" w:rsidRPr="008929A1" w:rsidRDefault="00FD11A9"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1.80</w:t>
            </w:r>
          </w:p>
        </w:tc>
        <w:tc>
          <w:tcPr>
            <w:tcW w:w="869" w:type="dxa"/>
            <w:tcBorders>
              <w:top w:val="nil"/>
              <w:left w:val="nil"/>
              <w:bottom w:val="nil"/>
              <w:right w:val="nil"/>
            </w:tcBorders>
            <w:shd w:val="clear" w:color="auto" w:fill="auto"/>
          </w:tcPr>
          <w:p w14:paraId="4907C758" w14:textId="7DEFA477"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2.06</w:t>
            </w:r>
          </w:p>
        </w:tc>
      </w:tr>
      <w:tr w:rsidR="00EF4EFF" w:rsidRPr="002961B6" w14:paraId="3F345B9A" w14:textId="77777777" w:rsidTr="00F00724">
        <w:tc>
          <w:tcPr>
            <w:tcW w:w="2495" w:type="dxa"/>
            <w:tcBorders>
              <w:top w:val="nil"/>
              <w:left w:val="nil"/>
              <w:bottom w:val="nil"/>
              <w:right w:val="nil"/>
            </w:tcBorders>
            <w:shd w:val="clear" w:color="auto" w:fill="auto"/>
          </w:tcPr>
          <w:p w14:paraId="60000F3B"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1B778877" w:rsidR="00EF4EFF" w:rsidRPr="008929A1" w:rsidRDefault="008444DC"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2.19</w:t>
            </w:r>
          </w:p>
        </w:tc>
        <w:tc>
          <w:tcPr>
            <w:tcW w:w="778" w:type="dxa"/>
            <w:tcBorders>
              <w:top w:val="nil"/>
              <w:left w:val="nil"/>
              <w:bottom w:val="nil"/>
              <w:right w:val="nil"/>
            </w:tcBorders>
            <w:shd w:val="clear" w:color="auto" w:fill="auto"/>
          </w:tcPr>
          <w:p w14:paraId="4834CDE4" w14:textId="5CAADBEF"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3.63</w:t>
            </w:r>
          </w:p>
        </w:tc>
        <w:tc>
          <w:tcPr>
            <w:tcW w:w="821" w:type="dxa"/>
            <w:tcBorders>
              <w:top w:val="nil"/>
              <w:left w:val="nil"/>
              <w:bottom w:val="nil"/>
              <w:right w:val="nil"/>
            </w:tcBorders>
            <w:shd w:val="clear" w:color="auto" w:fill="auto"/>
          </w:tcPr>
          <w:p w14:paraId="2CCB8C0E" w14:textId="0A88887A" w:rsidR="00EF4EFF" w:rsidRPr="008929A1" w:rsidRDefault="006B74C6"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4.40</w:t>
            </w:r>
          </w:p>
        </w:tc>
        <w:tc>
          <w:tcPr>
            <w:tcW w:w="833" w:type="dxa"/>
            <w:tcBorders>
              <w:top w:val="nil"/>
              <w:left w:val="nil"/>
              <w:bottom w:val="nil"/>
              <w:right w:val="nil"/>
            </w:tcBorders>
            <w:shd w:val="clear" w:color="auto" w:fill="auto"/>
          </w:tcPr>
          <w:p w14:paraId="17C8C1F7" w14:textId="327C9209"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8.21</w:t>
            </w:r>
          </w:p>
        </w:tc>
        <w:tc>
          <w:tcPr>
            <w:tcW w:w="837" w:type="dxa"/>
            <w:tcBorders>
              <w:top w:val="nil"/>
              <w:left w:val="nil"/>
              <w:bottom w:val="nil"/>
              <w:right w:val="nil"/>
            </w:tcBorders>
            <w:shd w:val="clear" w:color="auto" w:fill="auto"/>
          </w:tcPr>
          <w:p w14:paraId="0BC5E225" w14:textId="69AB16B2" w:rsidR="00EF4EFF" w:rsidRPr="008929A1" w:rsidRDefault="00FE53A3"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(4.87)</w:t>
            </w:r>
          </w:p>
        </w:tc>
        <w:tc>
          <w:tcPr>
            <w:tcW w:w="842" w:type="dxa"/>
            <w:tcBorders>
              <w:top w:val="nil"/>
              <w:left w:val="nil"/>
              <w:bottom w:val="nil"/>
              <w:right w:val="nil"/>
            </w:tcBorders>
            <w:shd w:val="clear" w:color="auto" w:fill="auto"/>
          </w:tcPr>
          <w:p w14:paraId="41816EDF" w14:textId="1C056DE6"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(3.88)</w:t>
            </w:r>
          </w:p>
        </w:tc>
        <w:tc>
          <w:tcPr>
            <w:tcW w:w="821" w:type="dxa"/>
            <w:tcBorders>
              <w:top w:val="nil"/>
              <w:left w:val="nil"/>
              <w:bottom w:val="nil"/>
              <w:right w:val="nil"/>
            </w:tcBorders>
            <w:shd w:val="clear" w:color="auto" w:fill="auto"/>
          </w:tcPr>
          <w:p w14:paraId="1D873B27" w14:textId="2D9A3AB6" w:rsidR="00EF4EFF" w:rsidRPr="008929A1" w:rsidRDefault="00FD11A9"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1.72</w:t>
            </w:r>
          </w:p>
        </w:tc>
        <w:tc>
          <w:tcPr>
            <w:tcW w:w="869" w:type="dxa"/>
            <w:tcBorders>
              <w:top w:val="nil"/>
              <w:left w:val="nil"/>
              <w:bottom w:val="nil"/>
              <w:right w:val="nil"/>
            </w:tcBorders>
            <w:shd w:val="clear" w:color="auto" w:fill="auto"/>
          </w:tcPr>
          <w:p w14:paraId="67F50E59" w14:textId="6D8555CD" w:rsidR="00EF4EFF" w:rsidRPr="008929A1"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7.96</w:t>
            </w:r>
          </w:p>
        </w:tc>
      </w:tr>
      <w:tr w:rsidR="00EF4EFF" w:rsidRPr="002961B6" w14:paraId="0FBD09DC" w14:textId="77777777" w:rsidTr="004116DC">
        <w:tc>
          <w:tcPr>
            <w:tcW w:w="2495" w:type="dxa"/>
            <w:tcBorders>
              <w:top w:val="nil"/>
              <w:left w:val="nil"/>
              <w:bottom w:val="nil"/>
              <w:right w:val="nil"/>
            </w:tcBorders>
            <w:shd w:val="clear" w:color="auto" w:fill="auto"/>
            <w:vAlign w:val="bottom"/>
          </w:tcPr>
          <w:p w14:paraId="56AAF2AB"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4EE98B65" w:rsidR="00EF4EFF" w:rsidRPr="002961B6" w:rsidRDefault="008444DC"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778" w:type="dxa"/>
            <w:tcBorders>
              <w:top w:val="nil"/>
              <w:left w:val="nil"/>
              <w:bottom w:val="nil"/>
              <w:right w:val="nil"/>
            </w:tcBorders>
            <w:shd w:val="clear" w:color="auto" w:fill="auto"/>
            <w:vAlign w:val="bottom"/>
          </w:tcPr>
          <w:p w14:paraId="7E8A9472" w14:textId="21C43CD0"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21" w:type="dxa"/>
            <w:tcBorders>
              <w:top w:val="nil"/>
              <w:left w:val="nil"/>
              <w:bottom w:val="nil"/>
              <w:right w:val="nil"/>
            </w:tcBorders>
            <w:shd w:val="clear" w:color="auto" w:fill="auto"/>
          </w:tcPr>
          <w:p w14:paraId="256DE84E" w14:textId="4956A2EB" w:rsidR="00EF4EFF" w:rsidRPr="002961B6" w:rsidRDefault="006B74C6"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54.44</w:t>
            </w:r>
          </w:p>
        </w:tc>
        <w:tc>
          <w:tcPr>
            <w:tcW w:w="833" w:type="dxa"/>
            <w:tcBorders>
              <w:top w:val="nil"/>
              <w:left w:val="nil"/>
              <w:bottom w:val="nil"/>
              <w:right w:val="nil"/>
            </w:tcBorders>
            <w:shd w:val="clear" w:color="auto" w:fill="auto"/>
          </w:tcPr>
          <w:p w14:paraId="0475BACD" w14:textId="432C94DD"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50.</w:t>
            </w:r>
            <w:r>
              <w:rPr>
                <w:rFonts w:ascii="Browallia New" w:hAnsi="Browallia New" w:cs="Browallia New" w:hint="cs"/>
                <w:sz w:val="22"/>
                <w:szCs w:val="22"/>
                <w:cs/>
              </w:rPr>
              <w:t>9</w:t>
            </w:r>
            <w:r>
              <w:rPr>
                <w:rFonts w:ascii="Browallia New" w:hAnsi="Browallia New" w:cs="Browallia New"/>
                <w:sz w:val="22"/>
                <w:szCs w:val="22"/>
                <w:lang w:bidi="ar-SA"/>
              </w:rPr>
              <w:t>5</w:t>
            </w:r>
          </w:p>
        </w:tc>
        <w:tc>
          <w:tcPr>
            <w:tcW w:w="837" w:type="dxa"/>
            <w:tcBorders>
              <w:top w:val="nil"/>
              <w:left w:val="nil"/>
              <w:right w:val="nil"/>
            </w:tcBorders>
            <w:shd w:val="clear" w:color="auto" w:fill="auto"/>
          </w:tcPr>
          <w:p w14:paraId="338C025F" w14:textId="755CDE3A" w:rsidR="00EF4EFF" w:rsidRPr="002961B6" w:rsidRDefault="00FE53A3"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(5.43)</w:t>
            </w:r>
          </w:p>
        </w:tc>
        <w:tc>
          <w:tcPr>
            <w:tcW w:w="842" w:type="dxa"/>
            <w:tcBorders>
              <w:top w:val="nil"/>
              <w:left w:val="nil"/>
              <w:right w:val="nil"/>
            </w:tcBorders>
            <w:shd w:val="clear" w:color="auto" w:fill="auto"/>
          </w:tcPr>
          <w:p w14:paraId="1D43BD52" w14:textId="1755CCBA"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(3.68)</w:t>
            </w:r>
          </w:p>
        </w:tc>
        <w:tc>
          <w:tcPr>
            <w:tcW w:w="821" w:type="dxa"/>
            <w:tcBorders>
              <w:top w:val="nil"/>
              <w:left w:val="nil"/>
              <w:bottom w:val="nil"/>
              <w:right w:val="nil"/>
            </w:tcBorders>
            <w:shd w:val="clear" w:color="auto" w:fill="auto"/>
          </w:tcPr>
          <w:p w14:paraId="4AC2BF37" w14:textId="78E79249" w:rsidR="00EF4EFF" w:rsidRPr="002961B6" w:rsidRDefault="00FD11A9"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49.01</w:t>
            </w:r>
          </w:p>
        </w:tc>
        <w:tc>
          <w:tcPr>
            <w:tcW w:w="869" w:type="dxa"/>
            <w:tcBorders>
              <w:top w:val="nil"/>
              <w:left w:val="nil"/>
              <w:bottom w:val="nil"/>
              <w:right w:val="nil"/>
            </w:tcBorders>
            <w:shd w:val="clear" w:color="auto" w:fill="auto"/>
          </w:tcPr>
          <w:p w14:paraId="2C2E8550" w14:textId="2F397AF5"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47.27</w:t>
            </w:r>
          </w:p>
        </w:tc>
      </w:tr>
      <w:tr w:rsidR="00EF4EFF" w:rsidRPr="002961B6" w14:paraId="599F07EE" w14:textId="77777777" w:rsidTr="007E42D6">
        <w:trPr>
          <w:trHeight w:hRule="exact" w:val="187"/>
        </w:trPr>
        <w:tc>
          <w:tcPr>
            <w:tcW w:w="2495" w:type="dxa"/>
            <w:tcBorders>
              <w:top w:val="nil"/>
              <w:left w:val="nil"/>
              <w:bottom w:val="nil"/>
              <w:right w:val="nil"/>
            </w:tcBorders>
            <w:shd w:val="clear" w:color="auto" w:fill="auto"/>
            <w:vAlign w:val="bottom"/>
          </w:tcPr>
          <w:p w14:paraId="622FEE73"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F4EFF"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369F9BBC" w:rsidR="00EF4EFF" w:rsidRPr="002961B6" w:rsidRDefault="008444DC"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260.</w:t>
            </w:r>
            <w:r w:rsidR="00E61BBF">
              <w:rPr>
                <w:rFonts w:ascii="Browallia New" w:hAnsi="Browallia New" w:cs="Browallia New"/>
                <w:sz w:val="22"/>
                <w:szCs w:val="22"/>
              </w:rPr>
              <w:t>2</w:t>
            </w:r>
            <w:r w:rsidR="004404D1">
              <w:rPr>
                <w:rFonts w:ascii="Browallia New" w:hAnsi="Browallia New" w:cs="Browallia New"/>
                <w:sz w:val="22"/>
                <w:szCs w:val="22"/>
              </w:rPr>
              <w:t>8</w:t>
            </w:r>
          </w:p>
        </w:tc>
        <w:tc>
          <w:tcPr>
            <w:tcW w:w="778" w:type="dxa"/>
            <w:tcBorders>
              <w:top w:val="nil"/>
              <w:left w:val="nil"/>
              <w:bottom w:val="nil"/>
              <w:right w:val="nil"/>
            </w:tcBorders>
            <w:shd w:val="clear" w:color="auto" w:fill="auto"/>
          </w:tcPr>
          <w:p w14:paraId="31FE6241" w14:textId="61434483" w:rsidR="00EF4EFF" w:rsidRPr="002961B6" w:rsidRDefault="00EF4EFF"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84.9</w:t>
            </w:r>
            <w:r>
              <w:rPr>
                <w:rFonts w:ascii="Browallia New" w:hAnsi="Browallia New" w:cs="Browallia New" w:hint="cs"/>
                <w:sz w:val="22"/>
                <w:szCs w:val="22"/>
                <w:cs/>
              </w:rPr>
              <w:t>9</w:t>
            </w:r>
          </w:p>
        </w:tc>
        <w:tc>
          <w:tcPr>
            <w:tcW w:w="821" w:type="dxa"/>
            <w:tcBorders>
              <w:top w:val="nil"/>
              <w:left w:val="nil"/>
              <w:bottom w:val="nil"/>
              <w:right w:val="nil"/>
            </w:tcBorders>
            <w:shd w:val="clear" w:color="auto" w:fill="auto"/>
          </w:tcPr>
          <w:p w14:paraId="070C1FFF" w14:textId="4CA90586" w:rsidR="00EF4EFF" w:rsidRPr="002961B6" w:rsidRDefault="00CC3697"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w:t>
            </w:r>
            <w:r w:rsidR="00D40DA9">
              <w:rPr>
                <w:rFonts w:ascii="Browallia New" w:hAnsi="Browallia New" w:cs="Browallia New"/>
                <w:sz w:val="22"/>
                <w:szCs w:val="22"/>
                <w:lang w:bidi="ar-SA"/>
              </w:rPr>
              <w:t>78</w:t>
            </w:r>
            <w:r>
              <w:rPr>
                <w:rFonts w:ascii="Browallia New" w:hAnsi="Browallia New" w:cs="Browallia New"/>
                <w:sz w:val="22"/>
                <w:szCs w:val="22"/>
                <w:lang w:bidi="ar-SA"/>
              </w:rPr>
              <w:t>.</w:t>
            </w:r>
            <w:r w:rsidR="00E61BBF">
              <w:rPr>
                <w:rFonts w:ascii="Browallia New" w:hAnsi="Browallia New" w:cs="Browallia New"/>
                <w:sz w:val="22"/>
                <w:szCs w:val="22"/>
                <w:lang w:bidi="ar-SA"/>
              </w:rPr>
              <w:t>88</w:t>
            </w:r>
          </w:p>
        </w:tc>
        <w:tc>
          <w:tcPr>
            <w:tcW w:w="833" w:type="dxa"/>
            <w:tcBorders>
              <w:top w:val="nil"/>
              <w:left w:val="nil"/>
              <w:bottom w:val="nil"/>
              <w:right w:val="nil"/>
            </w:tcBorders>
            <w:shd w:val="clear" w:color="auto" w:fill="auto"/>
          </w:tcPr>
          <w:p w14:paraId="77343EF1" w14:textId="5260CF35" w:rsidR="00EF4EFF" w:rsidRPr="002961B6" w:rsidRDefault="00EF4EFF"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320.8</w:t>
            </w:r>
            <w:r>
              <w:rPr>
                <w:rFonts w:ascii="Browallia New" w:hAnsi="Browallia New" w:cs="Browallia New" w:hint="cs"/>
                <w:sz w:val="22"/>
                <w:szCs w:val="22"/>
                <w:cs/>
              </w:rPr>
              <w:t>2</w:t>
            </w:r>
          </w:p>
        </w:tc>
        <w:tc>
          <w:tcPr>
            <w:tcW w:w="837" w:type="dxa"/>
            <w:tcBorders>
              <w:top w:val="nil"/>
              <w:left w:val="nil"/>
              <w:bottom w:val="nil"/>
              <w:right w:val="nil"/>
            </w:tcBorders>
            <w:shd w:val="clear" w:color="auto" w:fill="auto"/>
          </w:tcPr>
          <w:p w14:paraId="2A5FA46E" w14:textId="71529B9A" w:rsidR="00EF4EFF" w:rsidRPr="002961B6" w:rsidRDefault="00FE53A3"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w:t>
            </w:r>
            <w:r w:rsidR="002A7D52">
              <w:rPr>
                <w:rFonts w:ascii="Browallia New" w:hAnsi="Browallia New" w:cs="Browallia New"/>
                <w:sz w:val="22"/>
                <w:szCs w:val="22"/>
                <w:lang w:bidi="ar-SA"/>
              </w:rPr>
              <w:t>1</w:t>
            </w:r>
            <w:r w:rsidR="0062578D">
              <w:rPr>
                <w:rFonts w:ascii="Browallia New" w:hAnsi="Browallia New" w:cs="Browallia New"/>
                <w:sz w:val="22"/>
                <w:szCs w:val="22"/>
                <w:lang w:bidi="ar-SA"/>
              </w:rPr>
              <w:t>)</w:t>
            </w:r>
          </w:p>
        </w:tc>
        <w:tc>
          <w:tcPr>
            <w:tcW w:w="842" w:type="dxa"/>
            <w:tcBorders>
              <w:top w:val="nil"/>
              <w:left w:val="nil"/>
              <w:bottom w:val="nil"/>
              <w:right w:val="nil"/>
            </w:tcBorders>
            <w:shd w:val="clear" w:color="auto" w:fill="auto"/>
          </w:tcPr>
          <w:p w14:paraId="3233D39F" w14:textId="519BA993" w:rsidR="00EF4EFF" w:rsidRPr="002961B6" w:rsidRDefault="00EF4EFF"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4.38</w:t>
            </w:r>
          </w:p>
        </w:tc>
        <w:tc>
          <w:tcPr>
            <w:tcW w:w="821" w:type="dxa"/>
            <w:tcBorders>
              <w:top w:val="nil"/>
              <w:left w:val="nil"/>
              <w:bottom w:val="nil"/>
              <w:right w:val="nil"/>
            </w:tcBorders>
            <w:shd w:val="clear" w:color="auto" w:fill="auto"/>
          </w:tcPr>
          <w:p w14:paraId="094A556E" w14:textId="4812507B" w:rsidR="00EF4EFF" w:rsidRPr="002961B6" w:rsidRDefault="003B6E1F"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w:t>
            </w:r>
            <w:r w:rsidR="00BC197C">
              <w:rPr>
                <w:rFonts w:ascii="Browallia New" w:hAnsi="Browallia New" w:cs="Browallia New"/>
                <w:sz w:val="22"/>
                <w:szCs w:val="22"/>
                <w:lang w:bidi="ar-SA"/>
              </w:rPr>
              <w:t>38</w:t>
            </w:r>
            <w:r>
              <w:rPr>
                <w:rFonts w:ascii="Browallia New" w:hAnsi="Browallia New" w:cs="Browallia New"/>
                <w:sz w:val="22"/>
                <w:szCs w:val="22"/>
                <w:lang w:bidi="ar-SA"/>
              </w:rPr>
              <w:t>.</w:t>
            </w:r>
            <w:r w:rsidR="00BC197C">
              <w:rPr>
                <w:rFonts w:ascii="Browallia New" w:hAnsi="Browallia New" w:cs="Browallia New"/>
                <w:sz w:val="22"/>
                <w:szCs w:val="22"/>
                <w:lang w:bidi="ar-SA"/>
              </w:rPr>
              <w:t>05</w:t>
            </w:r>
          </w:p>
        </w:tc>
        <w:tc>
          <w:tcPr>
            <w:tcW w:w="869" w:type="dxa"/>
            <w:tcBorders>
              <w:top w:val="nil"/>
              <w:left w:val="nil"/>
              <w:bottom w:val="nil"/>
              <w:right w:val="nil"/>
            </w:tcBorders>
            <w:shd w:val="clear" w:color="auto" w:fill="auto"/>
          </w:tcPr>
          <w:p w14:paraId="03BC0833" w14:textId="4B2EC89E" w:rsidR="00EF4EFF" w:rsidRPr="002961B6" w:rsidRDefault="00EF4EFF" w:rsidP="00EF4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410.19</w:t>
            </w:r>
          </w:p>
        </w:tc>
      </w:tr>
      <w:tr w:rsidR="00EF4EFF"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EF4EFF" w:rsidRPr="002961B6" w:rsidRDefault="00EF4EFF" w:rsidP="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4862CB" w:rsidRPr="002961B6" w14:paraId="0B468A5E" w14:textId="77777777" w:rsidTr="004116DC">
        <w:tc>
          <w:tcPr>
            <w:tcW w:w="2495" w:type="dxa"/>
            <w:tcBorders>
              <w:top w:val="nil"/>
              <w:left w:val="nil"/>
              <w:bottom w:val="nil"/>
              <w:right w:val="nil"/>
            </w:tcBorders>
            <w:shd w:val="clear" w:color="auto" w:fill="auto"/>
            <w:vAlign w:val="bottom"/>
          </w:tcPr>
          <w:p w14:paraId="4EEC26FE" w14:textId="77777777"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1848FCB3"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815.</w:t>
            </w:r>
            <w:r w:rsidR="009A66D8">
              <w:rPr>
                <w:rFonts w:ascii="Browallia New" w:hAnsi="Browallia New" w:cs="Browallia New"/>
                <w:sz w:val="22"/>
                <w:szCs w:val="22"/>
                <w:lang w:bidi="ar-SA"/>
              </w:rPr>
              <w:t>66</w:t>
            </w:r>
          </w:p>
        </w:tc>
        <w:tc>
          <w:tcPr>
            <w:tcW w:w="778" w:type="dxa"/>
            <w:tcBorders>
              <w:top w:val="nil"/>
              <w:left w:val="nil"/>
              <w:bottom w:val="nil"/>
              <w:right w:val="nil"/>
            </w:tcBorders>
            <w:shd w:val="clear" w:color="auto" w:fill="auto"/>
          </w:tcPr>
          <w:p w14:paraId="34A183C3" w14:textId="26DBB4C3"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716.00</w:t>
            </w:r>
          </w:p>
        </w:tc>
        <w:tc>
          <w:tcPr>
            <w:tcW w:w="821" w:type="dxa"/>
            <w:tcBorders>
              <w:top w:val="nil"/>
              <w:left w:val="nil"/>
              <w:bottom w:val="nil"/>
              <w:right w:val="nil"/>
            </w:tcBorders>
            <w:shd w:val="clear" w:color="auto" w:fill="auto"/>
          </w:tcPr>
          <w:p w14:paraId="33488DF5" w14:textId="5B58D67C" w:rsidR="004862CB" w:rsidRPr="00CA4470"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spacing w:line="240" w:lineRule="auto"/>
              <w:jc w:val="right"/>
              <w:rPr>
                <w:rFonts w:ascii="Browallia New" w:hAnsi="Browallia New" w:cs="Browallia New"/>
                <w:sz w:val="22"/>
                <w:szCs w:val="22"/>
                <w:cs/>
              </w:rPr>
            </w:pPr>
            <w:r w:rsidRPr="00CA4470">
              <w:rPr>
                <w:rFonts w:ascii="Browallia New" w:hAnsi="Browallia New" w:cs="Browallia New"/>
                <w:sz w:val="22"/>
                <w:szCs w:val="22"/>
              </w:rPr>
              <w:t>1</w:t>
            </w:r>
            <w:r>
              <w:rPr>
                <w:rFonts w:ascii="Browallia New" w:hAnsi="Browallia New" w:cs="Browallia New"/>
                <w:sz w:val="22"/>
                <w:szCs w:val="22"/>
              </w:rPr>
              <w:t>,</w:t>
            </w:r>
            <w:r w:rsidRPr="00CA4470">
              <w:rPr>
                <w:rFonts w:ascii="Browallia New" w:hAnsi="Browallia New" w:cs="Browallia New"/>
                <w:sz w:val="22"/>
                <w:szCs w:val="22"/>
              </w:rPr>
              <w:t>64</w:t>
            </w:r>
            <w:r w:rsidR="009A66D8">
              <w:rPr>
                <w:rFonts w:ascii="Browallia New" w:hAnsi="Browallia New" w:cs="Browallia New"/>
                <w:sz w:val="22"/>
                <w:szCs w:val="22"/>
              </w:rPr>
              <w:t>1</w:t>
            </w:r>
            <w:r w:rsidRPr="00CA4470">
              <w:rPr>
                <w:rFonts w:ascii="Browallia New" w:hAnsi="Browallia New" w:cs="Browallia New"/>
                <w:sz w:val="22"/>
                <w:szCs w:val="22"/>
              </w:rPr>
              <w:t>.</w:t>
            </w:r>
            <w:r w:rsidR="009A66D8">
              <w:rPr>
                <w:rFonts w:ascii="Browallia New" w:hAnsi="Browallia New" w:cs="Browallia New"/>
                <w:sz w:val="22"/>
                <w:szCs w:val="22"/>
              </w:rPr>
              <w:t>84</w:t>
            </w:r>
          </w:p>
        </w:tc>
        <w:tc>
          <w:tcPr>
            <w:tcW w:w="833" w:type="dxa"/>
            <w:tcBorders>
              <w:top w:val="nil"/>
              <w:left w:val="nil"/>
              <w:bottom w:val="nil"/>
              <w:right w:val="nil"/>
            </w:tcBorders>
            <w:shd w:val="clear" w:color="auto" w:fill="auto"/>
          </w:tcPr>
          <w:p w14:paraId="017AB9BD" w14:textId="76362288"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1,488.94</w:t>
            </w:r>
          </w:p>
        </w:tc>
        <w:tc>
          <w:tcPr>
            <w:tcW w:w="837" w:type="dxa"/>
            <w:tcBorders>
              <w:top w:val="nil"/>
              <w:left w:val="nil"/>
              <w:bottom w:val="nil"/>
              <w:right w:val="nil"/>
            </w:tcBorders>
            <w:shd w:val="clear" w:color="auto" w:fill="auto"/>
            <w:vAlign w:val="bottom"/>
          </w:tcPr>
          <w:p w14:paraId="5C3430F2" w14:textId="692DC13E"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5BC55A78"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2169FA92"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2,4</w:t>
            </w:r>
            <w:r w:rsidR="00D6131E">
              <w:rPr>
                <w:rFonts w:ascii="Browallia New" w:hAnsi="Browallia New" w:cs="Browallia New"/>
                <w:sz w:val="22"/>
                <w:szCs w:val="22"/>
              </w:rPr>
              <w:t>57.</w:t>
            </w:r>
            <w:r w:rsidR="00D85595">
              <w:rPr>
                <w:rFonts w:ascii="Browallia New" w:hAnsi="Browallia New" w:cs="Browallia New"/>
                <w:sz w:val="22"/>
                <w:szCs w:val="22"/>
              </w:rPr>
              <w:t>50</w:t>
            </w:r>
          </w:p>
        </w:tc>
        <w:tc>
          <w:tcPr>
            <w:tcW w:w="869" w:type="dxa"/>
            <w:tcBorders>
              <w:top w:val="nil"/>
              <w:left w:val="nil"/>
              <w:bottom w:val="nil"/>
              <w:right w:val="nil"/>
            </w:tcBorders>
            <w:shd w:val="clear" w:color="auto" w:fill="auto"/>
          </w:tcPr>
          <w:p w14:paraId="146BEBEC" w14:textId="5CD33767" w:rsidR="004862CB" w:rsidRPr="002961B6" w:rsidRDefault="004862CB" w:rsidP="0048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2,204.94</w:t>
            </w:r>
          </w:p>
        </w:tc>
      </w:tr>
      <w:tr w:rsidR="002E06A2" w:rsidRPr="002961B6" w14:paraId="3A2D0FE0" w14:textId="77777777" w:rsidTr="00286211">
        <w:tc>
          <w:tcPr>
            <w:tcW w:w="2495" w:type="dxa"/>
            <w:tcBorders>
              <w:top w:val="nil"/>
              <w:left w:val="nil"/>
              <w:bottom w:val="nil"/>
              <w:right w:val="nil"/>
            </w:tcBorders>
            <w:shd w:val="clear" w:color="auto" w:fill="auto"/>
            <w:vAlign w:val="bottom"/>
          </w:tcPr>
          <w:p w14:paraId="50B55969" w14:textId="53F547CB"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0F702C94" w:rsidR="002E06A2" w:rsidRPr="002961B6" w:rsidRDefault="00107F36"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sidR="002E06A2">
              <w:rPr>
                <w:rFonts w:ascii="Browallia New" w:hAnsi="Browallia New" w:cs="Browallia New"/>
                <w:sz w:val="22"/>
                <w:szCs w:val="22"/>
              </w:rPr>
              <w:t>-</w:t>
            </w:r>
          </w:p>
        </w:tc>
        <w:tc>
          <w:tcPr>
            <w:tcW w:w="778" w:type="dxa"/>
            <w:tcBorders>
              <w:top w:val="nil"/>
              <w:left w:val="nil"/>
              <w:bottom w:val="nil"/>
              <w:right w:val="nil"/>
            </w:tcBorders>
            <w:shd w:val="clear" w:color="auto" w:fill="auto"/>
            <w:vAlign w:val="bottom"/>
          </w:tcPr>
          <w:p w14:paraId="28F8FBA1" w14:textId="1CF58B91"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w:t>
            </w:r>
          </w:p>
        </w:tc>
        <w:tc>
          <w:tcPr>
            <w:tcW w:w="821" w:type="dxa"/>
            <w:tcBorders>
              <w:top w:val="nil"/>
              <w:left w:val="nil"/>
              <w:bottom w:val="nil"/>
              <w:right w:val="nil"/>
            </w:tcBorders>
            <w:shd w:val="clear" w:color="auto" w:fill="auto"/>
            <w:vAlign w:val="bottom"/>
          </w:tcPr>
          <w:p w14:paraId="3299396B" w14:textId="725559DC"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(86.25)</w:t>
            </w:r>
          </w:p>
        </w:tc>
        <w:tc>
          <w:tcPr>
            <w:tcW w:w="833" w:type="dxa"/>
            <w:tcBorders>
              <w:top w:val="nil"/>
              <w:left w:val="nil"/>
              <w:bottom w:val="nil"/>
              <w:right w:val="nil"/>
            </w:tcBorders>
            <w:shd w:val="clear" w:color="auto" w:fill="auto"/>
            <w:vAlign w:val="bottom"/>
          </w:tcPr>
          <w:p w14:paraId="1D0284E6" w14:textId="15D7AF66"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133.72</w:t>
            </w:r>
          </w:p>
        </w:tc>
        <w:tc>
          <w:tcPr>
            <w:tcW w:w="837" w:type="dxa"/>
            <w:tcBorders>
              <w:top w:val="nil"/>
              <w:left w:val="nil"/>
              <w:bottom w:val="nil"/>
              <w:right w:val="nil"/>
            </w:tcBorders>
            <w:shd w:val="clear" w:color="auto" w:fill="auto"/>
            <w:vAlign w:val="bottom"/>
          </w:tcPr>
          <w:p w14:paraId="04B12015" w14:textId="1B5B57D8"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3D2CA747"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A36A365" w14:textId="1884C01A"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(86.25)</w:t>
            </w:r>
          </w:p>
        </w:tc>
        <w:tc>
          <w:tcPr>
            <w:tcW w:w="869" w:type="dxa"/>
            <w:tcBorders>
              <w:top w:val="nil"/>
              <w:left w:val="nil"/>
              <w:bottom w:val="nil"/>
              <w:right w:val="nil"/>
            </w:tcBorders>
            <w:shd w:val="clear" w:color="auto" w:fill="auto"/>
            <w:vAlign w:val="bottom"/>
          </w:tcPr>
          <w:p w14:paraId="44A2F20F" w14:textId="2E015ABD"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133.72</w:t>
            </w:r>
          </w:p>
        </w:tc>
      </w:tr>
      <w:tr w:rsidR="002E06A2" w:rsidRPr="002961B6" w14:paraId="6CF37753" w14:textId="77777777" w:rsidTr="004116DC">
        <w:tc>
          <w:tcPr>
            <w:tcW w:w="2495" w:type="dxa"/>
            <w:tcBorders>
              <w:top w:val="nil"/>
              <w:left w:val="nil"/>
              <w:bottom w:val="nil"/>
              <w:right w:val="nil"/>
            </w:tcBorders>
            <w:shd w:val="clear" w:color="auto" w:fill="auto"/>
            <w:vAlign w:val="bottom"/>
          </w:tcPr>
          <w:p w14:paraId="6DC6E9D3" w14:textId="77777777"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66D06F8A" w:rsidR="002E06A2" w:rsidRPr="002961B6" w:rsidRDefault="00107F36"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 xml:space="preserve">  </w:t>
            </w:r>
            <w:r w:rsidR="002E06A2">
              <w:rPr>
                <w:rFonts w:ascii="Browallia New" w:hAnsi="Browallia New" w:cs="Browallia New"/>
                <w:sz w:val="22"/>
                <w:szCs w:val="22"/>
              </w:rPr>
              <w:t>-</w:t>
            </w:r>
          </w:p>
        </w:tc>
        <w:tc>
          <w:tcPr>
            <w:tcW w:w="778" w:type="dxa"/>
            <w:tcBorders>
              <w:top w:val="nil"/>
              <w:left w:val="nil"/>
              <w:bottom w:val="nil"/>
              <w:right w:val="nil"/>
            </w:tcBorders>
            <w:shd w:val="clear" w:color="auto" w:fill="auto"/>
            <w:vAlign w:val="bottom"/>
          </w:tcPr>
          <w:p w14:paraId="7BB2BE2F" w14:textId="508AA937"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rPr>
              <w:t>-</w:t>
            </w:r>
          </w:p>
        </w:tc>
        <w:tc>
          <w:tcPr>
            <w:tcW w:w="821" w:type="dxa"/>
            <w:tcBorders>
              <w:top w:val="nil"/>
              <w:left w:val="nil"/>
              <w:bottom w:val="nil"/>
              <w:right w:val="nil"/>
            </w:tcBorders>
            <w:shd w:val="clear" w:color="auto" w:fill="auto"/>
          </w:tcPr>
          <w:p w14:paraId="1336F9FB" w14:textId="1A171C96"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w:t>
            </w:r>
            <w:r w:rsidR="00184C07">
              <w:rPr>
                <w:rFonts w:ascii="Browallia New" w:hAnsi="Browallia New" w:cs="Browallia New"/>
                <w:sz w:val="22"/>
                <w:szCs w:val="22"/>
              </w:rPr>
              <w:t>9</w:t>
            </w:r>
            <w:r>
              <w:rPr>
                <w:rFonts w:ascii="Browallia New" w:hAnsi="Browallia New" w:cs="Browallia New"/>
                <w:sz w:val="22"/>
                <w:szCs w:val="22"/>
              </w:rPr>
              <w:t>.</w:t>
            </w:r>
            <w:r w:rsidR="00184C07">
              <w:rPr>
                <w:rFonts w:ascii="Browallia New" w:hAnsi="Browallia New" w:cs="Browallia New"/>
                <w:sz w:val="22"/>
                <w:szCs w:val="22"/>
              </w:rPr>
              <w:t>68</w:t>
            </w:r>
          </w:p>
        </w:tc>
        <w:tc>
          <w:tcPr>
            <w:tcW w:w="833" w:type="dxa"/>
            <w:tcBorders>
              <w:top w:val="nil"/>
              <w:left w:val="nil"/>
              <w:bottom w:val="nil"/>
              <w:right w:val="nil"/>
            </w:tcBorders>
            <w:shd w:val="clear" w:color="auto" w:fill="auto"/>
          </w:tcPr>
          <w:p w14:paraId="3F20C1C3" w14:textId="0E70966D"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449.33</w:t>
            </w:r>
          </w:p>
        </w:tc>
        <w:tc>
          <w:tcPr>
            <w:tcW w:w="837" w:type="dxa"/>
            <w:tcBorders>
              <w:top w:val="nil"/>
              <w:left w:val="nil"/>
              <w:bottom w:val="nil"/>
              <w:right w:val="nil"/>
            </w:tcBorders>
            <w:shd w:val="clear" w:color="auto" w:fill="auto"/>
            <w:vAlign w:val="bottom"/>
          </w:tcPr>
          <w:p w14:paraId="66B63CCA" w14:textId="1A45B7A9"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751A2808"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255A8915"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w:t>
            </w:r>
            <w:r w:rsidR="00F7318F">
              <w:rPr>
                <w:rFonts w:ascii="Browallia New" w:hAnsi="Browallia New" w:cs="Browallia New"/>
                <w:sz w:val="22"/>
                <w:szCs w:val="22"/>
              </w:rPr>
              <w:t>9</w:t>
            </w:r>
            <w:r>
              <w:rPr>
                <w:rFonts w:ascii="Browallia New" w:hAnsi="Browallia New" w:cs="Browallia New"/>
                <w:sz w:val="22"/>
                <w:szCs w:val="22"/>
              </w:rPr>
              <w:t>.</w:t>
            </w:r>
            <w:r w:rsidR="00F7318F">
              <w:rPr>
                <w:rFonts w:ascii="Browallia New" w:hAnsi="Browallia New" w:cs="Browallia New"/>
                <w:sz w:val="22"/>
                <w:szCs w:val="22"/>
              </w:rPr>
              <w:t>68</w:t>
            </w:r>
          </w:p>
        </w:tc>
        <w:tc>
          <w:tcPr>
            <w:tcW w:w="869" w:type="dxa"/>
            <w:tcBorders>
              <w:top w:val="nil"/>
              <w:left w:val="nil"/>
              <w:bottom w:val="nil"/>
              <w:right w:val="nil"/>
            </w:tcBorders>
            <w:shd w:val="clear" w:color="auto" w:fill="auto"/>
          </w:tcPr>
          <w:p w14:paraId="6290ED7B" w14:textId="0502C2DB" w:rsidR="002E06A2" w:rsidRPr="002961B6" w:rsidRDefault="002E06A2" w:rsidP="002E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449.33</w:t>
            </w:r>
          </w:p>
        </w:tc>
      </w:tr>
    </w:tbl>
    <w:p w14:paraId="615654F5" w14:textId="6C170B79" w:rsidR="00DE6A7B"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FC02AA" w:rsidRDefault="00A64CAB" w:rsidP="00A64CAB">
      <w:pPr>
        <w:spacing w:line="259" w:lineRule="auto"/>
        <w:ind w:left="461"/>
        <w:rPr>
          <w:rFonts w:ascii="Browallia New" w:hAnsi="Browallia New" w:cs="Browallia New"/>
          <w:sz w:val="28"/>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EF4EFF" w:rsidRPr="00FC02AA" w14:paraId="0287C1AC" w14:textId="77777777" w:rsidTr="009B0D25">
        <w:tc>
          <w:tcPr>
            <w:tcW w:w="2268" w:type="dxa"/>
          </w:tcPr>
          <w:p w14:paraId="0BA30719" w14:textId="77777777" w:rsidR="00EF4EFF" w:rsidRPr="00FC02AA" w:rsidRDefault="00EF4EFF" w:rsidP="00EF4EFF">
            <w:pPr>
              <w:jc w:val="center"/>
              <w:rPr>
                <w:rFonts w:ascii="Browallia New" w:hAnsi="Browallia New" w:cs="Browallia New"/>
                <w:sz w:val="22"/>
                <w:szCs w:val="22"/>
              </w:rPr>
            </w:pPr>
          </w:p>
        </w:tc>
        <w:tc>
          <w:tcPr>
            <w:tcW w:w="850" w:type="dxa"/>
            <w:vAlign w:val="bottom"/>
          </w:tcPr>
          <w:p w14:paraId="08540E7F" w14:textId="2E9B7C27"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50" w:type="dxa"/>
            <w:vAlign w:val="bottom"/>
          </w:tcPr>
          <w:p w14:paraId="1BBCCB65" w14:textId="1DB62678"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851" w:type="dxa"/>
            <w:vAlign w:val="bottom"/>
          </w:tcPr>
          <w:p w14:paraId="34D3B071" w14:textId="11362DFF"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909" w:type="dxa"/>
            <w:vAlign w:val="bottom"/>
          </w:tcPr>
          <w:p w14:paraId="3824B538" w14:textId="210E8136"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792" w:type="dxa"/>
            <w:vAlign w:val="bottom"/>
          </w:tcPr>
          <w:p w14:paraId="7348FAD6" w14:textId="4FDDBCBE"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50" w:type="dxa"/>
            <w:vAlign w:val="bottom"/>
          </w:tcPr>
          <w:p w14:paraId="51CBC73F" w14:textId="4AE92755"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c>
          <w:tcPr>
            <w:tcW w:w="851" w:type="dxa"/>
            <w:vAlign w:val="bottom"/>
          </w:tcPr>
          <w:p w14:paraId="11A79E1F" w14:textId="226830A5" w:rsidR="00EF4EFF" w:rsidRPr="00FC02AA" w:rsidRDefault="00EF4EFF" w:rsidP="00EF4EFF">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4</w:t>
            </w:r>
          </w:p>
        </w:tc>
        <w:tc>
          <w:tcPr>
            <w:tcW w:w="850" w:type="dxa"/>
            <w:vAlign w:val="bottom"/>
          </w:tcPr>
          <w:p w14:paraId="6669C3C1" w14:textId="4512C431" w:rsidR="00EF4EFF" w:rsidRPr="00FC02AA" w:rsidRDefault="00EF4EFF" w:rsidP="00EF4EFF">
            <w:pPr>
              <w:pBdr>
                <w:bottom w:val="single" w:sz="4" w:space="1" w:color="auto"/>
              </w:pBdr>
              <w:jc w:val="center"/>
              <w:rPr>
                <w:rFonts w:ascii="Browallia New" w:hAnsi="Browallia New" w:cs="Browallia New"/>
                <w:sz w:val="22"/>
                <w:szCs w:val="22"/>
                <w:cs/>
              </w:rPr>
            </w:pPr>
            <w:r w:rsidRPr="002961B6">
              <w:rPr>
                <w:rFonts w:ascii="Browallia New" w:hAnsi="Browallia New" w:cs="Browallia New"/>
                <w:sz w:val="22"/>
                <w:szCs w:val="22"/>
                <w:lang w:val="en-GB"/>
              </w:rPr>
              <w:t>25</w:t>
            </w:r>
            <w:r>
              <w:rPr>
                <w:rFonts w:ascii="Browallia New" w:hAnsi="Browallia New" w:cs="Browallia New"/>
                <w:sz w:val="22"/>
                <w:szCs w:val="22"/>
                <w:lang w:val="en-GB"/>
              </w:rPr>
              <w:t>63</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EF4EFF" w:rsidRPr="00FC02AA" w14:paraId="2E269C3F" w14:textId="77777777" w:rsidTr="00063806">
        <w:tc>
          <w:tcPr>
            <w:tcW w:w="2268" w:type="dxa"/>
          </w:tcPr>
          <w:p w14:paraId="0D795AFF" w14:textId="7CDEFA78" w:rsidR="00EF4EFF" w:rsidRPr="00FC02AA" w:rsidRDefault="00EF4EFF" w:rsidP="00EF4EFF">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shd w:val="clear" w:color="auto" w:fill="auto"/>
          </w:tcPr>
          <w:p w14:paraId="03A49FF0" w14:textId="087A1327" w:rsidR="00EF4EFF" w:rsidRPr="00FC02AA" w:rsidRDefault="003B6E1F" w:rsidP="00EF4EFF">
            <w:pPr>
              <w:jc w:val="right"/>
              <w:rPr>
                <w:rFonts w:ascii="Browallia New" w:hAnsi="Browallia New" w:cs="Browallia New"/>
                <w:sz w:val="22"/>
                <w:szCs w:val="22"/>
              </w:rPr>
            </w:pPr>
            <w:r>
              <w:rPr>
                <w:rFonts w:ascii="Browallia New" w:hAnsi="Browallia New" w:cs="Browallia New"/>
                <w:sz w:val="22"/>
                <w:szCs w:val="22"/>
              </w:rPr>
              <w:t>2,264.</w:t>
            </w:r>
            <w:r w:rsidR="00E40A55">
              <w:rPr>
                <w:rFonts w:ascii="Browallia New" w:hAnsi="Browallia New" w:cs="Browallia New"/>
                <w:sz w:val="22"/>
                <w:szCs w:val="22"/>
              </w:rPr>
              <w:t>84</w:t>
            </w:r>
          </w:p>
        </w:tc>
        <w:tc>
          <w:tcPr>
            <w:tcW w:w="850" w:type="dxa"/>
            <w:shd w:val="clear" w:color="auto" w:fill="auto"/>
          </w:tcPr>
          <w:p w14:paraId="5D986F9C" w14:textId="130F9607" w:rsidR="00EF4EFF" w:rsidRPr="00FC02AA" w:rsidRDefault="00EF4EFF" w:rsidP="00EF4EFF">
            <w:pPr>
              <w:jc w:val="right"/>
              <w:rPr>
                <w:rFonts w:ascii="Browallia New" w:hAnsi="Browallia New" w:cs="Browallia New"/>
                <w:sz w:val="22"/>
                <w:szCs w:val="22"/>
              </w:rPr>
            </w:pPr>
            <w:r>
              <w:rPr>
                <w:rFonts w:ascii="Browallia New" w:hAnsi="Browallia New" w:cs="Browallia New"/>
                <w:sz w:val="22"/>
                <w:szCs w:val="22"/>
              </w:rPr>
              <w:t>1,915.03</w:t>
            </w:r>
          </w:p>
        </w:tc>
        <w:tc>
          <w:tcPr>
            <w:tcW w:w="851" w:type="dxa"/>
            <w:shd w:val="clear" w:color="auto" w:fill="auto"/>
          </w:tcPr>
          <w:p w14:paraId="3BFEA111" w14:textId="3AD69E56" w:rsidR="00EF4EFF" w:rsidRPr="00FC02AA" w:rsidRDefault="00233373" w:rsidP="00EF4EFF">
            <w:pPr>
              <w:jc w:val="right"/>
              <w:rPr>
                <w:rFonts w:ascii="Browallia New" w:hAnsi="Browallia New" w:cs="Browallia New"/>
                <w:sz w:val="22"/>
                <w:szCs w:val="22"/>
              </w:rPr>
            </w:pPr>
            <w:r>
              <w:rPr>
                <w:rFonts w:ascii="Browallia New" w:hAnsi="Browallia New" w:cs="Browallia New"/>
                <w:sz w:val="22"/>
                <w:szCs w:val="22"/>
              </w:rPr>
              <w:t>4,289.</w:t>
            </w:r>
            <w:r w:rsidR="00AD3A9F">
              <w:rPr>
                <w:rFonts w:ascii="Browallia New" w:hAnsi="Browallia New" w:cs="Browallia New"/>
                <w:sz w:val="22"/>
                <w:szCs w:val="22"/>
              </w:rPr>
              <w:t>6</w:t>
            </w:r>
            <w:r w:rsidR="00741227">
              <w:rPr>
                <w:rFonts w:ascii="Browallia New" w:hAnsi="Browallia New" w:cs="Browallia New"/>
                <w:sz w:val="22"/>
                <w:szCs w:val="22"/>
              </w:rPr>
              <w:t>1</w:t>
            </w:r>
          </w:p>
        </w:tc>
        <w:tc>
          <w:tcPr>
            <w:tcW w:w="909" w:type="dxa"/>
            <w:shd w:val="clear" w:color="auto" w:fill="auto"/>
          </w:tcPr>
          <w:p w14:paraId="3275EA82" w14:textId="38C95E73" w:rsidR="00EF4EFF" w:rsidRPr="00FC02AA" w:rsidRDefault="00EF4EFF" w:rsidP="00EF4EFF">
            <w:pPr>
              <w:jc w:val="right"/>
              <w:rPr>
                <w:rFonts w:ascii="Browallia New" w:hAnsi="Browallia New" w:cs="Browallia New"/>
                <w:sz w:val="22"/>
                <w:szCs w:val="22"/>
              </w:rPr>
            </w:pPr>
            <w:r>
              <w:rPr>
                <w:rFonts w:ascii="Browallia New" w:hAnsi="Browallia New" w:cs="Browallia New"/>
                <w:sz w:val="22"/>
                <w:szCs w:val="22"/>
              </w:rPr>
              <w:t>3,726.93</w:t>
            </w:r>
          </w:p>
        </w:tc>
        <w:tc>
          <w:tcPr>
            <w:tcW w:w="792" w:type="dxa"/>
            <w:shd w:val="clear" w:color="auto" w:fill="auto"/>
          </w:tcPr>
          <w:p w14:paraId="70B25531" w14:textId="647CCD9B" w:rsidR="00EF4EFF" w:rsidRPr="00FC02AA" w:rsidRDefault="00D27C46" w:rsidP="00EF4EFF">
            <w:pPr>
              <w:jc w:val="right"/>
              <w:rPr>
                <w:rFonts w:ascii="Browallia New" w:hAnsi="Browallia New" w:cs="Browallia New"/>
                <w:sz w:val="22"/>
                <w:szCs w:val="22"/>
              </w:rPr>
            </w:pPr>
            <w:r>
              <w:rPr>
                <w:rFonts w:ascii="Browallia New" w:hAnsi="Browallia New" w:cs="Browallia New"/>
                <w:sz w:val="22"/>
                <w:szCs w:val="22"/>
              </w:rPr>
              <w:t>(309.6</w:t>
            </w:r>
            <w:r w:rsidR="00D032E2">
              <w:rPr>
                <w:rFonts w:ascii="Browallia New" w:hAnsi="Browallia New" w:cs="Browallia New"/>
                <w:sz w:val="22"/>
                <w:szCs w:val="22"/>
              </w:rPr>
              <w:t>5</w:t>
            </w:r>
            <w:r>
              <w:rPr>
                <w:rFonts w:ascii="Browallia New" w:hAnsi="Browallia New" w:cs="Browallia New"/>
                <w:sz w:val="22"/>
                <w:szCs w:val="22"/>
              </w:rPr>
              <w:t>)</w:t>
            </w:r>
          </w:p>
        </w:tc>
        <w:tc>
          <w:tcPr>
            <w:tcW w:w="850" w:type="dxa"/>
            <w:shd w:val="clear" w:color="auto" w:fill="auto"/>
          </w:tcPr>
          <w:p w14:paraId="047B1C16" w14:textId="45C5301C" w:rsidR="00EF4EFF" w:rsidRPr="00FC02AA" w:rsidRDefault="00EF4EFF" w:rsidP="00EF4EFF">
            <w:pPr>
              <w:jc w:val="right"/>
              <w:rPr>
                <w:rFonts w:ascii="Browallia New" w:hAnsi="Browallia New" w:cs="Browallia New"/>
                <w:sz w:val="22"/>
                <w:szCs w:val="22"/>
              </w:rPr>
            </w:pPr>
            <w:r>
              <w:rPr>
                <w:rFonts w:ascii="Browallia New" w:hAnsi="Browallia New" w:cs="Browallia New"/>
                <w:sz w:val="22"/>
                <w:szCs w:val="22"/>
              </w:rPr>
              <w:t>(296.56)</w:t>
            </w:r>
          </w:p>
        </w:tc>
        <w:tc>
          <w:tcPr>
            <w:tcW w:w="851" w:type="dxa"/>
            <w:shd w:val="clear" w:color="auto" w:fill="auto"/>
          </w:tcPr>
          <w:p w14:paraId="01F11F09" w14:textId="73A8177C" w:rsidR="00EF4EFF" w:rsidRPr="00FC02AA" w:rsidRDefault="00C226F5" w:rsidP="00EF4EFF">
            <w:pPr>
              <w:jc w:val="right"/>
              <w:rPr>
                <w:rFonts w:ascii="Browallia New" w:hAnsi="Browallia New" w:cs="Browallia New"/>
                <w:sz w:val="22"/>
                <w:szCs w:val="22"/>
                <w:cs/>
              </w:rPr>
            </w:pPr>
            <w:r>
              <w:rPr>
                <w:rFonts w:ascii="Browallia New" w:hAnsi="Browallia New" w:cs="Browallia New"/>
                <w:sz w:val="22"/>
                <w:szCs w:val="22"/>
              </w:rPr>
              <w:t>6,244.8</w:t>
            </w:r>
            <w:r w:rsidR="00FA1BC5">
              <w:rPr>
                <w:rFonts w:ascii="Browallia New" w:hAnsi="Browallia New" w:cs="Browallia New"/>
                <w:sz w:val="22"/>
                <w:szCs w:val="22"/>
              </w:rPr>
              <w:t>0</w:t>
            </w:r>
          </w:p>
        </w:tc>
        <w:tc>
          <w:tcPr>
            <w:tcW w:w="850" w:type="dxa"/>
          </w:tcPr>
          <w:p w14:paraId="1A4041BC" w14:textId="146AE13F" w:rsidR="00EF4EFF" w:rsidRPr="00FC02AA" w:rsidRDefault="00EF4EFF" w:rsidP="00EF4EFF">
            <w:pPr>
              <w:jc w:val="right"/>
              <w:rPr>
                <w:rFonts w:ascii="Browallia New" w:hAnsi="Browallia New" w:cs="Browallia New"/>
                <w:sz w:val="22"/>
                <w:szCs w:val="22"/>
                <w:cs/>
              </w:rPr>
            </w:pPr>
            <w:r>
              <w:rPr>
                <w:rFonts w:ascii="Browallia New" w:hAnsi="Browallia New" w:cs="Browallia New"/>
                <w:sz w:val="22"/>
                <w:szCs w:val="22"/>
              </w:rPr>
              <w:t>5,345.40</w:t>
            </w:r>
          </w:p>
        </w:tc>
      </w:tr>
      <w:tr w:rsidR="00EF4EFF" w:rsidRPr="00FC02AA" w14:paraId="69D699BD" w14:textId="77777777" w:rsidTr="00063806">
        <w:tc>
          <w:tcPr>
            <w:tcW w:w="2268" w:type="dxa"/>
          </w:tcPr>
          <w:p w14:paraId="2243541C" w14:textId="394B3F04" w:rsidR="00EF4EFF" w:rsidRPr="00FC02AA" w:rsidRDefault="00EF4EFF" w:rsidP="00EF4EFF">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shd w:val="clear" w:color="auto" w:fill="auto"/>
            <w:vAlign w:val="bottom"/>
          </w:tcPr>
          <w:p w14:paraId="0BFE6F92" w14:textId="30A6CA27" w:rsidR="00EF4EFF" w:rsidRPr="00FC02AA" w:rsidRDefault="003B6E1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w:t>
            </w:r>
          </w:p>
        </w:tc>
        <w:tc>
          <w:tcPr>
            <w:tcW w:w="850" w:type="dxa"/>
            <w:shd w:val="clear" w:color="auto" w:fill="auto"/>
            <w:vAlign w:val="bottom"/>
          </w:tcPr>
          <w:p w14:paraId="3B0AECC3" w14:textId="57FB4C67" w:rsidR="00EF4EFF" w:rsidRPr="00FC02AA"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0.88</w:t>
            </w:r>
          </w:p>
        </w:tc>
        <w:tc>
          <w:tcPr>
            <w:tcW w:w="851" w:type="dxa"/>
            <w:shd w:val="clear" w:color="auto" w:fill="auto"/>
            <w:vAlign w:val="bottom"/>
          </w:tcPr>
          <w:p w14:paraId="2D29BB93" w14:textId="3FF64975" w:rsidR="00EF4EFF" w:rsidRPr="00FC02AA" w:rsidRDefault="00233373" w:rsidP="00EF4E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273.7</w:t>
            </w:r>
            <w:r w:rsidR="00E40A55">
              <w:rPr>
                <w:rFonts w:ascii="Browallia New" w:hAnsi="Browallia New" w:cs="Browallia New"/>
                <w:sz w:val="22"/>
                <w:szCs w:val="22"/>
              </w:rPr>
              <w:t>8</w:t>
            </w:r>
          </w:p>
        </w:tc>
        <w:tc>
          <w:tcPr>
            <w:tcW w:w="909" w:type="dxa"/>
            <w:shd w:val="clear" w:color="auto" w:fill="auto"/>
            <w:vAlign w:val="bottom"/>
          </w:tcPr>
          <w:p w14:paraId="350DBBDD" w14:textId="20393613" w:rsidR="00EF4EFF" w:rsidRPr="00FC02AA" w:rsidRDefault="00EF4EFF" w:rsidP="00EF4E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257.25</w:t>
            </w:r>
          </w:p>
        </w:tc>
        <w:tc>
          <w:tcPr>
            <w:tcW w:w="792" w:type="dxa"/>
            <w:shd w:val="clear" w:color="auto" w:fill="auto"/>
            <w:vAlign w:val="bottom"/>
          </w:tcPr>
          <w:p w14:paraId="6AECCF5F" w14:textId="7EBE92E3" w:rsidR="00EF4EFF" w:rsidRPr="00FC02AA" w:rsidRDefault="00AC1C4A" w:rsidP="00AC1C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0" w:type="dxa"/>
            <w:shd w:val="clear" w:color="auto" w:fill="auto"/>
            <w:vAlign w:val="bottom"/>
          </w:tcPr>
          <w:p w14:paraId="19DC514C" w14:textId="38D38467" w:rsidR="00EF4EFF" w:rsidRPr="00FC02AA" w:rsidRDefault="00EF4EFF" w:rsidP="00EF4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(0.51)</w:t>
            </w:r>
          </w:p>
        </w:tc>
        <w:tc>
          <w:tcPr>
            <w:tcW w:w="851" w:type="dxa"/>
            <w:shd w:val="clear" w:color="auto" w:fill="auto"/>
            <w:vAlign w:val="bottom"/>
          </w:tcPr>
          <w:p w14:paraId="342785BC" w14:textId="1408AF96" w:rsidR="00EF4EFF" w:rsidRPr="00FC02AA" w:rsidRDefault="00C226F5" w:rsidP="00EF4EFF">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276.</w:t>
            </w:r>
            <w:r w:rsidR="00063806">
              <w:rPr>
                <w:rFonts w:ascii="Browallia New" w:hAnsi="Browallia New" w:cs="Browallia New"/>
                <w:sz w:val="22"/>
                <w:szCs w:val="22"/>
              </w:rPr>
              <w:t>01</w:t>
            </w:r>
          </w:p>
        </w:tc>
        <w:tc>
          <w:tcPr>
            <w:tcW w:w="850" w:type="dxa"/>
            <w:vAlign w:val="bottom"/>
          </w:tcPr>
          <w:p w14:paraId="6B424ED1" w14:textId="634FDFDD" w:rsidR="00EF4EFF" w:rsidRPr="00FC02AA" w:rsidRDefault="00EF4EFF" w:rsidP="00EF4EFF">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257.62</w:t>
            </w:r>
          </w:p>
        </w:tc>
      </w:tr>
      <w:tr w:rsidR="00EF4EFF" w:rsidRPr="00807C7C" w14:paraId="2F369EAB" w14:textId="77777777" w:rsidTr="00063806">
        <w:tc>
          <w:tcPr>
            <w:tcW w:w="2268" w:type="dxa"/>
          </w:tcPr>
          <w:p w14:paraId="68D4E490" w14:textId="77777777" w:rsidR="00EF4EFF" w:rsidRPr="00FC02AA" w:rsidRDefault="00EF4EFF" w:rsidP="00EF4EFF">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shd w:val="clear" w:color="auto" w:fill="auto"/>
          </w:tcPr>
          <w:p w14:paraId="4A5160A6" w14:textId="0B06F245" w:rsidR="00EF4EFF" w:rsidRPr="00FC02AA" w:rsidRDefault="00233373"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2,267.</w:t>
            </w:r>
            <w:r w:rsidR="001E1913">
              <w:rPr>
                <w:rFonts w:ascii="Browallia New" w:hAnsi="Browallia New" w:cs="Browallia New"/>
                <w:sz w:val="22"/>
                <w:szCs w:val="22"/>
              </w:rPr>
              <w:t>07</w:t>
            </w:r>
          </w:p>
        </w:tc>
        <w:tc>
          <w:tcPr>
            <w:tcW w:w="850" w:type="dxa"/>
            <w:shd w:val="clear" w:color="auto" w:fill="auto"/>
          </w:tcPr>
          <w:p w14:paraId="2EF58F35" w14:textId="5EAEFEA8" w:rsidR="00EF4EFF" w:rsidRPr="00FC02AA" w:rsidRDefault="00EF4EFF"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1,915.91</w:t>
            </w:r>
          </w:p>
        </w:tc>
        <w:tc>
          <w:tcPr>
            <w:tcW w:w="851" w:type="dxa"/>
            <w:shd w:val="clear" w:color="auto" w:fill="auto"/>
          </w:tcPr>
          <w:p w14:paraId="1D83A1FF" w14:textId="70E4FC77" w:rsidR="00EF4EFF" w:rsidRPr="00FC02AA" w:rsidRDefault="00233373"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4,563.</w:t>
            </w:r>
            <w:r w:rsidR="00741227">
              <w:rPr>
                <w:rFonts w:ascii="Browallia New" w:hAnsi="Browallia New" w:cs="Browallia New"/>
                <w:sz w:val="22"/>
                <w:szCs w:val="22"/>
              </w:rPr>
              <w:t>39</w:t>
            </w:r>
          </w:p>
        </w:tc>
        <w:tc>
          <w:tcPr>
            <w:tcW w:w="909" w:type="dxa"/>
            <w:shd w:val="clear" w:color="auto" w:fill="auto"/>
          </w:tcPr>
          <w:p w14:paraId="5DEA80E3" w14:textId="4DDC37A4" w:rsidR="00EF4EFF" w:rsidRPr="00FC02AA" w:rsidRDefault="00EF4EFF"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3,984.18</w:t>
            </w:r>
          </w:p>
        </w:tc>
        <w:tc>
          <w:tcPr>
            <w:tcW w:w="792" w:type="dxa"/>
            <w:shd w:val="clear" w:color="auto" w:fill="auto"/>
          </w:tcPr>
          <w:p w14:paraId="085F68B9" w14:textId="6A1E0CCD" w:rsidR="00EF4EFF" w:rsidRPr="00FC02AA" w:rsidRDefault="00AC1C4A"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(309.6</w:t>
            </w:r>
            <w:r w:rsidR="00D032E2">
              <w:rPr>
                <w:rFonts w:ascii="Browallia New" w:hAnsi="Browallia New" w:cs="Browallia New"/>
                <w:sz w:val="22"/>
                <w:szCs w:val="22"/>
              </w:rPr>
              <w:t>5</w:t>
            </w:r>
            <w:r>
              <w:rPr>
                <w:rFonts w:ascii="Browallia New" w:hAnsi="Browallia New" w:cs="Browallia New"/>
                <w:sz w:val="22"/>
                <w:szCs w:val="22"/>
              </w:rPr>
              <w:t>)</w:t>
            </w:r>
          </w:p>
        </w:tc>
        <w:tc>
          <w:tcPr>
            <w:tcW w:w="850" w:type="dxa"/>
            <w:shd w:val="clear" w:color="auto" w:fill="auto"/>
          </w:tcPr>
          <w:p w14:paraId="4F413608" w14:textId="258B4247" w:rsidR="00EF4EFF" w:rsidRPr="00FC02AA" w:rsidRDefault="00EF4EFF" w:rsidP="00EF4EF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(297.07)</w:t>
            </w:r>
          </w:p>
        </w:tc>
        <w:tc>
          <w:tcPr>
            <w:tcW w:w="851" w:type="dxa"/>
            <w:shd w:val="clear" w:color="auto" w:fill="auto"/>
          </w:tcPr>
          <w:p w14:paraId="13C2ACEC" w14:textId="2B29D391" w:rsidR="00EF4EFF" w:rsidRPr="00FC02AA" w:rsidRDefault="00C226F5" w:rsidP="00EF4EFF">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6,520.8</w:t>
            </w:r>
            <w:r w:rsidR="003E7B83">
              <w:rPr>
                <w:rFonts w:ascii="Browallia New" w:hAnsi="Browallia New" w:cs="Browallia New"/>
                <w:sz w:val="22"/>
                <w:szCs w:val="22"/>
              </w:rPr>
              <w:t>1</w:t>
            </w:r>
          </w:p>
        </w:tc>
        <w:tc>
          <w:tcPr>
            <w:tcW w:w="850" w:type="dxa"/>
          </w:tcPr>
          <w:p w14:paraId="2E708F4F" w14:textId="0A4C010C" w:rsidR="00EF4EFF" w:rsidRPr="00FC02AA" w:rsidRDefault="00EF4EFF" w:rsidP="00EF4EFF">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5,603.02</w:t>
            </w:r>
          </w:p>
        </w:tc>
      </w:tr>
    </w:tbl>
    <w:p w14:paraId="5639C06C" w14:textId="77777777" w:rsidR="000C1AB5" w:rsidRPr="00225FCB" w:rsidRDefault="000C1AB5"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8"/>
          <w:szCs w:val="28"/>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1700F19B"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w:t>
      </w:r>
      <w:r w:rsidR="00225FC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งบการเงินเฉพาะของบริษัท</w:t>
      </w:r>
    </w:p>
    <w:p w14:paraId="412B4522" w14:textId="662AD079" w:rsidR="007A159B" w:rsidRDefault="007A1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0E339D4" w14:textId="77777777" w:rsidR="0053231B" w:rsidRDefault="0053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51B6E33" w14:textId="6FA4D098" w:rsidR="00AE1601" w:rsidRPr="00CF30D0" w:rsidRDefault="00AE1601" w:rsidP="004E394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rPr>
      </w:pPr>
      <w:r w:rsidRPr="00CF30D0">
        <w:rPr>
          <w:rFonts w:ascii="Browallia New" w:hAnsi="Browallia New" w:cs="Browallia New"/>
          <w:b/>
          <w:bCs/>
          <w:sz w:val="28"/>
          <w:szCs w:val="28"/>
          <w:cs/>
        </w:rPr>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33CB0DB9" w14:textId="12ABF34A" w:rsidR="00225FCB" w:rsidRPr="00093C9D" w:rsidRDefault="00AE1601" w:rsidP="00093C9D">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DA1582">
        <w:rPr>
          <w:rFonts w:ascii="Browallia New" w:hAnsi="Browallia New" w:cs="Browallia New" w:hint="cs"/>
          <w:sz w:val="28"/>
          <w:szCs w:val="28"/>
          <w:cs/>
        </w:rPr>
        <w:t>และบริษัท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45567203" w14:textId="77777777" w:rsidR="00225FCB" w:rsidRPr="004116DC" w:rsidRDefault="00225FCB"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81460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เลขที่</w:t>
            </w:r>
          </w:p>
        </w:tc>
        <w:tc>
          <w:tcPr>
            <w:tcW w:w="1417" w:type="dxa"/>
            <w:shd w:val="clear" w:color="auto" w:fill="auto"/>
          </w:tcPr>
          <w:p w14:paraId="19ECB844"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ลงวันที่</w:t>
            </w:r>
          </w:p>
        </w:tc>
        <w:tc>
          <w:tcPr>
            <w:tcW w:w="2552" w:type="dxa"/>
            <w:shd w:val="clear" w:color="auto" w:fill="auto"/>
          </w:tcPr>
          <w:p w14:paraId="0230D6D0" w14:textId="77777777" w:rsidR="008E453F" w:rsidRPr="0081460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วันที่สิ้นสุดการได้สิทธิประโยชน์</w:t>
            </w:r>
          </w:p>
        </w:tc>
      </w:tr>
      <w:tr w:rsidR="00AE1601" w:rsidRPr="00814606" w14:paraId="4E2CA399" w14:textId="77777777" w:rsidTr="00FA0D7D">
        <w:tc>
          <w:tcPr>
            <w:tcW w:w="1559" w:type="dxa"/>
            <w:shd w:val="clear" w:color="auto" w:fill="auto"/>
          </w:tcPr>
          <w:p w14:paraId="68DA3FC7" w14:textId="77777777" w:rsidR="00AE1601" w:rsidRPr="0081460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81460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81460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81460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814606" w:rsidRDefault="00AE1601" w:rsidP="00DD63B2">
            <w:pPr>
              <w:spacing w:line="240" w:lineRule="auto"/>
              <w:jc w:val="thaiDistribute"/>
              <w:rPr>
                <w:rFonts w:ascii="Browallia New" w:hAnsi="Browallia New" w:cs="Browallia New"/>
                <w:sz w:val="24"/>
                <w:szCs w:val="24"/>
              </w:rPr>
            </w:pPr>
          </w:p>
        </w:tc>
      </w:tr>
      <w:tr w:rsidR="00DA1582" w:rsidRPr="00814606" w14:paraId="4DF96125" w14:textId="77777777" w:rsidTr="00FA0D7D">
        <w:tc>
          <w:tcPr>
            <w:tcW w:w="1559" w:type="dxa"/>
            <w:shd w:val="clear" w:color="auto" w:fill="auto"/>
          </w:tcPr>
          <w:p w14:paraId="36857FE4" w14:textId="0B75EA10"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sidRPr="00814606">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814606" w:rsidRDefault="00DA1582" w:rsidP="00DD63B2">
            <w:pPr>
              <w:spacing w:line="240" w:lineRule="auto"/>
              <w:jc w:val="center"/>
              <w:rPr>
                <w:rFonts w:ascii="Browallia New" w:hAnsi="Browallia New" w:cs="Browallia New"/>
                <w:sz w:val="24"/>
                <w:szCs w:val="24"/>
              </w:rPr>
            </w:pPr>
          </w:p>
        </w:tc>
      </w:tr>
      <w:tr w:rsidR="00DA1582" w:rsidRPr="00814606" w14:paraId="70DEA672" w14:textId="77777777" w:rsidTr="00FA0D7D">
        <w:tc>
          <w:tcPr>
            <w:tcW w:w="1559" w:type="dxa"/>
            <w:shd w:val="clear" w:color="auto" w:fill="auto"/>
          </w:tcPr>
          <w:p w14:paraId="1949AE36" w14:textId="792746BA" w:rsidR="00DA1582" w:rsidRPr="00814606" w:rsidRDefault="00527C00" w:rsidP="008E453F">
            <w:pPr>
              <w:tabs>
                <w:tab w:val="clear" w:pos="4451"/>
                <w:tab w:val="left" w:pos="1125"/>
              </w:tabs>
              <w:spacing w:line="240" w:lineRule="auto"/>
              <w:jc w:val="thaiDistribute"/>
              <w:rPr>
                <w:rFonts w:ascii="Browallia New" w:hAnsi="Browallia New" w:cs="Browallia New"/>
                <w:sz w:val="24"/>
                <w:szCs w:val="24"/>
              </w:rPr>
            </w:pPr>
            <w:r w:rsidRPr="00814606">
              <w:rPr>
                <w:rFonts w:ascii="Browallia New" w:hAnsi="Browallia New" w:cs="Browallia New"/>
                <w:sz w:val="24"/>
                <w:szCs w:val="24"/>
              </w:rPr>
              <w:t>62</w:t>
            </w:r>
            <w:r w:rsidR="00CE427B" w:rsidRPr="00814606">
              <w:rPr>
                <w:rFonts w:ascii="Browallia New" w:hAnsi="Browallia New" w:cs="Browallia New"/>
                <w:sz w:val="24"/>
                <w:szCs w:val="24"/>
              </w:rPr>
              <w:t>-0968-1-04-1-0</w:t>
            </w:r>
          </w:p>
        </w:tc>
        <w:tc>
          <w:tcPr>
            <w:tcW w:w="1417" w:type="dxa"/>
            <w:shd w:val="clear" w:color="auto" w:fill="auto"/>
          </w:tcPr>
          <w:p w14:paraId="3AAD00B8" w14:textId="0F0AE87F" w:rsidR="00DA1582" w:rsidRPr="00814606" w:rsidRDefault="005C6313"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15</w:t>
            </w:r>
            <w:r w:rsidR="00FA0D7D" w:rsidRPr="00814606">
              <w:rPr>
                <w:rFonts w:ascii="Browallia New" w:hAnsi="Browallia New" w:cs="Browallia New"/>
                <w:sz w:val="24"/>
                <w:szCs w:val="24"/>
              </w:rPr>
              <w:t xml:space="preserve">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ค</w:t>
            </w:r>
            <w:r w:rsidRPr="00814606">
              <w:rPr>
                <w:rFonts w:ascii="Browallia New" w:hAnsi="Browallia New" w:cs="Browallia New"/>
                <w:sz w:val="24"/>
                <w:szCs w:val="24"/>
              </w:rPr>
              <w:t>.</w:t>
            </w:r>
            <w:r w:rsidR="00FA0D7D" w:rsidRPr="00814606">
              <w:rPr>
                <w:rFonts w:ascii="Browallia New" w:hAnsi="Browallia New" w:cs="Browallia New" w:hint="cs"/>
                <w:sz w:val="24"/>
                <w:szCs w:val="24"/>
                <w:cs/>
              </w:rPr>
              <w:t xml:space="preserve"> </w:t>
            </w:r>
            <w:r w:rsidR="00FA0D7D" w:rsidRPr="00814606">
              <w:rPr>
                <w:rFonts w:ascii="Browallia New" w:hAnsi="Browallia New" w:cs="Browallia New"/>
                <w:sz w:val="24"/>
                <w:szCs w:val="24"/>
              </w:rPr>
              <w:t>2562</w:t>
            </w:r>
          </w:p>
        </w:tc>
        <w:tc>
          <w:tcPr>
            <w:tcW w:w="2552" w:type="dxa"/>
            <w:shd w:val="clear" w:color="auto" w:fill="auto"/>
          </w:tcPr>
          <w:p w14:paraId="1A01680A" w14:textId="3E804876" w:rsidR="00DA1582" w:rsidRPr="00814606" w:rsidRDefault="0098479C"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ผลิตเหล็กรูปพรรณขึ้นรูปเย็น</w:t>
            </w:r>
          </w:p>
        </w:tc>
        <w:tc>
          <w:tcPr>
            <w:tcW w:w="1560" w:type="dxa"/>
            <w:shd w:val="clear" w:color="auto" w:fill="auto"/>
          </w:tcPr>
          <w:p w14:paraId="43010F44" w14:textId="7935F14F" w:rsidR="00DA1582" w:rsidRPr="00814606" w:rsidRDefault="005C6313"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rPr>
              <w:t xml:space="preserve">4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ย</w:t>
            </w:r>
            <w:r w:rsidRPr="00814606">
              <w:rPr>
                <w:rFonts w:ascii="Browallia New" w:hAnsi="Browallia New" w:cs="Browallia New"/>
                <w:sz w:val="24"/>
                <w:szCs w:val="24"/>
              </w:rPr>
              <w:t>.</w:t>
            </w:r>
            <w:r w:rsidRPr="00814606">
              <w:rPr>
                <w:rFonts w:ascii="Browallia New" w:hAnsi="Browallia New" w:cs="Browallia New" w:hint="cs"/>
                <w:sz w:val="24"/>
                <w:szCs w:val="24"/>
                <w:cs/>
              </w:rPr>
              <w:t xml:space="preserve"> </w:t>
            </w:r>
            <w:r w:rsidRPr="00814606">
              <w:rPr>
                <w:rFonts w:ascii="Browallia New" w:hAnsi="Browallia New" w:cs="Browallia New"/>
                <w:sz w:val="24"/>
                <w:szCs w:val="24"/>
              </w:rPr>
              <w:t>2562</w:t>
            </w:r>
          </w:p>
        </w:tc>
        <w:tc>
          <w:tcPr>
            <w:tcW w:w="1984" w:type="dxa"/>
            <w:shd w:val="clear" w:color="auto" w:fill="auto"/>
          </w:tcPr>
          <w:p w14:paraId="1AB3700F" w14:textId="4FA1877D" w:rsidR="00DA1582" w:rsidRPr="00814606" w:rsidRDefault="00F91AD4"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rPr>
              <w:t xml:space="preserve">3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ย</w:t>
            </w:r>
            <w:r w:rsidRPr="00814606">
              <w:rPr>
                <w:rFonts w:ascii="Browallia New" w:hAnsi="Browallia New" w:cs="Browallia New"/>
                <w:sz w:val="24"/>
                <w:szCs w:val="24"/>
              </w:rPr>
              <w:t>. 2565</w:t>
            </w:r>
          </w:p>
        </w:tc>
      </w:tr>
      <w:tr w:rsidR="00DA1582" w:rsidRPr="00814606" w14:paraId="371BE4A6" w14:textId="77777777" w:rsidTr="00FA0D7D">
        <w:tc>
          <w:tcPr>
            <w:tcW w:w="1559" w:type="dxa"/>
            <w:shd w:val="clear" w:color="auto" w:fill="auto"/>
          </w:tcPr>
          <w:p w14:paraId="56B0736C" w14:textId="77777777"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p>
        </w:tc>
        <w:tc>
          <w:tcPr>
            <w:tcW w:w="1417" w:type="dxa"/>
            <w:shd w:val="clear" w:color="auto" w:fill="auto"/>
          </w:tcPr>
          <w:p w14:paraId="4A48E6B4"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69C75384"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1EDBDDC6"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73D7C134" w14:textId="77777777" w:rsidR="00DA1582" w:rsidRPr="00814606" w:rsidRDefault="00DA1582" w:rsidP="00DD63B2">
            <w:pPr>
              <w:spacing w:line="240" w:lineRule="auto"/>
              <w:jc w:val="center"/>
              <w:rPr>
                <w:rFonts w:ascii="Browallia New" w:hAnsi="Browallia New" w:cs="Browallia New"/>
                <w:sz w:val="24"/>
                <w:szCs w:val="24"/>
              </w:rPr>
            </w:pPr>
          </w:p>
        </w:tc>
      </w:tr>
      <w:tr w:rsidR="00AE1601" w:rsidRPr="00814606" w14:paraId="5B8B264C" w14:textId="77777777" w:rsidTr="00FA0D7D">
        <w:tc>
          <w:tcPr>
            <w:tcW w:w="1559" w:type="dxa"/>
            <w:shd w:val="clear" w:color="auto" w:fill="auto"/>
          </w:tcPr>
          <w:p w14:paraId="218CFD60" w14:textId="77777777" w:rsidR="00AE1601" w:rsidRPr="0081460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814606">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814606"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814606"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814606"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814606" w:rsidRDefault="00AE1601" w:rsidP="00DD63B2">
            <w:pPr>
              <w:spacing w:line="240" w:lineRule="auto"/>
              <w:jc w:val="center"/>
              <w:rPr>
                <w:rFonts w:ascii="Browallia New" w:hAnsi="Browallia New" w:cs="Browallia New"/>
                <w:sz w:val="24"/>
                <w:szCs w:val="24"/>
              </w:rPr>
            </w:pPr>
          </w:p>
        </w:tc>
      </w:tr>
      <w:tr w:rsidR="008858CB" w:rsidRPr="00814606" w14:paraId="0CF98F16" w14:textId="77777777" w:rsidTr="00FA0D7D">
        <w:tc>
          <w:tcPr>
            <w:tcW w:w="1559" w:type="dxa"/>
            <w:shd w:val="clear" w:color="auto" w:fill="auto"/>
          </w:tcPr>
          <w:p w14:paraId="1BC1BE05" w14:textId="77777777" w:rsidR="008858CB" w:rsidRPr="00814606" w:rsidRDefault="008858CB" w:rsidP="00DD63B2">
            <w:pPr>
              <w:spacing w:line="240" w:lineRule="auto"/>
              <w:jc w:val="thaiDistribute"/>
              <w:rPr>
                <w:rFonts w:ascii="Browallia New" w:hAnsi="Browallia New" w:cs="Browallia New"/>
                <w:sz w:val="24"/>
                <w:szCs w:val="24"/>
              </w:rPr>
            </w:pPr>
            <w:r w:rsidRPr="00814606">
              <w:rPr>
                <w:rFonts w:ascii="Browallia New" w:hAnsi="Browallia New" w:cs="Browallia New"/>
                <w:sz w:val="24"/>
                <w:szCs w:val="24"/>
              </w:rPr>
              <w:t>2488(2)/2557</w:t>
            </w:r>
          </w:p>
        </w:tc>
        <w:tc>
          <w:tcPr>
            <w:tcW w:w="1417" w:type="dxa"/>
            <w:shd w:val="clear" w:color="auto" w:fill="auto"/>
          </w:tcPr>
          <w:p w14:paraId="72A38727"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 xml:space="preserve">25 </w:t>
            </w:r>
            <w:r w:rsidRPr="00814606">
              <w:rPr>
                <w:rFonts w:ascii="Browallia New" w:hAnsi="Browallia New" w:cs="Browallia New"/>
                <w:sz w:val="24"/>
                <w:szCs w:val="24"/>
                <w:cs/>
              </w:rPr>
              <w:t>ส</w:t>
            </w:r>
            <w:r w:rsidRPr="00814606">
              <w:rPr>
                <w:rFonts w:ascii="Browallia New" w:hAnsi="Browallia New" w:cs="Browallia New"/>
                <w:sz w:val="24"/>
                <w:szCs w:val="24"/>
              </w:rPr>
              <w:t>.</w:t>
            </w:r>
            <w:r w:rsidRPr="00814606">
              <w:rPr>
                <w:rFonts w:ascii="Browallia New" w:hAnsi="Browallia New" w:cs="Browallia New"/>
                <w:sz w:val="24"/>
                <w:szCs w:val="24"/>
                <w:cs/>
              </w:rPr>
              <w:t>ค</w:t>
            </w:r>
            <w:r w:rsidRPr="00814606">
              <w:rPr>
                <w:rFonts w:ascii="Browallia New" w:hAnsi="Browallia New" w:cs="Browallia New"/>
                <w:sz w:val="24"/>
                <w:szCs w:val="24"/>
              </w:rPr>
              <w:t>. 2557</w:t>
            </w:r>
          </w:p>
        </w:tc>
        <w:tc>
          <w:tcPr>
            <w:tcW w:w="2552" w:type="dxa"/>
            <w:shd w:val="clear" w:color="auto" w:fill="auto"/>
          </w:tcPr>
          <w:p w14:paraId="0684CBFF" w14:textId="77777777" w:rsidR="008858CB" w:rsidRPr="00814606" w:rsidRDefault="008858CB"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 xml:space="preserve">29 </w:t>
            </w:r>
            <w:r w:rsidRPr="00814606">
              <w:rPr>
                <w:rFonts w:ascii="Browallia New" w:hAnsi="Browallia New" w:cs="Browallia New"/>
                <w:sz w:val="24"/>
                <w:szCs w:val="24"/>
                <w:cs/>
              </w:rPr>
              <w:t>ก</w:t>
            </w:r>
            <w:r w:rsidRPr="00814606">
              <w:rPr>
                <w:rFonts w:ascii="Browallia New" w:hAnsi="Browallia New" w:cs="Browallia New"/>
                <w:sz w:val="24"/>
                <w:szCs w:val="24"/>
              </w:rPr>
              <w:t>.</w:t>
            </w:r>
            <w:r w:rsidRPr="00814606">
              <w:rPr>
                <w:rFonts w:ascii="Browallia New" w:hAnsi="Browallia New" w:cs="Browallia New"/>
                <w:sz w:val="24"/>
                <w:szCs w:val="24"/>
                <w:cs/>
              </w:rPr>
              <w:t>พ</w:t>
            </w:r>
            <w:r w:rsidRPr="00814606">
              <w:rPr>
                <w:rFonts w:ascii="Browallia New" w:hAnsi="Browallia New" w:cs="Browallia New"/>
                <w:sz w:val="24"/>
                <w:szCs w:val="24"/>
              </w:rPr>
              <w:t>. 2559</w:t>
            </w:r>
          </w:p>
        </w:tc>
        <w:tc>
          <w:tcPr>
            <w:tcW w:w="1984" w:type="dxa"/>
            <w:shd w:val="clear" w:color="auto" w:fill="auto"/>
          </w:tcPr>
          <w:p w14:paraId="291B0773"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lang w:val="en-GB"/>
              </w:rPr>
              <w:t xml:space="preserve">29 </w:t>
            </w:r>
            <w:r w:rsidRPr="00814606">
              <w:rPr>
                <w:rFonts w:ascii="Browallia New" w:hAnsi="Browallia New" w:cs="Browallia New"/>
                <w:sz w:val="24"/>
                <w:szCs w:val="24"/>
                <w:cs/>
                <w:lang w:val="en-GB"/>
              </w:rPr>
              <w:t>ก</w:t>
            </w:r>
            <w:r w:rsidRPr="00814606">
              <w:rPr>
                <w:rFonts w:ascii="Browallia New" w:hAnsi="Browallia New" w:cs="Browallia New"/>
                <w:sz w:val="24"/>
                <w:szCs w:val="24"/>
              </w:rPr>
              <w:t>.</w:t>
            </w:r>
            <w:r w:rsidRPr="00814606">
              <w:rPr>
                <w:rFonts w:ascii="Browallia New" w:hAnsi="Browallia New" w:cs="Browallia New"/>
                <w:sz w:val="24"/>
                <w:szCs w:val="24"/>
                <w:cs/>
              </w:rPr>
              <w:t>พ</w:t>
            </w:r>
            <w:r w:rsidRPr="00814606">
              <w:rPr>
                <w:rFonts w:ascii="Browallia New" w:hAnsi="Browallia New" w:cs="Browallia New"/>
                <w:sz w:val="24"/>
                <w:szCs w:val="24"/>
              </w:rPr>
              <w:t>. 2567</w:t>
            </w:r>
          </w:p>
        </w:tc>
      </w:tr>
    </w:tbl>
    <w:p w14:paraId="17D9D1B4" w14:textId="77777777" w:rsidR="00BF7DE6" w:rsidRPr="00814606" w:rsidRDefault="00BF7DE6" w:rsidP="00DD63B2">
      <w:pPr>
        <w:spacing w:line="240" w:lineRule="auto"/>
        <w:ind w:left="426"/>
        <w:jc w:val="thaiDistribute"/>
        <w:rPr>
          <w:rFonts w:ascii="Browallia New" w:hAnsi="Browallia New" w:cs="Browallia New"/>
          <w:sz w:val="28"/>
          <w:szCs w:val="28"/>
          <w:cs/>
        </w:rPr>
      </w:pPr>
    </w:p>
    <w:p w14:paraId="70ED8483" w14:textId="2A9FFD85" w:rsidR="006F3991" w:rsidRPr="00814606" w:rsidRDefault="00EA04EC" w:rsidP="00DD63B2">
      <w:pPr>
        <w:spacing w:line="240" w:lineRule="auto"/>
        <w:ind w:left="426"/>
        <w:jc w:val="thaiDistribute"/>
        <w:rPr>
          <w:rFonts w:ascii="Browallia New" w:hAnsi="Browallia New" w:cs="Browallia New"/>
          <w:sz w:val="28"/>
          <w:szCs w:val="28"/>
        </w:rPr>
      </w:pPr>
      <w:r w:rsidRPr="00814606">
        <w:rPr>
          <w:rFonts w:ascii="Browallia New" w:hAnsi="Browallia New" w:cs="Browallia New" w:hint="cs"/>
          <w:sz w:val="28"/>
          <w:szCs w:val="28"/>
          <w:cs/>
        </w:rPr>
        <w:t>บริษั</w:t>
      </w:r>
      <w:r w:rsidR="00912576" w:rsidRPr="00814606">
        <w:rPr>
          <w:rFonts w:ascii="Browallia New" w:hAnsi="Browallia New" w:cs="Browallia New" w:hint="cs"/>
          <w:sz w:val="28"/>
          <w:szCs w:val="28"/>
          <w:cs/>
        </w:rPr>
        <w:t>ท</w:t>
      </w:r>
      <w:r w:rsidRPr="00814606">
        <w:rPr>
          <w:rFonts w:ascii="Browallia New" w:hAnsi="Browallia New" w:cs="Browallia New" w:hint="cs"/>
          <w:sz w:val="28"/>
          <w:szCs w:val="28"/>
          <w:cs/>
        </w:rPr>
        <w:t>และ</w:t>
      </w:r>
      <w:r w:rsidR="000C6700" w:rsidRPr="00814606">
        <w:rPr>
          <w:rFonts w:ascii="Browallia New" w:hAnsi="Browallia New" w:cs="Browallia New"/>
          <w:sz w:val="28"/>
          <w:szCs w:val="28"/>
          <w:cs/>
        </w:rPr>
        <w:t>บริษัท</w:t>
      </w:r>
      <w:r w:rsidR="008017AC" w:rsidRPr="00814606">
        <w:rPr>
          <w:rFonts w:ascii="Browallia New" w:hAnsi="Browallia New" w:cs="Browallia New" w:hint="cs"/>
          <w:sz w:val="28"/>
          <w:szCs w:val="28"/>
          <w:cs/>
        </w:rPr>
        <w:t>ย่อย</w:t>
      </w:r>
      <w:r w:rsidR="000C6700" w:rsidRPr="00814606">
        <w:rPr>
          <w:rFonts w:ascii="Browallia New" w:hAnsi="Browallia New" w:cs="Browallia New"/>
          <w:sz w:val="28"/>
          <w:szCs w:val="28"/>
          <w:cs/>
        </w:rPr>
        <w:t>ได้รับสิทธิและประโยชน์</w:t>
      </w:r>
      <w:r w:rsidR="00BF7DE6" w:rsidRPr="00814606">
        <w:rPr>
          <w:rFonts w:ascii="Browallia New" w:hAnsi="Browallia New" w:cs="Browallia New"/>
          <w:sz w:val="28"/>
          <w:szCs w:val="28"/>
        </w:rPr>
        <w:t xml:space="preserve"> </w:t>
      </w:r>
      <w:r w:rsidR="000C6700" w:rsidRPr="00814606">
        <w:rPr>
          <w:rFonts w:ascii="Browallia New" w:hAnsi="Browallia New" w:cs="Browallia New"/>
          <w:sz w:val="28"/>
          <w:szCs w:val="28"/>
          <w:cs/>
        </w:rPr>
        <w:t>ดังต่อไปนี้</w:t>
      </w:r>
    </w:p>
    <w:p w14:paraId="4E220534" w14:textId="77777777" w:rsidR="00746388" w:rsidRPr="00814606" w:rsidRDefault="00746388" w:rsidP="00DD63B2">
      <w:pPr>
        <w:spacing w:line="240" w:lineRule="auto"/>
        <w:ind w:left="426"/>
        <w:jc w:val="thaiDistribute"/>
        <w:rPr>
          <w:rFonts w:ascii="Browallia New" w:hAnsi="Browallia New" w:cs="Browallia New"/>
          <w:sz w:val="28"/>
          <w:szCs w:val="28"/>
        </w:rPr>
      </w:pPr>
    </w:p>
    <w:p w14:paraId="4B7B257F" w14:textId="77777777"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sidRPr="00814606">
        <w:rPr>
          <w:rFonts w:ascii="Browallia New" w:hAnsi="Browallia New" w:cs="Browallia New" w:hint="cs"/>
          <w:sz w:val="28"/>
          <w:szCs w:val="28"/>
          <w:cs/>
        </w:rPr>
        <w:t>ไม่เกิน</w:t>
      </w:r>
      <w:r w:rsidR="009D4C63" w:rsidRPr="00814606">
        <w:rPr>
          <w:rFonts w:ascii="Browallia New" w:hAnsi="Browallia New" w:cs="Browallia New" w:hint="cs"/>
          <w:sz w:val="28"/>
          <w:szCs w:val="28"/>
          <w:cs/>
        </w:rPr>
        <w:t xml:space="preserve">ร้อยละ </w:t>
      </w:r>
      <w:r w:rsidR="009D4C63" w:rsidRPr="00814606">
        <w:rPr>
          <w:rFonts w:ascii="Browallia New" w:hAnsi="Browallia New" w:cs="Browallia New"/>
          <w:sz w:val="28"/>
          <w:szCs w:val="28"/>
        </w:rPr>
        <w:t xml:space="preserve">50 </w:t>
      </w:r>
      <w:r w:rsidR="009D4C63" w:rsidRPr="00814606">
        <w:rPr>
          <w:rFonts w:ascii="Browallia New" w:hAnsi="Browallia New" w:cs="Browallia New" w:hint="cs"/>
          <w:sz w:val="28"/>
          <w:szCs w:val="28"/>
          <w:cs/>
        </w:rPr>
        <w:t xml:space="preserve">และร้อยละ </w:t>
      </w:r>
      <w:r w:rsidR="009D4C63" w:rsidRPr="00814606">
        <w:rPr>
          <w:rFonts w:ascii="Browallia New" w:hAnsi="Browallia New" w:cs="Browallia New"/>
          <w:sz w:val="28"/>
          <w:szCs w:val="28"/>
        </w:rPr>
        <w:t xml:space="preserve">100 </w:t>
      </w:r>
      <w:r w:rsidR="009D4C63" w:rsidRPr="00814606">
        <w:rPr>
          <w:rFonts w:ascii="Browallia New" w:hAnsi="Browallia New" w:cs="Browallia New" w:hint="cs"/>
          <w:sz w:val="28"/>
          <w:szCs w:val="28"/>
          <w:cs/>
        </w:rPr>
        <w:t>ของมูลค่า</w:t>
      </w:r>
      <w:r w:rsidR="00C13CDD" w:rsidRPr="00814606">
        <w:rPr>
          <w:rFonts w:ascii="Browallia New" w:hAnsi="Browallia New" w:cs="Browallia New" w:hint="cs"/>
          <w:sz w:val="28"/>
          <w:szCs w:val="28"/>
          <w:cs/>
        </w:rPr>
        <w:t>เงินลงทุน โดยไม่รวมค่าที่ดิน</w:t>
      </w:r>
      <w:r w:rsidR="008C2277" w:rsidRPr="00814606">
        <w:rPr>
          <w:rFonts w:ascii="Browallia New" w:hAnsi="Browallia New" w:cs="Browallia New" w:hint="cs"/>
          <w:sz w:val="28"/>
          <w:szCs w:val="28"/>
          <w:cs/>
        </w:rPr>
        <w:t>แ</w:t>
      </w:r>
      <w:r w:rsidR="00C13CDD" w:rsidRPr="00814606">
        <w:rPr>
          <w:rFonts w:ascii="Browallia New" w:hAnsi="Browallia New" w:cs="Browallia New" w:hint="cs"/>
          <w:sz w:val="28"/>
          <w:szCs w:val="28"/>
          <w:cs/>
        </w:rPr>
        <w:t>ละทุนหมุนเวียน</w:t>
      </w:r>
      <w:r w:rsidRPr="00814606">
        <w:rPr>
          <w:rFonts w:ascii="Browallia New" w:hAnsi="Browallia New" w:cs="Browallia New"/>
          <w:sz w:val="28"/>
          <w:szCs w:val="28"/>
          <w:cs/>
        </w:rPr>
        <w:t xml:space="preserve"> มีกำหนดเวลา</w:t>
      </w:r>
      <w:r w:rsidR="00623995" w:rsidRPr="00814606">
        <w:rPr>
          <w:rFonts w:ascii="Browallia New" w:hAnsi="Browallia New" w:cs="Browallia New" w:hint="cs"/>
          <w:sz w:val="28"/>
          <w:szCs w:val="28"/>
          <w:cs/>
        </w:rPr>
        <w:t>สามปีและ</w:t>
      </w:r>
      <w:r w:rsidRPr="00814606">
        <w:rPr>
          <w:rFonts w:ascii="Browallia New" w:hAnsi="Browallia New" w:cs="Browallia New"/>
          <w:sz w:val="28"/>
          <w:szCs w:val="28"/>
          <w:cs/>
        </w:rPr>
        <w:t>แปดปี</w:t>
      </w:r>
      <w:r w:rsidR="00DA2EE2" w:rsidRPr="00814606">
        <w:rPr>
          <w:rFonts w:ascii="Browallia New" w:hAnsi="Browallia New" w:cs="Browallia New" w:hint="cs"/>
          <w:sz w:val="28"/>
          <w:szCs w:val="28"/>
          <w:cs/>
        </w:rPr>
        <w:t xml:space="preserve"> ตามลำดับ </w:t>
      </w:r>
      <w:r w:rsidRPr="0081460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sidRPr="00814606">
        <w:rPr>
          <w:rFonts w:ascii="Browallia New" w:hAnsi="Browallia New" w:cs="Browallia New" w:hint="cs"/>
          <w:sz w:val="28"/>
          <w:szCs w:val="28"/>
          <w:cs/>
        </w:rPr>
        <w:t xml:space="preserve"> </w:t>
      </w:r>
      <w:r w:rsidRPr="0081460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57266C27" w:rsidR="00AE1601"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w:t>
      </w:r>
      <w:r w:rsidR="00BF7DE6">
        <w:rPr>
          <w:rFonts w:ascii="Browallia New" w:hAnsi="Browallia New" w:cs="Browallia New"/>
          <w:sz w:val="28"/>
          <w:szCs w:val="28"/>
        </w:rPr>
        <w:t xml:space="preserve"> </w:t>
      </w:r>
      <w:r w:rsidRPr="002961B6">
        <w:rPr>
          <w:rFonts w:ascii="Browallia New" w:hAnsi="Browallia New" w:cs="Browallia New"/>
          <w:sz w:val="28"/>
          <w:szCs w:val="28"/>
          <w:cs/>
        </w:rPr>
        <w:t>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7C718F18" w14:textId="77777777" w:rsidR="006D6C5A" w:rsidRPr="002961B6" w:rsidRDefault="006D6C5A" w:rsidP="00DD63B2">
      <w:pPr>
        <w:spacing w:line="240" w:lineRule="auto"/>
        <w:ind w:left="426"/>
        <w:jc w:val="thaiDistribute"/>
        <w:rPr>
          <w:rFonts w:ascii="Browallia New" w:hAnsi="Browallia New" w:cs="Browallia New"/>
          <w:sz w:val="28"/>
          <w:szCs w:val="28"/>
          <w:lang w:val="en-GB"/>
        </w:rPr>
      </w:pPr>
    </w:p>
    <w:p w14:paraId="13892A76" w14:textId="5B493939" w:rsidR="00AE1601"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EF4EFF">
        <w:rPr>
          <w:rFonts w:ascii="Browallia New" w:hAnsi="Browallia New" w:cs="Browallia New"/>
          <w:sz w:val="28"/>
          <w:szCs w:val="28"/>
          <w:lang w:val="en-GB"/>
        </w:rPr>
        <w:t>4</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EF4EFF">
        <w:rPr>
          <w:rFonts w:ascii="Browallia New" w:hAnsi="Browallia New" w:cs="Browallia New"/>
          <w:sz w:val="28"/>
          <w:szCs w:val="28"/>
          <w:lang w:val="en-GB"/>
        </w:rPr>
        <w:t>3</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50646BC9" w14:textId="77777777" w:rsidR="0021143A" w:rsidRPr="00942671" w:rsidRDefault="0021143A" w:rsidP="00DD63B2">
      <w:pPr>
        <w:widowControl w:val="0"/>
        <w:adjustRightInd w:val="0"/>
        <w:spacing w:line="240" w:lineRule="auto"/>
        <w:ind w:left="426"/>
        <w:jc w:val="thaiDistribute"/>
        <w:textAlignment w:val="baseline"/>
        <w:rPr>
          <w:rFonts w:ascii="Browallia New" w:hAnsi="Browallia New" w:cs="Browallia New"/>
          <w:sz w:val="22"/>
          <w:szCs w:val="22"/>
          <w:cs/>
        </w:rPr>
      </w:pPr>
    </w:p>
    <w:tbl>
      <w:tblPr>
        <w:tblW w:w="9016" w:type="dxa"/>
        <w:tblInd w:w="369" w:type="dxa"/>
        <w:tblLayout w:type="fixed"/>
        <w:tblLook w:val="0000" w:firstRow="0" w:lastRow="0" w:firstColumn="0" w:lastColumn="0" w:noHBand="0" w:noVBand="0"/>
      </w:tblPr>
      <w:tblGrid>
        <w:gridCol w:w="2727"/>
        <w:gridCol w:w="1382"/>
        <w:gridCol w:w="130"/>
        <w:gridCol w:w="152"/>
        <w:gridCol w:w="1266"/>
        <w:gridCol w:w="150"/>
        <w:gridCol w:w="86"/>
        <w:gridCol w:w="196"/>
        <w:gridCol w:w="1221"/>
        <w:gridCol w:w="86"/>
        <w:gridCol w:w="198"/>
        <w:gridCol w:w="73"/>
        <w:gridCol w:w="1324"/>
        <w:gridCol w:w="25"/>
      </w:tblGrid>
      <w:tr w:rsidR="008D25E3" w:rsidRPr="002961B6" w14:paraId="4986CA7B" w14:textId="44000EC5" w:rsidTr="00316177">
        <w:trPr>
          <w:trHeight w:val="68"/>
        </w:trPr>
        <w:tc>
          <w:tcPr>
            <w:tcW w:w="2727"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6289" w:type="dxa"/>
            <w:gridSpan w:val="13"/>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316177">
        <w:trPr>
          <w:trHeight w:val="62"/>
        </w:trPr>
        <w:tc>
          <w:tcPr>
            <w:tcW w:w="2727"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6289" w:type="dxa"/>
            <w:gridSpan w:val="13"/>
            <w:tcBorders>
              <w:top w:val="single" w:sz="4" w:space="0" w:color="auto"/>
              <w:bottom w:val="single" w:sz="4" w:space="0" w:color="auto"/>
            </w:tcBorders>
          </w:tcPr>
          <w:p w14:paraId="7029EC2A" w14:textId="218A3B21" w:rsidR="008D25E3" w:rsidRDefault="008D25E3"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6F6F7A" w:rsidRPr="002961B6" w14:paraId="56E22CE6" w14:textId="1AD0D632" w:rsidTr="00316177">
        <w:trPr>
          <w:trHeight w:val="125"/>
        </w:trPr>
        <w:tc>
          <w:tcPr>
            <w:tcW w:w="2727"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gridSpan w:val="2"/>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gridSpan w:val="2"/>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gridSpan w:val="2"/>
            <w:tcBorders>
              <w:top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316177">
        <w:trPr>
          <w:trHeight w:val="382"/>
        </w:trPr>
        <w:tc>
          <w:tcPr>
            <w:tcW w:w="2727"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gridSpan w:val="2"/>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316177">
        <w:trPr>
          <w:trHeight w:val="394"/>
        </w:trPr>
        <w:tc>
          <w:tcPr>
            <w:tcW w:w="2727" w:type="dxa"/>
          </w:tcPr>
          <w:p w14:paraId="3DE15BA1" w14:textId="652EB50B"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EF4EFF">
              <w:rPr>
                <w:rFonts w:ascii="Browallia New" w:hAnsi="Browallia New" w:cs="Browallia New"/>
                <w:b/>
                <w:bCs/>
                <w:sz w:val="28"/>
                <w:szCs w:val="28"/>
                <w:lang w:val="en-GB"/>
              </w:rPr>
              <w:t>4</w:t>
            </w:r>
          </w:p>
        </w:tc>
        <w:tc>
          <w:tcPr>
            <w:tcW w:w="1382" w:type="dxa"/>
          </w:tcPr>
          <w:p w14:paraId="098514CC" w14:textId="2B589A8E"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517B7966"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08ED2D1A"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82" w:type="dxa"/>
            <w:gridSpan w:val="2"/>
          </w:tcPr>
          <w:p w14:paraId="0DE7F94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17526FB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gridSpan w:val="2"/>
          </w:tcPr>
          <w:p w14:paraId="016F6BD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1D35031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6F6F7A" w:rsidRPr="002961B6" w14:paraId="4C4BDB80" w14:textId="79CA3A2B" w:rsidTr="00316177">
        <w:trPr>
          <w:trHeight w:val="368"/>
        </w:trPr>
        <w:tc>
          <w:tcPr>
            <w:tcW w:w="2727" w:type="dxa"/>
            <w:shd w:val="clear" w:color="auto" w:fill="auto"/>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2A193688" w14:textId="5892741C" w:rsidR="006F6F7A" w:rsidRPr="0019762F" w:rsidRDefault="00894D94"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13,920</w:t>
            </w:r>
          </w:p>
        </w:tc>
        <w:tc>
          <w:tcPr>
            <w:tcW w:w="282" w:type="dxa"/>
            <w:gridSpan w:val="2"/>
          </w:tcPr>
          <w:p w14:paraId="244DD952" w14:textId="77777777" w:rsidR="006F6F7A" w:rsidRPr="0019762F" w:rsidRDefault="006F6F7A" w:rsidP="006F6F7A">
            <w:pPr>
              <w:tabs>
                <w:tab w:val="left" w:pos="540"/>
              </w:tabs>
              <w:spacing w:line="240" w:lineRule="auto"/>
              <w:ind w:right="450"/>
              <w:jc w:val="right"/>
              <w:rPr>
                <w:rFonts w:ascii="Browallia New" w:hAnsi="Browallia New" w:cs="Browallia New"/>
                <w:sz w:val="28"/>
                <w:szCs w:val="28"/>
                <w:u w:val="single"/>
                <w:rtl/>
                <w:cs/>
              </w:rPr>
            </w:pPr>
          </w:p>
        </w:tc>
        <w:tc>
          <w:tcPr>
            <w:tcW w:w="1416" w:type="dxa"/>
            <w:gridSpan w:val="2"/>
            <w:tcBorders>
              <w:bottom w:val="single" w:sz="12" w:space="0" w:color="auto"/>
            </w:tcBorders>
          </w:tcPr>
          <w:p w14:paraId="5996F76E" w14:textId="0B0F511D" w:rsidR="006F6F7A" w:rsidRPr="0019762F" w:rsidRDefault="009C4A57" w:rsidP="006F6F7A">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6,</w:t>
            </w:r>
            <w:r w:rsidR="00894D94">
              <w:rPr>
                <w:rFonts w:ascii="Browallia New" w:hAnsi="Browallia New" w:cs="Browallia New"/>
                <w:sz w:val="28"/>
                <w:szCs w:val="28"/>
              </w:rPr>
              <w:t>816,546</w:t>
            </w:r>
          </w:p>
        </w:tc>
        <w:tc>
          <w:tcPr>
            <w:tcW w:w="282" w:type="dxa"/>
            <w:gridSpan w:val="2"/>
          </w:tcPr>
          <w:p w14:paraId="0F9F0C3C" w14:textId="77777777" w:rsidR="006F6F7A" w:rsidRPr="0019762F" w:rsidRDefault="006F6F7A" w:rsidP="006F6F7A">
            <w:pPr>
              <w:tabs>
                <w:tab w:val="left" w:pos="540"/>
              </w:tabs>
              <w:spacing w:line="240" w:lineRule="auto"/>
              <w:ind w:right="162"/>
              <w:jc w:val="right"/>
              <w:rPr>
                <w:rFonts w:ascii="Browallia New" w:hAnsi="Browallia New" w:cs="Browallia New"/>
                <w:sz w:val="28"/>
                <w:szCs w:val="28"/>
                <w:rtl/>
                <w:cs/>
              </w:rPr>
            </w:pPr>
          </w:p>
        </w:tc>
        <w:tc>
          <w:tcPr>
            <w:tcW w:w="1307" w:type="dxa"/>
            <w:gridSpan w:val="2"/>
            <w:tcBorders>
              <w:bottom w:val="single" w:sz="12" w:space="0" w:color="auto"/>
            </w:tcBorders>
          </w:tcPr>
          <w:p w14:paraId="63A50208" w14:textId="392E93BC" w:rsidR="006F6F7A" w:rsidRPr="0019762F" w:rsidRDefault="009C4A57" w:rsidP="006F6F7A">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(309,6</w:t>
            </w:r>
            <w:r w:rsidR="00D8581C">
              <w:rPr>
                <w:rFonts w:ascii="Browallia New" w:hAnsi="Browallia New" w:cs="Browallia New"/>
                <w:sz w:val="28"/>
                <w:szCs w:val="28"/>
              </w:rPr>
              <w:t>53</w:t>
            </w:r>
            <w:r>
              <w:rPr>
                <w:rFonts w:ascii="Browallia New" w:hAnsi="Browallia New" w:cs="Browallia New"/>
                <w:sz w:val="28"/>
                <w:szCs w:val="28"/>
              </w:rPr>
              <w:t>)</w:t>
            </w:r>
          </w:p>
        </w:tc>
        <w:tc>
          <w:tcPr>
            <w:tcW w:w="271" w:type="dxa"/>
            <w:gridSpan w:val="2"/>
          </w:tcPr>
          <w:p w14:paraId="11690E08" w14:textId="77777777" w:rsidR="006F6F7A" w:rsidRPr="0019762F" w:rsidRDefault="006F6F7A" w:rsidP="006F6F7A">
            <w:pPr>
              <w:tabs>
                <w:tab w:val="left" w:pos="540"/>
              </w:tabs>
              <w:spacing w:line="240" w:lineRule="auto"/>
              <w:ind w:right="72"/>
              <w:jc w:val="right"/>
              <w:rPr>
                <w:rFonts w:ascii="Browallia New" w:hAnsi="Browallia New" w:cs="Browallia New"/>
                <w:sz w:val="28"/>
                <w:szCs w:val="28"/>
              </w:rPr>
            </w:pPr>
          </w:p>
        </w:tc>
        <w:tc>
          <w:tcPr>
            <w:tcW w:w="1349" w:type="dxa"/>
            <w:gridSpan w:val="2"/>
            <w:tcBorders>
              <w:bottom w:val="single" w:sz="12" w:space="0" w:color="auto"/>
            </w:tcBorders>
          </w:tcPr>
          <w:p w14:paraId="5E26730A" w14:textId="60DB6DE9" w:rsidR="006F6F7A" w:rsidRPr="0019762F" w:rsidRDefault="009C4A57" w:rsidP="006F6F7A">
            <w:pPr>
              <w:tabs>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6,520,8</w:t>
            </w:r>
            <w:r w:rsidR="00D8581C">
              <w:rPr>
                <w:rFonts w:ascii="Browallia New" w:hAnsi="Browallia New" w:cs="Browallia New"/>
                <w:sz w:val="28"/>
                <w:szCs w:val="28"/>
              </w:rPr>
              <w:t>13</w:t>
            </w:r>
          </w:p>
        </w:tc>
      </w:tr>
      <w:tr w:rsidR="006F6F7A" w:rsidRPr="002961B6" w14:paraId="2CF287C6" w14:textId="5A53E331" w:rsidTr="00316177">
        <w:trPr>
          <w:trHeight w:val="316"/>
        </w:trPr>
        <w:tc>
          <w:tcPr>
            <w:tcW w:w="2727" w:type="dxa"/>
          </w:tcPr>
          <w:p w14:paraId="15309B3D" w14:textId="77777777" w:rsidR="006F6F7A" w:rsidRPr="002961B6" w:rsidRDefault="006F6F7A" w:rsidP="006F6F7A">
            <w:pPr>
              <w:tabs>
                <w:tab w:val="left" w:pos="540"/>
              </w:tabs>
              <w:spacing w:line="240" w:lineRule="auto"/>
              <w:jc w:val="thaiDistribute"/>
              <w:rPr>
                <w:rFonts w:ascii="Browallia New" w:hAnsi="Browallia New" w:cs="Browallia New"/>
                <w:b/>
                <w:bCs/>
                <w:sz w:val="24"/>
                <w:szCs w:val="24"/>
                <w:cs/>
                <w:lang w:val="en-GB"/>
              </w:rPr>
            </w:pPr>
          </w:p>
        </w:tc>
        <w:tc>
          <w:tcPr>
            <w:tcW w:w="1382" w:type="dxa"/>
            <w:tcBorders>
              <w:top w:val="single" w:sz="12" w:space="0" w:color="auto"/>
            </w:tcBorders>
          </w:tcPr>
          <w:p w14:paraId="04C02F8E" w14:textId="77777777" w:rsidR="006F6F7A" w:rsidRPr="002961B6" w:rsidRDefault="006F6F7A" w:rsidP="006F6F7A">
            <w:pPr>
              <w:tabs>
                <w:tab w:val="left" w:pos="540"/>
              </w:tabs>
              <w:spacing w:line="240" w:lineRule="auto"/>
              <w:ind w:right="432"/>
              <w:jc w:val="right"/>
              <w:rPr>
                <w:rFonts w:ascii="Browallia New" w:hAnsi="Browallia New" w:cs="Browallia New"/>
                <w:sz w:val="24"/>
                <w:szCs w:val="24"/>
                <w:cs/>
              </w:rPr>
            </w:pPr>
          </w:p>
        </w:tc>
        <w:tc>
          <w:tcPr>
            <w:tcW w:w="282" w:type="dxa"/>
            <w:gridSpan w:val="2"/>
          </w:tcPr>
          <w:p w14:paraId="5BED1D7F" w14:textId="77777777" w:rsidR="006F6F7A" w:rsidRPr="002961B6" w:rsidRDefault="006F6F7A" w:rsidP="006F6F7A">
            <w:pPr>
              <w:tabs>
                <w:tab w:val="left" w:pos="540"/>
              </w:tabs>
              <w:spacing w:line="240" w:lineRule="auto"/>
              <w:ind w:right="450"/>
              <w:jc w:val="right"/>
              <w:rPr>
                <w:rFonts w:ascii="Browallia New" w:hAnsi="Browallia New" w:cs="Browallia New"/>
                <w:sz w:val="24"/>
                <w:szCs w:val="24"/>
                <w:u w:val="single"/>
                <w:cs/>
              </w:rPr>
            </w:pPr>
          </w:p>
        </w:tc>
        <w:tc>
          <w:tcPr>
            <w:tcW w:w="1416" w:type="dxa"/>
            <w:gridSpan w:val="2"/>
            <w:tcBorders>
              <w:top w:val="single" w:sz="12" w:space="0" w:color="auto"/>
            </w:tcBorders>
          </w:tcPr>
          <w:p w14:paraId="329172D8" w14:textId="77777777" w:rsidR="006F6F7A" w:rsidRPr="002961B6" w:rsidRDefault="006F6F7A" w:rsidP="006F6F7A">
            <w:pPr>
              <w:tabs>
                <w:tab w:val="clear" w:pos="907"/>
                <w:tab w:val="left" w:pos="540"/>
              </w:tabs>
              <w:spacing w:line="240" w:lineRule="auto"/>
              <w:jc w:val="right"/>
              <w:rPr>
                <w:rFonts w:ascii="Browallia New" w:hAnsi="Browallia New" w:cs="Browallia New"/>
                <w:sz w:val="24"/>
                <w:szCs w:val="24"/>
                <w:cs/>
              </w:rPr>
            </w:pPr>
          </w:p>
        </w:tc>
        <w:tc>
          <w:tcPr>
            <w:tcW w:w="282" w:type="dxa"/>
            <w:gridSpan w:val="2"/>
          </w:tcPr>
          <w:p w14:paraId="10EF9CEB"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07" w:type="dxa"/>
            <w:gridSpan w:val="2"/>
            <w:tcBorders>
              <w:top w:val="single" w:sz="12" w:space="0" w:color="auto"/>
            </w:tcBorders>
          </w:tcPr>
          <w:p w14:paraId="53638BAF"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271" w:type="dxa"/>
            <w:gridSpan w:val="2"/>
          </w:tcPr>
          <w:p w14:paraId="0159BA59"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49" w:type="dxa"/>
            <w:gridSpan w:val="2"/>
            <w:tcBorders>
              <w:top w:val="single" w:sz="12" w:space="0" w:color="auto"/>
            </w:tcBorders>
          </w:tcPr>
          <w:p w14:paraId="5F3FB081"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r>
      <w:tr w:rsidR="006F6F7A" w:rsidRPr="002961B6" w14:paraId="77F3D263" w14:textId="77A48C17" w:rsidTr="00316177">
        <w:trPr>
          <w:trHeight w:val="68"/>
        </w:trPr>
        <w:tc>
          <w:tcPr>
            <w:tcW w:w="2727" w:type="dxa"/>
          </w:tcPr>
          <w:p w14:paraId="6F4F908B" w14:textId="6B785E23"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w:t>
            </w:r>
            <w:r w:rsidR="00EF4EFF">
              <w:rPr>
                <w:rFonts w:ascii="Browallia New" w:hAnsi="Browallia New" w:cs="Browallia New"/>
                <w:b/>
                <w:bCs/>
                <w:sz w:val="28"/>
                <w:szCs w:val="28"/>
                <w:lang w:val="en-GB"/>
              </w:rPr>
              <w:t>3</w:t>
            </w:r>
          </w:p>
        </w:tc>
        <w:tc>
          <w:tcPr>
            <w:tcW w:w="1382" w:type="dxa"/>
          </w:tcPr>
          <w:p w14:paraId="5A6907A0" w14:textId="77777777"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0A566AF5"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3051E6B6" w14:textId="77777777" w:rsidR="006F6F7A" w:rsidRPr="002961B6" w:rsidRDefault="006F6F7A" w:rsidP="006F6F7A">
            <w:pPr>
              <w:tabs>
                <w:tab w:val="clear" w:pos="907"/>
                <w:tab w:val="left" w:pos="540"/>
              </w:tabs>
              <w:spacing w:line="240" w:lineRule="auto"/>
              <w:jc w:val="right"/>
              <w:rPr>
                <w:rFonts w:ascii="Browallia New" w:hAnsi="Browallia New" w:cs="Browallia New"/>
                <w:sz w:val="28"/>
                <w:szCs w:val="28"/>
                <w:cs/>
              </w:rPr>
            </w:pPr>
          </w:p>
        </w:tc>
        <w:tc>
          <w:tcPr>
            <w:tcW w:w="282" w:type="dxa"/>
            <w:gridSpan w:val="2"/>
          </w:tcPr>
          <w:p w14:paraId="510CA650"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6D552EDD"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gridSpan w:val="2"/>
          </w:tcPr>
          <w:p w14:paraId="0BDAFC47"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7E9F4E5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EF4EFF" w:rsidRPr="002961B6" w14:paraId="475FE847" w14:textId="2EA46BA8" w:rsidTr="00316177">
        <w:trPr>
          <w:trHeight w:val="356"/>
        </w:trPr>
        <w:tc>
          <w:tcPr>
            <w:tcW w:w="2727" w:type="dxa"/>
          </w:tcPr>
          <w:p w14:paraId="5FDB14C7" w14:textId="77777777" w:rsidR="00EF4EFF" w:rsidRPr="002961B6" w:rsidRDefault="00EF4EFF" w:rsidP="00EF4EFF">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72B8F706" w14:textId="103706F3"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1,053,379</w:t>
            </w:r>
          </w:p>
        </w:tc>
        <w:tc>
          <w:tcPr>
            <w:tcW w:w="282" w:type="dxa"/>
            <w:gridSpan w:val="2"/>
          </w:tcPr>
          <w:p w14:paraId="3CE98E20" w14:textId="77777777"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p>
        </w:tc>
        <w:tc>
          <w:tcPr>
            <w:tcW w:w="1416" w:type="dxa"/>
            <w:gridSpan w:val="2"/>
            <w:tcBorders>
              <w:bottom w:val="single" w:sz="12" w:space="0" w:color="auto"/>
            </w:tcBorders>
          </w:tcPr>
          <w:p w14:paraId="66FE3FA8" w14:textId="2A123FB1"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4,846,718</w:t>
            </w:r>
          </w:p>
        </w:tc>
        <w:tc>
          <w:tcPr>
            <w:tcW w:w="282" w:type="dxa"/>
            <w:gridSpan w:val="2"/>
          </w:tcPr>
          <w:p w14:paraId="42DD0EA9" w14:textId="77777777"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p>
        </w:tc>
        <w:tc>
          <w:tcPr>
            <w:tcW w:w="1307" w:type="dxa"/>
            <w:gridSpan w:val="2"/>
            <w:tcBorders>
              <w:bottom w:val="single" w:sz="12" w:space="0" w:color="auto"/>
            </w:tcBorders>
          </w:tcPr>
          <w:p w14:paraId="3588422F" w14:textId="1922319C"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(297,072)</w:t>
            </w:r>
          </w:p>
        </w:tc>
        <w:tc>
          <w:tcPr>
            <w:tcW w:w="271" w:type="dxa"/>
            <w:gridSpan w:val="2"/>
          </w:tcPr>
          <w:p w14:paraId="35894D5A" w14:textId="77777777" w:rsidR="00EF4EFF" w:rsidRDefault="00EF4EFF" w:rsidP="00EF4EFF">
            <w:pPr>
              <w:tabs>
                <w:tab w:val="left" w:pos="540"/>
              </w:tabs>
              <w:spacing w:line="240" w:lineRule="auto"/>
              <w:ind w:right="48"/>
              <w:jc w:val="right"/>
              <w:rPr>
                <w:rFonts w:ascii="Browallia New" w:hAnsi="Browallia New" w:cs="Browallia New"/>
                <w:sz w:val="28"/>
                <w:szCs w:val="28"/>
              </w:rPr>
            </w:pPr>
          </w:p>
        </w:tc>
        <w:tc>
          <w:tcPr>
            <w:tcW w:w="1349" w:type="dxa"/>
            <w:gridSpan w:val="2"/>
            <w:tcBorders>
              <w:bottom w:val="single" w:sz="12" w:space="0" w:color="auto"/>
            </w:tcBorders>
          </w:tcPr>
          <w:p w14:paraId="74C2DE60" w14:textId="4FD5EC03" w:rsidR="00EF4EFF" w:rsidRDefault="00EF4EFF" w:rsidP="00EF4EFF">
            <w:pPr>
              <w:tabs>
                <w:tab w:val="left" w:pos="540"/>
              </w:tabs>
              <w:spacing w:line="240" w:lineRule="auto"/>
              <w:ind w:right="48"/>
              <w:jc w:val="right"/>
              <w:rPr>
                <w:rFonts w:ascii="Browallia New" w:hAnsi="Browallia New" w:cs="Browallia New"/>
                <w:sz w:val="28"/>
                <w:szCs w:val="28"/>
              </w:rPr>
            </w:pPr>
            <w:r>
              <w:rPr>
                <w:rFonts w:ascii="Browallia New" w:hAnsi="Browallia New" w:cs="Browallia New"/>
                <w:sz w:val="28"/>
                <w:szCs w:val="28"/>
              </w:rPr>
              <w:t>5,603,025</w:t>
            </w:r>
          </w:p>
        </w:tc>
      </w:tr>
      <w:tr w:rsidR="00EF4EFF" w:rsidRPr="002961B6" w14:paraId="0213BB42" w14:textId="77777777" w:rsidTr="00316177">
        <w:trPr>
          <w:trHeight w:val="356"/>
        </w:trPr>
        <w:tc>
          <w:tcPr>
            <w:tcW w:w="2727" w:type="dxa"/>
          </w:tcPr>
          <w:p w14:paraId="68F1CCA3" w14:textId="77777777" w:rsidR="00EF4EFF" w:rsidRPr="002961B6" w:rsidRDefault="00EF4EFF" w:rsidP="00EF4EFF">
            <w:pPr>
              <w:tabs>
                <w:tab w:val="left" w:pos="540"/>
              </w:tabs>
              <w:spacing w:line="240" w:lineRule="auto"/>
              <w:jc w:val="thaiDistribute"/>
              <w:rPr>
                <w:rFonts w:ascii="Browallia New" w:hAnsi="Browallia New" w:cs="Browallia New"/>
                <w:sz w:val="28"/>
                <w:szCs w:val="28"/>
                <w:cs/>
                <w:lang w:val="en-GB"/>
              </w:rPr>
            </w:pPr>
          </w:p>
        </w:tc>
        <w:tc>
          <w:tcPr>
            <w:tcW w:w="1382" w:type="dxa"/>
            <w:tcBorders>
              <w:top w:val="single" w:sz="12" w:space="0" w:color="auto"/>
            </w:tcBorders>
          </w:tcPr>
          <w:p w14:paraId="1F4477D0" w14:textId="77777777" w:rsidR="00EF4EFF" w:rsidRPr="003E0822" w:rsidRDefault="00EF4EFF" w:rsidP="00EF4EFF">
            <w:pPr>
              <w:tabs>
                <w:tab w:val="left" w:pos="540"/>
              </w:tabs>
              <w:spacing w:line="240" w:lineRule="auto"/>
              <w:ind w:right="432"/>
              <w:jc w:val="right"/>
              <w:rPr>
                <w:rFonts w:ascii="Browallia New" w:hAnsi="Browallia New" w:cs="Browallia New"/>
                <w:sz w:val="24"/>
                <w:szCs w:val="24"/>
              </w:rPr>
            </w:pPr>
          </w:p>
        </w:tc>
        <w:tc>
          <w:tcPr>
            <w:tcW w:w="282" w:type="dxa"/>
            <w:gridSpan w:val="2"/>
          </w:tcPr>
          <w:p w14:paraId="20B51DF0" w14:textId="77777777"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p>
        </w:tc>
        <w:tc>
          <w:tcPr>
            <w:tcW w:w="1416" w:type="dxa"/>
            <w:gridSpan w:val="2"/>
            <w:tcBorders>
              <w:top w:val="single" w:sz="12" w:space="0" w:color="auto"/>
            </w:tcBorders>
          </w:tcPr>
          <w:p w14:paraId="5F4A3C94" w14:textId="77777777" w:rsidR="00EF4EFF" w:rsidRPr="0019762F" w:rsidRDefault="00EF4EFF" w:rsidP="00EF4EFF">
            <w:pPr>
              <w:tabs>
                <w:tab w:val="left" w:pos="540"/>
              </w:tabs>
              <w:spacing w:line="240" w:lineRule="auto"/>
              <w:ind w:right="48"/>
              <w:jc w:val="right"/>
              <w:rPr>
                <w:rFonts w:ascii="Browallia New" w:hAnsi="Browallia New" w:cs="Browallia New"/>
                <w:sz w:val="28"/>
                <w:szCs w:val="28"/>
              </w:rPr>
            </w:pPr>
          </w:p>
        </w:tc>
        <w:tc>
          <w:tcPr>
            <w:tcW w:w="282" w:type="dxa"/>
            <w:gridSpan w:val="2"/>
          </w:tcPr>
          <w:p w14:paraId="3E02E30A" w14:textId="77777777" w:rsidR="00EF4EFF" w:rsidRPr="002961B6" w:rsidRDefault="00EF4EFF" w:rsidP="00EF4EFF">
            <w:pPr>
              <w:tabs>
                <w:tab w:val="left" w:pos="540"/>
              </w:tabs>
              <w:spacing w:line="240" w:lineRule="auto"/>
              <w:ind w:right="48"/>
              <w:jc w:val="right"/>
              <w:rPr>
                <w:rFonts w:ascii="Browallia New" w:hAnsi="Browallia New" w:cs="Browallia New"/>
                <w:sz w:val="28"/>
                <w:szCs w:val="28"/>
                <w:rtl/>
                <w:cs/>
              </w:rPr>
            </w:pPr>
          </w:p>
        </w:tc>
        <w:tc>
          <w:tcPr>
            <w:tcW w:w="1307" w:type="dxa"/>
            <w:gridSpan w:val="2"/>
            <w:tcBorders>
              <w:top w:val="single" w:sz="12" w:space="0" w:color="auto"/>
            </w:tcBorders>
          </w:tcPr>
          <w:p w14:paraId="0FCCD858" w14:textId="77777777" w:rsidR="00EF4EFF" w:rsidRDefault="00EF4EFF" w:rsidP="00EF4EFF">
            <w:pPr>
              <w:tabs>
                <w:tab w:val="left" w:pos="540"/>
              </w:tabs>
              <w:spacing w:line="240" w:lineRule="auto"/>
              <w:ind w:right="48"/>
              <w:jc w:val="right"/>
              <w:rPr>
                <w:rFonts w:ascii="Browallia New" w:hAnsi="Browallia New" w:cs="Browallia New"/>
                <w:sz w:val="28"/>
                <w:szCs w:val="28"/>
              </w:rPr>
            </w:pPr>
          </w:p>
        </w:tc>
        <w:tc>
          <w:tcPr>
            <w:tcW w:w="271" w:type="dxa"/>
            <w:gridSpan w:val="2"/>
          </w:tcPr>
          <w:p w14:paraId="4094560D" w14:textId="77777777" w:rsidR="00EF4EFF" w:rsidRDefault="00EF4EFF" w:rsidP="00EF4EFF">
            <w:pPr>
              <w:tabs>
                <w:tab w:val="left" w:pos="540"/>
              </w:tabs>
              <w:spacing w:line="240" w:lineRule="auto"/>
              <w:ind w:right="48"/>
              <w:jc w:val="right"/>
              <w:rPr>
                <w:rFonts w:ascii="Browallia New" w:hAnsi="Browallia New" w:cs="Browallia New"/>
                <w:sz w:val="28"/>
                <w:szCs w:val="28"/>
              </w:rPr>
            </w:pPr>
          </w:p>
        </w:tc>
        <w:tc>
          <w:tcPr>
            <w:tcW w:w="1349" w:type="dxa"/>
            <w:gridSpan w:val="2"/>
            <w:tcBorders>
              <w:top w:val="single" w:sz="12" w:space="0" w:color="auto"/>
            </w:tcBorders>
          </w:tcPr>
          <w:p w14:paraId="15B5FF66" w14:textId="77777777" w:rsidR="00EF4EFF" w:rsidRPr="0019762F" w:rsidRDefault="00EF4EFF" w:rsidP="00EF4EFF">
            <w:pPr>
              <w:tabs>
                <w:tab w:val="left" w:pos="540"/>
              </w:tabs>
              <w:spacing w:line="240" w:lineRule="auto"/>
              <w:ind w:right="48"/>
              <w:jc w:val="right"/>
              <w:rPr>
                <w:rFonts w:ascii="Browallia New" w:hAnsi="Browallia New" w:cs="Browallia New"/>
                <w:sz w:val="28"/>
                <w:szCs w:val="28"/>
              </w:rPr>
            </w:pPr>
          </w:p>
        </w:tc>
      </w:tr>
      <w:tr w:rsidR="00EF4EFF" w:rsidRPr="002961B6" w14:paraId="03EF8564" w14:textId="77777777" w:rsidTr="00316177">
        <w:trPr>
          <w:gridAfter w:val="1"/>
          <w:wAfter w:w="25" w:type="dxa"/>
        </w:trPr>
        <w:tc>
          <w:tcPr>
            <w:tcW w:w="4239" w:type="dxa"/>
            <w:gridSpan w:val="3"/>
          </w:tcPr>
          <w:p w14:paraId="525F2CAE" w14:textId="32B15626" w:rsidR="00EF4EFF" w:rsidRPr="002961B6" w:rsidRDefault="00EF4EFF" w:rsidP="00EF4EFF">
            <w:pPr>
              <w:spacing w:line="240" w:lineRule="auto"/>
              <w:rPr>
                <w:rFonts w:ascii="Browallia New" w:hAnsi="Browallia New" w:cs="Browallia New"/>
                <w:b/>
                <w:bCs/>
                <w:sz w:val="28"/>
                <w:szCs w:val="28"/>
                <w:rtl/>
                <w:cs/>
              </w:rPr>
            </w:pPr>
          </w:p>
        </w:tc>
        <w:tc>
          <w:tcPr>
            <w:tcW w:w="4752" w:type="dxa"/>
            <w:gridSpan w:val="10"/>
            <w:tcBorders>
              <w:bottom w:val="single" w:sz="4" w:space="0" w:color="auto"/>
            </w:tcBorders>
          </w:tcPr>
          <w:p w14:paraId="2841EB60" w14:textId="77777777" w:rsidR="00EF4EFF" w:rsidRPr="002961B6" w:rsidRDefault="00EF4EFF" w:rsidP="00EF4EFF">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EF4EFF" w:rsidRPr="002961B6" w14:paraId="3081E1C0" w14:textId="77777777" w:rsidTr="00316177">
        <w:trPr>
          <w:gridAfter w:val="1"/>
          <w:wAfter w:w="25" w:type="dxa"/>
        </w:trPr>
        <w:tc>
          <w:tcPr>
            <w:tcW w:w="4239" w:type="dxa"/>
            <w:gridSpan w:val="3"/>
          </w:tcPr>
          <w:p w14:paraId="16DCF3B2" w14:textId="77777777" w:rsidR="00EF4EFF" w:rsidRPr="002961B6" w:rsidRDefault="00EF4EFF" w:rsidP="00EF4EFF">
            <w:pPr>
              <w:tabs>
                <w:tab w:val="left" w:pos="540"/>
              </w:tabs>
              <w:spacing w:line="240" w:lineRule="auto"/>
              <w:ind w:right="450"/>
              <w:rPr>
                <w:rFonts w:ascii="Browallia New" w:hAnsi="Browallia New" w:cs="Browallia New"/>
                <w:b/>
                <w:bCs/>
                <w:sz w:val="28"/>
                <w:szCs w:val="28"/>
                <w:rtl/>
                <w:cs/>
              </w:rPr>
            </w:pPr>
          </w:p>
        </w:tc>
        <w:tc>
          <w:tcPr>
            <w:tcW w:w="4752" w:type="dxa"/>
            <w:gridSpan w:val="10"/>
            <w:tcBorders>
              <w:top w:val="single" w:sz="4" w:space="0" w:color="auto"/>
              <w:bottom w:val="single" w:sz="4" w:space="0" w:color="auto"/>
            </w:tcBorders>
          </w:tcPr>
          <w:p w14:paraId="357DA724" w14:textId="32B7F9BC" w:rsidR="00EF4EFF" w:rsidRPr="002961B6" w:rsidRDefault="00EF4EFF" w:rsidP="00EF4EFF">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EF4EFF" w:rsidRPr="002961B6" w14:paraId="5ED640E1" w14:textId="77777777" w:rsidTr="00316177">
        <w:trPr>
          <w:gridAfter w:val="1"/>
          <w:wAfter w:w="25" w:type="dxa"/>
        </w:trPr>
        <w:tc>
          <w:tcPr>
            <w:tcW w:w="4239" w:type="dxa"/>
            <w:gridSpan w:val="3"/>
          </w:tcPr>
          <w:p w14:paraId="01BE5C25" w14:textId="77777777" w:rsidR="00EF4EFF" w:rsidRPr="002961B6" w:rsidRDefault="00EF4EFF" w:rsidP="00EF4EFF">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bottom w:val="single" w:sz="4" w:space="0" w:color="auto"/>
            </w:tcBorders>
          </w:tcPr>
          <w:p w14:paraId="7EE19F4D"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36" w:type="dxa"/>
            <w:gridSpan w:val="2"/>
            <w:tcBorders>
              <w:top w:val="single" w:sz="4" w:space="0" w:color="auto"/>
            </w:tcBorders>
          </w:tcPr>
          <w:p w14:paraId="67E63855" w14:textId="77777777" w:rsidR="00EF4EFF" w:rsidRPr="002961B6" w:rsidRDefault="00EF4EFF" w:rsidP="00EF4E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bottom w:val="single" w:sz="4" w:space="0" w:color="auto"/>
            </w:tcBorders>
          </w:tcPr>
          <w:p w14:paraId="060C1310"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gridSpan w:val="2"/>
            <w:tcBorders>
              <w:top w:val="single" w:sz="4" w:space="0" w:color="auto"/>
            </w:tcBorders>
          </w:tcPr>
          <w:p w14:paraId="1843FBCC" w14:textId="77777777" w:rsidR="00EF4EFF" w:rsidRPr="002961B6" w:rsidRDefault="00EF4EFF" w:rsidP="00EF4EFF">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bottom w:val="single" w:sz="4" w:space="0" w:color="auto"/>
            </w:tcBorders>
          </w:tcPr>
          <w:p w14:paraId="031F7051" w14:textId="77777777" w:rsidR="00EF4EFF" w:rsidRPr="002961B6" w:rsidRDefault="00EF4EFF" w:rsidP="00EF4EFF">
            <w:pPr>
              <w:spacing w:line="240" w:lineRule="auto"/>
              <w:jc w:val="center"/>
              <w:rPr>
                <w:rFonts w:ascii="Browallia New" w:hAnsi="Browallia New" w:cs="Browallia New"/>
                <w:sz w:val="28"/>
                <w:szCs w:val="28"/>
                <w:cs/>
              </w:rPr>
            </w:pPr>
          </w:p>
          <w:p w14:paraId="68249789" w14:textId="77777777" w:rsidR="00EF4EFF" w:rsidRPr="002961B6" w:rsidRDefault="00EF4EFF" w:rsidP="00EF4EFF">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EF4EFF" w:rsidRPr="002961B6" w14:paraId="58973A3D" w14:textId="77777777" w:rsidTr="00316177">
        <w:trPr>
          <w:gridAfter w:val="1"/>
          <w:wAfter w:w="25" w:type="dxa"/>
        </w:trPr>
        <w:tc>
          <w:tcPr>
            <w:tcW w:w="4239" w:type="dxa"/>
            <w:gridSpan w:val="3"/>
          </w:tcPr>
          <w:p w14:paraId="5C83EDF9" w14:textId="77777777" w:rsidR="00EF4EFF" w:rsidRPr="002961B6" w:rsidRDefault="00EF4EFF" w:rsidP="00EF4EFF">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tcBorders>
          </w:tcPr>
          <w:p w14:paraId="4C4D5B6C"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4EB922A3" w14:textId="77777777" w:rsidR="00EF4EFF" w:rsidRPr="002961B6" w:rsidRDefault="00EF4EFF" w:rsidP="00EF4E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tcBorders>
          </w:tcPr>
          <w:p w14:paraId="2F72B057"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5DE3CD60" w14:textId="77777777" w:rsidR="00EF4EFF" w:rsidRPr="002961B6" w:rsidRDefault="00EF4EFF" w:rsidP="00EF4EFF">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tcBorders>
          </w:tcPr>
          <w:p w14:paraId="074AB891" w14:textId="77777777" w:rsidR="00EF4EFF" w:rsidRPr="002961B6" w:rsidRDefault="00EF4EFF" w:rsidP="00EF4EFF">
            <w:pPr>
              <w:spacing w:line="240" w:lineRule="auto"/>
              <w:jc w:val="center"/>
              <w:rPr>
                <w:rFonts w:ascii="Browallia New" w:hAnsi="Browallia New" w:cs="Browallia New"/>
                <w:sz w:val="28"/>
                <w:szCs w:val="28"/>
                <w:cs/>
              </w:rPr>
            </w:pPr>
          </w:p>
        </w:tc>
      </w:tr>
      <w:tr w:rsidR="00EF4EFF" w:rsidRPr="002961B6" w14:paraId="25B0C436" w14:textId="77777777" w:rsidTr="00316177">
        <w:trPr>
          <w:gridAfter w:val="1"/>
          <w:wAfter w:w="25" w:type="dxa"/>
        </w:trPr>
        <w:tc>
          <w:tcPr>
            <w:tcW w:w="4239" w:type="dxa"/>
            <w:gridSpan w:val="3"/>
          </w:tcPr>
          <w:p w14:paraId="11C81EB7" w14:textId="02C1ED07" w:rsidR="00EF4EFF" w:rsidRPr="002961B6" w:rsidRDefault="00EF4EFF" w:rsidP="00EF4EFF">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4</w:t>
            </w:r>
          </w:p>
        </w:tc>
        <w:tc>
          <w:tcPr>
            <w:tcW w:w="1418" w:type="dxa"/>
            <w:gridSpan w:val="2"/>
          </w:tcPr>
          <w:p w14:paraId="454F1744"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063C5BCE" w14:textId="77777777" w:rsidR="00EF4EFF" w:rsidRPr="002961B6" w:rsidRDefault="00EF4EFF" w:rsidP="00EF4E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549AA7FB" w14:textId="77777777" w:rsidR="00EF4EFF" w:rsidRPr="002961B6" w:rsidRDefault="00EF4EFF" w:rsidP="00EF4EFF">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4C2B2039" w14:textId="77777777" w:rsidR="00EF4EFF" w:rsidRPr="002961B6" w:rsidRDefault="00EF4EFF" w:rsidP="00EF4EFF">
            <w:pPr>
              <w:tabs>
                <w:tab w:val="left" w:pos="540"/>
              </w:tabs>
              <w:spacing w:line="240" w:lineRule="auto"/>
              <w:ind w:right="342"/>
              <w:jc w:val="right"/>
              <w:rPr>
                <w:rFonts w:ascii="Browallia New" w:hAnsi="Browallia New" w:cs="Browallia New"/>
                <w:sz w:val="28"/>
                <w:szCs w:val="28"/>
                <w:cs/>
              </w:rPr>
            </w:pPr>
          </w:p>
        </w:tc>
        <w:tc>
          <w:tcPr>
            <w:tcW w:w="1397" w:type="dxa"/>
            <w:gridSpan w:val="2"/>
          </w:tcPr>
          <w:p w14:paraId="2D8014F5" w14:textId="77777777" w:rsidR="00EF4EFF" w:rsidRPr="002961B6" w:rsidRDefault="00EF4EFF" w:rsidP="00EF4EFF">
            <w:pPr>
              <w:spacing w:line="240" w:lineRule="auto"/>
              <w:jc w:val="center"/>
              <w:rPr>
                <w:rFonts w:ascii="Browallia New" w:hAnsi="Browallia New" w:cs="Browallia New"/>
                <w:sz w:val="28"/>
                <w:szCs w:val="28"/>
                <w:cs/>
              </w:rPr>
            </w:pPr>
          </w:p>
        </w:tc>
      </w:tr>
      <w:tr w:rsidR="00F5232A" w:rsidRPr="002961B6" w14:paraId="470DBAF4" w14:textId="77777777" w:rsidTr="00316177">
        <w:trPr>
          <w:gridAfter w:val="1"/>
          <w:wAfter w:w="25" w:type="dxa"/>
        </w:trPr>
        <w:tc>
          <w:tcPr>
            <w:tcW w:w="4239" w:type="dxa"/>
            <w:gridSpan w:val="3"/>
          </w:tcPr>
          <w:p w14:paraId="5BE4045F" w14:textId="4FFA95D0" w:rsidR="00F5232A" w:rsidRPr="002961B6" w:rsidRDefault="00F5232A" w:rsidP="00F5232A">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558884F4" w14:textId="0A023633" w:rsidR="00F5232A" w:rsidRPr="002961B6" w:rsidRDefault="00942671" w:rsidP="00386DF8">
            <w:pPr>
              <w:tabs>
                <w:tab w:val="left" w:pos="540"/>
              </w:tabs>
              <w:spacing w:line="240" w:lineRule="auto"/>
              <w:ind w:right="48"/>
              <w:jc w:val="center"/>
              <w:rPr>
                <w:rFonts w:ascii="Browallia New" w:hAnsi="Browallia New" w:cs="Browallia New"/>
                <w:sz w:val="28"/>
                <w:szCs w:val="28"/>
                <w:cs/>
              </w:rPr>
            </w:pPr>
            <w:r>
              <w:rPr>
                <w:rFonts w:ascii="Browallia New" w:hAnsi="Browallia New" w:cs="Browallia New" w:hint="cs"/>
                <w:sz w:val="28"/>
                <w:szCs w:val="28"/>
                <w:cs/>
              </w:rPr>
              <w:t xml:space="preserve">        </w:t>
            </w:r>
            <w:r w:rsidR="00386DF8">
              <w:rPr>
                <w:rFonts w:ascii="Browallia New" w:hAnsi="Browallia New" w:cs="Browallia New"/>
                <w:sz w:val="28"/>
                <w:szCs w:val="28"/>
              </w:rPr>
              <w:t>-</w:t>
            </w:r>
          </w:p>
        </w:tc>
        <w:tc>
          <w:tcPr>
            <w:tcW w:w="236" w:type="dxa"/>
            <w:gridSpan w:val="2"/>
          </w:tcPr>
          <w:p w14:paraId="716179AD" w14:textId="77777777" w:rsidR="00F5232A" w:rsidRPr="002961B6" w:rsidRDefault="00F5232A" w:rsidP="00F5232A">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bottom w:val="single" w:sz="12" w:space="0" w:color="auto"/>
            </w:tcBorders>
          </w:tcPr>
          <w:p w14:paraId="4385D769" w14:textId="0F225DF1" w:rsidR="00F5232A" w:rsidRPr="002961B6" w:rsidRDefault="00F5232A" w:rsidP="00F5232A">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6,</w:t>
            </w:r>
            <w:r w:rsidR="00386DF8">
              <w:rPr>
                <w:rFonts w:ascii="Browallia New" w:hAnsi="Browallia New" w:cs="Browallia New"/>
                <w:sz w:val="28"/>
                <w:szCs w:val="28"/>
              </w:rPr>
              <w:t>470,948</w:t>
            </w:r>
          </w:p>
        </w:tc>
        <w:tc>
          <w:tcPr>
            <w:tcW w:w="284" w:type="dxa"/>
            <w:gridSpan w:val="2"/>
          </w:tcPr>
          <w:p w14:paraId="00A5B0D6" w14:textId="77777777" w:rsidR="00F5232A" w:rsidRPr="002961B6" w:rsidRDefault="00F5232A" w:rsidP="00F5232A">
            <w:pPr>
              <w:tabs>
                <w:tab w:val="left" w:pos="540"/>
              </w:tabs>
              <w:spacing w:line="240" w:lineRule="auto"/>
              <w:ind w:right="342"/>
              <w:jc w:val="right"/>
              <w:rPr>
                <w:rFonts w:ascii="Browallia New" w:hAnsi="Browallia New" w:cs="Browallia New"/>
                <w:sz w:val="28"/>
                <w:szCs w:val="28"/>
                <w:cs/>
              </w:rPr>
            </w:pPr>
          </w:p>
        </w:tc>
        <w:tc>
          <w:tcPr>
            <w:tcW w:w="1397" w:type="dxa"/>
            <w:gridSpan w:val="2"/>
            <w:tcBorders>
              <w:bottom w:val="single" w:sz="12" w:space="0" w:color="auto"/>
            </w:tcBorders>
          </w:tcPr>
          <w:p w14:paraId="6F7DC57A" w14:textId="7D713BDA" w:rsidR="00F5232A" w:rsidRPr="002961B6" w:rsidRDefault="00F5232A" w:rsidP="00F5232A">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6,470,948</w:t>
            </w:r>
          </w:p>
        </w:tc>
      </w:tr>
      <w:tr w:rsidR="00F5232A" w:rsidRPr="002961B6" w14:paraId="76376BA9" w14:textId="77777777" w:rsidTr="00316177">
        <w:trPr>
          <w:gridAfter w:val="1"/>
          <w:wAfter w:w="25" w:type="dxa"/>
        </w:trPr>
        <w:tc>
          <w:tcPr>
            <w:tcW w:w="4239" w:type="dxa"/>
            <w:gridSpan w:val="3"/>
          </w:tcPr>
          <w:p w14:paraId="53E80FE2" w14:textId="77777777" w:rsidR="00F5232A" w:rsidRPr="002961B6" w:rsidRDefault="00F5232A" w:rsidP="00F5232A">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12" w:space="0" w:color="auto"/>
            </w:tcBorders>
          </w:tcPr>
          <w:p w14:paraId="08B63CED" w14:textId="77777777" w:rsidR="00F5232A" w:rsidRPr="002961B6" w:rsidRDefault="00F5232A" w:rsidP="00F5232A">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524C122F" w14:textId="77777777" w:rsidR="00F5232A" w:rsidRPr="002961B6" w:rsidRDefault="00F5232A" w:rsidP="00F5232A">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12" w:space="0" w:color="auto"/>
            </w:tcBorders>
          </w:tcPr>
          <w:p w14:paraId="4B6276DB" w14:textId="77777777" w:rsidR="00F5232A" w:rsidRPr="002961B6" w:rsidRDefault="00F5232A" w:rsidP="00F5232A">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1B768AF9" w14:textId="77777777" w:rsidR="00F5232A" w:rsidRPr="002961B6" w:rsidRDefault="00F5232A" w:rsidP="00F5232A">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12" w:space="0" w:color="auto"/>
            </w:tcBorders>
          </w:tcPr>
          <w:p w14:paraId="2DBE3D03" w14:textId="77777777" w:rsidR="00F5232A" w:rsidRPr="002961B6" w:rsidRDefault="00F5232A" w:rsidP="00F5232A">
            <w:pPr>
              <w:spacing w:line="240" w:lineRule="auto"/>
              <w:jc w:val="center"/>
              <w:rPr>
                <w:rFonts w:ascii="Browallia New" w:hAnsi="Browallia New" w:cs="Browallia New"/>
                <w:sz w:val="28"/>
                <w:szCs w:val="28"/>
                <w:cs/>
              </w:rPr>
            </w:pPr>
          </w:p>
        </w:tc>
      </w:tr>
      <w:tr w:rsidR="00F5232A" w:rsidRPr="002961B6" w14:paraId="00C290D6" w14:textId="77777777" w:rsidTr="00316177">
        <w:trPr>
          <w:gridAfter w:val="1"/>
          <w:wAfter w:w="25" w:type="dxa"/>
        </w:trPr>
        <w:tc>
          <w:tcPr>
            <w:tcW w:w="4239" w:type="dxa"/>
            <w:gridSpan w:val="3"/>
          </w:tcPr>
          <w:p w14:paraId="3CA20C67" w14:textId="21DF90F8" w:rsidR="00F5232A" w:rsidRPr="002961B6" w:rsidRDefault="00F5232A" w:rsidP="00F5232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3</w:t>
            </w:r>
          </w:p>
        </w:tc>
        <w:tc>
          <w:tcPr>
            <w:tcW w:w="1418" w:type="dxa"/>
            <w:gridSpan w:val="2"/>
          </w:tcPr>
          <w:p w14:paraId="2FC2A7E1" w14:textId="77777777" w:rsidR="00F5232A" w:rsidRPr="002961B6" w:rsidRDefault="00F5232A" w:rsidP="00F5232A">
            <w:pPr>
              <w:tabs>
                <w:tab w:val="left" w:pos="540"/>
              </w:tabs>
              <w:spacing w:line="240" w:lineRule="auto"/>
              <w:ind w:right="432"/>
              <w:jc w:val="right"/>
              <w:rPr>
                <w:rFonts w:ascii="Browallia New" w:hAnsi="Browallia New" w:cs="Browallia New"/>
                <w:sz w:val="28"/>
                <w:szCs w:val="28"/>
                <w:cs/>
              </w:rPr>
            </w:pPr>
          </w:p>
        </w:tc>
        <w:tc>
          <w:tcPr>
            <w:tcW w:w="236" w:type="dxa"/>
            <w:gridSpan w:val="2"/>
          </w:tcPr>
          <w:p w14:paraId="59AF421F" w14:textId="77777777" w:rsidR="00F5232A" w:rsidRPr="002961B6" w:rsidRDefault="00F5232A" w:rsidP="00F5232A">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338881DE" w14:textId="77777777" w:rsidR="00F5232A" w:rsidRPr="002961B6" w:rsidRDefault="00F5232A" w:rsidP="00F5232A">
            <w:pPr>
              <w:tabs>
                <w:tab w:val="left" w:pos="540"/>
              </w:tabs>
              <w:spacing w:line="240" w:lineRule="auto"/>
              <w:ind w:right="162"/>
              <w:jc w:val="right"/>
              <w:rPr>
                <w:rFonts w:ascii="Browallia New" w:hAnsi="Browallia New" w:cs="Browallia New"/>
                <w:sz w:val="28"/>
                <w:szCs w:val="28"/>
                <w:cs/>
              </w:rPr>
            </w:pPr>
          </w:p>
        </w:tc>
        <w:tc>
          <w:tcPr>
            <w:tcW w:w="284" w:type="dxa"/>
            <w:gridSpan w:val="2"/>
          </w:tcPr>
          <w:p w14:paraId="16EAFCFD" w14:textId="77777777" w:rsidR="00F5232A" w:rsidRPr="002961B6" w:rsidRDefault="00F5232A" w:rsidP="00F5232A">
            <w:pPr>
              <w:tabs>
                <w:tab w:val="left" w:pos="540"/>
              </w:tabs>
              <w:spacing w:line="240" w:lineRule="auto"/>
              <w:ind w:right="162"/>
              <w:jc w:val="right"/>
              <w:rPr>
                <w:rFonts w:ascii="Browallia New" w:hAnsi="Browallia New" w:cs="Browallia New"/>
                <w:sz w:val="28"/>
                <w:szCs w:val="28"/>
                <w:cs/>
              </w:rPr>
            </w:pPr>
          </w:p>
        </w:tc>
        <w:tc>
          <w:tcPr>
            <w:tcW w:w="1397" w:type="dxa"/>
            <w:gridSpan w:val="2"/>
          </w:tcPr>
          <w:p w14:paraId="4FF8397F" w14:textId="77777777" w:rsidR="00F5232A" w:rsidRPr="002961B6" w:rsidRDefault="00F5232A" w:rsidP="00F5232A">
            <w:pPr>
              <w:tabs>
                <w:tab w:val="left" w:pos="540"/>
              </w:tabs>
              <w:spacing w:line="240" w:lineRule="auto"/>
              <w:ind w:right="162"/>
              <w:jc w:val="right"/>
              <w:rPr>
                <w:rFonts w:ascii="Browallia New" w:hAnsi="Browallia New" w:cs="Browallia New"/>
                <w:sz w:val="28"/>
                <w:szCs w:val="28"/>
                <w:cs/>
              </w:rPr>
            </w:pPr>
          </w:p>
        </w:tc>
      </w:tr>
      <w:tr w:rsidR="00F5232A" w:rsidRPr="002961B6" w14:paraId="4525DD75" w14:textId="77777777" w:rsidTr="00942671">
        <w:trPr>
          <w:gridAfter w:val="1"/>
          <w:wAfter w:w="25" w:type="dxa"/>
        </w:trPr>
        <w:tc>
          <w:tcPr>
            <w:tcW w:w="4239" w:type="dxa"/>
            <w:gridSpan w:val="3"/>
          </w:tcPr>
          <w:p w14:paraId="433B1119" w14:textId="77777777" w:rsidR="00F5232A" w:rsidRPr="002961B6" w:rsidRDefault="00F5232A" w:rsidP="00F5232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4C0BBE21" w14:textId="7E33E5B3" w:rsidR="00F5232A" w:rsidRPr="002961B6" w:rsidRDefault="00F5232A" w:rsidP="00942671">
            <w:pPr>
              <w:tabs>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1,038,723</w:t>
            </w:r>
          </w:p>
        </w:tc>
        <w:tc>
          <w:tcPr>
            <w:tcW w:w="236" w:type="dxa"/>
            <w:gridSpan w:val="2"/>
          </w:tcPr>
          <w:p w14:paraId="7989D951" w14:textId="77777777" w:rsidR="00F5232A" w:rsidRPr="002961B6" w:rsidRDefault="00F5232A" w:rsidP="00F5232A">
            <w:pPr>
              <w:tabs>
                <w:tab w:val="left" w:pos="540"/>
              </w:tabs>
              <w:spacing w:line="240" w:lineRule="auto"/>
              <w:ind w:right="-7"/>
              <w:jc w:val="right"/>
              <w:rPr>
                <w:rFonts w:ascii="Browallia New" w:hAnsi="Browallia New" w:cs="Browallia New"/>
                <w:sz w:val="28"/>
                <w:szCs w:val="28"/>
                <w:u w:val="single"/>
                <w:rtl/>
                <w:cs/>
              </w:rPr>
            </w:pPr>
          </w:p>
        </w:tc>
        <w:tc>
          <w:tcPr>
            <w:tcW w:w="1417" w:type="dxa"/>
            <w:gridSpan w:val="2"/>
            <w:tcBorders>
              <w:bottom w:val="single" w:sz="12" w:space="0" w:color="auto"/>
            </w:tcBorders>
          </w:tcPr>
          <w:p w14:paraId="3862F6C1" w14:textId="280008CD" w:rsidR="00F5232A" w:rsidRPr="002961B6" w:rsidRDefault="00F5232A" w:rsidP="00942671">
            <w:pPr>
              <w:tabs>
                <w:tab w:val="clear" w:pos="907"/>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4,504,558</w:t>
            </w:r>
          </w:p>
        </w:tc>
        <w:tc>
          <w:tcPr>
            <w:tcW w:w="284" w:type="dxa"/>
            <w:gridSpan w:val="2"/>
          </w:tcPr>
          <w:p w14:paraId="47A12D8B" w14:textId="77777777" w:rsidR="00F5232A" w:rsidRPr="002961B6" w:rsidRDefault="00F5232A" w:rsidP="00F5232A">
            <w:pPr>
              <w:tabs>
                <w:tab w:val="left" w:pos="540"/>
              </w:tabs>
              <w:spacing w:line="240" w:lineRule="auto"/>
              <w:ind w:right="-7"/>
              <w:jc w:val="right"/>
              <w:rPr>
                <w:rFonts w:ascii="Browallia New" w:hAnsi="Browallia New" w:cs="Browallia New"/>
                <w:sz w:val="28"/>
                <w:szCs w:val="28"/>
                <w:rtl/>
                <w:cs/>
              </w:rPr>
            </w:pPr>
          </w:p>
        </w:tc>
        <w:tc>
          <w:tcPr>
            <w:tcW w:w="1397" w:type="dxa"/>
            <w:gridSpan w:val="2"/>
            <w:tcBorders>
              <w:bottom w:val="single" w:sz="12" w:space="0" w:color="auto"/>
            </w:tcBorders>
          </w:tcPr>
          <w:p w14:paraId="0D5D08C3" w14:textId="245E7538" w:rsidR="00F5232A" w:rsidRPr="002961B6" w:rsidRDefault="00F5232A" w:rsidP="00942671">
            <w:pPr>
              <w:tabs>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5,543,281</w:t>
            </w:r>
          </w:p>
        </w:tc>
      </w:tr>
    </w:tbl>
    <w:p w14:paraId="4233A574" w14:textId="67EF1A17" w:rsidR="00DA1582" w:rsidRDefault="00DA1582"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65A33A52" w:rsidR="00AE160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E426E8">
        <w:rPr>
          <w:rFonts w:ascii="Browallia New" w:hAnsi="Browallia New" w:cs="Browallia New"/>
          <w:b/>
          <w:bCs/>
          <w:sz w:val="28"/>
          <w:szCs w:val="28"/>
          <w:cs/>
          <w:lang w:val="de-DE"/>
        </w:rPr>
        <w:t>ภาระ</w:t>
      </w:r>
      <w:r w:rsidRPr="00E426E8">
        <w:rPr>
          <w:rFonts w:ascii="Browallia New" w:hAnsi="Browallia New" w:cs="Browallia New"/>
          <w:b/>
          <w:bCs/>
          <w:sz w:val="28"/>
          <w:szCs w:val="28"/>
          <w:cs/>
        </w:rPr>
        <w:t>ผูกพันและหนี้สินที่อาจเกิดขึ้น</w:t>
      </w:r>
    </w:p>
    <w:p w14:paraId="4201570C" w14:textId="77777777" w:rsidR="00225FCB" w:rsidRPr="00E426E8" w:rsidRDefault="00225FCB" w:rsidP="00225FCB">
      <w:pPr>
        <w:pStyle w:val="CordiaNew"/>
        <w:tabs>
          <w:tab w:val="clear" w:pos="4153"/>
          <w:tab w:val="left" w:pos="426"/>
        </w:tabs>
        <w:ind w:left="426"/>
        <w:jc w:val="thaiDistribute"/>
        <w:rPr>
          <w:rFonts w:ascii="Browallia New" w:hAnsi="Browallia New" w:cs="Browallia New"/>
          <w:b/>
          <w:bCs/>
          <w:sz w:val="28"/>
          <w:szCs w:val="28"/>
        </w:rPr>
      </w:pPr>
    </w:p>
    <w:p w14:paraId="70548F83" w14:textId="06C9E449"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EF4EFF">
        <w:rPr>
          <w:rFonts w:ascii="Browallia New" w:hAnsi="Browallia New" w:cs="Browallia New"/>
          <w:sz w:val="28"/>
          <w:szCs w:val="28"/>
          <w:lang w:val="en-GB"/>
        </w:rPr>
        <w:t>4</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002F27D9">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50DCD4DC" w14:textId="3038EDF6" w:rsidR="00D77321" w:rsidRPr="002961B6" w:rsidRDefault="00DE255F" w:rsidP="004E3940">
      <w:pPr>
        <w:numPr>
          <w:ilvl w:val="1"/>
          <w:numId w:val="17"/>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rPr>
        <w:t xml:space="preserve">   </w:t>
      </w:r>
      <w:r w:rsidR="00966FB3" w:rsidRPr="008720E4">
        <w:rPr>
          <w:rFonts w:ascii="Browallia New" w:hAnsi="Browallia New" w:cs="Browallia New"/>
          <w:sz w:val="28"/>
          <w:szCs w:val="28"/>
          <w:cs/>
        </w:rPr>
        <w:t>บริษัทสั่งซื้อวัตถุดิบและ</w:t>
      </w:r>
      <w:r w:rsidR="00966FB3" w:rsidRPr="008720E4">
        <w:rPr>
          <w:rFonts w:ascii="Browallia New" w:hAnsi="Browallia New" w:cs="Browallia New"/>
          <w:spacing w:val="2"/>
          <w:sz w:val="28"/>
          <w:szCs w:val="28"/>
          <w:cs/>
        </w:rPr>
        <w:t>สินค้าสำเร็จรูปล่วงหน้าซึ่งยังไม่ได้รับสินค้า เป็น</w:t>
      </w:r>
      <w:r w:rsidR="00966FB3" w:rsidRPr="008720E4">
        <w:rPr>
          <w:rFonts w:ascii="Browallia New" w:hAnsi="Browallia New" w:cs="Browallia New"/>
          <w:sz w:val="28"/>
          <w:szCs w:val="28"/>
          <w:cs/>
        </w:rPr>
        <w:t>จำนวน</w:t>
      </w:r>
      <w:r w:rsidR="00966FB3" w:rsidRPr="004912B4">
        <w:rPr>
          <w:rFonts w:ascii="Browallia New" w:hAnsi="Browallia New" w:cs="Browallia New"/>
          <w:sz w:val="28"/>
          <w:szCs w:val="28"/>
          <w:cs/>
        </w:rPr>
        <w:t>เงิน</w:t>
      </w:r>
      <w:r w:rsidR="00966FB3" w:rsidRPr="004912B4">
        <w:rPr>
          <w:rFonts w:ascii="Browallia New" w:hAnsi="Browallia New" w:cs="Browallia New"/>
          <w:sz w:val="28"/>
          <w:szCs w:val="28"/>
        </w:rPr>
        <w:t xml:space="preserve"> </w:t>
      </w:r>
      <w:r w:rsidR="00011D44">
        <w:rPr>
          <w:rFonts w:ascii="Browallia New" w:hAnsi="Browallia New" w:cs="Browallia New"/>
          <w:sz w:val="28"/>
          <w:szCs w:val="28"/>
        </w:rPr>
        <w:t>171.</w:t>
      </w:r>
      <w:r w:rsidR="009923D0">
        <w:rPr>
          <w:rFonts w:ascii="Browallia New" w:hAnsi="Browallia New" w:cs="Browallia New"/>
          <w:sz w:val="28"/>
          <w:szCs w:val="28"/>
        </w:rPr>
        <w:t>65</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 xml:space="preserve">ล้านบาท และ </w:t>
      </w:r>
      <w:r w:rsidR="009923D0">
        <w:rPr>
          <w:rFonts w:ascii="Browallia New" w:hAnsi="Browallia New" w:cs="Browallia New"/>
          <w:sz w:val="28"/>
          <w:szCs w:val="28"/>
        </w:rPr>
        <w:t>65.52</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ล้านบาท ตามลำดับ</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ใน</w:t>
      </w:r>
      <w:r w:rsidR="00966FB3" w:rsidRPr="004912B4">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02916C2C" w14:textId="1F6EB9D6" w:rsidR="009C7509" w:rsidRDefault="00BD7F28"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r w:rsidRPr="002961B6">
        <w:rPr>
          <w:rFonts w:ascii="Browallia New" w:hAnsi="Browallia New" w:cs="Browallia New"/>
          <w:spacing w:val="-2"/>
          <w:sz w:val="28"/>
        </w:rPr>
        <w:t xml:space="preserve"> </w:t>
      </w:r>
    </w:p>
    <w:p w14:paraId="2E23A2F9" w14:textId="15972185" w:rsidR="00AE1601" w:rsidRPr="002961B6" w:rsidRDefault="00E36A76" w:rsidP="004E3940">
      <w:pPr>
        <w:numPr>
          <w:ilvl w:val="1"/>
          <w:numId w:val="17"/>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EF4EFF">
        <w:rPr>
          <w:rFonts w:ascii="Browallia New" w:hAnsi="Browallia New" w:cs="Browallia New"/>
          <w:sz w:val="28"/>
          <w:szCs w:val="28"/>
        </w:rPr>
        <w:t>4</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EF4EFF">
        <w:rPr>
          <w:rFonts w:ascii="Browallia New" w:hAnsi="Browallia New" w:cs="Browallia New"/>
          <w:sz w:val="28"/>
          <w:szCs w:val="28"/>
        </w:rPr>
        <w:t>3</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EF470E"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0"/>
          <w:szCs w:val="20"/>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71D9CE9F"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3D51FC">
              <w:rPr>
                <w:rFonts w:ascii="Browallia New" w:hAnsi="Browallia New" w:cs="Browallia New"/>
                <w:sz w:val="24"/>
                <w:szCs w:val="24"/>
                <w:lang w:val="en-GB"/>
              </w:rPr>
              <w:t>4</w:t>
            </w:r>
          </w:p>
        </w:tc>
        <w:tc>
          <w:tcPr>
            <w:tcW w:w="2126" w:type="dxa"/>
            <w:gridSpan w:val="3"/>
            <w:tcBorders>
              <w:top w:val="nil"/>
              <w:left w:val="nil"/>
              <w:bottom w:val="nil"/>
              <w:right w:val="nil"/>
            </w:tcBorders>
            <w:vAlign w:val="bottom"/>
          </w:tcPr>
          <w:p w14:paraId="52C0FAF0" w14:textId="4DA1ECA8"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3D51FC">
              <w:rPr>
                <w:rFonts w:ascii="Browallia New" w:hAnsi="Browallia New" w:cs="Browallia New"/>
                <w:sz w:val="24"/>
                <w:szCs w:val="24"/>
                <w:lang w:val="en-GB"/>
              </w:rPr>
              <w:t>3</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0513F1" w:rsidRPr="002961B6" w14:paraId="2A2CE222" w14:textId="77777777" w:rsidTr="001A3E2A">
        <w:trPr>
          <w:trHeight w:val="171"/>
        </w:trPr>
        <w:tc>
          <w:tcPr>
            <w:tcW w:w="3402" w:type="dxa"/>
            <w:tcBorders>
              <w:top w:val="nil"/>
              <w:left w:val="nil"/>
              <w:bottom w:val="nil"/>
            </w:tcBorders>
            <w:vAlign w:val="bottom"/>
          </w:tcPr>
          <w:p w14:paraId="3449BDBD" w14:textId="77777777" w:rsidR="000513F1" w:rsidRPr="002961B6" w:rsidRDefault="000513F1" w:rsidP="000513F1">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0513F1" w:rsidRPr="002961B6" w:rsidRDefault="000513F1" w:rsidP="000513F1">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4A0DD72D" w:rsidR="000513F1" w:rsidRPr="002961B6" w:rsidRDefault="00A462F8" w:rsidP="000513F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686" w:type="dxa"/>
            <w:tcBorders>
              <w:top w:val="nil"/>
              <w:left w:val="nil"/>
              <w:bottom w:val="nil"/>
              <w:right w:val="nil"/>
            </w:tcBorders>
          </w:tcPr>
          <w:p w14:paraId="2CFF06DE" w14:textId="562E7834" w:rsidR="000513F1" w:rsidRPr="002961B6" w:rsidRDefault="00A462F8" w:rsidP="000513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31" w:type="dxa"/>
            <w:tcBorders>
              <w:top w:val="nil"/>
              <w:left w:val="nil"/>
              <w:bottom w:val="nil"/>
              <w:right w:val="nil"/>
            </w:tcBorders>
          </w:tcPr>
          <w:p w14:paraId="4EB739AE" w14:textId="4A45F84E" w:rsidR="000513F1" w:rsidRPr="002961B6" w:rsidRDefault="00A462F8" w:rsidP="00660A5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62CA98A" w14:textId="476A217C" w:rsidR="000513F1" w:rsidRPr="00467FC5" w:rsidRDefault="000513F1" w:rsidP="000513F1">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9.86</w:t>
            </w:r>
          </w:p>
        </w:tc>
        <w:tc>
          <w:tcPr>
            <w:tcW w:w="709" w:type="dxa"/>
            <w:tcBorders>
              <w:top w:val="nil"/>
              <w:left w:val="nil"/>
              <w:bottom w:val="nil"/>
              <w:right w:val="nil"/>
            </w:tcBorders>
          </w:tcPr>
          <w:p w14:paraId="5A711176" w14:textId="4D93606C" w:rsidR="000513F1" w:rsidRPr="002961B6" w:rsidRDefault="000513F1" w:rsidP="000513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3EB7BF26" w14:textId="29E6E8ED" w:rsidR="000513F1" w:rsidRPr="002961B6" w:rsidRDefault="000513F1" w:rsidP="000513F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B009A4" w:rsidRPr="002961B6" w14:paraId="519BB2D4" w14:textId="77777777" w:rsidTr="00225FCB">
        <w:trPr>
          <w:trHeight w:val="72"/>
        </w:trPr>
        <w:tc>
          <w:tcPr>
            <w:tcW w:w="3402" w:type="dxa"/>
            <w:tcBorders>
              <w:top w:val="nil"/>
              <w:left w:val="nil"/>
              <w:bottom w:val="nil"/>
            </w:tcBorders>
          </w:tcPr>
          <w:p w14:paraId="16EBF737" w14:textId="77777777" w:rsidR="00B009A4" w:rsidRPr="002961B6" w:rsidRDefault="00B009A4" w:rsidP="00B009A4">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B009A4" w:rsidRPr="002961B6" w:rsidRDefault="00B009A4" w:rsidP="00B009A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43CA3516"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686" w:type="dxa"/>
            <w:tcBorders>
              <w:top w:val="nil"/>
              <w:left w:val="nil"/>
              <w:bottom w:val="nil"/>
              <w:right w:val="nil"/>
            </w:tcBorders>
          </w:tcPr>
          <w:p w14:paraId="6F3B07DB" w14:textId="4719013E" w:rsidR="00B009A4" w:rsidRPr="002961B6" w:rsidRDefault="00B009A4" w:rsidP="00B009A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46A94A41" w14:textId="6213DA91" w:rsidR="00B009A4" w:rsidRPr="002961B6" w:rsidRDefault="00B009A4" w:rsidP="00660A5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08" w:type="dxa"/>
            <w:tcBorders>
              <w:top w:val="nil"/>
              <w:left w:val="nil"/>
              <w:bottom w:val="nil"/>
              <w:right w:val="nil"/>
            </w:tcBorders>
          </w:tcPr>
          <w:p w14:paraId="67927674" w14:textId="1A828FD6"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78D72DFB" w14:textId="1DD4C003" w:rsidR="00B009A4" w:rsidRPr="002961B6" w:rsidRDefault="00B009A4" w:rsidP="00B009A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p>
        </w:tc>
        <w:tc>
          <w:tcPr>
            <w:tcW w:w="709" w:type="dxa"/>
            <w:tcBorders>
              <w:top w:val="nil"/>
              <w:left w:val="nil"/>
              <w:bottom w:val="nil"/>
              <w:right w:val="nil"/>
            </w:tcBorders>
          </w:tcPr>
          <w:p w14:paraId="720C0153" w14:textId="05D70092"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B009A4" w:rsidRPr="002961B6" w14:paraId="5C645447" w14:textId="77777777" w:rsidTr="002236CE">
        <w:trPr>
          <w:trHeight w:val="287"/>
        </w:trPr>
        <w:tc>
          <w:tcPr>
            <w:tcW w:w="3402" w:type="dxa"/>
            <w:tcBorders>
              <w:top w:val="nil"/>
              <w:left w:val="nil"/>
              <w:bottom w:val="nil"/>
            </w:tcBorders>
          </w:tcPr>
          <w:p w14:paraId="3F8840D5" w14:textId="77777777" w:rsidR="00B009A4" w:rsidRDefault="00B009A4" w:rsidP="00B009A4">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B009A4" w:rsidRPr="002961B6" w:rsidRDefault="00B009A4" w:rsidP="00B009A4">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hint="cs"/>
                <w:sz w:val="24"/>
                <w:szCs w:val="24"/>
                <w:cs/>
                <w:lang w:val="en-GB"/>
              </w:rPr>
              <w:t>ตั๋วเงินค่าสินค้าเข้าที่ทำทรัสต์รีซีท</w:t>
            </w:r>
          </w:p>
        </w:tc>
        <w:tc>
          <w:tcPr>
            <w:tcW w:w="709" w:type="dxa"/>
            <w:tcBorders>
              <w:top w:val="nil"/>
              <w:left w:val="nil"/>
              <w:bottom w:val="nil"/>
              <w:right w:val="nil"/>
            </w:tcBorders>
          </w:tcPr>
          <w:p w14:paraId="0F3B827E" w14:textId="77777777" w:rsidR="00B009A4" w:rsidRDefault="00B009A4" w:rsidP="00B009A4">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B009A4" w:rsidRPr="002961B6" w:rsidRDefault="00B009A4" w:rsidP="00B009A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2EB4E83C" w14:textId="77777777" w:rsidR="00B009A4"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B67D87E" w14:textId="6D3E0D6D"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tcPr>
          <w:p w14:paraId="29E912A5" w14:textId="363694D0" w:rsidR="00B009A4" w:rsidRPr="002961B6" w:rsidRDefault="00B009A4" w:rsidP="00660A5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w:t>
            </w:r>
            <w:r w:rsidR="00660A56">
              <w:rPr>
                <w:rFonts w:ascii="Browallia New" w:hAnsi="Browallia New" w:cs="Browallia New"/>
                <w:sz w:val="24"/>
                <w:szCs w:val="24"/>
                <w:lang w:val="en-GB"/>
              </w:rPr>
              <w:t>136.48</w:t>
            </w:r>
          </w:p>
        </w:tc>
        <w:tc>
          <w:tcPr>
            <w:tcW w:w="731" w:type="dxa"/>
            <w:tcBorders>
              <w:top w:val="nil"/>
              <w:left w:val="nil"/>
              <w:bottom w:val="nil"/>
              <w:right w:val="nil"/>
            </w:tcBorders>
            <w:vAlign w:val="bottom"/>
          </w:tcPr>
          <w:p w14:paraId="6D7D189C" w14:textId="0E725647" w:rsidR="00B009A4" w:rsidRPr="002961B6" w:rsidRDefault="00B009A4" w:rsidP="00B009A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sidR="00660A56">
              <w:rPr>
                <w:rFonts w:ascii="Browallia New" w:hAnsi="Browallia New" w:cs="Browallia New"/>
                <w:sz w:val="24"/>
                <w:szCs w:val="24"/>
                <w:lang w:val="en-GB"/>
              </w:rPr>
              <w:t>5</w:t>
            </w:r>
            <w:r w:rsidRPr="001D1168">
              <w:rPr>
                <w:rFonts w:ascii="Browallia New" w:hAnsi="Browallia New" w:cs="Browallia New"/>
                <w:sz w:val="24"/>
                <w:szCs w:val="24"/>
                <w:lang w:val="en-GB"/>
              </w:rPr>
              <w:t>3.</w:t>
            </w:r>
            <w:r w:rsidR="00660A56">
              <w:rPr>
                <w:rFonts w:ascii="Browallia New" w:hAnsi="Browallia New" w:cs="Browallia New"/>
                <w:sz w:val="24"/>
                <w:szCs w:val="24"/>
                <w:lang w:val="en-GB"/>
              </w:rPr>
              <w:t>52</w:t>
            </w:r>
          </w:p>
        </w:tc>
        <w:tc>
          <w:tcPr>
            <w:tcW w:w="708" w:type="dxa"/>
            <w:tcBorders>
              <w:top w:val="nil"/>
              <w:left w:val="nil"/>
              <w:bottom w:val="nil"/>
              <w:right w:val="nil"/>
            </w:tcBorders>
          </w:tcPr>
          <w:p w14:paraId="243D8D79" w14:textId="77777777" w:rsidR="00B009A4"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325FC40" w14:textId="686929C8"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2574BACB" w14:textId="77777777" w:rsidR="00B009A4"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34B0C87" w14:textId="0A2ECF1F" w:rsidR="00B009A4" w:rsidRPr="002961B6" w:rsidRDefault="00B009A4" w:rsidP="00B009A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09" w:type="dxa"/>
            <w:tcBorders>
              <w:top w:val="nil"/>
              <w:left w:val="nil"/>
              <w:bottom w:val="nil"/>
              <w:right w:val="nil"/>
            </w:tcBorders>
            <w:vAlign w:val="bottom"/>
          </w:tcPr>
          <w:p w14:paraId="412C5276" w14:textId="40CC95C7" w:rsidR="00B009A4" w:rsidRPr="002961B6" w:rsidRDefault="00B009A4" w:rsidP="00B009A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813.76</w:t>
            </w:r>
          </w:p>
        </w:tc>
      </w:tr>
    </w:tbl>
    <w:p w14:paraId="6DA0B1C8" w14:textId="48D12CD6" w:rsidR="00114291" w:rsidRDefault="00114291" w:rsidP="00DD63B2">
      <w:pPr>
        <w:spacing w:line="240" w:lineRule="auto"/>
        <w:ind w:left="900" w:hanging="540"/>
        <w:jc w:val="thaiDistribute"/>
        <w:rPr>
          <w:rFonts w:ascii="Browallia New" w:hAnsi="Browallia New" w:cs="Browallia New"/>
          <w:sz w:val="20"/>
          <w:szCs w:val="20"/>
        </w:rPr>
      </w:pPr>
    </w:p>
    <w:tbl>
      <w:tblPr>
        <w:tblW w:w="8385" w:type="dxa"/>
        <w:tblInd w:w="993" w:type="dxa"/>
        <w:tblLayout w:type="fixed"/>
        <w:tblLook w:val="0000" w:firstRow="0" w:lastRow="0" w:firstColumn="0" w:lastColumn="0" w:noHBand="0" w:noVBand="0"/>
      </w:tblPr>
      <w:tblGrid>
        <w:gridCol w:w="3402"/>
        <w:gridCol w:w="709"/>
        <w:gridCol w:w="26"/>
        <w:gridCol w:w="683"/>
        <w:gridCol w:w="708"/>
        <w:gridCol w:w="731"/>
        <w:gridCol w:w="708"/>
        <w:gridCol w:w="709"/>
        <w:gridCol w:w="709"/>
      </w:tblGrid>
      <w:tr w:rsidR="00D32177" w:rsidRPr="002961B6" w14:paraId="11304150" w14:textId="77777777" w:rsidTr="00C762EF">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83"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3E8F077A" w14:textId="77777777" w:rsidTr="00C762EF">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48"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D32177" w:rsidRPr="002961B6" w14:paraId="5521C338" w14:textId="77777777" w:rsidTr="00C762EF">
        <w:trPr>
          <w:cantSplit/>
          <w:trHeight w:val="243"/>
        </w:trPr>
        <w:tc>
          <w:tcPr>
            <w:tcW w:w="3402" w:type="dxa"/>
            <w:tcBorders>
              <w:top w:val="nil"/>
              <w:left w:val="nil"/>
              <w:bottom w:val="nil"/>
            </w:tcBorders>
            <w:vAlign w:val="center"/>
          </w:tcPr>
          <w:p w14:paraId="101EBA9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48" w:type="dxa"/>
            <w:gridSpan w:val="4"/>
            <w:tcBorders>
              <w:top w:val="nil"/>
              <w:left w:val="nil"/>
              <w:bottom w:val="nil"/>
              <w:right w:val="nil"/>
            </w:tcBorders>
            <w:vAlign w:val="bottom"/>
          </w:tcPr>
          <w:p w14:paraId="3D94D17F" w14:textId="3D2CD217" w:rsidR="00D32177" w:rsidRPr="002961B6" w:rsidRDefault="00D32177" w:rsidP="00D3217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31</w:t>
            </w:r>
            <w:r w:rsidRPr="002961B6">
              <w:rPr>
                <w:rFonts w:ascii="Browallia New" w:hAnsi="Browallia New" w:cs="Browallia New" w:hint="cs"/>
                <w:spacing w:val="-4"/>
                <w:sz w:val="24"/>
                <w:szCs w:val="24"/>
                <w:cs/>
                <w:lang w:val="en-GB"/>
              </w:rPr>
              <w:t xml:space="preserve"> ธันวาคม </w:t>
            </w:r>
            <w:r w:rsidRPr="002961B6">
              <w:rPr>
                <w:rFonts w:ascii="Browallia New" w:hAnsi="Browallia New" w:cs="Browallia New"/>
                <w:sz w:val="24"/>
                <w:szCs w:val="24"/>
                <w:lang w:val="en-GB"/>
              </w:rPr>
              <w:t>256</w:t>
            </w:r>
            <w:r w:rsidR="003D51FC">
              <w:rPr>
                <w:rFonts w:ascii="Browallia New" w:hAnsi="Browallia New" w:cs="Browallia New"/>
                <w:sz w:val="24"/>
                <w:szCs w:val="24"/>
                <w:lang w:val="en-GB"/>
              </w:rPr>
              <w:t>4</w:t>
            </w:r>
          </w:p>
        </w:tc>
        <w:tc>
          <w:tcPr>
            <w:tcW w:w="2126" w:type="dxa"/>
            <w:gridSpan w:val="3"/>
            <w:tcBorders>
              <w:top w:val="nil"/>
              <w:left w:val="nil"/>
              <w:bottom w:val="nil"/>
              <w:right w:val="nil"/>
            </w:tcBorders>
            <w:vAlign w:val="bottom"/>
          </w:tcPr>
          <w:p w14:paraId="1135B9B3" w14:textId="27327CF8"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3D51FC">
              <w:rPr>
                <w:rFonts w:ascii="Browallia New" w:hAnsi="Browallia New" w:cs="Browallia New"/>
                <w:sz w:val="24"/>
                <w:szCs w:val="24"/>
                <w:lang w:val="en-GB"/>
              </w:rPr>
              <w:t>3</w:t>
            </w:r>
          </w:p>
        </w:tc>
      </w:tr>
      <w:tr w:rsidR="00D32177" w:rsidRPr="002961B6" w14:paraId="1CA5BFA2" w14:textId="77777777" w:rsidTr="0081288D">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8"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81288D">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B0971" w:rsidRPr="002961B6" w14:paraId="5C9991E4" w14:textId="77777777" w:rsidTr="0081288D">
        <w:trPr>
          <w:trHeight w:val="171"/>
        </w:trPr>
        <w:tc>
          <w:tcPr>
            <w:tcW w:w="3402" w:type="dxa"/>
            <w:tcBorders>
              <w:top w:val="nil"/>
              <w:left w:val="nil"/>
              <w:bottom w:val="nil"/>
            </w:tcBorders>
            <w:vAlign w:val="bottom"/>
          </w:tcPr>
          <w:p w14:paraId="0B4E2B4D" w14:textId="77777777" w:rsidR="007B0971" w:rsidRPr="002961B6" w:rsidRDefault="007B0971" w:rsidP="007B0971">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21E1A4" w:rsidR="007B0971" w:rsidRPr="002961B6" w:rsidRDefault="007B0971" w:rsidP="007B0971">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w:t>
            </w:r>
            <w:r>
              <w:rPr>
                <w:rFonts w:ascii="Browallia New" w:hAnsi="Browallia New" w:cs="Browallia New" w:hint="cs"/>
                <w:sz w:val="24"/>
                <w:szCs w:val="24"/>
                <w:cs/>
              </w:rPr>
              <w:t>ท</w:t>
            </w:r>
          </w:p>
        </w:tc>
        <w:tc>
          <w:tcPr>
            <w:tcW w:w="709" w:type="dxa"/>
            <w:gridSpan w:val="2"/>
            <w:tcBorders>
              <w:top w:val="nil"/>
              <w:left w:val="nil"/>
              <w:bottom w:val="nil"/>
              <w:right w:val="nil"/>
            </w:tcBorders>
          </w:tcPr>
          <w:p w14:paraId="39048356" w14:textId="3A88D240" w:rsidR="007B0971" w:rsidRPr="001D1168"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8" w:type="dxa"/>
            <w:tcBorders>
              <w:top w:val="nil"/>
              <w:left w:val="nil"/>
              <w:bottom w:val="nil"/>
              <w:right w:val="nil"/>
            </w:tcBorders>
          </w:tcPr>
          <w:p w14:paraId="7D2F4577" w14:textId="2DF6B1CD" w:rsidR="007B0971" w:rsidRPr="002961B6"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31" w:type="dxa"/>
            <w:tcBorders>
              <w:top w:val="nil"/>
              <w:left w:val="nil"/>
              <w:bottom w:val="nil"/>
              <w:right w:val="nil"/>
            </w:tcBorders>
          </w:tcPr>
          <w:p w14:paraId="1988F486" w14:textId="6C0FC310" w:rsidR="007B0971" w:rsidRPr="001D1168" w:rsidRDefault="007B0971" w:rsidP="007B0971">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708" w:type="dxa"/>
            <w:tcBorders>
              <w:top w:val="nil"/>
              <w:left w:val="nil"/>
              <w:bottom w:val="nil"/>
              <w:right w:val="nil"/>
            </w:tcBorders>
          </w:tcPr>
          <w:p w14:paraId="361969C2" w14:textId="59414E93" w:rsidR="007B0971" w:rsidRPr="00564CA1"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07FB1058" w14:textId="39703A64" w:rsidR="007B0971" w:rsidRPr="00564CA1"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1.05</w:t>
            </w:r>
          </w:p>
        </w:tc>
        <w:tc>
          <w:tcPr>
            <w:tcW w:w="709" w:type="dxa"/>
            <w:tcBorders>
              <w:top w:val="nil"/>
              <w:left w:val="nil"/>
              <w:bottom w:val="nil"/>
              <w:right w:val="nil"/>
            </w:tcBorders>
          </w:tcPr>
          <w:p w14:paraId="45AEC3C7" w14:textId="217CD1C4" w:rsidR="007B0971" w:rsidRPr="00564CA1" w:rsidRDefault="007B0971" w:rsidP="007B097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7B0971" w:rsidRPr="002961B6" w14:paraId="3109E5EF" w14:textId="77777777" w:rsidTr="0081288D">
        <w:trPr>
          <w:trHeight w:val="287"/>
        </w:trPr>
        <w:tc>
          <w:tcPr>
            <w:tcW w:w="3402" w:type="dxa"/>
            <w:tcBorders>
              <w:top w:val="nil"/>
              <w:left w:val="nil"/>
              <w:bottom w:val="nil"/>
            </w:tcBorders>
          </w:tcPr>
          <w:p w14:paraId="0A7EC78D" w14:textId="77777777" w:rsidR="007B0971" w:rsidRPr="002961B6" w:rsidRDefault="007B0971" w:rsidP="007B0971">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7B0971" w:rsidRPr="002961B6" w:rsidRDefault="007B0971" w:rsidP="007B0971">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1A9F9308" w:rsidR="007B0971" w:rsidRPr="002961B6"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C70C726" w14:textId="76D84CEE" w:rsidR="007B0971" w:rsidRPr="002961B6" w:rsidRDefault="007B0971" w:rsidP="007B097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4D94D00D" w14:textId="630C3B0C" w:rsidR="007B0971" w:rsidRPr="001D1168"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08" w:type="dxa"/>
            <w:tcBorders>
              <w:top w:val="nil"/>
              <w:left w:val="nil"/>
              <w:bottom w:val="nil"/>
              <w:right w:val="nil"/>
            </w:tcBorders>
          </w:tcPr>
          <w:p w14:paraId="60FE54FE" w14:textId="4C8811F6" w:rsidR="007B0971" w:rsidRPr="00564CA1"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10.00</w:t>
            </w:r>
          </w:p>
        </w:tc>
        <w:tc>
          <w:tcPr>
            <w:tcW w:w="709" w:type="dxa"/>
            <w:tcBorders>
              <w:top w:val="nil"/>
              <w:left w:val="nil"/>
              <w:bottom w:val="nil"/>
              <w:right w:val="nil"/>
            </w:tcBorders>
          </w:tcPr>
          <w:p w14:paraId="180F7F0D" w14:textId="1B25E854" w:rsidR="007B0971" w:rsidRPr="00564CA1" w:rsidRDefault="007B0971" w:rsidP="007B097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2589C2FB" w14:textId="184EAFD1" w:rsidR="007B0971" w:rsidRPr="00564CA1" w:rsidRDefault="007B0971" w:rsidP="007B0971">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F83B51" w:rsidRPr="002961B6" w14:paraId="41C45E3F" w14:textId="77777777" w:rsidTr="0081288D">
        <w:trPr>
          <w:trHeight w:val="287"/>
        </w:trPr>
        <w:tc>
          <w:tcPr>
            <w:tcW w:w="3402" w:type="dxa"/>
            <w:tcBorders>
              <w:top w:val="nil"/>
              <w:left w:val="nil"/>
              <w:bottom w:val="nil"/>
            </w:tcBorders>
          </w:tcPr>
          <w:p w14:paraId="24389B00" w14:textId="77777777" w:rsidR="00F83B51" w:rsidRDefault="00F83B51" w:rsidP="00F83B51">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w:t>
            </w:r>
            <w:r>
              <w:rPr>
                <w:rFonts w:ascii="Browallia New" w:hAnsi="Browallia New" w:cs="Browallia New" w:hint="cs"/>
                <w:sz w:val="24"/>
                <w:szCs w:val="24"/>
                <w:cs/>
              </w:rPr>
              <w:t xml:space="preserve">           </w:t>
            </w:r>
          </w:p>
          <w:p w14:paraId="63C6D7FD" w14:textId="1E80DF49" w:rsidR="00F83B51" w:rsidRPr="002961B6" w:rsidRDefault="00F83B51" w:rsidP="00F83B51">
            <w:pPr>
              <w:spacing w:line="240" w:lineRule="auto"/>
              <w:ind w:left="-108" w:right="-86"/>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564CA1">
              <w:rPr>
                <w:rFonts w:ascii="Browallia New" w:hAnsi="Browallia New" w:cs="Browallia New"/>
                <w:sz w:val="24"/>
                <w:szCs w:val="24"/>
                <w:cs/>
              </w:rPr>
              <w:t>ตั๋วเงินค่าสินค้าเข้าที่ทำทรัสต์รีซีท</w:t>
            </w:r>
          </w:p>
        </w:tc>
        <w:tc>
          <w:tcPr>
            <w:tcW w:w="709" w:type="dxa"/>
            <w:tcBorders>
              <w:top w:val="nil"/>
              <w:left w:val="nil"/>
              <w:bottom w:val="nil"/>
              <w:right w:val="nil"/>
            </w:tcBorders>
          </w:tcPr>
          <w:p w14:paraId="0B96B6F0" w14:textId="77777777" w:rsidR="00F83B51" w:rsidRDefault="00F83B51" w:rsidP="00F83B51">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F83B51" w:rsidRPr="002961B6" w:rsidRDefault="00F83B51" w:rsidP="00F83B51">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206B4E9E" w14:textId="77777777" w:rsidR="00F83B51" w:rsidRDefault="00F83B51"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77F42B6" w14:textId="4FB3C675" w:rsidR="00F83B51" w:rsidRPr="00BB0EEB" w:rsidRDefault="00F83B51" w:rsidP="00F83B51">
            <w:pPr>
              <w:tabs>
                <w:tab w:val="clear" w:pos="454"/>
                <w:tab w:val="left" w:pos="462"/>
              </w:tabs>
              <w:ind w:left="-105"/>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082EFBFD" w14:textId="334D5FA7" w:rsidR="00F83B51" w:rsidRPr="00BB0EEB" w:rsidRDefault="000F4450" w:rsidP="00F83B51">
            <w:pPr>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E61121">
              <w:rPr>
                <w:rFonts w:ascii="Browallia New" w:hAnsi="Browallia New" w:cs="Browallia New"/>
                <w:sz w:val="24"/>
                <w:szCs w:val="24"/>
                <w:lang w:val="en-GB"/>
              </w:rPr>
              <w:t>136.48</w:t>
            </w:r>
          </w:p>
        </w:tc>
        <w:tc>
          <w:tcPr>
            <w:tcW w:w="731" w:type="dxa"/>
            <w:tcBorders>
              <w:top w:val="nil"/>
              <w:left w:val="nil"/>
              <w:bottom w:val="nil"/>
              <w:right w:val="nil"/>
            </w:tcBorders>
            <w:vAlign w:val="bottom"/>
          </w:tcPr>
          <w:p w14:paraId="0D85D169" w14:textId="7B9FA9F1" w:rsidR="00F83B51" w:rsidRPr="001D1168" w:rsidRDefault="000F4450"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sidR="00E61121">
              <w:rPr>
                <w:rFonts w:ascii="Browallia New" w:hAnsi="Browallia New" w:cs="Browallia New"/>
                <w:sz w:val="24"/>
                <w:szCs w:val="24"/>
                <w:lang w:val="en-GB"/>
              </w:rPr>
              <w:t>53.52</w:t>
            </w:r>
          </w:p>
        </w:tc>
        <w:tc>
          <w:tcPr>
            <w:tcW w:w="708" w:type="dxa"/>
            <w:tcBorders>
              <w:top w:val="nil"/>
              <w:left w:val="nil"/>
              <w:bottom w:val="nil"/>
              <w:right w:val="nil"/>
            </w:tcBorders>
          </w:tcPr>
          <w:p w14:paraId="1DBB9B7A" w14:textId="77777777" w:rsidR="00F83B51" w:rsidRDefault="00F83B51"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61BF5AF8" w14:textId="414853CA" w:rsidR="00F83B51" w:rsidRPr="00564CA1" w:rsidRDefault="00F83B51"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990.00</w:t>
            </w:r>
          </w:p>
        </w:tc>
        <w:tc>
          <w:tcPr>
            <w:tcW w:w="709" w:type="dxa"/>
            <w:tcBorders>
              <w:top w:val="nil"/>
              <w:left w:val="nil"/>
              <w:bottom w:val="nil"/>
              <w:right w:val="nil"/>
            </w:tcBorders>
          </w:tcPr>
          <w:p w14:paraId="0EC33644" w14:textId="77777777" w:rsidR="00F83B51" w:rsidRDefault="00F83B51"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511D448" w14:textId="720585EC" w:rsidR="00F83B51" w:rsidRPr="00564CA1" w:rsidRDefault="00F83B51" w:rsidP="00F83B51">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176.24</w:t>
            </w:r>
          </w:p>
        </w:tc>
        <w:tc>
          <w:tcPr>
            <w:tcW w:w="709" w:type="dxa"/>
            <w:tcBorders>
              <w:top w:val="nil"/>
              <w:left w:val="nil"/>
              <w:bottom w:val="nil"/>
              <w:right w:val="nil"/>
            </w:tcBorders>
            <w:vAlign w:val="bottom"/>
          </w:tcPr>
          <w:p w14:paraId="18098F1F" w14:textId="58EFA9EA" w:rsidR="00F83B51" w:rsidRPr="00564CA1" w:rsidRDefault="00F83B51" w:rsidP="00F83B5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sidRPr="001D1168">
              <w:rPr>
                <w:rFonts w:ascii="Browallia New" w:hAnsi="Browallia New" w:cs="Browallia New"/>
                <w:sz w:val="24"/>
                <w:szCs w:val="24"/>
                <w:lang w:val="en-GB"/>
              </w:rPr>
              <w:t>813.76</w:t>
            </w:r>
          </w:p>
        </w:tc>
      </w:tr>
    </w:tbl>
    <w:p w14:paraId="21B766F1" w14:textId="77777777" w:rsidR="00AE1601" w:rsidRPr="00225FCB" w:rsidRDefault="00AE1601" w:rsidP="00464F5E">
      <w:pPr>
        <w:pStyle w:val="BodyText"/>
        <w:tabs>
          <w:tab w:val="clear" w:pos="907"/>
        </w:tabs>
        <w:spacing w:after="0" w:line="240" w:lineRule="auto"/>
        <w:jc w:val="thaiDistribute"/>
        <w:rPr>
          <w:rFonts w:ascii="Browallia New" w:hAnsi="Browallia New" w:cs="Browallia New"/>
          <w:sz w:val="24"/>
          <w:szCs w:val="24"/>
          <w:lang w:val="en-GB"/>
        </w:rPr>
      </w:pPr>
    </w:p>
    <w:p w14:paraId="13F4E7B9" w14:textId="3C5FDC79" w:rsidR="00AE1601" w:rsidRPr="00225FCB" w:rsidRDefault="00AE1601" w:rsidP="00225FCB">
      <w:pPr>
        <w:pStyle w:val="BodyText"/>
        <w:tabs>
          <w:tab w:val="clear" w:pos="907"/>
        </w:tabs>
        <w:spacing w:after="0" w:line="240" w:lineRule="auto"/>
        <w:ind w:left="972"/>
        <w:jc w:val="thaiDistribute"/>
        <w:rPr>
          <w:rFonts w:ascii="Browallia New" w:hAnsi="Browallia New" w:cs="Browallia New"/>
          <w:spacing w:val="-4"/>
          <w:sz w:val="28"/>
          <w:szCs w:val="28"/>
        </w:rPr>
      </w:pPr>
      <w:r w:rsidRPr="00225FCB">
        <w:rPr>
          <w:rFonts w:ascii="Browallia New" w:hAnsi="Browallia New" w:cs="Browallia New"/>
          <w:spacing w:val="-4"/>
          <w:sz w:val="28"/>
          <w:szCs w:val="28"/>
          <w:cs/>
          <w:lang w:val="th-TH"/>
        </w:rPr>
        <w:t>ภาระผูกพันดังกล่าวข้างต้นใช้หลักทรัพย์ค้ำประกันร่วมกันกับสินเชื</w:t>
      </w:r>
      <w:r w:rsidR="00884038" w:rsidRPr="00225FCB">
        <w:rPr>
          <w:rFonts w:ascii="Browallia New" w:hAnsi="Browallia New" w:cs="Browallia New"/>
          <w:spacing w:val="-4"/>
          <w:sz w:val="28"/>
          <w:szCs w:val="28"/>
          <w:cs/>
          <w:lang w:val="th-TH"/>
        </w:rPr>
        <w:t>่อที่ได้รับจากสถาบันการเงินตาม</w:t>
      </w:r>
      <w:r w:rsidRPr="00225FCB">
        <w:rPr>
          <w:rFonts w:ascii="Browallia New" w:hAnsi="Browallia New" w:cs="Browallia New"/>
          <w:spacing w:val="-4"/>
          <w:sz w:val="28"/>
          <w:szCs w:val="28"/>
          <w:cs/>
          <w:lang w:val="th-TH"/>
        </w:rPr>
        <w:t xml:space="preserve">หมายเหตุ </w:t>
      </w:r>
      <w:r w:rsidR="00B64D2F" w:rsidRPr="00225FCB">
        <w:rPr>
          <w:rFonts w:ascii="Browallia New" w:hAnsi="Browallia New" w:cs="Browallia New"/>
          <w:spacing w:val="-4"/>
          <w:sz w:val="28"/>
          <w:szCs w:val="28"/>
          <w:lang w:val="en-GB"/>
        </w:rPr>
        <w:t>1</w:t>
      </w:r>
      <w:r w:rsidR="00BD17D7">
        <w:rPr>
          <w:rFonts w:ascii="Browallia New" w:hAnsi="Browallia New" w:cs="Browallia New"/>
          <w:spacing w:val="-4"/>
          <w:sz w:val="28"/>
          <w:szCs w:val="28"/>
        </w:rPr>
        <w:t>8</w:t>
      </w:r>
    </w:p>
    <w:p w14:paraId="4AE0CFB0" w14:textId="77777777" w:rsidR="00AE1601" w:rsidRPr="00AF1153"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F1153">
        <w:rPr>
          <w:rFonts w:ascii="Browallia New" w:hAnsi="Browallia New" w:cs="Browallia New"/>
          <w:b/>
          <w:bCs/>
          <w:sz w:val="28"/>
          <w:szCs w:val="28"/>
          <w:cs/>
          <w:lang w:val="en-GB"/>
        </w:rPr>
        <w:t>เครื่องมือ</w:t>
      </w:r>
      <w:r w:rsidRPr="00AF1153">
        <w:rPr>
          <w:rFonts w:ascii="Browallia New" w:hAnsi="Browallia New" w:cs="Browallia New"/>
          <w:b/>
          <w:bCs/>
          <w:sz w:val="28"/>
          <w:szCs w:val="28"/>
          <w:cs/>
          <w:lang w:val="de-DE"/>
        </w:rPr>
        <w:t>ทาง</w:t>
      </w:r>
      <w:r w:rsidRPr="00AF1153">
        <w:rPr>
          <w:rFonts w:ascii="Browallia New" w:hAnsi="Browallia New" w:cs="Browallia New"/>
          <w:b/>
          <w:bCs/>
          <w:sz w:val="28"/>
          <w:szCs w:val="28"/>
          <w:cs/>
        </w:rPr>
        <w:t>การเงิน</w:t>
      </w:r>
    </w:p>
    <w:p w14:paraId="2D8C6642" w14:textId="77777777" w:rsidR="00AE1601" w:rsidRPr="00FA7AF2" w:rsidRDefault="00AE1601" w:rsidP="00DD63B2">
      <w:pPr>
        <w:spacing w:line="240" w:lineRule="auto"/>
        <w:ind w:left="360"/>
        <w:jc w:val="thaiDistribute"/>
        <w:rPr>
          <w:rFonts w:ascii="Browallia New" w:hAnsi="Browallia New" w:cs="Browallia New"/>
          <w:b/>
          <w:bCs/>
          <w:sz w:val="24"/>
          <w:szCs w:val="24"/>
          <w:lang w:val="en-GB"/>
        </w:rPr>
      </w:pPr>
    </w:p>
    <w:p w14:paraId="7E3BCB36" w14:textId="2E5BC0D1" w:rsidR="00AE1601"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26BA30D6" w14:textId="77777777" w:rsidR="00D4153B" w:rsidRPr="00FA7AF2" w:rsidRDefault="00D4153B"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7C6BF9B" w14:textId="77777777" w:rsidR="00D4153B" w:rsidRPr="00D4153B" w:rsidRDefault="00D4153B" w:rsidP="00D4153B">
      <w:pPr>
        <w:tabs>
          <w:tab w:val="clear" w:pos="227"/>
          <w:tab w:val="clear" w:pos="454"/>
        </w:tabs>
        <w:spacing w:line="240" w:lineRule="auto"/>
        <w:ind w:left="426"/>
        <w:jc w:val="thaiDistribute"/>
        <w:rPr>
          <w:rFonts w:ascii="Browallia New" w:hAnsi="Browallia New" w:cs="Browallia New"/>
          <w:sz w:val="28"/>
          <w:szCs w:val="28"/>
          <w:u w:val="single"/>
          <w:lang w:val="en-GB"/>
        </w:rPr>
      </w:pPr>
      <w:r w:rsidRPr="00D4153B">
        <w:rPr>
          <w:rFonts w:ascii="Browallia New" w:hAnsi="Browallia New" w:cs="Browallia New"/>
          <w:sz w:val="28"/>
          <w:szCs w:val="28"/>
          <w:u w:val="single"/>
          <w:cs/>
          <w:lang w:val="en-GB"/>
        </w:rPr>
        <w:t>ปัจจัยความเสี่ยงด้านการเงิน</w:t>
      </w:r>
    </w:p>
    <w:p w14:paraId="4F94FBBA" w14:textId="0EB170B5" w:rsidR="00D4153B" w:rsidRDefault="00D4153B"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D4153B">
        <w:rPr>
          <w:rFonts w:ascii="Browallia New" w:hAnsi="Browallia New" w:cs="Browallia New"/>
          <w:sz w:val="28"/>
          <w:szCs w:val="28"/>
          <w:cs/>
          <w:lang w:val="en-GB"/>
        </w:rPr>
        <w:t>กิจกรรมของบริษัทมีความเสี่ยงทางการเงิน ซึ่งได้แก่ ความเสี่ยงจากตลาด (รวมถึงความเสี่ยงจากอัตราแลกเปลี่ยนและความเสี่ยงจากอัตราดอกเบี้ย)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 บริษัทจึงใช้อนุพันธ์เพื่อป้องกันความเสี่ยงบางประการที่จะเกิดขึ้น</w:t>
      </w:r>
    </w:p>
    <w:p w14:paraId="33B37372" w14:textId="77777777" w:rsidR="00D4153B" w:rsidRPr="00FA7AF2" w:rsidRDefault="00D4153B" w:rsidP="00D4153B">
      <w:pPr>
        <w:tabs>
          <w:tab w:val="clear" w:pos="227"/>
          <w:tab w:val="clear" w:pos="454"/>
        </w:tabs>
        <w:spacing w:line="240" w:lineRule="auto"/>
        <w:ind w:left="426"/>
        <w:jc w:val="thaiDistribute"/>
        <w:rPr>
          <w:rFonts w:ascii="Browallia New" w:hAnsi="Browallia New" w:cs="Browallia New"/>
          <w:sz w:val="24"/>
          <w:szCs w:val="24"/>
          <w:lang w:val="en-GB"/>
        </w:rPr>
      </w:pPr>
    </w:p>
    <w:p w14:paraId="466516FC" w14:textId="5ED8DA4E" w:rsidR="00D4153B" w:rsidRPr="002961B6" w:rsidRDefault="004F22FD"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4F22FD">
        <w:rPr>
          <w:rFonts w:ascii="Browallia New" w:hAnsi="Browallia New" w:cs="Browallia New"/>
          <w:sz w:val="28"/>
          <w:szCs w:val="28"/>
          <w:cs/>
          <w:lang w:val="en-GB"/>
        </w:rPr>
        <w:t>บริษัทมีส่วนงานบริหารการเงินในการจัดการความเสี่ยง โดยนโยบายของบริษัทรวมถึงนโยบายความเสี่ยงในด้านต่างๆ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เพื่อสื่อสารและใช้เป็นเครื่องมือในการควบคุมการบริหารการเงิน</w:t>
      </w:r>
    </w:p>
    <w:p w14:paraId="4422C95E" w14:textId="77777777" w:rsidR="00DE6A7B" w:rsidRPr="00FA7AF2" w:rsidRDefault="00DE6A7B" w:rsidP="00464F5E">
      <w:pPr>
        <w:pStyle w:val="BodyText"/>
        <w:tabs>
          <w:tab w:val="clear" w:pos="907"/>
        </w:tabs>
        <w:spacing w:after="0" w:line="240" w:lineRule="auto"/>
        <w:jc w:val="thaiDistribute"/>
        <w:rPr>
          <w:rFonts w:ascii="Browallia New" w:hAnsi="Browallia New" w:cs="Browallia New"/>
          <w:sz w:val="24"/>
          <w:szCs w:val="24"/>
          <w:lang w:val="en-GB"/>
        </w:rPr>
      </w:pPr>
    </w:p>
    <w:p w14:paraId="4BFC91FF" w14:textId="5F59D362" w:rsidR="00AE1601" w:rsidRPr="00E6229C" w:rsidRDefault="00E87552" w:rsidP="00FA7AF2">
      <w:pPr>
        <w:pStyle w:val="ListParagraph"/>
        <w:numPr>
          <w:ilvl w:val="1"/>
          <w:numId w:val="35"/>
        </w:numPr>
        <w:spacing w:after="0" w:line="240" w:lineRule="auto"/>
        <w:ind w:left="892" w:hanging="446"/>
        <w:jc w:val="thaiDistribute"/>
        <w:rPr>
          <w:rFonts w:ascii="Browallia New" w:hAnsi="Browallia New" w:cs="Browallia New"/>
          <w:sz w:val="28"/>
          <w:lang w:val="en-GB"/>
        </w:rPr>
      </w:pPr>
      <w:r w:rsidRPr="00942671">
        <w:rPr>
          <w:rFonts w:ascii="Browallia New" w:hAnsi="Browallia New" w:cs="Browallia New" w:hint="cs"/>
          <w:sz w:val="28"/>
          <w:cs/>
          <w:lang w:val="en-GB"/>
        </w:rPr>
        <w:t xml:space="preserve"> </w:t>
      </w:r>
      <w:r w:rsidR="00AE1601" w:rsidRPr="003566F0">
        <w:rPr>
          <w:rFonts w:ascii="Browallia New" w:hAnsi="Browallia New" w:cs="Browallia New"/>
          <w:sz w:val="28"/>
          <w:u w:val="single"/>
          <w:cs/>
          <w:lang w:val="en-GB"/>
        </w:rPr>
        <w:t>ความ</w:t>
      </w:r>
      <w:r w:rsidR="00AE1601" w:rsidRPr="00E87552">
        <w:rPr>
          <w:rFonts w:ascii="Browallia New" w:hAnsi="Browallia New" w:cs="Browallia New"/>
          <w:sz w:val="28"/>
          <w:u w:val="single"/>
          <w:cs/>
          <w:lang w:val="en-GB"/>
        </w:rPr>
        <w:t>เสี่ยง</w:t>
      </w:r>
      <w:r w:rsidR="00D33D8B" w:rsidRPr="00E87552">
        <w:rPr>
          <w:rFonts w:ascii="Browallia New" w:hAnsi="Browallia New" w:cs="Browallia New" w:hint="cs"/>
          <w:sz w:val="28"/>
          <w:u w:val="single"/>
          <w:cs/>
          <w:lang w:val="en-GB"/>
        </w:rPr>
        <w:t>จากตลาด</w:t>
      </w:r>
    </w:p>
    <w:p w14:paraId="3A1E5033" w14:textId="77777777" w:rsidR="00FA7AF2" w:rsidRPr="00FA7AF2" w:rsidRDefault="00FA7AF2"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4"/>
          <w:szCs w:val="24"/>
          <w:lang w:val="en-GB"/>
        </w:rPr>
      </w:pPr>
    </w:p>
    <w:p w14:paraId="7F9354B8" w14:textId="0D5CBF29" w:rsidR="00865CBD" w:rsidRPr="00FA7AF2" w:rsidRDefault="00865CBD"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r w:rsidRPr="00FA7AF2">
        <w:rPr>
          <w:rFonts w:ascii="Browallia New" w:hAnsi="Browallia New" w:cs="Browallia New"/>
          <w:i/>
          <w:iCs/>
          <w:sz w:val="28"/>
          <w:szCs w:val="28"/>
          <w:cs/>
          <w:lang w:val="en-GB"/>
        </w:rPr>
        <w:t>ความเสี่ยงจากกระแสเงินสดและอัตราดอกเบี้ย</w:t>
      </w:r>
    </w:p>
    <w:p w14:paraId="49D2C19F" w14:textId="1135BFEA" w:rsidR="009C7509" w:rsidRPr="006B1DF0" w:rsidRDefault="002643FA"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6B1DF0">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รายได้และกระแสเงินสดจากการดำเนินงานของบริษัทส่วนใหญ่ไม่ขึ้นกับการเปลี่ยนแปลงของอัตราดอกเบี้ย</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ในตลาด บริษัทมีความเสี่ยงจากอัตราดอกเบี้ยจากเงินฝากสถาบันการเงิน เงินกู้ยืมระยะสั้นจากสถาบัน</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ทางการเงิน เงินกู้ยืมระยะยาวจากสถาบันทางการเงิน และหุ้นกู้ สินทรัพย์และหนี้สินทางการเงินส่วนใหญ่ของบริษัทมีอัตราดอกเบี้ยคงที่ซึ่งใกล้เคียงกับอัตราตลาดในปัจจุบัน บริษัทได้บริหารความเสี่ยงโดยการบริหารรายรับกับรายจ่ายที่มีภาระดอกเบี้ยใกล้เคียงกันให้สอดคล้องกัน  โดยทั่วไปอายุของการชำระหนี้เงินกู้ยืม</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จะยาวกว่าการอายุหนี้ของลูกหนี้การค้า</w:t>
      </w:r>
    </w:p>
    <w:p w14:paraId="27ED12E7" w14:textId="77777777" w:rsidR="001F3946" w:rsidRPr="00FA7AF2"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65D848D3" w14:textId="5E596E65" w:rsidR="001F3946"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5E75A8">
        <w:rPr>
          <w:rFonts w:ascii="Browallia New" w:hAnsi="Browallia New" w:cs="Browallia New"/>
          <w:sz w:val="28"/>
          <w:szCs w:val="28"/>
          <w:cs/>
          <w:lang w:val="en-GB"/>
        </w:rPr>
        <w:t>บริษัทไม่ได้นำการบัญชีป้องกันความเสี่ยงมาถือปฏิบัติ</w:t>
      </w:r>
    </w:p>
    <w:p w14:paraId="336C9126" w14:textId="77777777" w:rsidR="006B1DF0" w:rsidRPr="00FA7AF2" w:rsidRDefault="006B1DF0"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00D9AAA7" w14:textId="4006F221" w:rsidR="00AE1601" w:rsidRPr="002961B6" w:rsidRDefault="00AE1601"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FA7AF2" w:rsidRDefault="0058456D" w:rsidP="00464F5E">
      <w:pPr>
        <w:pStyle w:val="BodyText"/>
        <w:tabs>
          <w:tab w:val="clear" w:pos="907"/>
        </w:tabs>
        <w:spacing w:after="0" w:line="240" w:lineRule="auto"/>
        <w:jc w:val="thaiDistribute"/>
        <w:rPr>
          <w:rFonts w:ascii="Browallia New" w:hAnsi="Browallia New" w:cs="Browallia New"/>
          <w:sz w:val="16"/>
          <w:szCs w:val="16"/>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6B19AABB"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96327A">
              <w:rPr>
                <w:rFonts w:ascii="Browallia New" w:hAnsi="Browallia New" w:cs="Browallia New"/>
                <w:sz w:val="22"/>
                <w:szCs w:val="22"/>
                <w:lang w:val="en-GB"/>
              </w:rPr>
              <w:t>4</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E60537" w:rsidRPr="002961B6" w14:paraId="31798E34" w14:textId="77777777" w:rsidTr="002F64FE">
        <w:trPr>
          <w:cantSplit/>
        </w:trPr>
        <w:tc>
          <w:tcPr>
            <w:tcW w:w="2668" w:type="dxa"/>
          </w:tcPr>
          <w:p w14:paraId="3BD3288D" w14:textId="77777777" w:rsidR="00E60537" w:rsidRPr="002961B6" w:rsidRDefault="00E60537" w:rsidP="00E6053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73343907" w:rsidR="00E60537" w:rsidRPr="00750C19" w:rsidRDefault="00E60537"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753" w:type="dxa"/>
          </w:tcPr>
          <w:p w14:paraId="36BF7133" w14:textId="357CBD40" w:rsidR="00E60537" w:rsidRPr="00750C19" w:rsidRDefault="00E60537"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696694BB" w14:textId="0D7515E5" w:rsidR="00E60537" w:rsidRPr="00750C19" w:rsidRDefault="00E60537"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F64B6A8" w14:textId="6FACE36E" w:rsidR="00E60537" w:rsidRPr="00750C19" w:rsidRDefault="00E60537" w:rsidP="00E60537">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323,788</w:t>
            </w:r>
          </w:p>
        </w:tc>
        <w:tc>
          <w:tcPr>
            <w:tcW w:w="858" w:type="dxa"/>
          </w:tcPr>
          <w:p w14:paraId="75C01402" w14:textId="2C85EAFB" w:rsidR="00E60537" w:rsidRPr="00750C19" w:rsidRDefault="00E60537" w:rsidP="00E60537">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28,742</w:t>
            </w:r>
          </w:p>
        </w:tc>
        <w:tc>
          <w:tcPr>
            <w:tcW w:w="1006" w:type="dxa"/>
          </w:tcPr>
          <w:p w14:paraId="64CC8DC8" w14:textId="0F1303CF" w:rsidR="00E60537" w:rsidRPr="00750C19" w:rsidRDefault="009D38DB" w:rsidP="00E60537">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352</w:t>
            </w:r>
            <w:r w:rsidR="00A72B9E">
              <w:rPr>
                <w:rFonts w:ascii="Browallia New" w:hAnsi="Browallia New" w:cs="Browallia New"/>
                <w:sz w:val="22"/>
                <w:szCs w:val="22"/>
                <w:lang w:val="en-GB"/>
              </w:rPr>
              <w:t>,</w:t>
            </w:r>
            <w:r>
              <w:rPr>
                <w:rFonts w:ascii="Browallia New" w:hAnsi="Browallia New" w:cs="Browallia New"/>
                <w:sz w:val="22"/>
                <w:szCs w:val="22"/>
                <w:lang w:val="en-GB"/>
              </w:rPr>
              <w:t>530</w:t>
            </w:r>
          </w:p>
        </w:tc>
        <w:tc>
          <w:tcPr>
            <w:tcW w:w="1015" w:type="dxa"/>
            <w:shd w:val="clear" w:color="auto" w:fill="auto"/>
          </w:tcPr>
          <w:p w14:paraId="166811A4" w14:textId="704F484A" w:rsidR="00E60537" w:rsidRPr="00F32FDC"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BD5E29" w:rsidRPr="002961B6" w14:paraId="57A3C528" w14:textId="77777777" w:rsidTr="00F04CD7">
        <w:trPr>
          <w:cantSplit/>
        </w:trPr>
        <w:tc>
          <w:tcPr>
            <w:tcW w:w="2668" w:type="dxa"/>
          </w:tcPr>
          <w:p w14:paraId="1F5141A0" w14:textId="46990F56" w:rsidR="00BD5E29" w:rsidRPr="002961B6" w:rsidRDefault="00BD5E29" w:rsidP="00E6053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B4F5DB6" w14:textId="5FD5BD45" w:rsidR="00BD5E29" w:rsidRPr="00750C19" w:rsidRDefault="00BD5E29"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753" w:type="dxa"/>
          </w:tcPr>
          <w:p w14:paraId="7ECAC6A3" w14:textId="25CADA0F" w:rsidR="00BD5E29" w:rsidRPr="00750C19" w:rsidRDefault="00BD5E29"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44334BE8" w14:textId="721C2AB1" w:rsidR="00BD5E29" w:rsidRPr="00750C19" w:rsidRDefault="00BD5E29"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EF3E44F" w14:textId="64EB80E3" w:rsidR="00BD5E29" w:rsidRPr="00750C19" w:rsidRDefault="00BD5E29"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6D8AB384" w14:textId="67E0E884" w:rsidR="00BD5E29" w:rsidRPr="00750C19" w:rsidRDefault="00BD5E29" w:rsidP="00E60537">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363,547</w:t>
            </w:r>
          </w:p>
        </w:tc>
        <w:tc>
          <w:tcPr>
            <w:tcW w:w="1006" w:type="dxa"/>
          </w:tcPr>
          <w:p w14:paraId="7D15C2DD" w14:textId="0208F411" w:rsidR="00BD5E29" w:rsidRPr="00750C19" w:rsidRDefault="00BD5E29" w:rsidP="00E60537">
            <w:pP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363,547</w:t>
            </w:r>
          </w:p>
        </w:tc>
        <w:tc>
          <w:tcPr>
            <w:tcW w:w="1015" w:type="dxa"/>
          </w:tcPr>
          <w:p w14:paraId="46E1987D" w14:textId="4DF47BC6" w:rsidR="00BD5E29" w:rsidRPr="002961B6" w:rsidRDefault="00BD5E29"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BD5E29" w:rsidRPr="002961B6" w14:paraId="1DB685C5" w14:textId="77777777" w:rsidTr="007826E6">
        <w:trPr>
          <w:cantSplit/>
        </w:trPr>
        <w:tc>
          <w:tcPr>
            <w:tcW w:w="2668" w:type="dxa"/>
          </w:tcPr>
          <w:p w14:paraId="40CF6FE4" w14:textId="5A46FD08" w:rsidR="00BD5E29" w:rsidRPr="002961B6" w:rsidRDefault="00BD5E29" w:rsidP="009D38DB">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10447EE" w14:textId="1C089EF3" w:rsidR="00BD5E29" w:rsidRPr="00750C19" w:rsidRDefault="00BD5E29" w:rsidP="009D38DB">
            <w:pPr>
              <w:pBdr>
                <w:bottom w:val="single" w:sz="4"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1,052</w:t>
            </w:r>
          </w:p>
        </w:tc>
        <w:tc>
          <w:tcPr>
            <w:tcW w:w="753" w:type="dxa"/>
          </w:tcPr>
          <w:p w14:paraId="4C4867F3" w14:textId="51DC144C" w:rsidR="00BD5E29" w:rsidRPr="00750C19" w:rsidRDefault="00BD5E29"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10C8C419" w14:textId="03037A42" w:rsidR="00BD5E29" w:rsidRPr="00750C19" w:rsidRDefault="00BD5E29"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0117BF5D" w14:textId="4B8BA555" w:rsidR="00BD5E29" w:rsidRPr="00750C19" w:rsidRDefault="00BD5E29"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071502D1" w14:textId="76040CED" w:rsidR="00BD5E29" w:rsidRPr="00750C19" w:rsidRDefault="00BD5E29" w:rsidP="009D38DB">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1006" w:type="dxa"/>
          </w:tcPr>
          <w:p w14:paraId="4C19CFF6" w14:textId="2B08B7F2" w:rsidR="00BD5E29" w:rsidRPr="00750C19" w:rsidRDefault="00BD5E29" w:rsidP="009D38DB">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1015" w:type="dxa"/>
            <w:shd w:val="clear" w:color="auto" w:fill="auto"/>
          </w:tcPr>
          <w:p w14:paraId="154BF303" w14:textId="51E30080" w:rsidR="00BD5E29" w:rsidRPr="007826E6" w:rsidRDefault="00BD5E29" w:rsidP="009D38DB">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E60537" w:rsidRPr="002961B6" w14:paraId="6A8DEA08" w14:textId="77777777" w:rsidTr="00F04CD7">
        <w:trPr>
          <w:cantSplit/>
        </w:trPr>
        <w:tc>
          <w:tcPr>
            <w:tcW w:w="2668" w:type="dxa"/>
          </w:tcPr>
          <w:p w14:paraId="7E369B92" w14:textId="77777777" w:rsidR="00E60537" w:rsidRPr="002961B6" w:rsidRDefault="00E60537" w:rsidP="00E60537">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69E6DF81" w:rsidR="00E60537" w:rsidRPr="00750C19" w:rsidRDefault="00E60537" w:rsidP="00E60537">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753" w:type="dxa"/>
          </w:tcPr>
          <w:p w14:paraId="3422D8ED" w14:textId="204D82F2" w:rsidR="00E60537" w:rsidRPr="00750C19" w:rsidRDefault="00E60537" w:rsidP="00E60537">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37E8D543" w14:textId="58A5343C" w:rsidR="00E60537" w:rsidRPr="00750C19" w:rsidRDefault="00E60537" w:rsidP="00E60537">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A4A4B05" w14:textId="1EF274D0" w:rsidR="00E60537" w:rsidRPr="00750C19" w:rsidRDefault="00E60537" w:rsidP="00E60537">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323,788</w:t>
            </w:r>
          </w:p>
        </w:tc>
        <w:tc>
          <w:tcPr>
            <w:tcW w:w="858" w:type="dxa"/>
          </w:tcPr>
          <w:p w14:paraId="0F2CFD4C" w14:textId="6912B112" w:rsidR="00E60537" w:rsidRPr="00750C19" w:rsidRDefault="009D38DB" w:rsidP="00E60537">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392,289</w:t>
            </w:r>
          </w:p>
        </w:tc>
        <w:tc>
          <w:tcPr>
            <w:tcW w:w="1006" w:type="dxa"/>
          </w:tcPr>
          <w:p w14:paraId="4BFE1776" w14:textId="4D4A6778" w:rsidR="00E60537" w:rsidRPr="00750C19" w:rsidRDefault="009D38DB" w:rsidP="00E60537">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717,129</w:t>
            </w:r>
          </w:p>
        </w:tc>
        <w:tc>
          <w:tcPr>
            <w:tcW w:w="1015" w:type="dxa"/>
          </w:tcPr>
          <w:p w14:paraId="6DD6F550"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60537" w:rsidRPr="002961B6" w14:paraId="6C94A876" w14:textId="77777777" w:rsidTr="00D82FDD">
        <w:trPr>
          <w:cantSplit/>
          <w:trHeight w:val="68"/>
        </w:trPr>
        <w:tc>
          <w:tcPr>
            <w:tcW w:w="2668" w:type="dxa"/>
          </w:tcPr>
          <w:p w14:paraId="394F0D9F" w14:textId="24F5D2FC" w:rsidR="00E60537" w:rsidRPr="002961B6" w:rsidRDefault="00E60537" w:rsidP="00E60537">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28CA5465" w14:textId="77777777" w:rsidR="00E60537" w:rsidRPr="002961B6" w:rsidRDefault="00E60537"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E60537" w:rsidRPr="002961B6" w:rsidRDefault="00E60537"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E60537" w:rsidRPr="002961B6" w:rsidRDefault="00E60537"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E60537" w:rsidRPr="002961B6" w:rsidRDefault="00E60537"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E60537" w:rsidRPr="002961B6" w:rsidRDefault="00E60537"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E60537" w:rsidRPr="002961B6" w:rsidRDefault="00E60537"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FA7AF2" w:rsidRPr="002961B6" w14:paraId="4ADF5AAC" w14:textId="77777777" w:rsidTr="00D82FDD">
        <w:trPr>
          <w:cantSplit/>
          <w:trHeight w:val="68"/>
        </w:trPr>
        <w:tc>
          <w:tcPr>
            <w:tcW w:w="2668" w:type="dxa"/>
          </w:tcPr>
          <w:p w14:paraId="66524E6D" w14:textId="05ABE1EC" w:rsidR="00FA7AF2" w:rsidRPr="002961B6" w:rsidRDefault="00FA7AF2" w:rsidP="00E6053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7E978848" w14:textId="77777777" w:rsidR="00FA7AF2" w:rsidRPr="002961B6" w:rsidRDefault="00FA7AF2"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6542673" w14:textId="77777777" w:rsidR="00FA7AF2" w:rsidRPr="002961B6" w:rsidRDefault="00FA7AF2"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553B9A8" w14:textId="77777777" w:rsidR="00FA7AF2" w:rsidRPr="002961B6" w:rsidRDefault="00FA7AF2"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8063E7E" w14:textId="77777777" w:rsidR="00FA7AF2" w:rsidRPr="002961B6" w:rsidRDefault="00FA7AF2"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2984728" w14:textId="77777777" w:rsidR="00FA7AF2" w:rsidRPr="002961B6" w:rsidRDefault="00FA7AF2"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6EEAC23" w14:textId="77777777" w:rsidR="00FA7AF2" w:rsidRPr="002961B6" w:rsidRDefault="00FA7AF2"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D4E960D" w14:textId="77777777" w:rsidR="00FA7AF2" w:rsidRPr="002961B6" w:rsidRDefault="00FA7AF2"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BD5E29" w:rsidRPr="002961B6" w14:paraId="7B17A840" w14:textId="77777777" w:rsidTr="00F04CD7">
        <w:trPr>
          <w:cantSplit/>
        </w:trPr>
        <w:tc>
          <w:tcPr>
            <w:tcW w:w="2668" w:type="dxa"/>
          </w:tcPr>
          <w:p w14:paraId="1E0FA038" w14:textId="77777777"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249D0BD0" w:rsidR="00BD5E29" w:rsidRPr="002961B6" w:rsidRDefault="00BD5E29" w:rsidP="00BD5E2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753" w:type="dxa"/>
          </w:tcPr>
          <w:p w14:paraId="18E32B19" w14:textId="37DAEDA0" w:rsidR="00BD5E29" w:rsidRPr="002961B6" w:rsidRDefault="00BD5E29" w:rsidP="00BD5E2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5DF924E3" w14:textId="64DAEA0A"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3A090B41" w14:textId="5D5C774D" w:rsidR="00BD5E29" w:rsidRPr="002961B6"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0801A0F2" w14:textId="7939D412"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006" w:type="dxa"/>
          </w:tcPr>
          <w:p w14:paraId="41881FB5" w14:textId="6C658D27"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015" w:type="dxa"/>
          </w:tcPr>
          <w:p w14:paraId="1E353AA6" w14:textId="4FA9FA8A" w:rsidR="00BD5E29" w:rsidRPr="002961B6" w:rsidRDefault="00BD5E29"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BD5E29" w:rsidRPr="002961B6" w14:paraId="4A55DABB" w14:textId="77777777" w:rsidTr="00F04CD7">
        <w:trPr>
          <w:cantSplit/>
        </w:trPr>
        <w:tc>
          <w:tcPr>
            <w:tcW w:w="2668" w:type="dxa"/>
          </w:tcPr>
          <w:p w14:paraId="415A4B96" w14:textId="4B08D42B"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292E2" w14:textId="45F4D023"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753" w:type="dxa"/>
          </w:tcPr>
          <w:p w14:paraId="2399B654" w14:textId="5BE1A2EF"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5AF48044" w14:textId="7A348AF4"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70E9A30B" w14:textId="706B8273" w:rsidR="00BD5E29" w:rsidRPr="002961B6"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4E20BDE1" w14:textId="79D0F7A8" w:rsidR="00BD5E29" w:rsidRPr="002961B6" w:rsidRDefault="00BD5E29" w:rsidP="00BD5E2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06" w:type="dxa"/>
          </w:tcPr>
          <w:p w14:paraId="59213555" w14:textId="55D8A583" w:rsidR="00BD5E29" w:rsidRPr="002961B6" w:rsidRDefault="00BD5E29"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15" w:type="dxa"/>
          </w:tcPr>
          <w:p w14:paraId="6A07DA7D" w14:textId="2FE64643" w:rsidR="00BD5E29" w:rsidRPr="002961B6" w:rsidRDefault="00BD5E29"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BD5E29" w:rsidRPr="002961B6" w14:paraId="295C79D6" w14:textId="77777777" w:rsidTr="00083204">
        <w:trPr>
          <w:cantSplit/>
        </w:trPr>
        <w:tc>
          <w:tcPr>
            <w:tcW w:w="2668" w:type="dxa"/>
            <w:shd w:val="clear" w:color="auto" w:fill="auto"/>
          </w:tcPr>
          <w:p w14:paraId="559E970F" w14:textId="5F00E6C3" w:rsidR="00BD5E29" w:rsidRPr="00083204" w:rsidRDefault="00BD5E29" w:rsidP="00BD5E29">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777" w:type="dxa"/>
            <w:shd w:val="clear" w:color="auto" w:fill="auto"/>
          </w:tcPr>
          <w:p w14:paraId="4016055F" w14:textId="3E413A8F" w:rsidR="00BD5E29" w:rsidRPr="00083204" w:rsidRDefault="00BD5E29"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83204">
              <w:rPr>
                <w:rFonts w:ascii="Browallia New" w:hAnsi="Browallia New" w:cs="Browallia New"/>
                <w:sz w:val="22"/>
                <w:szCs w:val="22"/>
              </w:rPr>
              <w:t>1,483</w:t>
            </w:r>
          </w:p>
        </w:tc>
        <w:tc>
          <w:tcPr>
            <w:tcW w:w="753" w:type="dxa"/>
            <w:shd w:val="clear" w:color="auto" w:fill="auto"/>
          </w:tcPr>
          <w:p w14:paraId="27D8EF12" w14:textId="74A9EF03" w:rsidR="00BD5E29" w:rsidRPr="00083204" w:rsidRDefault="00BD5E29"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83204">
              <w:rPr>
                <w:rFonts w:ascii="Browallia New" w:hAnsi="Browallia New" w:cs="Browallia New"/>
                <w:sz w:val="22"/>
                <w:szCs w:val="22"/>
              </w:rPr>
              <w:t>4,219</w:t>
            </w:r>
          </w:p>
        </w:tc>
        <w:tc>
          <w:tcPr>
            <w:tcW w:w="813" w:type="dxa"/>
            <w:shd w:val="clear" w:color="auto" w:fill="auto"/>
          </w:tcPr>
          <w:p w14:paraId="48584C0C" w14:textId="59B098BD" w:rsidR="00BD5E29" w:rsidRPr="00083204"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083204">
              <w:rPr>
                <w:rFonts w:ascii="Browallia New" w:hAnsi="Browallia New" w:cs="Browallia New"/>
                <w:sz w:val="22"/>
                <w:szCs w:val="22"/>
                <w:lang w:val="en-GB"/>
              </w:rPr>
              <w:t xml:space="preserve">    -</w:t>
            </w:r>
          </w:p>
        </w:tc>
        <w:tc>
          <w:tcPr>
            <w:tcW w:w="1122" w:type="dxa"/>
            <w:shd w:val="clear" w:color="auto" w:fill="auto"/>
          </w:tcPr>
          <w:p w14:paraId="7E6A3F46" w14:textId="109B4F3B" w:rsidR="00BD5E29" w:rsidRPr="00083204"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shd w:val="clear" w:color="auto" w:fill="auto"/>
          </w:tcPr>
          <w:p w14:paraId="4D0A553E" w14:textId="6B6E06BE" w:rsidR="00BD5E29" w:rsidRPr="00083204"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083204">
              <w:rPr>
                <w:rFonts w:ascii="Browallia New" w:hAnsi="Browallia New" w:cs="Browallia New"/>
                <w:sz w:val="22"/>
                <w:szCs w:val="22"/>
                <w:lang w:val="en-GB"/>
              </w:rPr>
              <w:t xml:space="preserve">    -</w:t>
            </w:r>
          </w:p>
        </w:tc>
        <w:tc>
          <w:tcPr>
            <w:tcW w:w="1006" w:type="dxa"/>
            <w:shd w:val="clear" w:color="auto" w:fill="auto"/>
          </w:tcPr>
          <w:p w14:paraId="20750C42" w14:textId="23F078A8" w:rsidR="00BD5E29" w:rsidRPr="00083204" w:rsidRDefault="00BD5E29" w:rsidP="00BD5E2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083204">
              <w:rPr>
                <w:rFonts w:ascii="Browallia New" w:hAnsi="Browallia New" w:cs="Browallia New"/>
                <w:sz w:val="22"/>
                <w:szCs w:val="22"/>
              </w:rPr>
              <w:t>5,702</w:t>
            </w:r>
          </w:p>
        </w:tc>
        <w:tc>
          <w:tcPr>
            <w:tcW w:w="1015" w:type="dxa"/>
            <w:shd w:val="clear" w:color="auto" w:fill="auto"/>
          </w:tcPr>
          <w:p w14:paraId="4564068F" w14:textId="6726A99C" w:rsidR="00BD5E29" w:rsidRPr="00083204" w:rsidRDefault="00BD5E29" w:rsidP="00BD5E29">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083204">
              <w:rPr>
                <w:rFonts w:ascii="Browallia New" w:hAnsi="Browallia New" w:cs="Browallia New"/>
                <w:sz w:val="22"/>
                <w:szCs w:val="22"/>
              </w:rPr>
              <w:t>4.51 – 4.84</w:t>
            </w:r>
          </w:p>
        </w:tc>
      </w:tr>
      <w:tr w:rsidR="00BD5E29" w:rsidRPr="002961B6" w14:paraId="0DC71E9A" w14:textId="77777777" w:rsidTr="00F04CD7">
        <w:trPr>
          <w:cantSplit/>
        </w:trPr>
        <w:tc>
          <w:tcPr>
            <w:tcW w:w="2668" w:type="dxa"/>
          </w:tcPr>
          <w:p w14:paraId="0EAFF2CE" w14:textId="77777777" w:rsidR="00BD5E29" w:rsidRPr="002961B6" w:rsidRDefault="00BD5E29" w:rsidP="00BD5E2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72AC0CF6" w:rsidR="00BD5E29" w:rsidRPr="002961B6" w:rsidRDefault="00BD5E29" w:rsidP="00BD5E29">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1,483</w:t>
            </w:r>
          </w:p>
        </w:tc>
        <w:tc>
          <w:tcPr>
            <w:tcW w:w="753" w:type="dxa"/>
          </w:tcPr>
          <w:p w14:paraId="6F8A0229" w14:textId="4D7A3B98" w:rsidR="00BD5E29" w:rsidRPr="002961B6" w:rsidRDefault="00BD5E29" w:rsidP="00BD5E29">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4,219</w:t>
            </w:r>
          </w:p>
        </w:tc>
        <w:tc>
          <w:tcPr>
            <w:tcW w:w="813" w:type="dxa"/>
          </w:tcPr>
          <w:p w14:paraId="1C81CEEA" w14:textId="63361D16" w:rsidR="00BD5E29" w:rsidRPr="002961B6" w:rsidRDefault="00BD5E29" w:rsidP="00BD5E29">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3AEBAFC4" w14:textId="49B73A53" w:rsidR="00BD5E29" w:rsidRPr="002961B6" w:rsidRDefault="00BD5E29" w:rsidP="00BD5E29">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7EC2B3FD" w14:textId="7866EB97" w:rsidR="00BD5E29" w:rsidRPr="002961B6" w:rsidRDefault="00BD5E29" w:rsidP="00BD5E29">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06" w:type="dxa"/>
          </w:tcPr>
          <w:p w14:paraId="0E7FDD2F" w14:textId="19CD1F7A" w:rsidR="00BD5E29" w:rsidRPr="002961B6" w:rsidRDefault="00BD5E29" w:rsidP="00BD5E29">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35,931</w:t>
            </w:r>
          </w:p>
        </w:tc>
        <w:tc>
          <w:tcPr>
            <w:tcW w:w="1015" w:type="dxa"/>
          </w:tcPr>
          <w:p w14:paraId="5A5519AE" w14:textId="77777777" w:rsidR="00BD5E29" w:rsidRPr="002961B6" w:rsidRDefault="00BD5E29" w:rsidP="00BD5E29">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20985DA9" w14:textId="1864BA64" w:rsidR="00920D0F" w:rsidRDefault="00920D0F"/>
    <w:p w14:paraId="536A1E96" w14:textId="77777777" w:rsidR="00FA7AF2" w:rsidRDefault="00FA7AF2"/>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6327A" w:rsidRPr="002961B6" w14:paraId="7170CFC4" w14:textId="77777777" w:rsidTr="00286211">
        <w:trPr>
          <w:cantSplit/>
          <w:tblHeader/>
        </w:trPr>
        <w:tc>
          <w:tcPr>
            <w:tcW w:w="2668" w:type="dxa"/>
          </w:tcPr>
          <w:p w14:paraId="551E93DF" w14:textId="229C8062" w:rsidR="0096327A" w:rsidRPr="002961B6" w:rsidRDefault="00491C30" w:rsidP="00286211">
            <w:pPr>
              <w:tabs>
                <w:tab w:val="clear" w:pos="227"/>
                <w:tab w:val="left" w:pos="240"/>
              </w:tabs>
              <w:spacing w:line="240" w:lineRule="auto"/>
              <w:ind w:left="240" w:right="-108" w:hanging="240"/>
              <w:jc w:val="thaiDistribute"/>
              <w:rPr>
                <w:rFonts w:ascii="Browallia New" w:hAnsi="Browallia New" w:cs="Browallia New"/>
                <w:sz w:val="22"/>
                <w:szCs w:val="22"/>
                <w:cs/>
              </w:rPr>
            </w:pPr>
            <w:r>
              <w:br w:type="page"/>
            </w:r>
          </w:p>
        </w:tc>
        <w:tc>
          <w:tcPr>
            <w:tcW w:w="6344" w:type="dxa"/>
            <w:gridSpan w:val="7"/>
          </w:tcPr>
          <w:p w14:paraId="111BC568" w14:textId="77777777" w:rsidR="0096327A" w:rsidRPr="002961B6" w:rsidRDefault="0096327A" w:rsidP="0028621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6327A" w:rsidRPr="002961B6" w14:paraId="6694F23E" w14:textId="77777777" w:rsidTr="00286211">
        <w:trPr>
          <w:cantSplit/>
          <w:tblHeader/>
        </w:trPr>
        <w:tc>
          <w:tcPr>
            <w:tcW w:w="2668" w:type="dxa"/>
          </w:tcPr>
          <w:p w14:paraId="0FDF79C2" w14:textId="77777777" w:rsidR="0096327A" w:rsidRPr="002961B6" w:rsidRDefault="0096327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0B4EBC28" w14:textId="77777777" w:rsidR="0096327A" w:rsidRPr="002961B6" w:rsidRDefault="0096327A" w:rsidP="0028621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6327A" w:rsidRPr="002961B6" w14:paraId="2B6091CE" w14:textId="77777777" w:rsidTr="00286211">
        <w:trPr>
          <w:cantSplit/>
          <w:tblHeader/>
        </w:trPr>
        <w:tc>
          <w:tcPr>
            <w:tcW w:w="2668" w:type="dxa"/>
          </w:tcPr>
          <w:p w14:paraId="7B1E18B3" w14:textId="77777777" w:rsidR="0096327A" w:rsidRPr="002961B6" w:rsidRDefault="0096327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CA6859C" w14:textId="77777777" w:rsidR="0096327A" w:rsidRPr="002961B6" w:rsidRDefault="0096327A" w:rsidP="0028621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3</w:t>
            </w:r>
          </w:p>
        </w:tc>
      </w:tr>
      <w:tr w:rsidR="0096327A" w:rsidRPr="002961B6" w14:paraId="79A312F6" w14:textId="77777777" w:rsidTr="00286211">
        <w:trPr>
          <w:cantSplit/>
          <w:tblHeader/>
        </w:trPr>
        <w:tc>
          <w:tcPr>
            <w:tcW w:w="2668" w:type="dxa"/>
          </w:tcPr>
          <w:p w14:paraId="32C66766" w14:textId="77777777" w:rsidR="0096327A" w:rsidRPr="002961B6" w:rsidRDefault="0096327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00798C8D"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52119E31"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08EE94A6"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43C950E3"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1D30F13B"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6327A" w:rsidRPr="002961B6" w14:paraId="4FC8F891" w14:textId="77777777" w:rsidTr="00286211">
        <w:trPr>
          <w:cantSplit/>
          <w:tblHeader/>
        </w:trPr>
        <w:tc>
          <w:tcPr>
            <w:tcW w:w="2668" w:type="dxa"/>
          </w:tcPr>
          <w:p w14:paraId="001B5FDB" w14:textId="77777777" w:rsidR="0096327A" w:rsidRPr="002961B6" w:rsidRDefault="0096327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35390B08"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68690DC5"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21421AF5"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0010DB0F"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1B08ED1"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0D639C88"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4178BBC9" w14:textId="77777777" w:rsidR="0096327A" w:rsidRPr="002961B6" w:rsidRDefault="0096327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6327A" w:rsidRPr="002961B6" w14:paraId="00CD4945" w14:textId="77777777" w:rsidTr="00286211">
        <w:trPr>
          <w:cantSplit/>
          <w:tblHeader/>
        </w:trPr>
        <w:tc>
          <w:tcPr>
            <w:tcW w:w="2668" w:type="dxa"/>
          </w:tcPr>
          <w:p w14:paraId="6BF4B7C0" w14:textId="77777777" w:rsidR="0096327A" w:rsidRPr="002961B6" w:rsidRDefault="0096327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263A423A"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240B801E"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683EB897"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493C73D0" w14:textId="77777777" w:rsidR="0096327A" w:rsidRPr="002961B6" w:rsidRDefault="0096327A" w:rsidP="0028621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2F33CF2D"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19FB84D"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176E62B4" w14:textId="77777777" w:rsidR="0096327A" w:rsidRPr="002961B6" w:rsidRDefault="0096327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6327A" w:rsidRPr="002961B6" w14:paraId="18DB4393" w14:textId="77777777" w:rsidTr="00286211">
        <w:trPr>
          <w:cantSplit/>
        </w:trPr>
        <w:tc>
          <w:tcPr>
            <w:tcW w:w="2668" w:type="dxa"/>
          </w:tcPr>
          <w:p w14:paraId="5E80802E" w14:textId="77777777" w:rsidR="0096327A" w:rsidRPr="002961B6" w:rsidRDefault="0096327A" w:rsidP="0028621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02C253AF" w14:textId="77777777" w:rsidR="0096327A" w:rsidRPr="002961B6" w:rsidRDefault="0096327A" w:rsidP="00286211">
            <w:pPr>
              <w:tabs>
                <w:tab w:val="decimal" w:pos="617"/>
              </w:tabs>
              <w:spacing w:line="240" w:lineRule="auto"/>
              <w:ind w:left="-90" w:right="-122"/>
              <w:rPr>
                <w:rFonts w:ascii="Browallia New" w:hAnsi="Browallia New" w:cs="Browallia New"/>
                <w:sz w:val="22"/>
                <w:szCs w:val="22"/>
                <w:cs/>
              </w:rPr>
            </w:pPr>
          </w:p>
        </w:tc>
        <w:tc>
          <w:tcPr>
            <w:tcW w:w="753" w:type="dxa"/>
          </w:tcPr>
          <w:p w14:paraId="74111FE3" w14:textId="77777777" w:rsidR="0096327A" w:rsidRPr="002961B6" w:rsidRDefault="0096327A" w:rsidP="00286211">
            <w:pPr>
              <w:tabs>
                <w:tab w:val="decimal" w:pos="494"/>
              </w:tabs>
              <w:spacing w:line="240" w:lineRule="auto"/>
              <w:ind w:left="-90" w:right="-106"/>
              <w:rPr>
                <w:rFonts w:ascii="Browallia New" w:hAnsi="Browallia New" w:cs="Browallia New"/>
                <w:sz w:val="22"/>
                <w:szCs w:val="22"/>
                <w:cs/>
              </w:rPr>
            </w:pPr>
          </w:p>
        </w:tc>
        <w:tc>
          <w:tcPr>
            <w:tcW w:w="813" w:type="dxa"/>
          </w:tcPr>
          <w:p w14:paraId="500133F6" w14:textId="77777777" w:rsidR="0096327A" w:rsidRPr="002961B6" w:rsidRDefault="0096327A" w:rsidP="00286211">
            <w:pPr>
              <w:tabs>
                <w:tab w:val="decimal" w:pos="414"/>
              </w:tabs>
              <w:spacing w:line="240" w:lineRule="auto"/>
              <w:ind w:left="-83" w:right="-73"/>
              <w:rPr>
                <w:rFonts w:ascii="Browallia New" w:hAnsi="Browallia New" w:cs="Browallia New"/>
                <w:sz w:val="22"/>
                <w:szCs w:val="22"/>
                <w:cs/>
              </w:rPr>
            </w:pPr>
          </w:p>
        </w:tc>
        <w:tc>
          <w:tcPr>
            <w:tcW w:w="1122" w:type="dxa"/>
          </w:tcPr>
          <w:p w14:paraId="593355E2" w14:textId="77777777" w:rsidR="0096327A" w:rsidRPr="002961B6" w:rsidRDefault="0096327A" w:rsidP="00286211">
            <w:pPr>
              <w:tabs>
                <w:tab w:val="decimal" w:pos="746"/>
              </w:tabs>
              <w:spacing w:line="240" w:lineRule="auto"/>
              <w:ind w:left="-99" w:right="-103"/>
              <w:rPr>
                <w:rFonts w:ascii="Browallia New" w:hAnsi="Browallia New" w:cs="Browallia New"/>
                <w:sz w:val="22"/>
                <w:szCs w:val="22"/>
                <w:cs/>
              </w:rPr>
            </w:pPr>
          </w:p>
        </w:tc>
        <w:tc>
          <w:tcPr>
            <w:tcW w:w="858" w:type="dxa"/>
          </w:tcPr>
          <w:p w14:paraId="2172A010" w14:textId="77777777" w:rsidR="0096327A" w:rsidRPr="002961B6" w:rsidRDefault="0096327A" w:rsidP="00286211">
            <w:pPr>
              <w:tabs>
                <w:tab w:val="decimal" w:pos="714"/>
              </w:tabs>
              <w:spacing w:line="240" w:lineRule="auto"/>
              <w:ind w:left="-99" w:right="-103"/>
              <w:rPr>
                <w:rFonts w:ascii="Browallia New" w:hAnsi="Browallia New" w:cs="Browallia New"/>
                <w:sz w:val="22"/>
                <w:szCs w:val="22"/>
                <w:cs/>
              </w:rPr>
            </w:pPr>
          </w:p>
        </w:tc>
        <w:tc>
          <w:tcPr>
            <w:tcW w:w="1006" w:type="dxa"/>
          </w:tcPr>
          <w:p w14:paraId="45733AF0" w14:textId="77777777" w:rsidR="0096327A" w:rsidRPr="002961B6" w:rsidRDefault="0096327A" w:rsidP="00286211">
            <w:pPr>
              <w:tabs>
                <w:tab w:val="decimal" w:pos="766"/>
              </w:tabs>
              <w:spacing w:line="240" w:lineRule="auto"/>
              <w:ind w:left="-99" w:right="-103"/>
              <w:rPr>
                <w:rFonts w:ascii="Browallia New" w:hAnsi="Browallia New" w:cs="Browallia New"/>
                <w:sz w:val="22"/>
                <w:szCs w:val="22"/>
                <w:cs/>
              </w:rPr>
            </w:pPr>
          </w:p>
        </w:tc>
        <w:tc>
          <w:tcPr>
            <w:tcW w:w="1015" w:type="dxa"/>
          </w:tcPr>
          <w:p w14:paraId="70A8DAB5" w14:textId="77777777" w:rsidR="0096327A" w:rsidRPr="002961B6" w:rsidRDefault="0096327A" w:rsidP="00286211">
            <w:pPr>
              <w:spacing w:line="240" w:lineRule="auto"/>
              <w:ind w:left="-94" w:right="-76"/>
              <w:jc w:val="center"/>
              <w:rPr>
                <w:rFonts w:ascii="Browallia New" w:hAnsi="Browallia New" w:cs="Browallia New"/>
                <w:sz w:val="22"/>
                <w:szCs w:val="22"/>
                <w:cs/>
              </w:rPr>
            </w:pPr>
          </w:p>
        </w:tc>
      </w:tr>
      <w:tr w:rsidR="0096327A" w:rsidRPr="002961B6" w14:paraId="100FB5BD" w14:textId="77777777" w:rsidTr="00286211">
        <w:trPr>
          <w:cantSplit/>
        </w:trPr>
        <w:tc>
          <w:tcPr>
            <w:tcW w:w="2668" w:type="dxa"/>
          </w:tcPr>
          <w:p w14:paraId="2EBC0E95" w14:textId="77777777" w:rsidR="0096327A" w:rsidRPr="002961B6" w:rsidRDefault="0096327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7F883C19"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753" w:type="dxa"/>
          </w:tcPr>
          <w:p w14:paraId="28768059"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65269425"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40E4A07" w14:textId="77777777" w:rsidR="0096327A" w:rsidRPr="00750C19" w:rsidRDefault="0096327A" w:rsidP="00286211">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84,667</w:t>
            </w:r>
          </w:p>
        </w:tc>
        <w:tc>
          <w:tcPr>
            <w:tcW w:w="858" w:type="dxa"/>
          </w:tcPr>
          <w:p w14:paraId="033AA851" w14:textId="77777777" w:rsidR="0096327A" w:rsidRPr="00750C19" w:rsidRDefault="0096327A" w:rsidP="00286211">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47,288</w:t>
            </w:r>
          </w:p>
        </w:tc>
        <w:tc>
          <w:tcPr>
            <w:tcW w:w="1006" w:type="dxa"/>
          </w:tcPr>
          <w:p w14:paraId="7C57E09F" w14:textId="77777777" w:rsidR="0096327A" w:rsidRPr="00750C19" w:rsidRDefault="0096327A" w:rsidP="00286211">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131,955</w:t>
            </w:r>
          </w:p>
        </w:tc>
        <w:tc>
          <w:tcPr>
            <w:tcW w:w="1015" w:type="dxa"/>
            <w:shd w:val="clear" w:color="auto" w:fill="auto"/>
          </w:tcPr>
          <w:p w14:paraId="5251329E" w14:textId="77777777" w:rsidR="0096327A" w:rsidRPr="00F32FDC"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96327A" w:rsidRPr="002961B6" w14:paraId="5EE7040F" w14:textId="77777777" w:rsidTr="00286211">
        <w:trPr>
          <w:cantSplit/>
        </w:trPr>
        <w:tc>
          <w:tcPr>
            <w:tcW w:w="2668" w:type="dxa"/>
          </w:tcPr>
          <w:p w14:paraId="45BBBB13" w14:textId="77777777" w:rsidR="0096327A" w:rsidRPr="002961B6" w:rsidRDefault="0096327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4E049035"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753" w:type="dxa"/>
          </w:tcPr>
          <w:p w14:paraId="201D25F6"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194606A4"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2E7984DD" w14:textId="77777777" w:rsidR="0096327A" w:rsidRPr="00750C19" w:rsidRDefault="0096327A" w:rsidP="00286211">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58" w:type="dxa"/>
          </w:tcPr>
          <w:p w14:paraId="06EAF079" w14:textId="77777777" w:rsidR="0096327A" w:rsidRPr="00750C19" w:rsidRDefault="0096327A" w:rsidP="00286211">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275,391</w:t>
            </w:r>
          </w:p>
        </w:tc>
        <w:tc>
          <w:tcPr>
            <w:tcW w:w="1006" w:type="dxa"/>
          </w:tcPr>
          <w:p w14:paraId="7E1811CB" w14:textId="77777777" w:rsidR="0096327A" w:rsidRPr="00750C19" w:rsidRDefault="0096327A" w:rsidP="00286211">
            <w:pP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275,391</w:t>
            </w:r>
          </w:p>
        </w:tc>
        <w:tc>
          <w:tcPr>
            <w:tcW w:w="1015" w:type="dxa"/>
          </w:tcPr>
          <w:p w14:paraId="7C6F8FA7"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96327A" w:rsidRPr="002961B6" w14:paraId="19394505" w14:textId="77777777" w:rsidTr="00286211">
        <w:trPr>
          <w:cantSplit/>
        </w:trPr>
        <w:tc>
          <w:tcPr>
            <w:tcW w:w="2668" w:type="dxa"/>
          </w:tcPr>
          <w:p w14:paraId="5F93A02B" w14:textId="77777777" w:rsidR="0096327A" w:rsidRPr="002961B6" w:rsidRDefault="0096327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3D7480F7" w14:textId="77777777" w:rsidR="0096327A" w:rsidRPr="00750C19" w:rsidRDefault="0096327A" w:rsidP="00286211">
            <w:pPr>
              <w:pBdr>
                <w:bottom w:val="single" w:sz="4"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72,357</w:t>
            </w:r>
          </w:p>
        </w:tc>
        <w:tc>
          <w:tcPr>
            <w:tcW w:w="753" w:type="dxa"/>
          </w:tcPr>
          <w:p w14:paraId="39845A6C" w14:textId="77777777" w:rsidR="0096327A" w:rsidRPr="00750C19" w:rsidRDefault="0096327A" w:rsidP="00286211">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258DC125" w14:textId="77777777" w:rsidR="0096327A" w:rsidRPr="00750C19" w:rsidRDefault="0096327A" w:rsidP="00286211">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4A376F19" w14:textId="77777777" w:rsidR="0096327A" w:rsidRPr="00750C19" w:rsidRDefault="0096327A" w:rsidP="00286211">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58" w:type="dxa"/>
          </w:tcPr>
          <w:p w14:paraId="4BADF6EF" w14:textId="77777777" w:rsidR="0096327A" w:rsidRPr="00750C19" w:rsidRDefault="0096327A" w:rsidP="00286211">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1006" w:type="dxa"/>
          </w:tcPr>
          <w:p w14:paraId="6BE71B65" w14:textId="77777777" w:rsidR="0096327A" w:rsidRPr="00750C19" w:rsidRDefault="0096327A" w:rsidP="00286211">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72,357</w:t>
            </w:r>
          </w:p>
        </w:tc>
        <w:tc>
          <w:tcPr>
            <w:tcW w:w="1015" w:type="dxa"/>
            <w:shd w:val="clear" w:color="auto" w:fill="auto"/>
          </w:tcPr>
          <w:p w14:paraId="1C12D31A" w14:textId="77777777" w:rsidR="0096327A" w:rsidRPr="007826E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96327A" w:rsidRPr="002961B6" w14:paraId="3F8CFB3D" w14:textId="77777777" w:rsidTr="00286211">
        <w:trPr>
          <w:cantSplit/>
        </w:trPr>
        <w:tc>
          <w:tcPr>
            <w:tcW w:w="2668" w:type="dxa"/>
          </w:tcPr>
          <w:p w14:paraId="4519899D" w14:textId="77777777" w:rsidR="0096327A" w:rsidRPr="002961B6" w:rsidRDefault="0096327A" w:rsidP="00286211">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7FC119BB" w14:textId="77777777" w:rsidR="0096327A" w:rsidRPr="00750C19" w:rsidRDefault="0096327A" w:rsidP="00286211">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72,357</w:t>
            </w:r>
          </w:p>
        </w:tc>
        <w:tc>
          <w:tcPr>
            <w:tcW w:w="753" w:type="dxa"/>
          </w:tcPr>
          <w:p w14:paraId="2E052900" w14:textId="77777777" w:rsidR="0096327A" w:rsidRPr="00750C19" w:rsidRDefault="0096327A" w:rsidP="00286211">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1702A777" w14:textId="77777777" w:rsidR="0096327A" w:rsidRPr="00750C19" w:rsidRDefault="0096327A" w:rsidP="00286211">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5BDF3820" w14:textId="77777777" w:rsidR="0096327A" w:rsidRPr="00750C19" w:rsidRDefault="0096327A" w:rsidP="00286211">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sidRPr="00750C19">
              <w:rPr>
                <w:rFonts w:ascii="Browallia New" w:hAnsi="Browallia New" w:cs="Browallia New"/>
                <w:sz w:val="22"/>
                <w:szCs w:val="22"/>
                <w:lang w:val="en-GB"/>
              </w:rPr>
              <w:t>84,667</w:t>
            </w:r>
          </w:p>
        </w:tc>
        <w:tc>
          <w:tcPr>
            <w:tcW w:w="858" w:type="dxa"/>
          </w:tcPr>
          <w:p w14:paraId="1D7910CC" w14:textId="77777777" w:rsidR="0096327A" w:rsidRPr="00750C19" w:rsidRDefault="0096327A" w:rsidP="00286211">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322,679</w:t>
            </w:r>
          </w:p>
        </w:tc>
        <w:tc>
          <w:tcPr>
            <w:tcW w:w="1006" w:type="dxa"/>
          </w:tcPr>
          <w:p w14:paraId="48862E89" w14:textId="77777777" w:rsidR="0096327A" w:rsidRPr="00750C19" w:rsidRDefault="0096327A" w:rsidP="00286211">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479,703</w:t>
            </w:r>
          </w:p>
        </w:tc>
        <w:tc>
          <w:tcPr>
            <w:tcW w:w="1015" w:type="dxa"/>
          </w:tcPr>
          <w:p w14:paraId="5EB42219"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96327A" w:rsidRPr="002961B6" w14:paraId="6804FD96" w14:textId="77777777" w:rsidTr="00286211">
        <w:trPr>
          <w:cantSplit/>
        </w:trPr>
        <w:tc>
          <w:tcPr>
            <w:tcW w:w="2668" w:type="dxa"/>
          </w:tcPr>
          <w:p w14:paraId="1E8F2B0E" w14:textId="77777777" w:rsidR="0096327A" w:rsidRPr="002961B6" w:rsidRDefault="0096327A" w:rsidP="00286211">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75736E08" w14:textId="77777777" w:rsidR="0096327A" w:rsidRPr="002961B6" w:rsidRDefault="0096327A" w:rsidP="0028621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685120B7"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B60F768" w14:textId="77777777" w:rsidR="0096327A" w:rsidRPr="002961B6" w:rsidRDefault="0096327A" w:rsidP="00286211">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22000BFA" w14:textId="77777777" w:rsidR="0096327A" w:rsidRPr="002961B6" w:rsidRDefault="0096327A" w:rsidP="0028621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76D83C53" w14:textId="77777777" w:rsidR="0096327A" w:rsidRPr="002961B6" w:rsidRDefault="0096327A" w:rsidP="0028621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608F396E" w14:textId="77777777" w:rsidR="0096327A" w:rsidRPr="002961B6" w:rsidRDefault="0096327A" w:rsidP="0028621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19B25C5"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96327A" w:rsidRPr="002961B6" w14:paraId="662245B9" w14:textId="77777777" w:rsidTr="00286211">
        <w:trPr>
          <w:cantSplit/>
          <w:trHeight w:val="68"/>
        </w:trPr>
        <w:tc>
          <w:tcPr>
            <w:tcW w:w="2668" w:type="dxa"/>
          </w:tcPr>
          <w:p w14:paraId="2281499F" w14:textId="77777777" w:rsidR="0096327A" w:rsidRPr="002961B6" w:rsidRDefault="0096327A" w:rsidP="00286211">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54F22257" w14:textId="77777777" w:rsidR="0096327A" w:rsidRPr="002961B6" w:rsidRDefault="0096327A" w:rsidP="0028621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681C4BAE"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0903784" w14:textId="77777777" w:rsidR="0096327A" w:rsidRPr="002961B6" w:rsidRDefault="0096327A" w:rsidP="00286211">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57AE8C9B" w14:textId="77777777" w:rsidR="0096327A" w:rsidRPr="002961B6" w:rsidRDefault="0096327A" w:rsidP="0028621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E55055A" w14:textId="77777777" w:rsidR="0096327A" w:rsidRPr="002961B6" w:rsidRDefault="0096327A" w:rsidP="0028621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7EBB2EE0" w14:textId="77777777" w:rsidR="0096327A" w:rsidRPr="002961B6" w:rsidRDefault="0096327A" w:rsidP="0028621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6E0237C4"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96327A" w:rsidRPr="002961B6" w14:paraId="7E7982CB" w14:textId="77777777" w:rsidTr="00286211">
        <w:trPr>
          <w:cantSplit/>
        </w:trPr>
        <w:tc>
          <w:tcPr>
            <w:tcW w:w="2668" w:type="dxa"/>
          </w:tcPr>
          <w:p w14:paraId="4BD9BD39" w14:textId="77777777" w:rsidR="0096327A" w:rsidRPr="002961B6" w:rsidRDefault="0096327A" w:rsidP="0028621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7B3D0693" w14:textId="77777777" w:rsidR="0096327A" w:rsidRPr="002961B6" w:rsidRDefault="0096327A" w:rsidP="00286211">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753" w:type="dxa"/>
          </w:tcPr>
          <w:p w14:paraId="6F32318E" w14:textId="77777777" w:rsidR="0096327A" w:rsidRPr="002961B6" w:rsidRDefault="0096327A" w:rsidP="00286211">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813" w:type="dxa"/>
          </w:tcPr>
          <w:p w14:paraId="73A41409"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1122" w:type="dxa"/>
          </w:tcPr>
          <w:p w14:paraId="78A19C6B" w14:textId="77777777" w:rsidR="0096327A" w:rsidRPr="002961B6" w:rsidRDefault="0096327A" w:rsidP="0028621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r>
              <w:rPr>
                <w:rFonts w:ascii="Browallia New" w:hAnsi="Browallia New" w:cs="Browallia New"/>
                <w:sz w:val="22"/>
                <w:szCs w:val="22"/>
              </w:rPr>
              <w:t xml:space="preserve">  </w:t>
            </w:r>
          </w:p>
        </w:tc>
        <w:tc>
          <w:tcPr>
            <w:tcW w:w="858" w:type="dxa"/>
          </w:tcPr>
          <w:p w14:paraId="6AFABE83" w14:textId="77777777" w:rsidR="0096327A" w:rsidRPr="002961B6" w:rsidRDefault="0096327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1006" w:type="dxa"/>
          </w:tcPr>
          <w:p w14:paraId="306B9B5B" w14:textId="77777777" w:rsidR="0096327A" w:rsidRDefault="0096327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176,240</w:t>
            </w:r>
          </w:p>
          <w:p w14:paraId="2B33BDF6"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1015" w:type="dxa"/>
          </w:tcPr>
          <w:p w14:paraId="7B0B6047"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96327A" w:rsidRPr="002961B6" w14:paraId="3E84981E" w14:textId="77777777" w:rsidTr="00286211">
        <w:trPr>
          <w:cantSplit/>
        </w:trPr>
        <w:tc>
          <w:tcPr>
            <w:tcW w:w="2668" w:type="dxa"/>
          </w:tcPr>
          <w:p w14:paraId="169BA175" w14:textId="77777777" w:rsidR="0096327A" w:rsidRPr="002961B6" w:rsidRDefault="0096327A" w:rsidP="0028621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6B8DB4C8"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753" w:type="dxa"/>
          </w:tcPr>
          <w:p w14:paraId="365D4E19"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813" w:type="dxa"/>
          </w:tcPr>
          <w:p w14:paraId="3489EF39"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rPr>
              <w:t xml:space="preserve">    -</w:t>
            </w:r>
          </w:p>
        </w:tc>
        <w:tc>
          <w:tcPr>
            <w:tcW w:w="1122" w:type="dxa"/>
          </w:tcPr>
          <w:p w14:paraId="2AAB24E4" w14:textId="77777777" w:rsidR="0096327A" w:rsidRPr="002961B6" w:rsidRDefault="0096327A" w:rsidP="0028621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58" w:type="dxa"/>
          </w:tcPr>
          <w:p w14:paraId="02B307BD" w14:textId="77777777" w:rsidR="0096327A" w:rsidRPr="002961B6" w:rsidRDefault="0096327A" w:rsidP="0028621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149,090</w:t>
            </w:r>
          </w:p>
        </w:tc>
        <w:tc>
          <w:tcPr>
            <w:tcW w:w="1006" w:type="dxa"/>
          </w:tcPr>
          <w:p w14:paraId="293C8706"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149,090</w:t>
            </w:r>
          </w:p>
        </w:tc>
        <w:tc>
          <w:tcPr>
            <w:tcW w:w="1015" w:type="dxa"/>
          </w:tcPr>
          <w:p w14:paraId="1214AEDA" w14:textId="77777777" w:rsidR="0096327A" w:rsidRPr="002961B6" w:rsidRDefault="0096327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96327A" w:rsidRPr="002961B6" w14:paraId="0A1B6A8F" w14:textId="77777777" w:rsidTr="00286211">
        <w:trPr>
          <w:cantSplit/>
        </w:trPr>
        <w:tc>
          <w:tcPr>
            <w:tcW w:w="2668" w:type="dxa"/>
          </w:tcPr>
          <w:p w14:paraId="7FCC9634" w14:textId="77777777" w:rsidR="0096327A" w:rsidRPr="002961B6" w:rsidRDefault="0096327A" w:rsidP="00286211">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77" w:type="dxa"/>
          </w:tcPr>
          <w:p w14:paraId="66AB4AE4"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2,776</w:t>
            </w:r>
          </w:p>
        </w:tc>
        <w:tc>
          <w:tcPr>
            <w:tcW w:w="753" w:type="dxa"/>
          </w:tcPr>
          <w:p w14:paraId="5464EC5C"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5,702</w:t>
            </w:r>
          </w:p>
        </w:tc>
        <w:tc>
          <w:tcPr>
            <w:tcW w:w="813" w:type="dxa"/>
          </w:tcPr>
          <w:p w14:paraId="3ECC75F7"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rPr>
              <w:t xml:space="preserve">    -</w:t>
            </w:r>
          </w:p>
        </w:tc>
        <w:tc>
          <w:tcPr>
            <w:tcW w:w="1122" w:type="dxa"/>
          </w:tcPr>
          <w:p w14:paraId="44D657D3"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58" w:type="dxa"/>
          </w:tcPr>
          <w:p w14:paraId="6DF42459" w14:textId="77777777" w:rsidR="0096327A" w:rsidRPr="002961B6" w:rsidRDefault="0096327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750C19">
              <w:rPr>
                <w:rFonts w:ascii="Browallia New" w:hAnsi="Browallia New" w:cs="Browallia New"/>
                <w:sz w:val="22"/>
                <w:szCs w:val="22"/>
              </w:rPr>
              <w:t xml:space="preserve">    -</w:t>
            </w:r>
          </w:p>
        </w:tc>
        <w:tc>
          <w:tcPr>
            <w:tcW w:w="1006" w:type="dxa"/>
          </w:tcPr>
          <w:p w14:paraId="4A235D59" w14:textId="77777777" w:rsidR="0096327A" w:rsidRPr="002961B6" w:rsidRDefault="0096327A" w:rsidP="0028621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8,478</w:t>
            </w:r>
          </w:p>
        </w:tc>
        <w:tc>
          <w:tcPr>
            <w:tcW w:w="1015" w:type="dxa"/>
          </w:tcPr>
          <w:p w14:paraId="49C0F247" w14:textId="77777777" w:rsidR="0096327A" w:rsidRPr="002961B6" w:rsidRDefault="0096327A" w:rsidP="00286211">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rPr>
              <w:t>4.51 – 4.84</w:t>
            </w:r>
          </w:p>
        </w:tc>
      </w:tr>
      <w:tr w:rsidR="0096327A" w:rsidRPr="002961B6" w14:paraId="02C8C7D7" w14:textId="77777777" w:rsidTr="00286211">
        <w:trPr>
          <w:cantSplit/>
        </w:trPr>
        <w:tc>
          <w:tcPr>
            <w:tcW w:w="2668" w:type="dxa"/>
          </w:tcPr>
          <w:p w14:paraId="58D39E7A" w14:textId="77777777" w:rsidR="0096327A" w:rsidRPr="002961B6" w:rsidRDefault="0096327A" w:rsidP="0028621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4973A6CE" w14:textId="77777777" w:rsidR="0096327A" w:rsidRPr="002961B6" w:rsidRDefault="0096327A" w:rsidP="00286211">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2,776</w:t>
            </w:r>
          </w:p>
        </w:tc>
        <w:tc>
          <w:tcPr>
            <w:tcW w:w="753" w:type="dxa"/>
          </w:tcPr>
          <w:p w14:paraId="74D309AB" w14:textId="77777777" w:rsidR="0096327A" w:rsidRPr="002961B6" w:rsidRDefault="0096327A" w:rsidP="00286211">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5,702</w:t>
            </w:r>
          </w:p>
        </w:tc>
        <w:tc>
          <w:tcPr>
            <w:tcW w:w="813" w:type="dxa"/>
          </w:tcPr>
          <w:p w14:paraId="5F26E758" w14:textId="77777777" w:rsidR="0096327A" w:rsidRPr="002961B6" w:rsidRDefault="0096327A" w:rsidP="00286211">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1122" w:type="dxa"/>
          </w:tcPr>
          <w:p w14:paraId="72860F7B" w14:textId="77777777" w:rsidR="0096327A" w:rsidRPr="002961B6" w:rsidRDefault="0096327A" w:rsidP="00286211">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176,240</w:t>
            </w:r>
          </w:p>
        </w:tc>
        <w:tc>
          <w:tcPr>
            <w:tcW w:w="858" w:type="dxa"/>
          </w:tcPr>
          <w:p w14:paraId="1C0CCCD5" w14:textId="77777777" w:rsidR="0096327A" w:rsidRPr="002961B6" w:rsidRDefault="0096327A" w:rsidP="00286211">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149,090</w:t>
            </w:r>
          </w:p>
        </w:tc>
        <w:tc>
          <w:tcPr>
            <w:tcW w:w="1006" w:type="dxa"/>
          </w:tcPr>
          <w:p w14:paraId="321AD7A1" w14:textId="77777777" w:rsidR="0096327A" w:rsidRPr="002961B6" w:rsidRDefault="0096327A" w:rsidP="00286211">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333,808</w:t>
            </w:r>
          </w:p>
        </w:tc>
        <w:tc>
          <w:tcPr>
            <w:tcW w:w="1015" w:type="dxa"/>
          </w:tcPr>
          <w:p w14:paraId="4ACF0392" w14:textId="77777777" w:rsidR="0096327A" w:rsidRPr="002961B6" w:rsidRDefault="0096327A" w:rsidP="00286211">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46D678EB" w14:textId="2CE9B580" w:rsidR="0096327A" w:rsidRDefault="0096327A" w:rsidP="00DD63B2">
      <w:pPr>
        <w:tabs>
          <w:tab w:val="clear" w:pos="227"/>
          <w:tab w:val="clear" w:pos="454"/>
        </w:tabs>
        <w:spacing w:line="240" w:lineRule="auto"/>
        <w:jc w:val="thaiDistribute"/>
        <w:rPr>
          <w:rFonts w:ascii="Browallia New" w:hAnsi="Browallia New" w:cs="Browallia New"/>
          <w:sz w:val="28"/>
          <w:szCs w:val="28"/>
          <w:lang w:val="en-GB"/>
        </w:rPr>
      </w:pPr>
    </w:p>
    <w:p w14:paraId="0C69B2D8"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3EF0566F"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584EBB58"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4D919AF4"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20620EDF"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1981903C"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4C537D8B"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4BD1BAF6"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p w14:paraId="04A9A122" w14:textId="77777777" w:rsidR="000A57AC" w:rsidRDefault="000A57AC"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6BAD164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AA05AA">
              <w:rPr>
                <w:rFonts w:ascii="Browallia New" w:hAnsi="Browallia New" w:cs="Browallia New"/>
                <w:sz w:val="22"/>
                <w:szCs w:val="22"/>
                <w:lang w:val="en-GB"/>
              </w:rPr>
              <w:t>4</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925508" w:rsidRPr="002961B6" w14:paraId="2F887B66" w14:textId="77777777" w:rsidTr="002F64FE">
        <w:trPr>
          <w:cantSplit/>
        </w:trPr>
        <w:tc>
          <w:tcPr>
            <w:tcW w:w="2640" w:type="dxa"/>
          </w:tcPr>
          <w:p w14:paraId="362CC627" w14:textId="77777777" w:rsidR="00925508" w:rsidRPr="002961B6" w:rsidRDefault="00925508" w:rsidP="0092550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3D0B2FEB" w:rsidR="00925508" w:rsidRPr="002961B6" w:rsidRDefault="00925508" w:rsidP="00925508">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764" w:type="dxa"/>
          </w:tcPr>
          <w:p w14:paraId="06DBB273" w14:textId="713A2DF3" w:rsidR="00925508" w:rsidRPr="002961B6" w:rsidRDefault="00925508" w:rsidP="00925508">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35598B78" w14:textId="6001AC7A" w:rsidR="00925508" w:rsidRPr="002961B6" w:rsidRDefault="00925508" w:rsidP="00925508">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47483C15" w14:textId="39B47FC2" w:rsidR="00925508" w:rsidRPr="002539EC" w:rsidRDefault="00FA4673" w:rsidP="00925508">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305,224</w:t>
            </w:r>
          </w:p>
        </w:tc>
        <w:tc>
          <w:tcPr>
            <w:tcW w:w="871" w:type="dxa"/>
          </w:tcPr>
          <w:p w14:paraId="3935C207" w14:textId="4BEE6060" w:rsidR="00925508" w:rsidRPr="002539EC" w:rsidRDefault="00FA4673" w:rsidP="00925508">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25,130</w:t>
            </w:r>
          </w:p>
        </w:tc>
        <w:tc>
          <w:tcPr>
            <w:tcW w:w="897" w:type="dxa"/>
          </w:tcPr>
          <w:p w14:paraId="5E615C8F" w14:textId="4466B77D" w:rsidR="00925508" w:rsidRPr="002961B6" w:rsidRDefault="00925508" w:rsidP="00925508">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330,354</w:t>
            </w:r>
          </w:p>
        </w:tc>
        <w:tc>
          <w:tcPr>
            <w:tcW w:w="1051" w:type="dxa"/>
            <w:shd w:val="clear" w:color="auto" w:fill="auto"/>
          </w:tcPr>
          <w:p w14:paraId="5828C7DE" w14:textId="5CDC53CF" w:rsidR="00925508" w:rsidRPr="002961B6" w:rsidRDefault="00925508" w:rsidP="00925508">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0.05 - 0.25</w:t>
            </w:r>
          </w:p>
        </w:tc>
      </w:tr>
      <w:tr w:rsidR="00BD5E29" w:rsidRPr="002961B6" w14:paraId="4CD1DD44" w14:textId="77777777" w:rsidTr="00F04CD7">
        <w:trPr>
          <w:cantSplit/>
        </w:trPr>
        <w:tc>
          <w:tcPr>
            <w:tcW w:w="2640" w:type="dxa"/>
          </w:tcPr>
          <w:p w14:paraId="1CC44BFA" w14:textId="4ADEF304" w:rsidR="00BD5E29" w:rsidRPr="002961B6" w:rsidRDefault="00BD5E29" w:rsidP="00BD5E2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11C386DF"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764" w:type="dxa"/>
          </w:tcPr>
          <w:p w14:paraId="69A02584" w14:textId="1519DB7A"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3FCC18F0" w14:textId="1C058F38"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13E57CD1" w14:textId="68B0C1D5" w:rsidR="00BD5E29" w:rsidRPr="002961B6"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65F2184B" w14:textId="1A1A2A43" w:rsidR="00BD5E29" w:rsidRPr="002539EC" w:rsidRDefault="00BD5E29" w:rsidP="00BD5E2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409,367</w:t>
            </w:r>
          </w:p>
        </w:tc>
        <w:tc>
          <w:tcPr>
            <w:tcW w:w="897" w:type="dxa"/>
          </w:tcPr>
          <w:p w14:paraId="139AE232" w14:textId="3741381D" w:rsidR="00BD5E29" w:rsidRPr="002961B6" w:rsidRDefault="00BD5E29" w:rsidP="00BD5E2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409,367</w:t>
            </w:r>
          </w:p>
        </w:tc>
        <w:tc>
          <w:tcPr>
            <w:tcW w:w="1051" w:type="dxa"/>
          </w:tcPr>
          <w:p w14:paraId="37E44FB0" w14:textId="16CEC273"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BD5E29" w:rsidRPr="002961B6" w14:paraId="773F3D3E" w14:textId="77777777" w:rsidTr="00F04CD7">
        <w:trPr>
          <w:cantSplit/>
        </w:trPr>
        <w:tc>
          <w:tcPr>
            <w:tcW w:w="2640" w:type="dxa"/>
          </w:tcPr>
          <w:p w14:paraId="202222CD" w14:textId="61983708" w:rsidR="00BD5E29" w:rsidRPr="002961B6" w:rsidRDefault="00BD5E29" w:rsidP="00BD5E2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589DE305" w14:textId="2C8DD6D6" w:rsidR="00BD5E29" w:rsidRPr="002961B6" w:rsidRDefault="00BD5E29" w:rsidP="00BD5E29">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17,415</w:t>
            </w:r>
          </w:p>
        </w:tc>
        <w:tc>
          <w:tcPr>
            <w:tcW w:w="764" w:type="dxa"/>
          </w:tcPr>
          <w:p w14:paraId="3C1B1AC5" w14:textId="098A299A" w:rsidR="00BD5E29" w:rsidRPr="002961B6" w:rsidRDefault="00BD5E29" w:rsidP="00BD5E29">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12,686</w:t>
            </w:r>
          </w:p>
        </w:tc>
        <w:tc>
          <w:tcPr>
            <w:tcW w:w="831" w:type="dxa"/>
          </w:tcPr>
          <w:p w14:paraId="76DEDD3E" w14:textId="266DA294"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5EDA8005" w14:textId="55059486" w:rsidR="00BD5E29" w:rsidRPr="002961B6"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7F6E1A40" w14:textId="14895293" w:rsidR="00BD5E29" w:rsidRPr="002961B6" w:rsidRDefault="00BD5E29" w:rsidP="00BD5E29">
            <w:pPr>
              <w:tabs>
                <w:tab w:val="clear" w:pos="227"/>
                <w:tab w:val="clear" w:pos="454"/>
                <w:tab w:val="clear" w:pos="680"/>
                <w:tab w:val="decimal" w:pos="360"/>
                <w:tab w:val="decimal" w:pos="494"/>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97" w:type="dxa"/>
          </w:tcPr>
          <w:p w14:paraId="3DF212AB" w14:textId="660DCD8E" w:rsidR="00BD5E29" w:rsidRPr="002961B6" w:rsidRDefault="00BD5E29" w:rsidP="00BD5E2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30,101</w:t>
            </w:r>
          </w:p>
        </w:tc>
        <w:tc>
          <w:tcPr>
            <w:tcW w:w="1051" w:type="dxa"/>
          </w:tcPr>
          <w:p w14:paraId="0AC3090F" w14:textId="76865ADF" w:rsidR="00BD5E29" w:rsidRPr="002961B6" w:rsidRDefault="00BD5E29"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Pr>
                <w:rFonts w:ascii="Browallia New" w:hAnsi="Browallia New" w:cs="Browallia New" w:hint="cs"/>
                <w:sz w:val="22"/>
                <w:szCs w:val="22"/>
                <w:cs/>
              </w:rPr>
              <w:t xml:space="preserve"> </w:t>
            </w:r>
            <w:r>
              <w:rPr>
                <w:rFonts w:ascii="Browallia New" w:hAnsi="Browallia New" w:cs="Browallia New"/>
                <w:sz w:val="22"/>
                <w:szCs w:val="22"/>
              </w:rPr>
              <w:t>-</w:t>
            </w:r>
            <w:r>
              <w:rPr>
                <w:rFonts w:ascii="Browallia New" w:hAnsi="Browallia New" w:cs="Browallia New" w:hint="cs"/>
                <w:sz w:val="22"/>
                <w:szCs w:val="22"/>
                <w:cs/>
              </w:rPr>
              <w:t xml:space="preserve"> </w:t>
            </w:r>
            <w:r>
              <w:rPr>
                <w:rFonts w:ascii="Browallia New" w:hAnsi="Browallia New" w:cs="Browallia New"/>
                <w:sz w:val="22"/>
                <w:szCs w:val="22"/>
              </w:rPr>
              <w:t>4.00</w:t>
            </w:r>
          </w:p>
        </w:tc>
      </w:tr>
      <w:tr w:rsidR="00BD5E29" w:rsidRPr="002961B6" w14:paraId="7C313729" w14:textId="77777777" w:rsidTr="00C20BD9">
        <w:trPr>
          <w:cantSplit/>
        </w:trPr>
        <w:tc>
          <w:tcPr>
            <w:tcW w:w="2640" w:type="dxa"/>
          </w:tcPr>
          <w:p w14:paraId="29BD7F0D" w14:textId="0F676214" w:rsidR="00BD5E29" w:rsidRPr="002961B6" w:rsidRDefault="00BD5E29" w:rsidP="00BD5E2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65BFE7B1" w14:textId="6CB632F9" w:rsidR="00BD5E29" w:rsidRPr="002961B6" w:rsidRDefault="00BD5E29" w:rsidP="00BD5E29">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hint="cs"/>
                <w:sz w:val="22"/>
                <w:szCs w:val="22"/>
                <w:cs/>
              </w:rPr>
              <w:t>1</w:t>
            </w:r>
            <w:r>
              <w:rPr>
                <w:rFonts w:ascii="Browallia New" w:hAnsi="Browallia New" w:cs="Browallia New"/>
                <w:sz w:val="22"/>
                <w:szCs w:val="22"/>
              </w:rPr>
              <w:t>,052</w:t>
            </w:r>
          </w:p>
        </w:tc>
        <w:tc>
          <w:tcPr>
            <w:tcW w:w="764" w:type="dxa"/>
          </w:tcPr>
          <w:p w14:paraId="0E286691" w14:textId="7708A2FE" w:rsidR="00BD5E29" w:rsidRPr="002961B6" w:rsidRDefault="00BD5E29" w:rsidP="00BD5E29">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3EF3866B" w14:textId="2161D13A" w:rsidR="00BD5E29" w:rsidRPr="002961B6" w:rsidRDefault="00BD5E29" w:rsidP="00BD5E29">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1F788420" w14:textId="285D83F8" w:rsidR="00BD5E29" w:rsidRPr="002961B6" w:rsidRDefault="00BD5E29" w:rsidP="00BD5E29">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6D717D83" w14:textId="327BD5AF" w:rsidR="00BD5E29" w:rsidRPr="002961B6" w:rsidRDefault="00BD5E29" w:rsidP="00BD5E2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97" w:type="dxa"/>
          </w:tcPr>
          <w:p w14:paraId="35E90C24" w14:textId="1B620F53" w:rsidR="00BD5E29" w:rsidRPr="002961B6" w:rsidRDefault="00BD5E29" w:rsidP="00BD5E29">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hint="cs"/>
                <w:sz w:val="22"/>
                <w:szCs w:val="22"/>
                <w:cs/>
              </w:rPr>
              <w:t>1</w:t>
            </w:r>
            <w:r>
              <w:rPr>
                <w:rFonts w:ascii="Browallia New" w:hAnsi="Browallia New" w:cs="Browallia New"/>
                <w:sz w:val="22"/>
                <w:szCs w:val="22"/>
              </w:rPr>
              <w:t>,052</w:t>
            </w:r>
          </w:p>
        </w:tc>
        <w:tc>
          <w:tcPr>
            <w:tcW w:w="1051" w:type="dxa"/>
            <w:shd w:val="clear" w:color="auto" w:fill="auto"/>
          </w:tcPr>
          <w:p w14:paraId="48839D2A" w14:textId="61D5DA5C" w:rsidR="00BD5E29" w:rsidRPr="002961B6" w:rsidRDefault="00BD5E29"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E6715E" w:rsidRPr="002961B6" w14:paraId="62470154" w14:textId="77777777" w:rsidTr="00F04CD7">
        <w:trPr>
          <w:cantSplit/>
        </w:trPr>
        <w:tc>
          <w:tcPr>
            <w:tcW w:w="2640" w:type="dxa"/>
          </w:tcPr>
          <w:p w14:paraId="071E171C" w14:textId="77777777" w:rsidR="00E6715E" w:rsidRPr="002961B6" w:rsidRDefault="00E6715E" w:rsidP="00E6715E">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6C08EAAA" w:rsidR="00E6715E" w:rsidRPr="002961B6" w:rsidRDefault="00E6715E" w:rsidP="00E6715E">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18,</w:t>
            </w:r>
            <w:r w:rsidR="00F414EC">
              <w:rPr>
                <w:rFonts w:ascii="Browallia New" w:hAnsi="Browallia New" w:cs="Browallia New"/>
                <w:sz w:val="22"/>
                <w:szCs w:val="22"/>
              </w:rPr>
              <w:t>46</w:t>
            </w:r>
            <w:r>
              <w:rPr>
                <w:rFonts w:ascii="Browallia New" w:hAnsi="Browallia New" w:cs="Browallia New"/>
                <w:sz w:val="22"/>
                <w:szCs w:val="22"/>
              </w:rPr>
              <w:t>7</w:t>
            </w:r>
          </w:p>
        </w:tc>
        <w:tc>
          <w:tcPr>
            <w:tcW w:w="764" w:type="dxa"/>
          </w:tcPr>
          <w:p w14:paraId="68D6727E" w14:textId="0A78B1DA" w:rsidR="00E6715E" w:rsidRPr="002961B6" w:rsidRDefault="00E6715E" w:rsidP="00E6715E">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12,686</w:t>
            </w:r>
          </w:p>
        </w:tc>
        <w:tc>
          <w:tcPr>
            <w:tcW w:w="831" w:type="dxa"/>
          </w:tcPr>
          <w:p w14:paraId="05F335A7" w14:textId="152A879F" w:rsidR="00E6715E" w:rsidRPr="002961B6" w:rsidRDefault="00E6715E" w:rsidP="00E6715E">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5E5DEE08" w14:textId="5141BDFD" w:rsidR="00E6715E" w:rsidRPr="002961B6" w:rsidRDefault="00E6715E" w:rsidP="00E6715E">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305,224</w:t>
            </w:r>
          </w:p>
        </w:tc>
        <w:tc>
          <w:tcPr>
            <w:tcW w:w="871" w:type="dxa"/>
          </w:tcPr>
          <w:p w14:paraId="548182BF" w14:textId="2F205C8F" w:rsidR="00E6715E" w:rsidRPr="002961B6" w:rsidRDefault="00E6715E" w:rsidP="00E6715E">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434,497</w:t>
            </w:r>
          </w:p>
        </w:tc>
        <w:tc>
          <w:tcPr>
            <w:tcW w:w="897" w:type="dxa"/>
          </w:tcPr>
          <w:p w14:paraId="0781AB10" w14:textId="40DABF62" w:rsidR="00E6715E" w:rsidRPr="002539EC" w:rsidRDefault="00E6715E" w:rsidP="00E6715E">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770,874</w:t>
            </w:r>
          </w:p>
        </w:tc>
        <w:tc>
          <w:tcPr>
            <w:tcW w:w="1051" w:type="dxa"/>
          </w:tcPr>
          <w:p w14:paraId="148C37D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01940870" w14:textId="77777777" w:rsidTr="00F04CD7">
        <w:trPr>
          <w:cantSplit/>
        </w:trPr>
        <w:tc>
          <w:tcPr>
            <w:tcW w:w="2640" w:type="dxa"/>
          </w:tcPr>
          <w:p w14:paraId="5889A2C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74EEDD52" w14:textId="77777777" w:rsidTr="00F04CD7">
        <w:trPr>
          <w:cantSplit/>
        </w:trPr>
        <w:tc>
          <w:tcPr>
            <w:tcW w:w="2640" w:type="dxa"/>
          </w:tcPr>
          <w:p w14:paraId="4F3A818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BD5E29" w:rsidRPr="002961B6" w14:paraId="0AB61914" w14:textId="77777777" w:rsidTr="00F04CD7">
        <w:trPr>
          <w:cantSplit/>
        </w:trPr>
        <w:tc>
          <w:tcPr>
            <w:tcW w:w="2640" w:type="dxa"/>
          </w:tcPr>
          <w:p w14:paraId="0AAD856F" w14:textId="66B2C9BE"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0170386E"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764" w:type="dxa"/>
          </w:tcPr>
          <w:p w14:paraId="0AD0F644" w14:textId="493193CD" w:rsidR="00BD5E29" w:rsidRPr="002961B6"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0D843C30" w14:textId="0DFFF006" w:rsidR="00BD5E29" w:rsidRPr="002961B6"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2505BABB" w14:textId="65404213" w:rsidR="00BD5E29" w:rsidRPr="002961B6"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67D961BC" w14:textId="34A56260" w:rsidR="00BD5E29" w:rsidRPr="002961B6" w:rsidRDefault="00BD5E29" w:rsidP="00BD5E29">
            <w:pP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97" w:type="dxa"/>
          </w:tcPr>
          <w:p w14:paraId="19876648" w14:textId="47BBBBBD" w:rsidR="00BD5E29" w:rsidRPr="002961B6" w:rsidRDefault="00BD5E29" w:rsidP="00BD5E29">
            <w:pPr>
              <w:tabs>
                <w:tab w:val="clear" w:pos="454"/>
                <w:tab w:val="clear" w:pos="680"/>
                <w:tab w:val="clear" w:pos="3515"/>
                <w:tab w:val="decimal" w:pos="766"/>
                <w:tab w:val="left" w:pos="3375"/>
              </w:tabs>
              <w:spacing w:line="240" w:lineRule="auto"/>
              <w:ind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051" w:type="dxa"/>
          </w:tcPr>
          <w:p w14:paraId="7A6B8ABB" w14:textId="76AA4335"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BD5E29" w:rsidRPr="002961B6" w14:paraId="786A919A" w14:textId="77777777" w:rsidTr="00F04CD7">
        <w:trPr>
          <w:cantSplit/>
        </w:trPr>
        <w:tc>
          <w:tcPr>
            <w:tcW w:w="2640" w:type="dxa"/>
          </w:tcPr>
          <w:p w14:paraId="3D9F5DBF" w14:textId="54615757"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5DC3E08" w14:textId="287F73B7" w:rsidR="00BD5E29" w:rsidRPr="009C333A"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764" w:type="dxa"/>
          </w:tcPr>
          <w:p w14:paraId="0D448F74" w14:textId="3C870A40" w:rsidR="00BD5E29" w:rsidRPr="009C333A" w:rsidRDefault="00BD5E29"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1A4000C0" w14:textId="23A110C5" w:rsidR="00BD5E29" w:rsidRPr="009C333A" w:rsidRDefault="00BD5E29"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246994A7" w14:textId="74960E40" w:rsidR="00BD5E29" w:rsidRPr="009C333A" w:rsidRDefault="00BD5E29"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0178886A" w14:textId="149E6BC7" w:rsidR="00BD5E29" w:rsidRDefault="00BD5E29" w:rsidP="00BD5E2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34,968</w:t>
            </w:r>
          </w:p>
        </w:tc>
        <w:tc>
          <w:tcPr>
            <w:tcW w:w="897" w:type="dxa"/>
          </w:tcPr>
          <w:p w14:paraId="0815F166" w14:textId="1CA86654" w:rsidR="00BD5E29" w:rsidRPr="009C333A" w:rsidRDefault="00BD5E29" w:rsidP="00BD5E2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34,968</w:t>
            </w:r>
          </w:p>
        </w:tc>
        <w:tc>
          <w:tcPr>
            <w:tcW w:w="1051" w:type="dxa"/>
          </w:tcPr>
          <w:p w14:paraId="4CDA93F2" w14:textId="7B7ED462"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BD5E29" w:rsidRPr="002961B6" w14:paraId="1558C997" w14:textId="77777777" w:rsidTr="00F04CD7">
        <w:trPr>
          <w:cantSplit/>
        </w:trPr>
        <w:tc>
          <w:tcPr>
            <w:tcW w:w="2640" w:type="dxa"/>
          </w:tcPr>
          <w:p w14:paraId="06ECD289" w14:textId="0A6A037F" w:rsidR="00BD5E29" w:rsidRPr="002961B6" w:rsidRDefault="00BD5E29" w:rsidP="00BD5E29">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46558313" w14:textId="12ADFA7E" w:rsidR="00BD5E29" w:rsidRPr="002961B6" w:rsidRDefault="00BD5E29" w:rsidP="00BD5E2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5,340</w:t>
            </w:r>
          </w:p>
        </w:tc>
        <w:tc>
          <w:tcPr>
            <w:tcW w:w="764" w:type="dxa"/>
          </w:tcPr>
          <w:p w14:paraId="5992374F" w14:textId="1FC53182" w:rsidR="00BD5E29" w:rsidRPr="002961B6" w:rsidRDefault="00BD5E29" w:rsidP="00BD5E2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26,555</w:t>
            </w:r>
          </w:p>
        </w:tc>
        <w:tc>
          <w:tcPr>
            <w:tcW w:w="831" w:type="dxa"/>
          </w:tcPr>
          <w:p w14:paraId="5960AF82" w14:textId="6B090990" w:rsidR="00BD5E29" w:rsidRPr="002961B6" w:rsidRDefault="00BD5E29" w:rsidP="00BD5E29">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50,996</w:t>
            </w:r>
          </w:p>
        </w:tc>
        <w:tc>
          <w:tcPr>
            <w:tcW w:w="1140" w:type="dxa"/>
          </w:tcPr>
          <w:p w14:paraId="6D39F7F3" w14:textId="0F182195" w:rsidR="00BD5E29" w:rsidRPr="002961B6" w:rsidRDefault="00BD5E29" w:rsidP="00BD5E29">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63EA0A6E" w14:textId="4CA7E01B" w:rsidR="00BD5E29" w:rsidRPr="002961B6" w:rsidRDefault="00BD5E29" w:rsidP="00BD5E29">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97" w:type="dxa"/>
          </w:tcPr>
          <w:p w14:paraId="249F0032" w14:textId="2736348F" w:rsidR="00BD5E29" w:rsidRPr="002961B6" w:rsidRDefault="00BD5E29" w:rsidP="00BD5E29">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82,891</w:t>
            </w:r>
          </w:p>
        </w:tc>
        <w:tc>
          <w:tcPr>
            <w:tcW w:w="1051" w:type="dxa"/>
          </w:tcPr>
          <w:p w14:paraId="02D736AA" w14:textId="2861FA6A"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Pr>
                <w:rFonts w:ascii="Browallia New" w:hAnsi="Browallia New" w:cs="Browallia New"/>
                <w:sz w:val="22"/>
                <w:szCs w:val="22"/>
                <w:lang w:val="en-GB"/>
              </w:rPr>
              <w:t>4.51 – 4.84</w:t>
            </w:r>
          </w:p>
        </w:tc>
      </w:tr>
      <w:tr w:rsidR="00BD5E29" w:rsidRPr="002961B6" w14:paraId="2B80D9D2" w14:textId="77777777" w:rsidTr="00F04CD7">
        <w:trPr>
          <w:cantSplit/>
        </w:trPr>
        <w:tc>
          <w:tcPr>
            <w:tcW w:w="2640" w:type="dxa"/>
          </w:tcPr>
          <w:p w14:paraId="4DF7989A" w14:textId="77777777" w:rsidR="00BD5E29" w:rsidRPr="002961B6" w:rsidRDefault="00BD5E29" w:rsidP="00BD5E2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5F48F112" w:rsidR="00BD5E29" w:rsidRPr="002961B6" w:rsidRDefault="00BD5E29" w:rsidP="00BD5E2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5,340</w:t>
            </w:r>
          </w:p>
        </w:tc>
        <w:tc>
          <w:tcPr>
            <w:tcW w:w="764" w:type="dxa"/>
          </w:tcPr>
          <w:p w14:paraId="36CAE447" w14:textId="68FFDDE0" w:rsidR="00BD5E29" w:rsidRPr="002961B6" w:rsidRDefault="00BD5E29" w:rsidP="00BD5E2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26,555</w:t>
            </w:r>
          </w:p>
        </w:tc>
        <w:tc>
          <w:tcPr>
            <w:tcW w:w="831" w:type="dxa"/>
          </w:tcPr>
          <w:p w14:paraId="20A456E1" w14:textId="3AEFD748" w:rsidR="00BD5E29" w:rsidRPr="002961B6" w:rsidRDefault="00BD5E29" w:rsidP="00BD5E2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50,996</w:t>
            </w:r>
          </w:p>
        </w:tc>
        <w:tc>
          <w:tcPr>
            <w:tcW w:w="1140" w:type="dxa"/>
          </w:tcPr>
          <w:p w14:paraId="5BA5BC78" w14:textId="75448850" w:rsidR="00BD5E29" w:rsidRPr="002961B6" w:rsidRDefault="00BD5E29" w:rsidP="00BD5E29">
            <w:pPr>
              <w:pBdr>
                <w:bottom w:val="single" w:sz="1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003C336B" w14:textId="554C880E" w:rsidR="00BD5E29" w:rsidRPr="002961B6" w:rsidRDefault="00BD5E29" w:rsidP="00BD5E29">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34,968</w:t>
            </w:r>
          </w:p>
        </w:tc>
        <w:tc>
          <w:tcPr>
            <w:tcW w:w="897" w:type="dxa"/>
          </w:tcPr>
          <w:p w14:paraId="208D51F6" w14:textId="25BAC4A7" w:rsidR="00BD5E29" w:rsidRPr="002961B6" w:rsidRDefault="00BD5E29" w:rsidP="00BD5E2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117,859</w:t>
            </w:r>
          </w:p>
        </w:tc>
        <w:tc>
          <w:tcPr>
            <w:tcW w:w="1051" w:type="dxa"/>
          </w:tcPr>
          <w:p w14:paraId="688E05C9" w14:textId="77777777"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7C1F2B13" w:rsidR="00305747" w:rsidRDefault="00305747" w:rsidP="00DD63B2">
      <w:pPr>
        <w:tabs>
          <w:tab w:val="clear" w:pos="227"/>
          <w:tab w:val="clear" w:pos="454"/>
        </w:tabs>
        <w:spacing w:line="240" w:lineRule="auto"/>
        <w:jc w:val="thaiDistribute"/>
        <w:rPr>
          <w:rFonts w:ascii="Browallia New" w:hAnsi="Browallia New" w:cs="Browallia New"/>
          <w:sz w:val="28"/>
          <w:szCs w:val="28"/>
          <w:cs/>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AA05AA" w:rsidRPr="002961B6" w14:paraId="3E8EC034" w14:textId="77777777" w:rsidTr="00286211">
        <w:trPr>
          <w:cantSplit/>
          <w:tblHeader/>
        </w:trPr>
        <w:tc>
          <w:tcPr>
            <w:tcW w:w="2640" w:type="dxa"/>
          </w:tcPr>
          <w:p w14:paraId="0D3E8E3E" w14:textId="77777777" w:rsidR="00AA05AA" w:rsidRPr="002961B6"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3E3A070" w14:textId="77777777" w:rsidR="00AA05AA" w:rsidRPr="002961B6" w:rsidRDefault="00AA05AA" w:rsidP="0028621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AA05AA" w:rsidRPr="002961B6" w14:paraId="59F7C9F3" w14:textId="77777777" w:rsidTr="00286211">
        <w:trPr>
          <w:cantSplit/>
          <w:tblHeader/>
        </w:trPr>
        <w:tc>
          <w:tcPr>
            <w:tcW w:w="2640" w:type="dxa"/>
          </w:tcPr>
          <w:p w14:paraId="05706ABA" w14:textId="77777777" w:rsidR="00AA05AA" w:rsidRPr="002961B6"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4BB2142" w14:textId="77777777" w:rsidR="00AA05AA" w:rsidRPr="002961B6" w:rsidRDefault="00AA05AA" w:rsidP="0028621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A05AA" w:rsidRPr="002961B6" w14:paraId="027172A5" w14:textId="77777777" w:rsidTr="00286211">
        <w:trPr>
          <w:cantSplit/>
          <w:tblHeader/>
        </w:trPr>
        <w:tc>
          <w:tcPr>
            <w:tcW w:w="2640" w:type="dxa"/>
          </w:tcPr>
          <w:p w14:paraId="120B5B7A" w14:textId="77777777" w:rsidR="00AA05AA" w:rsidRPr="00F04CD7"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58C115E2" w14:textId="77777777" w:rsidR="00AA05AA" w:rsidRPr="002961B6" w:rsidRDefault="00AA05AA" w:rsidP="0028621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3</w:t>
            </w:r>
          </w:p>
        </w:tc>
      </w:tr>
      <w:tr w:rsidR="00AA05AA" w:rsidRPr="002961B6" w14:paraId="0C5838FA" w14:textId="77777777" w:rsidTr="00286211">
        <w:trPr>
          <w:cantSplit/>
          <w:tblHeader/>
        </w:trPr>
        <w:tc>
          <w:tcPr>
            <w:tcW w:w="2640" w:type="dxa"/>
          </w:tcPr>
          <w:p w14:paraId="5547DADD" w14:textId="77777777" w:rsidR="00AA05AA" w:rsidRPr="002961B6"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40A42F99"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75C2CCDB"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4D39EA50"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41DEE989"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FB20AE2"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AA05AA" w:rsidRPr="002961B6" w14:paraId="03FCE62D" w14:textId="77777777" w:rsidTr="00286211">
        <w:trPr>
          <w:cantSplit/>
          <w:tblHeader/>
        </w:trPr>
        <w:tc>
          <w:tcPr>
            <w:tcW w:w="2640" w:type="dxa"/>
          </w:tcPr>
          <w:p w14:paraId="2F8E7D21" w14:textId="77777777" w:rsidR="00AA05AA" w:rsidRPr="002961B6"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08631835"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5CA46C17"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2AD38918"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103F364A"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64125CD1"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2F7FB703"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519CB5F2" w14:textId="77777777" w:rsidR="00AA05AA" w:rsidRPr="002961B6" w:rsidRDefault="00AA05AA" w:rsidP="0028621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AA05AA" w:rsidRPr="002961B6" w14:paraId="73B42EFC" w14:textId="77777777" w:rsidTr="00286211">
        <w:trPr>
          <w:cantSplit/>
          <w:tblHeader/>
        </w:trPr>
        <w:tc>
          <w:tcPr>
            <w:tcW w:w="2640" w:type="dxa"/>
          </w:tcPr>
          <w:p w14:paraId="1816F6FC" w14:textId="77777777" w:rsidR="00AA05AA" w:rsidRPr="002961B6" w:rsidRDefault="00AA05AA" w:rsidP="0028621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440DE296"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3BA6171"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00391ACD"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29C5C96B" w14:textId="77777777" w:rsidR="00AA05AA" w:rsidRPr="002961B6" w:rsidRDefault="00AA05AA" w:rsidP="0028621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3CCE863"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06FBF004"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0A3378F6" w14:textId="77777777" w:rsidR="00AA05AA" w:rsidRPr="002961B6" w:rsidRDefault="00AA05AA" w:rsidP="0028621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AA05AA" w:rsidRPr="002961B6" w14:paraId="1D060535" w14:textId="77777777" w:rsidTr="00286211">
        <w:trPr>
          <w:cantSplit/>
        </w:trPr>
        <w:tc>
          <w:tcPr>
            <w:tcW w:w="2640" w:type="dxa"/>
          </w:tcPr>
          <w:p w14:paraId="627B6D89" w14:textId="77777777" w:rsidR="00AA05AA" w:rsidRPr="002961B6" w:rsidRDefault="00AA05AA" w:rsidP="0028621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34260181" w14:textId="77777777" w:rsidR="00AA05AA" w:rsidRPr="002961B6" w:rsidRDefault="00AA05AA" w:rsidP="00286211">
            <w:pPr>
              <w:tabs>
                <w:tab w:val="decimal" w:pos="617"/>
              </w:tabs>
              <w:spacing w:line="240" w:lineRule="auto"/>
              <w:ind w:left="-90" w:right="-122"/>
              <w:rPr>
                <w:rFonts w:ascii="Browallia New" w:hAnsi="Browallia New" w:cs="Browallia New"/>
                <w:sz w:val="22"/>
                <w:szCs w:val="22"/>
                <w:cs/>
              </w:rPr>
            </w:pPr>
          </w:p>
        </w:tc>
        <w:tc>
          <w:tcPr>
            <w:tcW w:w="764" w:type="dxa"/>
          </w:tcPr>
          <w:p w14:paraId="31147872" w14:textId="77777777" w:rsidR="00AA05AA" w:rsidRPr="002961B6" w:rsidRDefault="00AA05AA" w:rsidP="00286211">
            <w:pPr>
              <w:tabs>
                <w:tab w:val="decimal" w:pos="494"/>
              </w:tabs>
              <w:spacing w:line="240" w:lineRule="auto"/>
              <w:ind w:left="-90" w:right="-106"/>
              <w:rPr>
                <w:rFonts w:ascii="Browallia New" w:hAnsi="Browallia New" w:cs="Browallia New"/>
                <w:sz w:val="22"/>
                <w:szCs w:val="22"/>
                <w:cs/>
              </w:rPr>
            </w:pPr>
          </w:p>
        </w:tc>
        <w:tc>
          <w:tcPr>
            <w:tcW w:w="831" w:type="dxa"/>
          </w:tcPr>
          <w:p w14:paraId="795D8B4C" w14:textId="77777777" w:rsidR="00AA05AA" w:rsidRPr="002961B6" w:rsidRDefault="00AA05AA" w:rsidP="00286211">
            <w:pPr>
              <w:tabs>
                <w:tab w:val="decimal" w:pos="414"/>
              </w:tabs>
              <w:spacing w:line="240" w:lineRule="auto"/>
              <w:ind w:left="-83" w:right="-73"/>
              <w:rPr>
                <w:rFonts w:ascii="Browallia New" w:hAnsi="Browallia New" w:cs="Browallia New"/>
                <w:sz w:val="22"/>
                <w:szCs w:val="22"/>
                <w:cs/>
              </w:rPr>
            </w:pPr>
          </w:p>
        </w:tc>
        <w:tc>
          <w:tcPr>
            <w:tcW w:w="1140" w:type="dxa"/>
          </w:tcPr>
          <w:p w14:paraId="14B5D34E" w14:textId="77777777" w:rsidR="00AA05AA" w:rsidRPr="002961B6" w:rsidRDefault="00AA05AA" w:rsidP="00286211">
            <w:pPr>
              <w:tabs>
                <w:tab w:val="decimal" w:pos="746"/>
              </w:tabs>
              <w:spacing w:line="240" w:lineRule="auto"/>
              <w:ind w:left="-99" w:right="-103"/>
              <w:rPr>
                <w:rFonts w:ascii="Browallia New" w:hAnsi="Browallia New" w:cs="Browallia New"/>
                <w:sz w:val="22"/>
                <w:szCs w:val="22"/>
                <w:cs/>
              </w:rPr>
            </w:pPr>
          </w:p>
        </w:tc>
        <w:tc>
          <w:tcPr>
            <w:tcW w:w="871" w:type="dxa"/>
          </w:tcPr>
          <w:p w14:paraId="1E781202" w14:textId="77777777" w:rsidR="00AA05AA" w:rsidRPr="002961B6" w:rsidRDefault="00AA05AA" w:rsidP="00286211">
            <w:pPr>
              <w:tabs>
                <w:tab w:val="decimal" w:pos="714"/>
              </w:tabs>
              <w:spacing w:line="240" w:lineRule="auto"/>
              <w:ind w:left="-99" w:right="-103"/>
              <w:rPr>
                <w:rFonts w:ascii="Browallia New" w:hAnsi="Browallia New" w:cs="Browallia New"/>
                <w:sz w:val="22"/>
                <w:szCs w:val="22"/>
                <w:cs/>
              </w:rPr>
            </w:pPr>
          </w:p>
        </w:tc>
        <w:tc>
          <w:tcPr>
            <w:tcW w:w="897" w:type="dxa"/>
          </w:tcPr>
          <w:p w14:paraId="7F5792D1" w14:textId="77777777" w:rsidR="00AA05AA" w:rsidRPr="002961B6" w:rsidRDefault="00AA05AA" w:rsidP="00286211">
            <w:pPr>
              <w:tabs>
                <w:tab w:val="decimal" w:pos="766"/>
              </w:tabs>
              <w:spacing w:line="240" w:lineRule="auto"/>
              <w:ind w:left="-99" w:right="-103"/>
              <w:rPr>
                <w:rFonts w:ascii="Browallia New" w:hAnsi="Browallia New" w:cs="Browallia New"/>
                <w:sz w:val="22"/>
                <w:szCs w:val="22"/>
                <w:cs/>
              </w:rPr>
            </w:pPr>
          </w:p>
        </w:tc>
        <w:tc>
          <w:tcPr>
            <w:tcW w:w="1051" w:type="dxa"/>
          </w:tcPr>
          <w:p w14:paraId="5DA84FB0" w14:textId="77777777" w:rsidR="00AA05AA" w:rsidRPr="002961B6" w:rsidRDefault="00AA05AA" w:rsidP="00286211">
            <w:pPr>
              <w:spacing w:line="240" w:lineRule="auto"/>
              <w:ind w:left="-94" w:right="-76"/>
              <w:jc w:val="center"/>
              <w:rPr>
                <w:rFonts w:ascii="Browallia New" w:hAnsi="Browallia New" w:cs="Browallia New"/>
                <w:sz w:val="22"/>
                <w:szCs w:val="22"/>
                <w:cs/>
              </w:rPr>
            </w:pPr>
          </w:p>
        </w:tc>
      </w:tr>
      <w:tr w:rsidR="00AA05AA" w:rsidRPr="002961B6" w14:paraId="2A1919A5" w14:textId="77777777" w:rsidTr="00286211">
        <w:trPr>
          <w:cantSplit/>
        </w:trPr>
        <w:tc>
          <w:tcPr>
            <w:tcW w:w="2640" w:type="dxa"/>
          </w:tcPr>
          <w:p w14:paraId="0B0275CF" w14:textId="77777777" w:rsidR="00AA05AA" w:rsidRPr="002961B6" w:rsidRDefault="00AA05A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786E3879"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w:t>
            </w:r>
          </w:p>
        </w:tc>
        <w:tc>
          <w:tcPr>
            <w:tcW w:w="764" w:type="dxa"/>
          </w:tcPr>
          <w:p w14:paraId="37797597"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49A0F09B"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3E3B407A" w14:textId="77777777" w:rsidR="00AA05AA" w:rsidRPr="002539EC" w:rsidRDefault="00AA05AA" w:rsidP="0028621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7</w:t>
            </w:r>
            <w:r>
              <w:rPr>
                <w:rFonts w:ascii="Browallia New" w:hAnsi="Browallia New" w:cs="Browallia New"/>
                <w:sz w:val="22"/>
                <w:szCs w:val="22"/>
              </w:rPr>
              <w:t>8,264</w:t>
            </w:r>
          </w:p>
        </w:tc>
        <w:tc>
          <w:tcPr>
            <w:tcW w:w="871" w:type="dxa"/>
          </w:tcPr>
          <w:p w14:paraId="02255DD1" w14:textId="77777777" w:rsidR="00AA05AA" w:rsidRPr="002539EC" w:rsidRDefault="00AA05AA" w:rsidP="00286211">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40,951</w:t>
            </w:r>
          </w:p>
        </w:tc>
        <w:tc>
          <w:tcPr>
            <w:tcW w:w="897" w:type="dxa"/>
          </w:tcPr>
          <w:p w14:paraId="6E8CD811" w14:textId="77777777" w:rsidR="00AA05AA" w:rsidRPr="002961B6" w:rsidRDefault="00AA05A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11</w:t>
            </w:r>
            <w:r>
              <w:rPr>
                <w:rFonts w:ascii="Browallia New" w:hAnsi="Browallia New" w:cs="Browallia New"/>
                <w:sz w:val="22"/>
                <w:szCs w:val="22"/>
              </w:rPr>
              <w:t>9</w:t>
            </w:r>
            <w:r w:rsidRPr="002539EC">
              <w:rPr>
                <w:rFonts w:ascii="Browallia New" w:hAnsi="Browallia New" w:cs="Browallia New"/>
                <w:sz w:val="22"/>
                <w:szCs w:val="22"/>
              </w:rPr>
              <w:t>,</w:t>
            </w:r>
            <w:r>
              <w:rPr>
                <w:rFonts w:ascii="Browallia New" w:hAnsi="Browallia New" w:cs="Browallia New"/>
                <w:sz w:val="22"/>
                <w:szCs w:val="22"/>
              </w:rPr>
              <w:t>215</w:t>
            </w:r>
          </w:p>
        </w:tc>
        <w:tc>
          <w:tcPr>
            <w:tcW w:w="1051" w:type="dxa"/>
            <w:shd w:val="clear" w:color="auto" w:fill="auto"/>
          </w:tcPr>
          <w:p w14:paraId="2C49E669"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0.05 - 0.25</w:t>
            </w:r>
          </w:p>
        </w:tc>
      </w:tr>
      <w:tr w:rsidR="00AA05AA" w:rsidRPr="002961B6" w14:paraId="00BB247D" w14:textId="77777777" w:rsidTr="00286211">
        <w:trPr>
          <w:cantSplit/>
        </w:trPr>
        <w:tc>
          <w:tcPr>
            <w:tcW w:w="2640" w:type="dxa"/>
          </w:tcPr>
          <w:p w14:paraId="1FF99E11" w14:textId="77777777" w:rsidR="00AA05AA" w:rsidRPr="002961B6" w:rsidRDefault="00AA05A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4631C4D2"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w:t>
            </w:r>
          </w:p>
        </w:tc>
        <w:tc>
          <w:tcPr>
            <w:tcW w:w="764" w:type="dxa"/>
          </w:tcPr>
          <w:p w14:paraId="7E589389"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831" w:type="dxa"/>
          </w:tcPr>
          <w:p w14:paraId="2720FA83"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1140" w:type="dxa"/>
          </w:tcPr>
          <w:p w14:paraId="3737444A" w14:textId="77777777" w:rsidR="00AA05AA" w:rsidRPr="002961B6" w:rsidRDefault="00AA05AA" w:rsidP="0028621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5E439669" w14:textId="77777777" w:rsidR="00AA05AA" w:rsidRPr="002539EC" w:rsidRDefault="00AA05AA" w:rsidP="00286211">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313,86</w:t>
            </w:r>
            <w:r>
              <w:rPr>
                <w:rFonts w:ascii="Browallia New" w:hAnsi="Browallia New" w:cs="Browallia New"/>
                <w:sz w:val="22"/>
                <w:szCs w:val="22"/>
              </w:rPr>
              <w:t>9</w:t>
            </w:r>
          </w:p>
        </w:tc>
        <w:tc>
          <w:tcPr>
            <w:tcW w:w="897" w:type="dxa"/>
          </w:tcPr>
          <w:p w14:paraId="61EE1794" w14:textId="77777777" w:rsidR="00AA05AA" w:rsidRPr="002961B6" w:rsidRDefault="00AA05A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313,86</w:t>
            </w:r>
            <w:r>
              <w:rPr>
                <w:rFonts w:ascii="Browallia New" w:hAnsi="Browallia New" w:cs="Browallia New"/>
                <w:sz w:val="22"/>
                <w:szCs w:val="22"/>
              </w:rPr>
              <w:t>9</w:t>
            </w:r>
          </w:p>
        </w:tc>
        <w:tc>
          <w:tcPr>
            <w:tcW w:w="1051" w:type="dxa"/>
          </w:tcPr>
          <w:p w14:paraId="060B7604"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AA05AA" w:rsidRPr="002961B6" w14:paraId="45252E82" w14:textId="77777777" w:rsidTr="00286211">
        <w:trPr>
          <w:cantSplit/>
        </w:trPr>
        <w:tc>
          <w:tcPr>
            <w:tcW w:w="2640" w:type="dxa"/>
          </w:tcPr>
          <w:p w14:paraId="26738942" w14:textId="77777777" w:rsidR="00AA05AA" w:rsidRPr="002961B6" w:rsidRDefault="00AA05A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39656525"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32,802</w:t>
            </w:r>
          </w:p>
        </w:tc>
        <w:tc>
          <w:tcPr>
            <w:tcW w:w="764" w:type="dxa"/>
          </w:tcPr>
          <w:p w14:paraId="01E61C51"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831" w:type="dxa"/>
          </w:tcPr>
          <w:p w14:paraId="73D8FF61"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539EC">
              <w:rPr>
                <w:rFonts w:ascii="Browallia New" w:hAnsi="Browallia New" w:cs="Browallia New"/>
                <w:sz w:val="22"/>
                <w:szCs w:val="22"/>
              </w:rPr>
              <w:t>-</w:t>
            </w:r>
          </w:p>
        </w:tc>
        <w:tc>
          <w:tcPr>
            <w:tcW w:w="1140" w:type="dxa"/>
          </w:tcPr>
          <w:p w14:paraId="66CA0FAB" w14:textId="77777777" w:rsidR="00AA05AA" w:rsidRPr="002961B6" w:rsidRDefault="00AA05AA" w:rsidP="0028621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70C80562" w14:textId="77777777" w:rsidR="00AA05AA" w:rsidRPr="002961B6" w:rsidRDefault="00AA05AA" w:rsidP="00286211">
            <w:pPr>
              <w:tabs>
                <w:tab w:val="clear" w:pos="227"/>
                <w:tab w:val="clear" w:pos="454"/>
                <w:tab w:val="clear" w:pos="680"/>
                <w:tab w:val="decimal" w:pos="360"/>
                <w:tab w:val="decimal" w:pos="494"/>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448380E1" w14:textId="77777777" w:rsidR="00AA05AA" w:rsidRPr="002961B6" w:rsidRDefault="00AA05A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539EC">
              <w:rPr>
                <w:rFonts w:ascii="Browallia New" w:hAnsi="Browallia New" w:cs="Browallia New"/>
                <w:sz w:val="22"/>
                <w:szCs w:val="22"/>
              </w:rPr>
              <w:t>32,80</w:t>
            </w:r>
            <w:r>
              <w:rPr>
                <w:rFonts w:ascii="Browallia New" w:hAnsi="Browallia New" w:cs="Browallia New"/>
                <w:sz w:val="22"/>
                <w:szCs w:val="22"/>
              </w:rPr>
              <w:t>2</w:t>
            </w:r>
          </w:p>
        </w:tc>
        <w:tc>
          <w:tcPr>
            <w:tcW w:w="1051" w:type="dxa"/>
          </w:tcPr>
          <w:p w14:paraId="03F41062" w14:textId="77777777" w:rsidR="00AA05AA" w:rsidRPr="002961B6" w:rsidRDefault="00AA05A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Pr>
                <w:rFonts w:ascii="Browallia New" w:hAnsi="Browallia New" w:cs="Browallia New" w:hint="cs"/>
                <w:sz w:val="22"/>
                <w:szCs w:val="22"/>
                <w:cs/>
              </w:rPr>
              <w:t xml:space="preserve"> </w:t>
            </w:r>
            <w:r>
              <w:rPr>
                <w:rFonts w:ascii="Browallia New" w:hAnsi="Browallia New" w:cs="Browallia New"/>
                <w:sz w:val="22"/>
                <w:szCs w:val="22"/>
              </w:rPr>
              <w:t>-</w:t>
            </w:r>
            <w:r>
              <w:rPr>
                <w:rFonts w:ascii="Browallia New" w:hAnsi="Browallia New" w:cs="Browallia New" w:hint="cs"/>
                <w:sz w:val="22"/>
                <w:szCs w:val="22"/>
                <w:cs/>
              </w:rPr>
              <w:t xml:space="preserve"> </w:t>
            </w:r>
            <w:r>
              <w:rPr>
                <w:rFonts w:ascii="Browallia New" w:hAnsi="Browallia New" w:cs="Browallia New"/>
                <w:sz w:val="22"/>
                <w:szCs w:val="22"/>
              </w:rPr>
              <w:t>4.00</w:t>
            </w:r>
          </w:p>
        </w:tc>
      </w:tr>
      <w:tr w:rsidR="00AA05AA" w:rsidRPr="002961B6" w14:paraId="6A54935F" w14:textId="77777777" w:rsidTr="00286211">
        <w:trPr>
          <w:cantSplit/>
        </w:trPr>
        <w:tc>
          <w:tcPr>
            <w:tcW w:w="2640" w:type="dxa"/>
          </w:tcPr>
          <w:p w14:paraId="3E75FFD4" w14:textId="77777777" w:rsidR="00AA05AA" w:rsidRPr="002961B6" w:rsidRDefault="00AA05AA" w:rsidP="00286211">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4FE4303F" w14:textId="77777777" w:rsidR="00AA05AA" w:rsidRPr="002961B6" w:rsidRDefault="00AA05AA" w:rsidP="00286211">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72,357</w:t>
            </w:r>
          </w:p>
        </w:tc>
        <w:tc>
          <w:tcPr>
            <w:tcW w:w="764" w:type="dxa"/>
          </w:tcPr>
          <w:p w14:paraId="001BBEA0" w14:textId="77777777" w:rsidR="00AA05AA" w:rsidRPr="002961B6" w:rsidRDefault="00AA05AA" w:rsidP="00286211">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436CBC84" w14:textId="77777777" w:rsidR="00AA05AA" w:rsidRPr="002961B6" w:rsidRDefault="00AA05AA" w:rsidP="00286211">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3D88FD3B" w14:textId="77777777" w:rsidR="00AA05AA" w:rsidRPr="002961B6" w:rsidRDefault="00AA05AA" w:rsidP="00286211">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4B678A2A" w14:textId="77777777" w:rsidR="00AA05AA" w:rsidRPr="002961B6" w:rsidRDefault="00AA05AA" w:rsidP="00286211">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5E2C3CE8" w14:textId="77777777" w:rsidR="00AA05AA" w:rsidRPr="002961B6" w:rsidRDefault="00AA05AA" w:rsidP="00286211">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72,357</w:t>
            </w:r>
          </w:p>
        </w:tc>
        <w:tc>
          <w:tcPr>
            <w:tcW w:w="1051" w:type="dxa"/>
            <w:shd w:val="clear" w:color="auto" w:fill="auto"/>
          </w:tcPr>
          <w:p w14:paraId="62296D57" w14:textId="77777777" w:rsidR="00AA05AA" w:rsidRPr="002961B6" w:rsidRDefault="00AA05AA" w:rsidP="0028621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AA05AA" w:rsidRPr="002961B6" w14:paraId="306331D1" w14:textId="77777777" w:rsidTr="00286211">
        <w:trPr>
          <w:cantSplit/>
        </w:trPr>
        <w:tc>
          <w:tcPr>
            <w:tcW w:w="2640" w:type="dxa"/>
          </w:tcPr>
          <w:p w14:paraId="49A68B83" w14:textId="77777777" w:rsidR="00AA05AA" w:rsidRPr="002961B6" w:rsidRDefault="00AA05AA" w:rsidP="0028621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1542FEED" w14:textId="77777777" w:rsidR="00AA05AA" w:rsidRPr="002961B6" w:rsidRDefault="00AA05AA" w:rsidP="00286211">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105,159</w:t>
            </w:r>
          </w:p>
        </w:tc>
        <w:tc>
          <w:tcPr>
            <w:tcW w:w="764" w:type="dxa"/>
          </w:tcPr>
          <w:p w14:paraId="463A97E0" w14:textId="77777777" w:rsidR="00AA05AA" w:rsidRPr="002961B6" w:rsidRDefault="00AA05AA" w:rsidP="00286211">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831" w:type="dxa"/>
          </w:tcPr>
          <w:p w14:paraId="50E134AE" w14:textId="77777777" w:rsidR="00AA05AA" w:rsidRPr="002961B6" w:rsidRDefault="00AA05AA" w:rsidP="00286211">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539EC">
              <w:rPr>
                <w:rFonts w:ascii="Browallia New" w:hAnsi="Browallia New" w:cs="Browallia New"/>
                <w:sz w:val="22"/>
                <w:szCs w:val="22"/>
              </w:rPr>
              <w:t>-</w:t>
            </w:r>
          </w:p>
        </w:tc>
        <w:tc>
          <w:tcPr>
            <w:tcW w:w="1140" w:type="dxa"/>
          </w:tcPr>
          <w:p w14:paraId="6AAEDBEA" w14:textId="77777777" w:rsidR="00AA05AA" w:rsidRPr="002961B6" w:rsidRDefault="00AA05AA" w:rsidP="00286211">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7</w:t>
            </w:r>
            <w:r>
              <w:rPr>
                <w:rFonts w:ascii="Browallia New" w:hAnsi="Browallia New" w:cs="Browallia New"/>
                <w:sz w:val="22"/>
                <w:szCs w:val="22"/>
              </w:rPr>
              <w:t>8,264</w:t>
            </w:r>
          </w:p>
        </w:tc>
        <w:tc>
          <w:tcPr>
            <w:tcW w:w="871" w:type="dxa"/>
          </w:tcPr>
          <w:p w14:paraId="51377EA4" w14:textId="77777777" w:rsidR="00AA05AA" w:rsidRPr="002961B6" w:rsidRDefault="00AA05AA" w:rsidP="00286211">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2539EC">
              <w:rPr>
                <w:rFonts w:ascii="Browallia New" w:hAnsi="Browallia New" w:cs="Browallia New"/>
                <w:sz w:val="22"/>
                <w:szCs w:val="22"/>
              </w:rPr>
              <w:t>354,8</w:t>
            </w:r>
            <w:r>
              <w:rPr>
                <w:rFonts w:ascii="Browallia New" w:hAnsi="Browallia New" w:cs="Browallia New"/>
                <w:sz w:val="22"/>
                <w:szCs w:val="22"/>
              </w:rPr>
              <w:t>20</w:t>
            </w:r>
          </w:p>
        </w:tc>
        <w:tc>
          <w:tcPr>
            <w:tcW w:w="897" w:type="dxa"/>
          </w:tcPr>
          <w:p w14:paraId="5902433A" w14:textId="77777777" w:rsidR="00AA05AA" w:rsidRPr="002539EC" w:rsidRDefault="00AA05AA" w:rsidP="0028621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538,243</w:t>
            </w:r>
          </w:p>
        </w:tc>
        <w:tc>
          <w:tcPr>
            <w:tcW w:w="1051" w:type="dxa"/>
          </w:tcPr>
          <w:p w14:paraId="46D9E641"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A05AA" w:rsidRPr="002961B6" w14:paraId="506B48C2" w14:textId="77777777" w:rsidTr="00286211">
        <w:trPr>
          <w:cantSplit/>
        </w:trPr>
        <w:tc>
          <w:tcPr>
            <w:tcW w:w="2640" w:type="dxa"/>
          </w:tcPr>
          <w:p w14:paraId="687AEF79" w14:textId="77777777" w:rsidR="00AA05AA" w:rsidRPr="002961B6" w:rsidRDefault="00AA05AA" w:rsidP="00286211">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4F41D8E9" w14:textId="77777777" w:rsidR="00AA05AA" w:rsidRPr="002961B6" w:rsidRDefault="00AA05AA" w:rsidP="0028621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C2B4853" w14:textId="77777777" w:rsidR="00AA05AA" w:rsidRPr="002961B6" w:rsidRDefault="00AA05A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13825E4A" w14:textId="77777777" w:rsidR="00AA05AA" w:rsidRPr="002961B6" w:rsidRDefault="00AA05AA" w:rsidP="00286211">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B67F0F6" w14:textId="77777777" w:rsidR="00AA05AA" w:rsidRPr="002961B6" w:rsidRDefault="00AA05AA" w:rsidP="0028621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2D93CA10" w14:textId="77777777" w:rsidR="00AA05AA" w:rsidRPr="002961B6" w:rsidRDefault="00AA05AA" w:rsidP="0028621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9BB803C" w14:textId="77777777" w:rsidR="00AA05AA" w:rsidRPr="002961B6" w:rsidRDefault="00AA05AA" w:rsidP="0028621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334F05"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A05AA" w:rsidRPr="002961B6" w14:paraId="1098F9FD" w14:textId="77777777" w:rsidTr="00286211">
        <w:trPr>
          <w:cantSplit/>
        </w:trPr>
        <w:tc>
          <w:tcPr>
            <w:tcW w:w="2640" w:type="dxa"/>
          </w:tcPr>
          <w:p w14:paraId="3ED3216E" w14:textId="77777777" w:rsidR="00AA05AA" w:rsidRPr="002961B6" w:rsidRDefault="00AA05AA" w:rsidP="00286211">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44B64277" w14:textId="77777777" w:rsidR="00AA05AA" w:rsidRPr="002961B6" w:rsidRDefault="00AA05AA" w:rsidP="00286211">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1F20B057" w14:textId="77777777" w:rsidR="00AA05AA" w:rsidRPr="002961B6" w:rsidRDefault="00AA05AA" w:rsidP="00286211">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419BCAB" w14:textId="77777777" w:rsidR="00AA05AA" w:rsidRPr="002961B6" w:rsidRDefault="00AA05AA" w:rsidP="00286211">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2A67B567" w14:textId="77777777" w:rsidR="00AA05AA" w:rsidRPr="002961B6" w:rsidRDefault="00AA05AA" w:rsidP="00286211">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67A6FC9E" w14:textId="77777777" w:rsidR="00AA05AA" w:rsidRPr="002961B6" w:rsidRDefault="00AA05AA" w:rsidP="00286211">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362F30" w14:textId="77777777" w:rsidR="00AA05AA" w:rsidRPr="002961B6" w:rsidRDefault="00AA05AA" w:rsidP="00286211">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15BD0C99"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AA05AA" w:rsidRPr="002961B6" w14:paraId="2713978D" w14:textId="77777777" w:rsidTr="00286211">
        <w:trPr>
          <w:cantSplit/>
        </w:trPr>
        <w:tc>
          <w:tcPr>
            <w:tcW w:w="2640" w:type="dxa"/>
          </w:tcPr>
          <w:p w14:paraId="57BB1F6C" w14:textId="77777777" w:rsidR="00AA05AA" w:rsidRPr="002961B6" w:rsidRDefault="00AA05AA" w:rsidP="0028621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40B15B22" w14:textId="77777777" w:rsidR="00AA05AA" w:rsidRPr="002961B6" w:rsidRDefault="00AA05A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764" w:type="dxa"/>
          </w:tcPr>
          <w:p w14:paraId="6F020C94" w14:textId="77777777" w:rsidR="00AA05AA" w:rsidRPr="002961B6" w:rsidRDefault="00AA05A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9C333A">
              <w:rPr>
                <w:rFonts w:ascii="Browallia New" w:hAnsi="Browallia New" w:cs="Browallia New"/>
                <w:sz w:val="22"/>
                <w:szCs w:val="22"/>
              </w:rPr>
              <w:t>-</w:t>
            </w:r>
          </w:p>
        </w:tc>
        <w:tc>
          <w:tcPr>
            <w:tcW w:w="831" w:type="dxa"/>
          </w:tcPr>
          <w:p w14:paraId="3CA972D1" w14:textId="77777777" w:rsidR="00AA05AA" w:rsidRPr="002961B6"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9C333A">
              <w:rPr>
                <w:rFonts w:ascii="Browallia New" w:hAnsi="Browallia New" w:cs="Browallia New"/>
                <w:sz w:val="22"/>
                <w:szCs w:val="22"/>
              </w:rPr>
              <w:t>-</w:t>
            </w:r>
          </w:p>
        </w:tc>
        <w:tc>
          <w:tcPr>
            <w:tcW w:w="1140" w:type="dxa"/>
          </w:tcPr>
          <w:p w14:paraId="4BA688E0" w14:textId="77777777" w:rsidR="00AA05AA" w:rsidRPr="002961B6" w:rsidRDefault="00AA05AA" w:rsidP="00286211">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r>
              <w:rPr>
                <w:rFonts w:ascii="Browallia New" w:hAnsi="Browallia New" w:cs="Browallia New"/>
                <w:sz w:val="22"/>
                <w:szCs w:val="22"/>
              </w:rPr>
              <w:t xml:space="preserve">  </w:t>
            </w:r>
          </w:p>
        </w:tc>
        <w:tc>
          <w:tcPr>
            <w:tcW w:w="871" w:type="dxa"/>
          </w:tcPr>
          <w:p w14:paraId="4EDDE81E" w14:textId="77777777" w:rsidR="00AA05AA" w:rsidRPr="002961B6" w:rsidRDefault="00AA05AA" w:rsidP="00286211">
            <w:pP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Pr="009C333A">
              <w:rPr>
                <w:rFonts w:ascii="Browallia New" w:hAnsi="Browallia New" w:cs="Browallia New"/>
                <w:sz w:val="22"/>
                <w:szCs w:val="22"/>
              </w:rPr>
              <w:t>-</w:t>
            </w:r>
          </w:p>
        </w:tc>
        <w:tc>
          <w:tcPr>
            <w:tcW w:w="897" w:type="dxa"/>
          </w:tcPr>
          <w:p w14:paraId="321EB292" w14:textId="77777777" w:rsidR="00AA05AA" w:rsidRDefault="00AA05A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176,240</w:t>
            </w:r>
          </w:p>
          <w:p w14:paraId="5EB5658D" w14:textId="77777777" w:rsidR="00AA05AA" w:rsidRPr="002961B6" w:rsidRDefault="00AA05AA" w:rsidP="00286211">
            <w:pPr>
              <w:tabs>
                <w:tab w:val="clear" w:pos="454"/>
                <w:tab w:val="clear" w:pos="680"/>
                <w:tab w:val="clear" w:pos="3515"/>
                <w:tab w:val="decimal" w:pos="766"/>
                <w:tab w:val="left" w:pos="3375"/>
              </w:tabs>
              <w:spacing w:line="240" w:lineRule="auto"/>
              <w:ind w:right="12"/>
              <w:rPr>
                <w:rFonts w:ascii="Browallia New" w:hAnsi="Browallia New" w:cs="Browallia New"/>
                <w:sz w:val="22"/>
                <w:szCs w:val="22"/>
                <w:cs/>
              </w:rPr>
            </w:pPr>
          </w:p>
        </w:tc>
        <w:tc>
          <w:tcPr>
            <w:tcW w:w="1051" w:type="dxa"/>
          </w:tcPr>
          <w:p w14:paraId="7005BC3E"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AA05AA" w:rsidRPr="002961B6" w14:paraId="0ED6F253" w14:textId="77777777" w:rsidTr="00286211">
        <w:trPr>
          <w:cantSplit/>
        </w:trPr>
        <w:tc>
          <w:tcPr>
            <w:tcW w:w="2640" w:type="dxa"/>
          </w:tcPr>
          <w:p w14:paraId="35A9CDF8" w14:textId="77777777" w:rsidR="00AA05AA" w:rsidRPr="002961B6" w:rsidRDefault="00AA05AA" w:rsidP="0028621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4E4F8373" w14:textId="77777777" w:rsidR="00AA05AA" w:rsidRPr="009C333A" w:rsidRDefault="00AA05A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764" w:type="dxa"/>
          </w:tcPr>
          <w:p w14:paraId="5B72C33E" w14:textId="77777777" w:rsidR="00AA05AA" w:rsidRPr="009C333A" w:rsidRDefault="00AA05AA" w:rsidP="0028621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9C333A">
              <w:rPr>
                <w:rFonts w:ascii="Browallia New" w:hAnsi="Browallia New" w:cs="Browallia New"/>
                <w:sz w:val="22"/>
                <w:szCs w:val="22"/>
              </w:rPr>
              <w:t>-</w:t>
            </w:r>
          </w:p>
        </w:tc>
        <w:tc>
          <w:tcPr>
            <w:tcW w:w="831" w:type="dxa"/>
          </w:tcPr>
          <w:p w14:paraId="5CB91403" w14:textId="77777777" w:rsidR="00AA05AA" w:rsidRPr="009C333A" w:rsidRDefault="00AA05AA" w:rsidP="0028621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9C333A">
              <w:rPr>
                <w:rFonts w:ascii="Browallia New" w:hAnsi="Browallia New" w:cs="Browallia New"/>
                <w:sz w:val="22"/>
                <w:szCs w:val="22"/>
              </w:rPr>
              <w:t>-</w:t>
            </w:r>
          </w:p>
        </w:tc>
        <w:tc>
          <w:tcPr>
            <w:tcW w:w="1140" w:type="dxa"/>
          </w:tcPr>
          <w:p w14:paraId="4341A5E9" w14:textId="77777777" w:rsidR="00AA05AA" w:rsidRPr="009C333A" w:rsidRDefault="00AA05AA" w:rsidP="0028621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4886A7EC" w14:textId="77777777" w:rsidR="00AA05AA" w:rsidRDefault="00AA05AA" w:rsidP="00286211">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155,582</w:t>
            </w:r>
          </w:p>
        </w:tc>
        <w:tc>
          <w:tcPr>
            <w:tcW w:w="897" w:type="dxa"/>
          </w:tcPr>
          <w:p w14:paraId="70E4DF20" w14:textId="77777777" w:rsidR="00AA05AA" w:rsidRPr="009C333A" w:rsidRDefault="00AA05AA" w:rsidP="0028621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9C333A">
              <w:rPr>
                <w:rFonts w:ascii="Browallia New" w:hAnsi="Browallia New" w:cs="Browallia New"/>
                <w:sz w:val="22"/>
                <w:szCs w:val="22"/>
              </w:rPr>
              <w:t>155,582</w:t>
            </w:r>
          </w:p>
        </w:tc>
        <w:tc>
          <w:tcPr>
            <w:tcW w:w="1051" w:type="dxa"/>
          </w:tcPr>
          <w:p w14:paraId="1750B907"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AA05AA" w:rsidRPr="002961B6" w14:paraId="6B9D2F00" w14:textId="77777777" w:rsidTr="00286211">
        <w:trPr>
          <w:cantSplit/>
        </w:trPr>
        <w:tc>
          <w:tcPr>
            <w:tcW w:w="2640" w:type="dxa"/>
          </w:tcPr>
          <w:p w14:paraId="671B1724" w14:textId="77777777" w:rsidR="00AA05AA" w:rsidRPr="002961B6" w:rsidRDefault="00AA05AA" w:rsidP="00286211">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1553BABD" w14:textId="77777777" w:rsidR="00AA05AA" w:rsidRPr="002961B6" w:rsidRDefault="00AA05AA" w:rsidP="0028621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5,092</w:t>
            </w:r>
          </w:p>
        </w:tc>
        <w:tc>
          <w:tcPr>
            <w:tcW w:w="764" w:type="dxa"/>
          </w:tcPr>
          <w:p w14:paraId="482FA566" w14:textId="77777777" w:rsidR="00AA05AA" w:rsidRPr="002961B6" w:rsidRDefault="00AA05AA" w:rsidP="0028621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22,309</w:t>
            </w:r>
          </w:p>
        </w:tc>
        <w:tc>
          <w:tcPr>
            <w:tcW w:w="831" w:type="dxa"/>
          </w:tcPr>
          <w:p w14:paraId="66E9117E" w14:textId="77777777" w:rsidR="00AA05AA" w:rsidRPr="002961B6" w:rsidRDefault="00AA05AA" w:rsidP="00286211">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60,581</w:t>
            </w:r>
          </w:p>
        </w:tc>
        <w:tc>
          <w:tcPr>
            <w:tcW w:w="1140" w:type="dxa"/>
          </w:tcPr>
          <w:p w14:paraId="16510E01" w14:textId="77777777" w:rsidR="00AA05AA" w:rsidRPr="002961B6" w:rsidRDefault="00AA05AA" w:rsidP="00286211">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3E93002C" w14:textId="77777777" w:rsidR="00AA05AA" w:rsidRPr="002961B6" w:rsidRDefault="00AA05AA" w:rsidP="00286211">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287A8096" w14:textId="77777777" w:rsidR="00AA05AA" w:rsidRPr="002961B6" w:rsidRDefault="00AA05AA" w:rsidP="00286211">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87,982</w:t>
            </w:r>
          </w:p>
        </w:tc>
        <w:tc>
          <w:tcPr>
            <w:tcW w:w="1051" w:type="dxa"/>
          </w:tcPr>
          <w:p w14:paraId="7EA3C3D8"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Pr>
                <w:rFonts w:ascii="Browallia New" w:hAnsi="Browallia New" w:cs="Browallia New"/>
                <w:sz w:val="22"/>
                <w:szCs w:val="22"/>
                <w:lang w:val="en-GB"/>
              </w:rPr>
              <w:t>4.51 – 4.84</w:t>
            </w:r>
          </w:p>
        </w:tc>
      </w:tr>
      <w:tr w:rsidR="00AA05AA" w:rsidRPr="002961B6" w14:paraId="7095FB91" w14:textId="77777777" w:rsidTr="00286211">
        <w:trPr>
          <w:cantSplit/>
        </w:trPr>
        <w:tc>
          <w:tcPr>
            <w:tcW w:w="2640" w:type="dxa"/>
          </w:tcPr>
          <w:p w14:paraId="082104D2" w14:textId="77777777" w:rsidR="00AA05AA" w:rsidRPr="002961B6" w:rsidRDefault="00AA05AA" w:rsidP="0028621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75C29C77" w14:textId="77777777" w:rsidR="00AA05AA" w:rsidRPr="002961B6" w:rsidRDefault="00AA05AA" w:rsidP="0028621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5,092</w:t>
            </w:r>
          </w:p>
        </w:tc>
        <w:tc>
          <w:tcPr>
            <w:tcW w:w="764" w:type="dxa"/>
          </w:tcPr>
          <w:p w14:paraId="45F97991" w14:textId="77777777" w:rsidR="00AA05AA" w:rsidRPr="002961B6" w:rsidRDefault="00AA05AA" w:rsidP="0028621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22,309</w:t>
            </w:r>
          </w:p>
        </w:tc>
        <w:tc>
          <w:tcPr>
            <w:tcW w:w="831" w:type="dxa"/>
          </w:tcPr>
          <w:p w14:paraId="0EB97EBA" w14:textId="77777777" w:rsidR="00AA05AA" w:rsidRPr="002961B6" w:rsidRDefault="00AA05AA" w:rsidP="00286211">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60,581</w:t>
            </w:r>
          </w:p>
        </w:tc>
        <w:tc>
          <w:tcPr>
            <w:tcW w:w="1140" w:type="dxa"/>
          </w:tcPr>
          <w:p w14:paraId="7D3F713F" w14:textId="77777777" w:rsidR="00AA05AA" w:rsidRPr="002961B6" w:rsidRDefault="00AA05AA" w:rsidP="00286211">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176,240</w:t>
            </w:r>
          </w:p>
        </w:tc>
        <w:tc>
          <w:tcPr>
            <w:tcW w:w="871" w:type="dxa"/>
          </w:tcPr>
          <w:p w14:paraId="05E86943" w14:textId="77777777" w:rsidR="00AA05AA" w:rsidRPr="002961B6" w:rsidRDefault="00AA05AA" w:rsidP="00286211">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9C333A">
              <w:rPr>
                <w:rFonts w:ascii="Browallia New" w:hAnsi="Browallia New" w:cs="Browallia New"/>
                <w:sz w:val="22"/>
                <w:szCs w:val="22"/>
              </w:rPr>
              <w:t>155,582</w:t>
            </w:r>
          </w:p>
        </w:tc>
        <w:tc>
          <w:tcPr>
            <w:tcW w:w="897" w:type="dxa"/>
          </w:tcPr>
          <w:p w14:paraId="401AEE0E" w14:textId="77777777" w:rsidR="00AA05AA" w:rsidRPr="002961B6" w:rsidRDefault="00AA05AA" w:rsidP="0028621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419,804</w:t>
            </w:r>
          </w:p>
        </w:tc>
        <w:tc>
          <w:tcPr>
            <w:tcW w:w="1051" w:type="dxa"/>
          </w:tcPr>
          <w:p w14:paraId="642B6A32" w14:textId="77777777" w:rsidR="00AA05AA" w:rsidRPr="002961B6" w:rsidRDefault="00AA05AA" w:rsidP="0028621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E13C1A9" w14:textId="77777777" w:rsidR="00AA05AA" w:rsidRPr="002961B6" w:rsidRDefault="00AA05AA" w:rsidP="00DD63B2">
      <w:pPr>
        <w:tabs>
          <w:tab w:val="clear" w:pos="227"/>
          <w:tab w:val="clear" w:pos="454"/>
        </w:tabs>
        <w:spacing w:line="240" w:lineRule="auto"/>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62E5D990" w:rsidR="000D5CF9" w:rsidRDefault="005D5559" w:rsidP="00A353BD">
      <w:pPr>
        <w:tabs>
          <w:tab w:val="clear" w:pos="227"/>
          <w:tab w:val="clear" w:pos="454"/>
        </w:tabs>
        <w:spacing w:line="240" w:lineRule="auto"/>
        <w:ind w:left="426"/>
        <w:jc w:val="thaiDistribute"/>
        <w:rPr>
          <w:rFonts w:ascii="Browallia New" w:hAnsi="Browallia New" w:cs="Browallia New"/>
          <w:sz w:val="28"/>
          <w:szCs w:val="28"/>
        </w:rPr>
      </w:pPr>
      <w:r w:rsidRPr="005D5559">
        <w:rPr>
          <w:rFonts w:ascii="Browallia New" w:hAnsi="Browallia New" w:cs="Browallia New"/>
          <w:sz w:val="28"/>
          <w:szCs w:val="28"/>
          <w:cs/>
        </w:rPr>
        <w:t>เนื่องจากบริษัทมีการซื้อสินค้าบางส่วนและเครื่องจักรจากต่างประเทศจึงย่อมมีความเสี่ยงอัตราแลกเปลี่ยนเงินตราต่างประเทศโดยเฉพาะจากสกุลเงินดอลลาร์สหรัฐฯ บริษัทมีแนวทางบริหารความเสี่ยงโดยพิจารณาการเข้าทำสัญญาแลกเปลี่ยนเงินตราต่างประเทศล่วงหน้าตามความจำเป็นและความเหมาะสม อย่างไรก็ตามสัดส่วนการทำรายการซื้อในสกุลเงินตราต่างประเทศไม่มีสาระสำคัญเมื่อเทียบกับรายการซื้อทั้งหมด</w:t>
      </w:r>
    </w:p>
    <w:p w14:paraId="16D19D7B" w14:textId="77777777" w:rsidR="00220AE4" w:rsidRDefault="00220AE4" w:rsidP="00A353BD">
      <w:pPr>
        <w:tabs>
          <w:tab w:val="clear" w:pos="227"/>
          <w:tab w:val="clear" w:pos="454"/>
        </w:tabs>
        <w:spacing w:line="240" w:lineRule="auto"/>
        <w:ind w:left="426"/>
        <w:jc w:val="thaiDistribute"/>
        <w:rPr>
          <w:rFonts w:ascii="Browallia New" w:hAnsi="Browallia New" w:cs="Browallia New"/>
          <w:sz w:val="28"/>
          <w:szCs w:val="28"/>
        </w:rPr>
      </w:pPr>
    </w:p>
    <w:p w14:paraId="7B1D7252" w14:textId="77777777" w:rsidR="004455E0" w:rsidRDefault="004455E0" w:rsidP="00A353BD">
      <w:pPr>
        <w:tabs>
          <w:tab w:val="clear" w:pos="227"/>
          <w:tab w:val="clear" w:pos="454"/>
        </w:tabs>
        <w:spacing w:line="240" w:lineRule="auto"/>
        <w:ind w:left="426"/>
        <w:jc w:val="thaiDistribute"/>
        <w:rPr>
          <w:rFonts w:ascii="Browallia New" w:hAnsi="Browallia New" w:cs="Browallia New"/>
          <w:sz w:val="28"/>
          <w:szCs w:val="28"/>
        </w:rPr>
      </w:pPr>
    </w:p>
    <w:p w14:paraId="5D9DE7A0" w14:textId="5616EEAD" w:rsidR="008A41B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w:t>
      </w:r>
      <w:r w:rsidR="00AA05AA">
        <w:rPr>
          <w:rFonts w:ascii="Browallia New" w:hAnsi="Browallia New" w:cs="Browallia New"/>
          <w:sz w:val="28"/>
          <w:szCs w:val="28"/>
        </w:rPr>
        <w:t>4</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w:t>
      </w:r>
      <w:r w:rsidR="00B401BB">
        <w:rPr>
          <w:rFonts w:ascii="Browallia New" w:hAnsi="Browallia New" w:cs="Browallia New"/>
          <w:sz w:val="28"/>
          <w:szCs w:val="28"/>
        </w:rPr>
        <w:t xml:space="preserve"> </w:t>
      </w:r>
      <w:r w:rsidRPr="00B74130">
        <w:rPr>
          <w:rFonts w:ascii="Browallia New" w:hAnsi="Browallia New" w:cs="Browallia New"/>
          <w:sz w:val="28"/>
          <w:szCs w:val="28"/>
          <w:cs/>
        </w:rPr>
        <w:t>ดังนี้</w:t>
      </w:r>
    </w:p>
    <w:p w14:paraId="6165F7FB" w14:textId="77777777" w:rsidR="00225FCB" w:rsidRPr="00225FCB" w:rsidRDefault="00225FCB" w:rsidP="008A41B0">
      <w:pPr>
        <w:tabs>
          <w:tab w:val="left" w:pos="1440"/>
          <w:tab w:val="right" w:pos="7200"/>
          <w:tab w:val="right" w:pos="8540"/>
        </w:tabs>
        <w:spacing w:line="240" w:lineRule="auto"/>
        <w:ind w:left="426" w:right="-7"/>
        <w:jc w:val="thaiDistribute"/>
        <w:rPr>
          <w:rFonts w:ascii="Browallia New" w:hAnsi="Browallia New" w:cs="Browallia New"/>
          <w:sz w:val="16"/>
          <w:szCs w:val="16"/>
        </w:rPr>
      </w:pPr>
    </w:p>
    <w:p w14:paraId="60608DC0" w14:textId="70D071D7" w:rsidR="008A41B0" w:rsidRPr="00F60167" w:rsidRDefault="00E27B64"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sidR="008A41B0">
        <w:rPr>
          <w:rFonts w:ascii="Browallia New" w:hAnsi="Browallia New" w:cs="Browallia New" w:hint="cs"/>
          <w:sz w:val="28"/>
          <w:szCs w:val="28"/>
          <w:cs/>
        </w:rPr>
        <w:t xml:space="preserve">หน่วย </w:t>
      </w:r>
      <w:r w:rsidR="008A41B0">
        <w:rPr>
          <w:rFonts w:ascii="Browallia New" w:hAnsi="Browallia New" w:cs="Browallia New"/>
          <w:sz w:val="28"/>
          <w:szCs w:val="28"/>
        </w:rPr>
        <w:t>:</w:t>
      </w:r>
      <w:proofErr w:type="gramEnd"/>
      <w:r w:rsidR="008A41B0">
        <w:rPr>
          <w:rFonts w:ascii="Browallia New" w:hAnsi="Browallia New" w:cs="Browallia New"/>
          <w:sz w:val="28"/>
          <w:szCs w:val="28"/>
        </w:rPr>
        <w:t xml:space="preserve"> </w:t>
      </w:r>
      <w:r w:rsidR="008A41B0">
        <w:rPr>
          <w:rFonts w:ascii="Browallia New" w:hAnsi="Browallia New" w:cs="Browallia New" w:hint="cs"/>
          <w:sz w:val="28"/>
          <w:szCs w:val="28"/>
          <w:cs/>
        </w:rPr>
        <w:t>พัน</w:t>
      </w:r>
      <w:r w:rsidR="007C0E06">
        <w:rPr>
          <w:rFonts w:ascii="Browallia New" w:hAnsi="Browallia New" w:cs="Browallia New" w:hint="cs"/>
          <w:sz w:val="28"/>
          <w:szCs w:val="28"/>
          <w:cs/>
        </w:rPr>
        <w:t>บาท</w:t>
      </w:r>
      <w:r w:rsidR="008A41B0">
        <w:rPr>
          <w:rFonts w:ascii="Browallia New" w:hAnsi="Browallia New" w:cs="Browallia New" w:hint="cs"/>
          <w:sz w:val="28"/>
          <w:szCs w:val="28"/>
          <w:cs/>
        </w:rPr>
        <w:t>)</w:t>
      </w:r>
    </w:p>
    <w:tbl>
      <w:tblPr>
        <w:tblW w:w="8989" w:type="dxa"/>
        <w:tblInd w:w="423" w:type="dxa"/>
        <w:tblLook w:val="0000" w:firstRow="0" w:lastRow="0" w:firstColumn="0" w:lastColumn="0" w:noHBand="0" w:noVBand="0"/>
      </w:tblPr>
      <w:tblGrid>
        <w:gridCol w:w="3744"/>
        <w:gridCol w:w="2410"/>
        <w:gridCol w:w="283"/>
        <w:gridCol w:w="2552"/>
      </w:tblGrid>
      <w:tr w:rsidR="008A41B0" w:rsidRPr="00B74130" w14:paraId="03A990AF" w14:textId="77777777" w:rsidTr="00AF1153">
        <w:trPr>
          <w:trHeight w:val="214"/>
          <w:tblHeader/>
        </w:trPr>
        <w:tc>
          <w:tcPr>
            <w:tcW w:w="3744" w:type="dxa"/>
            <w:vAlign w:val="bottom"/>
          </w:tcPr>
          <w:p w14:paraId="732ADB3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hint="cs"/>
                <w:bCs w:val="0"/>
                <w:sz w:val="28"/>
                <w:szCs w:val="28"/>
                <w:cs/>
              </w:rPr>
              <w:t>งบการเงินรวม</w:t>
            </w:r>
          </w:p>
        </w:tc>
      </w:tr>
      <w:tr w:rsidR="008A41B0" w:rsidRPr="00B74130" w14:paraId="69FED2B9" w14:textId="77777777" w:rsidTr="00AF1153">
        <w:trPr>
          <w:trHeight w:val="214"/>
          <w:tblHeader/>
        </w:trPr>
        <w:tc>
          <w:tcPr>
            <w:tcW w:w="3744" w:type="dxa"/>
            <w:vAlign w:val="bottom"/>
          </w:tcPr>
          <w:p w14:paraId="1B20458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53044A57"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AA05AA">
              <w:rPr>
                <w:rFonts w:ascii="Browallia New" w:hAnsi="Browallia New" w:cs="Browallia New"/>
                <w:sz w:val="28"/>
                <w:szCs w:val="28"/>
              </w:rPr>
              <w:t>4</w:t>
            </w:r>
          </w:p>
        </w:tc>
      </w:tr>
      <w:tr w:rsidR="008D579E" w:rsidRPr="00B74130" w14:paraId="43D786C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B74130" w:rsidRDefault="008A41B0" w:rsidP="009B0D25">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9B0D25">
            <w:pPr>
              <w:pStyle w:val="a6"/>
              <w:tabs>
                <w:tab w:val="left" w:pos="0"/>
                <w:tab w:val="left" w:pos="709"/>
              </w:tabs>
              <w:jc w:val="right"/>
              <w:rPr>
                <w:rFonts w:ascii="Browallia New" w:hAnsi="Browallia New" w:cs="Browallia New"/>
                <w:sz w:val="28"/>
                <w:szCs w:val="28"/>
                <w:cs/>
                <w:lang w:val="en-GB"/>
              </w:rPr>
            </w:pPr>
          </w:p>
        </w:tc>
      </w:tr>
      <w:tr w:rsidR="00FB1131" w:rsidRPr="00B74130" w14:paraId="181C71B3"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FB1131" w:rsidRDefault="00FB1131" w:rsidP="00FB1131">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tcPr>
          <w:p w14:paraId="10BA4632" w14:textId="391712C9" w:rsidR="00FB1131" w:rsidRPr="00CF59A7" w:rsidRDefault="00FB1131" w:rsidP="00FB1131">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548,112.08</w:t>
            </w:r>
          </w:p>
        </w:tc>
        <w:tc>
          <w:tcPr>
            <w:tcW w:w="283" w:type="dxa"/>
            <w:tcBorders>
              <w:top w:val="nil"/>
              <w:left w:val="nil"/>
              <w:bottom w:val="nil"/>
              <w:right w:val="nil"/>
            </w:tcBorders>
          </w:tcPr>
          <w:p w14:paraId="552393F3" w14:textId="77777777" w:rsidR="00FB1131" w:rsidRPr="00E7574B" w:rsidRDefault="00FB1131" w:rsidP="00FB1131">
            <w:pPr>
              <w:pStyle w:val="a6"/>
              <w:tabs>
                <w:tab w:val="left" w:pos="0"/>
                <w:tab w:val="left" w:pos="709"/>
              </w:tabs>
              <w:jc w:val="center"/>
              <w:rPr>
                <w:rFonts w:ascii="Browallia New" w:hAnsi="Browallia New" w:cs="Browallia New"/>
                <w:sz w:val="28"/>
                <w:szCs w:val="28"/>
                <w:cs/>
                <w:lang w:val="en-GB"/>
              </w:rPr>
            </w:pPr>
          </w:p>
        </w:tc>
        <w:tc>
          <w:tcPr>
            <w:tcW w:w="2552" w:type="dxa"/>
            <w:tcBorders>
              <w:top w:val="nil"/>
              <w:left w:val="nil"/>
              <w:bottom w:val="nil"/>
              <w:right w:val="nil"/>
            </w:tcBorders>
          </w:tcPr>
          <w:p w14:paraId="50EFBC6D" w14:textId="22A1A5E3" w:rsidR="00FB1131" w:rsidRDefault="00FB1131" w:rsidP="00FB1131">
            <w:pPr>
              <w:pStyle w:val="a6"/>
              <w:tabs>
                <w:tab w:val="left" w:pos="0"/>
                <w:tab w:val="left" w:pos="709"/>
              </w:tabs>
              <w:jc w:val="center"/>
              <w:rPr>
                <w:rFonts w:ascii="Browallia New" w:hAnsi="Browallia New" w:cs="Browallia New"/>
                <w:sz w:val="28"/>
                <w:szCs w:val="28"/>
                <w:lang w:val="en-GB"/>
              </w:rPr>
            </w:pPr>
            <w:r>
              <w:rPr>
                <w:rFonts w:ascii="Browallia New" w:hAnsi="Browallia New" w:cs="Browallia New"/>
                <w:sz w:val="28"/>
                <w:szCs w:val="28"/>
              </w:rPr>
              <w:t>33.15</w:t>
            </w:r>
          </w:p>
        </w:tc>
      </w:tr>
    </w:tbl>
    <w:p w14:paraId="259C657C" w14:textId="7A698EC2" w:rsidR="008A41B0" w:rsidRDefault="008A41B0" w:rsidP="008A41B0"/>
    <w:p w14:paraId="1A149DDC" w14:textId="38752CBB"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พัน</w:t>
      </w:r>
      <w:r w:rsidR="00363396">
        <w:rPr>
          <w:rFonts w:ascii="Browallia New" w:hAnsi="Browallia New" w:cs="Browallia New" w:hint="cs"/>
          <w:sz w:val="28"/>
          <w:szCs w:val="28"/>
          <w:cs/>
        </w:rPr>
        <w:t>บาท</w:t>
      </w:r>
      <w:r>
        <w:rPr>
          <w:rFonts w:ascii="Browallia New" w:hAnsi="Browallia New" w:cs="Browallia New" w:hint="cs"/>
          <w:sz w:val="28"/>
          <w:szCs w:val="28"/>
          <w:cs/>
        </w:rPr>
        <w:t>)</w:t>
      </w:r>
    </w:p>
    <w:tbl>
      <w:tblPr>
        <w:tblW w:w="9050" w:type="dxa"/>
        <w:tblInd w:w="405" w:type="dxa"/>
        <w:tblLook w:val="0000" w:firstRow="0" w:lastRow="0" w:firstColumn="0" w:lastColumn="0" w:noHBand="0" w:noVBand="0"/>
      </w:tblPr>
      <w:tblGrid>
        <w:gridCol w:w="3762"/>
        <w:gridCol w:w="2453"/>
        <w:gridCol w:w="283"/>
        <w:gridCol w:w="2552"/>
      </w:tblGrid>
      <w:tr w:rsidR="008A41B0" w:rsidRPr="00B74130" w14:paraId="7E3A00FE" w14:textId="77777777" w:rsidTr="00AF1153">
        <w:trPr>
          <w:trHeight w:val="214"/>
          <w:tblHeader/>
        </w:trPr>
        <w:tc>
          <w:tcPr>
            <w:tcW w:w="3762" w:type="dxa"/>
            <w:vAlign w:val="bottom"/>
          </w:tcPr>
          <w:p w14:paraId="7BEDFF10"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bCs w:val="0"/>
                <w:sz w:val="28"/>
                <w:szCs w:val="28"/>
                <w:cs/>
              </w:rPr>
              <w:t>งบการเงินเฉพาะของบริษัท</w:t>
            </w:r>
          </w:p>
        </w:tc>
      </w:tr>
      <w:tr w:rsidR="008A41B0" w:rsidRPr="00B74130" w14:paraId="56D6FEE5" w14:textId="77777777" w:rsidTr="00AF1153">
        <w:trPr>
          <w:trHeight w:val="214"/>
          <w:tblHeader/>
        </w:trPr>
        <w:tc>
          <w:tcPr>
            <w:tcW w:w="3762" w:type="dxa"/>
            <w:vAlign w:val="bottom"/>
          </w:tcPr>
          <w:p w14:paraId="1244FA4D"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5A1D9940"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AA05AA">
              <w:rPr>
                <w:rFonts w:ascii="Browallia New" w:hAnsi="Browallia New" w:cs="Browallia New"/>
                <w:sz w:val="28"/>
                <w:szCs w:val="28"/>
              </w:rPr>
              <w:t>4</w:t>
            </w:r>
          </w:p>
        </w:tc>
      </w:tr>
      <w:tr w:rsidR="008D579E" w:rsidRPr="00B74130" w14:paraId="623D8FB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28E80AC7" w:rsidR="008D579E" w:rsidRPr="00B74130" w:rsidRDefault="008D579E" w:rsidP="008D579E">
            <w:pPr>
              <w:pStyle w:val="a6"/>
              <w:tabs>
                <w:tab w:val="left" w:pos="0"/>
                <w:tab w:val="left" w:pos="709"/>
              </w:tabs>
              <w:rPr>
                <w:rFonts w:ascii="Browallia New" w:hAnsi="Browallia New" w:cs="Browallia New"/>
                <w:sz w:val="28"/>
                <w:szCs w:val="28"/>
              </w:rPr>
            </w:pPr>
            <w:r>
              <w:rPr>
                <w:rFonts w:ascii="Browallia New" w:hAnsi="Browallia New" w:cs="Browallia New" w:hint="cs"/>
                <w:sz w:val="28"/>
                <w:szCs w:val="28"/>
                <w:u w:val="single"/>
                <w:cs/>
                <w:lang w:val="en-GB"/>
              </w:rPr>
              <w:t>เงินฝากธนาคาร</w:t>
            </w: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61BD39AA" w:rsidR="008D579E" w:rsidRPr="00B74130" w:rsidRDefault="0030055E"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hint="cs"/>
                <w:sz w:val="28"/>
                <w:szCs w:val="28"/>
                <w:cs/>
              </w:rPr>
              <w:t>545</w:t>
            </w:r>
            <w:r>
              <w:rPr>
                <w:rFonts w:ascii="Browallia New" w:hAnsi="Browallia New" w:cs="Browallia New"/>
                <w:sz w:val="28"/>
                <w:szCs w:val="28"/>
              </w:rPr>
              <w:t>,</w:t>
            </w:r>
            <w:r>
              <w:rPr>
                <w:rFonts w:ascii="Browallia New" w:hAnsi="Browallia New" w:cs="Browallia New" w:hint="cs"/>
                <w:sz w:val="28"/>
                <w:szCs w:val="28"/>
                <w:cs/>
              </w:rPr>
              <w:t>705.03</w:t>
            </w:r>
          </w:p>
        </w:tc>
        <w:tc>
          <w:tcPr>
            <w:tcW w:w="283" w:type="dxa"/>
            <w:tcBorders>
              <w:top w:val="nil"/>
              <w:left w:val="nil"/>
              <w:bottom w:val="nil"/>
              <w:right w:val="nil"/>
            </w:tcBorders>
          </w:tcPr>
          <w:p w14:paraId="68AE1F3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7AF19D4F" w14:textId="57895753" w:rsidR="008D579E" w:rsidRPr="00B74130" w:rsidRDefault="00383182"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33.15</w:t>
            </w:r>
          </w:p>
        </w:tc>
      </w:tr>
      <w:tr w:rsidR="008D579E" w:rsidRPr="00B74130" w14:paraId="1819267B"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r>
      <w:tr w:rsidR="008D579E" w:rsidRPr="00B74130" w14:paraId="5BD6697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r>
      <w:tr w:rsidR="008D579E" w:rsidRPr="00B74130" w14:paraId="59FCE33E"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31472A0A" w:rsidR="008D579E" w:rsidRPr="008D579E" w:rsidRDefault="005E74E2"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w:t>
            </w:r>
            <w:r>
              <w:rPr>
                <w:rFonts w:ascii="Browallia New" w:hAnsi="Browallia New" w:cs="Browallia New" w:hint="cs"/>
                <w:sz w:val="28"/>
                <w:szCs w:val="28"/>
                <w:cs/>
              </w:rPr>
              <w:t>691</w:t>
            </w:r>
            <w:r>
              <w:rPr>
                <w:rFonts w:ascii="Browallia New" w:hAnsi="Browallia New" w:cs="Browallia New"/>
                <w:sz w:val="28"/>
                <w:szCs w:val="28"/>
              </w:rPr>
              <w:t>,</w:t>
            </w:r>
            <w:r>
              <w:rPr>
                <w:rFonts w:ascii="Browallia New" w:hAnsi="Browallia New" w:cs="Browallia New" w:hint="cs"/>
                <w:sz w:val="28"/>
                <w:szCs w:val="28"/>
                <w:cs/>
              </w:rPr>
              <w:t>077.94</w:t>
            </w:r>
          </w:p>
        </w:tc>
        <w:tc>
          <w:tcPr>
            <w:tcW w:w="283" w:type="dxa"/>
            <w:tcBorders>
              <w:top w:val="nil"/>
              <w:left w:val="nil"/>
              <w:bottom w:val="nil"/>
              <w:right w:val="nil"/>
            </w:tcBorders>
          </w:tcPr>
          <w:p w14:paraId="7BD7C96E"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20578E5A" w14:textId="1A6E47B6" w:rsidR="008D579E" w:rsidRPr="008D579E" w:rsidRDefault="005E74E2"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33.15</w:t>
            </w:r>
          </w:p>
        </w:tc>
      </w:tr>
    </w:tbl>
    <w:p w14:paraId="3F463983" w14:textId="77777777" w:rsidR="00CC354B" w:rsidRDefault="00CC354B" w:rsidP="00B83299">
      <w:pPr>
        <w:tabs>
          <w:tab w:val="clear" w:pos="454"/>
        </w:tabs>
        <w:spacing w:line="240" w:lineRule="auto"/>
        <w:ind w:left="423"/>
        <w:jc w:val="thaiDistribute"/>
        <w:outlineLvl w:val="0"/>
        <w:rPr>
          <w:rFonts w:ascii="Browallia New" w:hAnsi="Browallia New" w:cs="Browallia New"/>
          <w:sz w:val="28"/>
          <w:szCs w:val="28"/>
          <w:u w:val="single"/>
        </w:rPr>
      </w:pPr>
    </w:p>
    <w:p w14:paraId="123CC871" w14:textId="50667A42" w:rsidR="004D1C68" w:rsidRDefault="009B3515" w:rsidP="00FA7AF2">
      <w:pPr>
        <w:pStyle w:val="ListParagraph"/>
        <w:numPr>
          <w:ilvl w:val="1"/>
          <w:numId w:val="35"/>
        </w:numPr>
        <w:spacing w:after="0" w:line="240" w:lineRule="auto"/>
        <w:ind w:left="892" w:hanging="446"/>
        <w:jc w:val="thaiDistribute"/>
        <w:rPr>
          <w:rFonts w:ascii="Browallia New" w:hAnsi="Browallia New" w:cs="Browallia New"/>
          <w:sz w:val="28"/>
          <w:u w:val="single"/>
        </w:rPr>
      </w:pPr>
      <w:r w:rsidRPr="00FA7AF2">
        <w:rPr>
          <w:rFonts w:ascii="Browallia New" w:hAnsi="Browallia New" w:cs="Browallia New" w:hint="cs"/>
          <w:sz w:val="28"/>
          <w:cs/>
        </w:rPr>
        <w:t xml:space="preserve"> </w:t>
      </w:r>
      <w:r w:rsidR="004D1C68">
        <w:rPr>
          <w:rFonts w:ascii="Browallia New" w:hAnsi="Browallia New" w:cs="Browallia New" w:hint="cs"/>
          <w:sz w:val="28"/>
          <w:u w:val="single"/>
          <w:cs/>
        </w:rPr>
        <w:t>ความเสี่ยงด้าน</w:t>
      </w:r>
      <w:r>
        <w:rPr>
          <w:rFonts w:ascii="Browallia New" w:hAnsi="Browallia New" w:cs="Browallia New" w:hint="cs"/>
          <w:sz w:val="28"/>
          <w:u w:val="single"/>
          <w:cs/>
        </w:rPr>
        <w:t>เครดิต</w:t>
      </w:r>
    </w:p>
    <w:p w14:paraId="3D8A0478" w14:textId="77777777" w:rsidR="00FA7AF2" w:rsidRDefault="00FA7AF2" w:rsidP="00FA7AF2">
      <w:pPr>
        <w:tabs>
          <w:tab w:val="clear" w:pos="227"/>
          <w:tab w:val="clear" w:pos="454"/>
        </w:tabs>
        <w:spacing w:line="240" w:lineRule="auto"/>
        <w:ind w:left="851"/>
        <w:jc w:val="thaiDistribute"/>
        <w:rPr>
          <w:rFonts w:ascii="Browallia New" w:hAnsi="Browallia New" w:cs="Browallia New"/>
          <w:sz w:val="28"/>
          <w:szCs w:val="28"/>
          <w:lang w:val="en-GB"/>
        </w:rPr>
      </w:pPr>
    </w:p>
    <w:p w14:paraId="0C044238" w14:textId="0FC96DE8" w:rsidR="003566F0" w:rsidRDefault="00466555"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181F55">
        <w:rPr>
          <w:rFonts w:ascii="Browallia New" w:hAnsi="Browallia New" w:cs="Browallia New"/>
          <w:sz w:val="28"/>
          <w:szCs w:val="28"/>
          <w:cs/>
          <w:lang w:val="en-GB"/>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181F55">
        <w:rPr>
          <w:rFonts w:ascii="Browallia New" w:hAnsi="Browallia New" w:cs="Browallia New"/>
          <w:sz w:val="28"/>
          <w:szCs w:val="28"/>
          <w:lang w:val="en-GB"/>
        </w:rPr>
        <w:t xml:space="preserve">FVOCI) </w:t>
      </w:r>
      <w:r w:rsidRPr="00181F55">
        <w:rPr>
          <w:rFonts w:ascii="Browallia New" w:hAnsi="Browallia New" w:cs="Browallia New"/>
          <w:sz w:val="28"/>
          <w:szCs w:val="28"/>
          <w:cs/>
          <w:lang w:val="en-GB"/>
        </w:rPr>
        <w:t>และวัดมูลค่าด้วยมูลค่ายุติธรรมผ่านกำไรขาดทุน (</w:t>
      </w:r>
      <w:r w:rsidRPr="00181F55">
        <w:rPr>
          <w:rFonts w:ascii="Browallia New" w:hAnsi="Browallia New" w:cs="Browallia New"/>
          <w:sz w:val="28"/>
          <w:szCs w:val="28"/>
          <w:lang w:val="en-GB"/>
        </w:rPr>
        <w:t xml:space="preserve">FVPL) </w:t>
      </w:r>
      <w:r w:rsidRPr="00181F55">
        <w:rPr>
          <w:rFonts w:ascii="Browallia New" w:hAnsi="Browallia New" w:cs="Browallia New"/>
          <w:sz w:val="28"/>
          <w:szCs w:val="28"/>
          <w:cs/>
          <w:lang w:val="en-GB"/>
        </w:rPr>
        <w:t>สินทรัพย์อนุพันธ์ และความเสี่ยงด้านสินเชื่อแก่ลูกค้าและลูกหนี้คงค้าง</w:t>
      </w:r>
    </w:p>
    <w:p w14:paraId="02C6608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6E1FED12" w14:textId="77777777" w:rsidR="00CB02EF" w:rsidRPr="00CB02EF" w:rsidRDefault="00CB02EF" w:rsidP="00FA7AF2">
      <w:pPr>
        <w:tabs>
          <w:tab w:val="clear" w:pos="227"/>
          <w:tab w:val="clear" w:pos="454"/>
        </w:tabs>
        <w:spacing w:line="240" w:lineRule="auto"/>
        <w:ind w:left="972"/>
        <w:jc w:val="thaiDistribute"/>
        <w:rPr>
          <w:rFonts w:ascii="Browallia New" w:hAnsi="Browallia New" w:cs="Browallia New"/>
          <w:sz w:val="28"/>
          <w:szCs w:val="28"/>
          <w:u w:val="single"/>
          <w:lang w:val="en-GB"/>
        </w:rPr>
      </w:pPr>
      <w:r w:rsidRPr="00CB02EF">
        <w:rPr>
          <w:rFonts w:ascii="Browallia New" w:hAnsi="Browallia New" w:cs="Browallia New"/>
          <w:sz w:val="28"/>
          <w:szCs w:val="28"/>
          <w:u w:val="single"/>
          <w:cs/>
          <w:lang w:val="en-GB"/>
        </w:rPr>
        <w:t>การบริหารความเสี่ยง</w:t>
      </w:r>
    </w:p>
    <w:p w14:paraId="46AC2B12" w14:textId="22E66115"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CB02EF">
        <w:rPr>
          <w:rFonts w:ascii="Browallia New" w:hAnsi="Browallia New" w:cs="Browallia New"/>
          <w:sz w:val="28"/>
          <w:szCs w:val="28"/>
          <w:cs/>
          <w:lang w:val="en-GB"/>
        </w:rPr>
        <w:t>บริษัทบริหารความเสี่ยงด้านเครดิตโดยการจัดกลุ่มของความเสี่ยง สำหรับเงินฝากธนาคารและสถาบันการเงิน บริษัทจะเลือกทำรายการกับสถาบันการเงินที่ได้รับการจัดอันดับจากสถาบันจัดอันดับความน่าเชื่อถือที่</w:t>
      </w:r>
      <w:r w:rsidR="00FA7AF2">
        <w:rPr>
          <w:rFonts w:ascii="Browallia New" w:hAnsi="Browallia New" w:cs="Browallia New"/>
          <w:sz w:val="28"/>
          <w:szCs w:val="28"/>
          <w:cs/>
          <w:lang w:val="en-GB"/>
        </w:rPr>
        <w:br/>
      </w:r>
      <w:r w:rsidRPr="00CB02EF">
        <w:rPr>
          <w:rFonts w:ascii="Browallia New" w:hAnsi="Browallia New" w:cs="Browallia New"/>
          <w:sz w:val="28"/>
          <w:szCs w:val="28"/>
          <w:cs/>
          <w:lang w:val="en-GB"/>
        </w:rPr>
        <w:t>เป็นอิสระ</w:t>
      </w:r>
    </w:p>
    <w:p w14:paraId="7A75D57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40B02578" w14:textId="7B27398B" w:rsidR="00CB02EF"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BB3481">
        <w:rPr>
          <w:rFonts w:ascii="Browallia New" w:hAnsi="Browallia New" w:cs="Browallia New"/>
          <w:sz w:val="28"/>
          <w:szCs w:val="28"/>
          <w:cs/>
          <w:lang w:val="en-GB"/>
        </w:rPr>
        <w:t xml:space="preserve">สำหรับการทำธุรกรรมกับลูกค้า บริษัทจะยึดการจัดอันดับจากสถาบันจัดอันดับความน่าเชื่อถือที่เป็นอิสระ </w:t>
      </w:r>
      <w:r w:rsidR="00FA7AF2">
        <w:rPr>
          <w:rFonts w:ascii="Browallia New" w:hAnsi="Browallia New" w:cs="Browallia New"/>
          <w:sz w:val="28"/>
          <w:szCs w:val="28"/>
          <w:cs/>
          <w:lang w:val="en-GB"/>
        </w:rPr>
        <w:br/>
      </w:r>
      <w:r w:rsidRPr="00BB3481">
        <w:rPr>
          <w:rFonts w:ascii="Browallia New" w:hAnsi="Browallia New" w:cs="Browallia New"/>
          <w:sz w:val="28"/>
          <w:szCs w:val="28"/>
          <w:cs/>
          <w:lang w:val="en-GB"/>
        </w:rPr>
        <w:t>ในกรณีที่ไม่มีการจัดอันดับไว้ บริษัทจะประเมินความเสี่ยงจากคุณภาพเครดิตของลูกค้า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211D4D38" w14:textId="77777777" w:rsidR="00BB3481"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2C6148B0" w14:textId="2AD77E50" w:rsidR="00BB3481" w:rsidRDefault="00F2758E"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F2758E">
        <w:rPr>
          <w:rFonts w:ascii="Browallia New" w:hAnsi="Browallia New" w:cs="Browallia New"/>
          <w:sz w:val="28"/>
          <w:szCs w:val="28"/>
          <w:cs/>
          <w:lang w:val="en-GB"/>
        </w:rPr>
        <w:t>บริษัทไม่มีการกระจุกตัวของความเสี่ยงด้านเครดิตที่เป็นสาระสำคัญ ไม่ว่าจะเป็นการกระจุกตัวจากลูกค้า</w:t>
      </w:r>
      <w:r w:rsidR="00FA7AF2">
        <w:rPr>
          <w:rFonts w:ascii="Browallia New" w:hAnsi="Browallia New" w:cs="Browallia New"/>
          <w:sz w:val="28"/>
          <w:szCs w:val="28"/>
          <w:cs/>
          <w:lang w:val="en-GB"/>
        </w:rPr>
        <w:br/>
      </w:r>
      <w:r w:rsidRPr="00F2758E">
        <w:rPr>
          <w:rFonts w:ascii="Browallia New" w:hAnsi="Browallia New" w:cs="Browallia New"/>
          <w:sz w:val="28"/>
          <w:szCs w:val="28"/>
          <w:cs/>
          <w:lang w:val="en-GB"/>
        </w:rPr>
        <w:t>แต่ละราย หรือการกระจุกตัวในอุตสาหกรรมใดอุตสาหกรรมหนึ่ง</w:t>
      </w:r>
    </w:p>
    <w:p w14:paraId="56881CE4" w14:textId="77777777" w:rsidR="00F2758E" w:rsidRDefault="00F2758E" w:rsidP="00CB02EF">
      <w:pPr>
        <w:tabs>
          <w:tab w:val="clear" w:pos="227"/>
          <w:tab w:val="clear" w:pos="454"/>
        </w:tabs>
        <w:spacing w:line="240" w:lineRule="auto"/>
        <w:ind w:left="851"/>
        <w:jc w:val="thaiDistribute"/>
        <w:rPr>
          <w:rFonts w:ascii="Browallia New" w:hAnsi="Browallia New" w:cs="Browallia New"/>
          <w:sz w:val="28"/>
          <w:szCs w:val="28"/>
          <w:lang w:val="en-GB"/>
        </w:rPr>
      </w:pPr>
    </w:p>
    <w:p w14:paraId="5038126C" w14:textId="77777777" w:rsidR="00EB1630" w:rsidRDefault="00EB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07B04E21" w14:textId="4CFAE535" w:rsidR="009619D5" w:rsidRPr="009619D5" w:rsidRDefault="009619D5" w:rsidP="00C70064">
      <w:pPr>
        <w:tabs>
          <w:tab w:val="clear" w:pos="227"/>
          <w:tab w:val="clear" w:pos="454"/>
        </w:tabs>
        <w:spacing w:line="240" w:lineRule="auto"/>
        <w:ind w:left="972"/>
        <w:jc w:val="thaiDistribute"/>
        <w:rPr>
          <w:rFonts w:ascii="Browallia New" w:hAnsi="Browallia New" w:cs="Browallia New"/>
          <w:sz w:val="28"/>
          <w:szCs w:val="28"/>
          <w:u w:val="single"/>
          <w:lang w:val="en-GB"/>
        </w:rPr>
      </w:pPr>
      <w:r w:rsidRPr="009619D5">
        <w:rPr>
          <w:rFonts w:ascii="Browallia New" w:hAnsi="Browallia New" w:cs="Browallia New"/>
          <w:sz w:val="28"/>
          <w:szCs w:val="28"/>
          <w:u w:val="single"/>
          <w:cs/>
          <w:lang w:val="en-GB"/>
        </w:rPr>
        <w:t>การด้อยค่าของสินทรัพย์ทางการเงิน</w:t>
      </w:r>
    </w:p>
    <w:p w14:paraId="461AF047" w14:textId="38133CE7" w:rsidR="00F2758E" w:rsidRDefault="009619D5"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9619D5">
        <w:rPr>
          <w:rFonts w:ascii="Browallia New" w:hAnsi="Browallia New" w:cs="Browallia New"/>
          <w:sz w:val="28"/>
          <w:szCs w:val="28"/>
          <w:cs/>
          <w:lang w:val="en-GB"/>
        </w:rPr>
        <w:t>บริษัทมีสินทรัพย์ทางการเงินคือลูกหนี้การค้าและลูกหนี้อื่นที่ต้องมีการพิจารณาตามโมเดลการวัดมูลค่า</w:t>
      </w:r>
      <w:r w:rsidR="00C70064">
        <w:rPr>
          <w:rFonts w:ascii="Browallia New" w:hAnsi="Browallia New" w:cs="Browallia New"/>
          <w:sz w:val="28"/>
          <w:szCs w:val="28"/>
          <w:cs/>
          <w:lang w:val="en-GB"/>
        </w:rPr>
        <w:br/>
      </w:r>
      <w:r w:rsidRPr="009619D5">
        <w:rPr>
          <w:rFonts w:ascii="Browallia New" w:hAnsi="Browallia New" w:cs="Browallia New"/>
          <w:sz w:val="28"/>
          <w:szCs w:val="28"/>
          <w:cs/>
          <w:lang w:val="en-GB"/>
        </w:rPr>
        <w:t>ผลขาดทุนด้านเครดิตที่คาดว่าจะเกิดขึ้น</w:t>
      </w:r>
    </w:p>
    <w:p w14:paraId="7259BC27" w14:textId="77777777" w:rsidR="008E3F69" w:rsidRDefault="008E3F69"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05FCF10E" w14:textId="20C0CA64" w:rsidR="009619D5" w:rsidRDefault="00720F22"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C70064">
        <w:rPr>
          <w:rFonts w:ascii="Browallia New" w:hAnsi="Browallia New" w:cs="Browallia New"/>
          <w:spacing w:val="-4"/>
          <w:sz w:val="28"/>
          <w:szCs w:val="28"/>
          <w:cs/>
          <w:lang w:val="en-GB"/>
        </w:rPr>
        <w:t xml:space="preserve">แม้ว่าบริษัทจะมีรายการเงินสดและรายการเทียบเท่าเงินสดซึ่งเข้าเงื่อนไขการพิจารณาการด้อยค่าภายใต้ </w:t>
      </w:r>
      <w:r w:rsidRPr="00C70064">
        <w:rPr>
          <w:rFonts w:ascii="Browallia New" w:hAnsi="Browallia New" w:cs="Browallia New"/>
          <w:spacing w:val="-4"/>
          <w:sz w:val="28"/>
          <w:szCs w:val="28"/>
          <w:lang w:val="en-GB"/>
        </w:rPr>
        <w:t xml:space="preserve">TFRS </w:t>
      </w:r>
      <w:r w:rsidRPr="00A34B03">
        <w:rPr>
          <w:rFonts w:ascii="Browallia New" w:hAnsi="Browallia New" w:cs="Browallia New"/>
          <w:spacing w:val="-4"/>
          <w:sz w:val="28"/>
          <w:szCs w:val="28"/>
          <w:cs/>
        </w:rPr>
        <w:t>9</w:t>
      </w:r>
      <w:r w:rsidRPr="00720F22">
        <w:rPr>
          <w:rFonts w:ascii="Browallia New" w:hAnsi="Browallia New" w:cs="Browallia New"/>
          <w:sz w:val="28"/>
          <w:szCs w:val="28"/>
          <w:cs/>
          <w:lang w:val="en-GB"/>
        </w:rPr>
        <w:t xml:space="preserve"> แต่บริษัทพิจารณาว่าการด้อยค่าของรายการดังกล่าวเป็นจำนวนเงินที่ไม่มีนัยสำคัญ</w:t>
      </w:r>
    </w:p>
    <w:p w14:paraId="706B9CD8" w14:textId="77777777" w:rsidR="00720F22" w:rsidRDefault="00720F22"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71C0A13C"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u w:val="single"/>
          <w:lang w:val="en-GB"/>
        </w:rPr>
      </w:pPr>
      <w:r w:rsidRPr="00393126">
        <w:rPr>
          <w:rFonts w:ascii="Browallia New" w:hAnsi="Browallia New" w:cs="Browallia New"/>
          <w:sz w:val="28"/>
          <w:szCs w:val="28"/>
          <w:u w:val="single"/>
          <w:cs/>
          <w:lang w:val="en-GB"/>
        </w:rPr>
        <w:t>ลูกหนี้</w:t>
      </w:r>
    </w:p>
    <w:p w14:paraId="05F664AD" w14:textId="553300CC"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บริษัทใช้วิธีอย่างง่าย (</w:t>
      </w:r>
      <w:r w:rsidRPr="00393126">
        <w:rPr>
          <w:rFonts w:ascii="Browallia New" w:hAnsi="Browallia New" w:cs="Browallia New"/>
          <w:sz w:val="28"/>
          <w:szCs w:val="28"/>
          <w:lang w:val="en-GB"/>
        </w:rPr>
        <w:t xml:space="preserve">Simplified approach) </w:t>
      </w:r>
      <w:r w:rsidRPr="00393126">
        <w:rPr>
          <w:rFonts w:ascii="Browallia New" w:hAnsi="Browallia New" w:cs="Browallia New"/>
          <w:sz w:val="28"/>
          <w:szCs w:val="28"/>
          <w:cs/>
          <w:lang w:val="en-GB"/>
        </w:rPr>
        <w:t xml:space="preserve">ตาม </w:t>
      </w:r>
      <w:r w:rsidRPr="00393126">
        <w:rPr>
          <w:rFonts w:ascii="Browallia New" w:hAnsi="Browallia New" w:cs="Browallia New"/>
          <w:sz w:val="28"/>
          <w:szCs w:val="28"/>
          <w:lang w:val="en-GB"/>
        </w:rPr>
        <w:t xml:space="preserve">TFRS </w:t>
      </w:r>
      <w:r w:rsidRPr="00A34B03">
        <w:rPr>
          <w:rFonts w:ascii="Browallia New" w:hAnsi="Browallia New" w:cs="Browallia New"/>
          <w:sz w:val="28"/>
          <w:szCs w:val="28"/>
          <w:cs/>
        </w:rPr>
        <w:t>9</w:t>
      </w:r>
      <w:r w:rsidRPr="00393126">
        <w:rPr>
          <w:rFonts w:ascii="Browallia New" w:hAnsi="Browallia New" w:cs="Browallia New"/>
          <w:sz w:val="28"/>
          <w:szCs w:val="28"/>
          <w:cs/>
          <w:lang w:val="en-GB"/>
        </w:rPr>
        <w:t xml:space="preserve"> ในการวัดมูลค่าผลขาดทุนด้านเครดิตที่คาดว่า</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จะเกิดขึ้นซึ่งคำนวณค่าเผื่อผลขาดทุนด้านเครดิตที่คาดว่าจะเกิดขึ้นตลอดอายุลูกหนี้การค้า</w:t>
      </w:r>
    </w:p>
    <w:p w14:paraId="5880E749"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6435BC53"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w:t>
      </w:r>
    </w:p>
    <w:p w14:paraId="7C86B010"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561D55F0" w14:textId="79BF562B"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Pr="00A34B03">
        <w:rPr>
          <w:rFonts w:ascii="Browallia New" w:hAnsi="Browallia New" w:cs="Browallia New"/>
          <w:sz w:val="28"/>
          <w:szCs w:val="28"/>
          <w:cs/>
        </w:rPr>
        <w:t>36</w:t>
      </w:r>
      <w:r w:rsidRPr="00393126">
        <w:rPr>
          <w:rFonts w:ascii="Browallia New" w:hAnsi="Browallia New" w:cs="Browallia New"/>
          <w:sz w:val="28"/>
          <w:szCs w:val="28"/>
          <w:cs/>
          <w:lang w:val="en-GB"/>
        </w:rPr>
        <w:t xml:space="preserve"> เดือนก่อนวันที่ </w:t>
      </w:r>
      <w:r w:rsidRPr="00A34B03">
        <w:rPr>
          <w:rFonts w:ascii="Browallia New" w:hAnsi="Browallia New" w:cs="Browallia New"/>
          <w:sz w:val="28"/>
          <w:szCs w:val="28"/>
          <w:cs/>
        </w:rPr>
        <w:t>31</w:t>
      </w:r>
      <w:r w:rsidRPr="00393126">
        <w:rPr>
          <w:rFonts w:ascii="Browallia New" w:hAnsi="Browallia New" w:cs="Browallia New"/>
          <w:sz w:val="28"/>
          <w:szCs w:val="28"/>
          <w:cs/>
          <w:lang w:val="en-GB"/>
        </w:rPr>
        <w:t xml:space="preserve"> ธันวาคม </w:t>
      </w:r>
      <w:r w:rsidRPr="00A34B03">
        <w:rPr>
          <w:rFonts w:ascii="Browallia New" w:hAnsi="Browallia New" w:cs="Browallia New"/>
          <w:sz w:val="28"/>
          <w:szCs w:val="28"/>
          <w:cs/>
        </w:rPr>
        <w:t>2564</w:t>
      </w:r>
      <w:r w:rsidRPr="00393126">
        <w:rPr>
          <w:rFonts w:ascii="Browallia New" w:hAnsi="Browallia New" w:cs="Browallia New"/>
          <w:sz w:val="28"/>
          <w:szCs w:val="28"/>
          <w:cs/>
          <w:lang w:val="en-GB"/>
        </w:rPr>
        <w:t xml:space="preserve"> และประสบการณ์ผลขาดทุนด้านเครดิตที่เกิดขึ้นในช่วงระยะเวลาดังกล่าว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ค้า นอกจากนี้บริษัทได้พิจารณาสภาพคล่องอย่างเฉพาะเจาะจงสำหรับลูกหนี้บางรายตามหลักความระมัดระวัง</w:t>
      </w:r>
    </w:p>
    <w:p w14:paraId="3E76C968"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6E195FDD" w14:textId="7CE8E926"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 xml:space="preserve">บริษัทจะตัดจำหน่ายลูกหนี้การค้าเมื่อคาดว่าจะไม่ได้รับชำระคืน ข้อบ่งชี้ที่คาดว่าจะไม่ได้รับชำระคืน เช่น </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การไม่ยอมปฏิบัติตามแผนการชำระหนี้หรือทยอยชำระหนี้หรือไม่มีการชำระเงินตามสัญญาเมื่อได้ติดตาม</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ทวงถามแล้ว</w:t>
      </w:r>
    </w:p>
    <w:p w14:paraId="5E7F8D41"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41D729C3" w14:textId="5E5AED13" w:rsidR="00DB18F8"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ผลขาดทุนจากการด้อยค่าของลูกหนี้การค้าอื่น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6E5B82C3" w14:textId="77777777" w:rsidR="00FC5790" w:rsidRDefault="00FC5790" w:rsidP="00393126">
      <w:pPr>
        <w:tabs>
          <w:tab w:val="clear" w:pos="227"/>
          <w:tab w:val="clear" w:pos="454"/>
        </w:tabs>
        <w:spacing w:line="240" w:lineRule="auto"/>
        <w:ind w:left="851"/>
        <w:jc w:val="thaiDistribute"/>
        <w:rPr>
          <w:rFonts w:ascii="Browallia New" w:hAnsi="Browallia New" w:cs="Browallia New"/>
          <w:sz w:val="28"/>
          <w:szCs w:val="28"/>
          <w:lang w:val="en-GB"/>
        </w:rPr>
      </w:pPr>
    </w:p>
    <w:p w14:paraId="13546FCF" w14:textId="77777777" w:rsidR="00F058DF" w:rsidRDefault="00F058DF" w:rsidP="00C70064">
      <w:pPr>
        <w:pStyle w:val="ListParagraph"/>
        <w:numPr>
          <w:ilvl w:val="1"/>
          <w:numId w:val="35"/>
        </w:numPr>
        <w:spacing w:after="0" w:line="240" w:lineRule="auto"/>
        <w:ind w:left="892" w:hanging="446"/>
        <w:jc w:val="thaiDistribute"/>
        <w:rPr>
          <w:rFonts w:ascii="Browallia New" w:hAnsi="Browallia New" w:cs="Browallia New"/>
          <w:sz w:val="28"/>
          <w:u w:val="single"/>
        </w:rPr>
      </w:pPr>
      <w:r w:rsidRPr="00C70064">
        <w:rPr>
          <w:rFonts w:ascii="Browallia New" w:hAnsi="Browallia New" w:cs="Browallia New" w:hint="cs"/>
          <w:sz w:val="28"/>
          <w:cs/>
        </w:rPr>
        <w:t xml:space="preserve"> </w:t>
      </w:r>
      <w:r w:rsidRPr="0015289F">
        <w:rPr>
          <w:rFonts w:ascii="Browallia New" w:hAnsi="Browallia New" w:cs="Browallia New"/>
          <w:sz w:val="28"/>
          <w:u w:val="single"/>
          <w:cs/>
        </w:rPr>
        <w:t>ความเสี่ยงด้านสภาพคล่อง</w:t>
      </w:r>
    </w:p>
    <w:p w14:paraId="1A610804" w14:textId="77777777" w:rsidR="008C3AAF" w:rsidRDefault="008C3AAF" w:rsidP="00C70064">
      <w:pPr>
        <w:pStyle w:val="ListParagraph"/>
        <w:spacing w:after="0" w:line="240" w:lineRule="auto"/>
        <w:ind w:left="786"/>
        <w:jc w:val="thaiDistribute"/>
        <w:rPr>
          <w:rFonts w:ascii="Browallia New" w:hAnsi="Browallia New" w:cs="Browallia New"/>
          <w:sz w:val="28"/>
          <w:u w:val="single"/>
        </w:rPr>
      </w:pPr>
    </w:p>
    <w:p w14:paraId="1F93998E" w14:textId="78B311A2" w:rsidR="00F058DF" w:rsidRPr="008C3AAF" w:rsidRDefault="008C3AAF" w:rsidP="00C70064">
      <w:pPr>
        <w:tabs>
          <w:tab w:val="clear" w:pos="227"/>
          <w:tab w:val="clear" w:pos="454"/>
          <w:tab w:val="clear" w:pos="907"/>
          <w:tab w:val="left" w:pos="1260"/>
        </w:tabs>
        <w:spacing w:line="240" w:lineRule="auto"/>
        <w:ind w:left="972"/>
        <w:jc w:val="thaiDistribute"/>
        <w:rPr>
          <w:rFonts w:ascii="Browallia New" w:hAnsi="Browallia New" w:cs="Browallia New"/>
          <w:sz w:val="28"/>
          <w:szCs w:val="28"/>
          <w:lang w:val="en-GB"/>
        </w:rPr>
      </w:pPr>
      <w:r w:rsidRPr="008C3AAF">
        <w:rPr>
          <w:rFonts w:ascii="Browallia New" w:hAnsi="Browallia New" w:cs="Browallia New"/>
          <w:sz w:val="28"/>
          <w:szCs w:val="28"/>
          <w:cs/>
          <w:lang w:val="en-GB"/>
        </w:rPr>
        <w:t xml:space="preserve">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กลุ่มบริษัทมีเงินฝากธนาคารที่สามารถเบิกใช้ได้ทันทีจำนวน </w:t>
      </w:r>
      <w:r w:rsidRPr="00A34B03">
        <w:rPr>
          <w:rFonts w:ascii="Browallia New" w:hAnsi="Browallia New" w:cs="Browallia New"/>
          <w:sz w:val="28"/>
          <w:szCs w:val="28"/>
          <w:cs/>
        </w:rPr>
        <w:t>352</w:t>
      </w:r>
      <w:r w:rsidRPr="008C3AAF">
        <w:rPr>
          <w:rFonts w:ascii="Browallia New" w:hAnsi="Browallia New" w:cs="Browallia New"/>
          <w:sz w:val="28"/>
          <w:szCs w:val="28"/>
          <w:cs/>
          <w:lang w:val="en-GB"/>
        </w:rPr>
        <w:t>.</w:t>
      </w:r>
      <w:r w:rsidRPr="00A34B03">
        <w:rPr>
          <w:rFonts w:ascii="Browallia New" w:hAnsi="Browallia New" w:cs="Browallia New"/>
          <w:sz w:val="28"/>
          <w:szCs w:val="28"/>
          <w:cs/>
        </w:rPr>
        <w:t>59</w:t>
      </w:r>
      <w:r w:rsidRPr="008C3AAF">
        <w:rPr>
          <w:rFonts w:ascii="Browallia New" w:hAnsi="Browallia New" w:cs="Browallia New"/>
          <w:sz w:val="28"/>
          <w:szCs w:val="28"/>
          <w:cs/>
          <w:lang w:val="en-GB"/>
        </w:rPr>
        <w:t xml:space="preserve"> ล้านบาท (</w:t>
      </w:r>
      <w:r w:rsidRPr="00A34B03">
        <w:rPr>
          <w:rFonts w:ascii="Browallia New" w:hAnsi="Browallia New" w:cs="Browallia New"/>
          <w:sz w:val="28"/>
          <w:szCs w:val="28"/>
          <w:cs/>
        </w:rPr>
        <w:t>2563</w:t>
      </w:r>
      <w:r w:rsidRPr="008C3AAF">
        <w:rPr>
          <w:rFonts w:ascii="Browallia New" w:hAnsi="Browallia New" w:cs="Browallia New"/>
          <w:sz w:val="28"/>
          <w:szCs w:val="28"/>
          <w:cs/>
          <w:lang w:val="en-GB"/>
        </w:rPr>
        <w:t xml:space="preserve">: </w:t>
      </w:r>
      <w:r w:rsidRPr="00A34B03">
        <w:rPr>
          <w:rFonts w:ascii="Browallia New" w:hAnsi="Browallia New" w:cs="Browallia New"/>
          <w:sz w:val="28"/>
          <w:szCs w:val="28"/>
          <w:cs/>
        </w:rPr>
        <w:t>132</w:t>
      </w:r>
      <w:r w:rsidRPr="008C3AAF">
        <w:rPr>
          <w:rFonts w:ascii="Browallia New" w:hAnsi="Browallia New" w:cs="Browallia New"/>
          <w:sz w:val="28"/>
          <w:szCs w:val="28"/>
          <w:cs/>
          <w:lang w:val="en-GB"/>
        </w:rPr>
        <w:t>.</w:t>
      </w:r>
      <w:r w:rsidRPr="00A34B03">
        <w:rPr>
          <w:rFonts w:ascii="Browallia New" w:hAnsi="Browallia New" w:cs="Browallia New"/>
          <w:sz w:val="28"/>
          <w:szCs w:val="28"/>
          <w:cs/>
        </w:rPr>
        <w:t>11</w:t>
      </w:r>
      <w:r w:rsidRPr="008C3AAF">
        <w:rPr>
          <w:rFonts w:ascii="Browallia New" w:hAnsi="Browallia New" w:cs="Browallia New"/>
          <w:sz w:val="28"/>
          <w:szCs w:val="28"/>
          <w:cs/>
          <w:lang w:val="en-GB"/>
        </w:rPr>
        <w:t xml:space="preserve"> ล้านบาท) เพื่อวัตถุประสงค์ในการบริหารสภาพคล่องของกลุ่มบริษัท 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ส่วนงานบริหารการเงินของกลุ่มบริษัทได้คงไว้ซึ่งความยืดหยุ่นในแหล่งเงินทุนโดยการคงไว้</w:t>
      </w:r>
      <w:r w:rsidR="00C70064">
        <w:rPr>
          <w:rFonts w:ascii="Browallia New" w:hAnsi="Browallia New" w:cs="Browallia New"/>
          <w:sz w:val="28"/>
          <w:szCs w:val="28"/>
          <w:cs/>
          <w:lang w:val="en-GB"/>
        </w:rPr>
        <w:br/>
      </w:r>
      <w:r w:rsidRPr="008C3AAF">
        <w:rPr>
          <w:rFonts w:ascii="Browallia New" w:hAnsi="Browallia New" w:cs="Browallia New"/>
          <w:sz w:val="28"/>
          <w:szCs w:val="28"/>
          <w:cs/>
          <w:lang w:val="en-GB"/>
        </w:rPr>
        <w:t>ซึ่งวงเงินสินเชื่อที่เพียงพอ</w:t>
      </w:r>
      <w:r w:rsidR="00F058DF" w:rsidRPr="008C3AAF">
        <w:rPr>
          <w:rFonts w:ascii="Browallia New" w:hAnsi="Browallia New" w:cs="Browallia New"/>
          <w:sz w:val="28"/>
          <w:szCs w:val="28"/>
          <w:cs/>
          <w:lang w:val="en-GB"/>
        </w:rPr>
        <w:t xml:space="preserve"> </w:t>
      </w:r>
    </w:p>
    <w:p w14:paraId="5DDCE2CA" w14:textId="77777777" w:rsidR="00FC5790" w:rsidRDefault="00FC5790" w:rsidP="00393126">
      <w:pPr>
        <w:tabs>
          <w:tab w:val="clear" w:pos="227"/>
          <w:tab w:val="clear" w:pos="454"/>
        </w:tabs>
        <w:spacing w:line="240" w:lineRule="auto"/>
        <w:ind w:left="851"/>
        <w:jc w:val="thaiDistribute"/>
        <w:rPr>
          <w:rFonts w:ascii="Browallia New" w:hAnsi="Browallia New" w:cs="Browallia New"/>
          <w:sz w:val="28"/>
          <w:szCs w:val="28"/>
          <w:lang w:val="en-GB"/>
        </w:rPr>
      </w:pPr>
    </w:p>
    <w:p w14:paraId="2427FDE5" w14:textId="77777777" w:rsidR="00166360" w:rsidRDefault="00166360" w:rsidP="00393126">
      <w:pPr>
        <w:tabs>
          <w:tab w:val="clear" w:pos="227"/>
          <w:tab w:val="clear" w:pos="454"/>
        </w:tabs>
        <w:spacing w:line="240" w:lineRule="auto"/>
        <w:ind w:left="851"/>
        <w:jc w:val="thaiDistribute"/>
        <w:rPr>
          <w:rFonts w:ascii="Browallia New" w:hAnsi="Browallia New" w:cs="Browallia New"/>
          <w:sz w:val="28"/>
          <w:szCs w:val="28"/>
          <w:lang w:val="en-GB"/>
        </w:rPr>
      </w:pPr>
    </w:p>
    <w:p w14:paraId="143DAF41" w14:textId="07C479C0" w:rsidR="00052533" w:rsidRPr="00AF1153" w:rsidRDefault="00DD774D" w:rsidP="00052533">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052533">
        <w:rPr>
          <w:rFonts w:ascii="Browallia New" w:hAnsi="Browallia New" w:cs="Browallia New" w:hint="cs"/>
          <w:b/>
          <w:bCs/>
          <w:sz w:val="28"/>
          <w:cs/>
          <w:lang w:val="en-GB"/>
        </w:rPr>
        <w:t>การ</w:t>
      </w:r>
      <w:r w:rsidR="00052533" w:rsidRPr="00AF1153">
        <w:rPr>
          <w:rFonts w:ascii="Browallia New" w:hAnsi="Browallia New" w:cs="Browallia New"/>
          <w:b/>
          <w:bCs/>
          <w:sz w:val="28"/>
          <w:cs/>
          <w:lang w:val="en-GB"/>
        </w:rPr>
        <w:t>จัดการความเสี่ยงในส่วนของทุน</w:t>
      </w:r>
    </w:p>
    <w:p w14:paraId="3630D7D7" w14:textId="1D791F97" w:rsidR="00DD774D" w:rsidRPr="00052533" w:rsidRDefault="00DD774D" w:rsidP="00052533">
      <w:pPr>
        <w:pStyle w:val="CordiaNew"/>
        <w:tabs>
          <w:tab w:val="clear" w:pos="4153"/>
          <w:tab w:val="left" w:pos="426"/>
        </w:tabs>
        <w:ind w:left="426"/>
        <w:jc w:val="thaiDistribute"/>
        <w:rPr>
          <w:rFonts w:ascii="Browallia New" w:hAnsi="Browallia New" w:cs="Browallia New"/>
          <w:sz w:val="28"/>
          <w:szCs w:val="28"/>
          <w:u w:val="single"/>
          <w:lang w:val="en-GB"/>
        </w:rPr>
      </w:pPr>
    </w:p>
    <w:p w14:paraId="6DCD3CBD" w14:textId="79A38F89" w:rsidR="00B0483D" w:rsidRDefault="00B0483D"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B0483D">
        <w:rPr>
          <w:rFonts w:ascii="Browallia New" w:hAnsi="Browallia New" w:cs="Browallia New"/>
          <w:sz w:val="28"/>
          <w:szCs w:val="28"/>
          <w:cs/>
        </w:rPr>
        <w:t>ว้ตถุประสงค์ของการบริหารส่วนของทุน คือ</w:t>
      </w:r>
    </w:p>
    <w:p w14:paraId="4ED3A91F"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6B51C9C3" w14:textId="61E79C78" w:rsidR="00623703" w:rsidRPr="00623703" w:rsidRDefault="00623703" w:rsidP="00C70064">
      <w:pPr>
        <w:pStyle w:val="ListParagraph"/>
        <w:numPr>
          <w:ilvl w:val="0"/>
          <w:numId w:val="37"/>
        </w:numPr>
        <w:tabs>
          <w:tab w:val="left" w:pos="2160"/>
          <w:tab w:val="right" w:pos="7280"/>
          <w:tab w:val="right" w:pos="8540"/>
        </w:tabs>
        <w:spacing w:after="0" w:line="240" w:lineRule="auto"/>
        <w:ind w:right="-45"/>
        <w:jc w:val="thaiDistribute"/>
        <w:rPr>
          <w:rFonts w:ascii="Browallia New" w:hAnsi="Browallia New" w:cs="Browallia New"/>
          <w:sz w:val="28"/>
        </w:rPr>
      </w:pPr>
      <w:r w:rsidRPr="00623703">
        <w:rPr>
          <w:rFonts w:ascii="Browallia New" w:hAnsi="Browallia New" w:cs="Browallia New"/>
          <w:sz w:val="28"/>
          <w:cs/>
        </w:rPr>
        <w:t>รักษาไว้ซึ่งการดำเนินงานต่อเนื่องและเพื่อที่จะสามารถก่อให้เกิดผลตอบแทนแก่ผู้ถือหุ้นและยังประโยชน์ให้แก่ผู้มีส่วนได้เสียอื่น ๆ และ</w:t>
      </w:r>
    </w:p>
    <w:p w14:paraId="400FD47E" w14:textId="4A224EED" w:rsidR="00B0483D" w:rsidRPr="00623703" w:rsidRDefault="00623703" w:rsidP="00C70064">
      <w:pPr>
        <w:pStyle w:val="ListParagraph"/>
        <w:numPr>
          <w:ilvl w:val="0"/>
          <w:numId w:val="37"/>
        </w:numPr>
        <w:tabs>
          <w:tab w:val="left" w:pos="2160"/>
          <w:tab w:val="right" w:pos="7280"/>
          <w:tab w:val="right" w:pos="8540"/>
        </w:tabs>
        <w:spacing w:after="0" w:line="240" w:lineRule="auto"/>
        <w:ind w:right="-45"/>
        <w:jc w:val="thaiDistribute"/>
        <w:rPr>
          <w:rFonts w:ascii="Browallia New" w:hAnsi="Browallia New" w:cs="Browallia New"/>
          <w:sz w:val="28"/>
        </w:rPr>
      </w:pPr>
      <w:r w:rsidRPr="00623703">
        <w:rPr>
          <w:rFonts w:ascii="Browallia New" w:hAnsi="Browallia New" w:cs="Browallia New"/>
          <w:sz w:val="28"/>
          <w:cs/>
        </w:rPr>
        <w:t>รักษาโครงสร้างเงินทุนไว้ให้อยู่ในระดับที่ก่อให้เกิดประโยชน์สูงสุดและลดต้นทุนเงินทุน</w:t>
      </w:r>
    </w:p>
    <w:p w14:paraId="119223D0"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1193816B" w14:textId="2E7495F7" w:rsidR="00DB4816" w:rsidRDefault="00DB4816"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DB4816">
        <w:rPr>
          <w:rFonts w:ascii="Browallia New" w:hAnsi="Browallia New" w:cs="Browallia New"/>
          <w:sz w:val="28"/>
          <w:szCs w:val="28"/>
          <w:cs/>
        </w:rPr>
        <w:t>ในการที่จะรักษาหรือปรับระดับโครงสร้างของเงินทุนนั้น กลุ่มบริษัทอาจต้องปรับจำนวนเงินปันผลจ่าย ปรับการคืนทุนให้แก่ผู้ถือหุ้น การออกหุ้นใหม่ หรือการขายสินทรัพย์เพื่อลดภาระหนี้สินเช่นเดียวกับกิจการอื่นในอุตสาหกรรมเดียวกัน กลุ่มบริษัทพิจารณาระดับเงินทุนอย่างสม่ำเสมอจากอัตราส่วนหนี้สินต่อทุน ซึ่งคำนวณจากหนี้สินสุทธิ</w:t>
      </w:r>
      <w:r w:rsidR="00C70064">
        <w:rPr>
          <w:rFonts w:ascii="Browallia New" w:hAnsi="Browallia New" w:cs="Browallia New"/>
          <w:sz w:val="28"/>
          <w:szCs w:val="28"/>
          <w:cs/>
        </w:rPr>
        <w:br/>
      </w:r>
      <w:r w:rsidRPr="00DB4816">
        <w:rPr>
          <w:rFonts w:ascii="Browallia New" w:hAnsi="Browallia New" w:cs="Browallia New"/>
          <w:sz w:val="28"/>
          <w:szCs w:val="28"/>
          <w:cs/>
        </w:rPr>
        <w:t>หารส่วนของเจ้าของ</w:t>
      </w:r>
    </w:p>
    <w:p w14:paraId="7FB291FB" w14:textId="77777777" w:rsidR="00220AE4" w:rsidRPr="00790AD1" w:rsidRDefault="00220AE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73027899" w14:textId="77777777" w:rsidR="003B09C9" w:rsidRPr="00790AD1" w:rsidRDefault="003B09C9" w:rsidP="003B09C9">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790AD1">
        <w:rPr>
          <w:rFonts w:ascii="Browallia New" w:hAnsi="Browallia New" w:cs="Browallia New" w:hint="cs"/>
          <w:b/>
          <w:bCs/>
          <w:sz w:val="28"/>
          <w:szCs w:val="28"/>
          <w:cs/>
          <w:lang w:val="en-GB"/>
        </w:rPr>
        <w:t>การปรับกระทบยอดหนี้สินที่เกิดขึ้นจากกิจกรรมจัดหาเงิน</w:t>
      </w:r>
    </w:p>
    <w:p w14:paraId="69B22A02" w14:textId="77777777" w:rsidR="003B09C9" w:rsidRDefault="003B09C9" w:rsidP="00C70064">
      <w:pPr>
        <w:tabs>
          <w:tab w:val="left" w:pos="2160"/>
          <w:tab w:val="right" w:pos="7280"/>
          <w:tab w:val="right" w:pos="8540"/>
        </w:tabs>
        <w:spacing w:line="240" w:lineRule="auto"/>
        <w:ind w:right="-45"/>
        <w:jc w:val="thaiDistribute"/>
        <w:rPr>
          <w:rFonts w:ascii="Browallia New" w:hAnsi="Browallia New" w:cs="Browallia New"/>
          <w:sz w:val="28"/>
          <w:szCs w:val="28"/>
        </w:rPr>
      </w:pPr>
    </w:p>
    <w:p w14:paraId="217FC806" w14:textId="77777777" w:rsidR="00D847F5" w:rsidRPr="00790AD1" w:rsidRDefault="00D847F5"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790AD1">
        <w:rPr>
          <w:rFonts w:ascii="Browallia New" w:hAnsi="Browallia New" w:cs="Browallia New"/>
          <w:sz w:val="28"/>
          <w:szCs w:val="28"/>
          <w:cs/>
        </w:rPr>
        <w:t xml:space="preserve">การเปลี่ยนแปลงในมาตรฐานการบัญชีฉบับที่ </w:t>
      </w:r>
      <w:r w:rsidRPr="00790AD1">
        <w:rPr>
          <w:rFonts w:ascii="Browallia New" w:hAnsi="Browallia New" w:cs="Browallia New"/>
          <w:sz w:val="28"/>
          <w:szCs w:val="28"/>
          <w:lang w:val="en-GB"/>
        </w:rPr>
        <w:t>7</w:t>
      </w:r>
      <w:r w:rsidRPr="00790AD1">
        <w:rPr>
          <w:rFonts w:ascii="Browallia New" w:hAnsi="Browallia New" w:cs="Browallia New"/>
          <w:sz w:val="28"/>
          <w:szCs w:val="28"/>
          <w:cs/>
          <w:lang w:val="en-GB"/>
        </w:rPr>
        <w:t xml:space="preserve"> </w:t>
      </w:r>
      <w:r w:rsidRPr="00790AD1">
        <w:rPr>
          <w:rFonts w:ascii="Browallia New" w:hAnsi="Browallia New" w:cs="Browallia New"/>
          <w:sz w:val="28"/>
          <w:szCs w:val="28"/>
          <w:cs/>
        </w:rPr>
        <w:t xml:space="preserve">ซึ่งมีผลบังคับใช้ตั้งแต่วันที่ </w:t>
      </w:r>
      <w:r w:rsidRPr="00790AD1">
        <w:rPr>
          <w:rFonts w:ascii="Browallia New" w:hAnsi="Browallia New" w:cs="Browallia New"/>
          <w:sz w:val="28"/>
          <w:szCs w:val="28"/>
        </w:rPr>
        <w:t>1</w:t>
      </w:r>
      <w:r w:rsidRPr="00790AD1">
        <w:rPr>
          <w:rFonts w:ascii="Browallia New" w:hAnsi="Browallia New" w:cs="Browallia New"/>
          <w:sz w:val="28"/>
          <w:szCs w:val="28"/>
          <w:cs/>
        </w:rPr>
        <w:t xml:space="preserve"> มกราคม </w:t>
      </w:r>
      <w:r w:rsidRPr="00790AD1">
        <w:rPr>
          <w:rFonts w:ascii="Browallia New" w:hAnsi="Browallia New" w:cs="Browallia New"/>
          <w:sz w:val="28"/>
          <w:szCs w:val="28"/>
        </w:rPr>
        <w:t>2561</w:t>
      </w:r>
      <w:r w:rsidRPr="00790AD1">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w:t>
      </w:r>
      <w:r w:rsidRPr="00790AD1">
        <w:rPr>
          <w:rFonts w:ascii="Browallia New" w:hAnsi="Browallia New" w:cs="Browallia New"/>
          <w:sz w:val="28"/>
          <w:szCs w:val="28"/>
        </w:rPr>
        <w:t xml:space="preserve">          </w:t>
      </w:r>
      <w:r w:rsidRPr="00790AD1">
        <w:rPr>
          <w:rFonts w:ascii="Browallia New" w:hAnsi="Browallia New" w:cs="Browallia New"/>
          <w:sz w:val="28"/>
          <w:szCs w:val="28"/>
          <w:cs/>
        </w:rPr>
        <w:t xml:space="preserve">หมวดย่อยเพิ่มเติมตามที่กำหนดในมาตรฐานการบัญชีฉบับที่ </w:t>
      </w:r>
      <w:r w:rsidRPr="00790AD1">
        <w:rPr>
          <w:rFonts w:ascii="Browallia New" w:hAnsi="Browallia New" w:cs="Browallia New"/>
          <w:sz w:val="28"/>
          <w:szCs w:val="28"/>
        </w:rPr>
        <w:t>7</w:t>
      </w:r>
    </w:p>
    <w:p w14:paraId="4EE85A26" w14:textId="77777777" w:rsidR="009B13F3" w:rsidRPr="00D847F5" w:rsidRDefault="009B13F3" w:rsidP="00DD774D">
      <w:pPr>
        <w:tabs>
          <w:tab w:val="left" w:pos="2160"/>
          <w:tab w:val="right" w:pos="7280"/>
          <w:tab w:val="right" w:pos="8540"/>
        </w:tabs>
        <w:ind w:left="441" w:right="-45"/>
        <w:jc w:val="thaiDistribute"/>
        <w:rPr>
          <w:rFonts w:ascii="Browallia New" w:hAnsi="Browallia New" w:cs="Browallia New"/>
          <w:sz w:val="28"/>
          <w:szCs w:val="28"/>
        </w:rPr>
      </w:pPr>
    </w:p>
    <w:p w14:paraId="4F1AFD73" w14:textId="0F47C1F4" w:rsidR="00DD774D" w:rsidRPr="00790AD1"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790AD1">
        <w:rPr>
          <w:rFonts w:ascii="Browallia New" w:hAnsi="Browallia New" w:cs="Browallia New" w:hint="cs"/>
          <w:sz w:val="28"/>
          <w:szCs w:val="28"/>
          <w:cs/>
        </w:rPr>
        <w:t>การเปลี่ยนแปลงต่อหนี้สินที่เกิดขึ้นจากกิจกรรมจัดหาเงินของกลุ่มบริษัทมี</w:t>
      </w:r>
      <w:r w:rsidR="00B401BB" w:rsidRPr="00790AD1">
        <w:rPr>
          <w:rFonts w:ascii="Browallia New" w:hAnsi="Browallia New" w:cs="Browallia New"/>
          <w:sz w:val="28"/>
          <w:szCs w:val="28"/>
        </w:rPr>
        <w:t xml:space="preserve"> </w:t>
      </w:r>
      <w:r w:rsidRPr="00790AD1">
        <w:rPr>
          <w:rFonts w:ascii="Browallia New" w:hAnsi="Browallia New" w:cs="Browallia New" w:hint="cs"/>
          <w:sz w:val="28"/>
          <w:szCs w:val="28"/>
          <w:cs/>
        </w:rPr>
        <w:t xml:space="preserve">ดังนี้ </w:t>
      </w:r>
    </w:p>
    <w:p w14:paraId="231C2282" w14:textId="77777777" w:rsidR="004D65A8" w:rsidRPr="00790AD1" w:rsidRDefault="004D65A8" w:rsidP="00DD774D">
      <w:pPr>
        <w:tabs>
          <w:tab w:val="left" w:pos="2160"/>
          <w:tab w:val="right" w:pos="7280"/>
          <w:tab w:val="right" w:pos="8540"/>
        </w:tabs>
        <w:ind w:left="441" w:right="-45"/>
        <w:jc w:val="thaiDistribute"/>
        <w:rPr>
          <w:rFonts w:ascii="Browallia New" w:hAnsi="Browallia New" w:cs="Browallia New"/>
          <w:sz w:val="28"/>
          <w:szCs w:val="28"/>
          <w:cs/>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DD774D" w:rsidRPr="00B3771C" w14:paraId="4C30A658" w14:textId="77777777" w:rsidTr="00225FCB">
        <w:trPr>
          <w:gridAfter w:val="1"/>
          <w:wAfter w:w="6" w:type="dxa"/>
          <w:trHeight w:val="68"/>
        </w:trPr>
        <w:tc>
          <w:tcPr>
            <w:tcW w:w="2700" w:type="dxa"/>
          </w:tcPr>
          <w:p w14:paraId="597A0B0E"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A06EF9A"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722C6C8" w14:textId="01FDA837" w:rsidR="00DD774D" w:rsidRPr="00B3771C" w:rsidRDefault="00DD774D"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00473A09"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DD774D" w:rsidRPr="00B3771C" w14:paraId="1FAEFF11" w14:textId="77777777" w:rsidTr="00225FCB">
        <w:trPr>
          <w:gridAfter w:val="1"/>
          <w:wAfter w:w="6" w:type="dxa"/>
          <w:trHeight w:val="68"/>
        </w:trPr>
        <w:tc>
          <w:tcPr>
            <w:tcW w:w="2700" w:type="dxa"/>
          </w:tcPr>
          <w:p w14:paraId="016A66F3"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9FC17B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0727DF52" w14:textId="77777777"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DD774D" w:rsidRPr="00B3771C" w14:paraId="1A35941B" w14:textId="77777777" w:rsidTr="007B42AC">
        <w:trPr>
          <w:trHeight w:val="424"/>
        </w:trPr>
        <w:tc>
          <w:tcPr>
            <w:tcW w:w="2700" w:type="dxa"/>
          </w:tcPr>
          <w:p w14:paraId="177C0472"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BC3580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601459AF" w14:textId="25027D94"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00536563"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07C16C5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shd w:val="clear" w:color="auto" w:fill="auto"/>
          </w:tcPr>
          <w:p w14:paraId="46BDF58C" w14:textId="77777777" w:rsidR="00225FCB" w:rsidRPr="00ED6F50" w:rsidRDefault="00225FCB" w:rsidP="001815F4">
            <w:pPr>
              <w:tabs>
                <w:tab w:val="left" w:pos="2160"/>
                <w:tab w:val="right" w:pos="7280"/>
                <w:tab w:val="right" w:pos="8540"/>
              </w:tabs>
              <w:ind w:right="-45"/>
              <w:jc w:val="center"/>
              <w:rPr>
                <w:rFonts w:ascii="Browallia New" w:hAnsi="Browallia New" w:cs="Browallia New"/>
                <w:b/>
                <w:bCs/>
                <w:sz w:val="22"/>
                <w:szCs w:val="22"/>
                <w:lang w:val="en-GB"/>
              </w:rPr>
            </w:pPr>
          </w:p>
          <w:p w14:paraId="2264F575" w14:textId="16A5C19A" w:rsidR="00DD774D" w:rsidRPr="00ED6F50" w:rsidRDefault="00422D94" w:rsidP="001815F4">
            <w:pPr>
              <w:tabs>
                <w:tab w:val="left" w:pos="2160"/>
                <w:tab w:val="right" w:pos="7280"/>
                <w:tab w:val="right" w:pos="8540"/>
              </w:tabs>
              <w:ind w:right="-45"/>
              <w:jc w:val="center"/>
              <w:rPr>
                <w:rFonts w:ascii="Browallia New" w:hAnsi="Browallia New" w:cs="Browallia New"/>
                <w:b/>
                <w:bCs/>
                <w:sz w:val="22"/>
                <w:szCs w:val="22"/>
                <w:lang w:val="en-GB"/>
              </w:rPr>
            </w:pPr>
            <w:r w:rsidRPr="00ED6F50">
              <w:rPr>
                <w:rFonts w:ascii="Browallia New" w:hAnsi="Browallia New" w:cs="Browallia New"/>
                <w:b/>
                <w:bCs/>
                <w:sz w:val="22"/>
                <w:szCs w:val="22"/>
                <w:cs/>
                <w:lang w:val="en-GB"/>
              </w:rPr>
              <w:t>เงินกู้ยืมระยะ</w:t>
            </w:r>
            <w:r w:rsidRPr="00ED6F50">
              <w:rPr>
                <w:rFonts w:ascii="Browallia New" w:hAnsi="Browallia New" w:cs="Browallia New" w:hint="cs"/>
                <w:b/>
                <w:bCs/>
                <w:sz w:val="22"/>
                <w:szCs w:val="22"/>
                <w:cs/>
                <w:lang w:val="en-GB"/>
              </w:rPr>
              <w:t>สั้น</w:t>
            </w:r>
            <w:r w:rsidRPr="00ED6F50">
              <w:rPr>
                <w:rFonts w:ascii="Browallia New" w:hAnsi="Browallia New" w:cs="Browallia New"/>
                <w:b/>
                <w:bCs/>
                <w:sz w:val="22"/>
                <w:szCs w:val="22"/>
                <w:cs/>
                <w:lang w:val="en-GB"/>
              </w:rPr>
              <w:t>จาก</w:t>
            </w:r>
            <w:r w:rsidRPr="00ED6F50">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6294C6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shd w:val="clear" w:color="auto" w:fill="auto"/>
          </w:tcPr>
          <w:p w14:paraId="29D9EBBF" w14:textId="77777777" w:rsidR="00AA4344" w:rsidRPr="00B3771C" w:rsidRDefault="00AA4344" w:rsidP="001815F4">
            <w:pPr>
              <w:tabs>
                <w:tab w:val="left" w:pos="2160"/>
                <w:tab w:val="right" w:pos="7280"/>
                <w:tab w:val="right" w:pos="8540"/>
              </w:tabs>
              <w:ind w:right="-45"/>
              <w:jc w:val="center"/>
              <w:rPr>
                <w:rFonts w:ascii="Browallia New" w:hAnsi="Browallia New" w:cs="Browallia New"/>
                <w:b/>
                <w:bCs/>
                <w:sz w:val="22"/>
                <w:szCs w:val="22"/>
                <w:lang w:val="en-GB"/>
              </w:rPr>
            </w:pPr>
          </w:p>
          <w:p w14:paraId="49656037" w14:textId="0B6B2E3F"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5128F26D"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AE90E46"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p w14:paraId="3EF9853B" w14:textId="77777777" w:rsidR="00D24041" w:rsidRPr="00B3771C" w:rsidRDefault="00D24041" w:rsidP="001815F4">
            <w:pPr>
              <w:tabs>
                <w:tab w:val="left" w:pos="2160"/>
                <w:tab w:val="right" w:pos="7280"/>
                <w:tab w:val="right" w:pos="8540"/>
              </w:tabs>
              <w:ind w:right="-45"/>
              <w:jc w:val="center"/>
              <w:rPr>
                <w:rFonts w:ascii="Browallia New" w:hAnsi="Browallia New" w:cs="Browallia New"/>
                <w:b/>
                <w:bCs/>
                <w:sz w:val="22"/>
                <w:szCs w:val="22"/>
              </w:rPr>
            </w:pPr>
          </w:p>
          <w:p w14:paraId="49D562A1" w14:textId="584DE290"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DD774D" w:rsidRPr="00B3771C" w14:paraId="1BC3926E" w14:textId="77777777" w:rsidTr="007B42AC">
        <w:trPr>
          <w:trHeight w:val="199"/>
        </w:trPr>
        <w:tc>
          <w:tcPr>
            <w:tcW w:w="2700" w:type="dxa"/>
          </w:tcPr>
          <w:p w14:paraId="147F8C9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40C927"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5C71D0A2"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55DAD3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45CC0DEC"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03EEDE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shd w:val="clear" w:color="auto" w:fill="auto"/>
          </w:tcPr>
          <w:p w14:paraId="49388DB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9A2133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79C87F2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tc>
      </w:tr>
      <w:tr w:rsidR="00B4202F" w:rsidRPr="00B3771C" w14:paraId="5C792207" w14:textId="77777777" w:rsidTr="007B42AC">
        <w:trPr>
          <w:trHeight w:val="101"/>
        </w:trPr>
        <w:tc>
          <w:tcPr>
            <w:tcW w:w="2700" w:type="dxa"/>
          </w:tcPr>
          <w:p w14:paraId="38D5388A" w14:textId="60524DFB"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66E6D0E9"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FE95F20" w14:textId="1C7751BE"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76F3185A"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66FA2AB5" w14:textId="3AD8E177" w:rsidR="00B4202F" w:rsidRPr="00B3771C" w:rsidRDefault="00B4202F" w:rsidP="00B4202F">
            <w:pPr>
              <w:tabs>
                <w:tab w:val="left" w:pos="2160"/>
                <w:tab w:val="right" w:pos="7280"/>
                <w:tab w:val="right" w:pos="8540"/>
              </w:tabs>
              <w:ind w:right="-45"/>
              <w:jc w:val="center"/>
              <w:rPr>
                <w:rFonts w:ascii="Browallia New" w:hAnsi="Browallia New" w:cs="Browallia New"/>
                <w:b/>
                <w:bCs/>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6453EE4"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shd w:val="clear" w:color="auto" w:fill="auto"/>
          </w:tcPr>
          <w:p w14:paraId="498A8233" w14:textId="760A0A4E"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8,478</w:t>
            </w:r>
          </w:p>
        </w:tc>
        <w:tc>
          <w:tcPr>
            <w:tcW w:w="270" w:type="dxa"/>
          </w:tcPr>
          <w:p w14:paraId="61B1C268"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7B7BEE7D" w14:textId="7A3A5130"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184,71</w:t>
            </w:r>
            <w:r>
              <w:rPr>
                <w:rFonts w:ascii="Browallia New" w:hAnsi="Browallia New" w:cs="Browallia New"/>
                <w:b/>
                <w:bCs/>
                <w:sz w:val="22"/>
                <w:szCs w:val="22"/>
              </w:rPr>
              <w:t>8</w:t>
            </w:r>
          </w:p>
        </w:tc>
      </w:tr>
      <w:tr w:rsidR="00BD2343" w:rsidRPr="00B3771C" w14:paraId="4ECC266E" w14:textId="77777777" w:rsidTr="007B42AC">
        <w:trPr>
          <w:trHeight w:val="181"/>
        </w:trPr>
        <w:tc>
          <w:tcPr>
            <w:tcW w:w="2700" w:type="dxa"/>
          </w:tcPr>
          <w:p w14:paraId="2E1B40AF"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68D40C1"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3FA1B62"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CF94E53"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33EAA2F"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13935B"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08F26F"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A496724"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D068940"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r>
      <w:tr w:rsidR="00BD2343" w:rsidRPr="00B3771C" w14:paraId="1379A511" w14:textId="77777777" w:rsidTr="007B42AC">
        <w:trPr>
          <w:trHeight w:val="209"/>
        </w:trPr>
        <w:tc>
          <w:tcPr>
            <w:tcW w:w="2700" w:type="dxa"/>
          </w:tcPr>
          <w:p w14:paraId="08EB1D0F" w14:textId="77777777" w:rsidR="00BD2343" w:rsidRPr="00B3771C" w:rsidRDefault="00BD2343" w:rsidP="00BD2343">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3EC68CC9"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213C7AB"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BDFE45B"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7484CDA" w14:textId="1E75DC35"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BB92036"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15895D"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D439524"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4BD768C"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r>
      <w:tr w:rsidR="00B4202F" w:rsidRPr="00B3771C" w14:paraId="6B810BEA" w14:textId="77777777" w:rsidTr="007B42AC">
        <w:trPr>
          <w:trHeight w:val="68"/>
        </w:trPr>
        <w:tc>
          <w:tcPr>
            <w:tcW w:w="2700" w:type="dxa"/>
          </w:tcPr>
          <w:p w14:paraId="3CBE263D" w14:textId="77777777" w:rsidR="00B4202F" w:rsidRPr="00B3771C" w:rsidRDefault="00B4202F" w:rsidP="00B4202F">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5CDBA50"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0718C32" w14:textId="77B2B91E" w:rsidR="00B4202F" w:rsidRPr="00B3771C" w:rsidRDefault="00B4202F" w:rsidP="00B4202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(1,951,667)</w:t>
            </w:r>
          </w:p>
        </w:tc>
        <w:tc>
          <w:tcPr>
            <w:tcW w:w="270" w:type="dxa"/>
          </w:tcPr>
          <w:p w14:paraId="3F1C1AAD"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43847C0" w14:textId="21C5EAB6" w:rsidR="00B4202F" w:rsidRPr="00B3771C" w:rsidRDefault="00B4202F" w:rsidP="00B4202F">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6E254F9D"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86C2316" w14:textId="643E636B" w:rsidR="00B4202F" w:rsidRPr="00B3771C" w:rsidRDefault="00B4202F" w:rsidP="00B4202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(2,776)</w:t>
            </w:r>
          </w:p>
        </w:tc>
        <w:tc>
          <w:tcPr>
            <w:tcW w:w="270" w:type="dxa"/>
          </w:tcPr>
          <w:p w14:paraId="578ACFF1"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3583F4C" w14:textId="5A03B682" w:rsidR="00B4202F" w:rsidRPr="00B3771C" w:rsidRDefault="00B4202F" w:rsidP="00B4202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(1,954,443)</w:t>
            </w:r>
          </w:p>
        </w:tc>
      </w:tr>
      <w:tr w:rsidR="00B4202F" w:rsidRPr="00B3771C" w14:paraId="673CA239" w14:textId="77777777" w:rsidTr="007B42AC">
        <w:trPr>
          <w:trHeight w:val="68"/>
        </w:trPr>
        <w:tc>
          <w:tcPr>
            <w:tcW w:w="2700" w:type="dxa"/>
          </w:tcPr>
          <w:p w14:paraId="50B310E2" w14:textId="77777777" w:rsidR="00B4202F" w:rsidRPr="00B3771C" w:rsidRDefault="00B4202F" w:rsidP="00B4202F">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09B9821"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C27DE49" w14:textId="50C668B7" w:rsidR="00B4202F" w:rsidRPr="00B3771C" w:rsidRDefault="00B4202F" w:rsidP="00B4202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c>
          <w:tcPr>
            <w:tcW w:w="270" w:type="dxa"/>
          </w:tcPr>
          <w:p w14:paraId="50878E7B"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B71E2B7" w14:textId="244F13A5" w:rsidR="00B4202F" w:rsidRPr="00B3771C" w:rsidRDefault="00B4202F" w:rsidP="00B4202F">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5B13851C"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16E65C1D" w14:textId="3DEA0BF4" w:rsidR="00B4202F" w:rsidRPr="00B3771C" w:rsidRDefault="00B4202F" w:rsidP="00B4202F">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1E688F51"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C4ED48B" w14:textId="18C33EF1" w:rsidR="00B4202F" w:rsidRPr="00B3771C" w:rsidRDefault="00B4202F" w:rsidP="00B4202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r>
      <w:tr w:rsidR="00B4202F" w:rsidRPr="00B3771C" w14:paraId="4D8E818C" w14:textId="77777777" w:rsidTr="007B42AC">
        <w:trPr>
          <w:trHeight w:val="58"/>
        </w:trPr>
        <w:tc>
          <w:tcPr>
            <w:tcW w:w="2700" w:type="dxa"/>
          </w:tcPr>
          <w:p w14:paraId="532F1392" w14:textId="232FA795" w:rsidR="00B4202F" w:rsidRPr="00B3771C" w:rsidRDefault="00B4202F" w:rsidP="00B4202F">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500EAEFD"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E5C0FC7" w14:textId="713154B0" w:rsidR="00B4202F" w:rsidRPr="00B3771C" w:rsidRDefault="00B4202F" w:rsidP="00B4202F">
            <w:pPr>
              <w:tabs>
                <w:tab w:val="left" w:pos="2160"/>
                <w:tab w:val="right" w:pos="7280"/>
                <w:tab w:val="right" w:pos="8540"/>
              </w:tabs>
              <w:ind w:right="-45"/>
              <w:jc w:val="center"/>
              <w:rPr>
                <w:rFonts w:ascii="Browallia New" w:hAnsi="Browallia New" w:cs="Browallia New"/>
                <w:b/>
                <w:bCs/>
                <w:sz w:val="22"/>
                <w:szCs w:val="22"/>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0CD62667"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0E8C007B" w14:textId="1964777D" w:rsidR="00B4202F" w:rsidRPr="00B3771C" w:rsidRDefault="00B4202F" w:rsidP="00B4202F">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BFB37F7" w14:textId="77777777" w:rsidR="00B4202F" w:rsidRPr="00B3771C" w:rsidRDefault="00B4202F" w:rsidP="00B4202F">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shd w:val="clear" w:color="auto" w:fill="auto"/>
          </w:tcPr>
          <w:p w14:paraId="5F9ECAEE" w14:textId="1836AC0C"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5,702</w:t>
            </w:r>
          </w:p>
        </w:tc>
        <w:tc>
          <w:tcPr>
            <w:tcW w:w="270" w:type="dxa"/>
          </w:tcPr>
          <w:p w14:paraId="69DC023F" w14:textId="77777777"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384F1968" w14:textId="5EB3A0F1" w:rsidR="00B4202F" w:rsidRPr="00B3771C" w:rsidRDefault="00B4202F" w:rsidP="00B4202F">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5,702</w:t>
            </w:r>
          </w:p>
        </w:tc>
      </w:tr>
    </w:tbl>
    <w:p w14:paraId="70C2EEBF" w14:textId="55AA2C85" w:rsidR="00F43BAD" w:rsidRDefault="00F43BAD" w:rsidP="00DD774D">
      <w:pPr>
        <w:tabs>
          <w:tab w:val="left" w:pos="2160"/>
          <w:tab w:val="right" w:pos="7280"/>
          <w:tab w:val="right" w:pos="8540"/>
        </w:tabs>
        <w:ind w:right="-45"/>
        <w:jc w:val="thaiDistribute"/>
        <w:rPr>
          <w:rFonts w:ascii="Browallia New" w:hAnsi="Browallia New" w:cs="Browallia New"/>
          <w:sz w:val="20"/>
          <w:szCs w:val="20"/>
        </w:rPr>
      </w:pPr>
    </w:p>
    <w:p w14:paraId="7C7AC02E" w14:textId="0C009582"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0D745EB2" w14:textId="44617B31"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6ABFDBA8" w14:textId="5D5A9DE3"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7867EFD8" w14:textId="46691E44"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49BAE6A7" w14:textId="222F673E"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0F986F72" w14:textId="65F82B8C" w:rsidR="00790AD1" w:rsidRDefault="00790AD1" w:rsidP="00DD774D">
      <w:pPr>
        <w:tabs>
          <w:tab w:val="left" w:pos="2160"/>
          <w:tab w:val="right" w:pos="7280"/>
          <w:tab w:val="right" w:pos="8540"/>
        </w:tabs>
        <w:ind w:right="-45"/>
        <w:jc w:val="thaiDistribute"/>
        <w:rPr>
          <w:rFonts w:ascii="Browallia New" w:hAnsi="Browallia New" w:cs="Browallia New"/>
          <w:sz w:val="20"/>
          <w:szCs w:val="20"/>
        </w:rPr>
      </w:pPr>
    </w:p>
    <w:p w14:paraId="04071B2A" w14:textId="77777777" w:rsidR="00FC1C2A" w:rsidRDefault="00FC1C2A" w:rsidP="00DD774D">
      <w:pPr>
        <w:tabs>
          <w:tab w:val="left" w:pos="2160"/>
          <w:tab w:val="right" w:pos="7280"/>
          <w:tab w:val="right" w:pos="8540"/>
        </w:tabs>
        <w:ind w:right="-45"/>
        <w:jc w:val="thaiDistribute"/>
        <w:rPr>
          <w:rFonts w:ascii="Browallia New" w:hAnsi="Browallia New" w:cs="Browallia New"/>
          <w:sz w:val="20"/>
          <w:szCs w:val="20"/>
        </w:rPr>
      </w:pPr>
    </w:p>
    <w:p w14:paraId="4D94AD00" w14:textId="77777777" w:rsidR="00FC1C2A" w:rsidRDefault="00FC1C2A" w:rsidP="00DD774D">
      <w:pPr>
        <w:tabs>
          <w:tab w:val="left" w:pos="2160"/>
          <w:tab w:val="right" w:pos="7280"/>
          <w:tab w:val="right" w:pos="8540"/>
        </w:tabs>
        <w:ind w:right="-45"/>
        <w:jc w:val="thaiDistribute"/>
        <w:rPr>
          <w:rFonts w:ascii="Browallia New" w:hAnsi="Browallia New" w:cs="Browallia New"/>
          <w:sz w:val="20"/>
          <w:szCs w:val="20"/>
        </w:rPr>
      </w:pPr>
    </w:p>
    <w:p w14:paraId="54C0D823" w14:textId="77777777" w:rsidR="00656002" w:rsidRDefault="00656002" w:rsidP="00DD774D">
      <w:pPr>
        <w:tabs>
          <w:tab w:val="left" w:pos="2160"/>
          <w:tab w:val="right" w:pos="7280"/>
          <w:tab w:val="right" w:pos="8540"/>
        </w:tabs>
        <w:ind w:right="-45"/>
        <w:jc w:val="thaiDistribute"/>
        <w:rPr>
          <w:rFonts w:ascii="Browallia New" w:hAnsi="Browallia New" w:cs="Browallia New"/>
          <w:sz w:val="20"/>
          <w:szCs w:val="20"/>
        </w:rPr>
      </w:pPr>
    </w:p>
    <w:p w14:paraId="327FB0C3" w14:textId="77777777" w:rsidR="00656002" w:rsidRDefault="00656002" w:rsidP="00DD774D">
      <w:pPr>
        <w:tabs>
          <w:tab w:val="left" w:pos="2160"/>
          <w:tab w:val="right" w:pos="7280"/>
          <w:tab w:val="right" w:pos="8540"/>
        </w:tabs>
        <w:ind w:right="-45"/>
        <w:jc w:val="thaiDistribute"/>
        <w:rPr>
          <w:rFonts w:ascii="Browallia New" w:hAnsi="Browallia New" w:cs="Browallia New"/>
          <w:sz w:val="20"/>
          <w:szCs w:val="20"/>
        </w:rPr>
      </w:pPr>
    </w:p>
    <w:p w14:paraId="184A7AD4" w14:textId="77777777" w:rsidR="00FC1C2A" w:rsidRDefault="00FC1C2A" w:rsidP="00DD774D">
      <w:pPr>
        <w:tabs>
          <w:tab w:val="left" w:pos="2160"/>
          <w:tab w:val="right" w:pos="7280"/>
          <w:tab w:val="right" w:pos="8540"/>
        </w:tabs>
        <w:ind w:right="-45"/>
        <w:jc w:val="thaiDistribute"/>
        <w:rPr>
          <w:rFonts w:ascii="Browallia New" w:hAnsi="Browallia New" w:cs="Browallia New"/>
          <w:sz w:val="20"/>
          <w:szCs w:val="20"/>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7B405F" w:rsidRPr="00B3771C" w14:paraId="483714C6" w14:textId="77777777" w:rsidTr="00286211">
        <w:trPr>
          <w:gridAfter w:val="1"/>
          <w:wAfter w:w="6" w:type="dxa"/>
          <w:trHeight w:val="68"/>
        </w:trPr>
        <w:tc>
          <w:tcPr>
            <w:tcW w:w="2700" w:type="dxa"/>
          </w:tcPr>
          <w:p w14:paraId="0B48776E"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61A6BEF"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EAB99C5"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7B405F" w:rsidRPr="00B3771C" w14:paraId="653F6F36" w14:textId="77777777" w:rsidTr="00286211">
        <w:trPr>
          <w:gridAfter w:val="1"/>
          <w:wAfter w:w="6" w:type="dxa"/>
          <w:trHeight w:val="68"/>
        </w:trPr>
        <w:tc>
          <w:tcPr>
            <w:tcW w:w="2700" w:type="dxa"/>
          </w:tcPr>
          <w:p w14:paraId="0424D3AA"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3D8CB2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7EF7031D"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7B405F" w:rsidRPr="00B3771C" w14:paraId="060DE66B" w14:textId="77777777" w:rsidTr="00286211">
        <w:trPr>
          <w:trHeight w:val="424"/>
        </w:trPr>
        <w:tc>
          <w:tcPr>
            <w:tcW w:w="2700" w:type="dxa"/>
          </w:tcPr>
          <w:p w14:paraId="4D9A583D"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537EC09"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3D66E0DF"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2ECDAF6B"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23CF5EA2"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lang w:val="en-GB"/>
              </w:rPr>
            </w:pPr>
          </w:p>
          <w:p w14:paraId="656E409F"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51B1F072"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326239B4"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lang w:val="en-GB"/>
              </w:rPr>
            </w:pPr>
          </w:p>
          <w:p w14:paraId="7D4C84A1"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7B89174F"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55503798"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rPr>
            </w:pPr>
          </w:p>
          <w:p w14:paraId="0171B2D7"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rPr>
            </w:pPr>
          </w:p>
          <w:p w14:paraId="01E695CF"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7B405F" w:rsidRPr="00B3771C" w14:paraId="224F12FE" w14:textId="77777777" w:rsidTr="00286211">
        <w:trPr>
          <w:trHeight w:val="199"/>
        </w:trPr>
        <w:tc>
          <w:tcPr>
            <w:tcW w:w="2700" w:type="dxa"/>
          </w:tcPr>
          <w:p w14:paraId="5E4D4908"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5F7A546"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188C4859"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8C0309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6015A5F0"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398BDD27"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45AFE966"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899CBCB"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0F2BE724"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rPr>
            </w:pPr>
          </w:p>
        </w:tc>
      </w:tr>
      <w:tr w:rsidR="007B405F" w:rsidRPr="00B3771C" w14:paraId="61736C40" w14:textId="77777777" w:rsidTr="00286211">
        <w:trPr>
          <w:trHeight w:val="101"/>
        </w:trPr>
        <w:tc>
          <w:tcPr>
            <w:tcW w:w="2700" w:type="dxa"/>
          </w:tcPr>
          <w:p w14:paraId="4E98559E" w14:textId="750F5BFC" w:rsidR="007B405F" w:rsidRPr="00B3771C" w:rsidRDefault="00972300" w:rsidP="00286211">
            <w:pPr>
              <w:tabs>
                <w:tab w:val="left" w:pos="2160"/>
                <w:tab w:val="right" w:pos="7280"/>
                <w:tab w:val="right" w:pos="8540"/>
              </w:tabs>
              <w:ind w:right="-45"/>
              <w:jc w:val="thaiDistribute"/>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007B405F" w:rsidRPr="00B3771C">
              <w:rPr>
                <w:rFonts w:ascii="Browallia New" w:hAnsi="Browallia New" w:cs="Browallia New"/>
                <w:b/>
                <w:bCs/>
                <w:sz w:val="22"/>
                <w:szCs w:val="22"/>
                <w:lang w:val="en-GB"/>
              </w:rPr>
              <w:t xml:space="preserve">1 </w:t>
            </w:r>
            <w:r w:rsidR="007B405F" w:rsidRPr="00B3771C">
              <w:rPr>
                <w:rFonts w:ascii="Browallia New" w:hAnsi="Browallia New" w:cs="Browallia New"/>
                <w:b/>
                <w:bCs/>
                <w:sz w:val="22"/>
                <w:szCs w:val="22"/>
                <w:cs/>
                <w:lang w:val="en-GB"/>
              </w:rPr>
              <w:t xml:space="preserve">มกราคม </w:t>
            </w:r>
            <w:r w:rsidR="007B405F" w:rsidRPr="00B3771C">
              <w:rPr>
                <w:rFonts w:ascii="Browallia New" w:hAnsi="Browallia New" w:cs="Browallia New"/>
                <w:b/>
                <w:bCs/>
                <w:sz w:val="22"/>
                <w:szCs w:val="22"/>
              </w:rPr>
              <w:t>2563</w:t>
            </w:r>
          </w:p>
        </w:tc>
        <w:tc>
          <w:tcPr>
            <w:tcW w:w="270" w:type="dxa"/>
          </w:tcPr>
          <w:p w14:paraId="451962D8"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9F1C724"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4B71A5A4"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61EC5E44"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43E940CD"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6667DA1A"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39270B49"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29E8C251"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r>
      <w:tr w:rsidR="007B405F" w:rsidRPr="00B3771C" w14:paraId="475F0FB7" w14:textId="77777777" w:rsidTr="00286211">
        <w:trPr>
          <w:trHeight w:val="181"/>
        </w:trPr>
        <w:tc>
          <w:tcPr>
            <w:tcW w:w="2700" w:type="dxa"/>
          </w:tcPr>
          <w:p w14:paraId="240CB063"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5D79757"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AD5A22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0B95DF9"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256E3B7"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A6A972E"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6636A649"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99631F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20866DD"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r>
      <w:tr w:rsidR="007B405F" w:rsidRPr="00B3771C" w14:paraId="15F57B4D" w14:textId="77777777" w:rsidTr="00286211">
        <w:trPr>
          <w:trHeight w:val="209"/>
        </w:trPr>
        <w:tc>
          <w:tcPr>
            <w:tcW w:w="2700" w:type="dxa"/>
          </w:tcPr>
          <w:p w14:paraId="24EABAD2" w14:textId="77777777" w:rsidR="007B405F" w:rsidRPr="00B3771C" w:rsidRDefault="007B405F"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C0DCDDF"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89FDE13"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172E42"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C566C06"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A7AF80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3A8AC458"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89B3197"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4CA74F3"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r>
      <w:tr w:rsidR="007B405F" w:rsidRPr="00B3771C" w14:paraId="6B244730" w14:textId="77777777" w:rsidTr="00286211">
        <w:trPr>
          <w:trHeight w:val="68"/>
        </w:trPr>
        <w:tc>
          <w:tcPr>
            <w:tcW w:w="2700" w:type="dxa"/>
          </w:tcPr>
          <w:p w14:paraId="0587F78B" w14:textId="77777777" w:rsidR="007B405F" w:rsidRPr="00B3771C" w:rsidRDefault="007B405F"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4C30364F"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0A051FB"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(4,035,22</w:t>
            </w:r>
            <w:r>
              <w:rPr>
                <w:rFonts w:ascii="Browallia New" w:hAnsi="Browallia New" w:cs="Browallia New"/>
                <w:sz w:val="22"/>
                <w:szCs w:val="22"/>
              </w:rPr>
              <w:t>8</w:t>
            </w:r>
            <w:r w:rsidRPr="00B3771C">
              <w:rPr>
                <w:rFonts w:ascii="Browallia New" w:hAnsi="Browallia New" w:cs="Browallia New"/>
                <w:sz w:val="22"/>
                <w:szCs w:val="22"/>
              </w:rPr>
              <w:t>)</w:t>
            </w:r>
          </w:p>
        </w:tc>
        <w:tc>
          <w:tcPr>
            <w:tcW w:w="270" w:type="dxa"/>
          </w:tcPr>
          <w:p w14:paraId="51760FDB"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94B2032"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121EFDA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9F4A656"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 xml:space="preserve">       (1,291)</w:t>
            </w:r>
          </w:p>
        </w:tc>
        <w:tc>
          <w:tcPr>
            <w:tcW w:w="270" w:type="dxa"/>
          </w:tcPr>
          <w:p w14:paraId="499E0875"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EB75AD4"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(4,036,51</w:t>
            </w:r>
            <w:r>
              <w:rPr>
                <w:rFonts w:ascii="Browallia New" w:hAnsi="Browallia New" w:cs="Browallia New"/>
                <w:sz w:val="22"/>
                <w:szCs w:val="22"/>
              </w:rPr>
              <w:t>9</w:t>
            </w:r>
            <w:r w:rsidRPr="00B3771C">
              <w:rPr>
                <w:rFonts w:ascii="Browallia New" w:hAnsi="Browallia New" w:cs="Browallia New"/>
                <w:sz w:val="22"/>
                <w:szCs w:val="22"/>
              </w:rPr>
              <w:t>)</w:t>
            </w:r>
          </w:p>
        </w:tc>
      </w:tr>
      <w:tr w:rsidR="007B405F" w:rsidRPr="00B3771C" w14:paraId="2DCD61AB" w14:textId="77777777" w:rsidTr="00286211">
        <w:trPr>
          <w:trHeight w:val="68"/>
        </w:trPr>
        <w:tc>
          <w:tcPr>
            <w:tcW w:w="2700" w:type="dxa"/>
          </w:tcPr>
          <w:p w14:paraId="69CBE3E9" w14:textId="77777777" w:rsidR="007B405F" w:rsidRPr="00B3771C" w:rsidRDefault="007B405F"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DF35C0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C1D5D98"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c>
          <w:tcPr>
            <w:tcW w:w="270" w:type="dxa"/>
          </w:tcPr>
          <w:p w14:paraId="5D9C51C8"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0FA3D06"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B03E114"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EDE8432"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9825A64"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8D27B35"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r>
      <w:tr w:rsidR="007B405F" w:rsidRPr="00B3771C" w14:paraId="6BABCEAD" w14:textId="77777777" w:rsidTr="00286211">
        <w:trPr>
          <w:trHeight w:val="68"/>
        </w:trPr>
        <w:tc>
          <w:tcPr>
            <w:tcW w:w="2700" w:type="dxa"/>
          </w:tcPr>
          <w:p w14:paraId="3B28A68D" w14:textId="77777777" w:rsidR="007B405F" w:rsidRPr="00B3771C" w:rsidRDefault="007B405F" w:rsidP="00286211">
            <w:pPr>
              <w:tabs>
                <w:tab w:val="left" w:pos="2160"/>
                <w:tab w:val="right" w:pos="7280"/>
                <w:tab w:val="right" w:pos="8540"/>
              </w:tabs>
              <w:ind w:right="-45"/>
              <w:rPr>
                <w:rFonts w:ascii="Browallia New" w:hAnsi="Browallia New" w:cs="Browallia New"/>
                <w:b/>
                <w:bCs/>
                <w:sz w:val="22"/>
                <w:szCs w:val="22"/>
                <w:cs/>
                <w:lang w:val="en-GB"/>
              </w:rPr>
            </w:pPr>
            <w:r w:rsidRPr="00B3771C">
              <w:rPr>
                <w:rFonts w:ascii="Browallia New" w:hAnsi="Browallia New" w:cs="Browallia New" w:hint="cs"/>
                <w:b/>
                <w:bCs/>
                <w:sz w:val="22"/>
                <w:szCs w:val="22"/>
                <w:cs/>
                <w:lang w:val="en-GB"/>
              </w:rPr>
              <w:t>รายการที่ไม่ใช่กระแสเงินสด</w:t>
            </w:r>
          </w:p>
        </w:tc>
        <w:tc>
          <w:tcPr>
            <w:tcW w:w="270" w:type="dxa"/>
          </w:tcPr>
          <w:p w14:paraId="218A495D"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12D3BF7"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rPr>
            </w:pPr>
          </w:p>
        </w:tc>
        <w:tc>
          <w:tcPr>
            <w:tcW w:w="270" w:type="dxa"/>
          </w:tcPr>
          <w:p w14:paraId="4F62620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C5669BA"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rPr>
            </w:pPr>
          </w:p>
        </w:tc>
        <w:tc>
          <w:tcPr>
            <w:tcW w:w="270" w:type="dxa"/>
          </w:tcPr>
          <w:p w14:paraId="6A22C23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2826471"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rPr>
            </w:pPr>
          </w:p>
        </w:tc>
        <w:tc>
          <w:tcPr>
            <w:tcW w:w="270" w:type="dxa"/>
          </w:tcPr>
          <w:p w14:paraId="6F542B6C"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B12CF6A"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rPr>
            </w:pPr>
          </w:p>
        </w:tc>
      </w:tr>
      <w:tr w:rsidR="007B405F" w:rsidRPr="00B3771C" w14:paraId="144BEAD8" w14:textId="77777777" w:rsidTr="00286211">
        <w:trPr>
          <w:trHeight w:val="68"/>
        </w:trPr>
        <w:tc>
          <w:tcPr>
            <w:tcW w:w="2700" w:type="dxa"/>
          </w:tcPr>
          <w:p w14:paraId="3924B364" w14:textId="77777777" w:rsidR="007B405F" w:rsidRPr="00B3771C" w:rsidRDefault="007B405F" w:rsidP="00286211">
            <w:pPr>
              <w:tabs>
                <w:tab w:val="left" w:pos="2160"/>
                <w:tab w:val="right" w:pos="7280"/>
                <w:tab w:val="right" w:pos="8540"/>
              </w:tabs>
              <w:ind w:left="241" w:right="-45" w:hanging="241"/>
              <w:rPr>
                <w:rFonts w:ascii="Browallia New" w:hAnsi="Browallia New" w:cs="Browallia New"/>
                <w:sz w:val="22"/>
                <w:szCs w:val="22"/>
                <w:cs/>
              </w:rPr>
            </w:pPr>
            <w:r w:rsidRPr="00B3771C">
              <w:rPr>
                <w:rFonts w:ascii="Browallia New" w:hAnsi="Browallia New" w:cs="Browallia New" w:hint="cs"/>
                <w:sz w:val="22"/>
                <w:szCs w:val="22"/>
                <w:cs/>
                <w:lang w:val="en-GB"/>
              </w:rPr>
              <w:t xml:space="preserve">หนี้สินตามสัญญาเช่าเพิ่มขึ้นจากการนำมาตรฐานการรายงานทางการเงินฉบับที่ </w:t>
            </w:r>
            <w:r w:rsidRPr="00B3771C">
              <w:rPr>
                <w:rFonts w:ascii="Browallia New" w:hAnsi="Browallia New" w:cs="Browallia New"/>
                <w:sz w:val="22"/>
                <w:szCs w:val="22"/>
              </w:rPr>
              <w:t xml:space="preserve">16 </w:t>
            </w:r>
            <w:r w:rsidRPr="00B3771C">
              <w:rPr>
                <w:rFonts w:ascii="Browallia New" w:hAnsi="Browallia New" w:cs="Browallia New" w:hint="cs"/>
                <w:sz w:val="22"/>
                <w:szCs w:val="22"/>
                <w:cs/>
              </w:rPr>
              <w:t>มาถือปฏิบัติ</w:t>
            </w:r>
          </w:p>
        </w:tc>
        <w:tc>
          <w:tcPr>
            <w:tcW w:w="270" w:type="dxa"/>
          </w:tcPr>
          <w:p w14:paraId="5002D693"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7EE97AD" w14:textId="77777777" w:rsidR="007B405F" w:rsidRDefault="007B405F" w:rsidP="00286211">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p w14:paraId="373D8C42" w14:textId="77777777" w:rsidR="007B405F" w:rsidRDefault="007B405F" w:rsidP="00286211">
            <w:pPr>
              <w:tabs>
                <w:tab w:val="left" w:pos="2160"/>
                <w:tab w:val="right" w:pos="7280"/>
                <w:tab w:val="right" w:pos="8540"/>
              </w:tabs>
              <w:ind w:right="-45"/>
              <w:jc w:val="center"/>
              <w:rPr>
                <w:rFonts w:ascii="Browallia New" w:hAnsi="Browallia New" w:cs="Browallia New"/>
                <w:sz w:val="22"/>
                <w:szCs w:val="22"/>
              </w:rPr>
            </w:pPr>
          </w:p>
          <w:p w14:paraId="4F3A9399"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153D2356"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5814A0B" w14:textId="77777777" w:rsidR="007B405F" w:rsidRDefault="007B405F" w:rsidP="00286211">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p w14:paraId="2C0283DB" w14:textId="77777777" w:rsidR="007B405F" w:rsidRDefault="007B405F" w:rsidP="00286211">
            <w:pPr>
              <w:tabs>
                <w:tab w:val="left" w:pos="2160"/>
                <w:tab w:val="right" w:pos="7280"/>
                <w:tab w:val="right" w:pos="8540"/>
              </w:tabs>
              <w:ind w:right="-45"/>
              <w:jc w:val="center"/>
              <w:rPr>
                <w:rFonts w:ascii="Browallia New" w:hAnsi="Browallia New" w:cs="Browallia New"/>
                <w:sz w:val="22"/>
                <w:szCs w:val="22"/>
              </w:rPr>
            </w:pPr>
          </w:p>
          <w:p w14:paraId="778925B2" w14:textId="77777777" w:rsidR="007B405F" w:rsidRPr="00B3771C" w:rsidRDefault="007B405F" w:rsidP="00286211">
            <w:pPr>
              <w:tabs>
                <w:tab w:val="left" w:pos="2160"/>
                <w:tab w:val="right" w:pos="7280"/>
                <w:tab w:val="right" w:pos="8540"/>
              </w:tabs>
              <w:ind w:right="-45"/>
              <w:jc w:val="center"/>
              <w:rPr>
                <w:rFonts w:ascii="Browallia New" w:hAnsi="Browallia New" w:cs="Browallia New"/>
                <w:b/>
                <w:bCs/>
                <w:sz w:val="22"/>
                <w:szCs w:val="22"/>
              </w:rPr>
            </w:pP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63782642"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36090EA" w14:textId="77777777" w:rsidR="007B405F" w:rsidRDefault="007B405F" w:rsidP="00286211">
            <w:pPr>
              <w:tabs>
                <w:tab w:val="left" w:pos="2160"/>
                <w:tab w:val="right" w:pos="7280"/>
                <w:tab w:val="right" w:pos="8540"/>
              </w:tabs>
              <w:ind w:right="-45"/>
              <w:jc w:val="right"/>
              <w:rPr>
                <w:rFonts w:ascii="Browallia New" w:hAnsi="Browallia New" w:cs="Browallia New"/>
                <w:sz w:val="22"/>
                <w:szCs w:val="22"/>
              </w:rPr>
            </w:pPr>
          </w:p>
          <w:p w14:paraId="7AA419CD" w14:textId="77777777" w:rsidR="007B405F" w:rsidRDefault="007B405F" w:rsidP="00286211">
            <w:pPr>
              <w:tabs>
                <w:tab w:val="left" w:pos="2160"/>
                <w:tab w:val="right" w:pos="7280"/>
                <w:tab w:val="right" w:pos="8540"/>
              </w:tabs>
              <w:ind w:right="-45"/>
              <w:jc w:val="right"/>
              <w:rPr>
                <w:rFonts w:ascii="Browallia New" w:hAnsi="Browallia New" w:cs="Browallia New"/>
                <w:sz w:val="22"/>
                <w:szCs w:val="22"/>
              </w:rPr>
            </w:pPr>
          </w:p>
          <w:p w14:paraId="047EC18A"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9,769</w:t>
            </w:r>
          </w:p>
        </w:tc>
        <w:tc>
          <w:tcPr>
            <w:tcW w:w="270" w:type="dxa"/>
          </w:tcPr>
          <w:p w14:paraId="0DD38C8C"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cs/>
              </w:rPr>
            </w:pPr>
          </w:p>
        </w:tc>
        <w:tc>
          <w:tcPr>
            <w:tcW w:w="1350" w:type="dxa"/>
            <w:gridSpan w:val="2"/>
          </w:tcPr>
          <w:p w14:paraId="07C3A04B" w14:textId="77777777" w:rsidR="007B405F" w:rsidRDefault="007B405F" w:rsidP="00286211">
            <w:pPr>
              <w:tabs>
                <w:tab w:val="left" w:pos="2160"/>
                <w:tab w:val="right" w:pos="7280"/>
                <w:tab w:val="right" w:pos="8540"/>
              </w:tabs>
              <w:ind w:right="-45"/>
              <w:jc w:val="right"/>
              <w:rPr>
                <w:rFonts w:ascii="Browallia New" w:hAnsi="Browallia New" w:cs="Browallia New"/>
                <w:sz w:val="22"/>
                <w:szCs w:val="22"/>
              </w:rPr>
            </w:pPr>
          </w:p>
          <w:p w14:paraId="76E91105" w14:textId="77777777" w:rsidR="007B405F" w:rsidRDefault="007B405F" w:rsidP="00286211">
            <w:pPr>
              <w:tabs>
                <w:tab w:val="left" w:pos="2160"/>
                <w:tab w:val="right" w:pos="7280"/>
                <w:tab w:val="right" w:pos="8540"/>
              </w:tabs>
              <w:ind w:right="-45"/>
              <w:jc w:val="right"/>
              <w:rPr>
                <w:rFonts w:ascii="Browallia New" w:hAnsi="Browallia New" w:cs="Browallia New"/>
                <w:sz w:val="22"/>
                <w:szCs w:val="22"/>
              </w:rPr>
            </w:pPr>
          </w:p>
          <w:p w14:paraId="663EDA5C" w14:textId="77777777" w:rsidR="007B405F" w:rsidRPr="00B3771C" w:rsidRDefault="007B405F" w:rsidP="00286211">
            <w:pPr>
              <w:tabs>
                <w:tab w:val="left" w:pos="2160"/>
                <w:tab w:val="right" w:pos="7280"/>
                <w:tab w:val="right" w:pos="8540"/>
              </w:tabs>
              <w:ind w:right="-45"/>
              <w:jc w:val="right"/>
              <w:rPr>
                <w:rFonts w:ascii="Browallia New" w:hAnsi="Browallia New" w:cs="Browallia New"/>
                <w:sz w:val="22"/>
                <w:szCs w:val="22"/>
              </w:rPr>
            </w:pPr>
            <w:r w:rsidRPr="00B3771C">
              <w:rPr>
                <w:rFonts w:ascii="Browallia New" w:hAnsi="Browallia New" w:cs="Browallia New"/>
                <w:sz w:val="22"/>
                <w:szCs w:val="22"/>
              </w:rPr>
              <w:t>9,769</w:t>
            </w:r>
          </w:p>
        </w:tc>
      </w:tr>
      <w:tr w:rsidR="007B405F" w:rsidRPr="00B3771C" w14:paraId="0A445348" w14:textId="77777777" w:rsidTr="00286211">
        <w:trPr>
          <w:trHeight w:val="58"/>
        </w:trPr>
        <w:tc>
          <w:tcPr>
            <w:tcW w:w="2700" w:type="dxa"/>
          </w:tcPr>
          <w:p w14:paraId="45C9EA7C" w14:textId="66C8C868" w:rsidR="007B405F" w:rsidRPr="00B3771C" w:rsidRDefault="00972300" w:rsidP="00286211">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007B405F" w:rsidRPr="00B3771C">
              <w:rPr>
                <w:rFonts w:ascii="Browallia New" w:hAnsi="Browallia New" w:cs="Browallia New"/>
                <w:b/>
                <w:bCs/>
                <w:sz w:val="22"/>
                <w:szCs w:val="22"/>
                <w:lang w:val="en-GB"/>
              </w:rPr>
              <w:t xml:space="preserve">31 </w:t>
            </w:r>
            <w:r w:rsidR="007B405F" w:rsidRPr="00B3771C">
              <w:rPr>
                <w:rFonts w:ascii="Browallia New" w:hAnsi="Browallia New" w:cs="Browallia New"/>
                <w:b/>
                <w:bCs/>
                <w:sz w:val="22"/>
                <w:szCs w:val="22"/>
                <w:cs/>
                <w:lang w:val="en-GB"/>
              </w:rPr>
              <w:t xml:space="preserve">ธันวาคม </w:t>
            </w:r>
            <w:r w:rsidR="007B405F" w:rsidRPr="00B3771C">
              <w:rPr>
                <w:rFonts w:ascii="Browallia New" w:hAnsi="Browallia New" w:cs="Browallia New"/>
                <w:b/>
                <w:bCs/>
                <w:sz w:val="22"/>
                <w:szCs w:val="22"/>
              </w:rPr>
              <w:t>2563</w:t>
            </w:r>
          </w:p>
        </w:tc>
        <w:tc>
          <w:tcPr>
            <w:tcW w:w="270" w:type="dxa"/>
          </w:tcPr>
          <w:p w14:paraId="6E355E6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10728615"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148E9B30"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3DE445D2" w14:textId="77777777" w:rsidR="007B405F" w:rsidRPr="00B3771C" w:rsidRDefault="007B405F"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79576AC5" w14:textId="77777777" w:rsidR="007B405F" w:rsidRPr="00B3771C" w:rsidRDefault="007B405F"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29A7ED78"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8,478</w:t>
            </w:r>
          </w:p>
        </w:tc>
        <w:tc>
          <w:tcPr>
            <w:tcW w:w="270" w:type="dxa"/>
          </w:tcPr>
          <w:p w14:paraId="2A4DEFA2"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0AEEE7EE" w14:textId="77777777" w:rsidR="007B405F" w:rsidRPr="00B3771C" w:rsidRDefault="007B405F"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184,71</w:t>
            </w:r>
            <w:r>
              <w:rPr>
                <w:rFonts w:ascii="Browallia New" w:hAnsi="Browallia New" w:cs="Browallia New"/>
                <w:b/>
                <w:bCs/>
                <w:sz w:val="22"/>
                <w:szCs w:val="22"/>
              </w:rPr>
              <w:t>8</w:t>
            </w:r>
          </w:p>
        </w:tc>
      </w:tr>
    </w:tbl>
    <w:p w14:paraId="65CB7221" w14:textId="2806970C" w:rsidR="00220AE4" w:rsidRPr="006D3E42" w:rsidRDefault="00220AE4" w:rsidP="00B14061">
      <w:pPr>
        <w:pStyle w:val="ListParagraph"/>
        <w:tabs>
          <w:tab w:val="left" w:pos="924"/>
        </w:tabs>
        <w:spacing w:after="0" w:line="240" w:lineRule="auto"/>
        <w:ind w:left="426"/>
        <w:rPr>
          <w:rFonts w:ascii="Browallia New" w:hAnsi="Browallia New" w:cs="Browallia New"/>
          <w:sz w:val="36"/>
          <w:szCs w:val="36"/>
          <w:u w:val="single"/>
          <w:lang w:val="en-GB"/>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393154" w:rsidRPr="00B3771C" w14:paraId="50A199E1" w14:textId="77777777" w:rsidTr="00286211">
        <w:trPr>
          <w:gridAfter w:val="1"/>
          <w:wAfter w:w="6" w:type="dxa"/>
          <w:trHeight w:val="68"/>
        </w:trPr>
        <w:tc>
          <w:tcPr>
            <w:tcW w:w="2700" w:type="dxa"/>
          </w:tcPr>
          <w:p w14:paraId="0AEF8A0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28F434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D14C39F" w14:textId="77777777" w:rsidR="00393154" w:rsidRPr="00B3771C" w:rsidRDefault="00393154"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393154" w:rsidRPr="00B3771C" w14:paraId="1E86C36D" w14:textId="77777777" w:rsidTr="00286211">
        <w:trPr>
          <w:gridAfter w:val="1"/>
          <w:wAfter w:w="6" w:type="dxa"/>
          <w:trHeight w:val="68"/>
        </w:trPr>
        <w:tc>
          <w:tcPr>
            <w:tcW w:w="2700" w:type="dxa"/>
          </w:tcPr>
          <w:p w14:paraId="629934F6"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A91B49C"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2CA8616"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393154" w:rsidRPr="00B3771C" w14:paraId="01D2BF04" w14:textId="77777777" w:rsidTr="00286211">
        <w:trPr>
          <w:trHeight w:val="424"/>
        </w:trPr>
        <w:tc>
          <w:tcPr>
            <w:tcW w:w="2700" w:type="dxa"/>
          </w:tcPr>
          <w:p w14:paraId="3303E06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6C38A0F"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06942A5C"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7D29B4C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440940B0"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3203664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625DAB">
              <w:rPr>
                <w:rFonts w:ascii="Browallia New" w:hAnsi="Browallia New" w:cs="Browallia New"/>
                <w:b/>
                <w:bCs/>
                <w:sz w:val="22"/>
                <w:szCs w:val="22"/>
                <w:cs/>
                <w:lang w:val="en-GB"/>
              </w:rPr>
              <w:t>เงินกู้ยืมระยะ</w:t>
            </w:r>
            <w:r w:rsidRPr="00625DAB">
              <w:rPr>
                <w:rFonts w:ascii="Browallia New" w:hAnsi="Browallia New" w:cs="Browallia New" w:hint="cs"/>
                <w:b/>
                <w:bCs/>
                <w:sz w:val="22"/>
                <w:szCs w:val="22"/>
                <w:cs/>
                <w:lang w:val="en-GB"/>
              </w:rPr>
              <w:t>สั้น</w:t>
            </w:r>
            <w:r w:rsidRPr="00625DAB">
              <w:rPr>
                <w:rFonts w:ascii="Browallia New" w:hAnsi="Browallia New" w:cs="Browallia New"/>
                <w:b/>
                <w:bCs/>
                <w:sz w:val="22"/>
                <w:szCs w:val="22"/>
                <w:cs/>
                <w:lang w:val="en-GB"/>
              </w:rPr>
              <w:t>จาก</w:t>
            </w:r>
            <w:r w:rsidRPr="00625DAB">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47783A9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6A6C898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60E59FC4"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642F0F3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7C67E28F"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p w14:paraId="386B7485"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rPr>
            </w:pPr>
          </w:p>
          <w:p w14:paraId="0D61F3C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393154" w:rsidRPr="00B3771C" w14:paraId="1350B86E" w14:textId="77777777" w:rsidTr="00286211">
        <w:trPr>
          <w:trHeight w:val="199"/>
        </w:trPr>
        <w:tc>
          <w:tcPr>
            <w:tcW w:w="2700" w:type="dxa"/>
          </w:tcPr>
          <w:p w14:paraId="0CF6B12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EF60D1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706019F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31D1BAEE"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55FD02F8"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667BB0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347E308A"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818FECA"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21F3715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tc>
      </w:tr>
      <w:tr w:rsidR="000B56B3" w:rsidRPr="00B3771C" w14:paraId="0BF67EE1" w14:textId="77777777" w:rsidTr="00286211">
        <w:trPr>
          <w:trHeight w:val="101"/>
        </w:trPr>
        <w:tc>
          <w:tcPr>
            <w:tcW w:w="2700" w:type="dxa"/>
          </w:tcPr>
          <w:p w14:paraId="1AC01DEB" w14:textId="2F731C47" w:rsidR="000B56B3" w:rsidRPr="00B3771C" w:rsidRDefault="000B56B3" w:rsidP="000B56B3">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57487E8F" w14:textId="77777777" w:rsidR="000B56B3" w:rsidRPr="00B3771C" w:rsidRDefault="000B56B3" w:rsidP="000B56B3">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32C2B03" w14:textId="5B268D77" w:rsidR="000B56B3" w:rsidRPr="00B3771C" w:rsidRDefault="000B56B3" w:rsidP="000B56B3">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207ADD9F" w14:textId="77777777" w:rsidR="000B56B3" w:rsidRPr="00B3771C" w:rsidRDefault="000B56B3" w:rsidP="000B56B3">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2494D3D6" w14:textId="4D2005AA" w:rsidR="000B56B3" w:rsidRPr="000B56B3" w:rsidRDefault="000B56B3" w:rsidP="000B56B3">
            <w:pPr>
              <w:tabs>
                <w:tab w:val="clear" w:pos="680"/>
                <w:tab w:val="left" w:pos="696"/>
                <w:tab w:val="left" w:pos="2160"/>
                <w:tab w:val="right" w:pos="7280"/>
                <w:tab w:val="right" w:pos="8540"/>
              </w:tabs>
              <w:ind w:right="-45"/>
              <w:jc w:val="center"/>
              <w:rPr>
                <w:rFonts w:ascii="Browallia New" w:hAnsi="Browallia New" w:cs="Browallia New"/>
                <w:b/>
                <w:bCs/>
                <w:sz w:val="22"/>
                <w:szCs w:val="22"/>
              </w:rPr>
            </w:pPr>
            <w:r w:rsidRPr="000B56B3">
              <w:rPr>
                <w:rFonts w:ascii="Browallia New" w:hAnsi="Browallia New" w:cs="Browallia New"/>
                <w:b/>
                <w:bCs/>
                <w:sz w:val="22"/>
                <w:szCs w:val="22"/>
              </w:rPr>
              <w:t xml:space="preserve">            </w:t>
            </w:r>
            <w:r w:rsidR="00A647E7"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7C8F7F9F" w14:textId="77777777" w:rsidR="000B56B3" w:rsidRPr="00B3771C" w:rsidRDefault="000B56B3" w:rsidP="000B56B3">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281FF086" w14:textId="3F97F4AD" w:rsidR="000B56B3" w:rsidRPr="00B3771C" w:rsidRDefault="000B56B3" w:rsidP="000B56B3">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87,982</w:t>
            </w:r>
          </w:p>
        </w:tc>
        <w:tc>
          <w:tcPr>
            <w:tcW w:w="270" w:type="dxa"/>
          </w:tcPr>
          <w:p w14:paraId="6C5AFE99" w14:textId="77777777" w:rsidR="000B56B3" w:rsidRPr="00B3771C" w:rsidRDefault="000B56B3" w:rsidP="000B56B3">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79E61D14" w14:textId="4392551C" w:rsidR="000B56B3" w:rsidRPr="00B3771C" w:rsidRDefault="000B56B3" w:rsidP="000B56B3">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264,222</w:t>
            </w:r>
          </w:p>
        </w:tc>
      </w:tr>
      <w:tr w:rsidR="00BD2343" w:rsidRPr="00B3771C" w14:paraId="21BA77BF" w14:textId="77777777" w:rsidTr="00286211">
        <w:trPr>
          <w:trHeight w:val="181"/>
        </w:trPr>
        <w:tc>
          <w:tcPr>
            <w:tcW w:w="2700" w:type="dxa"/>
          </w:tcPr>
          <w:p w14:paraId="0A6E45E6"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37C38F5"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FA1F5E2"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362A1A3"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9DFCF72"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A260B19"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084B13F"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D909EB3"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024E038"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r>
      <w:tr w:rsidR="00BD2343" w:rsidRPr="00B3771C" w14:paraId="1CF0EDB8" w14:textId="77777777" w:rsidTr="00286211">
        <w:trPr>
          <w:trHeight w:val="68"/>
        </w:trPr>
        <w:tc>
          <w:tcPr>
            <w:tcW w:w="2700" w:type="dxa"/>
          </w:tcPr>
          <w:p w14:paraId="0990A518" w14:textId="77777777" w:rsidR="00BD2343" w:rsidRPr="00B3771C" w:rsidRDefault="00BD2343" w:rsidP="00BD2343">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0D1A4F41"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55F39AB"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13432C7"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A8CFE71"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E0A2286"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35DB30B1"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4E7D11D"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3C4E2512" w14:textId="77777777" w:rsidR="00BD2343" w:rsidRPr="00B3771C" w:rsidRDefault="00BD2343" w:rsidP="00BD2343">
            <w:pPr>
              <w:tabs>
                <w:tab w:val="left" w:pos="2160"/>
                <w:tab w:val="right" w:pos="7280"/>
                <w:tab w:val="right" w:pos="8540"/>
              </w:tabs>
              <w:ind w:right="-45"/>
              <w:jc w:val="thaiDistribute"/>
              <w:rPr>
                <w:rFonts w:ascii="Browallia New" w:hAnsi="Browallia New" w:cs="Browallia New"/>
                <w:sz w:val="22"/>
                <w:szCs w:val="22"/>
                <w:cs/>
              </w:rPr>
            </w:pPr>
          </w:p>
        </w:tc>
      </w:tr>
      <w:tr w:rsidR="00625DAB" w:rsidRPr="00B3771C" w14:paraId="43AAA057" w14:textId="77777777" w:rsidTr="00286211">
        <w:trPr>
          <w:trHeight w:val="68"/>
        </w:trPr>
        <w:tc>
          <w:tcPr>
            <w:tcW w:w="2700" w:type="dxa"/>
          </w:tcPr>
          <w:p w14:paraId="61DC7EF0" w14:textId="77777777" w:rsidR="00625DAB" w:rsidRPr="00B3771C" w:rsidRDefault="00625DAB" w:rsidP="00625DAB">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2FEA7E2"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E7B7C1D" w14:textId="790EE384" w:rsidR="00625DAB" w:rsidRPr="00B3771C" w:rsidRDefault="00E63DBB" w:rsidP="00625DAB">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(1,951,667)</w:t>
            </w:r>
          </w:p>
        </w:tc>
        <w:tc>
          <w:tcPr>
            <w:tcW w:w="270" w:type="dxa"/>
          </w:tcPr>
          <w:p w14:paraId="42555DC5"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FFB245C" w14:textId="49C60595" w:rsidR="00625DAB" w:rsidRPr="00B3771C" w:rsidRDefault="00625DAB" w:rsidP="00625DAB">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A647E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0AEB670"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999B870" w14:textId="014380C6" w:rsidR="00625DAB" w:rsidRPr="00B3771C" w:rsidRDefault="00F51332" w:rsidP="00625DAB">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(5,091)</w:t>
            </w:r>
          </w:p>
        </w:tc>
        <w:tc>
          <w:tcPr>
            <w:tcW w:w="270" w:type="dxa"/>
          </w:tcPr>
          <w:p w14:paraId="69455AAE"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4B4B5AE" w14:textId="0D2230EB" w:rsidR="00625DAB" w:rsidRPr="00B3771C" w:rsidRDefault="00E63DBB" w:rsidP="00625DAB">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w:t>
            </w:r>
            <w:r w:rsidR="00C20BF9">
              <w:rPr>
                <w:rFonts w:ascii="Browallia New" w:hAnsi="Browallia New" w:cs="Browallia New"/>
                <w:sz w:val="22"/>
                <w:szCs w:val="22"/>
              </w:rPr>
              <w:t>1,956,758</w:t>
            </w:r>
            <w:r>
              <w:rPr>
                <w:rFonts w:ascii="Browallia New" w:hAnsi="Browallia New" w:cs="Browallia New"/>
                <w:sz w:val="22"/>
                <w:szCs w:val="22"/>
              </w:rPr>
              <w:t>)</w:t>
            </w:r>
          </w:p>
        </w:tc>
      </w:tr>
      <w:tr w:rsidR="00625DAB" w:rsidRPr="00B3771C" w14:paraId="3DDE650C" w14:textId="77777777" w:rsidTr="00286211">
        <w:trPr>
          <w:trHeight w:val="68"/>
        </w:trPr>
        <w:tc>
          <w:tcPr>
            <w:tcW w:w="2700" w:type="dxa"/>
          </w:tcPr>
          <w:p w14:paraId="03D5F211" w14:textId="77777777" w:rsidR="00625DAB" w:rsidRPr="00B3771C" w:rsidRDefault="00625DAB" w:rsidP="00625DAB">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1B41C17"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5A674C0" w14:textId="39E19F7D" w:rsidR="00625DAB" w:rsidRPr="00B3771C" w:rsidRDefault="00E63DBB" w:rsidP="00CD30E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c>
          <w:tcPr>
            <w:tcW w:w="270" w:type="dxa"/>
          </w:tcPr>
          <w:p w14:paraId="4DD9ADC9"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2ECCF2A" w14:textId="0884A543" w:rsidR="00625DAB" w:rsidRPr="00B3771C" w:rsidRDefault="00625DAB" w:rsidP="00625DAB">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00A647E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1D43B40"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5F1DA8C" w14:textId="56E83BAB" w:rsidR="00625DAB" w:rsidRPr="00B3771C" w:rsidRDefault="00F02B9D" w:rsidP="00625DAB">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A59ED99"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6FCDE06" w14:textId="1A5C4504" w:rsidR="00625DAB" w:rsidRPr="00B3771C" w:rsidRDefault="007F4364" w:rsidP="007F43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r>
      <w:tr w:rsidR="00625DAB" w:rsidRPr="00B3771C" w14:paraId="7D993EF0" w14:textId="77777777" w:rsidTr="00286211">
        <w:trPr>
          <w:trHeight w:val="58"/>
        </w:trPr>
        <w:tc>
          <w:tcPr>
            <w:tcW w:w="2700" w:type="dxa"/>
          </w:tcPr>
          <w:p w14:paraId="205E6DB4" w14:textId="0D34E0F6" w:rsidR="00625DAB" w:rsidRPr="00B3771C" w:rsidRDefault="00625DAB" w:rsidP="00625DAB">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61A35E71"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36AFCE7" w14:textId="359021F3" w:rsidR="00625DAB" w:rsidRPr="00B3771C" w:rsidRDefault="00625DAB" w:rsidP="00625DAB">
            <w:pPr>
              <w:tabs>
                <w:tab w:val="left" w:pos="2160"/>
                <w:tab w:val="right" w:pos="7280"/>
                <w:tab w:val="right" w:pos="8540"/>
              </w:tabs>
              <w:ind w:right="-45"/>
              <w:jc w:val="center"/>
              <w:rPr>
                <w:rFonts w:ascii="Browallia New" w:hAnsi="Browallia New" w:cs="Browallia New"/>
                <w:b/>
                <w:bCs/>
                <w:sz w:val="22"/>
                <w:szCs w:val="22"/>
              </w:rPr>
            </w:pPr>
            <w:r w:rsidRPr="00B3771C">
              <w:rPr>
                <w:rFonts w:ascii="Browallia New" w:hAnsi="Browallia New" w:cs="Browallia New"/>
                <w:sz w:val="22"/>
                <w:szCs w:val="22"/>
              </w:rPr>
              <w:t xml:space="preserve">            -</w:t>
            </w:r>
          </w:p>
        </w:tc>
        <w:tc>
          <w:tcPr>
            <w:tcW w:w="270" w:type="dxa"/>
          </w:tcPr>
          <w:p w14:paraId="4A74FA51"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04B3CB73" w14:textId="27893DC4" w:rsidR="00625DAB" w:rsidRPr="00B3771C" w:rsidRDefault="00625DAB" w:rsidP="00625DAB">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00A647E7"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00909BFA"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46BC64D7" w14:textId="0C292788" w:rsidR="00625DAB" w:rsidRPr="00B3771C" w:rsidRDefault="003D5293" w:rsidP="00625DAB">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c>
          <w:tcPr>
            <w:tcW w:w="270" w:type="dxa"/>
          </w:tcPr>
          <w:p w14:paraId="44756D97" w14:textId="77777777" w:rsidR="00625DAB" w:rsidRPr="00B3771C" w:rsidRDefault="00625DAB" w:rsidP="00625DAB">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67FA04DB" w14:textId="551F491D" w:rsidR="00625DAB" w:rsidRPr="00B3771C" w:rsidRDefault="00E456ED" w:rsidP="00625DAB">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r>
    </w:tbl>
    <w:p w14:paraId="76C66D25" w14:textId="77777777" w:rsidR="00F7306E" w:rsidRDefault="00F7306E" w:rsidP="00B14061">
      <w:pPr>
        <w:pStyle w:val="ListParagraph"/>
        <w:tabs>
          <w:tab w:val="left" w:pos="924"/>
        </w:tabs>
        <w:spacing w:after="0" w:line="240" w:lineRule="auto"/>
        <w:ind w:left="426"/>
        <w:rPr>
          <w:rFonts w:ascii="Browallia New" w:hAnsi="Browallia New" w:cs="Browallia New"/>
          <w:sz w:val="28"/>
          <w:u w:val="single"/>
          <w:lang w:val="en-GB"/>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6D3E42" w:rsidRPr="00B3771C" w14:paraId="5D73B8AE" w14:textId="77777777" w:rsidTr="00286211">
        <w:trPr>
          <w:gridAfter w:val="1"/>
          <w:wAfter w:w="6" w:type="dxa"/>
          <w:trHeight w:val="68"/>
        </w:trPr>
        <w:tc>
          <w:tcPr>
            <w:tcW w:w="2700" w:type="dxa"/>
          </w:tcPr>
          <w:p w14:paraId="233C870F"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4160E8F"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D39620F"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6D3E42" w:rsidRPr="00B3771C" w14:paraId="546906AE" w14:textId="77777777" w:rsidTr="00286211">
        <w:trPr>
          <w:gridAfter w:val="1"/>
          <w:wAfter w:w="6" w:type="dxa"/>
          <w:trHeight w:val="68"/>
        </w:trPr>
        <w:tc>
          <w:tcPr>
            <w:tcW w:w="2700" w:type="dxa"/>
          </w:tcPr>
          <w:p w14:paraId="3B80E63E"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B0DBC1A"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8F61AA5"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6D3E42" w:rsidRPr="00B3771C" w14:paraId="683CDEC1" w14:textId="77777777" w:rsidTr="00286211">
        <w:trPr>
          <w:trHeight w:val="424"/>
        </w:trPr>
        <w:tc>
          <w:tcPr>
            <w:tcW w:w="2700" w:type="dxa"/>
          </w:tcPr>
          <w:p w14:paraId="5C3219C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913B599"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542A5AF0"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77EF9767"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3D90520A"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lang w:val="en-GB"/>
              </w:rPr>
            </w:pPr>
          </w:p>
          <w:p w14:paraId="64A81AC7"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Pr="00B3771C">
              <w:rPr>
                <w:rFonts w:ascii="Browallia New" w:hAnsi="Browallia New" w:cs="Browallia New" w:hint="cs"/>
                <w:b/>
                <w:bCs/>
                <w:sz w:val="22"/>
                <w:szCs w:val="22"/>
                <w:cs/>
                <w:lang w:val="en-GB"/>
              </w:rPr>
              <w:t>สั้น</w:t>
            </w:r>
            <w:r w:rsidRPr="00B3771C">
              <w:rPr>
                <w:rFonts w:ascii="Browallia New" w:hAnsi="Browallia New" w:cs="Browallia New"/>
                <w:b/>
                <w:bCs/>
                <w:sz w:val="22"/>
                <w:szCs w:val="22"/>
                <w:cs/>
                <w:lang w:val="en-GB"/>
              </w:rPr>
              <w:t>จาก</w:t>
            </w:r>
            <w:r w:rsidRPr="00B3771C">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201839A2"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5C67C08F"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lang w:val="en-GB"/>
              </w:rPr>
            </w:pPr>
          </w:p>
          <w:p w14:paraId="13531D72"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769D5CA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0DF956E1"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rPr>
            </w:pPr>
          </w:p>
          <w:p w14:paraId="3186BD4C"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rPr>
            </w:pPr>
          </w:p>
          <w:p w14:paraId="1918D1FF"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6D3E42" w:rsidRPr="00B3771C" w14:paraId="706EDB1E" w14:textId="77777777" w:rsidTr="00286211">
        <w:trPr>
          <w:trHeight w:val="199"/>
        </w:trPr>
        <w:tc>
          <w:tcPr>
            <w:tcW w:w="2700" w:type="dxa"/>
          </w:tcPr>
          <w:p w14:paraId="023A780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81B0C7E"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60BB0BD9"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2C27F0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7A8F879A"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F522644"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3D92F145"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93EB391"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057B90CE"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rPr>
            </w:pPr>
          </w:p>
        </w:tc>
      </w:tr>
      <w:tr w:rsidR="006D3E42" w:rsidRPr="00B3771C" w14:paraId="24754C70" w14:textId="77777777" w:rsidTr="00286211">
        <w:trPr>
          <w:trHeight w:val="101"/>
        </w:trPr>
        <w:tc>
          <w:tcPr>
            <w:tcW w:w="2700" w:type="dxa"/>
          </w:tcPr>
          <w:p w14:paraId="67D8F52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2563</w:t>
            </w:r>
          </w:p>
        </w:tc>
        <w:tc>
          <w:tcPr>
            <w:tcW w:w="270" w:type="dxa"/>
          </w:tcPr>
          <w:p w14:paraId="0941985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47DD370"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282,234</w:t>
            </w:r>
          </w:p>
        </w:tc>
        <w:tc>
          <w:tcPr>
            <w:tcW w:w="270" w:type="dxa"/>
          </w:tcPr>
          <w:p w14:paraId="5A25525E"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64D5C274" w14:textId="77777777" w:rsidR="006D3E42" w:rsidRPr="00B3771C" w:rsidRDefault="006D3E42" w:rsidP="00286211">
            <w:pPr>
              <w:tabs>
                <w:tab w:val="clear" w:pos="680"/>
                <w:tab w:val="left" w:pos="696"/>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5,000</w:t>
            </w:r>
          </w:p>
        </w:tc>
        <w:tc>
          <w:tcPr>
            <w:tcW w:w="270" w:type="dxa"/>
          </w:tcPr>
          <w:p w14:paraId="7791C1F7"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2DCB1B2A"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Pr="00794EF6">
              <w:rPr>
                <w:rFonts w:ascii="Browallia New" w:hAnsi="Browallia New" w:cs="Browallia New" w:hint="cs"/>
                <w:b/>
                <w:bCs/>
                <w:sz w:val="22"/>
                <w:szCs w:val="22"/>
                <w:cs/>
              </w:rPr>
              <w:t xml:space="preserve">   </w:t>
            </w:r>
            <w:r w:rsidRPr="00B3771C">
              <w:rPr>
                <w:rFonts w:ascii="Browallia New" w:hAnsi="Browallia New" w:cs="Browallia New"/>
                <w:b/>
                <w:bCs/>
                <w:sz w:val="22"/>
                <w:szCs w:val="22"/>
              </w:rPr>
              <w:t>-</w:t>
            </w:r>
          </w:p>
        </w:tc>
        <w:tc>
          <w:tcPr>
            <w:tcW w:w="270" w:type="dxa"/>
          </w:tcPr>
          <w:p w14:paraId="63DDEC9A"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53CAC1B0"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287,234</w:t>
            </w:r>
          </w:p>
        </w:tc>
      </w:tr>
      <w:tr w:rsidR="006D3E42" w:rsidRPr="00B3771C" w14:paraId="579CCC9C" w14:textId="77777777" w:rsidTr="00286211">
        <w:trPr>
          <w:trHeight w:val="181"/>
        </w:trPr>
        <w:tc>
          <w:tcPr>
            <w:tcW w:w="2700" w:type="dxa"/>
          </w:tcPr>
          <w:p w14:paraId="430233D0"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68A853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B252981"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BB61F3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4D95E2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1FD9C5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9647D57"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F295F79"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140A23C"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r>
      <w:tr w:rsidR="006D3E42" w:rsidRPr="00B3771C" w14:paraId="08CFD2D1" w14:textId="77777777" w:rsidTr="00286211">
        <w:trPr>
          <w:trHeight w:val="68"/>
        </w:trPr>
        <w:tc>
          <w:tcPr>
            <w:tcW w:w="2700" w:type="dxa"/>
          </w:tcPr>
          <w:p w14:paraId="35625D68"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19A6255E"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5F43EAC"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1516D0"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2190A99"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5B84BA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A3BF940"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9D5EF1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F41C282"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r>
      <w:tr w:rsidR="006D3E42" w:rsidRPr="00B3771C" w14:paraId="44F20106" w14:textId="77777777" w:rsidTr="00286211">
        <w:trPr>
          <w:trHeight w:val="68"/>
        </w:trPr>
        <w:tc>
          <w:tcPr>
            <w:tcW w:w="2700" w:type="dxa"/>
          </w:tcPr>
          <w:p w14:paraId="27D74A62"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94D5CC2"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7EC3911"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(4,035,22</w:t>
            </w:r>
            <w:r>
              <w:rPr>
                <w:rFonts w:ascii="Browallia New" w:hAnsi="Browallia New" w:cs="Browallia New"/>
                <w:sz w:val="22"/>
                <w:szCs w:val="22"/>
              </w:rPr>
              <w:t>8</w:t>
            </w:r>
            <w:r w:rsidRPr="00B3771C">
              <w:rPr>
                <w:rFonts w:ascii="Browallia New" w:hAnsi="Browallia New" w:cs="Browallia New"/>
                <w:sz w:val="22"/>
                <w:szCs w:val="22"/>
              </w:rPr>
              <w:t>)</w:t>
            </w:r>
          </w:p>
        </w:tc>
        <w:tc>
          <w:tcPr>
            <w:tcW w:w="270" w:type="dxa"/>
          </w:tcPr>
          <w:p w14:paraId="3C564307"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4563524"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(7</w:t>
            </w:r>
            <w:r>
              <w:rPr>
                <w:rFonts w:ascii="Browallia New" w:hAnsi="Browallia New" w:cs="Browallia New"/>
                <w:sz w:val="22"/>
                <w:szCs w:val="22"/>
              </w:rPr>
              <w:t>,</w:t>
            </w:r>
            <w:r w:rsidRPr="00B3771C">
              <w:rPr>
                <w:rFonts w:ascii="Browallia New" w:hAnsi="Browallia New" w:cs="Browallia New"/>
                <w:sz w:val="22"/>
                <w:szCs w:val="22"/>
              </w:rPr>
              <w:t>001)</w:t>
            </w:r>
          </w:p>
        </w:tc>
        <w:tc>
          <w:tcPr>
            <w:tcW w:w="270" w:type="dxa"/>
          </w:tcPr>
          <w:p w14:paraId="0A417881"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CB898DA"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(3,843)</w:t>
            </w:r>
          </w:p>
        </w:tc>
        <w:tc>
          <w:tcPr>
            <w:tcW w:w="270" w:type="dxa"/>
          </w:tcPr>
          <w:p w14:paraId="20CC883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1924F1D"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(4,046,07</w:t>
            </w:r>
            <w:r>
              <w:rPr>
                <w:rFonts w:ascii="Browallia New" w:hAnsi="Browallia New" w:cs="Browallia New"/>
                <w:sz w:val="22"/>
                <w:szCs w:val="22"/>
              </w:rPr>
              <w:t>2</w:t>
            </w:r>
            <w:r w:rsidRPr="00B3771C">
              <w:rPr>
                <w:rFonts w:ascii="Browallia New" w:hAnsi="Browallia New" w:cs="Browallia New"/>
                <w:sz w:val="22"/>
                <w:szCs w:val="22"/>
              </w:rPr>
              <w:t>)</w:t>
            </w:r>
          </w:p>
        </w:tc>
      </w:tr>
      <w:tr w:rsidR="006D3E42" w:rsidRPr="00B3771C" w14:paraId="19306AE3" w14:textId="77777777" w:rsidTr="00286211">
        <w:trPr>
          <w:trHeight w:val="68"/>
        </w:trPr>
        <w:tc>
          <w:tcPr>
            <w:tcW w:w="2700" w:type="dxa"/>
          </w:tcPr>
          <w:p w14:paraId="131E15D4"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43826E8"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939514B"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3,929,234</w:t>
            </w:r>
          </w:p>
        </w:tc>
        <w:tc>
          <w:tcPr>
            <w:tcW w:w="270" w:type="dxa"/>
          </w:tcPr>
          <w:p w14:paraId="26F0A13C"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8663F5A"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2</w:t>
            </w:r>
            <w:r>
              <w:rPr>
                <w:rFonts w:ascii="Browallia New" w:hAnsi="Browallia New" w:cs="Browallia New"/>
                <w:sz w:val="22"/>
                <w:szCs w:val="22"/>
              </w:rPr>
              <w:t>,</w:t>
            </w:r>
            <w:r w:rsidRPr="00B3771C">
              <w:rPr>
                <w:rFonts w:ascii="Browallia New" w:hAnsi="Browallia New" w:cs="Browallia New"/>
                <w:sz w:val="22"/>
                <w:szCs w:val="22"/>
              </w:rPr>
              <w:t>001</w:t>
            </w:r>
          </w:p>
        </w:tc>
        <w:tc>
          <w:tcPr>
            <w:tcW w:w="270" w:type="dxa"/>
          </w:tcPr>
          <w:p w14:paraId="0599679E"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6928DF0E"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sidRPr="00B3771C">
              <w:rPr>
                <w:rFonts w:ascii="Browallia New" w:hAnsi="Browallia New" w:cs="Browallia New"/>
                <w:sz w:val="22"/>
                <w:szCs w:val="22"/>
              </w:rPr>
              <w:t>-</w:t>
            </w:r>
          </w:p>
        </w:tc>
        <w:tc>
          <w:tcPr>
            <w:tcW w:w="270" w:type="dxa"/>
          </w:tcPr>
          <w:p w14:paraId="600200F0"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7EAE3C2"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rPr>
              <w:t>3,931,235</w:t>
            </w:r>
          </w:p>
        </w:tc>
      </w:tr>
      <w:tr w:rsidR="006D3E42" w:rsidRPr="00B3771C" w14:paraId="12DC38E6" w14:textId="77777777" w:rsidTr="00286211">
        <w:trPr>
          <w:trHeight w:val="68"/>
        </w:trPr>
        <w:tc>
          <w:tcPr>
            <w:tcW w:w="2700" w:type="dxa"/>
          </w:tcPr>
          <w:p w14:paraId="71813F08"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hint="cs"/>
                <w:b/>
                <w:bCs/>
                <w:sz w:val="22"/>
                <w:szCs w:val="22"/>
                <w:cs/>
                <w:lang w:val="en-GB"/>
              </w:rPr>
              <w:t>รายการที่ไม่ใช่กระแสเงินสด</w:t>
            </w:r>
          </w:p>
        </w:tc>
        <w:tc>
          <w:tcPr>
            <w:tcW w:w="270" w:type="dxa"/>
          </w:tcPr>
          <w:p w14:paraId="065C1B6F"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69518D0"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p>
        </w:tc>
        <w:tc>
          <w:tcPr>
            <w:tcW w:w="270" w:type="dxa"/>
          </w:tcPr>
          <w:p w14:paraId="70E5B2D5"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70A9C53"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p>
        </w:tc>
        <w:tc>
          <w:tcPr>
            <w:tcW w:w="270" w:type="dxa"/>
          </w:tcPr>
          <w:p w14:paraId="2D1BFB3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58219E5"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p>
        </w:tc>
        <w:tc>
          <w:tcPr>
            <w:tcW w:w="270" w:type="dxa"/>
          </w:tcPr>
          <w:p w14:paraId="0B282BA7"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1F1F67C2"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p>
        </w:tc>
      </w:tr>
      <w:tr w:rsidR="006D3E42" w:rsidRPr="00B3771C" w14:paraId="2E3DE572" w14:textId="77777777" w:rsidTr="00286211">
        <w:trPr>
          <w:trHeight w:val="68"/>
        </w:trPr>
        <w:tc>
          <w:tcPr>
            <w:tcW w:w="2700" w:type="dxa"/>
          </w:tcPr>
          <w:p w14:paraId="257F849B" w14:textId="77777777" w:rsidR="006D3E42" w:rsidRPr="00B3771C" w:rsidRDefault="006D3E42" w:rsidP="00286211">
            <w:pPr>
              <w:tabs>
                <w:tab w:val="clear" w:pos="227"/>
                <w:tab w:val="left" w:pos="2160"/>
                <w:tab w:val="right" w:pos="7280"/>
                <w:tab w:val="right" w:pos="8540"/>
              </w:tabs>
              <w:ind w:left="241" w:right="-45" w:hanging="241"/>
              <w:rPr>
                <w:rFonts w:ascii="Browallia New" w:hAnsi="Browallia New" w:cs="Browallia New"/>
                <w:sz w:val="22"/>
                <w:szCs w:val="22"/>
                <w:cs/>
                <w:lang w:val="en-GB"/>
              </w:rPr>
            </w:pPr>
            <w:r w:rsidRPr="00B3771C">
              <w:rPr>
                <w:rFonts w:ascii="Browallia New" w:hAnsi="Browallia New" w:cs="Browallia New" w:hint="cs"/>
                <w:sz w:val="22"/>
                <w:szCs w:val="22"/>
                <w:cs/>
                <w:lang w:val="en-GB"/>
              </w:rPr>
              <w:t xml:space="preserve">หนี้สินตามสัญญาเช่าเพิ่มขึ้นจากการนำมาตรฐานการรายงานทางการเงินฉบับที่ </w:t>
            </w:r>
            <w:r w:rsidRPr="00B3771C">
              <w:rPr>
                <w:rFonts w:ascii="Browallia New" w:hAnsi="Browallia New" w:cs="Browallia New"/>
                <w:sz w:val="22"/>
                <w:szCs w:val="22"/>
              </w:rPr>
              <w:t xml:space="preserve">16 </w:t>
            </w:r>
            <w:r w:rsidRPr="00B3771C">
              <w:rPr>
                <w:rFonts w:ascii="Browallia New" w:hAnsi="Browallia New" w:cs="Browallia New" w:hint="cs"/>
                <w:sz w:val="22"/>
                <w:szCs w:val="22"/>
                <w:cs/>
              </w:rPr>
              <w:t>มาถือปฏิบัติ</w:t>
            </w:r>
          </w:p>
        </w:tc>
        <w:tc>
          <w:tcPr>
            <w:tcW w:w="270" w:type="dxa"/>
          </w:tcPr>
          <w:p w14:paraId="280EF8DD"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16E05DB" w14:textId="77777777" w:rsidR="006D3E42" w:rsidRDefault="006D3E42" w:rsidP="00286211">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p>
          <w:p w14:paraId="54E39F03" w14:textId="77777777" w:rsidR="006D3E42" w:rsidRDefault="006D3E42" w:rsidP="00286211">
            <w:pPr>
              <w:tabs>
                <w:tab w:val="left" w:pos="2160"/>
                <w:tab w:val="right" w:pos="7280"/>
                <w:tab w:val="right" w:pos="8540"/>
              </w:tabs>
              <w:ind w:right="-45"/>
              <w:jc w:val="center"/>
              <w:rPr>
                <w:rFonts w:ascii="Browallia New" w:hAnsi="Browallia New" w:cs="Browallia New"/>
                <w:sz w:val="22"/>
                <w:szCs w:val="22"/>
              </w:rPr>
            </w:pPr>
          </w:p>
          <w:p w14:paraId="3B582AFB"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4075A072"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B991744" w14:textId="77777777" w:rsidR="006D3E42" w:rsidRDefault="006D3E42" w:rsidP="00286211">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p>
          <w:p w14:paraId="3B1E9473" w14:textId="77777777" w:rsidR="006D3E42" w:rsidRDefault="006D3E42" w:rsidP="00286211">
            <w:pPr>
              <w:tabs>
                <w:tab w:val="left" w:pos="2160"/>
                <w:tab w:val="right" w:pos="7280"/>
                <w:tab w:val="right" w:pos="8540"/>
              </w:tabs>
              <w:ind w:right="-45"/>
              <w:jc w:val="center"/>
              <w:rPr>
                <w:rFonts w:ascii="Browallia New" w:hAnsi="Browallia New" w:cs="Browallia New"/>
                <w:sz w:val="22"/>
                <w:szCs w:val="22"/>
              </w:rPr>
            </w:pPr>
          </w:p>
          <w:p w14:paraId="1F31C64A"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5390B56F"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718D5822" w14:textId="77777777" w:rsidR="006D3E42" w:rsidRDefault="006D3E42" w:rsidP="00286211">
            <w:pPr>
              <w:tabs>
                <w:tab w:val="left" w:pos="2160"/>
                <w:tab w:val="right" w:pos="7280"/>
                <w:tab w:val="right" w:pos="8540"/>
              </w:tabs>
              <w:ind w:right="-45"/>
              <w:jc w:val="right"/>
              <w:rPr>
                <w:rFonts w:ascii="Browallia New" w:hAnsi="Browallia New" w:cs="Browallia New"/>
                <w:sz w:val="22"/>
                <w:szCs w:val="22"/>
              </w:rPr>
            </w:pPr>
          </w:p>
          <w:p w14:paraId="567B175F" w14:textId="77777777" w:rsidR="006D3E42" w:rsidRDefault="006D3E42" w:rsidP="00286211">
            <w:pPr>
              <w:tabs>
                <w:tab w:val="left" w:pos="2160"/>
                <w:tab w:val="right" w:pos="7280"/>
                <w:tab w:val="right" w:pos="8540"/>
              </w:tabs>
              <w:ind w:right="-45"/>
              <w:jc w:val="right"/>
              <w:rPr>
                <w:rFonts w:ascii="Browallia New" w:hAnsi="Browallia New" w:cs="Browallia New"/>
                <w:sz w:val="22"/>
                <w:szCs w:val="22"/>
              </w:rPr>
            </w:pPr>
          </w:p>
          <w:p w14:paraId="4B3C7DA3"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42,599</w:t>
            </w:r>
          </w:p>
        </w:tc>
        <w:tc>
          <w:tcPr>
            <w:tcW w:w="270" w:type="dxa"/>
          </w:tcPr>
          <w:p w14:paraId="6AACC628"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13AD49C" w14:textId="77777777" w:rsidR="006D3E42" w:rsidRDefault="006D3E42" w:rsidP="00286211">
            <w:pPr>
              <w:tabs>
                <w:tab w:val="left" w:pos="2160"/>
                <w:tab w:val="right" w:pos="7280"/>
                <w:tab w:val="right" w:pos="8540"/>
              </w:tabs>
              <w:ind w:right="-45"/>
              <w:jc w:val="right"/>
              <w:rPr>
                <w:rFonts w:ascii="Browallia New" w:hAnsi="Browallia New" w:cs="Browallia New"/>
                <w:sz w:val="22"/>
                <w:szCs w:val="22"/>
              </w:rPr>
            </w:pPr>
          </w:p>
          <w:p w14:paraId="48FB239D" w14:textId="77777777" w:rsidR="006D3E42" w:rsidRDefault="006D3E42" w:rsidP="00286211">
            <w:pPr>
              <w:tabs>
                <w:tab w:val="left" w:pos="2160"/>
                <w:tab w:val="right" w:pos="7280"/>
                <w:tab w:val="right" w:pos="8540"/>
              </w:tabs>
              <w:ind w:right="-45"/>
              <w:jc w:val="right"/>
              <w:rPr>
                <w:rFonts w:ascii="Browallia New" w:hAnsi="Browallia New" w:cs="Browallia New"/>
                <w:sz w:val="22"/>
                <w:szCs w:val="22"/>
              </w:rPr>
            </w:pPr>
          </w:p>
          <w:p w14:paraId="659207B0"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42,599</w:t>
            </w:r>
          </w:p>
        </w:tc>
      </w:tr>
      <w:tr w:rsidR="006D3E42" w:rsidRPr="00B3771C" w14:paraId="505D7C22" w14:textId="77777777" w:rsidTr="00286211">
        <w:trPr>
          <w:trHeight w:val="68"/>
        </w:trPr>
        <w:tc>
          <w:tcPr>
            <w:tcW w:w="2700" w:type="dxa"/>
          </w:tcPr>
          <w:p w14:paraId="17981F95"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hint="cs"/>
                <w:sz w:val="22"/>
                <w:szCs w:val="22"/>
                <w:cs/>
                <w:lang w:val="en-GB"/>
              </w:rPr>
              <w:t>การได้มา</w:t>
            </w:r>
          </w:p>
        </w:tc>
        <w:tc>
          <w:tcPr>
            <w:tcW w:w="270" w:type="dxa"/>
          </w:tcPr>
          <w:p w14:paraId="42005073"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11B23E5"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293CD30C"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1D793872" w14:textId="77777777" w:rsidR="006D3E42" w:rsidRPr="00B3771C" w:rsidRDefault="006D3E42" w:rsidP="00286211">
            <w:pPr>
              <w:tabs>
                <w:tab w:val="left" w:pos="2160"/>
                <w:tab w:val="right" w:pos="7280"/>
                <w:tab w:val="right" w:pos="8540"/>
              </w:tabs>
              <w:ind w:right="-45"/>
              <w:jc w:val="center"/>
              <w:rPr>
                <w:rFonts w:ascii="Browallia New" w:hAnsi="Browallia New" w:cs="Browallia New"/>
                <w:sz w:val="22"/>
                <w:szCs w:val="22"/>
              </w:rPr>
            </w:pPr>
            <w:r w:rsidRPr="00B3771C">
              <w:rPr>
                <w:rFonts w:ascii="Browallia New" w:hAnsi="Browallia New" w:cs="Browallia New"/>
                <w:sz w:val="22"/>
                <w:szCs w:val="22"/>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 xml:space="preserve">    -</w:t>
            </w:r>
          </w:p>
        </w:tc>
        <w:tc>
          <w:tcPr>
            <w:tcW w:w="270" w:type="dxa"/>
          </w:tcPr>
          <w:p w14:paraId="4E77330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DED3D34"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49,226</w:t>
            </w:r>
          </w:p>
        </w:tc>
        <w:tc>
          <w:tcPr>
            <w:tcW w:w="270" w:type="dxa"/>
          </w:tcPr>
          <w:p w14:paraId="2151CD6F"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A42D11F" w14:textId="77777777" w:rsidR="006D3E42" w:rsidRPr="00B3771C" w:rsidRDefault="006D3E42" w:rsidP="0028621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49,226</w:t>
            </w:r>
          </w:p>
        </w:tc>
      </w:tr>
      <w:tr w:rsidR="006D3E42" w:rsidRPr="00B3771C" w14:paraId="5353F9B8" w14:textId="77777777" w:rsidTr="00286211">
        <w:trPr>
          <w:trHeight w:val="58"/>
        </w:trPr>
        <w:tc>
          <w:tcPr>
            <w:tcW w:w="2700" w:type="dxa"/>
          </w:tcPr>
          <w:p w14:paraId="2D701771" w14:textId="77777777" w:rsidR="006D3E42" w:rsidRPr="00B3771C" w:rsidRDefault="006D3E42" w:rsidP="002862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2563</w:t>
            </w:r>
          </w:p>
        </w:tc>
        <w:tc>
          <w:tcPr>
            <w:tcW w:w="270" w:type="dxa"/>
          </w:tcPr>
          <w:p w14:paraId="404023E4"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77ADB37F"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5DCC0EE3"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78640F20" w14:textId="77777777" w:rsidR="006D3E42" w:rsidRPr="00B3771C" w:rsidRDefault="006D3E42"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rPr>
              <w:t xml:space="preserve">         </w:t>
            </w:r>
            <w:r w:rsidRPr="00794EF6">
              <w:rPr>
                <w:rFonts w:ascii="Browallia New" w:hAnsi="Browallia New" w:cs="Browallia New"/>
                <w:b/>
                <w:bCs/>
                <w:sz w:val="22"/>
                <w:szCs w:val="22"/>
              </w:rPr>
              <w:t xml:space="preserve">      </w:t>
            </w:r>
            <w:r w:rsidRPr="00B3771C">
              <w:rPr>
                <w:rFonts w:ascii="Browallia New" w:hAnsi="Browallia New" w:cs="Browallia New"/>
                <w:b/>
                <w:bCs/>
                <w:sz w:val="22"/>
                <w:szCs w:val="22"/>
              </w:rPr>
              <w:t>-</w:t>
            </w:r>
          </w:p>
        </w:tc>
        <w:tc>
          <w:tcPr>
            <w:tcW w:w="270" w:type="dxa"/>
          </w:tcPr>
          <w:p w14:paraId="31A537B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2A5708FA"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87,982</w:t>
            </w:r>
          </w:p>
        </w:tc>
        <w:tc>
          <w:tcPr>
            <w:tcW w:w="270" w:type="dxa"/>
          </w:tcPr>
          <w:p w14:paraId="680019B6" w14:textId="77777777" w:rsidR="006D3E42" w:rsidRPr="00B3771C" w:rsidRDefault="006D3E42" w:rsidP="00286211">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66E7527A" w14:textId="77777777" w:rsidR="006D3E42" w:rsidRPr="00B3771C" w:rsidRDefault="006D3E42" w:rsidP="00286211">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264,222</w:t>
            </w:r>
          </w:p>
        </w:tc>
      </w:tr>
    </w:tbl>
    <w:p w14:paraId="703505DB" w14:textId="77777777" w:rsidR="004B0808" w:rsidRDefault="004B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sz w:val="28"/>
          <w:szCs w:val="28"/>
          <w:cs/>
          <w:lang w:val="en-GB"/>
        </w:rPr>
      </w:pPr>
      <w:r>
        <w:rPr>
          <w:rFonts w:ascii="Browallia New" w:hAnsi="Browallia New" w:cs="Browallia New"/>
          <w:b/>
          <w:bCs/>
          <w:sz w:val="28"/>
          <w:cs/>
          <w:lang w:val="en-GB"/>
        </w:rPr>
        <w:br w:type="page"/>
      </w:r>
    </w:p>
    <w:p w14:paraId="0FABCD50" w14:textId="41E7AF18" w:rsidR="00AE1601" w:rsidRPr="00AF1153" w:rsidRDefault="002E6482"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hint="cs"/>
          <w:b/>
          <w:bCs/>
          <w:sz w:val="28"/>
          <w:cs/>
          <w:lang w:val="en-GB"/>
        </w:rPr>
        <w:t>การวัด</w:t>
      </w:r>
      <w:r w:rsidR="00AE1601" w:rsidRPr="00AF1153">
        <w:rPr>
          <w:rFonts w:ascii="Browallia New" w:hAnsi="Browallia New" w:cs="Browallia New"/>
          <w:b/>
          <w:bCs/>
          <w:sz w:val="28"/>
          <w:cs/>
          <w:lang w:val="en-GB"/>
        </w:rPr>
        <w:t>มูลค่ายุติธรรม</w:t>
      </w:r>
    </w:p>
    <w:p w14:paraId="6BB44E52" w14:textId="77777777" w:rsidR="000D5CF9" w:rsidRPr="00C12C6E" w:rsidRDefault="000D5CF9" w:rsidP="00DD63B2">
      <w:pPr>
        <w:tabs>
          <w:tab w:val="clear" w:pos="454"/>
        </w:tabs>
        <w:spacing w:line="240" w:lineRule="auto"/>
        <w:ind w:left="450"/>
        <w:jc w:val="thaiDistribute"/>
        <w:rPr>
          <w:rFonts w:ascii="Browallia New" w:hAnsi="Browallia New" w:cs="Browallia New"/>
          <w:sz w:val="24"/>
          <w:szCs w:val="24"/>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C12C6E" w:rsidRDefault="00FF086B" w:rsidP="00DD63B2">
      <w:pPr>
        <w:tabs>
          <w:tab w:val="clear" w:pos="454"/>
        </w:tabs>
        <w:spacing w:line="240" w:lineRule="auto"/>
        <w:ind w:left="450"/>
        <w:jc w:val="thaiDistribute"/>
        <w:rPr>
          <w:rFonts w:ascii="Browallia New" w:hAnsi="Browallia New" w:cs="Browallia New"/>
          <w:sz w:val="24"/>
          <w:szCs w:val="24"/>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3CF1EF42" w:rsidR="00302D3C" w:rsidRPr="00C12C6E"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4A0CAA27" w:rsidR="00AD3945" w:rsidRPr="002961B6"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22668E12" w:rsidR="00AD3945" w:rsidRPr="002961B6" w:rsidRDefault="00F860D9"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sz w:val="28"/>
          <w:lang w:val="en-GB"/>
        </w:rPr>
        <w:t xml:space="preserve"> </w:t>
      </w:r>
      <w:r w:rsidR="006150A3">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75F76CAC" w14:textId="77777777" w:rsidR="005A59F3" w:rsidRDefault="005A59F3"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51DA94D" w14:textId="09F0CD0F"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54348E8A" w14:textId="21A5A142" w:rsidR="00220AE4" w:rsidRDefault="00220AE4" w:rsidP="00C77013">
      <w:pPr>
        <w:spacing w:line="240" w:lineRule="auto"/>
        <w:jc w:val="thaiDistribute"/>
        <w:rPr>
          <w:rFonts w:ascii="Browallia New" w:hAnsi="Browallia New" w:cs="Browallia New"/>
          <w:sz w:val="28"/>
          <w:szCs w:val="28"/>
        </w:rPr>
      </w:pPr>
    </w:p>
    <w:p w14:paraId="4DF4AEE3" w14:textId="155965DE"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5A59F3">
        <w:rPr>
          <w:rFonts w:ascii="Browallia New" w:hAnsi="Browallia New" w:cs="Browallia New"/>
          <w:sz w:val="28"/>
          <w:szCs w:val="28"/>
        </w:rPr>
        <w:t>4</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F43BAD" w:rsidRPr="002961B6" w14:paraId="4409674F" w14:textId="77777777" w:rsidTr="00392BFD">
        <w:trPr>
          <w:tblHeader/>
        </w:trPr>
        <w:tc>
          <w:tcPr>
            <w:tcW w:w="3775" w:type="dxa"/>
            <w:tcBorders>
              <w:bottom w:val="nil"/>
              <w:right w:val="nil"/>
            </w:tcBorders>
          </w:tcPr>
          <w:p w14:paraId="4647F2BC"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04DF1BA5" w:rsidR="00F43BAD" w:rsidRPr="002961B6" w:rsidRDefault="00A15F98"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rPr>
              <w:t xml:space="preserve">    </w:t>
            </w:r>
            <w:r>
              <w:rPr>
                <w:rFonts w:ascii="Browallia New" w:hAnsi="Browallia New" w:cs="Browallia New"/>
                <w:sz w:val="26"/>
                <w:szCs w:val="26"/>
              </w:rPr>
              <w:t>-</w:t>
            </w:r>
          </w:p>
        </w:tc>
        <w:tc>
          <w:tcPr>
            <w:tcW w:w="1272" w:type="dxa"/>
            <w:tcBorders>
              <w:bottom w:val="nil"/>
            </w:tcBorders>
            <w:vAlign w:val="bottom"/>
          </w:tcPr>
          <w:p w14:paraId="679D1C0F" w14:textId="7634F2B6" w:rsidR="00F43BAD" w:rsidRPr="004164FB" w:rsidRDefault="003465C6"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156</w:t>
            </w:r>
            <w:r w:rsidR="00A02845">
              <w:rPr>
                <w:rFonts w:ascii="Browallia New" w:hAnsi="Browallia New" w:cs="Browallia New"/>
                <w:sz w:val="26"/>
                <w:szCs w:val="26"/>
              </w:rPr>
              <w:t>,621</w:t>
            </w:r>
          </w:p>
        </w:tc>
        <w:tc>
          <w:tcPr>
            <w:tcW w:w="1306" w:type="dxa"/>
            <w:tcBorders>
              <w:bottom w:val="nil"/>
            </w:tcBorders>
            <w:vAlign w:val="bottom"/>
          </w:tcPr>
          <w:p w14:paraId="114A6AC1" w14:textId="0D7EBB08" w:rsidR="00F43BAD" w:rsidRPr="002961B6" w:rsidRDefault="00A15F98"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rPr>
              <w:t xml:space="preserve">    </w:t>
            </w:r>
            <w:r>
              <w:rPr>
                <w:rFonts w:ascii="Browallia New" w:hAnsi="Browallia New" w:cs="Browallia New"/>
                <w:sz w:val="26"/>
                <w:szCs w:val="26"/>
              </w:rPr>
              <w:t>-</w:t>
            </w:r>
          </w:p>
        </w:tc>
        <w:tc>
          <w:tcPr>
            <w:tcW w:w="1272" w:type="dxa"/>
            <w:tcBorders>
              <w:bottom w:val="nil"/>
            </w:tcBorders>
            <w:vAlign w:val="bottom"/>
          </w:tcPr>
          <w:p w14:paraId="6EEE38E4" w14:textId="672C8D9A" w:rsidR="00F43BAD" w:rsidRPr="002961B6" w:rsidRDefault="00A02845"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rPr>
              <w:t>156,621</w:t>
            </w:r>
          </w:p>
        </w:tc>
      </w:tr>
    </w:tbl>
    <w:p w14:paraId="37CD0B81" w14:textId="77777777" w:rsidR="00AD3945" w:rsidRPr="005A59F3" w:rsidRDefault="00AD3945"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F43BAD" w:rsidRPr="002961B6" w14:paraId="1E1CD389" w14:textId="77777777" w:rsidTr="00392BFD">
        <w:trPr>
          <w:tblHeader/>
        </w:trPr>
        <w:tc>
          <w:tcPr>
            <w:tcW w:w="3775" w:type="dxa"/>
            <w:tcBorders>
              <w:bottom w:val="nil"/>
              <w:right w:val="nil"/>
            </w:tcBorders>
          </w:tcPr>
          <w:p w14:paraId="655A845E"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36C841D9" w:rsidR="00F43BAD" w:rsidRPr="007945D2" w:rsidRDefault="00A15F98" w:rsidP="00F43BAD">
            <w:pPr>
              <w:pBdr>
                <w:bottom w:val="single" w:sz="12" w:space="1" w:color="auto"/>
              </w:pBdr>
              <w:spacing w:line="240" w:lineRule="auto"/>
              <w:jc w:val="center"/>
              <w:rPr>
                <w:rFonts w:ascii="Browallia New" w:hAnsi="Browallia New" w:cs="Browallia New"/>
                <w:sz w:val="26"/>
                <w:szCs w:val="26"/>
              </w:rPr>
            </w:pPr>
            <w:r>
              <w:rPr>
                <w:rFonts w:ascii="Browallia New" w:hAnsi="Browallia New" w:cs="Browallia New" w:hint="cs"/>
                <w:sz w:val="26"/>
                <w:szCs w:val="26"/>
                <w:cs/>
              </w:rPr>
              <w:t xml:space="preserve">    </w:t>
            </w:r>
            <w:r>
              <w:rPr>
                <w:rFonts w:ascii="Browallia New" w:hAnsi="Browallia New" w:cs="Browallia New"/>
                <w:sz w:val="26"/>
                <w:szCs w:val="26"/>
              </w:rPr>
              <w:t>-</w:t>
            </w:r>
          </w:p>
        </w:tc>
        <w:tc>
          <w:tcPr>
            <w:tcW w:w="1272" w:type="dxa"/>
            <w:tcBorders>
              <w:bottom w:val="nil"/>
            </w:tcBorders>
            <w:vAlign w:val="bottom"/>
          </w:tcPr>
          <w:p w14:paraId="5C8732B2" w14:textId="3A669726" w:rsidR="00F43BAD" w:rsidRPr="00B9142E" w:rsidRDefault="00826415"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108,857</w:t>
            </w:r>
          </w:p>
        </w:tc>
        <w:tc>
          <w:tcPr>
            <w:tcW w:w="1306" w:type="dxa"/>
            <w:tcBorders>
              <w:bottom w:val="nil"/>
            </w:tcBorders>
            <w:vAlign w:val="bottom"/>
          </w:tcPr>
          <w:p w14:paraId="49B0AD81" w14:textId="0E321612" w:rsidR="00F43BAD" w:rsidRPr="002961B6" w:rsidRDefault="00A15F98"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rPr>
              <w:t xml:space="preserve">    </w:t>
            </w:r>
            <w:r>
              <w:rPr>
                <w:rFonts w:ascii="Browallia New" w:hAnsi="Browallia New" w:cs="Browallia New"/>
                <w:sz w:val="26"/>
                <w:szCs w:val="26"/>
              </w:rPr>
              <w:t>-</w:t>
            </w:r>
          </w:p>
        </w:tc>
        <w:tc>
          <w:tcPr>
            <w:tcW w:w="1272" w:type="dxa"/>
            <w:tcBorders>
              <w:bottom w:val="nil"/>
            </w:tcBorders>
            <w:vAlign w:val="bottom"/>
          </w:tcPr>
          <w:p w14:paraId="19FD1BB6" w14:textId="70FC0B96" w:rsidR="00F43BAD" w:rsidRPr="002961B6" w:rsidRDefault="00826415"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rPr>
              <w:t>108,857</w:t>
            </w:r>
          </w:p>
        </w:tc>
      </w:tr>
    </w:tbl>
    <w:p w14:paraId="52EBEE02" w14:textId="77777777" w:rsidR="00060AED" w:rsidRPr="00F04CD7" w:rsidRDefault="00060AED" w:rsidP="00DD63B2">
      <w:pPr>
        <w:pStyle w:val="CordiaNew"/>
        <w:ind w:left="426"/>
        <w:jc w:val="thaiDistribute"/>
        <w:rPr>
          <w:rFonts w:ascii="Browallia New" w:hAnsi="Browallia New" w:cs="Browallia New"/>
          <w:sz w:val="28"/>
          <w:szCs w:val="28"/>
          <w:lang w:val="en-GB"/>
        </w:rPr>
      </w:pPr>
    </w:p>
    <w:p w14:paraId="7041701F" w14:textId="77777777" w:rsidR="004B0808" w:rsidRDefault="004B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val="en-GB" w:eastAsia="th-TH"/>
        </w:rPr>
      </w:pPr>
      <w:r>
        <w:rPr>
          <w:rFonts w:ascii="Browallia New" w:hAnsi="Browallia New" w:cs="Browallia New"/>
          <w:sz w:val="28"/>
          <w:szCs w:val="28"/>
          <w:cs/>
          <w:lang w:val="en-GB"/>
        </w:rPr>
        <w:br w:type="page"/>
      </w:r>
    </w:p>
    <w:p w14:paraId="4016A841" w14:textId="06907E14" w:rsidR="00A60426" w:rsidRPr="006814DE" w:rsidRDefault="00AD3945" w:rsidP="00DD63B2">
      <w:pPr>
        <w:pStyle w:val="CordiaNew"/>
        <w:ind w:left="426"/>
        <w:jc w:val="thaiDistribute"/>
        <w:rPr>
          <w:rFonts w:ascii="Browallia New" w:hAnsi="Browallia New" w:cs="Browallia New"/>
          <w:sz w:val="28"/>
          <w:szCs w:val="28"/>
        </w:rPr>
      </w:pPr>
      <w:r w:rsidRPr="00F04CD7">
        <w:rPr>
          <w:rFonts w:ascii="Browallia New" w:hAnsi="Browallia New" w:cs="Browallia New"/>
          <w:sz w:val="28"/>
          <w:szCs w:val="28"/>
          <w:cs/>
          <w:lang w:val="en-GB"/>
        </w:rPr>
        <w:t>กลุ่มบริษัทตีราคาที่ดินใหม่</w:t>
      </w:r>
      <w:r w:rsidR="002C1504">
        <w:rPr>
          <w:rFonts w:ascii="Browallia New" w:hAnsi="Browallia New" w:cs="Browallia New" w:hint="cs"/>
          <w:sz w:val="28"/>
          <w:szCs w:val="28"/>
          <w:cs/>
        </w:rPr>
        <w:t>ตั้งแต่</w:t>
      </w:r>
      <w:r w:rsidR="00DC216D">
        <w:rPr>
          <w:rFonts w:ascii="Browallia New" w:hAnsi="Browallia New" w:cs="Browallia New" w:hint="cs"/>
          <w:sz w:val="28"/>
          <w:szCs w:val="28"/>
          <w:cs/>
        </w:rPr>
        <w:t>ปี</w:t>
      </w:r>
      <w:r w:rsidR="00DC216D" w:rsidRPr="00F04CD7">
        <w:rPr>
          <w:rFonts w:ascii="Browallia New" w:hAnsi="Browallia New" w:cs="Browallia New" w:hint="cs"/>
          <w:sz w:val="28"/>
          <w:szCs w:val="28"/>
          <w:cs/>
          <w:lang w:val="en-GB"/>
        </w:rPr>
        <w:t xml:space="preserve">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w:t>
      </w:r>
      <w:r w:rsidR="00A15F98">
        <w:rPr>
          <w:rFonts w:ascii="Browallia New" w:hAnsi="Browallia New" w:cs="Browallia New"/>
          <w:sz w:val="28"/>
          <w:szCs w:val="28"/>
          <w:cs/>
          <w:lang w:val="en-GB"/>
        </w:rPr>
        <w:br/>
      </w:r>
      <w:r w:rsidRPr="00F04CD7">
        <w:rPr>
          <w:rFonts w:ascii="Browallia New" w:hAnsi="Browallia New" w:cs="Browallia New"/>
          <w:sz w:val="28"/>
          <w:szCs w:val="28"/>
          <w:cs/>
          <w:lang w:val="en-GB"/>
        </w:rPr>
        <w:t>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r w:rsidR="006814DE">
        <w:rPr>
          <w:rFonts w:ascii="Browallia New" w:hAnsi="Browallia New" w:cs="Browallia New" w:hint="cs"/>
          <w:sz w:val="28"/>
          <w:szCs w:val="28"/>
          <w:cs/>
          <w:lang w:val="en-GB"/>
        </w:rPr>
        <w:t xml:space="preserve">ณ วันที่ </w:t>
      </w:r>
      <w:r w:rsidR="00A15F98">
        <w:rPr>
          <w:rFonts w:ascii="Browallia New" w:hAnsi="Browallia New" w:cs="Browallia New"/>
          <w:sz w:val="28"/>
          <w:szCs w:val="28"/>
          <w:cs/>
          <w:lang w:val="en-GB"/>
        </w:rPr>
        <w:br/>
      </w:r>
      <w:r w:rsidR="006814DE">
        <w:rPr>
          <w:rFonts w:ascii="Browallia New" w:hAnsi="Browallia New" w:cs="Browallia New"/>
          <w:sz w:val="28"/>
          <w:szCs w:val="28"/>
        </w:rPr>
        <w:t xml:space="preserve">31 </w:t>
      </w:r>
      <w:r w:rsidR="006814DE">
        <w:rPr>
          <w:rFonts w:ascii="Browallia New" w:hAnsi="Browallia New" w:cs="Browallia New" w:hint="cs"/>
          <w:sz w:val="28"/>
          <w:szCs w:val="28"/>
          <w:cs/>
        </w:rPr>
        <w:t xml:space="preserve">ธันวาคม </w:t>
      </w:r>
      <w:r w:rsidR="006814DE">
        <w:rPr>
          <w:rFonts w:ascii="Browallia New" w:hAnsi="Browallia New" w:cs="Browallia New"/>
          <w:sz w:val="28"/>
          <w:szCs w:val="28"/>
        </w:rPr>
        <w:t xml:space="preserve">2564 </w:t>
      </w:r>
      <w:r w:rsidR="006814DE">
        <w:rPr>
          <w:rFonts w:ascii="Browallia New" w:hAnsi="Browallia New" w:cs="Browallia New" w:hint="cs"/>
          <w:sz w:val="28"/>
          <w:szCs w:val="28"/>
          <w:cs/>
        </w:rPr>
        <w:t>กลุ่มบริษัทไม่ได้</w:t>
      </w:r>
      <w:r w:rsidR="00197DEC">
        <w:rPr>
          <w:rFonts w:ascii="Browallia New" w:hAnsi="Browallia New" w:cs="Browallia New" w:hint="cs"/>
          <w:sz w:val="28"/>
          <w:szCs w:val="28"/>
          <w:cs/>
        </w:rPr>
        <w:t>ตีราคาที่ดินใหม่</w:t>
      </w:r>
    </w:p>
    <w:p w14:paraId="05E4E7AA" w14:textId="77777777" w:rsidR="00B14061" w:rsidRPr="00F04CD7" w:rsidRDefault="00B14061" w:rsidP="00DD63B2">
      <w:pPr>
        <w:pStyle w:val="CordiaNew"/>
        <w:ind w:left="426"/>
        <w:jc w:val="thaiDistribute"/>
        <w:rPr>
          <w:rFonts w:ascii="Browallia New" w:hAnsi="Browallia New" w:cs="Browallia New"/>
          <w:sz w:val="28"/>
          <w:szCs w:val="28"/>
          <w:lang w:val="en-GB"/>
        </w:rPr>
      </w:pPr>
    </w:p>
    <w:p w14:paraId="31440EAB" w14:textId="71FDE4D6" w:rsidR="00AD3945"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w:t>
      </w:r>
      <w:r w:rsidR="00DB3542" w:rsidRPr="00F04CD7">
        <w:rPr>
          <w:rFonts w:ascii="Browallia New" w:hAnsi="Browallia New" w:cs="Browallia New"/>
          <w:sz w:val="28"/>
          <w:szCs w:val="28"/>
          <w:lang w:val="en-GB"/>
        </w:rPr>
        <w:t>6</w:t>
      </w:r>
      <w:r w:rsidR="005A59F3">
        <w:rPr>
          <w:rFonts w:ascii="Browallia New" w:hAnsi="Browallia New" w:cs="Browallia New"/>
          <w:sz w:val="28"/>
          <w:szCs w:val="28"/>
          <w:lang w:val="en-GB"/>
        </w:rPr>
        <w:t>4</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และ </w:t>
      </w:r>
      <w:r w:rsidRPr="00F04CD7">
        <w:rPr>
          <w:rFonts w:ascii="Browallia New" w:hAnsi="Browallia New" w:cs="Browallia New"/>
          <w:sz w:val="28"/>
          <w:szCs w:val="28"/>
          <w:lang w:val="en-GB"/>
        </w:rPr>
        <w:t>25</w:t>
      </w:r>
      <w:r w:rsidR="004114FB">
        <w:rPr>
          <w:rFonts w:ascii="Browallia New" w:hAnsi="Browallia New" w:cs="Browallia New"/>
          <w:sz w:val="28"/>
          <w:szCs w:val="28"/>
          <w:lang w:val="en-GB"/>
        </w:rPr>
        <w:t>6</w:t>
      </w:r>
      <w:r w:rsidR="005A59F3">
        <w:rPr>
          <w:rFonts w:ascii="Browallia New" w:hAnsi="Browallia New" w:cs="Browallia New"/>
          <w:sz w:val="28"/>
          <w:szCs w:val="28"/>
          <w:lang w:val="en-GB"/>
        </w:rPr>
        <w:t>3</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w:t>
      </w:r>
      <w:r w:rsidR="00DB3542"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F04CD7">
        <w:rPr>
          <w:rFonts w:ascii="Browallia New" w:hAnsi="Browallia New" w:cs="Browallia New"/>
          <w:sz w:val="28"/>
          <w:szCs w:val="28"/>
          <w:cs/>
          <w:lang w:val="en-GB"/>
        </w:rPr>
        <w:t>สัญญาซื้อขายเงินตราต่างประเทศล่วงหน้า</w:t>
      </w:r>
      <w:r w:rsidRPr="00F04CD7">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DD2114">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ดังนี้</w:t>
      </w:r>
    </w:p>
    <w:p w14:paraId="63E5E7DF" w14:textId="77777777" w:rsidR="005D76F5" w:rsidRPr="002961B6" w:rsidRDefault="005D76F5" w:rsidP="00DD63B2">
      <w:pPr>
        <w:pStyle w:val="CordiaNew"/>
        <w:ind w:left="426"/>
        <w:jc w:val="thaiDistribute"/>
        <w:rPr>
          <w:rFonts w:ascii="Browallia New" w:hAnsi="Browallia New" w:cs="Browallia New"/>
          <w:sz w:val="28"/>
          <w:szCs w:val="28"/>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D3945" w:rsidRPr="0043429E" w14:paraId="5529244E" w14:textId="77777777" w:rsidTr="00AC72C4">
        <w:tc>
          <w:tcPr>
            <w:tcW w:w="3510" w:type="dxa"/>
            <w:gridSpan w:val="3"/>
            <w:tcBorders>
              <w:bottom w:val="single" w:sz="4" w:space="0" w:color="auto"/>
            </w:tcBorders>
            <w:shd w:val="clear" w:color="auto" w:fill="auto"/>
          </w:tcPr>
          <w:p w14:paraId="086BB5A5"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43429E" w:rsidRDefault="00AD3945" w:rsidP="00DD63B2">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1383A81"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AD3945" w:rsidRPr="0043429E" w14:paraId="406BB4CD" w14:textId="77777777" w:rsidTr="00AC72C4">
        <w:tc>
          <w:tcPr>
            <w:tcW w:w="3510" w:type="dxa"/>
            <w:gridSpan w:val="3"/>
            <w:tcBorders>
              <w:bottom w:val="single" w:sz="4" w:space="0" w:color="auto"/>
            </w:tcBorders>
            <w:shd w:val="clear" w:color="auto" w:fill="auto"/>
          </w:tcPr>
          <w:p w14:paraId="26629C14"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300A79A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1CE96245"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AD3945" w:rsidRPr="0043429E" w14:paraId="04A5DFFF" w14:textId="77777777" w:rsidTr="00AC72C4">
        <w:tc>
          <w:tcPr>
            <w:tcW w:w="3510" w:type="dxa"/>
            <w:gridSpan w:val="3"/>
            <w:tcBorders>
              <w:top w:val="single" w:sz="4" w:space="0" w:color="auto"/>
              <w:bottom w:val="single" w:sz="4" w:space="0" w:color="auto"/>
            </w:tcBorders>
            <w:shd w:val="clear" w:color="auto" w:fill="auto"/>
          </w:tcPr>
          <w:p w14:paraId="7F03FE1A"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1F150678"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5A59F3" w:rsidRPr="0043429E" w14:paraId="0C4AFEDD" w14:textId="77777777" w:rsidTr="00AC72C4">
        <w:tc>
          <w:tcPr>
            <w:tcW w:w="1658" w:type="dxa"/>
            <w:tcBorders>
              <w:bottom w:val="single" w:sz="4" w:space="0" w:color="auto"/>
            </w:tcBorders>
            <w:shd w:val="clear" w:color="auto" w:fill="auto"/>
          </w:tcPr>
          <w:p w14:paraId="6A8EE82A" w14:textId="37DF30CE" w:rsidR="005A59F3" w:rsidRPr="0043429E" w:rsidRDefault="005A59F3" w:rsidP="005A59F3">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4</w:t>
            </w:r>
          </w:p>
        </w:tc>
        <w:tc>
          <w:tcPr>
            <w:tcW w:w="250" w:type="dxa"/>
            <w:shd w:val="clear" w:color="auto" w:fill="auto"/>
          </w:tcPr>
          <w:p w14:paraId="076D8BBF" w14:textId="77777777" w:rsidR="005A59F3" w:rsidRPr="0043429E" w:rsidRDefault="005A59F3" w:rsidP="005A59F3">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1096D4DD" w14:textId="6900094E" w:rsidR="005A59F3" w:rsidRPr="0043429E" w:rsidRDefault="005A59F3" w:rsidP="005A59F3">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3</w:t>
            </w:r>
          </w:p>
        </w:tc>
        <w:tc>
          <w:tcPr>
            <w:tcW w:w="250" w:type="dxa"/>
            <w:shd w:val="clear" w:color="auto" w:fill="auto"/>
          </w:tcPr>
          <w:p w14:paraId="0570D7CA" w14:textId="77777777" w:rsidR="005A59F3" w:rsidRPr="0043429E" w:rsidRDefault="005A59F3" w:rsidP="005A59F3">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478D7B13" w:rsidR="005A59F3" w:rsidRPr="0043429E" w:rsidRDefault="005A59F3" w:rsidP="005A59F3">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4</w:t>
            </w:r>
          </w:p>
        </w:tc>
        <w:tc>
          <w:tcPr>
            <w:tcW w:w="270" w:type="dxa"/>
            <w:shd w:val="clear" w:color="auto" w:fill="auto"/>
          </w:tcPr>
          <w:p w14:paraId="56278507" w14:textId="77777777" w:rsidR="005A59F3" w:rsidRPr="0043429E" w:rsidRDefault="005A59F3" w:rsidP="005A59F3">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52735E2" w14:textId="2D6C6DD5" w:rsidR="005A59F3" w:rsidRPr="0043429E" w:rsidRDefault="005A59F3" w:rsidP="005A59F3">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3</w:t>
            </w:r>
          </w:p>
        </w:tc>
      </w:tr>
      <w:tr w:rsidR="00AD3945" w:rsidRPr="0043429E" w14:paraId="2AB09605" w14:textId="77777777" w:rsidTr="00AC72C4">
        <w:tc>
          <w:tcPr>
            <w:tcW w:w="1658" w:type="dxa"/>
            <w:tcBorders>
              <w:top w:val="single" w:sz="4" w:space="0" w:color="auto"/>
            </w:tcBorders>
            <w:shd w:val="clear" w:color="auto" w:fill="auto"/>
          </w:tcPr>
          <w:p w14:paraId="34201D02"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4F059C75"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550205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775" w:type="dxa"/>
            <w:shd w:val="clear" w:color="auto" w:fill="auto"/>
          </w:tcPr>
          <w:p w14:paraId="3A3F551A"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r>
      <w:tr w:rsidR="005A59F3" w:rsidRPr="0043429E" w14:paraId="5B9FD083" w14:textId="77777777" w:rsidTr="00AC72C4">
        <w:tc>
          <w:tcPr>
            <w:tcW w:w="1658" w:type="dxa"/>
            <w:shd w:val="clear" w:color="auto" w:fill="auto"/>
          </w:tcPr>
          <w:p w14:paraId="537813E8" w14:textId="0C9EA0B1" w:rsidR="005A59F3" w:rsidRPr="0043429E" w:rsidRDefault="00BB7D0C" w:rsidP="005A59F3">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50" w:type="dxa"/>
            <w:shd w:val="clear" w:color="auto" w:fill="auto"/>
          </w:tcPr>
          <w:p w14:paraId="40A0A02B" w14:textId="77777777" w:rsidR="005A59F3" w:rsidRPr="0043429E" w:rsidRDefault="005A59F3" w:rsidP="005A59F3">
            <w:pPr>
              <w:spacing w:line="240" w:lineRule="auto"/>
              <w:ind w:left="-108" w:right="-108"/>
              <w:jc w:val="center"/>
              <w:rPr>
                <w:rFonts w:ascii="Browallia New" w:hAnsi="Browallia New" w:cs="Browallia New"/>
                <w:sz w:val="28"/>
                <w:szCs w:val="28"/>
                <w:cs/>
              </w:rPr>
            </w:pPr>
          </w:p>
        </w:tc>
        <w:tc>
          <w:tcPr>
            <w:tcW w:w="1602" w:type="dxa"/>
            <w:shd w:val="clear" w:color="auto" w:fill="auto"/>
          </w:tcPr>
          <w:p w14:paraId="6D2D793F" w14:textId="145A8179" w:rsidR="005A59F3" w:rsidRPr="0043429E" w:rsidRDefault="005A59F3" w:rsidP="005A59F3">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0.50</w:t>
            </w:r>
          </w:p>
        </w:tc>
        <w:tc>
          <w:tcPr>
            <w:tcW w:w="250" w:type="dxa"/>
            <w:shd w:val="clear" w:color="auto" w:fill="auto"/>
          </w:tcPr>
          <w:p w14:paraId="049147BF" w14:textId="77777777" w:rsidR="005A59F3" w:rsidRPr="0043429E" w:rsidRDefault="005A59F3" w:rsidP="005A59F3">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3C8763AB" w:rsidR="005A59F3" w:rsidRPr="0043429E" w:rsidRDefault="00BB7D0C" w:rsidP="005A59F3">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w:t>
            </w:r>
          </w:p>
        </w:tc>
        <w:tc>
          <w:tcPr>
            <w:tcW w:w="270" w:type="dxa"/>
            <w:shd w:val="clear" w:color="auto" w:fill="auto"/>
          </w:tcPr>
          <w:p w14:paraId="6D25E9F4" w14:textId="77777777" w:rsidR="005A59F3" w:rsidRPr="0043429E" w:rsidRDefault="005A59F3" w:rsidP="005A59F3">
            <w:pPr>
              <w:spacing w:line="240" w:lineRule="auto"/>
              <w:ind w:left="-108" w:right="-32"/>
              <w:jc w:val="center"/>
              <w:rPr>
                <w:rFonts w:ascii="Browallia New" w:hAnsi="Browallia New" w:cs="Browallia New"/>
                <w:sz w:val="28"/>
                <w:szCs w:val="28"/>
                <w:cs/>
              </w:rPr>
            </w:pPr>
          </w:p>
        </w:tc>
        <w:tc>
          <w:tcPr>
            <w:tcW w:w="1775" w:type="dxa"/>
            <w:shd w:val="clear" w:color="auto" w:fill="auto"/>
          </w:tcPr>
          <w:p w14:paraId="628D23B5" w14:textId="524371DC" w:rsidR="005A59F3" w:rsidRPr="0043429E" w:rsidRDefault="005A59F3" w:rsidP="005A59F3">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15.67</w:t>
            </w:r>
          </w:p>
        </w:tc>
      </w:tr>
    </w:tbl>
    <w:p w14:paraId="1E29963E" w14:textId="55C0C088" w:rsidR="004E4527" w:rsidRDefault="004E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pacing w:val="-4"/>
          <w:sz w:val="28"/>
          <w:szCs w:val="28"/>
          <w:cs/>
          <w:lang w:val="en-GB" w:eastAsia="th-TH"/>
        </w:rPr>
      </w:pPr>
    </w:p>
    <w:p w14:paraId="0F5D67DF" w14:textId="01546815" w:rsidR="00AD3945" w:rsidRPr="002961B6" w:rsidRDefault="00AD3945" w:rsidP="00DD63B2">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t>มูลค่ายุติธรรมสุทธิของตราสารอนุพันธ์คงเหลือที่เปิดสถานะไว้</w:t>
      </w:r>
      <w:r w:rsidR="00060AED" w:rsidRPr="002961B6">
        <w:rPr>
          <w:rFonts w:ascii="Browallia New" w:hAnsi="Browallia New" w:cs="Browallia New"/>
          <w:spacing w:val="-4"/>
          <w:sz w:val="28"/>
          <w:szCs w:val="28"/>
          <w:cs/>
          <w:lang w:val="en-GB"/>
        </w:rPr>
        <w:t xml:space="preserve">ซึ่งถือเป็นมูลค่ายุติธรรมจากข้อมูลระดับ </w:t>
      </w:r>
      <w:r w:rsidR="00060AED" w:rsidRPr="002961B6">
        <w:rPr>
          <w:rFonts w:ascii="Browallia New" w:hAnsi="Browallia New" w:cs="Browallia New"/>
          <w:spacing w:val="-4"/>
          <w:sz w:val="28"/>
          <w:szCs w:val="28"/>
          <w:lang w:val="en-GB"/>
        </w:rPr>
        <w:t>2</w:t>
      </w:r>
      <w:r w:rsidR="00060AED" w:rsidRPr="002961B6">
        <w:rPr>
          <w:rFonts w:ascii="Browallia New" w:hAnsi="Browallia New" w:cs="Browallia New"/>
          <w:spacing w:val="-4"/>
          <w:sz w:val="28"/>
          <w:szCs w:val="28"/>
          <w:cs/>
          <w:lang w:val="en-GB"/>
        </w:rPr>
        <w:t xml:space="preserve"> </w:t>
      </w:r>
      <w:r w:rsidRPr="002961B6">
        <w:rPr>
          <w:rFonts w:ascii="Browallia New" w:hAnsi="Browallia New" w:cs="Browallia New"/>
          <w:spacing w:val="-4"/>
          <w:sz w:val="28"/>
          <w:szCs w:val="28"/>
          <w:cs/>
          <w:lang w:val="en-GB"/>
        </w:rPr>
        <w:t>มีผลกำไร ดังนี้</w:t>
      </w:r>
    </w:p>
    <w:p w14:paraId="0185E9B5" w14:textId="77777777" w:rsidR="000D5CF9" w:rsidRPr="00F43BAD" w:rsidRDefault="000D5CF9" w:rsidP="00DD63B2">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AD3945" w:rsidRPr="0043429E" w14:paraId="483C116B" w14:textId="77777777" w:rsidTr="00392BFD">
        <w:tc>
          <w:tcPr>
            <w:tcW w:w="5528" w:type="dxa"/>
            <w:shd w:val="clear" w:color="auto" w:fill="auto"/>
          </w:tcPr>
          <w:p w14:paraId="319E531E" w14:textId="77777777" w:rsidR="00AD3945" w:rsidRPr="0043429E" w:rsidRDefault="00AD3945" w:rsidP="00DD63B2">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21E779E5" w14:textId="77777777" w:rsidR="00AD3945" w:rsidRPr="0043429E" w:rsidRDefault="00AD3945" w:rsidP="00DD63B2">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AD3945" w:rsidRPr="0043429E" w14:paraId="7BD70437" w14:textId="77777777" w:rsidTr="00392BFD">
        <w:tc>
          <w:tcPr>
            <w:tcW w:w="5528" w:type="dxa"/>
            <w:shd w:val="clear" w:color="auto" w:fill="auto"/>
          </w:tcPr>
          <w:p w14:paraId="43751DCC"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7F04F279"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5A59F3" w:rsidRPr="0043429E" w14:paraId="3045E2BD" w14:textId="77777777" w:rsidTr="00392BFD">
        <w:tc>
          <w:tcPr>
            <w:tcW w:w="5528" w:type="dxa"/>
            <w:shd w:val="clear" w:color="auto" w:fill="auto"/>
          </w:tcPr>
          <w:p w14:paraId="02C9A05B" w14:textId="77777777" w:rsidR="005A59F3" w:rsidRPr="0043429E" w:rsidRDefault="005A59F3" w:rsidP="005A59F3">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747FBA3E" w:rsidR="005A59F3" w:rsidRPr="0043429E" w:rsidRDefault="005A59F3" w:rsidP="005A59F3">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c>
          <w:tcPr>
            <w:tcW w:w="270" w:type="dxa"/>
            <w:shd w:val="clear" w:color="auto" w:fill="auto"/>
          </w:tcPr>
          <w:p w14:paraId="455B94AC" w14:textId="77777777" w:rsidR="005A59F3" w:rsidRPr="0043429E" w:rsidRDefault="005A59F3" w:rsidP="005A59F3">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65635F24" w14:textId="4C48B859" w:rsidR="005A59F3" w:rsidRPr="0043429E" w:rsidRDefault="005A59F3" w:rsidP="005A59F3">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3</w:t>
            </w:r>
          </w:p>
        </w:tc>
      </w:tr>
      <w:tr w:rsidR="00AD3945" w:rsidRPr="0043429E" w14:paraId="20098896" w14:textId="77777777" w:rsidTr="00F43BAD">
        <w:trPr>
          <w:trHeight w:val="293"/>
        </w:trPr>
        <w:tc>
          <w:tcPr>
            <w:tcW w:w="5528" w:type="dxa"/>
            <w:shd w:val="clear" w:color="auto" w:fill="auto"/>
          </w:tcPr>
          <w:p w14:paraId="04182D67"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1584" w:type="dxa"/>
            <w:shd w:val="clear" w:color="auto" w:fill="auto"/>
          </w:tcPr>
          <w:p w14:paraId="2E92797F" w14:textId="77777777" w:rsidR="00AD3945" w:rsidRPr="0043429E" w:rsidRDefault="00AD3945" w:rsidP="00DD63B2">
            <w:pPr>
              <w:spacing w:line="240" w:lineRule="auto"/>
              <w:jc w:val="right"/>
              <w:rPr>
                <w:rFonts w:ascii="Browallia New" w:hAnsi="Browallia New" w:cs="Browallia New"/>
                <w:sz w:val="28"/>
                <w:szCs w:val="28"/>
              </w:rPr>
            </w:pPr>
          </w:p>
        </w:tc>
        <w:tc>
          <w:tcPr>
            <w:tcW w:w="270" w:type="dxa"/>
            <w:shd w:val="clear" w:color="auto" w:fill="auto"/>
          </w:tcPr>
          <w:p w14:paraId="444BD600"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573" w:type="dxa"/>
            <w:shd w:val="clear" w:color="auto" w:fill="auto"/>
          </w:tcPr>
          <w:p w14:paraId="2C5DA82D" w14:textId="77777777" w:rsidR="00AD3945" w:rsidRPr="0043429E" w:rsidRDefault="00AD3945" w:rsidP="000D3E38">
            <w:pPr>
              <w:spacing w:line="240" w:lineRule="auto"/>
              <w:jc w:val="center"/>
              <w:rPr>
                <w:rFonts w:ascii="Browallia New" w:hAnsi="Browallia New" w:cs="Browallia New"/>
                <w:sz w:val="28"/>
                <w:szCs w:val="28"/>
              </w:rPr>
            </w:pPr>
          </w:p>
        </w:tc>
      </w:tr>
      <w:tr w:rsidR="005A59F3" w:rsidRPr="0043429E" w14:paraId="12B42DEB" w14:textId="77777777" w:rsidTr="009B42E8">
        <w:trPr>
          <w:trHeight w:val="177"/>
        </w:trPr>
        <w:tc>
          <w:tcPr>
            <w:tcW w:w="5528" w:type="dxa"/>
            <w:shd w:val="clear" w:color="auto" w:fill="auto"/>
          </w:tcPr>
          <w:p w14:paraId="28C9ABD9" w14:textId="2AAB93DF" w:rsidR="005A59F3" w:rsidRPr="0043429E" w:rsidRDefault="005A59F3" w:rsidP="005A59F3">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5BD27700" w14:textId="310767E5" w:rsidR="005A59F3" w:rsidRPr="0043429E" w:rsidRDefault="00BB7D0C" w:rsidP="005A59F3">
            <w:pPr>
              <w:spacing w:line="240" w:lineRule="auto"/>
              <w:ind w:left="-108" w:right="-32"/>
              <w:jc w:val="center"/>
              <w:rPr>
                <w:rFonts w:ascii="Browallia New" w:hAnsi="Browallia New" w:cs="Browallia New"/>
                <w:sz w:val="28"/>
                <w:szCs w:val="28"/>
                <w:cs/>
              </w:rPr>
            </w:pPr>
            <w:r>
              <w:rPr>
                <w:rFonts w:ascii="Browallia New" w:hAnsi="Browallia New" w:cs="Browallia New"/>
                <w:sz w:val="28"/>
                <w:szCs w:val="28"/>
              </w:rPr>
              <w:t>-</w:t>
            </w:r>
          </w:p>
        </w:tc>
        <w:tc>
          <w:tcPr>
            <w:tcW w:w="270" w:type="dxa"/>
            <w:shd w:val="clear" w:color="auto" w:fill="auto"/>
            <w:vAlign w:val="bottom"/>
          </w:tcPr>
          <w:p w14:paraId="342C2CAB" w14:textId="77777777" w:rsidR="005A59F3" w:rsidRPr="0043429E" w:rsidRDefault="005A59F3" w:rsidP="005A59F3">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1DBA64A7" w14:textId="7E4C5391" w:rsidR="005A59F3" w:rsidRPr="0043429E" w:rsidRDefault="005A59F3" w:rsidP="005A59F3">
            <w:pPr>
              <w:spacing w:line="240" w:lineRule="auto"/>
              <w:jc w:val="center"/>
              <w:rPr>
                <w:rFonts w:ascii="Browallia New" w:hAnsi="Browallia New" w:cs="Browallia New"/>
                <w:sz w:val="28"/>
                <w:szCs w:val="28"/>
              </w:rPr>
            </w:pPr>
            <w:r>
              <w:rPr>
                <w:rFonts w:ascii="Browallia New" w:hAnsi="Browallia New" w:cs="Browallia New"/>
                <w:sz w:val="28"/>
                <w:szCs w:val="28"/>
              </w:rPr>
              <w:t>0.05</w:t>
            </w:r>
          </w:p>
        </w:tc>
      </w:tr>
      <w:tr w:rsidR="00D95916" w:rsidRPr="0043429E" w14:paraId="79F6CA3C" w14:textId="77777777" w:rsidTr="009B42E8">
        <w:trPr>
          <w:trHeight w:val="177"/>
        </w:trPr>
        <w:tc>
          <w:tcPr>
            <w:tcW w:w="5528" w:type="dxa"/>
            <w:shd w:val="clear" w:color="auto" w:fill="auto"/>
          </w:tcPr>
          <w:p w14:paraId="0CA46AD2" w14:textId="77777777" w:rsidR="00D95916" w:rsidRPr="0043429E" w:rsidRDefault="00D95916" w:rsidP="005A59F3">
            <w:pPr>
              <w:spacing w:line="240" w:lineRule="auto"/>
              <w:ind w:left="-108" w:right="-108"/>
              <w:jc w:val="thaiDistribute"/>
              <w:rPr>
                <w:rFonts w:ascii="Browallia New" w:hAnsi="Browallia New" w:cs="Browallia New"/>
                <w:sz w:val="28"/>
                <w:szCs w:val="28"/>
                <w:cs/>
              </w:rPr>
            </w:pPr>
          </w:p>
        </w:tc>
        <w:tc>
          <w:tcPr>
            <w:tcW w:w="1584" w:type="dxa"/>
            <w:shd w:val="clear" w:color="auto" w:fill="auto"/>
            <w:vAlign w:val="bottom"/>
          </w:tcPr>
          <w:p w14:paraId="1AA2B15D" w14:textId="77777777" w:rsidR="00D95916" w:rsidRPr="0043429E" w:rsidRDefault="00D95916" w:rsidP="005A59F3">
            <w:pPr>
              <w:spacing w:line="240" w:lineRule="auto"/>
              <w:ind w:left="-108" w:right="-32"/>
              <w:jc w:val="center"/>
              <w:rPr>
                <w:rFonts w:ascii="Browallia New" w:hAnsi="Browallia New" w:cs="Browallia New"/>
                <w:sz w:val="28"/>
                <w:szCs w:val="28"/>
                <w:cs/>
              </w:rPr>
            </w:pPr>
          </w:p>
        </w:tc>
        <w:tc>
          <w:tcPr>
            <w:tcW w:w="270" w:type="dxa"/>
            <w:shd w:val="clear" w:color="auto" w:fill="auto"/>
            <w:vAlign w:val="bottom"/>
          </w:tcPr>
          <w:p w14:paraId="6E7B03AA" w14:textId="77777777" w:rsidR="00D95916" w:rsidRPr="0043429E" w:rsidRDefault="00D95916" w:rsidP="005A59F3">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0488A85" w14:textId="77777777" w:rsidR="00D95916" w:rsidRDefault="00D95916" w:rsidP="005A59F3">
            <w:pPr>
              <w:spacing w:line="240" w:lineRule="auto"/>
              <w:jc w:val="center"/>
              <w:rPr>
                <w:rFonts w:ascii="Browallia New" w:hAnsi="Browallia New" w:cs="Browallia New"/>
                <w:sz w:val="28"/>
                <w:szCs w:val="28"/>
              </w:rPr>
            </w:pPr>
          </w:p>
        </w:tc>
      </w:tr>
    </w:tbl>
    <w:p w14:paraId="5C36CF96" w14:textId="77777777" w:rsidR="00F43BAD" w:rsidRPr="00567A35" w:rsidRDefault="00F43BAD" w:rsidP="00DD63B2">
      <w:pPr>
        <w:tabs>
          <w:tab w:val="clear" w:pos="227"/>
          <w:tab w:val="clear" w:pos="454"/>
        </w:tabs>
        <w:spacing w:line="240" w:lineRule="auto"/>
        <w:jc w:val="thaiDistribute"/>
        <w:rPr>
          <w:rFonts w:ascii="Browallia New" w:hAnsi="Browallia New" w:cs="Browallia New"/>
          <w:sz w:val="16"/>
          <w:szCs w:val="16"/>
        </w:rPr>
      </w:pPr>
    </w:p>
    <w:p w14:paraId="0FD8AE3A" w14:textId="77777777" w:rsidR="003B12CE" w:rsidRPr="000C4154" w:rsidRDefault="003B12CE" w:rsidP="004E3940">
      <w:pPr>
        <w:pStyle w:val="ListParagraph"/>
        <w:numPr>
          <w:ilvl w:val="0"/>
          <w:numId w:val="17"/>
        </w:numPr>
        <w:tabs>
          <w:tab w:val="clear" w:pos="360"/>
          <w:tab w:val="num" w:pos="576"/>
          <w:tab w:val="num" w:pos="630"/>
          <w:tab w:val="left" w:pos="924"/>
        </w:tabs>
        <w:spacing w:after="0" w:line="240" w:lineRule="auto"/>
        <w:ind w:left="459" w:hanging="432"/>
        <w:rPr>
          <w:rFonts w:ascii="Browallia New" w:hAnsi="Browallia New" w:cs="Browallia New"/>
          <w:b/>
          <w:bCs/>
          <w:sz w:val="28"/>
          <w:lang w:val="en-GB"/>
        </w:rPr>
      </w:pPr>
      <w:r w:rsidRPr="000C4154">
        <w:rPr>
          <w:rFonts w:ascii="Browallia New" w:hAnsi="Browallia New" w:cs="Browallia New"/>
          <w:b/>
          <w:bCs/>
          <w:sz w:val="28"/>
          <w:cs/>
          <w:lang w:val="en-GB"/>
        </w:rPr>
        <w:t>เหตุการณ์ภายหลังรอบระยะเวลาการรายงาน</w:t>
      </w:r>
    </w:p>
    <w:p w14:paraId="049DA130" w14:textId="77777777" w:rsidR="00500B08" w:rsidRPr="00567A35" w:rsidRDefault="00500B08" w:rsidP="00554699">
      <w:pPr>
        <w:jc w:val="thaiDistribute"/>
        <w:rPr>
          <w:rFonts w:ascii="Browallia New" w:hAnsi="Browallia New" w:cs="Browallia New"/>
          <w:sz w:val="16"/>
          <w:szCs w:val="16"/>
        </w:rPr>
      </w:pPr>
    </w:p>
    <w:p w14:paraId="07172CA2" w14:textId="1B3BF69C" w:rsidR="001C5F09" w:rsidRPr="00AE69E0" w:rsidRDefault="001C5F09" w:rsidP="001C5F09">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AE69E0">
        <w:rPr>
          <w:rFonts w:ascii="Browallia New" w:hAnsi="Browallia New" w:cs="Browallia New" w:hint="cs"/>
          <w:color w:val="000000" w:themeColor="text1"/>
          <w:sz w:val="28"/>
          <w:szCs w:val="28"/>
          <w:cs/>
        </w:rPr>
        <w:t>ตามรายงาน</w:t>
      </w:r>
      <w:r w:rsidRPr="00AE69E0">
        <w:rPr>
          <w:rFonts w:ascii="Browallia New" w:hAnsi="Browallia New" w:cs="Browallia New"/>
          <w:color w:val="000000" w:themeColor="text1"/>
          <w:sz w:val="28"/>
          <w:szCs w:val="28"/>
          <w:cs/>
        </w:rPr>
        <w:t>การประชุม</w:t>
      </w:r>
      <w:r w:rsidRPr="00BD1B52">
        <w:rPr>
          <w:rFonts w:ascii="Browallia New" w:hAnsi="Browallia New" w:cs="Browallia New"/>
          <w:color w:val="000000" w:themeColor="text1"/>
          <w:sz w:val="28"/>
          <w:szCs w:val="28"/>
          <w:cs/>
        </w:rPr>
        <w:t xml:space="preserve">คณะกรรมการบริษัท ครั้งที่ </w:t>
      </w:r>
      <w:r w:rsidR="004E36D2" w:rsidRPr="00BD1B52">
        <w:rPr>
          <w:rFonts w:ascii="Browallia New" w:hAnsi="Browallia New" w:cs="Browallia New"/>
          <w:color w:val="000000" w:themeColor="text1"/>
          <w:sz w:val="28"/>
          <w:szCs w:val="28"/>
          <w:lang w:val="en-GB"/>
        </w:rPr>
        <w:t>1</w:t>
      </w:r>
      <w:r w:rsidRPr="00BD1B52">
        <w:rPr>
          <w:rFonts w:ascii="Browallia New" w:hAnsi="Browallia New" w:cs="Browallia New"/>
          <w:color w:val="000000" w:themeColor="text1"/>
          <w:sz w:val="28"/>
          <w:szCs w:val="28"/>
          <w:cs/>
        </w:rPr>
        <w:t>/</w:t>
      </w:r>
      <w:r w:rsidRPr="00BD1B52">
        <w:rPr>
          <w:rFonts w:ascii="Browallia New" w:hAnsi="Browallia New" w:cs="Browallia New"/>
          <w:color w:val="000000" w:themeColor="text1"/>
          <w:sz w:val="28"/>
          <w:szCs w:val="28"/>
          <w:lang w:val="en-GB"/>
        </w:rPr>
        <w:t>25</w:t>
      </w:r>
      <w:r w:rsidRPr="00BD1B52">
        <w:rPr>
          <w:rFonts w:ascii="Browallia New" w:hAnsi="Browallia New" w:cs="Browallia New"/>
          <w:color w:val="000000" w:themeColor="text1"/>
          <w:sz w:val="28"/>
          <w:szCs w:val="28"/>
        </w:rPr>
        <w:t>6</w:t>
      </w:r>
      <w:r w:rsidR="00B32C16" w:rsidRPr="00BD1B52">
        <w:rPr>
          <w:rFonts w:ascii="Browallia New" w:hAnsi="Browallia New" w:cs="Browallia New"/>
          <w:color w:val="000000" w:themeColor="text1"/>
          <w:sz w:val="28"/>
          <w:szCs w:val="28"/>
        </w:rPr>
        <w:t>5</w:t>
      </w:r>
      <w:r w:rsidRPr="00BD1B52">
        <w:rPr>
          <w:rFonts w:ascii="Browallia New" w:hAnsi="Browallia New" w:cs="Browallia New"/>
          <w:color w:val="000000" w:themeColor="text1"/>
          <w:sz w:val="28"/>
          <w:szCs w:val="28"/>
          <w:cs/>
        </w:rPr>
        <w:t xml:space="preserve"> เมื่อ</w:t>
      </w:r>
      <w:r w:rsidRPr="00AE69E0">
        <w:rPr>
          <w:rFonts w:ascii="Browallia New" w:hAnsi="Browallia New" w:cs="Browallia New"/>
          <w:color w:val="000000" w:themeColor="text1"/>
          <w:sz w:val="28"/>
          <w:szCs w:val="28"/>
          <w:cs/>
        </w:rPr>
        <w:t xml:space="preserve">วันที่ </w:t>
      </w:r>
      <w:r w:rsidRPr="00AE69E0">
        <w:rPr>
          <w:rFonts w:ascii="Browallia New" w:hAnsi="Browallia New" w:cs="Browallia New"/>
          <w:color w:val="000000" w:themeColor="text1"/>
          <w:sz w:val="28"/>
          <w:szCs w:val="28"/>
        </w:rPr>
        <w:t>2</w:t>
      </w:r>
      <w:r w:rsidR="00ED3F4E" w:rsidRPr="00AE69E0">
        <w:rPr>
          <w:rFonts w:ascii="Browallia New" w:hAnsi="Browallia New" w:cs="Browallia New"/>
          <w:color w:val="000000" w:themeColor="text1"/>
          <w:sz w:val="28"/>
          <w:szCs w:val="28"/>
        </w:rPr>
        <w:t>4</w:t>
      </w:r>
      <w:r w:rsidRPr="00AE69E0">
        <w:rPr>
          <w:rFonts w:ascii="Browallia New" w:hAnsi="Browallia New" w:cs="Browallia New"/>
          <w:color w:val="000000" w:themeColor="text1"/>
          <w:sz w:val="28"/>
          <w:szCs w:val="28"/>
        </w:rPr>
        <w:t xml:space="preserve"> </w:t>
      </w:r>
      <w:r w:rsidRPr="00AE69E0">
        <w:rPr>
          <w:rFonts w:ascii="Browallia New" w:hAnsi="Browallia New" w:cs="Browallia New"/>
          <w:color w:val="000000" w:themeColor="text1"/>
          <w:sz w:val="28"/>
          <w:szCs w:val="28"/>
          <w:cs/>
        </w:rPr>
        <w:t xml:space="preserve">กุมภาพันธ์ </w:t>
      </w:r>
      <w:r w:rsidRPr="00AE69E0">
        <w:rPr>
          <w:rFonts w:ascii="Browallia New" w:hAnsi="Browallia New" w:cs="Browallia New"/>
          <w:color w:val="000000" w:themeColor="text1"/>
          <w:sz w:val="28"/>
          <w:szCs w:val="28"/>
        </w:rPr>
        <w:t>256</w:t>
      </w:r>
      <w:r w:rsidR="00ED3F4E" w:rsidRPr="00AE69E0">
        <w:rPr>
          <w:rFonts w:ascii="Browallia New" w:hAnsi="Browallia New" w:cs="Browallia New"/>
          <w:color w:val="000000" w:themeColor="text1"/>
          <w:sz w:val="28"/>
          <w:szCs w:val="28"/>
        </w:rPr>
        <w:t>5</w:t>
      </w:r>
      <w:r w:rsidRPr="00AE69E0">
        <w:rPr>
          <w:rFonts w:ascii="Browallia New" w:hAnsi="Browallia New" w:cs="Browallia New"/>
          <w:color w:val="000000" w:themeColor="text1"/>
          <w:sz w:val="28"/>
          <w:szCs w:val="28"/>
        </w:rPr>
        <w:t xml:space="preserve"> </w:t>
      </w:r>
      <w:r w:rsidRPr="00AE69E0">
        <w:rPr>
          <w:rFonts w:ascii="Browallia New" w:hAnsi="Browallia New" w:cs="Browallia New"/>
          <w:color w:val="000000" w:themeColor="text1"/>
          <w:sz w:val="28"/>
          <w:szCs w:val="28"/>
          <w:cs/>
        </w:rPr>
        <w:t>มีมติ</w:t>
      </w:r>
      <w:r w:rsidRPr="00AE69E0">
        <w:rPr>
          <w:rFonts w:ascii="Browallia New" w:hAnsi="Browallia New" w:cs="Browallia New" w:hint="cs"/>
          <w:color w:val="000000" w:themeColor="text1"/>
          <w:sz w:val="28"/>
          <w:szCs w:val="28"/>
          <w:cs/>
        </w:rPr>
        <w:t xml:space="preserve">เสนอให้ที่ประชุมสามัญผู้ถือหุ้นประจำปี </w:t>
      </w:r>
      <w:r w:rsidRPr="00AE69E0">
        <w:rPr>
          <w:rFonts w:ascii="Browallia New" w:hAnsi="Browallia New" w:cs="Browallia New"/>
          <w:color w:val="000000" w:themeColor="text1"/>
          <w:sz w:val="28"/>
          <w:szCs w:val="28"/>
        </w:rPr>
        <w:t>256</w:t>
      </w:r>
      <w:r w:rsidR="00EA5474">
        <w:rPr>
          <w:rFonts w:ascii="Browallia New" w:hAnsi="Browallia New" w:cs="Browallia New"/>
          <w:color w:val="000000" w:themeColor="text1"/>
          <w:sz w:val="28"/>
          <w:szCs w:val="28"/>
        </w:rPr>
        <w:t>5</w:t>
      </w:r>
      <w:r w:rsidRPr="00AE69E0">
        <w:rPr>
          <w:rFonts w:ascii="Browallia New" w:hAnsi="Browallia New" w:cs="Browallia New"/>
          <w:color w:val="000000" w:themeColor="text1"/>
          <w:sz w:val="28"/>
          <w:szCs w:val="28"/>
        </w:rPr>
        <w:t xml:space="preserve"> </w:t>
      </w:r>
      <w:r w:rsidRPr="00AE69E0">
        <w:rPr>
          <w:rFonts w:ascii="Browallia New" w:hAnsi="Browallia New" w:cs="Browallia New" w:hint="cs"/>
          <w:color w:val="000000" w:themeColor="text1"/>
          <w:sz w:val="28"/>
          <w:szCs w:val="28"/>
          <w:cs/>
        </w:rPr>
        <w:t xml:space="preserve">เพื่ออนุมัติจ่ายปันผลจากกำไรสุทธิหลังหักภาษี จากผลประกอบการของปี </w:t>
      </w:r>
      <w:r w:rsidRPr="00AE69E0">
        <w:rPr>
          <w:rFonts w:ascii="Browallia New" w:hAnsi="Browallia New" w:cs="Browallia New"/>
          <w:color w:val="000000" w:themeColor="text1"/>
          <w:sz w:val="28"/>
          <w:szCs w:val="28"/>
        </w:rPr>
        <w:t>256</w:t>
      </w:r>
      <w:r w:rsidR="00C97E36" w:rsidRPr="00AE69E0">
        <w:rPr>
          <w:rFonts w:ascii="Browallia New" w:hAnsi="Browallia New" w:cs="Browallia New"/>
          <w:color w:val="000000" w:themeColor="text1"/>
          <w:sz w:val="28"/>
          <w:szCs w:val="28"/>
        </w:rPr>
        <w:t>4</w:t>
      </w:r>
      <w:r w:rsidRPr="00AE69E0">
        <w:rPr>
          <w:rFonts w:ascii="Browallia New" w:hAnsi="Browallia New" w:cs="Browallia New"/>
          <w:color w:val="000000" w:themeColor="text1"/>
          <w:sz w:val="28"/>
          <w:szCs w:val="28"/>
        </w:rPr>
        <w:t xml:space="preserve"> </w:t>
      </w:r>
      <w:r w:rsidRPr="00AE69E0">
        <w:rPr>
          <w:rFonts w:ascii="Browallia New" w:hAnsi="Browallia New" w:cs="Browallia New" w:hint="cs"/>
          <w:color w:val="000000" w:themeColor="text1"/>
          <w:sz w:val="28"/>
          <w:szCs w:val="28"/>
          <w:cs/>
        </w:rPr>
        <w:t xml:space="preserve">สำหรับหุ้นสามัญจำนวน </w:t>
      </w:r>
      <w:r w:rsidRPr="00AE69E0">
        <w:rPr>
          <w:rFonts w:ascii="Browallia New" w:hAnsi="Browallia New" w:cs="Browallia New"/>
          <w:color w:val="000000" w:themeColor="text1"/>
          <w:sz w:val="28"/>
          <w:szCs w:val="28"/>
        </w:rPr>
        <w:t>4</w:t>
      </w:r>
      <w:r w:rsidR="00923B3E" w:rsidRPr="00AE69E0">
        <w:rPr>
          <w:rFonts w:ascii="Browallia New" w:hAnsi="Browallia New" w:cs="Browallia New"/>
          <w:color w:val="000000" w:themeColor="text1"/>
          <w:sz w:val="28"/>
          <w:szCs w:val="28"/>
        </w:rPr>
        <w:t>9</w:t>
      </w:r>
      <w:r w:rsidRPr="00AE69E0">
        <w:rPr>
          <w:rFonts w:ascii="Browallia New" w:hAnsi="Browallia New" w:cs="Browallia New"/>
          <w:color w:val="000000" w:themeColor="text1"/>
          <w:sz w:val="28"/>
          <w:szCs w:val="28"/>
        </w:rPr>
        <w:t>9,99</w:t>
      </w:r>
      <w:r w:rsidR="00923B3E" w:rsidRPr="00AE69E0">
        <w:rPr>
          <w:rFonts w:ascii="Browallia New" w:hAnsi="Browallia New" w:cs="Browallia New"/>
          <w:color w:val="000000" w:themeColor="text1"/>
          <w:sz w:val="28"/>
          <w:szCs w:val="28"/>
        </w:rPr>
        <w:t>7</w:t>
      </w:r>
      <w:r w:rsidRPr="00AE69E0">
        <w:rPr>
          <w:rFonts w:ascii="Browallia New" w:hAnsi="Browallia New" w:cs="Browallia New"/>
          <w:color w:val="000000" w:themeColor="text1"/>
          <w:sz w:val="28"/>
          <w:szCs w:val="28"/>
        </w:rPr>
        <w:t>,</w:t>
      </w:r>
      <w:r w:rsidR="00923B3E" w:rsidRPr="00AE69E0">
        <w:rPr>
          <w:rFonts w:ascii="Browallia New" w:hAnsi="Browallia New" w:cs="Browallia New"/>
          <w:color w:val="000000" w:themeColor="text1"/>
          <w:sz w:val="28"/>
          <w:szCs w:val="28"/>
        </w:rPr>
        <w:t>946</w:t>
      </w:r>
      <w:r w:rsidRPr="00AE69E0">
        <w:rPr>
          <w:rFonts w:ascii="Browallia New" w:hAnsi="Browallia New" w:cs="Browallia New"/>
          <w:color w:val="000000" w:themeColor="text1"/>
          <w:sz w:val="28"/>
          <w:szCs w:val="28"/>
        </w:rPr>
        <w:t xml:space="preserve"> </w:t>
      </w:r>
      <w:r w:rsidRPr="00AE69E0">
        <w:rPr>
          <w:rFonts w:ascii="Browallia New" w:hAnsi="Browallia New" w:cs="Browallia New" w:hint="cs"/>
          <w:color w:val="000000" w:themeColor="text1"/>
          <w:sz w:val="28"/>
          <w:szCs w:val="28"/>
          <w:cs/>
        </w:rPr>
        <w:t>หุ้น ดังนี้</w:t>
      </w:r>
    </w:p>
    <w:p w14:paraId="2265132B" w14:textId="77777777" w:rsidR="00052789" w:rsidRPr="00567A35" w:rsidRDefault="00052789" w:rsidP="001C5F09">
      <w:pPr>
        <w:tabs>
          <w:tab w:val="clear" w:pos="227"/>
          <w:tab w:val="clear" w:pos="454"/>
        </w:tabs>
        <w:spacing w:line="240" w:lineRule="auto"/>
        <w:ind w:left="450"/>
        <w:jc w:val="thaiDistribute"/>
        <w:rPr>
          <w:rFonts w:ascii="Browallia New" w:hAnsi="Browallia New" w:cs="Browallia New"/>
          <w:color w:val="000000" w:themeColor="text1"/>
          <w:sz w:val="16"/>
          <w:szCs w:val="16"/>
        </w:rPr>
      </w:pPr>
    </w:p>
    <w:tbl>
      <w:tblPr>
        <w:tblW w:w="8975" w:type="dxa"/>
        <w:tblInd w:w="426" w:type="dxa"/>
        <w:tblLook w:val="04A0" w:firstRow="1" w:lastRow="0" w:firstColumn="1" w:lastColumn="0" w:noHBand="0" w:noVBand="1"/>
      </w:tblPr>
      <w:tblGrid>
        <w:gridCol w:w="4497"/>
        <w:gridCol w:w="1440"/>
        <w:gridCol w:w="1530"/>
        <w:gridCol w:w="1508"/>
      </w:tblGrid>
      <w:tr w:rsidR="00052789" w:rsidRPr="00AE69E0" w14:paraId="0CA716EB" w14:textId="77777777" w:rsidTr="00B4202F">
        <w:tc>
          <w:tcPr>
            <w:tcW w:w="4497" w:type="dxa"/>
            <w:shd w:val="clear" w:color="auto" w:fill="auto"/>
          </w:tcPr>
          <w:p w14:paraId="019E6EC3"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360BE324" w14:textId="77777777" w:rsidR="00052789" w:rsidRPr="00AE69E0" w:rsidRDefault="00052789" w:rsidP="00E41E39">
            <w:pPr>
              <w:pBdr>
                <w:bottom w:val="single" w:sz="4" w:space="1" w:color="auto"/>
              </w:pBdr>
              <w:tabs>
                <w:tab w:val="clear" w:pos="227"/>
                <w:tab w:val="clear" w:pos="454"/>
              </w:tabs>
              <w:spacing w:line="240" w:lineRule="auto"/>
              <w:ind w:left="318" w:hanging="318"/>
              <w:jc w:val="center"/>
              <w:rPr>
                <w:rFonts w:ascii="Browallia New" w:hAnsi="Browallia New" w:cs="Browallia New"/>
                <w:sz w:val="26"/>
                <w:szCs w:val="26"/>
              </w:rPr>
            </w:pPr>
            <w:r w:rsidRPr="00AE69E0">
              <w:rPr>
                <w:rFonts w:ascii="Browallia New" w:hAnsi="Browallia New" w:cs="Browallia New"/>
                <w:sz w:val="26"/>
                <w:szCs w:val="26"/>
                <w:cs/>
              </w:rPr>
              <w:t>ปันผล</w:t>
            </w:r>
          </w:p>
        </w:tc>
        <w:tc>
          <w:tcPr>
            <w:tcW w:w="1440" w:type="dxa"/>
            <w:shd w:val="clear" w:color="auto" w:fill="auto"/>
          </w:tcPr>
          <w:p w14:paraId="0115ADAE"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37B4A3BC"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AE69E0">
              <w:rPr>
                <w:rFonts w:ascii="Browallia New" w:hAnsi="Browallia New" w:cs="Browallia New"/>
                <w:sz w:val="26"/>
                <w:szCs w:val="26"/>
                <w:cs/>
              </w:rPr>
              <w:t>บาทต่อหุ้น</w:t>
            </w:r>
          </w:p>
        </w:tc>
        <w:tc>
          <w:tcPr>
            <w:tcW w:w="1530" w:type="dxa"/>
            <w:shd w:val="clear" w:color="auto" w:fill="auto"/>
          </w:tcPr>
          <w:p w14:paraId="27FA2DA1"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AE69E0">
              <w:rPr>
                <w:rFonts w:ascii="Browallia New" w:hAnsi="Browallia New" w:cs="Browallia New" w:hint="cs"/>
                <w:sz w:val="26"/>
                <w:szCs w:val="26"/>
                <w:cs/>
              </w:rPr>
              <w:t>จำนวนหุ้น</w:t>
            </w:r>
          </w:p>
          <w:p w14:paraId="43B53F9F"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AE69E0">
              <w:rPr>
                <w:rFonts w:ascii="Browallia New" w:hAnsi="Browallia New" w:cs="Browallia New" w:hint="cs"/>
                <w:sz w:val="26"/>
                <w:szCs w:val="26"/>
                <w:cs/>
              </w:rPr>
              <w:t>(ล้านหุ้น)</w:t>
            </w:r>
          </w:p>
        </w:tc>
        <w:tc>
          <w:tcPr>
            <w:tcW w:w="1508" w:type="dxa"/>
            <w:shd w:val="clear" w:color="auto" w:fill="auto"/>
          </w:tcPr>
          <w:p w14:paraId="1B569134"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AE69E0">
              <w:rPr>
                <w:rFonts w:ascii="Browallia New" w:hAnsi="Browallia New" w:cs="Browallia New"/>
                <w:sz w:val="26"/>
                <w:szCs w:val="26"/>
                <w:cs/>
              </w:rPr>
              <w:t>จำนวน</w:t>
            </w:r>
          </w:p>
          <w:p w14:paraId="630D3495" w14:textId="77777777" w:rsidR="00052789" w:rsidRPr="00AE69E0" w:rsidRDefault="00052789" w:rsidP="00E41E39">
            <w:pPr>
              <w:pBdr>
                <w:bottom w:val="single" w:sz="4" w:space="1" w:color="auto"/>
              </w:pBdr>
              <w:tabs>
                <w:tab w:val="clear" w:pos="227"/>
                <w:tab w:val="clear" w:pos="454"/>
              </w:tabs>
              <w:spacing w:line="240" w:lineRule="auto"/>
              <w:jc w:val="center"/>
              <w:rPr>
                <w:rFonts w:ascii="Browallia New" w:hAnsi="Browallia New" w:cs="Browallia New"/>
                <w:sz w:val="26"/>
                <w:szCs w:val="26"/>
                <w:cs/>
              </w:rPr>
            </w:pPr>
            <w:r w:rsidRPr="00AE69E0">
              <w:rPr>
                <w:rFonts w:ascii="Browallia New" w:hAnsi="Browallia New" w:cs="Browallia New"/>
                <w:sz w:val="26"/>
                <w:szCs w:val="26"/>
                <w:cs/>
              </w:rPr>
              <w:t>(ล้านบาท)</w:t>
            </w:r>
          </w:p>
        </w:tc>
      </w:tr>
      <w:tr w:rsidR="00052789" w:rsidRPr="00AE69E0" w14:paraId="1FDEC3A4" w14:textId="77777777" w:rsidTr="00B4202F">
        <w:tc>
          <w:tcPr>
            <w:tcW w:w="4497" w:type="dxa"/>
            <w:shd w:val="clear" w:color="auto" w:fill="auto"/>
          </w:tcPr>
          <w:p w14:paraId="0126E03C" w14:textId="77777777" w:rsidR="00052789" w:rsidRPr="00AE69E0" w:rsidRDefault="00052789" w:rsidP="00E41E39">
            <w:pPr>
              <w:tabs>
                <w:tab w:val="clear" w:pos="227"/>
                <w:tab w:val="clear" w:pos="454"/>
              </w:tabs>
              <w:spacing w:line="240" w:lineRule="auto"/>
              <w:jc w:val="center"/>
              <w:rPr>
                <w:rFonts w:ascii="Browallia New" w:hAnsi="Browallia New" w:cs="Browallia New"/>
                <w:b/>
                <w:bCs/>
                <w:sz w:val="26"/>
                <w:szCs w:val="26"/>
              </w:rPr>
            </w:pPr>
          </w:p>
        </w:tc>
        <w:tc>
          <w:tcPr>
            <w:tcW w:w="1440" w:type="dxa"/>
            <w:shd w:val="clear" w:color="auto" w:fill="auto"/>
          </w:tcPr>
          <w:p w14:paraId="4B750D60" w14:textId="77777777" w:rsidR="00052789" w:rsidRPr="00AE69E0" w:rsidRDefault="00052789" w:rsidP="00E41E39">
            <w:pPr>
              <w:tabs>
                <w:tab w:val="clear" w:pos="227"/>
                <w:tab w:val="clear" w:pos="454"/>
              </w:tabs>
              <w:spacing w:line="240" w:lineRule="auto"/>
              <w:jc w:val="center"/>
              <w:rPr>
                <w:rFonts w:ascii="Browallia New" w:hAnsi="Browallia New" w:cs="Browallia New"/>
                <w:b/>
                <w:bCs/>
                <w:sz w:val="26"/>
                <w:szCs w:val="26"/>
              </w:rPr>
            </w:pPr>
          </w:p>
        </w:tc>
        <w:tc>
          <w:tcPr>
            <w:tcW w:w="1530" w:type="dxa"/>
            <w:shd w:val="clear" w:color="auto" w:fill="auto"/>
          </w:tcPr>
          <w:p w14:paraId="648F02D3" w14:textId="77777777" w:rsidR="00052789" w:rsidRPr="00AE69E0" w:rsidRDefault="00052789" w:rsidP="00E41E39">
            <w:pPr>
              <w:tabs>
                <w:tab w:val="clear" w:pos="227"/>
                <w:tab w:val="clear" w:pos="454"/>
              </w:tabs>
              <w:spacing w:line="240" w:lineRule="auto"/>
              <w:jc w:val="center"/>
              <w:rPr>
                <w:rFonts w:ascii="Browallia New" w:hAnsi="Browallia New" w:cs="Browallia New"/>
                <w:b/>
                <w:bCs/>
                <w:sz w:val="26"/>
                <w:szCs w:val="26"/>
                <w:cs/>
              </w:rPr>
            </w:pPr>
          </w:p>
        </w:tc>
        <w:tc>
          <w:tcPr>
            <w:tcW w:w="1508" w:type="dxa"/>
            <w:shd w:val="clear" w:color="auto" w:fill="auto"/>
          </w:tcPr>
          <w:p w14:paraId="5D6C53FC" w14:textId="77777777" w:rsidR="00052789" w:rsidRPr="00AE69E0" w:rsidRDefault="00052789" w:rsidP="00E41E39">
            <w:pPr>
              <w:tabs>
                <w:tab w:val="clear" w:pos="227"/>
                <w:tab w:val="clear" w:pos="454"/>
              </w:tabs>
              <w:spacing w:line="240" w:lineRule="auto"/>
              <w:jc w:val="center"/>
              <w:rPr>
                <w:rFonts w:ascii="Browallia New" w:hAnsi="Browallia New" w:cs="Browallia New"/>
                <w:b/>
                <w:bCs/>
                <w:sz w:val="26"/>
                <w:szCs w:val="26"/>
                <w:cs/>
              </w:rPr>
            </w:pPr>
          </w:p>
        </w:tc>
      </w:tr>
      <w:tr w:rsidR="00052789" w:rsidRPr="00AE69E0" w14:paraId="4150F827" w14:textId="77777777" w:rsidTr="00B4202F">
        <w:tc>
          <w:tcPr>
            <w:tcW w:w="4497" w:type="dxa"/>
            <w:shd w:val="clear" w:color="auto" w:fill="auto"/>
          </w:tcPr>
          <w:p w14:paraId="40041CEE" w14:textId="77777777" w:rsidR="00052789" w:rsidRPr="00AE69E0" w:rsidRDefault="00052789" w:rsidP="00E41E39">
            <w:pPr>
              <w:tabs>
                <w:tab w:val="clear" w:pos="227"/>
                <w:tab w:val="clear" w:pos="454"/>
              </w:tabs>
              <w:spacing w:line="240" w:lineRule="auto"/>
              <w:jc w:val="thaiDistribute"/>
              <w:rPr>
                <w:rFonts w:ascii="Browallia New" w:hAnsi="Browallia New" w:cs="Browallia New"/>
                <w:sz w:val="26"/>
                <w:szCs w:val="26"/>
              </w:rPr>
            </w:pPr>
            <w:r w:rsidRPr="00AE69E0">
              <w:rPr>
                <w:rFonts w:ascii="Browallia New" w:hAnsi="Browallia New" w:cs="Browallia New"/>
                <w:sz w:val="26"/>
                <w:szCs w:val="26"/>
                <w:cs/>
              </w:rPr>
              <w:t>หุ้นปันผล</w:t>
            </w:r>
          </w:p>
          <w:p w14:paraId="78D6B2B2" w14:textId="406FE830" w:rsidR="00052789" w:rsidRPr="00AE69E0" w:rsidRDefault="00052789" w:rsidP="00E41E39">
            <w:pPr>
              <w:tabs>
                <w:tab w:val="clear" w:pos="227"/>
                <w:tab w:val="clear" w:pos="454"/>
              </w:tabs>
              <w:spacing w:line="240" w:lineRule="auto"/>
              <w:jc w:val="thaiDistribute"/>
              <w:rPr>
                <w:rFonts w:ascii="Browallia New" w:hAnsi="Browallia New" w:cs="Browallia New"/>
                <w:sz w:val="26"/>
                <w:szCs w:val="26"/>
                <w:cs/>
              </w:rPr>
            </w:pPr>
            <w:r w:rsidRPr="00AE69E0">
              <w:rPr>
                <w:rFonts w:ascii="Browallia New" w:hAnsi="Browallia New" w:cs="Browallia New" w:hint="cs"/>
                <w:sz w:val="26"/>
                <w:szCs w:val="26"/>
                <w:cs/>
              </w:rPr>
              <w:t>(</w:t>
            </w:r>
            <w:r w:rsidRPr="00AE69E0">
              <w:rPr>
                <w:rFonts w:ascii="Browallia New" w:hAnsi="Browallia New" w:cs="Browallia New"/>
                <w:sz w:val="26"/>
                <w:szCs w:val="26"/>
                <w:cs/>
              </w:rPr>
              <w:t xml:space="preserve">ในอัตรา </w:t>
            </w:r>
            <w:r w:rsidR="004B7446" w:rsidRPr="00AE69E0">
              <w:rPr>
                <w:rFonts w:ascii="Browallia New" w:hAnsi="Browallia New" w:cs="Browallia New"/>
                <w:sz w:val="26"/>
                <w:szCs w:val="26"/>
              </w:rPr>
              <w:t>10</w:t>
            </w:r>
            <w:r w:rsidRPr="00AE69E0">
              <w:rPr>
                <w:rFonts w:ascii="Browallia New" w:hAnsi="Browallia New" w:cs="Browallia New"/>
                <w:sz w:val="26"/>
                <w:szCs w:val="26"/>
              </w:rPr>
              <w:t xml:space="preserve"> </w:t>
            </w:r>
            <w:r w:rsidRPr="00AE69E0">
              <w:rPr>
                <w:rFonts w:ascii="Browallia New" w:hAnsi="Browallia New" w:cs="Browallia New"/>
                <w:sz w:val="26"/>
                <w:szCs w:val="26"/>
                <w:cs/>
              </w:rPr>
              <w:t xml:space="preserve">หุ้นเดิมต่อ </w:t>
            </w:r>
            <w:r w:rsidRPr="00AE69E0">
              <w:rPr>
                <w:rFonts w:ascii="Browallia New" w:hAnsi="Browallia New" w:cs="Browallia New"/>
                <w:sz w:val="26"/>
                <w:szCs w:val="26"/>
              </w:rPr>
              <w:t xml:space="preserve">1 </w:t>
            </w:r>
            <w:r w:rsidRPr="00AE69E0">
              <w:rPr>
                <w:rFonts w:ascii="Browallia New" w:hAnsi="Browallia New" w:cs="Browallia New"/>
                <w:sz w:val="26"/>
                <w:szCs w:val="26"/>
                <w:cs/>
              </w:rPr>
              <w:t>หุ้นปันผล</w:t>
            </w:r>
            <w:r w:rsidRPr="00AE69E0">
              <w:rPr>
                <w:rFonts w:ascii="Browallia New" w:hAnsi="Browallia New" w:cs="Browallia New" w:hint="cs"/>
                <w:sz w:val="26"/>
                <w:szCs w:val="26"/>
                <w:cs/>
              </w:rPr>
              <w:t>)</w:t>
            </w:r>
          </w:p>
        </w:tc>
        <w:tc>
          <w:tcPr>
            <w:tcW w:w="1440" w:type="dxa"/>
            <w:shd w:val="clear" w:color="auto" w:fill="auto"/>
          </w:tcPr>
          <w:p w14:paraId="5F924781" w14:textId="6591802A" w:rsidR="00052789" w:rsidRPr="00AE69E0" w:rsidRDefault="00052789" w:rsidP="00E41E39">
            <w:pPr>
              <w:tabs>
                <w:tab w:val="clear" w:pos="227"/>
                <w:tab w:val="clear" w:pos="454"/>
              </w:tabs>
              <w:spacing w:line="240" w:lineRule="auto"/>
              <w:jc w:val="right"/>
              <w:rPr>
                <w:rFonts w:ascii="Browallia New" w:hAnsi="Browallia New" w:cs="Browallia New"/>
                <w:sz w:val="26"/>
                <w:szCs w:val="26"/>
              </w:rPr>
            </w:pPr>
            <w:r w:rsidRPr="00AE69E0">
              <w:rPr>
                <w:rFonts w:ascii="Browallia New" w:hAnsi="Browallia New" w:cs="Browallia New" w:hint="cs"/>
                <w:sz w:val="26"/>
                <w:szCs w:val="26"/>
                <w:lang w:val="en-GB"/>
              </w:rPr>
              <w:t>0</w:t>
            </w:r>
            <w:r w:rsidRPr="00AE69E0">
              <w:rPr>
                <w:rFonts w:ascii="Browallia New" w:hAnsi="Browallia New" w:cs="Browallia New" w:hint="cs"/>
                <w:sz w:val="26"/>
                <w:szCs w:val="26"/>
                <w:cs/>
              </w:rPr>
              <w:t>.</w:t>
            </w:r>
            <w:r w:rsidR="002A4E3D">
              <w:rPr>
                <w:rFonts w:ascii="Browallia New" w:hAnsi="Browallia New" w:cs="Browallia New"/>
                <w:sz w:val="26"/>
                <w:szCs w:val="26"/>
              </w:rPr>
              <w:t>10</w:t>
            </w:r>
          </w:p>
        </w:tc>
        <w:tc>
          <w:tcPr>
            <w:tcW w:w="1530" w:type="dxa"/>
            <w:shd w:val="clear" w:color="auto" w:fill="auto"/>
          </w:tcPr>
          <w:p w14:paraId="09CE0EFC" w14:textId="57C97EB2" w:rsidR="00052789" w:rsidRPr="00AE69E0" w:rsidRDefault="00F26B42" w:rsidP="00E41E39">
            <w:pPr>
              <w:tabs>
                <w:tab w:val="clear" w:pos="227"/>
                <w:tab w:val="clear" w:pos="454"/>
              </w:tabs>
              <w:spacing w:line="240" w:lineRule="auto"/>
              <w:jc w:val="right"/>
              <w:rPr>
                <w:rFonts w:ascii="Browallia New" w:hAnsi="Browallia New" w:cs="Browallia New"/>
                <w:sz w:val="26"/>
                <w:szCs w:val="26"/>
              </w:rPr>
            </w:pPr>
            <w:r w:rsidRPr="00AE69E0">
              <w:rPr>
                <w:rFonts w:ascii="Browallia New" w:hAnsi="Browallia New" w:cs="Browallia New"/>
                <w:sz w:val="26"/>
                <w:szCs w:val="26"/>
              </w:rPr>
              <w:t>500</w:t>
            </w:r>
            <w:r w:rsidR="00052789" w:rsidRPr="00AE69E0">
              <w:rPr>
                <w:rFonts w:ascii="Browallia New" w:hAnsi="Browallia New" w:cs="Browallia New"/>
                <w:sz w:val="26"/>
                <w:szCs w:val="26"/>
              </w:rPr>
              <w:t>.00</w:t>
            </w:r>
          </w:p>
        </w:tc>
        <w:tc>
          <w:tcPr>
            <w:tcW w:w="1508" w:type="dxa"/>
            <w:shd w:val="clear" w:color="auto" w:fill="auto"/>
          </w:tcPr>
          <w:p w14:paraId="41219B56" w14:textId="289E500B" w:rsidR="00052789" w:rsidRPr="00AE69E0" w:rsidRDefault="00D06CDF" w:rsidP="00E41E39">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lang w:val="en-GB"/>
              </w:rPr>
              <w:t>50</w:t>
            </w:r>
            <w:r w:rsidR="00052789" w:rsidRPr="00AE69E0">
              <w:rPr>
                <w:rFonts w:ascii="Browallia New" w:hAnsi="Browallia New" w:cs="Browallia New"/>
                <w:sz w:val="26"/>
                <w:szCs w:val="26"/>
                <w:lang w:val="en-GB"/>
              </w:rPr>
              <w:t>.00</w:t>
            </w:r>
          </w:p>
        </w:tc>
      </w:tr>
      <w:tr w:rsidR="00052789" w:rsidRPr="00AE69E0" w14:paraId="2B480B69" w14:textId="77777777" w:rsidTr="00B4202F">
        <w:tc>
          <w:tcPr>
            <w:tcW w:w="4497" w:type="dxa"/>
            <w:shd w:val="clear" w:color="auto" w:fill="auto"/>
          </w:tcPr>
          <w:p w14:paraId="5A4CB5B3" w14:textId="77777777" w:rsidR="00052789" w:rsidRPr="00AE69E0" w:rsidRDefault="00052789" w:rsidP="00E41E39">
            <w:pPr>
              <w:tabs>
                <w:tab w:val="clear" w:pos="227"/>
                <w:tab w:val="clear" w:pos="454"/>
              </w:tabs>
              <w:spacing w:line="240" w:lineRule="auto"/>
              <w:jc w:val="thaiDistribute"/>
              <w:rPr>
                <w:rFonts w:ascii="Browallia New" w:hAnsi="Browallia New" w:cs="Browallia New"/>
                <w:sz w:val="26"/>
                <w:szCs w:val="26"/>
                <w:cs/>
              </w:rPr>
            </w:pPr>
            <w:r w:rsidRPr="00AE69E0">
              <w:rPr>
                <w:rFonts w:ascii="Browallia New" w:hAnsi="Browallia New" w:cs="Browallia New" w:hint="cs"/>
                <w:sz w:val="26"/>
                <w:szCs w:val="26"/>
                <w:cs/>
              </w:rPr>
              <w:t>เงินปันผล</w:t>
            </w:r>
          </w:p>
        </w:tc>
        <w:tc>
          <w:tcPr>
            <w:tcW w:w="1440" w:type="dxa"/>
            <w:shd w:val="clear" w:color="auto" w:fill="auto"/>
          </w:tcPr>
          <w:p w14:paraId="4BE38372" w14:textId="3D7B50FC" w:rsidR="00052789" w:rsidRPr="00AE69E0" w:rsidRDefault="00052789" w:rsidP="00E41E39">
            <w:pPr>
              <w:pBdr>
                <w:bottom w:val="single" w:sz="4" w:space="1" w:color="auto"/>
              </w:pBdr>
              <w:tabs>
                <w:tab w:val="clear" w:pos="227"/>
                <w:tab w:val="clear" w:pos="454"/>
              </w:tabs>
              <w:spacing w:line="240" w:lineRule="auto"/>
              <w:jc w:val="right"/>
              <w:rPr>
                <w:rFonts w:ascii="Browallia New" w:hAnsi="Browallia New" w:cs="Browallia New"/>
                <w:sz w:val="26"/>
                <w:szCs w:val="26"/>
              </w:rPr>
            </w:pPr>
            <w:r w:rsidRPr="00AE69E0">
              <w:rPr>
                <w:rFonts w:ascii="Browallia New" w:hAnsi="Browallia New" w:cs="Browallia New" w:hint="cs"/>
                <w:sz w:val="26"/>
                <w:szCs w:val="26"/>
                <w:lang w:val="en-GB"/>
              </w:rPr>
              <w:t>0</w:t>
            </w:r>
            <w:r w:rsidRPr="00AE69E0">
              <w:rPr>
                <w:rFonts w:ascii="Browallia New" w:hAnsi="Browallia New" w:cs="Browallia New" w:hint="cs"/>
                <w:sz w:val="26"/>
                <w:szCs w:val="26"/>
                <w:cs/>
              </w:rPr>
              <w:t>.</w:t>
            </w:r>
            <w:r w:rsidR="008F12E6">
              <w:rPr>
                <w:rFonts w:ascii="Browallia New" w:hAnsi="Browallia New" w:cs="Browallia New"/>
                <w:sz w:val="26"/>
                <w:szCs w:val="26"/>
              </w:rPr>
              <w:t>2</w:t>
            </w:r>
            <w:r w:rsidR="002A4E3D">
              <w:rPr>
                <w:rFonts w:ascii="Browallia New" w:hAnsi="Browallia New" w:cs="Browallia New"/>
                <w:sz w:val="26"/>
                <w:szCs w:val="26"/>
              </w:rPr>
              <w:t>7</w:t>
            </w:r>
          </w:p>
        </w:tc>
        <w:tc>
          <w:tcPr>
            <w:tcW w:w="1530" w:type="dxa"/>
            <w:shd w:val="clear" w:color="auto" w:fill="auto"/>
          </w:tcPr>
          <w:p w14:paraId="72368A12" w14:textId="3B67A726" w:rsidR="00052789" w:rsidRPr="00AE69E0" w:rsidRDefault="00F26B42" w:rsidP="00E41E39">
            <w:pPr>
              <w:tabs>
                <w:tab w:val="clear" w:pos="227"/>
                <w:tab w:val="clear" w:pos="454"/>
              </w:tabs>
              <w:spacing w:line="240" w:lineRule="auto"/>
              <w:jc w:val="right"/>
              <w:rPr>
                <w:rFonts w:ascii="Browallia New" w:hAnsi="Browallia New" w:cs="Browallia New"/>
                <w:sz w:val="26"/>
                <w:szCs w:val="26"/>
              </w:rPr>
            </w:pPr>
            <w:r w:rsidRPr="00AE69E0">
              <w:rPr>
                <w:rFonts w:ascii="Browallia New" w:hAnsi="Browallia New" w:cs="Browallia New"/>
                <w:sz w:val="26"/>
                <w:szCs w:val="26"/>
              </w:rPr>
              <w:t>500</w:t>
            </w:r>
            <w:r w:rsidR="00052789" w:rsidRPr="00AE69E0">
              <w:rPr>
                <w:rFonts w:ascii="Browallia New" w:hAnsi="Browallia New" w:cs="Browallia New"/>
                <w:sz w:val="26"/>
                <w:szCs w:val="26"/>
              </w:rPr>
              <w:t>.00</w:t>
            </w:r>
          </w:p>
        </w:tc>
        <w:tc>
          <w:tcPr>
            <w:tcW w:w="1508" w:type="dxa"/>
            <w:shd w:val="clear" w:color="auto" w:fill="auto"/>
          </w:tcPr>
          <w:p w14:paraId="315BD6B1" w14:textId="53DADF64" w:rsidR="00052789" w:rsidRPr="00AE69E0" w:rsidRDefault="000C2A98" w:rsidP="00E41E39">
            <w:pPr>
              <w:pBdr>
                <w:bottom w:val="single" w:sz="4"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w:t>
            </w:r>
            <w:r w:rsidR="00AC2524" w:rsidRPr="00AE69E0">
              <w:rPr>
                <w:rFonts w:ascii="Browallia New" w:hAnsi="Browallia New" w:cs="Browallia New"/>
                <w:sz w:val="26"/>
                <w:szCs w:val="26"/>
              </w:rPr>
              <w:t>35.00</w:t>
            </w:r>
          </w:p>
        </w:tc>
      </w:tr>
      <w:tr w:rsidR="00052789" w:rsidRPr="002961B6" w14:paraId="51DCF5B9" w14:textId="77777777" w:rsidTr="00B4202F">
        <w:tc>
          <w:tcPr>
            <w:tcW w:w="4497" w:type="dxa"/>
            <w:shd w:val="clear" w:color="auto" w:fill="auto"/>
          </w:tcPr>
          <w:p w14:paraId="05EA7D16" w14:textId="77777777" w:rsidR="00052789" w:rsidRPr="00AE69E0" w:rsidRDefault="00052789" w:rsidP="00E41E39">
            <w:pPr>
              <w:tabs>
                <w:tab w:val="clear" w:pos="227"/>
                <w:tab w:val="clear" w:pos="454"/>
              </w:tabs>
              <w:spacing w:line="240" w:lineRule="auto"/>
              <w:jc w:val="thaiDistribute"/>
              <w:rPr>
                <w:rFonts w:ascii="Browallia New" w:hAnsi="Browallia New" w:cs="Browallia New"/>
                <w:sz w:val="26"/>
                <w:szCs w:val="26"/>
                <w:cs/>
              </w:rPr>
            </w:pPr>
            <w:r w:rsidRPr="00AE69E0">
              <w:rPr>
                <w:rFonts w:ascii="Browallia New" w:hAnsi="Browallia New" w:cs="Browallia New" w:hint="cs"/>
                <w:sz w:val="26"/>
                <w:szCs w:val="26"/>
                <w:cs/>
              </w:rPr>
              <w:t>รวม</w:t>
            </w:r>
          </w:p>
        </w:tc>
        <w:tc>
          <w:tcPr>
            <w:tcW w:w="1440" w:type="dxa"/>
            <w:shd w:val="clear" w:color="auto" w:fill="auto"/>
          </w:tcPr>
          <w:p w14:paraId="0FCD627A" w14:textId="5E127EB0" w:rsidR="00052789" w:rsidRPr="00AE69E0" w:rsidRDefault="00052789" w:rsidP="00E41E39">
            <w:pPr>
              <w:pBdr>
                <w:bottom w:val="single" w:sz="12" w:space="1" w:color="auto"/>
              </w:pBdr>
              <w:tabs>
                <w:tab w:val="clear" w:pos="227"/>
                <w:tab w:val="clear" w:pos="454"/>
              </w:tabs>
              <w:spacing w:line="240" w:lineRule="auto"/>
              <w:jc w:val="right"/>
              <w:rPr>
                <w:rFonts w:ascii="Browallia New" w:hAnsi="Browallia New" w:cs="Browallia New"/>
                <w:sz w:val="26"/>
                <w:szCs w:val="26"/>
              </w:rPr>
            </w:pPr>
            <w:r w:rsidRPr="00AE69E0">
              <w:rPr>
                <w:rFonts w:ascii="Browallia New" w:hAnsi="Browallia New" w:cs="Browallia New"/>
                <w:sz w:val="26"/>
                <w:szCs w:val="26"/>
              </w:rPr>
              <w:t>0.</w:t>
            </w:r>
            <w:r w:rsidR="000C2A98">
              <w:rPr>
                <w:rFonts w:ascii="Browallia New" w:hAnsi="Browallia New" w:cs="Browallia New"/>
                <w:sz w:val="26"/>
                <w:szCs w:val="26"/>
              </w:rPr>
              <w:t>3</w:t>
            </w:r>
            <w:r w:rsidR="002A4E3D">
              <w:rPr>
                <w:rFonts w:ascii="Browallia New" w:hAnsi="Browallia New" w:cs="Browallia New"/>
                <w:sz w:val="26"/>
                <w:szCs w:val="26"/>
              </w:rPr>
              <w:t>7</w:t>
            </w:r>
          </w:p>
        </w:tc>
        <w:tc>
          <w:tcPr>
            <w:tcW w:w="1530" w:type="dxa"/>
            <w:shd w:val="clear" w:color="auto" w:fill="auto"/>
          </w:tcPr>
          <w:p w14:paraId="55479F9C" w14:textId="77777777" w:rsidR="00052789" w:rsidRPr="00AE69E0" w:rsidRDefault="00052789" w:rsidP="00E41E39">
            <w:pPr>
              <w:tabs>
                <w:tab w:val="clear" w:pos="227"/>
                <w:tab w:val="clear" w:pos="454"/>
              </w:tabs>
              <w:spacing w:line="240" w:lineRule="auto"/>
              <w:jc w:val="right"/>
              <w:rPr>
                <w:rFonts w:ascii="Browallia New" w:hAnsi="Browallia New" w:cs="Browallia New"/>
                <w:sz w:val="26"/>
                <w:szCs w:val="26"/>
              </w:rPr>
            </w:pPr>
          </w:p>
        </w:tc>
        <w:tc>
          <w:tcPr>
            <w:tcW w:w="1508" w:type="dxa"/>
            <w:shd w:val="clear" w:color="auto" w:fill="auto"/>
          </w:tcPr>
          <w:p w14:paraId="37C313D7" w14:textId="651C9088" w:rsidR="00052789" w:rsidRPr="002961B6" w:rsidRDefault="000C2A98" w:rsidP="00E41E39">
            <w:pPr>
              <w:pBdr>
                <w:bottom w:val="single" w:sz="12" w:space="1" w:color="auto"/>
              </w:pBdr>
              <w:tabs>
                <w:tab w:val="clear" w:pos="227"/>
                <w:tab w:val="clear" w:pos="454"/>
              </w:tabs>
              <w:spacing w:line="240" w:lineRule="auto"/>
              <w:jc w:val="right"/>
              <w:rPr>
                <w:rFonts w:ascii="Browallia New" w:hAnsi="Browallia New" w:cs="Browallia New"/>
                <w:sz w:val="26"/>
                <w:szCs w:val="26"/>
                <w:cs/>
              </w:rPr>
            </w:pPr>
            <w:r>
              <w:rPr>
                <w:rFonts w:ascii="Browallia New" w:hAnsi="Browallia New" w:cs="Browallia New"/>
                <w:sz w:val="26"/>
                <w:szCs w:val="26"/>
              </w:rPr>
              <w:t>1</w:t>
            </w:r>
            <w:r w:rsidR="007C786E">
              <w:rPr>
                <w:rFonts w:ascii="Browallia New" w:hAnsi="Browallia New" w:cs="Browallia New"/>
                <w:sz w:val="26"/>
                <w:szCs w:val="26"/>
              </w:rPr>
              <w:t>8</w:t>
            </w:r>
            <w:r w:rsidR="00AC2524" w:rsidRPr="00AE69E0">
              <w:rPr>
                <w:rFonts w:ascii="Browallia New" w:hAnsi="Browallia New" w:cs="Browallia New"/>
                <w:sz w:val="26"/>
                <w:szCs w:val="26"/>
              </w:rPr>
              <w:t>5.00</w:t>
            </w:r>
          </w:p>
        </w:tc>
      </w:tr>
    </w:tbl>
    <w:p w14:paraId="3D40CDEF" w14:textId="77777777" w:rsidR="00567A35" w:rsidRPr="00567A35" w:rsidRDefault="00567A35" w:rsidP="008B4302">
      <w:pPr>
        <w:ind w:left="450"/>
        <w:jc w:val="thaiDistribute"/>
        <w:rPr>
          <w:rFonts w:ascii="Browallia New" w:hAnsi="Browallia New" w:cs="Browallia New"/>
          <w:color w:val="000000"/>
          <w:sz w:val="14"/>
          <w:szCs w:val="14"/>
        </w:rPr>
      </w:pPr>
    </w:p>
    <w:p w14:paraId="057D2D31" w14:textId="257E42E5" w:rsidR="00500B08" w:rsidRDefault="00DD64E6" w:rsidP="008B4302">
      <w:pPr>
        <w:ind w:left="450"/>
        <w:jc w:val="thaiDistribute"/>
        <w:rPr>
          <w:rFonts w:ascii="Browallia New" w:hAnsi="Browallia New" w:cs="Browallia New"/>
          <w:sz w:val="28"/>
          <w:szCs w:val="28"/>
        </w:rPr>
      </w:pPr>
      <w:r>
        <w:rPr>
          <w:rFonts w:ascii="Browallia New" w:hAnsi="Browallia New" w:cs="Browallia New"/>
          <w:color w:val="000000"/>
          <w:sz w:val="28"/>
          <w:szCs w:val="28"/>
          <w:cs/>
        </w:rPr>
        <w:t>ทั้งนี้มติดังกล่าวจะนำเสนอต่อที่ประชุมสามัญผู้ถือหุ้น</w:t>
      </w:r>
      <w:r>
        <w:rPr>
          <w:rFonts w:ascii="Browallia New" w:hAnsi="Browallia New" w:cs="Browallia New"/>
          <w:color w:val="000000"/>
          <w:sz w:val="26"/>
          <w:szCs w:val="26"/>
          <w:cs/>
        </w:rPr>
        <w:t>ประจำปี</w:t>
      </w:r>
      <w:r>
        <w:rPr>
          <w:rFonts w:ascii="Browallia New" w:hAnsi="Browallia New" w:cs="Browallia New"/>
          <w:color w:val="000000"/>
          <w:sz w:val="28"/>
          <w:szCs w:val="28"/>
          <w:cs/>
        </w:rPr>
        <w:t xml:space="preserve"> พ.ศ. </w:t>
      </w:r>
      <w:r>
        <w:rPr>
          <w:rFonts w:ascii="Browallia New" w:hAnsi="Browallia New" w:cs="Browallia New"/>
          <w:color w:val="000000"/>
          <w:sz w:val="28"/>
          <w:szCs w:val="28"/>
        </w:rPr>
        <w:t xml:space="preserve">2565 </w:t>
      </w:r>
      <w:r>
        <w:rPr>
          <w:rFonts w:ascii="Browallia New" w:hAnsi="Browallia New" w:cs="Browallia New"/>
          <w:color w:val="000000"/>
          <w:sz w:val="28"/>
          <w:szCs w:val="28"/>
          <w:cs/>
        </w:rPr>
        <w:t xml:space="preserve">เพื่อพิจารณาอนุมัติในเดือนเมษายน </w:t>
      </w:r>
      <w:r w:rsidR="00B4202F">
        <w:rPr>
          <w:rFonts w:ascii="Browallia New" w:hAnsi="Browallia New" w:cs="Browallia New"/>
          <w:color w:val="000000"/>
          <w:sz w:val="28"/>
          <w:szCs w:val="28"/>
          <w:cs/>
        </w:rPr>
        <w:br/>
      </w:r>
      <w:r>
        <w:rPr>
          <w:rFonts w:ascii="Browallia New" w:hAnsi="Browallia New" w:cs="Browallia New"/>
          <w:color w:val="000000"/>
          <w:sz w:val="28"/>
          <w:szCs w:val="28"/>
          <w:cs/>
        </w:rPr>
        <w:t xml:space="preserve">พ.ศ. </w:t>
      </w:r>
      <w:r>
        <w:rPr>
          <w:rFonts w:ascii="Browallia New" w:hAnsi="Browallia New" w:cs="Browallia New"/>
          <w:color w:val="000000"/>
          <w:sz w:val="28"/>
          <w:szCs w:val="28"/>
        </w:rPr>
        <w:t>2565</w:t>
      </w:r>
    </w:p>
    <w:p w14:paraId="7AE02BAA" w14:textId="411F91A3" w:rsidR="00976BED" w:rsidRPr="00AF1153" w:rsidRDefault="003B6532"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AF1153">
        <w:rPr>
          <w:rFonts w:ascii="Browallia New" w:hAnsi="Browallia New" w:cs="Browallia New"/>
          <w:b/>
          <w:bCs/>
          <w:color w:val="000000" w:themeColor="text1"/>
          <w:sz w:val="28"/>
          <w:cs/>
          <w:lang w:val="en-GB"/>
        </w:rPr>
        <w:t>การอนุมัติงบการเงิน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0CA542E2"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0A6CD7">
        <w:rPr>
          <w:rFonts w:ascii="Browallia New" w:hAnsi="Browallia New" w:cs="Browallia New"/>
          <w:sz w:val="28"/>
          <w:szCs w:val="28"/>
          <w:lang w:val="en-GB"/>
        </w:rPr>
        <w:t>4</w:t>
      </w:r>
      <w:r w:rsidR="00D574A4" w:rsidRPr="003E57B9">
        <w:rPr>
          <w:rFonts w:ascii="Browallia New" w:hAnsi="Browallia New" w:cs="Browallia New"/>
          <w:sz w:val="28"/>
          <w:szCs w:val="28"/>
          <w:cs/>
          <w:lang w:val="th-TH"/>
        </w:rPr>
        <w:t xml:space="preserve"> (รวมทั้งงบการเงินเปรียบเทียบ) </w:t>
      </w:r>
      <w:r w:rsidRPr="003E57B9">
        <w:rPr>
          <w:rFonts w:ascii="Browallia New" w:hAnsi="Browallia New" w:cs="Browallia New"/>
          <w:sz w:val="28"/>
          <w:szCs w:val="28"/>
          <w:cs/>
          <w:lang w:val="th-TH"/>
        </w:rPr>
        <w:t>ได้รับอนุมัติจากคณะกรรมการของบริษัท เมื่อ</w:t>
      </w:r>
      <w:r w:rsidRPr="00152FB2">
        <w:rPr>
          <w:rFonts w:ascii="Browallia New" w:hAnsi="Browallia New" w:cs="Browallia New"/>
          <w:sz w:val="28"/>
          <w:szCs w:val="28"/>
          <w:cs/>
          <w:lang w:val="th-TH"/>
        </w:rPr>
        <w:t xml:space="preserve">วันที่ </w:t>
      </w:r>
      <w:r w:rsidR="00152FB2" w:rsidRPr="00152FB2">
        <w:rPr>
          <w:rFonts w:ascii="Browallia New" w:hAnsi="Browallia New" w:cs="Browallia New"/>
          <w:sz w:val="28"/>
          <w:szCs w:val="28"/>
        </w:rPr>
        <w:t xml:space="preserve">24 </w:t>
      </w:r>
      <w:r w:rsidR="00152FB2" w:rsidRPr="00152FB2">
        <w:rPr>
          <w:rFonts w:ascii="Browallia New" w:hAnsi="Browallia New" w:cs="Browallia New" w:hint="cs"/>
          <w:sz w:val="28"/>
          <w:szCs w:val="28"/>
          <w:cs/>
        </w:rPr>
        <w:t>กุมภาพันธ์</w:t>
      </w:r>
      <w:r w:rsidR="000A6CD7" w:rsidRPr="00152FB2">
        <w:rPr>
          <w:rFonts w:ascii="Browallia New" w:hAnsi="Browallia New" w:cs="Browallia New"/>
          <w:sz w:val="28"/>
          <w:szCs w:val="28"/>
        </w:rPr>
        <w:t xml:space="preserve"> 2565</w:t>
      </w:r>
    </w:p>
    <w:sectPr w:rsidR="00976BED" w:rsidRPr="00DD63B2" w:rsidSect="00151B55">
      <w:footerReference w:type="even" r:id="rId11"/>
      <w:footerReference w:type="default" r:id="rId12"/>
      <w:footerReference w:type="first" r:id="rId13"/>
      <w:pgSz w:w="11909" w:h="16834" w:code="9"/>
      <w:pgMar w:top="1349" w:right="1111" w:bottom="1168" w:left="1440" w:header="1140" w:footer="51"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5A48" w14:textId="77777777" w:rsidR="00715DC8" w:rsidRDefault="00715DC8">
      <w:r>
        <w:separator/>
      </w:r>
    </w:p>
  </w:endnote>
  <w:endnote w:type="continuationSeparator" w:id="0">
    <w:p w14:paraId="29DE6E2C" w14:textId="77777777" w:rsidR="00715DC8" w:rsidRDefault="00715DC8">
      <w:r>
        <w:continuationSeparator/>
      </w:r>
    </w:p>
  </w:endnote>
  <w:endnote w:type="continuationNotice" w:id="1">
    <w:p w14:paraId="7B0E1024" w14:textId="77777777" w:rsidR="00715DC8" w:rsidRDefault="00715D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392" w:type="dxa"/>
      <w:tblLook w:val="0000" w:firstRow="0" w:lastRow="0" w:firstColumn="0" w:lastColumn="0" w:noHBand="0" w:noVBand="0"/>
    </w:tblPr>
    <w:tblGrid>
      <w:gridCol w:w="4678"/>
      <w:gridCol w:w="3686"/>
      <w:gridCol w:w="708"/>
    </w:tblGrid>
    <w:tr w:rsidR="00D8595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D85956" w:rsidRDefault="00D8595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D8595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4624" w14:textId="77777777" w:rsidR="00715DC8" w:rsidRDefault="00715DC8">
      <w:r>
        <w:separator/>
      </w:r>
    </w:p>
  </w:footnote>
  <w:footnote w:type="continuationSeparator" w:id="0">
    <w:p w14:paraId="31DDCC6F" w14:textId="77777777" w:rsidR="00715DC8" w:rsidRDefault="00715DC8">
      <w:r>
        <w:continuationSeparator/>
      </w:r>
    </w:p>
  </w:footnote>
  <w:footnote w:type="continuationNotice" w:id="1">
    <w:p w14:paraId="6BD64443" w14:textId="77777777" w:rsidR="00715DC8" w:rsidRDefault="00715DC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3E3418D"/>
    <w:multiLevelType w:val="multilevel"/>
    <w:tmpl w:val="5AD88F5C"/>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13F13977"/>
    <w:multiLevelType w:val="hybridMultilevel"/>
    <w:tmpl w:val="417C7C00"/>
    <w:lvl w:ilvl="0" w:tplc="A79445E8">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16E92D10"/>
    <w:multiLevelType w:val="hybridMultilevel"/>
    <w:tmpl w:val="18829D84"/>
    <w:lvl w:ilvl="0" w:tplc="3F6A26AC">
      <w:start w:val="8"/>
      <w:numFmt w:val="bullet"/>
      <w:lvlText w:val="-"/>
      <w:lvlJc w:val="left"/>
      <w:pPr>
        <w:ind w:left="2196" w:hanging="360"/>
      </w:pPr>
      <w:rPr>
        <w:rFonts w:ascii="Garamond" w:eastAsia="Times New Roman" w:hAnsi="Garamond" w:cs="Garamond" w:hint="default"/>
      </w:rPr>
    </w:lvl>
    <w:lvl w:ilvl="1" w:tplc="08090003" w:tentative="1">
      <w:start w:val="1"/>
      <w:numFmt w:val="bullet"/>
      <w:lvlText w:val="o"/>
      <w:lvlJc w:val="left"/>
      <w:pPr>
        <w:ind w:left="2916" w:hanging="360"/>
      </w:pPr>
      <w:rPr>
        <w:rFonts w:ascii="Courier New" w:hAnsi="Courier New" w:cs="Courier New" w:hint="default"/>
      </w:rPr>
    </w:lvl>
    <w:lvl w:ilvl="2" w:tplc="08090005" w:tentative="1">
      <w:start w:val="1"/>
      <w:numFmt w:val="bullet"/>
      <w:lvlText w:val=""/>
      <w:lvlJc w:val="left"/>
      <w:pPr>
        <w:ind w:left="3636" w:hanging="360"/>
      </w:pPr>
      <w:rPr>
        <w:rFonts w:ascii="Wingdings" w:hAnsi="Wingdings" w:hint="default"/>
      </w:rPr>
    </w:lvl>
    <w:lvl w:ilvl="3" w:tplc="08090001" w:tentative="1">
      <w:start w:val="1"/>
      <w:numFmt w:val="bullet"/>
      <w:lvlText w:val=""/>
      <w:lvlJc w:val="left"/>
      <w:pPr>
        <w:ind w:left="4356" w:hanging="360"/>
      </w:pPr>
      <w:rPr>
        <w:rFonts w:ascii="Symbol" w:hAnsi="Symbol" w:hint="default"/>
      </w:rPr>
    </w:lvl>
    <w:lvl w:ilvl="4" w:tplc="08090003" w:tentative="1">
      <w:start w:val="1"/>
      <w:numFmt w:val="bullet"/>
      <w:lvlText w:val="o"/>
      <w:lvlJc w:val="left"/>
      <w:pPr>
        <w:ind w:left="5076" w:hanging="360"/>
      </w:pPr>
      <w:rPr>
        <w:rFonts w:ascii="Courier New" w:hAnsi="Courier New" w:cs="Courier New" w:hint="default"/>
      </w:rPr>
    </w:lvl>
    <w:lvl w:ilvl="5" w:tplc="08090005" w:tentative="1">
      <w:start w:val="1"/>
      <w:numFmt w:val="bullet"/>
      <w:lvlText w:val=""/>
      <w:lvlJc w:val="left"/>
      <w:pPr>
        <w:ind w:left="5796" w:hanging="360"/>
      </w:pPr>
      <w:rPr>
        <w:rFonts w:ascii="Wingdings" w:hAnsi="Wingdings" w:hint="default"/>
      </w:rPr>
    </w:lvl>
    <w:lvl w:ilvl="6" w:tplc="08090001" w:tentative="1">
      <w:start w:val="1"/>
      <w:numFmt w:val="bullet"/>
      <w:lvlText w:val=""/>
      <w:lvlJc w:val="left"/>
      <w:pPr>
        <w:ind w:left="6516" w:hanging="360"/>
      </w:pPr>
      <w:rPr>
        <w:rFonts w:ascii="Symbol" w:hAnsi="Symbol" w:hint="default"/>
      </w:rPr>
    </w:lvl>
    <w:lvl w:ilvl="7" w:tplc="08090003" w:tentative="1">
      <w:start w:val="1"/>
      <w:numFmt w:val="bullet"/>
      <w:lvlText w:val="o"/>
      <w:lvlJc w:val="left"/>
      <w:pPr>
        <w:ind w:left="7236" w:hanging="360"/>
      </w:pPr>
      <w:rPr>
        <w:rFonts w:ascii="Courier New" w:hAnsi="Courier New" w:cs="Courier New" w:hint="default"/>
      </w:rPr>
    </w:lvl>
    <w:lvl w:ilvl="8" w:tplc="08090005" w:tentative="1">
      <w:start w:val="1"/>
      <w:numFmt w:val="bullet"/>
      <w:lvlText w:val=""/>
      <w:lvlJc w:val="left"/>
      <w:pPr>
        <w:ind w:left="7956" w:hanging="360"/>
      </w:pPr>
      <w:rPr>
        <w:rFonts w:ascii="Wingdings" w:hAnsi="Wingdings" w:hint="default"/>
      </w:rPr>
    </w:lvl>
  </w:abstractNum>
  <w:abstractNum w:abstractNumId="14"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74E70"/>
    <w:multiLevelType w:val="hybridMultilevel"/>
    <w:tmpl w:val="CC5EF208"/>
    <w:lvl w:ilvl="0" w:tplc="08090001">
      <w:start w:val="1"/>
      <w:numFmt w:val="bullet"/>
      <w:lvlText w:val=""/>
      <w:lvlJc w:val="left"/>
      <w:pPr>
        <w:ind w:left="1684" w:hanging="360"/>
      </w:pPr>
      <w:rPr>
        <w:rFonts w:ascii="Symbol" w:hAnsi="Symbol"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6" w15:restartNumberingAfterBreak="0">
    <w:nsid w:val="1EE85430"/>
    <w:multiLevelType w:val="hybridMultilevel"/>
    <w:tmpl w:val="AA389B22"/>
    <w:lvl w:ilvl="0" w:tplc="06347CF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7" w15:restartNumberingAfterBreak="0">
    <w:nsid w:val="213A65A1"/>
    <w:multiLevelType w:val="hybridMultilevel"/>
    <w:tmpl w:val="33C8063E"/>
    <w:lvl w:ilvl="0" w:tplc="04090001">
      <w:start w:val="1"/>
      <w:numFmt w:val="bullet"/>
      <w:lvlText w:val=""/>
      <w:lvlJc w:val="left"/>
      <w:pPr>
        <w:ind w:left="1161" w:hanging="360"/>
      </w:pPr>
      <w:rPr>
        <w:rFonts w:ascii="Symbol" w:hAnsi="Symbol"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1"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10250C"/>
    <w:multiLevelType w:val="hybridMultilevel"/>
    <w:tmpl w:val="0720DA3A"/>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4D624EF"/>
    <w:multiLevelType w:val="multilevel"/>
    <w:tmpl w:val="E220A4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B446C86"/>
    <w:multiLevelType w:val="hybridMultilevel"/>
    <w:tmpl w:val="2A822E5C"/>
    <w:lvl w:ilvl="0" w:tplc="5DDA073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9"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4E1721"/>
    <w:multiLevelType w:val="multilevel"/>
    <w:tmpl w:val="F3F809D6"/>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833E68"/>
    <w:multiLevelType w:val="hybridMultilevel"/>
    <w:tmpl w:val="C60425A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26A27C3"/>
    <w:multiLevelType w:val="hybridMultilevel"/>
    <w:tmpl w:val="B0DA1490"/>
    <w:lvl w:ilvl="0" w:tplc="4B7C3D7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769C9"/>
    <w:multiLevelType w:val="hybridMultilevel"/>
    <w:tmpl w:val="A6CC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3"/>
  </w:num>
  <w:num w:numId="14">
    <w:abstractNumId w:val="22"/>
  </w:num>
  <w:num w:numId="15">
    <w:abstractNumId w:val="27"/>
  </w:num>
  <w:num w:numId="16">
    <w:abstractNumId w:val="10"/>
  </w:num>
  <w:num w:numId="17">
    <w:abstractNumId w:val="20"/>
  </w:num>
  <w:num w:numId="18">
    <w:abstractNumId w:val="36"/>
  </w:num>
  <w:num w:numId="19">
    <w:abstractNumId w:val="30"/>
  </w:num>
  <w:num w:numId="20">
    <w:abstractNumId w:val="37"/>
  </w:num>
  <w:num w:numId="21">
    <w:abstractNumId w:val="24"/>
  </w:num>
  <w:num w:numId="22">
    <w:abstractNumId w:val="29"/>
  </w:num>
  <w:num w:numId="23">
    <w:abstractNumId w:val="14"/>
  </w:num>
  <w:num w:numId="24">
    <w:abstractNumId w:val="35"/>
  </w:num>
  <w:num w:numId="25">
    <w:abstractNumId w:val="28"/>
  </w:num>
  <w:num w:numId="26">
    <w:abstractNumId w:val="21"/>
  </w:num>
  <w:num w:numId="27">
    <w:abstractNumId w:val="31"/>
  </w:num>
  <w:num w:numId="28">
    <w:abstractNumId w:val="13"/>
  </w:num>
  <w:num w:numId="29">
    <w:abstractNumId w:val="19"/>
  </w:num>
  <w:num w:numId="30">
    <w:abstractNumId w:val="16"/>
  </w:num>
  <w:num w:numId="31">
    <w:abstractNumId w:val="26"/>
  </w:num>
  <w:num w:numId="32">
    <w:abstractNumId w:val="23"/>
  </w:num>
  <w:num w:numId="33">
    <w:abstractNumId w:val="12"/>
  </w:num>
  <w:num w:numId="34">
    <w:abstractNumId w:val="34"/>
  </w:num>
  <w:num w:numId="35">
    <w:abstractNumId w:val="32"/>
  </w:num>
  <w:num w:numId="36">
    <w:abstractNumId w:val="11"/>
  </w:num>
  <w:num w:numId="37">
    <w:abstractNumId w:val="17"/>
  </w:num>
  <w:num w:numId="38">
    <w:abstractNumId w:val="15"/>
  </w:num>
  <w:num w:numId="39">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8C"/>
    <w:rsid w:val="000002F2"/>
    <w:rsid w:val="00000996"/>
    <w:rsid w:val="00001031"/>
    <w:rsid w:val="00001152"/>
    <w:rsid w:val="000014D0"/>
    <w:rsid w:val="00001E15"/>
    <w:rsid w:val="00002167"/>
    <w:rsid w:val="00002AA0"/>
    <w:rsid w:val="00002B8F"/>
    <w:rsid w:val="00002FC0"/>
    <w:rsid w:val="00003520"/>
    <w:rsid w:val="000039A8"/>
    <w:rsid w:val="00003A41"/>
    <w:rsid w:val="00004823"/>
    <w:rsid w:val="00004939"/>
    <w:rsid w:val="00004AE2"/>
    <w:rsid w:val="00004D4E"/>
    <w:rsid w:val="00005172"/>
    <w:rsid w:val="00006179"/>
    <w:rsid w:val="00007F02"/>
    <w:rsid w:val="00010545"/>
    <w:rsid w:val="00010C32"/>
    <w:rsid w:val="000116FB"/>
    <w:rsid w:val="0001170B"/>
    <w:rsid w:val="000117A9"/>
    <w:rsid w:val="00011D44"/>
    <w:rsid w:val="000120B1"/>
    <w:rsid w:val="00012566"/>
    <w:rsid w:val="00012F7F"/>
    <w:rsid w:val="0001357F"/>
    <w:rsid w:val="000136CC"/>
    <w:rsid w:val="00013CD4"/>
    <w:rsid w:val="00013D2D"/>
    <w:rsid w:val="000147A8"/>
    <w:rsid w:val="00014B07"/>
    <w:rsid w:val="00014C17"/>
    <w:rsid w:val="00014F20"/>
    <w:rsid w:val="0001525C"/>
    <w:rsid w:val="000159EC"/>
    <w:rsid w:val="00015CFD"/>
    <w:rsid w:val="00015E35"/>
    <w:rsid w:val="000160F9"/>
    <w:rsid w:val="00016426"/>
    <w:rsid w:val="00016A1A"/>
    <w:rsid w:val="00016CA5"/>
    <w:rsid w:val="00016DC1"/>
    <w:rsid w:val="00016FD9"/>
    <w:rsid w:val="0002078F"/>
    <w:rsid w:val="00020E69"/>
    <w:rsid w:val="000219B8"/>
    <w:rsid w:val="00021D05"/>
    <w:rsid w:val="00022116"/>
    <w:rsid w:val="000251D0"/>
    <w:rsid w:val="00025EC8"/>
    <w:rsid w:val="00026645"/>
    <w:rsid w:val="000266C9"/>
    <w:rsid w:val="00026725"/>
    <w:rsid w:val="000269AC"/>
    <w:rsid w:val="00030023"/>
    <w:rsid w:val="000301FA"/>
    <w:rsid w:val="00030469"/>
    <w:rsid w:val="00030F30"/>
    <w:rsid w:val="00031C00"/>
    <w:rsid w:val="00031D60"/>
    <w:rsid w:val="00031EE8"/>
    <w:rsid w:val="0003222A"/>
    <w:rsid w:val="00032DC0"/>
    <w:rsid w:val="0003315A"/>
    <w:rsid w:val="00033295"/>
    <w:rsid w:val="00034629"/>
    <w:rsid w:val="000347EA"/>
    <w:rsid w:val="00034BFA"/>
    <w:rsid w:val="0003513F"/>
    <w:rsid w:val="000358E4"/>
    <w:rsid w:val="00035C7B"/>
    <w:rsid w:val="00036749"/>
    <w:rsid w:val="00036800"/>
    <w:rsid w:val="00037244"/>
    <w:rsid w:val="00037778"/>
    <w:rsid w:val="00037A2F"/>
    <w:rsid w:val="00037F54"/>
    <w:rsid w:val="00040D09"/>
    <w:rsid w:val="00040D5F"/>
    <w:rsid w:val="00041020"/>
    <w:rsid w:val="0004118E"/>
    <w:rsid w:val="0004132F"/>
    <w:rsid w:val="00041721"/>
    <w:rsid w:val="00041943"/>
    <w:rsid w:val="00041ABE"/>
    <w:rsid w:val="000423EA"/>
    <w:rsid w:val="00042637"/>
    <w:rsid w:val="00042CF5"/>
    <w:rsid w:val="0004376C"/>
    <w:rsid w:val="000446D7"/>
    <w:rsid w:val="00044A19"/>
    <w:rsid w:val="0004561E"/>
    <w:rsid w:val="00045ED8"/>
    <w:rsid w:val="00046E5C"/>
    <w:rsid w:val="00047803"/>
    <w:rsid w:val="00047B7D"/>
    <w:rsid w:val="00050101"/>
    <w:rsid w:val="0005086F"/>
    <w:rsid w:val="00050911"/>
    <w:rsid w:val="000513F1"/>
    <w:rsid w:val="00051B40"/>
    <w:rsid w:val="00051C74"/>
    <w:rsid w:val="00051E40"/>
    <w:rsid w:val="00051E9D"/>
    <w:rsid w:val="00051FF3"/>
    <w:rsid w:val="00052533"/>
    <w:rsid w:val="00052789"/>
    <w:rsid w:val="00052E4F"/>
    <w:rsid w:val="000540DF"/>
    <w:rsid w:val="0005483E"/>
    <w:rsid w:val="00055C79"/>
    <w:rsid w:val="00055C8A"/>
    <w:rsid w:val="00055E91"/>
    <w:rsid w:val="00056C99"/>
    <w:rsid w:val="0005712A"/>
    <w:rsid w:val="00057139"/>
    <w:rsid w:val="00057545"/>
    <w:rsid w:val="00057B2D"/>
    <w:rsid w:val="00060AED"/>
    <w:rsid w:val="00060E40"/>
    <w:rsid w:val="00061426"/>
    <w:rsid w:val="0006169B"/>
    <w:rsid w:val="0006178A"/>
    <w:rsid w:val="00061DED"/>
    <w:rsid w:val="000621CF"/>
    <w:rsid w:val="000635FE"/>
    <w:rsid w:val="00063806"/>
    <w:rsid w:val="00063810"/>
    <w:rsid w:val="00063C60"/>
    <w:rsid w:val="00063F6B"/>
    <w:rsid w:val="00063FB6"/>
    <w:rsid w:val="000642E6"/>
    <w:rsid w:val="00064ABC"/>
    <w:rsid w:val="00064F09"/>
    <w:rsid w:val="00065E40"/>
    <w:rsid w:val="000660D1"/>
    <w:rsid w:val="00066243"/>
    <w:rsid w:val="000663E0"/>
    <w:rsid w:val="00066AF9"/>
    <w:rsid w:val="00066D89"/>
    <w:rsid w:val="000677D4"/>
    <w:rsid w:val="0006796D"/>
    <w:rsid w:val="00067B94"/>
    <w:rsid w:val="00070008"/>
    <w:rsid w:val="00070050"/>
    <w:rsid w:val="000706EB"/>
    <w:rsid w:val="00071327"/>
    <w:rsid w:val="000719F1"/>
    <w:rsid w:val="00071BD6"/>
    <w:rsid w:val="0007259B"/>
    <w:rsid w:val="0007263D"/>
    <w:rsid w:val="00072E41"/>
    <w:rsid w:val="0007331B"/>
    <w:rsid w:val="000739B3"/>
    <w:rsid w:val="00073EAD"/>
    <w:rsid w:val="0007429A"/>
    <w:rsid w:val="000742D5"/>
    <w:rsid w:val="00075465"/>
    <w:rsid w:val="000756C8"/>
    <w:rsid w:val="00075A25"/>
    <w:rsid w:val="00075C03"/>
    <w:rsid w:val="000765EE"/>
    <w:rsid w:val="00077594"/>
    <w:rsid w:val="000775E4"/>
    <w:rsid w:val="00077848"/>
    <w:rsid w:val="0007799A"/>
    <w:rsid w:val="00077A05"/>
    <w:rsid w:val="00077AFD"/>
    <w:rsid w:val="00077BD5"/>
    <w:rsid w:val="00077C43"/>
    <w:rsid w:val="00077EAB"/>
    <w:rsid w:val="00080547"/>
    <w:rsid w:val="00081067"/>
    <w:rsid w:val="000810F5"/>
    <w:rsid w:val="00081300"/>
    <w:rsid w:val="00082058"/>
    <w:rsid w:val="00082208"/>
    <w:rsid w:val="000826F9"/>
    <w:rsid w:val="00082CB6"/>
    <w:rsid w:val="00083204"/>
    <w:rsid w:val="00083224"/>
    <w:rsid w:val="00083389"/>
    <w:rsid w:val="00083715"/>
    <w:rsid w:val="00083C8C"/>
    <w:rsid w:val="00083E74"/>
    <w:rsid w:val="0008400D"/>
    <w:rsid w:val="000843D8"/>
    <w:rsid w:val="0008485D"/>
    <w:rsid w:val="000857D5"/>
    <w:rsid w:val="00085852"/>
    <w:rsid w:val="000858DE"/>
    <w:rsid w:val="00087AF8"/>
    <w:rsid w:val="00087B24"/>
    <w:rsid w:val="00087EBC"/>
    <w:rsid w:val="00090A31"/>
    <w:rsid w:val="00091375"/>
    <w:rsid w:val="00091555"/>
    <w:rsid w:val="00091B6A"/>
    <w:rsid w:val="00092099"/>
    <w:rsid w:val="00092639"/>
    <w:rsid w:val="00092E94"/>
    <w:rsid w:val="000930EF"/>
    <w:rsid w:val="0009332F"/>
    <w:rsid w:val="000933D1"/>
    <w:rsid w:val="0009388B"/>
    <w:rsid w:val="00093C9D"/>
    <w:rsid w:val="00094373"/>
    <w:rsid w:val="00094536"/>
    <w:rsid w:val="000945AE"/>
    <w:rsid w:val="0009482D"/>
    <w:rsid w:val="0009514D"/>
    <w:rsid w:val="00095239"/>
    <w:rsid w:val="000953FF"/>
    <w:rsid w:val="0009584C"/>
    <w:rsid w:val="00096242"/>
    <w:rsid w:val="00096355"/>
    <w:rsid w:val="00096407"/>
    <w:rsid w:val="00096521"/>
    <w:rsid w:val="00096724"/>
    <w:rsid w:val="00097ED9"/>
    <w:rsid w:val="000A02C5"/>
    <w:rsid w:val="000A04C5"/>
    <w:rsid w:val="000A054E"/>
    <w:rsid w:val="000A0D1A"/>
    <w:rsid w:val="000A0EEA"/>
    <w:rsid w:val="000A1430"/>
    <w:rsid w:val="000A143B"/>
    <w:rsid w:val="000A16CE"/>
    <w:rsid w:val="000A177D"/>
    <w:rsid w:val="000A1A91"/>
    <w:rsid w:val="000A1AC2"/>
    <w:rsid w:val="000A200A"/>
    <w:rsid w:val="000A215A"/>
    <w:rsid w:val="000A29A2"/>
    <w:rsid w:val="000A2BF5"/>
    <w:rsid w:val="000A2DD2"/>
    <w:rsid w:val="000A3C14"/>
    <w:rsid w:val="000A3C35"/>
    <w:rsid w:val="000A3DBC"/>
    <w:rsid w:val="000A4084"/>
    <w:rsid w:val="000A4959"/>
    <w:rsid w:val="000A57AC"/>
    <w:rsid w:val="000A5941"/>
    <w:rsid w:val="000A5A2C"/>
    <w:rsid w:val="000A66D1"/>
    <w:rsid w:val="000A6B51"/>
    <w:rsid w:val="000A6CD7"/>
    <w:rsid w:val="000A6D2D"/>
    <w:rsid w:val="000A6D7E"/>
    <w:rsid w:val="000A7450"/>
    <w:rsid w:val="000A7A16"/>
    <w:rsid w:val="000B07DE"/>
    <w:rsid w:val="000B10D3"/>
    <w:rsid w:val="000B1323"/>
    <w:rsid w:val="000B16B1"/>
    <w:rsid w:val="000B1B16"/>
    <w:rsid w:val="000B21D0"/>
    <w:rsid w:val="000B2B57"/>
    <w:rsid w:val="000B34FB"/>
    <w:rsid w:val="000B3E94"/>
    <w:rsid w:val="000B4349"/>
    <w:rsid w:val="000B440C"/>
    <w:rsid w:val="000B48D7"/>
    <w:rsid w:val="000B48E2"/>
    <w:rsid w:val="000B4A23"/>
    <w:rsid w:val="000B53CA"/>
    <w:rsid w:val="000B56B3"/>
    <w:rsid w:val="000B5DFC"/>
    <w:rsid w:val="000B6119"/>
    <w:rsid w:val="000B6FA4"/>
    <w:rsid w:val="000B70E5"/>
    <w:rsid w:val="000B71AE"/>
    <w:rsid w:val="000B72C5"/>
    <w:rsid w:val="000B7357"/>
    <w:rsid w:val="000B7518"/>
    <w:rsid w:val="000B7AF9"/>
    <w:rsid w:val="000C00D9"/>
    <w:rsid w:val="000C0464"/>
    <w:rsid w:val="000C0661"/>
    <w:rsid w:val="000C0D07"/>
    <w:rsid w:val="000C1754"/>
    <w:rsid w:val="000C1AB5"/>
    <w:rsid w:val="000C1AE5"/>
    <w:rsid w:val="000C1B2B"/>
    <w:rsid w:val="000C1D1A"/>
    <w:rsid w:val="000C2A55"/>
    <w:rsid w:val="000C2A98"/>
    <w:rsid w:val="000C2BA5"/>
    <w:rsid w:val="000C2E60"/>
    <w:rsid w:val="000C3348"/>
    <w:rsid w:val="000C4890"/>
    <w:rsid w:val="000C4A27"/>
    <w:rsid w:val="000C4B37"/>
    <w:rsid w:val="000C4F00"/>
    <w:rsid w:val="000C58BC"/>
    <w:rsid w:val="000C5E12"/>
    <w:rsid w:val="000C60B1"/>
    <w:rsid w:val="000C62AC"/>
    <w:rsid w:val="000C64B7"/>
    <w:rsid w:val="000C6700"/>
    <w:rsid w:val="000C67A3"/>
    <w:rsid w:val="000C7112"/>
    <w:rsid w:val="000C751B"/>
    <w:rsid w:val="000C7B2D"/>
    <w:rsid w:val="000C7D28"/>
    <w:rsid w:val="000D0284"/>
    <w:rsid w:val="000D04C1"/>
    <w:rsid w:val="000D0614"/>
    <w:rsid w:val="000D063C"/>
    <w:rsid w:val="000D0897"/>
    <w:rsid w:val="000D0D0C"/>
    <w:rsid w:val="000D1479"/>
    <w:rsid w:val="000D176C"/>
    <w:rsid w:val="000D1782"/>
    <w:rsid w:val="000D1A6B"/>
    <w:rsid w:val="000D1AA0"/>
    <w:rsid w:val="000D2344"/>
    <w:rsid w:val="000D2977"/>
    <w:rsid w:val="000D2B3B"/>
    <w:rsid w:val="000D2C0F"/>
    <w:rsid w:val="000D346F"/>
    <w:rsid w:val="000D347B"/>
    <w:rsid w:val="000D35ED"/>
    <w:rsid w:val="000D361B"/>
    <w:rsid w:val="000D378A"/>
    <w:rsid w:val="000D39B1"/>
    <w:rsid w:val="000D3E38"/>
    <w:rsid w:val="000D40AD"/>
    <w:rsid w:val="000D414A"/>
    <w:rsid w:val="000D4E52"/>
    <w:rsid w:val="000D4EF7"/>
    <w:rsid w:val="000D53A8"/>
    <w:rsid w:val="000D58D9"/>
    <w:rsid w:val="000D5BC2"/>
    <w:rsid w:val="000D5CF9"/>
    <w:rsid w:val="000D6579"/>
    <w:rsid w:val="000D6669"/>
    <w:rsid w:val="000D6BF3"/>
    <w:rsid w:val="000D6E4E"/>
    <w:rsid w:val="000D6ECF"/>
    <w:rsid w:val="000D6F9C"/>
    <w:rsid w:val="000D7821"/>
    <w:rsid w:val="000D7A27"/>
    <w:rsid w:val="000D7CFC"/>
    <w:rsid w:val="000D7D87"/>
    <w:rsid w:val="000E0009"/>
    <w:rsid w:val="000E02CB"/>
    <w:rsid w:val="000E0479"/>
    <w:rsid w:val="000E0525"/>
    <w:rsid w:val="000E0A85"/>
    <w:rsid w:val="000E0BDD"/>
    <w:rsid w:val="000E0DF4"/>
    <w:rsid w:val="000E0E92"/>
    <w:rsid w:val="000E15D8"/>
    <w:rsid w:val="000E19E2"/>
    <w:rsid w:val="000E1AFB"/>
    <w:rsid w:val="000E1F3B"/>
    <w:rsid w:val="000E20D3"/>
    <w:rsid w:val="000E21DB"/>
    <w:rsid w:val="000E2578"/>
    <w:rsid w:val="000E3799"/>
    <w:rsid w:val="000E3A4E"/>
    <w:rsid w:val="000E41BD"/>
    <w:rsid w:val="000E44CA"/>
    <w:rsid w:val="000E5ED0"/>
    <w:rsid w:val="000E5FB0"/>
    <w:rsid w:val="000E680B"/>
    <w:rsid w:val="000E6BCF"/>
    <w:rsid w:val="000E71A7"/>
    <w:rsid w:val="000E7AAD"/>
    <w:rsid w:val="000E7F33"/>
    <w:rsid w:val="000F0E8D"/>
    <w:rsid w:val="000F124B"/>
    <w:rsid w:val="000F292A"/>
    <w:rsid w:val="000F2AEC"/>
    <w:rsid w:val="000F2C5D"/>
    <w:rsid w:val="000F2FE1"/>
    <w:rsid w:val="000F3360"/>
    <w:rsid w:val="000F361E"/>
    <w:rsid w:val="000F3C06"/>
    <w:rsid w:val="000F3D4A"/>
    <w:rsid w:val="000F4450"/>
    <w:rsid w:val="000F50B9"/>
    <w:rsid w:val="000F50C1"/>
    <w:rsid w:val="000F557F"/>
    <w:rsid w:val="000F596C"/>
    <w:rsid w:val="000F5A51"/>
    <w:rsid w:val="000F5EA1"/>
    <w:rsid w:val="000F61FE"/>
    <w:rsid w:val="000F6540"/>
    <w:rsid w:val="000F6BFE"/>
    <w:rsid w:val="000F6EDF"/>
    <w:rsid w:val="000F70B6"/>
    <w:rsid w:val="000F7161"/>
    <w:rsid w:val="000F7ACC"/>
    <w:rsid w:val="000F7B45"/>
    <w:rsid w:val="000F7D17"/>
    <w:rsid w:val="000F7ED2"/>
    <w:rsid w:val="0010012F"/>
    <w:rsid w:val="0010086E"/>
    <w:rsid w:val="001017B8"/>
    <w:rsid w:val="00101DC9"/>
    <w:rsid w:val="00101DCD"/>
    <w:rsid w:val="0010293E"/>
    <w:rsid w:val="0010357A"/>
    <w:rsid w:val="001039DB"/>
    <w:rsid w:val="00103A6F"/>
    <w:rsid w:val="00103CDC"/>
    <w:rsid w:val="001041DD"/>
    <w:rsid w:val="001044E9"/>
    <w:rsid w:val="001045F1"/>
    <w:rsid w:val="00104659"/>
    <w:rsid w:val="00104853"/>
    <w:rsid w:val="00104AD3"/>
    <w:rsid w:val="00104CC1"/>
    <w:rsid w:val="001060E6"/>
    <w:rsid w:val="00106934"/>
    <w:rsid w:val="00106AA0"/>
    <w:rsid w:val="00106F8C"/>
    <w:rsid w:val="00107046"/>
    <w:rsid w:val="00107221"/>
    <w:rsid w:val="00107382"/>
    <w:rsid w:val="0010749A"/>
    <w:rsid w:val="0010765F"/>
    <w:rsid w:val="00107A58"/>
    <w:rsid w:val="00107B30"/>
    <w:rsid w:val="00107B56"/>
    <w:rsid w:val="00107F36"/>
    <w:rsid w:val="00110190"/>
    <w:rsid w:val="00110203"/>
    <w:rsid w:val="0011026D"/>
    <w:rsid w:val="001102C3"/>
    <w:rsid w:val="001109E0"/>
    <w:rsid w:val="00110C8E"/>
    <w:rsid w:val="00110E72"/>
    <w:rsid w:val="00110EB0"/>
    <w:rsid w:val="001113C4"/>
    <w:rsid w:val="0011148F"/>
    <w:rsid w:val="00111C24"/>
    <w:rsid w:val="001121FC"/>
    <w:rsid w:val="001122F0"/>
    <w:rsid w:val="00112AB2"/>
    <w:rsid w:val="00112D73"/>
    <w:rsid w:val="00113464"/>
    <w:rsid w:val="001135A8"/>
    <w:rsid w:val="00113AD4"/>
    <w:rsid w:val="00113BB0"/>
    <w:rsid w:val="00113BCB"/>
    <w:rsid w:val="00114291"/>
    <w:rsid w:val="001142D6"/>
    <w:rsid w:val="00114B0A"/>
    <w:rsid w:val="00114BA4"/>
    <w:rsid w:val="00116789"/>
    <w:rsid w:val="001178C1"/>
    <w:rsid w:val="00117ABB"/>
    <w:rsid w:val="00117F92"/>
    <w:rsid w:val="00120005"/>
    <w:rsid w:val="00120081"/>
    <w:rsid w:val="00120B22"/>
    <w:rsid w:val="00121006"/>
    <w:rsid w:val="0012101C"/>
    <w:rsid w:val="00121162"/>
    <w:rsid w:val="001214DD"/>
    <w:rsid w:val="001218B4"/>
    <w:rsid w:val="00121A97"/>
    <w:rsid w:val="00121E92"/>
    <w:rsid w:val="00121EC4"/>
    <w:rsid w:val="001228AA"/>
    <w:rsid w:val="00123BEB"/>
    <w:rsid w:val="00124367"/>
    <w:rsid w:val="001248BE"/>
    <w:rsid w:val="001252B3"/>
    <w:rsid w:val="00125A19"/>
    <w:rsid w:val="00125DF1"/>
    <w:rsid w:val="00125EB1"/>
    <w:rsid w:val="00126215"/>
    <w:rsid w:val="0012652A"/>
    <w:rsid w:val="00126BA3"/>
    <w:rsid w:val="0012720C"/>
    <w:rsid w:val="001278DE"/>
    <w:rsid w:val="00130031"/>
    <w:rsid w:val="001300CD"/>
    <w:rsid w:val="001311CF"/>
    <w:rsid w:val="00131225"/>
    <w:rsid w:val="001314B2"/>
    <w:rsid w:val="001318B3"/>
    <w:rsid w:val="00131BD4"/>
    <w:rsid w:val="00132479"/>
    <w:rsid w:val="00133087"/>
    <w:rsid w:val="00133088"/>
    <w:rsid w:val="0013318E"/>
    <w:rsid w:val="0013354A"/>
    <w:rsid w:val="0013398C"/>
    <w:rsid w:val="001339C5"/>
    <w:rsid w:val="00133DC2"/>
    <w:rsid w:val="0013455A"/>
    <w:rsid w:val="001353E8"/>
    <w:rsid w:val="001358DA"/>
    <w:rsid w:val="0013598E"/>
    <w:rsid w:val="00135AC0"/>
    <w:rsid w:val="00135F43"/>
    <w:rsid w:val="00135FD5"/>
    <w:rsid w:val="00136076"/>
    <w:rsid w:val="001369D7"/>
    <w:rsid w:val="00136B96"/>
    <w:rsid w:val="00136F19"/>
    <w:rsid w:val="00136F41"/>
    <w:rsid w:val="001371C8"/>
    <w:rsid w:val="0013727A"/>
    <w:rsid w:val="001372BF"/>
    <w:rsid w:val="00137458"/>
    <w:rsid w:val="001374B4"/>
    <w:rsid w:val="0013759A"/>
    <w:rsid w:val="00137C16"/>
    <w:rsid w:val="00140C71"/>
    <w:rsid w:val="00140CA7"/>
    <w:rsid w:val="00140E33"/>
    <w:rsid w:val="001410B2"/>
    <w:rsid w:val="00141699"/>
    <w:rsid w:val="001416BE"/>
    <w:rsid w:val="00141EBC"/>
    <w:rsid w:val="00144AE1"/>
    <w:rsid w:val="001460C8"/>
    <w:rsid w:val="001461FA"/>
    <w:rsid w:val="00146559"/>
    <w:rsid w:val="00146A36"/>
    <w:rsid w:val="00146A89"/>
    <w:rsid w:val="00146EFA"/>
    <w:rsid w:val="001473DB"/>
    <w:rsid w:val="00150591"/>
    <w:rsid w:val="001509DD"/>
    <w:rsid w:val="00151432"/>
    <w:rsid w:val="001518CA"/>
    <w:rsid w:val="00151A48"/>
    <w:rsid w:val="00151B55"/>
    <w:rsid w:val="00151EF1"/>
    <w:rsid w:val="0015269F"/>
    <w:rsid w:val="00152832"/>
    <w:rsid w:val="00152FB2"/>
    <w:rsid w:val="00153213"/>
    <w:rsid w:val="00153730"/>
    <w:rsid w:val="00153CE5"/>
    <w:rsid w:val="00154BD7"/>
    <w:rsid w:val="00155AB9"/>
    <w:rsid w:val="001568A5"/>
    <w:rsid w:val="0016082C"/>
    <w:rsid w:val="0016299F"/>
    <w:rsid w:val="0016329B"/>
    <w:rsid w:val="001639C5"/>
    <w:rsid w:val="00164381"/>
    <w:rsid w:val="00164E52"/>
    <w:rsid w:val="00164EA4"/>
    <w:rsid w:val="0016572F"/>
    <w:rsid w:val="00165A37"/>
    <w:rsid w:val="00165AB2"/>
    <w:rsid w:val="00165D07"/>
    <w:rsid w:val="00166360"/>
    <w:rsid w:val="001663E8"/>
    <w:rsid w:val="0016768A"/>
    <w:rsid w:val="00167C2E"/>
    <w:rsid w:val="00170157"/>
    <w:rsid w:val="00170EF2"/>
    <w:rsid w:val="0017141F"/>
    <w:rsid w:val="001716A2"/>
    <w:rsid w:val="001718E3"/>
    <w:rsid w:val="00171A6B"/>
    <w:rsid w:val="00171C3A"/>
    <w:rsid w:val="00173063"/>
    <w:rsid w:val="001730F1"/>
    <w:rsid w:val="0017339F"/>
    <w:rsid w:val="0017394F"/>
    <w:rsid w:val="00173B49"/>
    <w:rsid w:val="00173C95"/>
    <w:rsid w:val="00173E89"/>
    <w:rsid w:val="00174007"/>
    <w:rsid w:val="001740ED"/>
    <w:rsid w:val="00174A8A"/>
    <w:rsid w:val="00174CA3"/>
    <w:rsid w:val="00175693"/>
    <w:rsid w:val="0017683C"/>
    <w:rsid w:val="00177C35"/>
    <w:rsid w:val="00180097"/>
    <w:rsid w:val="00180275"/>
    <w:rsid w:val="00180292"/>
    <w:rsid w:val="00180344"/>
    <w:rsid w:val="00180F73"/>
    <w:rsid w:val="001815F4"/>
    <w:rsid w:val="001819E5"/>
    <w:rsid w:val="00181E6C"/>
    <w:rsid w:val="00181F55"/>
    <w:rsid w:val="001829AA"/>
    <w:rsid w:val="00182FA0"/>
    <w:rsid w:val="001834A4"/>
    <w:rsid w:val="00183C48"/>
    <w:rsid w:val="00183CC8"/>
    <w:rsid w:val="00184BA1"/>
    <w:rsid w:val="00184C07"/>
    <w:rsid w:val="00184E7F"/>
    <w:rsid w:val="001854E3"/>
    <w:rsid w:val="00185B1F"/>
    <w:rsid w:val="00185E0A"/>
    <w:rsid w:val="0018693F"/>
    <w:rsid w:val="001869B4"/>
    <w:rsid w:val="00186AD1"/>
    <w:rsid w:val="00186BC7"/>
    <w:rsid w:val="00186DAC"/>
    <w:rsid w:val="00187593"/>
    <w:rsid w:val="00187869"/>
    <w:rsid w:val="00187BA1"/>
    <w:rsid w:val="00190332"/>
    <w:rsid w:val="0019077A"/>
    <w:rsid w:val="00190806"/>
    <w:rsid w:val="001909BF"/>
    <w:rsid w:val="00190AE7"/>
    <w:rsid w:val="00190EDF"/>
    <w:rsid w:val="00191E22"/>
    <w:rsid w:val="00192C04"/>
    <w:rsid w:val="00192DBD"/>
    <w:rsid w:val="0019312A"/>
    <w:rsid w:val="001931DB"/>
    <w:rsid w:val="001934C8"/>
    <w:rsid w:val="0019391E"/>
    <w:rsid w:val="00193F0B"/>
    <w:rsid w:val="0019441D"/>
    <w:rsid w:val="00194578"/>
    <w:rsid w:val="00194A98"/>
    <w:rsid w:val="00194C4F"/>
    <w:rsid w:val="00194C6E"/>
    <w:rsid w:val="00194E72"/>
    <w:rsid w:val="00194FA6"/>
    <w:rsid w:val="00195324"/>
    <w:rsid w:val="001957B4"/>
    <w:rsid w:val="00196C08"/>
    <w:rsid w:val="0019718D"/>
    <w:rsid w:val="00197252"/>
    <w:rsid w:val="0019743D"/>
    <w:rsid w:val="0019746C"/>
    <w:rsid w:val="0019762F"/>
    <w:rsid w:val="001976E0"/>
    <w:rsid w:val="0019770E"/>
    <w:rsid w:val="001978E1"/>
    <w:rsid w:val="00197D7B"/>
    <w:rsid w:val="00197DEC"/>
    <w:rsid w:val="00197F17"/>
    <w:rsid w:val="001A0CA6"/>
    <w:rsid w:val="001A0DBB"/>
    <w:rsid w:val="001A14BB"/>
    <w:rsid w:val="001A160B"/>
    <w:rsid w:val="001A17F1"/>
    <w:rsid w:val="001A1911"/>
    <w:rsid w:val="001A1C7B"/>
    <w:rsid w:val="001A1DC5"/>
    <w:rsid w:val="001A22AE"/>
    <w:rsid w:val="001A293D"/>
    <w:rsid w:val="001A2B75"/>
    <w:rsid w:val="001A2D59"/>
    <w:rsid w:val="001A2EFC"/>
    <w:rsid w:val="001A33A4"/>
    <w:rsid w:val="001A3967"/>
    <w:rsid w:val="001A3E2A"/>
    <w:rsid w:val="001A4304"/>
    <w:rsid w:val="001A4540"/>
    <w:rsid w:val="001A49A1"/>
    <w:rsid w:val="001A552A"/>
    <w:rsid w:val="001A5833"/>
    <w:rsid w:val="001A5C76"/>
    <w:rsid w:val="001A5D85"/>
    <w:rsid w:val="001A5F3E"/>
    <w:rsid w:val="001A6C7F"/>
    <w:rsid w:val="001A6EDA"/>
    <w:rsid w:val="001A72E0"/>
    <w:rsid w:val="001A733A"/>
    <w:rsid w:val="001A7A43"/>
    <w:rsid w:val="001A7FBA"/>
    <w:rsid w:val="001B072F"/>
    <w:rsid w:val="001B0C4E"/>
    <w:rsid w:val="001B0C83"/>
    <w:rsid w:val="001B0D09"/>
    <w:rsid w:val="001B11B7"/>
    <w:rsid w:val="001B14E8"/>
    <w:rsid w:val="001B1571"/>
    <w:rsid w:val="001B15E5"/>
    <w:rsid w:val="001B15FB"/>
    <w:rsid w:val="001B199C"/>
    <w:rsid w:val="001B1A21"/>
    <w:rsid w:val="001B29DD"/>
    <w:rsid w:val="001B32D5"/>
    <w:rsid w:val="001B3440"/>
    <w:rsid w:val="001B3455"/>
    <w:rsid w:val="001B355A"/>
    <w:rsid w:val="001B357B"/>
    <w:rsid w:val="001B3AAE"/>
    <w:rsid w:val="001B3ADC"/>
    <w:rsid w:val="001B3C02"/>
    <w:rsid w:val="001B4815"/>
    <w:rsid w:val="001B4BAA"/>
    <w:rsid w:val="001B4ED2"/>
    <w:rsid w:val="001B55A5"/>
    <w:rsid w:val="001B5909"/>
    <w:rsid w:val="001B5C93"/>
    <w:rsid w:val="001B5F57"/>
    <w:rsid w:val="001B638E"/>
    <w:rsid w:val="001B6A62"/>
    <w:rsid w:val="001B6D7C"/>
    <w:rsid w:val="001B756D"/>
    <w:rsid w:val="001B76F2"/>
    <w:rsid w:val="001C00C6"/>
    <w:rsid w:val="001C0A6A"/>
    <w:rsid w:val="001C0F21"/>
    <w:rsid w:val="001C182B"/>
    <w:rsid w:val="001C1BED"/>
    <w:rsid w:val="001C2B87"/>
    <w:rsid w:val="001C33FA"/>
    <w:rsid w:val="001C368F"/>
    <w:rsid w:val="001C3BB2"/>
    <w:rsid w:val="001C3C95"/>
    <w:rsid w:val="001C401D"/>
    <w:rsid w:val="001C4951"/>
    <w:rsid w:val="001C4DFF"/>
    <w:rsid w:val="001C5120"/>
    <w:rsid w:val="001C5575"/>
    <w:rsid w:val="001C5A45"/>
    <w:rsid w:val="001C5BD0"/>
    <w:rsid w:val="001C5F09"/>
    <w:rsid w:val="001C6B25"/>
    <w:rsid w:val="001C7699"/>
    <w:rsid w:val="001D0185"/>
    <w:rsid w:val="001D0398"/>
    <w:rsid w:val="001D0A07"/>
    <w:rsid w:val="001D0C98"/>
    <w:rsid w:val="001D0F59"/>
    <w:rsid w:val="001D0F96"/>
    <w:rsid w:val="001D1168"/>
    <w:rsid w:val="001D1B9E"/>
    <w:rsid w:val="001D237E"/>
    <w:rsid w:val="001D2500"/>
    <w:rsid w:val="001D294E"/>
    <w:rsid w:val="001D3AB2"/>
    <w:rsid w:val="001D3BDE"/>
    <w:rsid w:val="001D42DD"/>
    <w:rsid w:val="001D4EAA"/>
    <w:rsid w:val="001D4F68"/>
    <w:rsid w:val="001D500C"/>
    <w:rsid w:val="001D5848"/>
    <w:rsid w:val="001D620F"/>
    <w:rsid w:val="001D6248"/>
    <w:rsid w:val="001D6611"/>
    <w:rsid w:val="001D6CAD"/>
    <w:rsid w:val="001D7217"/>
    <w:rsid w:val="001D78BA"/>
    <w:rsid w:val="001E09EF"/>
    <w:rsid w:val="001E1913"/>
    <w:rsid w:val="001E1BAF"/>
    <w:rsid w:val="001E20AB"/>
    <w:rsid w:val="001E2222"/>
    <w:rsid w:val="001E2897"/>
    <w:rsid w:val="001E2A89"/>
    <w:rsid w:val="001E35A5"/>
    <w:rsid w:val="001E4604"/>
    <w:rsid w:val="001E49F6"/>
    <w:rsid w:val="001E5766"/>
    <w:rsid w:val="001E5EB7"/>
    <w:rsid w:val="001E6006"/>
    <w:rsid w:val="001E6109"/>
    <w:rsid w:val="001E65F5"/>
    <w:rsid w:val="001E6CA6"/>
    <w:rsid w:val="001E6D16"/>
    <w:rsid w:val="001E6FAE"/>
    <w:rsid w:val="001E72ED"/>
    <w:rsid w:val="001F0261"/>
    <w:rsid w:val="001F071E"/>
    <w:rsid w:val="001F0738"/>
    <w:rsid w:val="001F0CA4"/>
    <w:rsid w:val="001F0CCD"/>
    <w:rsid w:val="001F1143"/>
    <w:rsid w:val="001F1C6D"/>
    <w:rsid w:val="001F21A3"/>
    <w:rsid w:val="001F29FA"/>
    <w:rsid w:val="001F30DA"/>
    <w:rsid w:val="001F3257"/>
    <w:rsid w:val="001F3946"/>
    <w:rsid w:val="001F3AD9"/>
    <w:rsid w:val="001F4578"/>
    <w:rsid w:val="001F48B9"/>
    <w:rsid w:val="001F5576"/>
    <w:rsid w:val="001F61FF"/>
    <w:rsid w:val="001F62E6"/>
    <w:rsid w:val="001F634B"/>
    <w:rsid w:val="001F6A87"/>
    <w:rsid w:val="001F758D"/>
    <w:rsid w:val="002000E9"/>
    <w:rsid w:val="002006EA"/>
    <w:rsid w:val="00200D80"/>
    <w:rsid w:val="00201DAB"/>
    <w:rsid w:val="00201DBD"/>
    <w:rsid w:val="00202039"/>
    <w:rsid w:val="0020210B"/>
    <w:rsid w:val="002024F3"/>
    <w:rsid w:val="00202CF2"/>
    <w:rsid w:val="00203D5A"/>
    <w:rsid w:val="00203D8D"/>
    <w:rsid w:val="002048A0"/>
    <w:rsid w:val="0020494F"/>
    <w:rsid w:val="0020520C"/>
    <w:rsid w:val="0020562B"/>
    <w:rsid w:val="002057EF"/>
    <w:rsid w:val="00205CE3"/>
    <w:rsid w:val="002063A2"/>
    <w:rsid w:val="0020702F"/>
    <w:rsid w:val="00207470"/>
    <w:rsid w:val="002076DD"/>
    <w:rsid w:val="00207968"/>
    <w:rsid w:val="00207FE9"/>
    <w:rsid w:val="0021143A"/>
    <w:rsid w:val="002117E7"/>
    <w:rsid w:val="00211A1E"/>
    <w:rsid w:val="00211B9A"/>
    <w:rsid w:val="00212202"/>
    <w:rsid w:val="002124DA"/>
    <w:rsid w:val="00212571"/>
    <w:rsid w:val="002125CE"/>
    <w:rsid w:val="002131FF"/>
    <w:rsid w:val="002134AD"/>
    <w:rsid w:val="0021360E"/>
    <w:rsid w:val="00213CFB"/>
    <w:rsid w:val="00213DA1"/>
    <w:rsid w:val="0021407C"/>
    <w:rsid w:val="00214734"/>
    <w:rsid w:val="002149C0"/>
    <w:rsid w:val="00214B2E"/>
    <w:rsid w:val="00214E0E"/>
    <w:rsid w:val="00214FDD"/>
    <w:rsid w:val="00215363"/>
    <w:rsid w:val="00215751"/>
    <w:rsid w:val="00215A13"/>
    <w:rsid w:val="00215AC7"/>
    <w:rsid w:val="00216506"/>
    <w:rsid w:val="00216819"/>
    <w:rsid w:val="00216A45"/>
    <w:rsid w:val="00216A5D"/>
    <w:rsid w:val="00216B06"/>
    <w:rsid w:val="00216EAE"/>
    <w:rsid w:val="00217008"/>
    <w:rsid w:val="00217427"/>
    <w:rsid w:val="00217552"/>
    <w:rsid w:val="002176B1"/>
    <w:rsid w:val="002178F3"/>
    <w:rsid w:val="0022018A"/>
    <w:rsid w:val="002202F8"/>
    <w:rsid w:val="002209D3"/>
    <w:rsid w:val="00220AE4"/>
    <w:rsid w:val="00220DC7"/>
    <w:rsid w:val="00220F3B"/>
    <w:rsid w:val="002212CA"/>
    <w:rsid w:val="002212E8"/>
    <w:rsid w:val="002213B7"/>
    <w:rsid w:val="0022174F"/>
    <w:rsid w:val="00221B05"/>
    <w:rsid w:val="00221B92"/>
    <w:rsid w:val="00222472"/>
    <w:rsid w:val="00222654"/>
    <w:rsid w:val="00222977"/>
    <w:rsid w:val="00222E99"/>
    <w:rsid w:val="002236CE"/>
    <w:rsid w:val="002237D1"/>
    <w:rsid w:val="00223852"/>
    <w:rsid w:val="00223F7D"/>
    <w:rsid w:val="00223F8F"/>
    <w:rsid w:val="00224A90"/>
    <w:rsid w:val="0022508B"/>
    <w:rsid w:val="002257B0"/>
    <w:rsid w:val="0022595F"/>
    <w:rsid w:val="00225FCB"/>
    <w:rsid w:val="00226029"/>
    <w:rsid w:val="002265EC"/>
    <w:rsid w:val="002266AB"/>
    <w:rsid w:val="002269D7"/>
    <w:rsid w:val="00226CBF"/>
    <w:rsid w:val="0022757D"/>
    <w:rsid w:val="0023219D"/>
    <w:rsid w:val="00232423"/>
    <w:rsid w:val="00232CDB"/>
    <w:rsid w:val="00233373"/>
    <w:rsid w:val="0023425F"/>
    <w:rsid w:val="00234F1F"/>
    <w:rsid w:val="0023573F"/>
    <w:rsid w:val="00235C76"/>
    <w:rsid w:val="00235D84"/>
    <w:rsid w:val="0023627A"/>
    <w:rsid w:val="002362FA"/>
    <w:rsid w:val="00236488"/>
    <w:rsid w:val="00236BB1"/>
    <w:rsid w:val="002374F9"/>
    <w:rsid w:val="002405C2"/>
    <w:rsid w:val="00240F33"/>
    <w:rsid w:val="00240FCA"/>
    <w:rsid w:val="002411D2"/>
    <w:rsid w:val="00241610"/>
    <w:rsid w:val="002421BB"/>
    <w:rsid w:val="00242805"/>
    <w:rsid w:val="00242C7B"/>
    <w:rsid w:val="002433B7"/>
    <w:rsid w:val="00243411"/>
    <w:rsid w:val="00243997"/>
    <w:rsid w:val="00243BC0"/>
    <w:rsid w:val="00244209"/>
    <w:rsid w:val="00244AEF"/>
    <w:rsid w:val="00244F89"/>
    <w:rsid w:val="002450DA"/>
    <w:rsid w:val="00245546"/>
    <w:rsid w:val="00245765"/>
    <w:rsid w:val="00245F72"/>
    <w:rsid w:val="00247061"/>
    <w:rsid w:val="0024717A"/>
    <w:rsid w:val="00247267"/>
    <w:rsid w:val="00247734"/>
    <w:rsid w:val="00247815"/>
    <w:rsid w:val="00247D58"/>
    <w:rsid w:val="00247E8F"/>
    <w:rsid w:val="0025041C"/>
    <w:rsid w:val="0025095F"/>
    <w:rsid w:val="0025096A"/>
    <w:rsid w:val="00250A3B"/>
    <w:rsid w:val="00251786"/>
    <w:rsid w:val="0025192F"/>
    <w:rsid w:val="0025197B"/>
    <w:rsid w:val="00251C3C"/>
    <w:rsid w:val="0025224B"/>
    <w:rsid w:val="00252392"/>
    <w:rsid w:val="002529A3"/>
    <w:rsid w:val="00252CB1"/>
    <w:rsid w:val="002530EA"/>
    <w:rsid w:val="002536CC"/>
    <w:rsid w:val="00253736"/>
    <w:rsid w:val="002539EC"/>
    <w:rsid w:val="0025406A"/>
    <w:rsid w:val="002548C3"/>
    <w:rsid w:val="00254C27"/>
    <w:rsid w:val="002550E6"/>
    <w:rsid w:val="00255902"/>
    <w:rsid w:val="00255A4C"/>
    <w:rsid w:val="00255BDA"/>
    <w:rsid w:val="00255DEF"/>
    <w:rsid w:val="00255F5F"/>
    <w:rsid w:val="00256467"/>
    <w:rsid w:val="0025710C"/>
    <w:rsid w:val="00257839"/>
    <w:rsid w:val="00257B49"/>
    <w:rsid w:val="0026038C"/>
    <w:rsid w:val="00260B68"/>
    <w:rsid w:val="00260F83"/>
    <w:rsid w:val="00261481"/>
    <w:rsid w:val="00261C6A"/>
    <w:rsid w:val="002624EF"/>
    <w:rsid w:val="002634FB"/>
    <w:rsid w:val="0026369E"/>
    <w:rsid w:val="002638DD"/>
    <w:rsid w:val="00263A70"/>
    <w:rsid w:val="00263CFB"/>
    <w:rsid w:val="002643FA"/>
    <w:rsid w:val="00264999"/>
    <w:rsid w:val="00264AF9"/>
    <w:rsid w:val="00265331"/>
    <w:rsid w:val="00265861"/>
    <w:rsid w:val="00265BF4"/>
    <w:rsid w:val="00265EB9"/>
    <w:rsid w:val="00265FDA"/>
    <w:rsid w:val="002666A0"/>
    <w:rsid w:val="00266BFE"/>
    <w:rsid w:val="00267DC2"/>
    <w:rsid w:val="00270779"/>
    <w:rsid w:val="0027152D"/>
    <w:rsid w:val="0027155D"/>
    <w:rsid w:val="0027177B"/>
    <w:rsid w:val="00271857"/>
    <w:rsid w:val="002720BF"/>
    <w:rsid w:val="002725AB"/>
    <w:rsid w:val="0027320C"/>
    <w:rsid w:val="00273D4D"/>
    <w:rsid w:val="00273E45"/>
    <w:rsid w:val="00273E69"/>
    <w:rsid w:val="00273E93"/>
    <w:rsid w:val="002746CD"/>
    <w:rsid w:val="00274CAD"/>
    <w:rsid w:val="0027511F"/>
    <w:rsid w:val="0027560C"/>
    <w:rsid w:val="00275AAA"/>
    <w:rsid w:val="0027610C"/>
    <w:rsid w:val="0027707A"/>
    <w:rsid w:val="002774C2"/>
    <w:rsid w:val="002774EC"/>
    <w:rsid w:val="00277642"/>
    <w:rsid w:val="002776E0"/>
    <w:rsid w:val="00280004"/>
    <w:rsid w:val="002801F0"/>
    <w:rsid w:val="002809D2"/>
    <w:rsid w:val="00280E55"/>
    <w:rsid w:val="0028152E"/>
    <w:rsid w:val="00281613"/>
    <w:rsid w:val="00281913"/>
    <w:rsid w:val="00281A12"/>
    <w:rsid w:val="00281C26"/>
    <w:rsid w:val="00282F0D"/>
    <w:rsid w:val="00282F0E"/>
    <w:rsid w:val="00282FD6"/>
    <w:rsid w:val="00283AA1"/>
    <w:rsid w:val="00284BF4"/>
    <w:rsid w:val="00284D27"/>
    <w:rsid w:val="00284E1A"/>
    <w:rsid w:val="0028517A"/>
    <w:rsid w:val="002851C4"/>
    <w:rsid w:val="002854F4"/>
    <w:rsid w:val="00286211"/>
    <w:rsid w:val="002867A6"/>
    <w:rsid w:val="00286BB3"/>
    <w:rsid w:val="002871E2"/>
    <w:rsid w:val="00287AFF"/>
    <w:rsid w:val="002906EB"/>
    <w:rsid w:val="00290743"/>
    <w:rsid w:val="00290ED0"/>
    <w:rsid w:val="002919D7"/>
    <w:rsid w:val="00291CC2"/>
    <w:rsid w:val="0029258E"/>
    <w:rsid w:val="00292AAA"/>
    <w:rsid w:val="00292AB6"/>
    <w:rsid w:val="0029317E"/>
    <w:rsid w:val="00293881"/>
    <w:rsid w:val="00293ADC"/>
    <w:rsid w:val="00293B40"/>
    <w:rsid w:val="00293B4D"/>
    <w:rsid w:val="00293B9A"/>
    <w:rsid w:val="00293E91"/>
    <w:rsid w:val="00293F79"/>
    <w:rsid w:val="00294190"/>
    <w:rsid w:val="00295006"/>
    <w:rsid w:val="0029568D"/>
    <w:rsid w:val="00295859"/>
    <w:rsid w:val="002961B6"/>
    <w:rsid w:val="00296398"/>
    <w:rsid w:val="00296AD5"/>
    <w:rsid w:val="00296B95"/>
    <w:rsid w:val="00296E33"/>
    <w:rsid w:val="0029701E"/>
    <w:rsid w:val="00297EEA"/>
    <w:rsid w:val="002A0306"/>
    <w:rsid w:val="002A07A0"/>
    <w:rsid w:val="002A0AA1"/>
    <w:rsid w:val="002A0C47"/>
    <w:rsid w:val="002A0F06"/>
    <w:rsid w:val="002A2829"/>
    <w:rsid w:val="002A29C5"/>
    <w:rsid w:val="002A2BB7"/>
    <w:rsid w:val="002A308F"/>
    <w:rsid w:val="002A3318"/>
    <w:rsid w:val="002A39B7"/>
    <w:rsid w:val="002A3B27"/>
    <w:rsid w:val="002A3E1E"/>
    <w:rsid w:val="002A3F6D"/>
    <w:rsid w:val="002A4E3D"/>
    <w:rsid w:val="002A5EA6"/>
    <w:rsid w:val="002A60B6"/>
    <w:rsid w:val="002A7D52"/>
    <w:rsid w:val="002B066F"/>
    <w:rsid w:val="002B07F3"/>
    <w:rsid w:val="002B0B11"/>
    <w:rsid w:val="002B0BA5"/>
    <w:rsid w:val="002B0C0D"/>
    <w:rsid w:val="002B0D19"/>
    <w:rsid w:val="002B0E7A"/>
    <w:rsid w:val="002B11D4"/>
    <w:rsid w:val="002B1833"/>
    <w:rsid w:val="002B18CC"/>
    <w:rsid w:val="002B20D9"/>
    <w:rsid w:val="002B2146"/>
    <w:rsid w:val="002B278F"/>
    <w:rsid w:val="002B310F"/>
    <w:rsid w:val="002B3F68"/>
    <w:rsid w:val="002B4B74"/>
    <w:rsid w:val="002B5136"/>
    <w:rsid w:val="002B5424"/>
    <w:rsid w:val="002B571F"/>
    <w:rsid w:val="002B602A"/>
    <w:rsid w:val="002B7A99"/>
    <w:rsid w:val="002B7CCD"/>
    <w:rsid w:val="002B7DF4"/>
    <w:rsid w:val="002C05EA"/>
    <w:rsid w:val="002C0B8C"/>
    <w:rsid w:val="002C0F16"/>
    <w:rsid w:val="002C0F8C"/>
    <w:rsid w:val="002C12B1"/>
    <w:rsid w:val="002C1504"/>
    <w:rsid w:val="002C2397"/>
    <w:rsid w:val="002C2666"/>
    <w:rsid w:val="002C2671"/>
    <w:rsid w:val="002C2B24"/>
    <w:rsid w:val="002C2E6A"/>
    <w:rsid w:val="002C2F49"/>
    <w:rsid w:val="002C3371"/>
    <w:rsid w:val="002C339B"/>
    <w:rsid w:val="002C36E9"/>
    <w:rsid w:val="002C381D"/>
    <w:rsid w:val="002C4085"/>
    <w:rsid w:val="002C449D"/>
    <w:rsid w:val="002C5346"/>
    <w:rsid w:val="002C6302"/>
    <w:rsid w:val="002C644F"/>
    <w:rsid w:val="002C6E85"/>
    <w:rsid w:val="002C6FAA"/>
    <w:rsid w:val="002C7151"/>
    <w:rsid w:val="002C72B0"/>
    <w:rsid w:val="002C7BEE"/>
    <w:rsid w:val="002D04EC"/>
    <w:rsid w:val="002D0549"/>
    <w:rsid w:val="002D0684"/>
    <w:rsid w:val="002D1DD1"/>
    <w:rsid w:val="002D2034"/>
    <w:rsid w:val="002D3835"/>
    <w:rsid w:val="002D3F8E"/>
    <w:rsid w:val="002D405D"/>
    <w:rsid w:val="002D4354"/>
    <w:rsid w:val="002D46CA"/>
    <w:rsid w:val="002D4E4E"/>
    <w:rsid w:val="002D5064"/>
    <w:rsid w:val="002D5182"/>
    <w:rsid w:val="002D59F4"/>
    <w:rsid w:val="002D5E7B"/>
    <w:rsid w:val="002D60F3"/>
    <w:rsid w:val="002D62C8"/>
    <w:rsid w:val="002D7437"/>
    <w:rsid w:val="002D765F"/>
    <w:rsid w:val="002E06A2"/>
    <w:rsid w:val="002E11B0"/>
    <w:rsid w:val="002E1EF6"/>
    <w:rsid w:val="002E2439"/>
    <w:rsid w:val="002E2692"/>
    <w:rsid w:val="002E2C3B"/>
    <w:rsid w:val="002E2E61"/>
    <w:rsid w:val="002E34F3"/>
    <w:rsid w:val="002E39A7"/>
    <w:rsid w:val="002E3D8E"/>
    <w:rsid w:val="002E4CB3"/>
    <w:rsid w:val="002E4DF4"/>
    <w:rsid w:val="002E51E0"/>
    <w:rsid w:val="002E5552"/>
    <w:rsid w:val="002E5740"/>
    <w:rsid w:val="002E5868"/>
    <w:rsid w:val="002E6060"/>
    <w:rsid w:val="002E6482"/>
    <w:rsid w:val="002E665F"/>
    <w:rsid w:val="002E6B9A"/>
    <w:rsid w:val="002E6BFA"/>
    <w:rsid w:val="002E71C7"/>
    <w:rsid w:val="002E7255"/>
    <w:rsid w:val="002E7F61"/>
    <w:rsid w:val="002F11A7"/>
    <w:rsid w:val="002F2210"/>
    <w:rsid w:val="002F27D9"/>
    <w:rsid w:val="002F2EBC"/>
    <w:rsid w:val="002F33E4"/>
    <w:rsid w:val="002F3DFB"/>
    <w:rsid w:val="002F4A6D"/>
    <w:rsid w:val="002F516A"/>
    <w:rsid w:val="002F535E"/>
    <w:rsid w:val="002F5EC1"/>
    <w:rsid w:val="002F64FE"/>
    <w:rsid w:val="002F771D"/>
    <w:rsid w:val="002F7DF3"/>
    <w:rsid w:val="002F7F94"/>
    <w:rsid w:val="0030055E"/>
    <w:rsid w:val="00300DAD"/>
    <w:rsid w:val="00300E02"/>
    <w:rsid w:val="00301FF8"/>
    <w:rsid w:val="003025D6"/>
    <w:rsid w:val="00302D3C"/>
    <w:rsid w:val="003030FF"/>
    <w:rsid w:val="003036EF"/>
    <w:rsid w:val="003038AF"/>
    <w:rsid w:val="00303E91"/>
    <w:rsid w:val="00304052"/>
    <w:rsid w:val="003041DA"/>
    <w:rsid w:val="0030452C"/>
    <w:rsid w:val="003047EC"/>
    <w:rsid w:val="00304F09"/>
    <w:rsid w:val="003056C9"/>
    <w:rsid w:val="00305747"/>
    <w:rsid w:val="00305903"/>
    <w:rsid w:val="00305E77"/>
    <w:rsid w:val="003061EE"/>
    <w:rsid w:val="00306566"/>
    <w:rsid w:val="00306633"/>
    <w:rsid w:val="00306EF1"/>
    <w:rsid w:val="00307C4D"/>
    <w:rsid w:val="00307CB4"/>
    <w:rsid w:val="00307E53"/>
    <w:rsid w:val="00310668"/>
    <w:rsid w:val="00310A9F"/>
    <w:rsid w:val="00310BE2"/>
    <w:rsid w:val="00310F4F"/>
    <w:rsid w:val="003110F7"/>
    <w:rsid w:val="00311277"/>
    <w:rsid w:val="00311893"/>
    <w:rsid w:val="00311C45"/>
    <w:rsid w:val="00312178"/>
    <w:rsid w:val="00312A9C"/>
    <w:rsid w:val="00313A21"/>
    <w:rsid w:val="00313F98"/>
    <w:rsid w:val="00314CA6"/>
    <w:rsid w:val="0031518C"/>
    <w:rsid w:val="0031528D"/>
    <w:rsid w:val="00315782"/>
    <w:rsid w:val="0031600C"/>
    <w:rsid w:val="00316177"/>
    <w:rsid w:val="00316410"/>
    <w:rsid w:val="00316416"/>
    <w:rsid w:val="00317C64"/>
    <w:rsid w:val="00317FB8"/>
    <w:rsid w:val="003204D1"/>
    <w:rsid w:val="003204FF"/>
    <w:rsid w:val="00320887"/>
    <w:rsid w:val="00321487"/>
    <w:rsid w:val="00321951"/>
    <w:rsid w:val="00321BE9"/>
    <w:rsid w:val="00322B0E"/>
    <w:rsid w:val="00322C10"/>
    <w:rsid w:val="00322D70"/>
    <w:rsid w:val="00322E99"/>
    <w:rsid w:val="0032305D"/>
    <w:rsid w:val="003241EF"/>
    <w:rsid w:val="00324379"/>
    <w:rsid w:val="003249EE"/>
    <w:rsid w:val="00325306"/>
    <w:rsid w:val="00325331"/>
    <w:rsid w:val="0032572E"/>
    <w:rsid w:val="00325C1B"/>
    <w:rsid w:val="00325E29"/>
    <w:rsid w:val="00326862"/>
    <w:rsid w:val="00326AFF"/>
    <w:rsid w:val="00326BFF"/>
    <w:rsid w:val="00326C85"/>
    <w:rsid w:val="00326FEF"/>
    <w:rsid w:val="003271A7"/>
    <w:rsid w:val="00327AA4"/>
    <w:rsid w:val="00327F0D"/>
    <w:rsid w:val="00330EF1"/>
    <w:rsid w:val="003318A7"/>
    <w:rsid w:val="00331D40"/>
    <w:rsid w:val="00332046"/>
    <w:rsid w:val="00332231"/>
    <w:rsid w:val="00333802"/>
    <w:rsid w:val="00333A30"/>
    <w:rsid w:val="00333EE9"/>
    <w:rsid w:val="003340A3"/>
    <w:rsid w:val="003345E8"/>
    <w:rsid w:val="003346C4"/>
    <w:rsid w:val="00335059"/>
    <w:rsid w:val="003352A0"/>
    <w:rsid w:val="003355DC"/>
    <w:rsid w:val="00335625"/>
    <w:rsid w:val="00335BE1"/>
    <w:rsid w:val="00337128"/>
    <w:rsid w:val="0033726E"/>
    <w:rsid w:val="003372D4"/>
    <w:rsid w:val="0034006B"/>
    <w:rsid w:val="0034008C"/>
    <w:rsid w:val="003401E6"/>
    <w:rsid w:val="0034133C"/>
    <w:rsid w:val="00343EAA"/>
    <w:rsid w:val="00344654"/>
    <w:rsid w:val="00345604"/>
    <w:rsid w:val="003465C6"/>
    <w:rsid w:val="00346C7E"/>
    <w:rsid w:val="00346EF5"/>
    <w:rsid w:val="00347351"/>
    <w:rsid w:val="00347A4E"/>
    <w:rsid w:val="00350054"/>
    <w:rsid w:val="003504EC"/>
    <w:rsid w:val="0035050A"/>
    <w:rsid w:val="00350C25"/>
    <w:rsid w:val="00350ED4"/>
    <w:rsid w:val="00351294"/>
    <w:rsid w:val="003512D8"/>
    <w:rsid w:val="0035150A"/>
    <w:rsid w:val="0035210E"/>
    <w:rsid w:val="00352241"/>
    <w:rsid w:val="003531EE"/>
    <w:rsid w:val="00353454"/>
    <w:rsid w:val="003537B0"/>
    <w:rsid w:val="00353C70"/>
    <w:rsid w:val="00354864"/>
    <w:rsid w:val="003549CD"/>
    <w:rsid w:val="00355516"/>
    <w:rsid w:val="003555E2"/>
    <w:rsid w:val="00355A42"/>
    <w:rsid w:val="00355FF3"/>
    <w:rsid w:val="003561E8"/>
    <w:rsid w:val="003564AB"/>
    <w:rsid w:val="003566F0"/>
    <w:rsid w:val="003567CB"/>
    <w:rsid w:val="00356947"/>
    <w:rsid w:val="00356F54"/>
    <w:rsid w:val="00356FDA"/>
    <w:rsid w:val="00357197"/>
    <w:rsid w:val="0035754B"/>
    <w:rsid w:val="00357B57"/>
    <w:rsid w:val="003607FB"/>
    <w:rsid w:val="00360C4A"/>
    <w:rsid w:val="0036153D"/>
    <w:rsid w:val="0036200D"/>
    <w:rsid w:val="0036215C"/>
    <w:rsid w:val="00362E44"/>
    <w:rsid w:val="00363144"/>
    <w:rsid w:val="00363396"/>
    <w:rsid w:val="00363554"/>
    <w:rsid w:val="00363D45"/>
    <w:rsid w:val="00363F4B"/>
    <w:rsid w:val="003644E6"/>
    <w:rsid w:val="00364681"/>
    <w:rsid w:val="00364F40"/>
    <w:rsid w:val="003658AE"/>
    <w:rsid w:val="00366330"/>
    <w:rsid w:val="003664EE"/>
    <w:rsid w:val="003665D9"/>
    <w:rsid w:val="003668B8"/>
    <w:rsid w:val="003670B8"/>
    <w:rsid w:val="00367157"/>
    <w:rsid w:val="0036748F"/>
    <w:rsid w:val="00367EBC"/>
    <w:rsid w:val="00367F36"/>
    <w:rsid w:val="00370040"/>
    <w:rsid w:val="0037026F"/>
    <w:rsid w:val="00370BD7"/>
    <w:rsid w:val="00370C39"/>
    <w:rsid w:val="00370EBF"/>
    <w:rsid w:val="00370F3C"/>
    <w:rsid w:val="00371718"/>
    <w:rsid w:val="00371F83"/>
    <w:rsid w:val="00372D1D"/>
    <w:rsid w:val="00373728"/>
    <w:rsid w:val="00373B6C"/>
    <w:rsid w:val="00373D28"/>
    <w:rsid w:val="00373DFA"/>
    <w:rsid w:val="00373F0C"/>
    <w:rsid w:val="003743D9"/>
    <w:rsid w:val="003747EB"/>
    <w:rsid w:val="003749D9"/>
    <w:rsid w:val="003752B4"/>
    <w:rsid w:val="003755A2"/>
    <w:rsid w:val="00375E42"/>
    <w:rsid w:val="003764A0"/>
    <w:rsid w:val="00376742"/>
    <w:rsid w:val="003770A3"/>
    <w:rsid w:val="00377B1C"/>
    <w:rsid w:val="0038061E"/>
    <w:rsid w:val="00381E4C"/>
    <w:rsid w:val="0038292D"/>
    <w:rsid w:val="00382EDA"/>
    <w:rsid w:val="00383182"/>
    <w:rsid w:val="00383857"/>
    <w:rsid w:val="0038398B"/>
    <w:rsid w:val="00383B5F"/>
    <w:rsid w:val="003843D6"/>
    <w:rsid w:val="00384427"/>
    <w:rsid w:val="003847BC"/>
    <w:rsid w:val="003849FA"/>
    <w:rsid w:val="00384C65"/>
    <w:rsid w:val="003855EF"/>
    <w:rsid w:val="00385BE4"/>
    <w:rsid w:val="00385C75"/>
    <w:rsid w:val="00386DF8"/>
    <w:rsid w:val="00386EBF"/>
    <w:rsid w:val="00386F4B"/>
    <w:rsid w:val="00386F54"/>
    <w:rsid w:val="003872B5"/>
    <w:rsid w:val="00387467"/>
    <w:rsid w:val="003875B3"/>
    <w:rsid w:val="00387C28"/>
    <w:rsid w:val="00391068"/>
    <w:rsid w:val="00391567"/>
    <w:rsid w:val="0039283A"/>
    <w:rsid w:val="00392943"/>
    <w:rsid w:val="00392BFD"/>
    <w:rsid w:val="00392EE5"/>
    <w:rsid w:val="00393126"/>
    <w:rsid w:val="00393154"/>
    <w:rsid w:val="00393421"/>
    <w:rsid w:val="00393B23"/>
    <w:rsid w:val="00393C47"/>
    <w:rsid w:val="003947C3"/>
    <w:rsid w:val="00394B2E"/>
    <w:rsid w:val="00395904"/>
    <w:rsid w:val="00396023"/>
    <w:rsid w:val="0039620A"/>
    <w:rsid w:val="003964EC"/>
    <w:rsid w:val="00396690"/>
    <w:rsid w:val="00396A3E"/>
    <w:rsid w:val="00396D37"/>
    <w:rsid w:val="003970E7"/>
    <w:rsid w:val="0039716A"/>
    <w:rsid w:val="003971CD"/>
    <w:rsid w:val="003A02F1"/>
    <w:rsid w:val="003A074F"/>
    <w:rsid w:val="003A08EA"/>
    <w:rsid w:val="003A0D0C"/>
    <w:rsid w:val="003A14FC"/>
    <w:rsid w:val="003A1B6C"/>
    <w:rsid w:val="003A21BA"/>
    <w:rsid w:val="003A31D1"/>
    <w:rsid w:val="003A320B"/>
    <w:rsid w:val="003A3222"/>
    <w:rsid w:val="003A4064"/>
    <w:rsid w:val="003A4151"/>
    <w:rsid w:val="003A4B44"/>
    <w:rsid w:val="003A4F05"/>
    <w:rsid w:val="003A5767"/>
    <w:rsid w:val="003A5A67"/>
    <w:rsid w:val="003A5DD5"/>
    <w:rsid w:val="003A65DB"/>
    <w:rsid w:val="003A69DD"/>
    <w:rsid w:val="003A7E87"/>
    <w:rsid w:val="003A7FCD"/>
    <w:rsid w:val="003B07DD"/>
    <w:rsid w:val="003B08C8"/>
    <w:rsid w:val="003B09C9"/>
    <w:rsid w:val="003B118D"/>
    <w:rsid w:val="003B12A2"/>
    <w:rsid w:val="003B12AB"/>
    <w:rsid w:val="003B12CE"/>
    <w:rsid w:val="003B144A"/>
    <w:rsid w:val="003B14F6"/>
    <w:rsid w:val="003B154F"/>
    <w:rsid w:val="003B222D"/>
    <w:rsid w:val="003B24AA"/>
    <w:rsid w:val="003B2D03"/>
    <w:rsid w:val="003B2E7E"/>
    <w:rsid w:val="003B35E6"/>
    <w:rsid w:val="003B365D"/>
    <w:rsid w:val="003B3743"/>
    <w:rsid w:val="003B3901"/>
    <w:rsid w:val="003B4051"/>
    <w:rsid w:val="003B4058"/>
    <w:rsid w:val="003B4956"/>
    <w:rsid w:val="003B4959"/>
    <w:rsid w:val="003B4B5E"/>
    <w:rsid w:val="003B5816"/>
    <w:rsid w:val="003B5A65"/>
    <w:rsid w:val="003B5E3D"/>
    <w:rsid w:val="003B62BF"/>
    <w:rsid w:val="003B6532"/>
    <w:rsid w:val="003B67DC"/>
    <w:rsid w:val="003B6E1F"/>
    <w:rsid w:val="003B6E24"/>
    <w:rsid w:val="003B76C6"/>
    <w:rsid w:val="003B7CE4"/>
    <w:rsid w:val="003C0973"/>
    <w:rsid w:val="003C162B"/>
    <w:rsid w:val="003C213A"/>
    <w:rsid w:val="003C2BA2"/>
    <w:rsid w:val="003C3255"/>
    <w:rsid w:val="003C39C5"/>
    <w:rsid w:val="003C3A58"/>
    <w:rsid w:val="003C3D12"/>
    <w:rsid w:val="003C3EAD"/>
    <w:rsid w:val="003C4386"/>
    <w:rsid w:val="003C4494"/>
    <w:rsid w:val="003C4DA0"/>
    <w:rsid w:val="003C4DFA"/>
    <w:rsid w:val="003C59B1"/>
    <w:rsid w:val="003C657A"/>
    <w:rsid w:val="003C6DF9"/>
    <w:rsid w:val="003C6F32"/>
    <w:rsid w:val="003C7233"/>
    <w:rsid w:val="003C74BC"/>
    <w:rsid w:val="003C74C5"/>
    <w:rsid w:val="003D08A1"/>
    <w:rsid w:val="003D0B23"/>
    <w:rsid w:val="003D127A"/>
    <w:rsid w:val="003D1F0B"/>
    <w:rsid w:val="003D2085"/>
    <w:rsid w:val="003D226D"/>
    <w:rsid w:val="003D2557"/>
    <w:rsid w:val="003D3C80"/>
    <w:rsid w:val="003D3CDB"/>
    <w:rsid w:val="003D4C39"/>
    <w:rsid w:val="003D4DA9"/>
    <w:rsid w:val="003D51FC"/>
    <w:rsid w:val="003D5286"/>
    <w:rsid w:val="003D5293"/>
    <w:rsid w:val="003D545F"/>
    <w:rsid w:val="003D564B"/>
    <w:rsid w:val="003D57EB"/>
    <w:rsid w:val="003D5892"/>
    <w:rsid w:val="003D59CA"/>
    <w:rsid w:val="003D6063"/>
    <w:rsid w:val="003D61C8"/>
    <w:rsid w:val="003D648F"/>
    <w:rsid w:val="003D6631"/>
    <w:rsid w:val="003D6754"/>
    <w:rsid w:val="003D6C22"/>
    <w:rsid w:val="003D6D81"/>
    <w:rsid w:val="003D75B7"/>
    <w:rsid w:val="003D7AD9"/>
    <w:rsid w:val="003D7C1B"/>
    <w:rsid w:val="003D7C58"/>
    <w:rsid w:val="003E06C5"/>
    <w:rsid w:val="003E0822"/>
    <w:rsid w:val="003E0A52"/>
    <w:rsid w:val="003E10E0"/>
    <w:rsid w:val="003E1404"/>
    <w:rsid w:val="003E1463"/>
    <w:rsid w:val="003E1A21"/>
    <w:rsid w:val="003E1A98"/>
    <w:rsid w:val="003E265A"/>
    <w:rsid w:val="003E2C83"/>
    <w:rsid w:val="003E36E4"/>
    <w:rsid w:val="003E3E35"/>
    <w:rsid w:val="003E4644"/>
    <w:rsid w:val="003E4D0D"/>
    <w:rsid w:val="003E4DA4"/>
    <w:rsid w:val="003E515D"/>
    <w:rsid w:val="003E5324"/>
    <w:rsid w:val="003E5663"/>
    <w:rsid w:val="003E5761"/>
    <w:rsid w:val="003E5781"/>
    <w:rsid w:val="003E57B9"/>
    <w:rsid w:val="003E5AF7"/>
    <w:rsid w:val="003E5D66"/>
    <w:rsid w:val="003E64D2"/>
    <w:rsid w:val="003E715D"/>
    <w:rsid w:val="003E789D"/>
    <w:rsid w:val="003E7B83"/>
    <w:rsid w:val="003E7C3A"/>
    <w:rsid w:val="003E7D14"/>
    <w:rsid w:val="003F0048"/>
    <w:rsid w:val="003F08C7"/>
    <w:rsid w:val="003F0FE6"/>
    <w:rsid w:val="003F1399"/>
    <w:rsid w:val="003F149A"/>
    <w:rsid w:val="003F1DC3"/>
    <w:rsid w:val="003F1EE6"/>
    <w:rsid w:val="003F226A"/>
    <w:rsid w:val="003F2F8D"/>
    <w:rsid w:val="003F3102"/>
    <w:rsid w:val="003F346B"/>
    <w:rsid w:val="003F34D0"/>
    <w:rsid w:val="003F44DA"/>
    <w:rsid w:val="003F478A"/>
    <w:rsid w:val="003F48AB"/>
    <w:rsid w:val="003F4E8B"/>
    <w:rsid w:val="003F5044"/>
    <w:rsid w:val="003F59C6"/>
    <w:rsid w:val="003F5C94"/>
    <w:rsid w:val="003F5CA6"/>
    <w:rsid w:val="003F5F70"/>
    <w:rsid w:val="003F60AC"/>
    <w:rsid w:val="003F68E8"/>
    <w:rsid w:val="003F7612"/>
    <w:rsid w:val="003F7A83"/>
    <w:rsid w:val="004000CA"/>
    <w:rsid w:val="004003BD"/>
    <w:rsid w:val="00400506"/>
    <w:rsid w:val="00401719"/>
    <w:rsid w:val="004022CD"/>
    <w:rsid w:val="004023E4"/>
    <w:rsid w:val="004027A4"/>
    <w:rsid w:val="00402E89"/>
    <w:rsid w:val="00403D0E"/>
    <w:rsid w:val="00403E94"/>
    <w:rsid w:val="00404616"/>
    <w:rsid w:val="004047D1"/>
    <w:rsid w:val="00404A05"/>
    <w:rsid w:val="00404C6A"/>
    <w:rsid w:val="00404DBE"/>
    <w:rsid w:val="00404EE3"/>
    <w:rsid w:val="0040526E"/>
    <w:rsid w:val="004056D6"/>
    <w:rsid w:val="00405768"/>
    <w:rsid w:val="00405CE4"/>
    <w:rsid w:val="00405E43"/>
    <w:rsid w:val="0040736B"/>
    <w:rsid w:val="00407997"/>
    <w:rsid w:val="00407F7A"/>
    <w:rsid w:val="00407F86"/>
    <w:rsid w:val="00410820"/>
    <w:rsid w:val="00410924"/>
    <w:rsid w:val="00410E61"/>
    <w:rsid w:val="004114FB"/>
    <w:rsid w:val="004116DC"/>
    <w:rsid w:val="00411A15"/>
    <w:rsid w:val="004121FE"/>
    <w:rsid w:val="00412247"/>
    <w:rsid w:val="004123D3"/>
    <w:rsid w:val="00412E15"/>
    <w:rsid w:val="00413429"/>
    <w:rsid w:val="004136E9"/>
    <w:rsid w:val="0041395C"/>
    <w:rsid w:val="00413E2D"/>
    <w:rsid w:val="00413EAE"/>
    <w:rsid w:val="00414467"/>
    <w:rsid w:val="00414533"/>
    <w:rsid w:val="00414976"/>
    <w:rsid w:val="00414D26"/>
    <w:rsid w:val="00415142"/>
    <w:rsid w:val="00415367"/>
    <w:rsid w:val="00415561"/>
    <w:rsid w:val="004155FA"/>
    <w:rsid w:val="00415807"/>
    <w:rsid w:val="00415DBE"/>
    <w:rsid w:val="004160F9"/>
    <w:rsid w:val="004162AD"/>
    <w:rsid w:val="004164FB"/>
    <w:rsid w:val="0041669B"/>
    <w:rsid w:val="004169C3"/>
    <w:rsid w:val="00416CC0"/>
    <w:rsid w:val="00416E5F"/>
    <w:rsid w:val="00416FA3"/>
    <w:rsid w:val="00417604"/>
    <w:rsid w:val="00417FF4"/>
    <w:rsid w:val="004200E6"/>
    <w:rsid w:val="00420134"/>
    <w:rsid w:val="0042014D"/>
    <w:rsid w:val="0042039E"/>
    <w:rsid w:val="00420747"/>
    <w:rsid w:val="004209DF"/>
    <w:rsid w:val="00420B2C"/>
    <w:rsid w:val="00421356"/>
    <w:rsid w:val="004218D6"/>
    <w:rsid w:val="00421A37"/>
    <w:rsid w:val="00421E4D"/>
    <w:rsid w:val="00422D94"/>
    <w:rsid w:val="00422D9C"/>
    <w:rsid w:val="00422E11"/>
    <w:rsid w:val="004230EA"/>
    <w:rsid w:val="00423331"/>
    <w:rsid w:val="00423814"/>
    <w:rsid w:val="0042387E"/>
    <w:rsid w:val="00423BC4"/>
    <w:rsid w:val="00423C4C"/>
    <w:rsid w:val="00423D53"/>
    <w:rsid w:val="00424872"/>
    <w:rsid w:val="00424BD3"/>
    <w:rsid w:val="00425023"/>
    <w:rsid w:val="0042557B"/>
    <w:rsid w:val="00425983"/>
    <w:rsid w:val="004266D8"/>
    <w:rsid w:val="00426748"/>
    <w:rsid w:val="00426979"/>
    <w:rsid w:val="00426FB4"/>
    <w:rsid w:val="0042788B"/>
    <w:rsid w:val="00427A49"/>
    <w:rsid w:val="00427ADF"/>
    <w:rsid w:val="00430484"/>
    <w:rsid w:val="00430772"/>
    <w:rsid w:val="00430884"/>
    <w:rsid w:val="004308CC"/>
    <w:rsid w:val="00430BAC"/>
    <w:rsid w:val="00430BD2"/>
    <w:rsid w:val="00430F33"/>
    <w:rsid w:val="004310C0"/>
    <w:rsid w:val="0043179E"/>
    <w:rsid w:val="0043201A"/>
    <w:rsid w:val="004327F2"/>
    <w:rsid w:val="00432C1A"/>
    <w:rsid w:val="004335D8"/>
    <w:rsid w:val="00433A1B"/>
    <w:rsid w:val="0043429E"/>
    <w:rsid w:val="0043458E"/>
    <w:rsid w:val="00434BD1"/>
    <w:rsid w:val="00435CB5"/>
    <w:rsid w:val="0043628B"/>
    <w:rsid w:val="00436D30"/>
    <w:rsid w:val="004373C0"/>
    <w:rsid w:val="004378A2"/>
    <w:rsid w:val="00437AD5"/>
    <w:rsid w:val="00437B2B"/>
    <w:rsid w:val="004401E5"/>
    <w:rsid w:val="00440272"/>
    <w:rsid w:val="00440285"/>
    <w:rsid w:val="004404D1"/>
    <w:rsid w:val="00440ACD"/>
    <w:rsid w:val="00440B1F"/>
    <w:rsid w:val="00440D22"/>
    <w:rsid w:val="00440DF5"/>
    <w:rsid w:val="00440F09"/>
    <w:rsid w:val="004412A1"/>
    <w:rsid w:val="00441510"/>
    <w:rsid w:val="00441644"/>
    <w:rsid w:val="00441746"/>
    <w:rsid w:val="00441ED0"/>
    <w:rsid w:val="004420BB"/>
    <w:rsid w:val="0044226A"/>
    <w:rsid w:val="00442923"/>
    <w:rsid w:val="00442BC2"/>
    <w:rsid w:val="00442E6C"/>
    <w:rsid w:val="00443E4F"/>
    <w:rsid w:val="00444239"/>
    <w:rsid w:val="00444723"/>
    <w:rsid w:val="004447BD"/>
    <w:rsid w:val="00444C37"/>
    <w:rsid w:val="00445089"/>
    <w:rsid w:val="004453E7"/>
    <w:rsid w:val="004455E0"/>
    <w:rsid w:val="00446500"/>
    <w:rsid w:val="00446522"/>
    <w:rsid w:val="00446859"/>
    <w:rsid w:val="00446F2A"/>
    <w:rsid w:val="00447A48"/>
    <w:rsid w:val="00450702"/>
    <w:rsid w:val="00450D92"/>
    <w:rsid w:val="00450FA2"/>
    <w:rsid w:val="00451907"/>
    <w:rsid w:val="00451EDF"/>
    <w:rsid w:val="00452445"/>
    <w:rsid w:val="00452456"/>
    <w:rsid w:val="004524A0"/>
    <w:rsid w:val="004525D8"/>
    <w:rsid w:val="004528B2"/>
    <w:rsid w:val="00452A98"/>
    <w:rsid w:val="00453415"/>
    <w:rsid w:val="0045358E"/>
    <w:rsid w:val="004539C5"/>
    <w:rsid w:val="00453E99"/>
    <w:rsid w:val="00453F03"/>
    <w:rsid w:val="00453FB7"/>
    <w:rsid w:val="00454A07"/>
    <w:rsid w:val="00455563"/>
    <w:rsid w:val="0045570B"/>
    <w:rsid w:val="00455939"/>
    <w:rsid w:val="00456042"/>
    <w:rsid w:val="00456453"/>
    <w:rsid w:val="00460AED"/>
    <w:rsid w:val="00460DCD"/>
    <w:rsid w:val="00460E35"/>
    <w:rsid w:val="00460EA2"/>
    <w:rsid w:val="00461382"/>
    <w:rsid w:val="00461902"/>
    <w:rsid w:val="00461C14"/>
    <w:rsid w:val="00461FB7"/>
    <w:rsid w:val="00462D1E"/>
    <w:rsid w:val="00463A8B"/>
    <w:rsid w:val="00463F7D"/>
    <w:rsid w:val="004643BF"/>
    <w:rsid w:val="00464F5E"/>
    <w:rsid w:val="00465400"/>
    <w:rsid w:val="0046583C"/>
    <w:rsid w:val="00466555"/>
    <w:rsid w:val="004665ED"/>
    <w:rsid w:val="00466852"/>
    <w:rsid w:val="00466B4C"/>
    <w:rsid w:val="00467385"/>
    <w:rsid w:val="004674F8"/>
    <w:rsid w:val="004677A3"/>
    <w:rsid w:val="00467B17"/>
    <w:rsid w:val="00467FC5"/>
    <w:rsid w:val="00470C41"/>
    <w:rsid w:val="00470DDC"/>
    <w:rsid w:val="00471272"/>
    <w:rsid w:val="00471916"/>
    <w:rsid w:val="00471F84"/>
    <w:rsid w:val="00472528"/>
    <w:rsid w:val="004727F9"/>
    <w:rsid w:val="00472CAA"/>
    <w:rsid w:val="00472E09"/>
    <w:rsid w:val="00473763"/>
    <w:rsid w:val="00473A09"/>
    <w:rsid w:val="00473F47"/>
    <w:rsid w:val="0047431A"/>
    <w:rsid w:val="0047452C"/>
    <w:rsid w:val="004745B8"/>
    <w:rsid w:val="00474A9E"/>
    <w:rsid w:val="00474CE2"/>
    <w:rsid w:val="00474F10"/>
    <w:rsid w:val="00475E18"/>
    <w:rsid w:val="004762A7"/>
    <w:rsid w:val="00476879"/>
    <w:rsid w:val="0047713B"/>
    <w:rsid w:val="00477A1F"/>
    <w:rsid w:val="00477D0E"/>
    <w:rsid w:val="00477DB7"/>
    <w:rsid w:val="00480895"/>
    <w:rsid w:val="00481902"/>
    <w:rsid w:val="0048262B"/>
    <w:rsid w:val="004826AF"/>
    <w:rsid w:val="00482D36"/>
    <w:rsid w:val="00483041"/>
    <w:rsid w:val="004834C2"/>
    <w:rsid w:val="00483AFB"/>
    <w:rsid w:val="00484088"/>
    <w:rsid w:val="004845B3"/>
    <w:rsid w:val="0048461F"/>
    <w:rsid w:val="00484D4D"/>
    <w:rsid w:val="00484DB2"/>
    <w:rsid w:val="00484F4F"/>
    <w:rsid w:val="00485697"/>
    <w:rsid w:val="00485888"/>
    <w:rsid w:val="00485916"/>
    <w:rsid w:val="0048593F"/>
    <w:rsid w:val="004862CB"/>
    <w:rsid w:val="00486331"/>
    <w:rsid w:val="004864F2"/>
    <w:rsid w:val="00486E27"/>
    <w:rsid w:val="004871F2"/>
    <w:rsid w:val="004872D2"/>
    <w:rsid w:val="00487393"/>
    <w:rsid w:val="00487562"/>
    <w:rsid w:val="004875C0"/>
    <w:rsid w:val="00490A3A"/>
    <w:rsid w:val="00490D0F"/>
    <w:rsid w:val="0049118A"/>
    <w:rsid w:val="0049140D"/>
    <w:rsid w:val="0049167B"/>
    <w:rsid w:val="00491BD2"/>
    <w:rsid w:val="00491C30"/>
    <w:rsid w:val="00491DF4"/>
    <w:rsid w:val="0049247E"/>
    <w:rsid w:val="00493BCD"/>
    <w:rsid w:val="00493FA9"/>
    <w:rsid w:val="00494531"/>
    <w:rsid w:val="00494927"/>
    <w:rsid w:val="0049571A"/>
    <w:rsid w:val="00496407"/>
    <w:rsid w:val="004969FD"/>
    <w:rsid w:val="00496A55"/>
    <w:rsid w:val="00497173"/>
    <w:rsid w:val="0049725A"/>
    <w:rsid w:val="004976E1"/>
    <w:rsid w:val="004A0918"/>
    <w:rsid w:val="004A1514"/>
    <w:rsid w:val="004A18CA"/>
    <w:rsid w:val="004A1D5F"/>
    <w:rsid w:val="004A1D97"/>
    <w:rsid w:val="004A1DCF"/>
    <w:rsid w:val="004A2152"/>
    <w:rsid w:val="004A2EE5"/>
    <w:rsid w:val="004A32BC"/>
    <w:rsid w:val="004A37B5"/>
    <w:rsid w:val="004A3995"/>
    <w:rsid w:val="004A39F0"/>
    <w:rsid w:val="004A40D4"/>
    <w:rsid w:val="004A4229"/>
    <w:rsid w:val="004A45CE"/>
    <w:rsid w:val="004A46CB"/>
    <w:rsid w:val="004A4C09"/>
    <w:rsid w:val="004A5044"/>
    <w:rsid w:val="004A545C"/>
    <w:rsid w:val="004A5825"/>
    <w:rsid w:val="004A5A24"/>
    <w:rsid w:val="004A5B87"/>
    <w:rsid w:val="004A5C66"/>
    <w:rsid w:val="004A5D5B"/>
    <w:rsid w:val="004A6440"/>
    <w:rsid w:val="004A65C4"/>
    <w:rsid w:val="004A6993"/>
    <w:rsid w:val="004A786E"/>
    <w:rsid w:val="004A7B53"/>
    <w:rsid w:val="004A7E7D"/>
    <w:rsid w:val="004B031F"/>
    <w:rsid w:val="004B038E"/>
    <w:rsid w:val="004B0538"/>
    <w:rsid w:val="004B0808"/>
    <w:rsid w:val="004B0A9D"/>
    <w:rsid w:val="004B1432"/>
    <w:rsid w:val="004B3891"/>
    <w:rsid w:val="004B3A9D"/>
    <w:rsid w:val="004B4790"/>
    <w:rsid w:val="004B49E6"/>
    <w:rsid w:val="004B5DCD"/>
    <w:rsid w:val="004B657B"/>
    <w:rsid w:val="004B68B9"/>
    <w:rsid w:val="004B6962"/>
    <w:rsid w:val="004B6BF0"/>
    <w:rsid w:val="004B7019"/>
    <w:rsid w:val="004B73FE"/>
    <w:rsid w:val="004B7446"/>
    <w:rsid w:val="004B7B95"/>
    <w:rsid w:val="004B7BDB"/>
    <w:rsid w:val="004C0051"/>
    <w:rsid w:val="004C09BE"/>
    <w:rsid w:val="004C20A4"/>
    <w:rsid w:val="004C2359"/>
    <w:rsid w:val="004C249A"/>
    <w:rsid w:val="004C31AC"/>
    <w:rsid w:val="004C350E"/>
    <w:rsid w:val="004C3CB0"/>
    <w:rsid w:val="004C3F93"/>
    <w:rsid w:val="004C40A5"/>
    <w:rsid w:val="004C48B6"/>
    <w:rsid w:val="004C4B17"/>
    <w:rsid w:val="004C541E"/>
    <w:rsid w:val="004C544E"/>
    <w:rsid w:val="004C56A5"/>
    <w:rsid w:val="004C5AD2"/>
    <w:rsid w:val="004C5B5F"/>
    <w:rsid w:val="004C6003"/>
    <w:rsid w:val="004C643C"/>
    <w:rsid w:val="004C68A5"/>
    <w:rsid w:val="004C699E"/>
    <w:rsid w:val="004C6EA6"/>
    <w:rsid w:val="004C7676"/>
    <w:rsid w:val="004C7F12"/>
    <w:rsid w:val="004D1C68"/>
    <w:rsid w:val="004D1FD8"/>
    <w:rsid w:val="004D27BA"/>
    <w:rsid w:val="004D2857"/>
    <w:rsid w:val="004D2893"/>
    <w:rsid w:val="004D322C"/>
    <w:rsid w:val="004D4D89"/>
    <w:rsid w:val="004D58D3"/>
    <w:rsid w:val="004D5C7F"/>
    <w:rsid w:val="004D5D8A"/>
    <w:rsid w:val="004D6049"/>
    <w:rsid w:val="004D65A8"/>
    <w:rsid w:val="004D6B02"/>
    <w:rsid w:val="004D72C3"/>
    <w:rsid w:val="004D7305"/>
    <w:rsid w:val="004D7717"/>
    <w:rsid w:val="004D79A5"/>
    <w:rsid w:val="004D7FFE"/>
    <w:rsid w:val="004E015D"/>
    <w:rsid w:val="004E078C"/>
    <w:rsid w:val="004E0DE4"/>
    <w:rsid w:val="004E0E32"/>
    <w:rsid w:val="004E10F3"/>
    <w:rsid w:val="004E2A18"/>
    <w:rsid w:val="004E2AB5"/>
    <w:rsid w:val="004E2ACE"/>
    <w:rsid w:val="004E2DEF"/>
    <w:rsid w:val="004E3197"/>
    <w:rsid w:val="004E36D2"/>
    <w:rsid w:val="004E3842"/>
    <w:rsid w:val="004E3940"/>
    <w:rsid w:val="004E3A58"/>
    <w:rsid w:val="004E3F0E"/>
    <w:rsid w:val="004E4343"/>
    <w:rsid w:val="004E4527"/>
    <w:rsid w:val="004E4651"/>
    <w:rsid w:val="004E48D2"/>
    <w:rsid w:val="004E4EC8"/>
    <w:rsid w:val="004E5579"/>
    <w:rsid w:val="004E5A42"/>
    <w:rsid w:val="004E5C11"/>
    <w:rsid w:val="004E619A"/>
    <w:rsid w:val="004E6D27"/>
    <w:rsid w:val="004E7CB3"/>
    <w:rsid w:val="004F009D"/>
    <w:rsid w:val="004F13B7"/>
    <w:rsid w:val="004F22FD"/>
    <w:rsid w:val="004F29F4"/>
    <w:rsid w:val="004F2BC0"/>
    <w:rsid w:val="004F2EBB"/>
    <w:rsid w:val="004F319C"/>
    <w:rsid w:val="004F3C6B"/>
    <w:rsid w:val="004F3D08"/>
    <w:rsid w:val="004F3EAB"/>
    <w:rsid w:val="004F45C7"/>
    <w:rsid w:val="004F54DB"/>
    <w:rsid w:val="004F5A3B"/>
    <w:rsid w:val="004F5D2A"/>
    <w:rsid w:val="004F6100"/>
    <w:rsid w:val="004F7518"/>
    <w:rsid w:val="004F7DA6"/>
    <w:rsid w:val="004F7F69"/>
    <w:rsid w:val="005006BB"/>
    <w:rsid w:val="005008E8"/>
    <w:rsid w:val="00500B08"/>
    <w:rsid w:val="00500C7D"/>
    <w:rsid w:val="00500E6A"/>
    <w:rsid w:val="00501973"/>
    <w:rsid w:val="005023DD"/>
    <w:rsid w:val="00502E9E"/>
    <w:rsid w:val="00503ACB"/>
    <w:rsid w:val="00503E16"/>
    <w:rsid w:val="005046FB"/>
    <w:rsid w:val="005052BA"/>
    <w:rsid w:val="0050780F"/>
    <w:rsid w:val="00507D6E"/>
    <w:rsid w:val="00510136"/>
    <w:rsid w:val="005102D9"/>
    <w:rsid w:val="005104DD"/>
    <w:rsid w:val="00510B82"/>
    <w:rsid w:val="00510F3E"/>
    <w:rsid w:val="00511293"/>
    <w:rsid w:val="00511778"/>
    <w:rsid w:val="00511AB3"/>
    <w:rsid w:val="00511F84"/>
    <w:rsid w:val="00511FB4"/>
    <w:rsid w:val="00512447"/>
    <w:rsid w:val="0051255D"/>
    <w:rsid w:val="005127A3"/>
    <w:rsid w:val="00513246"/>
    <w:rsid w:val="0051343B"/>
    <w:rsid w:val="0051386F"/>
    <w:rsid w:val="00513B0E"/>
    <w:rsid w:val="0051464B"/>
    <w:rsid w:val="00515651"/>
    <w:rsid w:val="0051581B"/>
    <w:rsid w:val="00515F90"/>
    <w:rsid w:val="00516B1B"/>
    <w:rsid w:val="0051713B"/>
    <w:rsid w:val="005174F9"/>
    <w:rsid w:val="005179DB"/>
    <w:rsid w:val="00517B70"/>
    <w:rsid w:val="00517C4A"/>
    <w:rsid w:val="00517CAD"/>
    <w:rsid w:val="00517EDF"/>
    <w:rsid w:val="00517FB1"/>
    <w:rsid w:val="005209BD"/>
    <w:rsid w:val="00520CEA"/>
    <w:rsid w:val="00520D2F"/>
    <w:rsid w:val="00520DDF"/>
    <w:rsid w:val="00520DF1"/>
    <w:rsid w:val="00520E75"/>
    <w:rsid w:val="0052140A"/>
    <w:rsid w:val="005214C6"/>
    <w:rsid w:val="005216A6"/>
    <w:rsid w:val="00521868"/>
    <w:rsid w:val="00521D0A"/>
    <w:rsid w:val="00522FE5"/>
    <w:rsid w:val="00523227"/>
    <w:rsid w:val="005239F5"/>
    <w:rsid w:val="00525D58"/>
    <w:rsid w:val="00525F81"/>
    <w:rsid w:val="0052688D"/>
    <w:rsid w:val="005269A0"/>
    <w:rsid w:val="00526B62"/>
    <w:rsid w:val="00526E13"/>
    <w:rsid w:val="00527C00"/>
    <w:rsid w:val="00527C77"/>
    <w:rsid w:val="00527DF4"/>
    <w:rsid w:val="00530039"/>
    <w:rsid w:val="0053045D"/>
    <w:rsid w:val="00530A6D"/>
    <w:rsid w:val="00530F77"/>
    <w:rsid w:val="005314FB"/>
    <w:rsid w:val="005318FA"/>
    <w:rsid w:val="00531D30"/>
    <w:rsid w:val="00532243"/>
    <w:rsid w:val="0053231B"/>
    <w:rsid w:val="00532E32"/>
    <w:rsid w:val="005330B5"/>
    <w:rsid w:val="0053338C"/>
    <w:rsid w:val="00533592"/>
    <w:rsid w:val="0053372F"/>
    <w:rsid w:val="005358EE"/>
    <w:rsid w:val="00535FB2"/>
    <w:rsid w:val="00536113"/>
    <w:rsid w:val="00536563"/>
    <w:rsid w:val="00536708"/>
    <w:rsid w:val="00536717"/>
    <w:rsid w:val="00537360"/>
    <w:rsid w:val="0053770A"/>
    <w:rsid w:val="00537817"/>
    <w:rsid w:val="00537F7F"/>
    <w:rsid w:val="005402B1"/>
    <w:rsid w:val="0054082E"/>
    <w:rsid w:val="00541F69"/>
    <w:rsid w:val="00542453"/>
    <w:rsid w:val="00542958"/>
    <w:rsid w:val="00543708"/>
    <w:rsid w:val="00543800"/>
    <w:rsid w:val="00543DA6"/>
    <w:rsid w:val="00544511"/>
    <w:rsid w:val="00544796"/>
    <w:rsid w:val="00544938"/>
    <w:rsid w:val="00544BDD"/>
    <w:rsid w:val="00545DBA"/>
    <w:rsid w:val="005460E8"/>
    <w:rsid w:val="00546428"/>
    <w:rsid w:val="005469F1"/>
    <w:rsid w:val="00547BA5"/>
    <w:rsid w:val="00547D56"/>
    <w:rsid w:val="00551395"/>
    <w:rsid w:val="00551707"/>
    <w:rsid w:val="00551DAB"/>
    <w:rsid w:val="00552708"/>
    <w:rsid w:val="00552A72"/>
    <w:rsid w:val="00552CAA"/>
    <w:rsid w:val="00552DB5"/>
    <w:rsid w:val="00552EA6"/>
    <w:rsid w:val="00553081"/>
    <w:rsid w:val="005538B6"/>
    <w:rsid w:val="00553A38"/>
    <w:rsid w:val="00554104"/>
    <w:rsid w:val="00554699"/>
    <w:rsid w:val="00554F03"/>
    <w:rsid w:val="005553B2"/>
    <w:rsid w:val="00555AED"/>
    <w:rsid w:val="00556038"/>
    <w:rsid w:val="00556445"/>
    <w:rsid w:val="00557107"/>
    <w:rsid w:val="00557523"/>
    <w:rsid w:val="00557D6A"/>
    <w:rsid w:val="0056008B"/>
    <w:rsid w:val="00560117"/>
    <w:rsid w:val="00560558"/>
    <w:rsid w:val="005607AF"/>
    <w:rsid w:val="00560D36"/>
    <w:rsid w:val="00561082"/>
    <w:rsid w:val="005612C9"/>
    <w:rsid w:val="00561301"/>
    <w:rsid w:val="00561897"/>
    <w:rsid w:val="00561F46"/>
    <w:rsid w:val="00561F7E"/>
    <w:rsid w:val="00562E04"/>
    <w:rsid w:val="0056335F"/>
    <w:rsid w:val="00563908"/>
    <w:rsid w:val="005645DB"/>
    <w:rsid w:val="00564912"/>
    <w:rsid w:val="00564C16"/>
    <w:rsid w:val="00564CA1"/>
    <w:rsid w:val="005654C6"/>
    <w:rsid w:val="0056555B"/>
    <w:rsid w:val="005658DF"/>
    <w:rsid w:val="005659A2"/>
    <w:rsid w:val="00565AEF"/>
    <w:rsid w:val="00565D41"/>
    <w:rsid w:val="00565FB1"/>
    <w:rsid w:val="005664B1"/>
    <w:rsid w:val="005669C5"/>
    <w:rsid w:val="00566A95"/>
    <w:rsid w:val="00566BA6"/>
    <w:rsid w:val="0056725C"/>
    <w:rsid w:val="005676C9"/>
    <w:rsid w:val="00567989"/>
    <w:rsid w:val="00567A35"/>
    <w:rsid w:val="00567AC4"/>
    <w:rsid w:val="00567D4B"/>
    <w:rsid w:val="00567D84"/>
    <w:rsid w:val="005700D4"/>
    <w:rsid w:val="005702B6"/>
    <w:rsid w:val="00570865"/>
    <w:rsid w:val="00570C1C"/>
    <w:rsid w:val="00572698"/>
    <w:rsid w:val="00572D4D"/>
    <w:rsid w:val="00572E51"/>
    <w:rsid w:val="005736E8"/>
    <w:rsid w:val="005737E5"/>
    <w:rsid w:val="00573BBF"/>
    <w:rsid w:val="0057489B"/>
    <w:rsid w:val="00574D74"/>
    <w:rsid w:val="005750FC"/>
    <w:rsid w:val="00575460"/>
    <w:rsid w:val="00575B98"/>
    <w:rsid w:val="00576180"/>
    <w:rsid w:val="005766E5"/>
    <w:rsid w:val="00576989"/>
    <w:rsid w:val="00576A63"/>
    <w:rsid w:val="00576B57"/>
    <w:rsid w:val="00577829"/>
    <w:rsid w:val="0058049A"/>
    <w:rsid w:val="00581491"/>
    <w:rsid w:val="0058170B"/>
    <w:rsid w:val="005818C4"/>
    <w:rsid w:val="00582349"/>
    <w:rsid w:val="00582F2A"/>
    <w:rsid w:val="005835A6"/>
    <w:rsid w:val="00583739"/>
    <w:rsid w:val="005841EB"/>
    <w:rsid w:val="0058456D"/>
    <w:rsid w:val="005845A1"/>
    <w:rsid w:val="00584FC0"/>
    <w:rsid w:val="00585C7B"/>
    <w:rsid w:val="005865CD"/>
    <w:rsid w:val="0058666E"/>
    <w:rsid w:val="0058695E"/>
    <w:rsid w:val="005869E3"/>
    <w:rsid w:val="00586B73"/>
    <w:rsid w:val="0058753A"/>
    <w:rsid w:val="00587877"/>
    <w:rsid w:val="00587942"/>
    <w:rsid w:val="00587D70"/>
    <w:rsid w:val="00590BBA"/>
    <w:rsid w:val="00590EC4"/>
    <w:rsid w:val="00592232"/>
    <w:rsid w:val="0059277A"/>
    <w:rsid w:val="00592FCB"/>
    <w:rsid w:val="00593054"/>
    <w:rsid w:val="00593242"/>
    <w:rsid w:val="0059380F"/>
    <w:rsid w:val="00594186"/>
    <w:rsid w:val="00594AB7"/>
    <w:rsid w:val="00594C30"/>
    <w:rsid w:val="00594FAE"/>
    <w:rsid w:val="00595096"/>
    <w:rsid w:val="00596BE8"/>
    <w:rsid w:val="00596F9F"/>
    <w:rsid w:val="00597496"/>
    <w:rsid w:val="00597523"/>
    <w:rsid w:val="005A01B0"/>
    <w:rsid w:val="005A0706"/>
    <w:rsid w:val="005A0DA3"/>
    <w:rsid w:val="005A137E"/>
    <w:rsid w:val="005A177C"/>
    <w:rsid w:val="005A1CE9"/>
    <w:rsid w:val="005A2466"/>
    <w:rsid w:val="005A2F4E"/>
    <w:rsid w:val="005A30FF"/>
    <w:rsid w:val="005A34B4"/>
    <w:rsid w:val="005A4A8A"/>
    <w:rsid w:val="005A4D98"/>
    <w:rsid w:val="005A4F20"/>
    <w:rsid w:val="005A5497"/>
    <w:rsid w:val="005A598B"/>
    <w:rsid w:val="005A59F3"/>
    <w:rsid w:val="005A5D95"/>
    <w:rsid w:val="005A62D4"/>
    <w:rsid w:val="005A636C"/>
    <w:rsid w:val="005A69C2"/>
    <w:rsid w:val="005A6FC4"/>
    <w:rsid w:val="005A720C"/>
    <w:rsid w:val="005A78C5"/>
    <w:rsid w:val="005A7A1A"/>
    <w:rsid w:val="005A7D36"/>
    <w:rsid w:val="005B06B8"/>
    <w:rsid w:val="005B12E7"/>
    <w:rsid w:val="005B1807"/>
    <w:rsid w:val="005B1E9A"/>
    <w:rsid w:val="005B2048"/>
    <w:rsid w:val="005B222E"/>
    <w:rsid w:val="005B26D8"/>
    <w:rsid w:val="005B2A54"/>
    <w:rsid w:val="005B2C00"/>
    <w:rsid w:val="005B2CF8"/>
    <w:rsid w:val="005B34CB"/>
    <w:rsid w:val="005B34E9"/>
    <w:rsid w:val="005B364C"/>
    <w:rsid w:val="005B37CD"/>
    <w:rsid w:val="005B3A38"/>
    <w:rsid w:val="005B3FDA"/>
    <w:rsid w:val="005B43F9"/>
    <w:rsid w:val="005B478C"/>
    <w:rsid w:val="005B58D3"/>
    <w:rsid w:val="005B60AB"/>
    <w:rsid w:val="005B6351"/>
    <w:rsid w:val="005B6766"/>
    <w:rsid w:val="005B6E99"/>
    <w:rsid w:val="005B747F"/>
    <w:rsid w:val="005B7C41"/>
    <w:rsid w:val="005C0B55"/>
    <w:rsid w:val="005C0CC7"/>
    <w:rsid w:val="005C0D85"/>
    <w:rsid w:val="005C1DA9"/>
    <w:rsid w:val="005C1F64"/>
    <w:rsid w:val="005C216F"/>
    <w:rsid w:val="005C2CD9"/>
    <w:rsid w:val="005C3DE2"/>
    <w:rsid w:val="005C3E9E"/>
    <w:rsid w:val="005C3FBD"/>
    <w:rsid w:val="005C4088"/>
    <w:rsid w:val="005C4313"/>
    <w:rsid w:val="005C466F"/>
    <w:rsid w:val="005C497E"/>
    <w:rsid w:val="005C4AA3"/>
    <w:rsid w:val="005C4CED"/>
    <w:rsid w:val="005C4DB7"/>
    <w:rsid w:val="005C534B"/>
    <w:rsid w:val="005C5F70"/>
    <w:rsid w:val="005C6313"/>
    <w:rsid w:val="005C648F"/>
    <w:rsid w:val="005C6B35"/>
    <w:rsid w:val="005C6DEF"/>
    <w:rsid w:val="005C6E60"/>
    <w:rsid w:val="005C7779"/>
    <w:rsid w:val="005C7C43"/>
    <w:rsid w:val="005C7EDC"/>
    <w:rsid w:val="005D02DA"/>
    <w:rsid w:val="005D065A"/>
    <w:rsid w:val="005D0840"/>
    <w:rsid w:val="005D196F"/>
    <w:rsid w:val="005D1FE8"/>
    <w:rsid w:val="005D2157"/>
    <w:rsid w:val="005D21EA"/>
    <w:rsid w:val="005D2270"/>
    <w:rsid w:val="005D2E98"/>
    <w:rsid w:val="005D2F60"/>
    <w:rsid w:val="005D3121"/>
    <w:rsid w:val="005D3136"/>
    <w:rsid w:val="005D4956"/>
    <w:rsid w:val="005D4A52"/>
    <w:rsid w:val="005D4EED"/>
    <w:rsid w:val="005D52BB"/>
    <w:rsid w:val="005D5559"/>
    <w:rsid w:val="005D572A"/>
    <w:rsid w:val="005D5BC3"/>
    <w:rsid w:val="005D5C58"/>
    <w:rsid w:val="005D6882"/>
    <w:rsid w:val="005D711C"/>
    <w:rsid w:val="005D745F"/>
    <w:rsid w:val="005D76F5"/>
    <w:rsid w:val="005E00C8"/>
    <w:rsid w:val="005E0290"/>
    <w:rsid w:val="005E0333"/>
    <w:rsid w:val="005E0514"/>
    <w:rsid w:val="005E0A70"/>
    <w:rsid w:val="005E0BC4"/>
    <w:rsid w:val="005E15B6"/>
    <w:rsid w:val="005E1829"/>
    <w:rsid w:val="005E2159"/>
    <w:rsid w:val="005E216D"/>
    <w:rsid w:val="005E291F"/>
    <w:rsid w:val="005E30CD"/>
    <w:rsid w:val="005E3944"/>
    <w:rsid w:val="005E3B15"/>
    <w:rsid w:val="005E3B70"/>
    <w:rsid w:val="005E47EB"/>
    <w:rsid w:val="005E49A4"/>
    <w:rsid w:val="005E5222"/>
    <w:rsid w:val="005E5BCB"/>
    <w:rsid w:val="005E627F"/>
    <w:rsid w:val="005E64DA"/>
    <w:rsid w:val="005E66A6"/>
    <w:rsid w:val="005E70C9"/>
    <w:rsid w:val="005E715C"/>
    <w:rsid w:val="005E74E2"/>
    <w:rsid w:val="005E7F95"/>
    <w:rsid w:val="005F01B5"/>
    <w:rsid w:val="005F0597"/>
    <w:rsid w:val="005F0645"/>
    <w:rsid w:val="005F0F5A"/>
    <w:rsid w:val="005F13D1"/>
    <w:rsid w:val="005F147C"/>
    <w:rsid w:val="005F15A0"/>
    <w:rsid w:val="005F1BE1"/>
    <w:rsid w:val="005F1CB4"/>
    <w:rsid w:val="005F1E8B"/>
    <w:rsid w:val="005F2448"/>
    <w:rsid w:val="005F31C6"/>
    <w:rsid w:val="005F3496"/>
    <w:rsid w:val="005F3B51"/>
    <w:rsid w:val="005F3B56"/>
    <w:rsid w:val="005F3DFF"/>
    <w:rsid w:val="005F3F02"/>
    <w:rsid w:val="005F4950"/>
    <w:rsid w:val="005F4C8A"/>
    <w:rsid w:val="005F4C9A"/>
    <w:rsid w:val="005F4FD7"/>
    <w:rsid w:val="005F50F9"/>
    <w:rsid w:val="005F5230"/>
    <w:rsid w:val="005F618A"/>
    <w:rsid w:val="005F7282"/>
    <w:rsid w:val="005F72A9"/>
    <w:rsid w:val="005F7F97"/>
    <w:rsid w:val="00600679"/>
    <w:rsid w:val="00600CD2"/>
    <w:rsid w:val="00600D2E"/>
    <w:rsid w:val="00600F3A"/>
    <w:rsid w:val="00600F58"/>
    <w:rsid w:val="0060104E"/>
    <w:rsid w:val="006010F9"/>
    <w:rsid w:val="006013B1"/>
    <w:rsid w:val="0060151B"/>
    <w:rsid w:val="00601586"/>
    <w:rsid w:val="00601D81"/>
    <w:rsid w:val="00603472"/>
    <w:rsid w:val="00603E31"/>
    <w:rsid w:val="006041F7"/>
    <w:rsid w:val="00604312"/>
    <w:rsid w:val="0060482B"/>
    <w:rsid w:val="0060498D"/>
    <w:rsid w:val="00604E36"/>
    <w:rsid w:val="00604FD2"/>
    <w:rsid w:val="00605133"/>
    <w:rsid w:val="00605190"/>
    <w:rsid w:val="00605869"/>
    <w:rsid w:val="00606001"/>
    <w:rsid w:val="00606A5E"/>
    <w:rsid w:val="00606C6C"/>
    <w:rsid w:val="00606E27"/>
    <w:rsid w:val="00606E35"/>
    <w:rsid w:val="00606F4B"/>
    <w:rsid w:val="00606FCF"/>
    <w:rsid w:val="006074D2"/>
    <w:rsid w:val="00607682"/>
    <w:rsid w:val="0060796D"/>
    <w:rsid w:val="00607A00"/>
    <w:rsid w:val="00607DC7"/>
    <w:rsid w:val="00610281"/>
    <w:rsid w:val="006105CD"/>
    <w:rsid w:val="00610B3D"/>
    <w:rsid w:val="00610CCB"/>
    <w:rsid w:val="00611744"/>
    <w:rsid w:val="00611E15"/>
    <w:rsid w:val="0061237F"/>
    <w:rsid w:val="006123C4"/>
    <w:rsid w:val="00612497"/>
    <w:rsid w:val="00612593"/>
    <w:rsid w:val="00612EA8"/>
    <w:rsid w:val="0061320B"/>
    <w:rsid w:val="006139E4"/>
    <w:rsid w:val="00613D3E"/>
    <w:rsid w:val="00614600"/>
    <w:rsid w:val="006146A5"/>
    <w:rsid w:val="006150A3"/>
    <w:rsid w:val="006150E4"/>
    <w:rsid w:val="006151C8"/>
    <w:rsid w:val="006162EB"/>
    <w:rsid w:val="006167BB"/>
    <w:rsid w:val="00616EDC"/>
    <w:rsid w:val="00616F65"/>
    <w:rsid w:val="006172CA"/>
    <w:rsid w:val="00617444"/>
    <w:rsid w:val="0061746E"/>
    <w:rsid w:val="00617882"/>
    <w:rsid w:val="0061791F"/>
    <w:rsid w:val="0062036B"/>
    <w:rsid w:val="00620EF5"/>
    <w:rsid w:val="00620F4C"/>
    <w:rsid w:val="0062103C"/>
    <w:rsid w:val="0062105E"/>
    <w:rsid w:val="00621814"/>
    <w:rsid w:val="00622246"/>
    <w:rsid w:val="00622C8E"/>
    <w:rsid w:val="00622CDD"/>
    <w:rsid w:val="00623120"/>
    <w:rsid w:val="006234FA"/>
    <w:rsid w:val="00623685"/>
    <w:rsid w:val="00623703"/>
    <w:rsid w:val="00623995"/>
    <w:rsid w:val="00623AE5"/>
    <w:rsid w:val="00623C0D"/>
    <w:rsid w:val="00623CB3"/>
    <w:rsid w:val="006247C8"/>
    <w:rsid w:val="00624C05"/>
    <w:rsid w:val="0062507E"/>
    <w:rsid w:val="0062578D"/>
    <w:rsid w:val="0062582E"/>
    <w:rsid w:val="006259F7"/>
    <w:rsid w:val="00625B1C"/>
    <w:rsid w:val="00625DAB"/>
    <w:rsid w:val="006262AD"/>
    <w:rsid w:val="0062683E"/>
    <w:rsid w:val="00626B2B"/>
    <w:rsid w:val="0062783B"/>
    <w:rsid w:val="00627856"/>
    <w:rsid w:val="00627B45"/>
    <w:rsid w:val="00627C75"/>
    <w:rsid w:val="00627D71"/>
    <w:rsid w:val="00627F45"/>
    <w:rsid w:val="0063046E"/>
    <w:rsid w:val="00630704"/>
    <w:rsid w:val="00630FA9"/>
    <w:rsid w:val="00631358"/>
    <w:rsid w:val="00631753"/>
    <w:rsid w:val="006318B1"/>
    <w:rsid w:val="00631B4B"/>
    <w:rsid w:val="00631C36"/>
    <w:rsid w:val="00632627"/>
    <w:rsid w:val="00632958"/>
    <w:rsid w:val="006332B5"/>
    <w:rsid w:val="006334BC"/>
    <w:rsid w:val="00633651"/>
    <w:rsid w:val="0063384A"/>
    <w:rsid w:val="006338B5"/>
    <w:rsid w:val="0063395E"/>
    <w:rsid w:val="00633A2D"/>
    <w:rsid w:val="00633C15"/>
    <w:rsid w:val="006349C7"/>
    <w:rsid w:val="00634A59"/>
    <w:rsid w:val="00634D59"/>
    <w:rsid w:val="00635B89"/>
    <w:rsid w:val="00635F2F"/>
    <w:rsid w:val="00636828"/>
    <w:rsid w:val="00636BDD"/>
    <w:rsid w:val="00637D72"/>
    <w:rsid w:val="00640613"/>
    <w:rsid w:val="00640E54"/>
    <w:rsid w:val="006415DF"/>
    <w:rsid w:val="00642B31"/>
    <w:rsid w:val="00642C5E"/>
    <w:rsid w:val="00642E13"/>
    <w:rsid w:val="00643136"/>
    <w:rsid w:val="006435BC"/>
    <w:rsid w:val="00643957"/>
    <w:rsid w:val="0064518C"/>
    <w:rsid w:val="00645452"/>
    <w:rsid w:val="00645C69"/>
    <w:rsid w:val="006460CF"/>
    <w:rsid w:val="006470D8"/>
    <w:rsid w:val="00647D18"/>
    <w:rsid w:val="0065002D"/>
    <w:rsid w:val="00650071"/>
    <w:rsid w:val="006503CF"/>
    <w:rsid w:val="006504BC"/>
    <w:rsid w:val="00650606"/>
    <w:rsid w:val="006506F2"/>
    <w:rsid w:val="00650BB5"/>
    <w:rsid w:val="0065131C"/>
    <w:rsid w:val="00651431"/>
    <w:rsid w:val="0065210E"/>
    <w:rsid w:val="00652602"/>
    <w:rsid w:val="006535E6"/>
    <w:rsid w:val="00653711"/>
    <w:rsid w:val="00653F1E"/>
    <w:rsid w:val="0065427B"/>
    <w:rsid w:val="00654302"/>
    <w:rsid w:val="006545A0"/>
    <w:rsid w:val="00654CBA"/>
    <w:rsid w:val="0065502B"/>
    <w:rsid w:val="0065513B"/>
    <w:rsid w:val="006551B4"/>
    <w:rsid w:val="0065593E"/>
    <w:rsid w:val="00655971"/>
    <w:rsid w:val="00655FDA"/>
    <w:rsid w:val="00656002"/>
    <w:rsid w:val="00656412"/>
    <w:rsid w:val="00656583"/>
    <w:rsid w:val="006568A7"/>
    <w:rsid w:val="006570C2"/>
    <w:rsid w:val="0065747B"/>
    <w:rsid w:val="00660394"/>
    <w:rsid w:val="00660738"/>
    <w:rsid w:val="006608EA"/>
    <w:rsid w:val="00660A56"/>
    <w:rsid w:val="00660FB3"/>
    <w:rsid w:val="00661306"/>
    <w:rsid w:val="00662F2E"/>
    <w:rsid w:val="006632DB"/>
    <w:rsid w:val="00663750"/>
    <w:rsid w:val="0066376E"/>
    <w:rsid w:val="00663BDB"/>
    <w:rsid w:val="00664A56"/>
    <w:rsid w:val="00664CB1"/>
    <w:rsid w:val="00665237"/>
    <w:rsid w:val="00666772"/>
    <w:rsid w:val="00666EC5"/>
    <w:rsid w:val="0066715F"/>
    <w:rsid w:val="0066767F"/>
    <w:rsid w:val="00667895"/>
    <w:rsid w:val="00667A66"/>
    <w:rsid w:val="00667B41"/>
    <w:rsid w:val="00667F92"/>
    <w:rsid w:val="00670E40"/>
    <w:rsid w:val="00670FBC"/>
    <w:rsid w:val="0067130C"/>
    <w:rsid w:val="006716CD"/>
    <w:rsid w:val="00671940"/>
    <w:rsid w:val="00672310"/>
    <w:rsid w:val="006742A2"/>
    <w:rsid w:val="00674735"/>
    <w:rsid w:val="00674788"/>
    <w:rsid w:val="00674B15"/>
    <w:rsid w:val="00674B84"/>
    <w:rsid w:val="00674C7B"/>
    <w:rsid w:val="0067522B"/>
    <w:rsid w:val="00675469"/>
    <w:rsid w:val="00675634"/>
    <w:rsid w:val="006759A7"/>
    <w:rsid w:val="00675E69"/>
    <w:rsid w:val="00676789"/>
    <w:rsid w:val="00676846"/>
    <w:rsid w:val="00676991"/>
    <w:rsid w:val="00676DDA"/>
    <w:rsid w:val="00676EB4"/>
    <w:rsid w:val="006771F3"/>
    <w:rsid w:val="00677A6E"/>
    <w:rsid w:val="00677B9A"/>
    <w:rsid w:val="006809F2"/>
    <w:rsid w:val="00680BB3"/>
    <w:rsid w:val="006812F0"/>
    <w:rsid w:val="00681493"/>
    <w:rsid w:val="006814DE"/>
    <w:rsid w:val="00681845"/>
    <w:rsid w:val="00681A3E"/>
    <w:rsid w:val="00681B55"/>
    <w:rsid w:val="00681F4D"/>
    <w:rsid w:val="00682615"/>
    <w:rsid w:val="0068299E"/>
    <w:rsid w:val="00682F4B"/>
    <w:rsid w:val="00683B33"/>
    <w:rsid w:val="00683BC2"/>
    <w:rsid w:val="006840F9"/>
    <w:rsid w:val="006845F5"/>
    <w:rsid w:val="00684930"/>
    <w:rsid w:val="00684934"/>
    <w:rsid w:val="00684CFD"/>
    <w:rsid w:val="00684FBB"/>
    <w:rsid w:val="0068531E"/>
    <w:rsid w:val="00685856"/>
    <w:rsid w:val="00685E19"/>
    <w:rsid w:val="0068629B"/>
    <w:rsid w:val="006863FE"/>
    <w:rsid w:val="0068650C"/>
    <w:rsid w:val="0068651B"/>
    <w:rsid w:val="00686D9C"/>
    <w:rsid w:val="0068745C"/>
    <w:rsid w:val="00687894"/>
    <w:rsid w:val="00690AF3"/>
    <w:rsid w:val="00690B73"/>
    <w:rsid w:val="00690D11"/>
    <w:rsid w:val="006919BA"/>
    <w:rsid w:val="00693D18"/>
    <w:rsid w:val="00693D26"/>
    <w:rsid w:val="0069496A"/>
    <w:rsid w:val="006949FA"/>
    <w:rsid w:val="00694ACA"/>
    <w:rsid w:val="006950D3"/>
    <w:rsid w:val="00695245"/>
    <w:rsid w:val="006958AA"/>
    <w:rsid w:val="00695A94"/>
    <w:rsid w:val="00695B87"/>
    <w:rsid w:val="00695C08"/>
    <w:rsid w:val="006964F3"/>
    <w:rsid w:val="006966C5"/>
    <w:rsid w:val="006967F9"/>
    <w:rsid w:val="00696892"/>
    <w:rsid w:val="006969A4"/>
    <w:rsid w:val="00696BF5"/>
    <w:rsid w:val="006970A7"/>
    <w:rsid w:val="006971E8"/>
    <w:rsid w:val="00697529"/>
    <w:rsid w:val="00697655"/>
    <w:rsid w:val="006978E6"/>
    <w:rsid w:val="006A04D6"/>
    <w:rsid w:val="006A0568"/>
    <w:rsid w:val="006A0953"/>
    <w:rsid w:val="006A0A3E"/>
    <w:rsid w:val="006A0ADA"/>
    <w:rsid w:val="006A0CDD"/>
    <w:rsid w:val="006A1150"/>
    <w:rsid w:val="006A23BA"/>
    <w:rsid w:val="006A2C23"/>
    <w:rsid w:val="006A4132"/>
    <w:rsid w:val="006A41BB"/>
    <w:rsid w:val="006A4812"/>
    <w:rsid w:val="006A4DBB"/>
    <w:rsid w:val="006A4E5D"/>
    <w:rsid w:val="006A59B8"/>
    <w:rsid w:val="006A6411"/>
    <w:rsid w:val="006A714D"/>
    <w:rsid w:val="006A73BF"/>
    <w:rsid w:val="006A7C9F"/>
    <w:rsid w:val="006A7E91"/>
    <w:rsid w:val="006A7F47"/>
    <w:rsid w:val="006B09A5"/>
    <w:rsid w:val="006B09A9"/>
    <w:rsid w:val="006B0BB5"/>
    <w:rsid w:val="006B1283"/>
    <w:rsid w:val="006B1DF0"/>
    <w:rsid w:val="006B20B0"/>
    <w:rsid w:val="006B27DE"/>
    <w:rsid w:val="006B3033"/>
    <w:rsid w:val="006B34D8"/>
    <w:rsid w:val="006B3E96"/>
    <w:rsid w:val="006B53BD"/>
    <w:rsid w:val="006B58D7"/>
    <w:rsid w:val="006B5B3C"/>
    <w:rsid w:val="006B5D15"/>
    <w:rsid w:val="006B6DA1"/>
    <w:rsid w:val="006B72D6"/>
    <w:rsid w:val="006B74C6"/>
    <w:rsid w:val="006B77B4"/>
    <w:rsid w:val="006B79CE"/>
    <w:rsid w:val="006B7B35"/>
    <w:rsid w:val="006B7E80"/>
    <w:rsid w:val="006C042C"/>
    <w:rsid w:val="006C0E2E"/>
    <w:rsid w:val="006C116C"/>
    <w:rsid w:val="006C1DE4"/>
    <w:rsid w:val="006C24D7"/>
    <w:rsid w:val="006C301B"/>
    <w:rsid w:val="006C36C6"/>
    <w:rsid w:val="006C3806"/>
    <w:rsid w:val="006C402B"/>
    <w:rsid w:val="006C4306"/>
    <w:rsid w:val="006C4416"/>
    <w:rsid w:val="006C466B"/>
    <w:rsid w:val="006C4C74"/>
    <w:rsid w:val="006C5081"/>
    <w:rsid w:val="006C51D6"/>
    <w:rsid w:val="006C5370"/>
    <w:rsid w:val="006C57BD"/>
    <w:rsid w:val="006C58BD"/>
    <w:rsid w:val="006C6041"/>
    <w:rsid w:val="006C60F6"/>
    <w:rsid w:val="006C6FB3"/>
    <w:rsid w:val="006C7689"/>
    <w:rsid w:val="006C7F8E"/>
    <w:rsid w:val="006D1FF6"/>
    <w:rsid w:val="006D2229"/>
    <w:rsid w:val="006D2351"/>
    <w:rsid w:val="006D25F1"/>
    <w:rsid w:val="006D3909"/>
    <w:rsid w:val="006D3DD5"/>
    <w:rsid w:val="006D3E42"/>
    <w:rsid w:val="006D3E9A"/>
    <w:rsid w:val="006D4701"/>
    <w:rsid w:val="006D5A24"/>
    <w:rsid w:val="006D6C5A"/>
    <w:rsid w:val="006D7296"/>
    <w:rsid w:val="006D7465"/>
    <w:rsid w:val="006D769E"/>
    <w:rsid w:val="006D7DAC"/>
    <w:rsid w:val="006E0990"/>
    <w:rsid w:val="006E120B"/>
    <w:rsid w:val="006E1B97"/>
    <w:rsid w:val="006E1E6D"/>
    <w:rsid w:val="006E200A"/>
    <w:rsid w:val="006E20F0"/>
    <w:rsid w:val="006E210C"/>
    <w:rsid w:val="006E215D"/>
    <w:rsid w:val="006E228A"/>
    <w:rsid w:val="006E2714"/>
    <w:rsid w:val="006E30C3"/>
    <w:rsid w:val="006E323C"/>
    <w:rsid w:val="006E3406"/>
    <w:rsid w:val="006E3934"/>
    <w:rsid w:val="006E3CE6"/>
    <w:rsid w:val="006E40AF"/>
    <w:rsid w:val="006E4CB3"/>
    <w:rsid w:val="006E5285"/>
    <w:rsid w:val="006E5292"/>
    <w:rsid w:val="006E52F8"/>
    <w:rsid w:val="006E5965"/>
    <w:rsid w:val="006E5FA4"/>
    <w:rsid w:val="006E5FE7"/>
    <w:rsid w:val="006E6E13"/>
    <w:rsid w:val="006E7320"/>
    <w:rsid w:val="006E7396"/>
    <w:rsid w:val="006E74A8"/>
    <w:rsid w:val="006E7B59"/>
    <w:rsid w:val="006E7DD5"/>
    <w:rsid w:val="006F059E"/>
    <w:rsid w:val="006F1B73"/>
    <w:rsid w:val="006F2537"/>
    <w:rsid w:val="006F3991"/>
    <w:rsid w:val="006F3DF5"/>
    <w:rsid w:val="006F42B5"/>
    <w:rsid w:val="006F4925"/>
    <w:rsid w:val="006F4CFC"/>
    <w:rsid w:val="006F556E"/>
    <w:rsid w:val="006F5B0D"/>
    <w:rsid w:val="006F5E91"/>
    <w:rsid w:val="006F64AF"/>
    <w:rsid w:val="006F6E63"/>
    <w:rsid w:val="006F6F7A"/>
    <w:rsid w:val="006F7011"/>
    <w:rsid w:val="006F71CF"/>
    <w:rsid w:val="006F7217"/>
    <w:rsid w:val="006F7257"/>
    <w:rsid w:val="006F7CCE"/>
    <w:rsid w:val="006F7F85"/>
    <w:rsid w:val="006F7FE7"/>
    <w:rsid w:val="00700764"/>
    <w:rsid w:val="00700E06"/>
    <w:rsid w:val="00700FC7"/>
    <w:rsid w:val="00701520"/>
    <w:rsid w:val="007018EC"/>
    <w:rsid w:val="0070232C"/>
    <w:rsid w:val="00702A7E"/>
    <w:rsid w:val="00702AFC"/>
    <w:rsid w:val="00702DF2"/>
    <w:rsid w:val="00703DB3"/>
    <w:rsid w:val="0070403D"/>
    <w:rsid w:val="007041E2"/>
    <w:rsid w:val="007042A0"/>
    <w:rsid w:val="007047A0"/>
    <w:rsid w:val="00704829"/>
    <w:rsid w:val="00704911"/>
    <w:rsid w:val="00704E16"/>
    <w:rsid w:val="007050CA"/>
    <w:rsid w:val="007050E6"/>
    <w:rsid w:val="007056F9"/>
    <w:rsid w:val="007057F6"/>
    <w:rsid w:val="00705CD5"/>
    <w:rsid w:val="00705F1F"/>
    <w:rsid w:val="00706D62"/>
    <w:rsid w:val="00706D77"/>
    <w:rsid w:val="00706F40"/>
    <w:rsid w:val="00706FCC"/>
    <w:rsid w:val="00707381"/>
    <w:rsid w:val="00707852"/>
    <w:rsid w:val="00707A15"/>
    <w:rsid w:val="00707B83"/>
    <w:rsid w:val="007100EA"/>
    <w:rsid w:val="007101B2"/>
    <w:rsid w:val="007102AB"/>
    <w:rsid w:val="007109DC"/>
    <w:rsid w:val="00711457"/>
    <w:rsid w:val="00711D07"/>
    <w:rsid w:val="0071236B"/>
    <w:rsid w:val="007128BE"/>
    <w:rsid w:val="0071328E"/>
    <w:rsid w:val="00713572"/>
    <w:rsid w:val="00713998"/>
    <w:rsid w:val="00713BEF"/>
    <w:rsid w:val="00713CBC"/>
    <w:rsid w:val="00714516"/>
    <w:rsid w:val="007146B6"/>
    <w:rsid w:val="00714810"/>
    <w:rsid w:val="00714A23"/>
    <w:rsid w:val="00714E55"/>
    <w:rsid w:val="0071530F"/>
    <w:rsid w:val="00715DC8"/>
    <w:rsid w:val="0071658D"/>
    <w:rsid w:val="0071698C"/>
    <w:rsid w:val="00717714"/>
    <w:rsid w:val="00717D76"/>
    <w:rsid w:val="007201E9"/>
    <w:rsid w:val="00720BF4"/>
    <w:rsid w:val="00720C04"/>
    <w:rsid w:val="00720EFB"/>
    <w:rsid w:val="00720F22"/>
    <w:rsid w:val="00721188"/>
    <w:rsid w:val="0072144C"/>
    <w:rsid w:val="00721526"/>
    <w:rsid w:val="00721E95"/>
    <w:rsid w:val="00722443"/>
    <w:rsid w:val="00723A0B"/>
    <w:rsid w:val="00724308"/>
    <w:rsid w:val="00724E88"/>
    <w:rsid w:val="00724E9C"/>
    <w:rsid w:val="00725BAF"/>
    <w:rsid w:val="00725D36"/>
    <w:rsid w:val="00726301"/>
    <w:rsid w:val="0072684A"/>
    <w:rsid w:val="00726A1A"/>
    <w:rsid w:val="00726F4A"/>
    <w:rsid w:val="00727115"/>
    <w:rsid w:val="00727324"/>
    <w:rsid w:val="0073038F"/>
    <w:rsid w:val="007303B4"/>
    <w:rsid w:val="00730CBB"/>
    <w:rsid w:val="00730E48"/>
    <w:rsid w:val="00731241"/>
    <w:rsid w:val="00731B57"/>
    <w:rsid w:val="00731C33"/>
    <w:rsid w:val="00732B79"/>
    <w:rsid w:val="007332F9"/>
    <w:rsid w:val="007334E0"/>
    <w:rsid w:val="00734008"/>
    <w:rsid w:val="0073411A"/>
    <w:rsid w:val="00734B0D"/>
    <w:rsid w:val="00734FE5"/>
    <w:rsid w:val="00735525"/>
    <w:rsid w:val="00735629"/>
    <w:rsid w:val="00735905"/>
    <w:rsid w:val="00735C3C"/>
    <w:rsid w:val="00735FC0"/>
    <w:rsid w:val="00736022"/>
    <w:rsid w:val="007361AF"/>
    <w:rsid w:val="00736622"/>
    <w:rsid w:val="00736874"/>
    <w:rsid w:val="007376BE"/>
    <w:rsid w:val="007409E4"/>
    <w:rsid w:val="00740E2E"/>
    <w:rsid w:val="007410B4"/>
    <w:rsid w:val="00741227"/>
    <w:rsid w:val="00741712"/>
    <w:rsid w:val="00742261"/>
    <w:rsid w:val="00742471"/>
    <w:rsid w:val="00742FE1"/>
    <w:rsid w:val="0074328A"/>
    <w:rsid w:val="00743468"/>
    <w:rsid w:val="00743808"/>
    <w:rsid w:val="007438AC"/>
    <w:rsid w:val="00743BD2"/>
    <w:rsid w:val="00744099"/>
    <w:rsid w:val="00744271"/>
    <w:rsid w:val="00744276"/>
    <w:rsid w:val="0074444B"/>
    <w:rsid w:val="007445B0"/>
    <w:rsid w:val="00744902"/>
    <w:rsid w:val="00744EB2"/>
    <w:rsid w:val="0074528C"/>
    <w:rsid w:val="007456CC"/>
    <w:rsid w:val="00745821"/>
    <w:rsid w:val="00746388"/>
    <w:rsid w:val="00746665"/>
    <w:rsid w:val="00746703"/>
    <w:rsid w:val="0074707F"/>
    <w:rsid w:val="007474B8"/>
    <w:rsid w:val="00747617"/>
    <w:rsid w:val="00747A6A"/>
    <w:rsid w:val="00747AC8"/>
    <w:rsid w:val="00750C19"/>
    <w:rsid w:val="00750D3D"/>
    <w:rsid w:val="007512D6"/>
    <w:rsid w:val="00751463"/>
    <w:rsid w:val="007515AB"/>
    <w:rsid w:val="007515D6"/>
    <w:rsid w:val="00752988"/>
    <w:rsid w:val="00752CD3"/>
    <w:rsid w:val="00752DA7"/>
    <w:rsid w:val="00753061"/>
    <w:rsid w:val="007530DA"/>
    <w:rsid w:val="007537C0"/>
    <w:rsid w:val="007542EF"/>
    <w:rsid w:val="0075459F"/>
    <w:rsid w:val="00754868"/>
    <w:rsid w:val="00754D07"/>
    <w:rsid w:val="00754E3D"/>
    <w:rsid w:val="00754FBB"/>
    <w:rsid w:val="007552A0"/>
    <w:rsid w:val="007553C8"/>
    <w:rsid w:val="0075568A"/>
    <w:rsid w:val="00755756"/>
    <w:rsid w:val="00755A3E"/>
    <w:rsid w:val="00755C1E"/>
    <w:rsid w:val="00755FBD"/>
    <w:rsid w:val="007560D5"/>
    <w:rsid w:val="007562C9"/>
    <w:rsid w:val="007568D7"/>
    <w:rsid w:val="00757203"/>
    <w:rsid w:val="00760076"/>
    <w:rsid w:val="0076007F"/>
    <w:rsid w:val="00760189"/>
    <w:rsid w:val="007604E8"/>
    <w:rsid w:val="00760E48"/>
    <w:rsid w:val="007610BC"/>
    <w:rsid w:val="00761147"/>
    <w:rsid w:val="007611B0"/>
    <w:rsid w:val="00761E8B"/>
    <w:rsid w:val="0076233D"/>
    <w:rsid w:val="0076258A"/>
    <w:rsid w:val="007627C8"/>
    <w:rsid w:val="00762C50"/>
    <w:rsid w:val="00762D7C"/>
    <w:rsid w:val="00762F50"/>
    <w:rsid w:val="007630AD"/>
    <w:rsid w:val="00763150"/>
    <w:rsid w:val="00763676"/>
    <w:rsid w:val="0076379F"/>
    <w:rsid w:val="007644A0"/>
    <w:rsid w:val="00764857"/>
    <w:rsid w:val="00764B23"/>
    <w:rsid w:val="0076523F"/>
    <w:rsid w:val="0076581A"/>
    <w:rsid w:val="00765AC1"/>
    <w:rsid w:val="00765B05"/>
    <w:rsid w:val="00765F19"/>
    <w:rsid w:val="0076639C"/>
    <w:rsid w:val="007664FA"/>
    <w:rsid w:val="00766801"/>
    <w:rsid w:val="0076683A"/>
    <w:rsid w:val="007669CE"/>
    <w:rsid w:val="00766F71"/>
    <w:rsid w:val="00767DDC"/>
    <w:rsid w:val="00767FF4"/>
    <w:rsid w:val="007708F0"/>
    <w:rsid w:val="00770F6F"/>
    <w:rsid w:val="00770FC6"/>
    <w:rsid w:val="007710F2"/>
    <w:rsid w:val="007715B6"/>
    <w:rsid w:val="00772196"/>
    <w:rsid w:val="00772CCC"/>
    <w:rsid w:val="00772E23"/>
    <w:rsid w:val="007731E0"/>
    <w:rsid w:val="007733D4"/>
    <w:rsid w:val="00773550"/>
    <w:rsid w:val="00773F99"/>
    <w:rsid w:val="00774013"/>
    <w:rsid w:val="00774055"/>
    <w:rsid w:val="007746FD"/>
    <w:rsid w:val="00774867"/>
    <w:rsid w:val="007754ED"/>
    <w:rsid w:val="00775DB7"/>
    <w:rsid w:val="007761BB"/>
    <w:rsid w:val="00776EA7"/>
    <w:rsid w:val="00777587"/>
    <w:rsid w:val="007775FC"/>
    <w:rsid w:val="00777A10"/>
    <w:rsid w:val="00777CC6"/>
    <w:rsid w:val="00777D24"/>
    <w:rsid w:val="007801E4"/>
    <w:rsid w:val="007807F6"/>
    <w:rsid w:val="00780B3D"/>
    <w:rsid w:val="00781653"/>
    <w:rsid w:val="007816A7"/>
    <w:rsid w:val="00782001"/>
    <w:rsid w:val="0078212C"/>
    <w:rsid w:val="00782290"/>
    <w:rsid w:val="007826E6"/>
    <w:rsid w:val="00783C52"/>
    <w:rsid w:val="00784379"/>
    <w:rsid w:val="007845E4"/>
    <w:rsid w:val="0078466F"/>
    <w:rsid w:val="00784A4D"/>
    <w:rsid w:val="00785D7E"/>
    <w:rsid w:val="00786205"/>
    <w:rsid w:val="0078626D"/>
    <w:rsid w:val="00786533"/>
    <w:rsid w:val="007873BA"/>
    <w:rsid w:val="007873BD"/>
    <w:rsid w:val="007875BE"/>
    <w:rsid w:val="00787682"/>
    <w:rsid w:val="00787DE0"/>
    <w:rsid w:val="00790772"/>
    <w:rsid w:val="00790AD1"/>
    <w:rsid w:val="007914C8"/>
    <w:rsid w:val="007917E5"/>
    <w:rsid w:val="00792048"/>
    <w:rsid w:val="00792139"/>
    <w:rsid w:val="00792AB7"/>
    <w:rsid w:val="00793040"/>
    <w:rsid w:val="0079345E"/>
    <w:rsid w:val="007937DC"/>
    <w:rsid w:val="00793935"/>
    <w:rsid w:val="00793DD8"/>
    <w:rsid w:val="007945D2"/>
    <w:rsid w:val="007946CB"/>
    <w:rsid w:val="007947B3"/>
    <w:rsid w:val="00794908"/>
    <w:rsid w:val="00794EF6"/>
    <w:rsid w:val="007951C2"/>
    <w:rsid w:val="00795381"/>
    <w:rsid w:val="0079569E"/>
    <w:rsid w:val="007957DE"/>
    <w:rsid w:val="00796439"/>
    <w:rsid w:val="00796580"/>
    <w:rsid w:val="007965CE"/>
    <w:rsid w:val="007965E3"/>
    <w:rsid w:val="00797646"/>
    <w:rsid w:val="00797655"/>
    <w:rsid w:val="007A06CE"/>
    <w:rsid w:val="007A0793"/>
    <w:rsid w:val="007A159B"/>
    <w:rsid w:val="007A19D6"/>
    <w:rsid w:val="007A1A0D"/>
    <w:rsid w:val="007A1C53"/>
    <w:rsid w:val="007A2271"/>
    <w:rsid w:val="007A319F"/>
    <w:rsid w:val="007A368D"/>
    <w:rsid w:val="007A3C05"/>
    <w:rsid w:val="007A4E23"/>
    <w:rsid w:val="007A5A6A"/>
    <w:rsid w:val="007A5C29"/>
    <w:rsid w:val="007A6F21"/>
    <w:rsid w:val="007A73C2"/>
    <w:rsid w:val="007A75A3"/>
    <w:rsid w:val="007A7782"/>
    <w:rsid w:val="007A7842"/>
    <w:rsid w:val="007A7B3B"/>
    <w:rsid w:val="007B004B"/>
    <w:rsid w:val="007B01B2"/>
    <w:rsid w:val="007B032B"/>
    <w:rsid w:val="007B0971"/>
    <w:rsid w:val="007B0FC7"/>
    <w:rsid w:val="007B16F2"/>
    <w:rsid w:val="007B1743"/>
    <w:rsid w:val="007B1C87"/>
    <w:rsid w:val="007B2033"/>
    <w:rsid w:val="007B21A7"/>
    <w:rsid w:val="007B2764"/>
    <w:rsid w:val="007B405F"/>
    <w:rsid w:val="007B42AC"/>
    <w:rsid w:val="007B46E8"/>
    <w:rsid w:val="007B5448"/>
    <w:rsid w:val="007B5978"/>
    <w:rsid w:val="007B5B4A"/>
    <w:rsid w:val="007B5DDA"/>
    <w:rsid w:val="007B63F5"/>
    <w:rsid w:val="007B6CD4"/>
    <w:rsid w:val="007B73BB"/>
    <w:rsid w:val="007C08C7"/>
    <w:rsid w:val="007C0A95"/>
    <w:rsid w:val="007C0E06"/>
    <w:rsid w:val="007C111D"/>
    <w:rsid w:val="007C135C"/>
    <w:rsid w:val="007C1445"/>
    <w:rsid w:val="007C157A"/>
    <w:rsid w:val="007C1C89"/>
    <w:rsid w:val="007C1E5D"/>
    <w:rsid w:val="007C276E"/>
    <w:rsid w:val="007C2CC7"/>
    <w:rsid w:val="007C3382"/>
    <w:rsid w:val="007C360C"/>
    <w:rsid w:val="007C48B7"/>
    <w:rsid w:val="007C4A90"/>
    <w:rsid w:val="007C4F48"/>
    <w:rsid w:val="007C5027"/>
    <w:rsid w:val="007C5156"/>
    <w:rsid w:val="007C5BF8"/>
    <w:rsid w:val="007C5DCE"/>
    <w:rsid w:val="007C5E75"/>
    <w:rsid w:val="007C6B12"/>
    <w:rsid w:val="007C712B"/>
    <w:rsid w:val="007C7313"/>
    <w:rsid w:val="007C786E"/>
    <w:rsid w:val="007C7D0B"/>
    <w:rsid w:val="007D0214"/>
    <w:rsid w:val="007D0300"/>
    <w:rsid w:val="007D0567"/>
    <w:rsid w:val="007D0AA9"/>
    <w:rsid w:val="007D0B49"/>
    <w:rsid w:val="007D0E95"/>
    <w:rsid w:val="007D1CFF"/>
    <w:rsid w:val="007D2049"/>
    <w:rsid w:val="007D31B6"/>
    <w:rsid w:val="007D32A2"/>
    <w:rsid w:val="007D34B4"/>
    <w:rsid w:val="007D37FE"/>
    <w:rsid w:val="007D3B49"/>
    <w:rsid w:val="007D4057"/>
    <w:rsid w:val="007D4335"/>
    <w:rsid w:val="007D44F7"/>
    <w:rsid w:val="007D45CE"/>
    <w:rsid w:val="007D47B2"/>
    <w:rsid w:val="007D4969"/>
    <w:rsid w:val="007D4C99"/>
    <w:rsid w:val="007D4FC3"/>
    <w:rsid w:val="007D5673"/>
    <w:rsid w:val="007D5C40"/>
    <w:rsid w:val="007D5E0D"/>
    <w:rsid w:val="007D651F"/>
    <w:rsid w:val="007D77B7"/>
    <w:rsid w:val="007D77D0"/>
    <w:rsid w:val="007D7F14"/>
    <w:rsid w:val="007E02C3"/>
    <w:rsid w:val="007E0BB8"/>
    <w:rsid w:val="007E0EBD"/>
    <w:rsid w:val="007E0EBF"/>
    <w:rsid w:val="007E1CAB"/>
    <w:rsid w:val="007E24E9"/>
    <w:rsid w:val="007E2EDD"/>
    <w:rsid w:val="007E303E"/>
    <w:rsid w:val="007E38C2"/>
    <w:rsid w:val="007E3D88"/>
    <w:rsid w:val="007E42D6"/>
    <w:rsid w:val="007E456E"/>
    <w:rsid w:val="007E4765"/>
    <w:rsid w:val="007E4AFF"/>
    <w:rsid w:val="007E544B"/>
    <w:rsid w:val="007E58BB"/>
    <w:rsid w:val="007E596D"/>
    <w:rsid w:val="007E5AAF"/>
    <w:rsid w:val="007E5AED"/>
    <w:rsid w:val="007E69CC"/>
    <w:rsid w:val="007E6C7D"/>
    <w:rsid w:val="007E71DC"/>
    <w:rsid w:val="007E7AE5"/>
    <w:rsid w:val="007E7DBA"/>
    <w:rsid w:val="007F0563"/>
    <w:rsid w:val="007F0747"/>
    <w:rsid w:val="007F09B1"/>
    <w:rsid w:val="007F10DF"/>
    <w:rsid w:val="007F1813"/>
    <w:rsid w:val="007F1ACA"/>
    <w:rsid w:val="007F1BB1"/>
    <w:rsid w:val="007F270D"/>
    <w:rsid w:val="007F2BDE"/>
    <w:rsid w:val="007F30BC"/>
    <w:rsid w:val="007F3BDE"/>
    <w:rsid w:val="007F41EC"/>
    <w:rsid w:val="007F4364"/>
    <w:rsid w:val="007F46F8"/>
    <w:rsid w:val="007F51A1"/>
    <w:rsid w:val="007F538B"/>
    <w:rsid w:val="007F5B59"/>
    <w:rsid w:val="007F5DE0"/>
    <w:rsid w:val="007F6A8B"/>
    <w:rsid w:val="007F6DB0"/>
    <w:rsid w:val="007F7050"/>
    <w:rsid w:val="007F7423"/>
    <w:rsid w:val="007F7507"/>
    <w:rsid w:val="007F7932"/>
    <w:rsid w:val="007F79F8"/>
    <w:rsid w:val="007F7B9D"/>
    <w:rsid w:val="007F7D06"/>
    <w:rsid w:val="0080020C"/>
    <w:rsid w:val="008007B9"/>
    <w:rsid w:val="00800A01"/>
    <w:rsid w:val="00800E89"/>
    <w:rsid w:val="00800FE8"/>
    <w:rsid w:val="008015A4"/>
    <w:rsid w:val="008017AC"/>
    <w:rsid w:val="00801CF3"/>
    <w:rsid w:val="00801DC6"/>
    <w:rsid w:val="00802018"/>
    <w:rsid w:val="0080211E"/>
    <w:rsid w:val="008031E1"/>
    <w:rsid w:val="0080349F"/>
    <w:rsid w:val="008034E7"/>
    <w:rsid w:val="0080381F"/>
    <w:rsid w:val="00803F01"/>
    <w:rsid w:val="00804066"/>
    <w:rsid w:val="00805249"/>
    <w:rsid w:val="00805576"/>
    <w:rsid w:val="00805D5D"/>
    <w:rsid w:val="00805D79"/>
    <w:rsid w:val="00805FE8"/>
    <w:rsid w:val="008062CF"/>
    <w:rsid w:val="00806B64"/>
    <w:rsid w:val="008070ED"/>
    <w:rsid w:val="00807826"/>
    <w:rsid w:val="00807C7C"/>
    <w:rsid w:val="00807EB0"/>
    <w:rsid w:val="0081025A"/>
    <w:rsid w:val="008103AC"/>
    <w:rsid w:val="008109CF"/>
    <w:rsid w:val="00810DE1"/>
    <w:rsid w:val="00811396"/>
    <w:rsid w:val="00811641"/>
    <w:rsid w:val="0081288D"/>
    <w:rsid w:val="00812A57"/>
    <w:rsid w:val="0081329A"/>
    <w:rsid w:val="00813505"/>
    <w:rsid w:val="00813725"/>
    <w:rsid w:val="008138D7"/>
    <w:rsid w:val="00813E8C"/>
    <w:rsid w:val="00814115"/>
    <w:rsid w:val="00814606"/>
    <w:rsid w:val="008147F4"/>
    <w:rsid w:val="0081502A"/>
    <w:rsid w:val="00815159"/>
    <w:rsid w:val="008158DE"/>
    <w:rsid w:val="008159B4"/>
    <w:rsid w:val="00815BAB"/>
    <w:rsid w:val="00815C63"/>
    <w:rsid w:val="00815DDE"/>
    <w:rsid w:val="0081602F"/>
    <w:rsid w:val="0081641E"/>
    <w:rsid w:val="00816F28"/>
    <w:rsid w:val="00817CFA"/>
    <w:rsid w:val="00817E29"/>
    <w:rsid w:val="0082002F"/>
    <w:rsid w:val="0082027D"/>
    <w:rsid w:val="0082068F"/>
    <w:rsid w:val="00820C52"/>
    <w:rsid w:val="00820CE5"/>
    <w:rsid w:val="00821803"/>
    <w:rsid w:val="008219AA"/>
    <w:rsid w:val="00821F98"/>
    <w:rsid w:val="008225F8"/>
    <w:rsid w:val="00822CB9"/>
    <w:rsid w:val="00822E47"/>
    <w:rsid w:val="008232E0"/>
    <w:rsid w:val="00823361"/>
    <w:rsid w:val="00823609"/>
    <w:rsid w:val="00823D3E"/>
    <w:rsid w:val="0082483B"/>
    <w:rsid w:val="00824A86"/>
    <w:rsid w:val="00824C03"/>
    <w:rsid w:val="00824C83"/>
    <w:rsid w:val="00824FD4"/>
    <w:rsid w:val="008252B1"/>
    <w:rsid w:val="008254D5"/>
    <w:rsid w:val="00825598"/>
    <w:rsid w:val="00826283"/>
    <w:rsid w:val="00826415"/>
    <w:rsid w:val="00826DAA"/>
    <w:rsid w:val="00826EEE"/>
    <w:rsid w:val="00827CC8"/>
    <w:rsid w:val="00827F19"/>
    <w:rsid w:val="0083034B"/>
    <w:rsid w:val="0083119D"/>
    <w:rsid w:val="008312ED"/>
    <w:rsid w:val="008314A2"/>
    <w:rsid w:val="0083186A"/>
    <w:rsid w:val="00831B36"/>
    <w:rsid w:val="00832392"/>
    <w:rsid w:val="0083258C"/>
    <w:rsid w:val="00832A9A"/>
    <w:rsid w:val="00833423"/>
    <w:rsid w:val="00834107"/>
    <w:rsid w:val="0083435B"/>
    <w:rsid w:val="00834DF0"/>
    <w:rsid w:val="00835BF3"/>
    <w:rsid w:val="00835DE5"/>
    <w:rsid w:val="00836BE2"/>
    <w:rsid w:val="00836FCE"/>
    <w:rsid w:val="00837333"/>
    <w:rsid w:val="008374EE"/>
    <w:rsid w:val="00837CFC"/>
    <w:rsid w:val="00837E20"/>
    <w:rsid w:val="00837F16"/>
    <w:rsid w:val="00840E79"/>
    <w:rsid w:val="00840F9B"/>
    <w:rsid w:val="00841F26"/>
    <w:rsid w:val="008422CA"/>
    <w:rsid w:val="008427C8"/>
    <w:rsid w:val="0084295C"/>
    <w:rsid w:val="00842B8F"/>
    <w:rsid w:val="00842E0A"/>
    <w:rsid w:val="00842EBA"/>
    <w:rsid w:val="00843076"/>
    <w:rsid w:val="00843D85"/>
    <w:rsid w:val="008444DC"/>
    <w:rsid w:val="0084478D"/>
    <w:rsid w:val="00844870"/>
    <w:rsid w:val="00844B9F"/>
    <w:rsid w:val="00844CE6"/>
    <w:rsid w:val="00844D0F"/>
    <w:rsid w:val="00844E40"/>
    <w:rsid w:val="00844FD8"/>
    <w:rsid w:val="0084523A"/>
    <w:rsid w:val="00845596"/>
    <w:rsid w:val="008455B6"/>
    <w:rsid w:val="00846252"/>
    <w:rsid w:val="008470AF"/>
    <w:rsid w:val="008470B7"/>
    <w:rsid w:val="0084776B"/>
    <w:rsid w:val="00847C9C"/>
    <w:rsid w:val="00850DE0"/>
    <w:rsid w:val="0085118D"/>
    <w:rsid w:val="00851B85"/>
    <w:rsid w:val="00851BC4"/>
    <w:rsid w:val="008525E5"/>
    <w:rsid w:val="00852B86"/>
    <w:rsid w:val="00852CEA"/>
    <w:rsid w:val="008535D5"/>
    <w:rsid w:val="00853827"/>
    <w:rsid w:val="008543B1"/>
    <w:rsid w:val="008547EC"/>
    <w:rsid w:val="00854C63"/>
    <w:rsid w:val="00854DCA"/>
    <w:rsid w:val="00854F02"/>
    <w:rsid w:val="00855046"/>
    <w:rsid w:val="008556CA"/>
    <w:rsid w:val="00855CC1"/>
    <w:rsid w:val="008561E7"/>
    <w:rsid w:val="0085635C"/>
    <w:rsid w:val="00856526"/>
    <w:rsid w:val="00856A91"/>
    <w:rsid w:val="00856D4A"/>
    <w:rsid w:val="00857B26"/>
    <w:rsid w:val="00857DD4"/>
    <w:rsid w:val="008601BF"/>
    <w:rsid w:val="0086034C"/>
    <w:rsid w:val="00860BD8"/>
    <w:rsid w:val="00860D1D"/>
    <w:rsid w:val="00860D43"/>
    <w:rsid w:val="0086108A"/>
    <w:rsid w:val="00861D68"/>
    <w:rsid w:val="00861FBE"/>
    <w:rsid w:val="008626C3"/>
    <w:rsid w:val="00862BFB"/>
    <w:rsid w:val="008630A4"/>
    <w:rsid w:val="00863732"/>
    <w:rsid w:val="00864AB8"/>
    <w:rsid w:val="00864AE3"/>
    <w:rsid w:val="00865B7A"/>
    <w:rsid w:val="00865B84"/>
    <w:rsid w:val="00865CBD"/>
    <w:rsid w:val="00865F00"/>
    <w:rsid w:val="00866066"/>
    <w:rsid w:val="0086689B"/>
    <w:rsid w:val="00866C1B"/>
    <w:rsid w:val="00866CA7"/>
    <w:rsid w:val="008675EF"/>
    <w:rsid w:val="0086772C"/>
    <w:rsid w:val="00867F56"/>
    <w:rsid w:val="008700F2"/>
    <w:rsid w:val="00870504"/>
    <w:rsid w:val="00870508"/>
    <w:rsid w:val="008706DB"/>
    <w:rsid w:val="00870E6A"/>
    <w:rsid w:val="00870F0F"/>
    <w:rsid w:val="0087135B"/>
    <w:rsid w:val="00871A0E"/>
    <w:rsid w:val="00871B4E"/>
    <w:rsid w:val="00871B71"/>
    <w:rsid w:val="00871B9E"/>
    <w:rsid w:val="00873D86"/>
    <w:rsid w:val="00874198"/>
    <w:rsid w:val="00875438"/>
    <w:rsid w:val="00875707"/>
    <w:rsid w:val="00875841"/>
    <w:rsid w:val="00875961"/>
    <w:rsid w:val="0087601B"/>
    <w:rsid w:val="008760A1"/>
    <w:rsid w:val="0087613B"/>
    <w:rsid w:val="00876220"/>
    <w:rsid w:val="00876780"/>
    <w:rsid w:val="0087681D"/>
    <w:rsid w:val="008774CE"/>
    <w:rsid w:val="008776A0"/>
    <w:rsid w:val="00877B10"/>
    <w:rsid w:val="00880AD4"/>
    <w:rsid w:val="00881037"/>
    <w:rsid w:val="008811A7"/>
    <w:rsid w:val="00881950"/>
    <w:rsid w:val="00881BBA"/>
    <w:rsid w:val="008820C3"/>
    <w:rsid w:val="00882180"/>
    <w:rsid w:val="00882D59"/>
    <w:rsid w:val="008834A6"/>
    <w:rsid w:val="008837E1"/>
    <w:rsid w:val="00884038"/>
    <w:rsid w:val="008842FE"/>
    <w:rsid w:val="00884872"/>
    <w:rsid w:val="00884FD4"/>
    <w:rsid w:val="0088508E"/>
    <w:rsid w:val="008850AA"/>
    <w:rsid w:val="00885188"/>
    <w:rsid w:val="00885771"/>
    <w:rsid w:val="008858CB"/>
    <w:rsid w:val="008859E4"/>
    <w:rsid w:val="00885C9A"/>
    <w:rsid w:val="008863DE"/>
    <w:rsid w:val="008864D0"/>
    <w:rsid w:val="00886916"/>
    <w:rsid w:val="00886ACF"/>
    <w:rsid w:val="00886F08"/>
    <w:rsid w:val="00886F13"/>
    <w:rsid w:val="00887165"/>
    <w:rsid w:val="008872F1"/>
    <w:rsid w:val="008902E4"/>
    <w:rsid w:val="00890A2D"/>
    <w:rsid w:val="00890F22"/>
    <w:rsid w:val="00890F30"/>
    <w:rsid w:val="008913A9"/>
    <w:rsid w:val="008914D4"/>
    <w:rsid w:val="00891B0A"/>
    <w:rsid w:val="00891B84"/>
    <w:rsid w:val="008929A1"/>
    <w:rsid w:val="00892C4E"/>
    <w:rsid w:val="00892D99"/>
    <w:rsid w:val="00892F49"/>
    <w:rsid w:val="00893044"/>
    <w:rsid w:val="00893069"/>
    <w:rsid w:val="00893744"/>
    <w:rsid w:val="00893761"/>
    <w:rsid w:val="00893814"/>
    <w:rsid w:val="008940EE"/>
    <w:rsid w:val="00894492"/>
    <w:rsid w:val="0089461B"/>
    <w:rsid w:val="00894A27"/>
    <w:rsid w:val="00894D94"/>
    <w:rsid w:val="00894DB5"/>
    <w:rsid w:val="008951D6"/>
    <w:rsid w:val="008952E5"/>
    <w:rsid w:val="00895720"/>
    <w:rsid w:val="00895993"/>
    <w:rsid w:val="00895DE2"/>
    <w:rsid w:val="0089661F"/>
    <w:rsid w:val="00896996"/>
    <w:rsid w:val="00896FCC"/>
    <w:rsid w:val="00897447"/>
    <w:rsid w:val="008A00DF"/>
    <w:rsid w:val="008A02EA"/>
    <w:rsid w:val="008A040F"/>
    <w:rsid w:val="008A0621"/>
    <w:rsid w:val="008A06CF"/>
    <w:rsid w:val="008A07FC"/>
    <w:rsid w:val="008A09A1"/>
    <w:rsid w:val="008A0F50"/>
    <w:rsid w:val="008A1230"/>
    <w:rsid w:val="008A152A"/>
    <w:rsid w:val="008A185A"/>
    <w:rsid w:val="008A1A30"/>
    <w:rsid w:val="008A1B22"/>
    <w:rsid w:val="008A1E6B"/>
    <w:rsid w:val="008A1E94"/>
    <w:rsid w:val="008A230A"/>
    <w:rsid w:val="008A2FA2"/>
    <w:rsid w:val="008A2FCE"/>
    <w:rsid w:val="008A30E3"/>
    <w:rsid w:val="008A3991"/>
    <w:rsid w:val="008A3D51"/>
    <w:rsid w:val="008A40D5"/>
    <w:rsid w:val="008A41B0"/>
    <w:rsid w:val="008A41B7"/>
    <w:rsid w:val="008A48C6"/>
    <w:rsid w:val="008A4E11"/>
    <w:rsid w:val="008A516E"/>
    <w:rsid w:val="008A569E"/>
    <w:rsid w:val="008A590B"/>
    <w:rsid w:val="008A5BE6"/>
    <w:rsid w:val="008A6354"/>
    <w:rsid w:val="008A6797"/>
    <w:rsid w:val="008A6AD2"/>
    <w:rsid w:val="008A6FBC"/>
    <w:rsid w:val="008A7276"/>
    <w:rsid w:val="008A752F"/>
    <w:rsid w:val="008A779C"/>
    <w:rsid w:val="008B010F"/>
    <w:rsid w:val="008B0136"/>
    <w:rsid w:val="008B07C8"/>
    <w:rsid w:val="008B0AAB"/>
    <w:rsid w:val="008B0B22"/>
    <w:rsid w:val="008B1498"/>
    <w:rsid w:val="008B1578"/>
    <w:rsid w:val="008B1850"/>
    <w:rsid w:val="008B197A"/>
    <w:rsid w:val="008B197B"/>
    <w:rsid w:val="008B25DC"/>
    <w:rsid w:val="008B260F"/>
    <w:rsid w:val="008B2812"/>
    <w:rsid w:val="008B2DB4"/>
    <w:rsid w:val="008B4302"/>
    <w:rsid w:val="008B437B"/>
    <w:rsid w:val="008B4CC1"/>
    <w:rsid w:val="008B5542"/>
    <w:rsid w:val="008B570E"/>
    <w:rsid w:val="008B57A7"/>
    <w:rsid w:val="008B5D8C"/>
    <w:rsid w:val="008B6734"/>
    <w:rsid w:val="008B6794"/>
    <w:rsid w:val="008B6BCC"/>
    <w:rsid w:val="008B6FFA"/>
    <w:rsid w:val="008B72F3"/>
    <w:rsid w:val="008B73A7"/>
    <w:rsid w:val="008B77BF"/>
    <w:rsid w:val="008B7C6D"/>
    <w:rsid w:val="008C03FF"/>
    <w:rsid w:val="008C048D"/>
    <w:rsid w:val="008C1C02"/>
    <w:rsid w:val="008C1D55"/>
    <w:rsid w:val="008C1DFE"/>
    <w:rsid w:val="008C1EC9"/>
    <w:rsid w:val="008C2277"/>
    <w:rsid w:val="008C2A13"/>
    <w:rsid w:val="008C305D"/>
    <w:rsid w:val="008C3744"/>
    <w:rsid w:val="008C3AAF"/>
    <w:rsid w:val="008C4535"/>
    <w:rsid w:val="008C520A"/>
    <w:rsid w:val="008C55B1"/>
    <w:rsid w:val="008C5A4B"/>
    <w:rsid w:val="008C5C44"/>
    <w:rsid w:val="008C6056"/>
    <w:rsid w:val="008C66BA"/>
    <w:rsid w:val="008C6F34"/>
    <w:rsid w:val="008D094D"/>
    <w:rsid w:val="008D0D61"/>
    <w:rsid w:val="008D0F54"/>
    <w:rsid w:val="008D1982"/>
    <w:rsid w:val="008D1A49"/>
    <w:rsid w:val="008D1C73"/>
    <w:rsid w:val="008D1F31"/>
    <w:rsid w:val="008D25E3"/>
    <w:rsid w:val="008D27CF"/>
    <w:rsid w:val="008D284D"/>
    <w:rsid w:val="008D2BAC"/>
    <w:rsid w:val="008D2C65"/>
    <w:rsid w:val="008D2FA5"/>
    <w:rsid w:val="008D34C1"/>
    <w:rsid w:val="008D365C"/>
    <w:rsid w:val="008D46AF"/>
    <w:rsid w:val="008D4EED"/>
    <w:rsid w:val="008D508A"/>
    <w:rsid w:val="008D579E"/>
    <w:rsid w:val="008D6962"/>
    <w:rsid w:val="008D6BD0"/>
    <w:rsid w:val="008D781D"/>
    <w:rsid w:val="008E13EC"/>
    <w:rsid w:val="008E141B"/>
    <w:rsid w:val="008E1559"/>
    <w:rsid w:val="008E271D"/>
    <w:rsid w:val="008E328C"/>
    <w:rsid w:val="008E330A"/>
    <w:rsid w:val="008E3C16"/>
    <w:rsid w:val="008E3F69"/>
    <w:rsid w:val="008E3FB7"/>
    <w:rsid w:val="008E3FCC"/>
    <w:rsid w:val="008E41E4"/>
    <w:rsid w:val="008E4491"/>
    <w:rsid w:val="008E453F"/>
    <w:rsid w:val="008E468D"/>
    <w:rsid w:val="008E4E72"/>
    <w:rsid w:val="008E4F0E"/>
    <w:rsid w:val="008E57D5"/>
    <w:rsid w:val="008E5AB6"/>
    <w:rsid w:val="008E6544"/>
    <w:rsid w:val="008E6E10"/>
    <w:rsid w:val="008E719D"/>
    <w:rsid w:val="008E7367"/>
    <w:rsid w:val="008E790F"/>
    <w:rsid w:val="008E7ADC"/>
    <w:rsid w:val="008F0DF3"/>
    <w:rsid w:val="008F12E6"/>
    <w:rsid w:val="008F13A1"/>
    <w:rsid w:val="008F1B25"/>
    <w:rsid w:val="008F1E7B"/>
    <w:rsid w:val="008F2079"/>
    <w:rsid w:val="008F36AA"/>
    <w:rsid w:val="008F378F"/>
    <w:rsid w:val="008F3928"/>
    <w:rsid w:val="008F3C17"/>
    <w:rsid w:val="008F3F94"/>
    <w:rsid w:val="008F4028"/>
    <w:rsid w:val="008F4C69"/>
    <w:rsid w:val="008F4D51"/>
    <w:rsid w:val="008F506E"/>
    <w:rsid w:val="008F51D7"/>
    <w:rsid w:val="008F52A4"/>
    <w:rsid w:val="008F5456"/>
    <w:rsid w:val="008F5E46"/>
    <w:rsid w:val="008F5E9E"/>
    <w:rsid w:val="008F5F47"/>
    <w:rsid w:val="008F6254"/>
    <w:rsid w:val="008F638E"/>
    <w:rsid w:val="008F6D3D"/>
    <w:rsid w:val="008F7038"/>
    <w:rsid w:val="008F7135"/>
    <w:rsid w:val="008F7437"/>
    <w:rsid w:val="0090000E"/>
    <w:rsid w:val="009002F2"/>
    <w:rsid w:val="009005E7"/>
    <w:rsid w:val="009010E4"/>
    <w:rsid w:val="009018DA"/>
    <w:rsid w:val="00901BB5"/>
    <w:rsid w:val="00902961"/>
    <w:rsid w:val="009039F9"/>
    <w:rsid w:val="00903A8E"/>
    <w:rsid w:val="00903C73"/>
    <w:rsid w:val="00903CEF"/>
    <w:rsid w:val="00903E01"/>
    <w:rsid w:val="00904B9E"/>
    <w:rsid w:val="00904CFA"/>
    <w:rsid w:val="00904E28"/>
    <w:rsid w:val="00905516"/>
    <w:rsid w:val="00905C1A"/>
    <w:rsid w:val="0090601B"/>
    <w:rsid w:val="00906736"/>
    <w:rsid w:val="00906C16"/>
    <w:rsid w:val="00906C9C"/>
    <w:rsid w:val="00907B34"/>
    <w:rsid w:val="00907B4D"/>
    <w:rsid w:val="00907D51"/>
    <w:rsid w:val="00910073"/>
    <w:rsid w:val="009112B3"/>
    <w:rsid w:val="00911D58"/>
    <w:rsid w:val="00912576"/>
    <w:rsid w:val="009127CB"/>
    <w:rsid w:val="00913189"/>
    <w:rsid w:val="0091337D"/>
    <w:rsid w:val="009135E6"/>
    <w:rsid w:val="009138DD"/>
    <w:rsid w:val="00913958"/>
    <w:rsid w:val="00914682"/>
    <w:rsid w:val="0091474C"/>
    <w:rsid w:val="009147A9"/>
    <w:rsid w:val="00914C98"/>
    <w:rsid w:val="0091543E"/>
    <w:rsid w:val="00915C2C"/>
    <w:rsid w:val="00915E52"/>
    <w:rsid w:val="00915EB7"/>
    <w:rsid w:val="00915F53"/>
    <w:rsid w:val="00915FAA"/>
    <w:rsid w:val="009166FC"/>
    <w:rsid w:val="0091680B"/>
    <w:rsid w:val="009168E3"/>
    <w:rsid w:val="00916A1C"/>
    <w:rsid w:val="00916DD4"/>
    <w:rsid w:val="00916FE0"/>
    <w:rsid w:val="0091744A"/>
    <w:rsid w:val="009174DF"/>
    <w:rsid w:val="00917FD8"/>
    <w:rsid w:val="0092027F"/>
    <w:rsid w:val="009208F3"/>
    <w:rsid w:val="00920D0F"/>
    <w:rsid w:val="009215BF"/>
    <w:rsid w:val="00921676"/>
    <w:rsid w:val="00921E18"/>
    <w:rsid w:val="00922AED"/>
    <w:rsid w:val="00923AEE"/>
    <w:rsid w:val="00923B3E"/>
    <w:rsid w:val="00923F83"/>
    <w:rsid w:val="009244B2"/>
    <w:rsid w:val="00925210"/>
    <w:rsid w:val="00925508"/>
    <w:rsid w:val="00925716"/>
    <w:rsid w:val="0092591D"/>
    <w:rsid w:val="00926035"/>
    <w:rsid w:val="0092617E"/>
    <w:rsid w:val="00926A75"/>
    <w:rsid w:val="00926FFB"/>
    <w:rsid w:val="00927021"/>
    <w:rsid w:val="00927286"/>
    <w:rsid w:val="00927CD4"/>
    <w:rsid w:val="009300DA"/>
    <w:rsid w:val="0093043B"/>
    <w:rsid w:val="00930857"/>
    <w:rsid w:val="009308FB"/>
    <w:rsid w:val="00930A0C"/>
    <w:rsid w:val="00930A83"/>
    <w:rsid w:val="00930E4F"/>
    <w:rsid w:val="00931020"/>
    <w:rsid w:val="00931DD4"/>
    <w:rsid w:val="00931F2A"/>
    <w:rsid w:val="00932088"/>
    <w:rsid w:val="009339A0"/>
    <w:rsid w:val="009339C7"/>
    <w:rsid w:val="00933CB3"/>
    <w:rsid w:val="00933DF6"/>
    <w:rsid w:val="00934D42"/>
    <w:rsid w:val="00934DCB"/>
    <w:rsid w:val="00934FD1"/>
    <w:rsid w:val="0093548C"/>
    <w:rsid w:val="00935C19"/>
    <w:rsid w:val="009368BF"/>
    <w:rsid w:val="0093787A"/>
    <w:rsid w:val="009413A6"/>
    <w:rsid w:val="0094213C"/>
    <w:rsid w:val="00942671"/>
    <w:rsid w:val="0094377B"/>
    <w:rsid w:val="00943A55"/>
    <w:rsid w:val="00943C34"/>
    <w:rsid w:val="00943E63"/>
    <w:rsid w:val="00944278"/>
    <w:rsid w:val="0094435E"/>
    <w:rsid w:val="0094486E"/>
    <w:rsid w:val="00944C28"/>
    <w:rsid w:val="00945316"/>
    <w:rsid w:val="009453B1"/>
    <w:rsid w:val="0094586F"/>
    <w:rsid w:val="00945949"/>
    <w:rsid w:val="00945A3B"/>
    <w:rsid w:val="009462FC"/>
    <w:rsid w:val="00946501"/>
    <w:rsid w:val="00946911"/>
    <w:rsid w:val="00946C52"/>
    <w:rsid w:val="00951064"/>
    <w:rsid w:val="009510B1"/>
    <w:rsid w:val="0095113C"/>
    <w:rsid w:val="009511DB"/>
    <w:rsid w:val="009515A8"/>
    <w:rsid w:val="00951B14"/>
    <w:rsid w:val="00951E28"/>
    <w:rsid w:val="009524E6"/>
    <w:rsid w:val="00953085"/>
    <w:rsid w:val="009537B2"/>
    <w:rsid w:val="009538E6"/>
    <w:rsid w:val="00953AC0"/>
    <w:rsid w:val="00953B4D"/>
    <w:rsid w:val="00953D0A"/>
    <w:rsid w:val="00954064"/>
    <w:rsid w:val="00954328"/>
    <w:rsid w:val="00954365"/>
    <w:rsid w:val="00954D08"/>
    <w:rsid w:val="0095532F"/>
    <w:rsid w:val="009561B3"/>
    <w:rsid w:val="00956A80"/>
    <w:rsid w:val="00957DB7"/>
    <w:rsid w:val="009606E5"/>
    <w:rsid w:val="009606EF"/>
    <w:rsid w:val="00960907"/>
    <w:rsid w:val="00960CAB"/>
    <w:rsid w:val="00960FF7"/>
    <w:rsid w:val="0096104E"/>
    <w:rsid w:val="00961124"/>
    <w:rsid w:val="00961254"/>
    <w:rsid w:val="00961488"/>
    <w:rsid w:val="0096171D"/>
    <w:rsid w:val="009619D5"/>
    <w:rsid w:val="0096201D"/>
    <w:rsid w:val="00962415"/>
    <w:rsid w:val="009628A8"/>
    <w:rsid w:val="00962A3A"/>
    <w:rsid w:val="0096327A"/>
    <w:rsid w:val="00963D17"/>
    <w:rsid w:val="00963F3C"/>
    <w:rsid w:val="0096438A"/>
    <w:rsid w:val="009643AA"/>
    <w:rsid w:val="0096473B"/>
    <w:rsid w:val="00964D6D"/>
    <w:rsid w:val="00965277"/>
    <w:rsid w:val="0096553B"/>
    <w:rsid w:val="009655E3"/>
    <w:rsid w:val="00965D9E"/>
    <w:rsid w:val="00966480"/>
    <w:rsid w:val="009666F0"/>
    <w:rsid w:val="009667BA"/>
    <w:rsid w:val="00966D1B"/>
    <w:rsid w:val="00966DEB"/>
    <w:rsid w:val="00966E0C"/>
    <w:rsid w:val="00966FB3"/>
    <w:rsid w:val="0096706F"/>
    <w:rsid w:val="00967265"/>
    <w:rsid w:val="009677A9"/>
    <w:rsid w:val="009678D5"/>
    <w:rsid w:val="00967A42"/>
    <w:rsid w:val="00967DF2"/>
    <w:rsid w:val="0097019F"/>
    <w:rsid w:val="009706F2"/>
    <w:rsid w:val="00970A32"/>
    <w:rsid w:val="00970AF8"/>
    <w:rsid w:val="00970C7A"/>
    <w:rsid w:val="00970FA3"/>
    <w:rsid w:val="00970FFB"/>
    <w:rsid w:val="009713AC"/>
    <w:rsid w:val="009722E2"/>
    <w:rsid w:val="00972300"/>
    <w:rsid w:val="00972DFA"/>
    <w:rsid w:val="0097386F"/>
    <w:rsid w:val="00973C9E"/>
    <w:rsid w:val="00974765"/>
    <w:rsid w:val="00974AAA"/>
    <w:rsid w:val="009757A3"/>
    <w:rsid w:val="009762E4"/>
    <w:rsid w:val="00976982"/>
    <w:rsid w:val="00976BED"/>
    <w:rsid w:val="009771E7"/>
    <w:rsid w:val="00977646"/>
    <w:rsid w:val="00980946"/>
    <w:rsid w:val="00980A01"/>
    <w:rsid w:val="00981E98"/>
    <w:rsid w:val="00982974"/>
    <w:rsid w:val="00982A03"/>
    <w:rsid w:val="00982C32"/>
    <w:rsid w:val="0098337F"/>
    <w:rsid w:val="009837B6"/>
    <w:rsid w:val="0098380F"/>
    <w:rsid w:val="00983BF3"/>
    <w:rsid w:val="0098479C"/>
    <w:rsid w:val="00984A5C"/>
    <w:rsid w:val="00984AB0"/>
    <w:rsid w:val="00984DF7"/>
    <w:rsid w:val="00984E53"/>
    <w:rsid w:val="00985145"/>
    <w:rsid w:val="009860F4"/>
    <w:rsid w:val="009867E0"/>
    <w:rsid w:val="0098691D"/>
    <w:rsid w:val="00986962"/>
    <w:rsid w:val="009869ED"/>
    <w:rsid w:val="009876A3"/>
    <w:rsid w:val="00987871"/>
    <w:rsid w:val="009878A0"/>
    <w:rsid w:val="00990756"/>
    <w:rsid w:val="009909A0"/>
    <w:rsid w:val="00990A31"/>
    <w:rsid w:val="00990C18"/>
    <w:rsid w:val="009916A9"/>
    <w:rsid w:val="00991760"/>
    <w:rsid w:val="00991AB8"/>
    <w:rsid w:val="009923D0"/>
    <w:rsid w:val="0099249D"/>
    <w:rsid w:val="00992586"/>
    <w:rsid w:val="00993C3B"/>
    <w:rsid w:val="00994081"/>
    <w:rsid w:val="00994897"/>
    <w:rsid w:val="00994E19"/>
    <w:rsid w:val="00995177"/>
    <w:rsid w:val="009952F6"/>
    <w:rsid w:val="00995C16"/>
    <w:rsid w:val="00996709"/>
    <w:rsid w:val="00996B3A"/>
    <w:rsid w:val="009974C0"/>
    <w:rsid w:val="00997E8D"/>
    <w:rsid w:val="00997EDD"/>
    <w:rsid w:val="009A118A"/>
    <w:rsid w:val="009A1231"/>
    <w:rsid w:val="009A135F"/>
    <w:rsid w:val="009A1A6A"/>
    <w:rsid w:val="009A1B66"/>
    <w:rsid w:val="009A23D3"/>
    <w:rsid w:val="009A2694"/>
    <w:rsid w:val="009A2976"/>
    <w:rsid w:val="009A31E6"/>
    <w:rsid w:val="009A3B5B"/>
    <w:rsid w:val="009A4185"/>
    <w:rsid w:val="009A4648"/>
    <w:rsid w:val="009A4CAF"/>
    <w:rsid w:val="009A4E27"/>
    <w:rsid w:val="009A4E67"/>
    <w:rsid w:val="009A5693"/>
    <w:rsid w:val="009A570A"/>
    <w:rsid w:val="009A5E81"/>
    <w:rsid w:val="009A62B9"/>
    <w:rsid w:val="009A66D8"/>
    <w:rsid w:val="009A670D"/>
    <w:rsid w:val="009A7A06"/>
    <w:rsid w:val="009A7B6E"/>
    <w:rsid w:val="009B008F"/>
    <w:rsid w:val="009B0430"/>
    <w:rsid w:val="009B0D25"/>
    <w:rsid w:val="009B10D8"/>
    <w:rsid w:val="009B13F3"/>
    <w:rsid w:val="009B15D5"/>
    <w:rsid w:val="009B1B87"/>
    <w:rsid w:val="009B1E56"/>
    <w:rsid w:val="009B25EE"/>
    <w:rsid w:val="009B2A35"/>
    <w:rsid w:val="009B3006"/>
    <w:rsid w:val="009B3268"/>
    <w:rsid w:val="009B3515"/>
    <w:rsid w:val="009B3757"/>
    <w:rsid w:val="009B38D7"/>
    <w:rsid w:val="009B429C"/>
    <w:rsid w:val="009B42E8"/>
    <w:rsid w:val="009B578F"/>
    <w:rsid w:val="009B5A0F"/>
    <w:rsid w:val="009B5FD0"/>
    <w:rsid w:val="009B6102"/>
    <w:rsid w:val="009B6439"/>
    <w:rsid w:val="009B6699"/>
    <w:rsid w:val="009B6B26"/>
    <w:rsid w:val="009B70E3"/>
    <w:rsid w:val="009B72BD"/>
    <w:rsid w:val="009C0083"/>
    <w:rsid w:val="009C02F6"/>
    <w:rsid w:val="009C0589"/>
    <w:rsid w:val="009C07EB"/>
    <w:rsid w:val="009C0A30"/>
    <w:rsid w:val="009C0C02"/>
    <w:rsid w:val="009C0C1C"/>
    <w:rsid w:val="009C0E6B"/>
    <w:rsid w:val="009C1377"/>
    <w:rsid w:val="009C25B7"/>
    <w:rsid w:val="009C273A"/>
    <w:rsid w:val="009C31E5"/>
    <w:rsid w:val="009C32FC"/>
    <w:rsid w:val="009C333A"/>
    <w:rsid w:val="009C35A2"/>
    <w:rsid w:val="009C36F2"/>
    <w:rsid w:val="009C37D5"/>
    <w:rsid w:val="009C3CEE"/>
    <w:rsid w:val="009C4927"/>
    <w:rsid w:val="009C4A57"/>
    <w:rsid w:val="009C4F72"/>
    <w:rsid w:val="009C50CE"/>
    <w:rsid w:val="009C5579"/>
    <w:rsid w:val="009C5D23"/>
    <w:rsid w:val="009C5D3F"/>
    <w:rsid w:val="009C5D52"/>
    <w:rsid w:val="009C5FF2"/>
    <w:rsid w:val="009C642E"/>
    <w:rsid w:val="009C65EE"/>
    <w:rsid w:val="009C6B76"/>
    <w:rsid w:val="009C6E23"/>
    <w:rsid w:val="009C6F70"/>
    <w:rsid w:val="009C71BF"/>
    <w:rsid w:val="009C73A2"/>
    <w:rsid w:val="009C7509"/>
    <w:rsid w:val="009C77F5"/>
    <w:rsid w:val="009D00E4"/>
    <w:rsid w:val="009D06FC"/>
    <w:rsid w:val="009D0771"/>
    <w:rsid w:val="009D0CBC"/>
    <w:rsid w:val="009D0D02"/>
    <w:rsid w:val="009D1503"/>
    <w:rsid w:val="009D1605"/>
    <w:rsid w:val="009D1A15"/>
    <w:rsid w:val="009D2076"/>
    <w:rsid w:val="009D240D"/>
    <w:rsid w:val="009D26C8"/>
    <w:rsid w:val="009D2723"/>
    <w:rsid w:val="009D2791"/>
    <w:rsid w:val="009D2B20"/>
    <w:rsid w:val="009D35BF"/>
    <w:rsid w:val="009D367A"/>
    <w:rsid w:val="009D36F7"/>
    <w:rsid w:val="009D38DB"/>
    <w:rsid w:val="009D3921"/>
    <w:rsid w:val="009D396B"/>
    <w:rsid w:val="009D3AE9"/>
    <w:rsid w:val="009D3DE7"/>
    <w:rsid w:val="009D409F"/>
    <w:rsid w:val="009D4B1B"/>
    <w:rsid w:val="009D4C63"/>
    <w:rsid w:val="009D4F0D"/>
    <w:rsid w:val="009D5570"/>
    <w:rsid w:val="009D5C25"/>
    <w:rsid w:val="009D5FA2"/>
    <w:rsid w:val="009D6897"/>
    <w:rsid w:val="009D75F2"/>
    <w:rsid w:val="009D7A68"/>
    <w:rsid w:val="009D7C37"/>
    <w:rsid w:val="009E01C6"/>
    <w:rsid w:val="009E0661"/>
    <w:rsid w:val="009E0DA5"/>
    <w:rsid w:val="009E18ED"/>
    <w:rsid w:val="009E1D71"/>
    <w:rsid w:val="009E20A9"/>
    <w:rsid w:val="009E2119"/>
    <w:rsid w:val="009E28F5"/>
    <w:rsid w:val="009E2A90"/>
    <w:rsid w:val="009E2F9A"/>
    <w:rsid w:val="009E3BEB"/>
    <w:rsid w:val="009E3DDE"/>
    <w:rsid w:val="009E42AC"/>
    <w:rsid w:val="009E4780"/>
    <w:rsid w:val="009E539C"/>
    <w:rsid w:val="009E59F5"/>
    <w:rsid w:val="009E5A66"/>
    <w:rsid w:val="009E5F46"/>
    <w:rsid w:val="009E636C"/>
    <w:rsid w:val="009E65DF"/>
    <w:rsid w:val="009E6F83"/>
    <w:rsid w:val="009E72DE"/>
    <w:rsid w:val="009E7561"/>
    <w:rsid w:val="009F0127"/>
    <w:rsid w:val="009F055E"/>
    <w:rsid w:val="009F0DD0"/>
    <w:rsid w:val="009F1C47"/>
    <w:rsid w:val="009F1CD1"/>
    <w:rsid w:val="009F2243"/>
    <w:rsid w:val="009F227B"/>
    <w:rsid w:val="009F2F8D"/>
    <w:rsid w:val="009F3982"/>
    <w:rsid w:val="009F45DF"/>
    <w:rsid w:val="009F4817"/>
    <w:rsid w:val="009F4E32"/>
    <w:rsid w:val="009F5022"/>
    <w:rsid w:val="009F5080"/>
    <w:rsid w:val="009F53EF"/>
    <w:rsid w:val="009F5444"/>
    <w:rsid w:val="009F5812"/>
    <w:rsid w:val="009F5838"/>
    <w:rsid w:val="009F5A90"/>
    <w:rsid w:val="009F6543"/>
    <w:rsid w:val="009F6836"/>
    <w:rsid w:val="009F698F"/>
    <w:rsid w:val="009F7611"/>
    <w:rsid w:val="009F7614"/>
    <w:rsid w:val="009F7C7E"/>
    <w:rsid w:val="00A00F09"/>
    <w:rsid w:val="00A01427"/>
    <w:rsid w:val="00A01677"/>
    <w:rsid w:val="00A0209A"/>
    <w:rsid w:val="00A022FE"/>
    <w:rsid w:val="00A02821"/>
    <w:rsid w:val="00A02845"/>
    <w:rsid w:val="00A02DE0"/>
    <w:rsid w:val="00A032F7"/>
    <w:rsid w:val="00A033A0"/>
    <w:rsid w:val="00A038EF"/>
    <w:rsid w:val="00A04B20"/>
    <w:rsid w:val="00A04DB3"/>
    <w:rsid w:val="00A0500B"/>
    <w:rsid w:val="00A050AD"/>
    <w:rsid w:val="00A053C9"/>
    <w:rsid w:val="00A055D6"/>
    <w:rsid w:val="00A057D2"/>
    <w:rsid w:val="00A05AD9"/>
    <w:rsid w:val="00A05CC0"/>
    <w:rsid w:val="00A067B9"/>
    <w:rsid w:val="00A06B81"/>
    <w:rsid w:val="00A06BF3"/>
    <w:rsid w:val="00A06DDD"/>
    <w:rsid w:val="00A0777F"/>
    <w:rsid w:val="00A07C12"/>
    <w:rsid w:val="00A07E01"/>
    <w:rsid w:val="00A07FF0"/>
    <w:rsid w:val="00A115CE"/>
    <w:rsid w:val="00A1160F"/>
    <w:rsid w:val="00A11818"/>
    <w:rsid w:val="00A11BB6"/>
    <w:rsid w:val="00A11E01"/>
    <w:rsid w:val="00A1226F"/>
    <w:rsid w:val="00A12B44"/>
    <w:rsid w:val="00A13161"/>
    <w:rsid w:val="00A1357D"/>
    <w:rsid w:val="00A13B38"/>
    <w:rsid w:val="00A14420"/>
    <w:rsid w:val="00A14E4E"/>
    <w:rsid w:val="00A14E70"/>
    <w:rsid w:val="00A14F76"/>
    <w:rsid w:val="00A15837"/>
    <w:rsid w:val="00A15B4A"/>
    <w:rsid w:val="00A15BBD"/>
    <w:rsid w:val="00A15ECA"/>
    <w:rsid w:val="00A15F98"/>
    <w:rsid w:val="00A163D3"/>
    <w:rsid w:val="00A1658C"/>
    <w:rsid w:val="00A20ADD"/>
    <w:rsid w:val="00A20E4F"/>
    <w:rsid w:val="00A21528"/>
    <w:rsid w:val="00A21993"/>
    <w:rsid w:val="00A21C71"/>
    <w:rsid w:val="00A21E5E"/>
    <w:rsid w:val="00A222E2"/>
    <w:rsid w:val="00A234A0"/>
    <w:rsid w:val="00A23CA6"/>
    <w:rsid w:val="00A24676"/>
    <w:rsid w:val="00A25CDF"/>
    <w:rsid w:val="00A26435"/>
    <w:rsid w:val="00A269C3"/>
    <w:rsid w:val="00A26BD3"/>
    <w:rsid w:val="00A271AB"/>
    <w:rsid w:val="00A2737B"/>
    <w:rsid w:val="00A27E06"/>
    <w:rsid w:val="00A30845"/>
    <w:rsid w:val="00A30DA4"/>
    <w:rsid w:val="00A31261"/>
    <w:rsid w:val="00A3173F"/>
    <w:rsid w:val="00A317B1"/>
    <w:rsid w:val="00A31E75"/>
    <w:rsid w:val="00A322E7"/>
    <w:rsid w:val="00A32437"/>
    <w:rsid w:val="00A329DA"/>
    <w:rsid w:val="00A32CE7"/>
    <w:rsid w:val="00A331E5"/>
    <w:rsid w:val="00A33755"/>
    <w:rsid w:val="00A33AD6"/>
    <w:rsid w:val="00A34314"/>
    <w:rsid w:val="00A344E7"/>
    <w:rsid w:val="00A3457D"/>
    <w:rsid w:val="00A349F5"/>
    <w:rsid w:val="00A34B03"/>
    <w:rsid w:val="00A34D70"/>
    <w:rsid w:val="00A353BD"/>
    <w:rsid w:val="00A36285"/>
    <w:rsid w:val="00A3658F"/>
    <w:rsid w:val="00A36729"/>
    <w:rsid w:val="00A368DC"/>
    <w:rsid w:val="00A3792D"/>
    <w:rsid w:val="00A37940"/>
    <w:rsid w:val="00A37C94"/>
    <w:rsid w:val="00A37E68"/>
    <w:rsid w:val="00A37E9C"/>
    <w:rsid w:val="00A37ED0"/>
    <w:rsid w:val="00A400C5"/>
    <w:rsid w:val="00A401AA"/>
    <w:rsid w:val="00A40461"/>
    <w:rsid w:val="00A40CEF"/>
    <w:rsid w:val="00A410D1"/>
    <w:rsid w:val="00A4117D"/>
    <w:rsid w:val="00A416E9"/>
    <w:rsid w:val="00A41B98"/>
    <w:rsid w:val="00A42929"/>
    <w:rsid w:val="00A4292E"/>
    <w:rsid w:val="00A43A3D"/>
    <w:rsid w:val="00A44F10"/>
    <w:rsid w:val="00A453E5"/>
    <w:rsid w:val="00A45DD2"/>
    <w:rsid w:val="00A46079"/>
    <w:rsid w:val="00A462F8"/>
    <w:rsid w:val="00A46399"/>
    <w:rsid w:val="00A4662E"/>
    <w:rsid w:val="00A46B0C"/>
    <w:rsid w:val="00A4712C"/>
    <w:rsid w:val="00A4748D"/>
    <w:rsid w:val="00A479CF"/>
    <w:rsid w:val="00A47CC1"/>
    <w:rsid w:val="00A50674"/>
    <w:rsid w:val="00A50B61"/>
    <w:rsid w:val="00A50B9E"/>
    <w:rsid w:val="00A50E9C"/>
    <w:rsid w:val="00A51017"/>
    <w:rsid w:val="00A5149C"/>
    <w:rsid w:val="00A516AE"/>
    <w:rsid w:val="00A52258"/>
    <w:rsid w:val="00A52897"/>
    <w:rsid w:val="00A52B24"/>
    <w:rsid w:val="00A52BDA"/>
    <w:rsid w:val="00A5365B"/>
    <w:rsid w:val="00A53732"/>
    <w:rsid w:val="00A537ED"/>
    <w:rsid w:val="00A54481"/>
    <w:rsid w:val="00A545FE"/>
    <w:rsid w:val="00A54792"/>
    <w:rsid w:val="00A54996"/>
    <w:rsid w:val="00A54BEE"/>
    <w:rsid w:val="00A55731"/>
    <w:rsid w:val="00A55ABD"/>
    <w:rsid w:val="00A55ADC"/>
    <w:rsid w:val="00A55CB9"/>
    <w:rsid w:val="00A56463"/>
    <w:rsid w:val="00A56CF9"/>
    <w:rsid w:val="00A56ED9"/>
    <w:rsid w:val="00A57973"/>
    <w:rsid w:val="00A60066"/>
    <w:rsid w:val="00A60426"/>
    <w:rsid w:val="00A6049F"/>
    <w:rsid w:val="00A60EAA"/>
    <w:rsid w:val="00A6112E"/>
    <w:rsid w:val="00A6196F"/>
    <w:rsid w:val="00A61DCB"/>
    <w:rsid w:val="00A61E1A"/>
    <w:rsid w:val="00A623A1"/>
    <w:rsid w:val="00A623BF"/>
    <w:rsid w:val="00A6270F"/>
    <w:rsid w:val="00A628A2"/>
    <w:rsid w:val="00A62AD0"/>
    <w:rsid w:val="00A635D3"/>
    <w:rsid w:val="00A6377A"/>
    <w:rsid w:val="00A637DE"/>
    <w:rsid w:val="00A63967"/>
    <w:rsid w:val="00A647E7"/>
    <w:rsid w:val="00A64CAB"/>
    <w:rsid w:val="00A659AB"/>
    <w:rsid w:val="00A66170"/>
    <w:rsid w:val="00A663A5"/>
    <w:rsid w:val="00A669B7"/>
    <w:rsid w:val="00A66D22"/>
    <w:rsid w:val="00A67355"/>
    <w:rsid w:val="00A67761"/>
    <w:rsid w:val="00A67B4C"/>
    <w:rsid w:val="00A70259"/>
    <w:rsid w:val="00A702D6"/>
    <w:rsid w:val="00A71567"/>
    <w:rsid w:val="00A7168C"/>
    <w:rsid w:val="00A725C5"/>
    <w:rsid w:val="00A72B9E"/>
    <w:rsid w:val="00A72FAC"/>
    <w:rsid w:val="00A734B5"/>
    <w:rsid w:val="00A73A82"/>
    <w:rsid w:val="00A73F1C"/>
    <w:rsid w:val="00A74C86"/>
    <w:rsid w:val="00A74DED"/>
    <w:rsid w:val="00A7694C"/>
    <w:rsid w:val="00A774BF"/>
    <w:rsid w:val="00A77641"/>
    <w:rsid w:val="00A77795"/>
    <w:rsid w:val="00A77F49"/>
    <w:rsid w:val="00A77FB6"/>
    <w:rsid w:val="00A80101"/>
    <w:rsid w:val="00A80229"/>
    <w:rsid w:val="00A8070D"/>
    <w:rsid w:val="00A80B3E"/>
    <w:rsid w:val="00A81228"/>
    <w:rsid w:val="00A81C63"/>
    <w:rsid w:val="00A822E7"/>
    <w:rsid w:val="00A82523"/>
    <w:rsid w:val="00A83554"/>
    <w:rsid w:val="00A8424E"/>
    <w:rsid w:val="00A84FA1"/>
    <w:rsid w:val="00A854DB"/>
    <w:rsid w:val="00A85833"/>
    <w:rsid w:val="00A85F19"/>
    <w:rsid w:val="00A864D6"/>
    <w:rsid w:val="00A86A10"/>
    <w:rsid w:val="00A87168"/>
    <w:rsid w:val="00A87CCF"/>
    <w:rsid w:val="00A90866"/>
    <w:rsid w:val="00A90C61"/>
    <w:rsid w:val="00A90E14"/>
    <w:rsid w:val="00A912C1"/>
    <w:rsid w:val="00A914C3"/>
    <w:rsid w:val="00A91FD4"/>
    <w:rsid w:val="00A922E5"/>
    <w:rsid w:val="00A9281D"/>
    <w:rsid w:val="00A92911"/>
    <w:rsid w:val="00A92A98"/>
    <w:rsid w:val="00A92B30"/>
    <w:rsid w:val="00A92B85"/>
    <w:rsid w:val="00A92C22"/>
    <w:rsid w:val="00A92CF3"/>
    <w:rsid w:val="00A9348E"/>
    <w:rsid w:val="00A93AF5"/>
    <w:rsid w:val="00A93D3F"/>
    <w:rsid w:val="00A94FAB"/>
    <w:rsid w:val="00A95ED7"/>
    <w:rsid w:val="00A96020"/>
    <w:rsid w:val="00A9683B"/>
    <w:rsid w:val="00A96C4C"/>
    <w:rsid w:val="00A974E8"/>
    <w:rsid w:val="00A97A80"/>
    <w:rsid w:val="00AA02B6"/>
    <w:rsid w:val="00AA046D"/>
    <w:rsid w:val="00AA04DF"/>
    <w:rsid w:val="00AA05AA"/>
    <w:rsid w:val="00AA0E6C"/>
    <w:rsid w:val="00AA0F34"/>
    <w:rsid w:val="00AA0F5E"/>
    <w:rsid w:val="00AA13A9"/>
    <w:rsid w:val="00AA13B1"/>
    <w:rsid w:val="00AA1CEF"/>
    <w:rsid w:val="00AA29C5"/>
    <w:rsid w:val="00AA2DE9"/>
    <w:rsid w:val="00AA4117"/>
    <w:rsid w:val="00AA4297"/>
    <w:rsid w:val="00AA4344"/>
    <w:rsid w:val="00AA4852"/>
    <w:rsid w:val="00AA505B"/>
    <w:rsid w:val="00AA5249"/>
    <w:rsid w:val="00AA5299"/>
    <w:rsid w:val="00AA538A"/>
    <w:rsid w:val="00AA56CA"/>
    <w:rsid w:val="00AA5A2B"/>
    <w:rsid w:val="00AA5CBD"/>
    <w:rsid w:val="00AA6281"/>
    <w:rsid w:val="00AA6BEC"/>
    <w:rsid w:val="00AA6C28"/>
    <w:rsid w:val="00AA6E2C"/>
    <w:rsid w:val="00AA6E3C"/>
    <w:rsid w:val="00AA6EB0"/>
    <w:rsid w:val="00AA701A"/>
    <w:rsid w:val="00AA7317"/>
    <w:rsid w:val="00AB03E5"/>
    <w:rsid w:val="00AB08B3"/>
    <w:rsid w:val="00AB13DC"/>
    <w:rsid w:val="00AB1AB2"/>
    <w:rsid w:val="00AB1DCB"/>
    <w:rsid w:val="00AB20CF"/>
    <w:rsid w:val="00AB21F4"/>
    <w:rsid w:val="00AB2C58"/>
    <w:rsid w:val="00AB337E"/>
    <w:rsid w:val="00AB385A"/>
    <w:rsid w:val="00AB4626"/>
    <w:rsid w:val="00AB4741"/>
    <w:rsid w:val="00AB4BBA"/>
    <w:rsid w:val="00AB4E35"/>
    <w:rsid w:val="00AB4EEA"/>
    <w:rsid w:val="00AB5632"/>
    <w:rsid w:val="00AB5EEE"/>
    <w:rsid w:val="00AB67CF"/>
    <w:rsid w:val="00AB6EE8"/>
    <w:rsid w:val="00AB71EB"/>
    <w:rsid w:val="00AB7268"/>
    <w:rsid w:val="00AB75EF"/>
    <w:rsid w:val="00AB796B"/>
    <w:rsid w:val="00AB7E2C"/>
    <w:rsid w:val="00AC0760"/>
    <w:rsid w:val="00AC0786"/>
    <w:rsid w:val="00AC0A83"/>
    <w:rsid w:val="00AC16F8"/>
    <w:rsid w:val="00AC1772"/>
    <w:rsid w:val="00AC1C4A"/>
    <w:rsid w:val="00AC24B2"/>
    <w:rsid w:val="00AC2524"/>
    <w:rsid w:val="00AC2754"/>
    <w:rsid w:val="00AC2BF9"/>
    <w:rsid w:val="00AC344C"/>
    <w:rsid w:val="00AC36E8"/>
    <w:rsid w:val="00AC3AEF"/>
    <w:rsid w:val="00AC530B"/>
    <w:rsid w:val="00AC54EA"/>
    <w:rsid w:val="00AC5904"/>
    <w:rsid w:val="00AC5A31"/>
    <w:rsid w:val="00AC6114"/>
    <w:rsid w:val="00AC6630"/>
    <w:rsid w:val="00AC6A99"/>
    <w:rsid w:val="00AC72C4"/>
    <w:rsid w:val="00AC7F20"/>
    <w:rsid w:val="00AD0A84"/>
    <w:rsid w:val="00AD0B93"/>
    <w:rsid w:val="00AD0CAF"/>
    <w:rsid w:val="00AD0F69"/>
    <w:rsid w:val="00AD1BAA"/>
    <w:rsid w:val="00AD24E1"/>
    <w:rsid w:val="00AD263B"/>
    <w:rsid w:val="00AD2755"/>
    <w:rsid w:val="00AD27D5"/>
    <w:rsid w:val="00AD2921"/>
    <w:rsid w:val="00AD311F"/>
    <w:rsid w:val="00AD3235"/>
    <w:rsid w:val="00AD3945"/>
    <w:rsid w:val="00AD3A9F"/>
    <w:rsid w:val="00AD4593"/>
    <w:rsid w:val="00AD4FE9"/>
    <w:rsid w:val="00AD50A1"/>
    <w:rsid w:val="00AD5F0D"/>
    <w:rsid w:val="00AD6203"/>
    <w:rsid w:val="00AD628E"/>
    <w:rsid w:val="00AD64A6"/>
    <w:rsid w:val="00AD66F6"/>
    <w:rsid w:val="00AD6942"/>
    <w:rsid w:val="00AD69DC"/>
    <w:rsid w:val="00AD6CAD"/>
    <w:rsid w:val="00AD6F47"/>
    <w:rsid w:val="00AD7E9B"/>
    <w:rsid w:val="00AE014C"/>
    <w:rsid w:val="00AE0334"/>
    <w:rsid w:val="00AE0C19"/>
    <w:rsid w:val="00AE0D74"/>
    <w:rsid w:val="00AE1081"/>
    <w:rsid w:val="00AE1601"/>
    <w:rsid w:val="00AE19B8"/>
    <w:rsid w:val="00AE1D17"/>
    <w:rsid w:val="00AE24B5"/>
    <w:rsid w:val="00AE2B06"/>
    <w:rsid w:val="00AE2CB3"/>
    <w:rsid w:val="00AE3158"/>
    <w:rsid w:val="00AE36E6"/>
    <w:rsid w:val="00AE3925"/>
    <w:rsid w:val="00AE3E7A"/>
    <w:rsid w:val="00AE3F0D"/>
    <w:rsid w:val="00AE3F7A"/>
    <w:rsid w:val="00AE485D"/>
    <w:rsid w:val="00AE4DDF"/>
    <w:rsid w:val="00AE53AC"/>
    <w:rsid w:val="00AE5A74"/>
    <w:rsid w:val="00AE5AC3"/>
    <w:rsid w:val="00AE5C5F"/>
    <w:rsid w:val="00AE637D"/>
    <w:rsid w:val="00AE65FC"/>
    <w:rsid w:val="00AE69E0"/>
    <w:rsid w:val="00AE69E9"/>
    <w:rsid w:val="00AE712B"/>
    <w:rsid w:val="00AE75B9"/>
    <w:rsid w:val="00AE76E8"/>
    <w:rsid w:val="00AE77BE"/>
    <w:rsid w:val="00AE7AB2"/>
    <w:rsid w:val="00AE7B54"/>
    <w:rsid w:val="00AE7CB1"/>
    <w:rsid w:val="00AE7DC2"/>
    <w:rsid w:val="00AF07B4"/>
    <w:rsid w:val="00AF0872"/>
    <w:rsid w:val="00AF0AD7"/>
    <w:rsid w:val="00AF0F39"/>
    <w:rsid w:val="00AF1001"/>
    <w:rsid w:val="00AF1153"/>
    <w:rsid w:val="00AF1186"/>
    <w:rsid w:val="00AF1DBA"/>
    <w:rsid w:val="00AF234C"/>
    <w:rsid w:val="00AF2521"/>
    <w:rsid w:val="00AF2CD5"/>
    <w:rsid w:val="00AF3D05"/>
    <w:rsid w:val="00AF457C"/>
    <w:rsid w:val="00AF45E3"/>
    <w:rsid w:val="00AF4A99"/>
    <w:rsid w:val="00AF4AA8"/>
    <w:rsid w:val="00AF5912"/>
    <w:rsid w:val="00AF61B8"/>
    <w:rsid w:val="00AF6715"/>
    <w:rsid w:val="00AF70E2"/>
    <w:rsid w:val="00AF72F1"/>
    <w:rsid w:val="00AF77CA"/>
    <w:rsid w:val="00AF7CFB"/>
    <w:rsid w:val="00AF7DE2"/>
    <w:rsid w:val="00AF7E40"/>
    <w:rsid w:val="00AF7EFC"/>
    <w:rsid w:val="00B00484"/>
    <w:rsid w:val="00B00487"/>
    <w:rsid w:val="00B004F2"/>
    <w:rsid w:val="00B009A4"/>
    <w:rsid w:val="00B00A56"/>
    <w:rsid w:val="00B01250"/>
    <w:rsid w:val="00B01775"/>
    <w:rsid w:val="00B01983"/>
    <w:rsid w:val="00B01EDC"/>
    <w:rsid w:val="00B01FB9"/>
    <w:rsid w:val="00B02608"/>
    <w:rsid w:val="00B026E4"/>
    <w:rsid w:val="00B02AC6"/>
    <w:rsid w:val="00B02E3A"/>
    <w:rsid w:val="00B02EE7"/>
    <w:rsid w:val="00B0309C"/>
    <w:rsid w:val="00B03B6B"/>
    <w:rsid w:val="00B03DDD"/>
    <w:rsid w:val="00B03EA5"/>
    <w:rsid w:val="00B04138"/>
    <w:rsid w:val="00B043A6"/>
    <w:rsid w:val="00B0483D"/>
    <w:rsid w:val="00B04B71"/>
    <w:rsid w:val="00B059C3"/>
    <w:rsid w:val="00B06555"/>
    <w:rsid w:val="00B06568"/>
    <w:rsid w:val="00B0684E"/>
    <w:rsid w:val="00B068D1"/>
    <w:rsid w:val="00B06934"/>
    <w:rsid w:val="00B06EF4"/>
    <w:rsid w:val="00B07275"/>
    <w:rsid w:val="00B07462"/>
    <w:rsid w:val="00B077A1"/>
    <w:rsid w:val="00B07E5D"/>
    <w:rsid w:val="00B07F5B"/>
    <w:rsid w:val="00B10424"/>
    <w:rsid w:val="00B11C60"/>
    <w:rsid w:val="00B11D57"/>
    <w:rsid w:val="00B12442"/>
    <w:rsid w:val="00B127B3"/>
    <w:rsid w:val="00B132EF"/>
    <w:rsid w:val="00B13D28"/>
    <w:rsid w:val="00B14061"/>
    <w:rsid w:val="00B140C4"/>
    <w:rsid w:val="00B141A3"/>
    <w:rsid w:val="00B14EC8"/>
    <w:rsid w:val="00B150A2"/>
    <w:rsid w:val="00B151DE"/>
    <w:rsid w:val="00B15422"/>
    <w:rsid w:val="00B1577D"/>
    <w:rsid w:val="00B15D9B"/>
    <w:rsid w:val="00B162B1"/>
    <w:rsid w:val="00B16766"/>
    <w:rsid w:val="00B16CE2"/>
    <w:rsid w:val="00B1720B"/>
    <w:rsid w:val="00B173A9"/>
    <w:rsid w:val="00B1792E"/>
    <w:rsid w:val="00B17FF3"/>
    <w:rsid w:val="00B20D3A"/>
    <w:rsid w:val="00B20F21"/>
    <w:rsid w:val="00B20F6D"/>
    <w:rsid w:val="00B2108E"/>
    <w:rsid w:val="00B21526"/>
    <w:rsid w:val="00B22115"/>
    <w:rsid w:val="00B22222"/>
    <w:rsid w:val="00B22DFD"/>
    <w:rsid w:val="00B22F99"/>
    <w:rsid w:val="00B23323"/>
    <w:rsid w:val="00B2340C"/>
    <w:rsid w:val="00B237D4"/>
    <w:rsid w:val="00B23F58"/>
    <w:rsid w:val="00B24498"/>
    <w:rsid w:val="00B2474C"/>
    <w:rsid w:val="00B24FD1"/>
    <w:rsid w:val="00B25732"/>
    <w:rsid w:val="00B266EA"/>
    <w:rsid w:val="00B26905"/>
    <w:rsid w:val="00B26C75"/>
    <w:rsid w:val="00B26FEE"/>
    <w:rsid w:val="00B27037"/>
    <w:rsid w:val="00B27234"/>
    <w:rsid w:val="00B274BF"/>
    <w:rsid w:val="00B27774"/>
    <w:rsid w:val="00B27F02"/>
    <w:rsid w:val="00B27F78"/>
    <w:rsid w:val="00B30CF9"/>
    <w:rsid w:val="00B31610"/>
    <w:rsid w:val="00B31AED"/>
    <w:rsid w:val="00B31DC6"/>
    <w:rsid w:val="00B32091"/>
    <w:rsid w:val="00B321A2"/>
    <w:rsid w:val="00B32535"/>
    <w:rsid w:val="00B326C6"/>
    <w:rsid w:val="00B328DE"/>
    <w:rsid w:val="00B32A78"/>
    <w:rsid w:val="00B32BB8"/>
    <w:rsid w:val="00B32C16"/>
    <w:rsid w:val="00B32D42"/>
    <w:rsid w:val="00B32F9B"/>
    <w:rsid w:val="00B332CC"/>
    <w:rsid w:val="00B347BA"/>
    <w:rsid w:val="00B34822"/>
    <w:rsid w:val="00B34CD8"/>
    <w:rsid w:val="00B34E22"/>
    <w:rsid w:val="00B34FD5"/>
    <w:rsid w:val="00B3519D"/>
    <w:rsid w:val="00B35527"/>
    <w:rsid w:val="00B35C1E"/>
    <w:rsid w:val="00B36081"/>
    <w:rsid w:val="00B36147"/>
    <w:rsid w:val="00B36535"/>
    <w:rsid w:val="00B36869"/>
    <w:rsid w:val="00B370B6"/>
    <w:rsid w:val="00B372FC"/>
    <w:rsid w:val="00B3771C"/>
    <w:rsid w:val="00B401BB"/>
    <w:rsid w:val="00B40B8A"/>
    <w:rsid w:val="00B40D8F"/>
    <w:rsid w:val="00B40E85"/>
    <w:rsid w:val="00B41C1C"/>
    <w:rsid w:val="00B41C21"/>
    <w:rsid w:val="00B41F59"/>
    <w:rsid w:val="00B4202F"/>
    <w:rsid w:val="00B427FF"/>
    <w:rsid w:val="00B4288E"/>
    <w:rsid w:val="00B43274"/>
    <w:rsid w:val="00B43B88"/>
    <w:rsid w:val="00B44323"/>
    <w:rsid w:val="00B44EE4"/>
    <w:rsid w:val="00B45041"/>
    <w:rsid w:val="00B453AE"/>
    <w:rsid w:val="00B459DC"/>
    <w:rsid w:val="00B45CFB"/>
    <w:rsid w:val="00B45FE9"/>
    <w:rsid w:val="00B46495"/>
    <w:rsid w:val="00B469D7"/>
    <w:rsid w:val="00B46ABA"/>
    <w:rsid w:val="00B4765B"/>
    <w:rsid w:val="00B47678"/>
    <w:rsid w:val="00B503A1"/>
    <w:rsid w:val="00B50671"/>
    <w:rsid w:val="00B50B76"/>
    <w:rsid w:val="00B51E71"/>
    <w:rsid w:val="00B52465"/>
    <w:rsid w:val="00B52938"/>
    <w:rsid w:val="00B529E5"/>
    <w:rsid w:val="00B53146"/>
    <w:rsid w:val="00B53367"/>
    <w:rsid w:val="00B534B6"/>
    <w:rsid w:val="00B53B53"/>
    <w:rsid w:val="00B53D9A"/>
    <w:rsid w:val="00B54D92"/>
    <w:rsid w:val="00B55003"/>
    <w:rsid w:val="00B55294"/>
    <w:rsid w:val="00B55412"/>
    <w:rsid w:val="00B55736"/>
    <w:rsid w:val="00B55BAD"/>
    <w:rsid w:val="00B55E56"/>
    <w:rsid w:val="00B5619F"/>
    <w:rsid w:val="00B562C6"/>
    <w:rsid w:val="00B56524"/>
    <w:rsid w:val="00B566EB"/>
    <w:rsid w:val="00B56C7F"/>
    <w:rsid w:val="00B57D1C"/>
    <w:rsid w:val="00B57D38"/>
    <w:rsid w:val="00B60939"/>
    <w:rsid w:val="00B609D7"/>
    <w:rsid w:val="00B60F7E"/>
    <w:rsid w:val="00B613DB"/>
    <w:rsid w:val="00B61A3E"/>
    <w:rsid w:val="00B62007"/>
    <w:rsid w:val="00B623AD"/>
    <w:rsid w:val="00B627DC"/>
    <w:rsid w:val="00B62A31"/>
    <w:rsid w:val="00B63281"/>
    <w:rsid w:val="00B64009"/>
    <w:rsid w:val="00B648F5"/>
    <w:rsid w:val="00B64D2F"/>
    <w:rsid w:val="00B65635"/>
    <w:rsid w:val="00B65AD5"/>
    <w:rsid w:val="00B65DA0"/>
    <w:rsid w:val="00B6628D"/>
    <w:rsid w:val="00B66477"/>
    <w:rsid w:val="00B6665C"/>
    <w:rsid w:val="00B66CFB"/>
    <w:rsid w:val="00B66F1B"/>
    <w:rsid w:val="00B66FC1"/>
    <w:rsid w:val="00B6703C"/>
    <w:rsid w:val="00B67106"/>
    <w:rsid w:val="00B67160"/>
    <w:rsid w:val="00B677A6"/>
    <w:rsid w:val="00B677C4"/>
    <w:rsid w:val="00B717EE"/>
    <w:rsid w:val="00B72A2D"/>
    <w:rsid w:val="00B7322C"/>
    <w:rsid w:val="00B73331"/>
    <w:rsid w:val="00B734A0"/>
    <w:rsid w:val="00B73541"/>
    <w:rsid w:val="00B73603"/>
    <w:rsid w:val="00B7429C"/>
    <w:rsid w:val="00B74B33"/>
    <w:rsid w:val="00B74B8B"/>
    <w:rsid w:val="00B751DF"/>
    <w:rsid w:val="00B755ED"/>
    <w:rsid w:val="00B75C2C"/>
    <w:rsid w:val="00B75C9A"/>
    <w:rsid w:val="00B7697E"/>
    <w:rsid w:val="00B76B6C"/>
    <w:rsid w:val="00B77D70"/>
    <w:rsid w:val="00B80645"/>
    <w:rsid w:val="00B811C6"/>
    <w:rsid w:val="00B81574"/>
    <w:rsid w:val="00B81C1D"/>
    <w:rsid w:val="00B81C2A"/>
    <w:rsid w:val="00B81F5F"/>
    <w:rsid w:val="00B823C8"/>
    <w:rsid w:val="00B82732"/>
    <w:rsid w:val="00B82C7A"/>
    <w:rsid w:val="00B82E63"/>
    <w:rsid w:val="00B83299"/>
    <w:rsid w:val="00B832F7"/>
    <w:rsid w:val="00B8359F"/>
    <w:rsid w:val="00B83D2D"/>
    <w:rsid w:val="00B83D65"/>
    <w:rsid w:val="00B83E10"/>
    <w:rsid w:val="00B841E6"/>
    <w:rsid w:val="00B8476D"/>
    <w:rsid w:val="00B849D8"/>
    <w:rsid w:val="00B84AFE"/>
    <w:rsid w:val="00B84C1C"/>
    <w:rsid w:val="00B85433"/>
    <w:rsid w:val="00B854B8"/>
    <w:rsid w:val="00B85BCF"/>
    <w:rsid w:val="00B85C5B"/>
    <w:rsid w:val="00B85F1C"/>
    <w:rsid w:val="00B861D9"/>
    <w:rsid w:val="00B86281"/>
    <w:rsid w:val="00B87876"/>
    <w:rsid w:val="00B87B52"/>
    <w:rsid w:val="00B905AA"/>
    <w:rsid w:val="00B90AB6"/>
    <w:rsid w:val="00B9107B"/>
    <w:rsid w:val="00B9142E"/>
    <w:rsid w:val="00B91A78"/>
    <w:rsid w:val="00B91D06"/>
    <w:rsid w:val="00B92693"/>
    <w:rsid w:val="00B92AF2"/>
    <w:rsid w:val="00B934C4"/>
    <w:rsid w:val="00B939C6"/>
    <w:rsid w:val="00B93F75"/>
    <w:rsid w:val="00B940DA"/>
    <w:rsid w:val="00B9430D"/>
    <w:rsid w:val="00B94492"/>
    <w:rsid w:val="00B949E3"/>
    <w:rsid w:val="00B9635C"/>
    <w:rsid w:val="00B9635D"/>
    <w:rsid w:val="00B96B7B"/>
    <w:rsid w:val="00B96FB5"/>
    <w:rsid w:val="00B97764"/>
    <w:rsid w:val="00B97B2F"/>
    <w:rsid w:val="00BA025E"/>
    <w:rsid w:val="00BA06C5"/>
    <w:rsid w:val="00BA0D41"/>
    <w:rsid w:val="00BA188B"/>
    <w:rsid w:val="00BA1B36"/>
    <w:rsid w:val="00BA1D79"/>
    <w:rsid w:val="00BA1F99"/>
    <w:rsid w:val="00BA25A5"/>
    <w:rsid w:val="00BA26A6"/>
    <w:rsid w:val="00BA3864"/>
    <w:rsid w:val="00BA4628"/>
    <w:rsid w:val="00BA4C0F"/>
    <w:rsid w:val="00BA4C4E"/>
    <w:rsid w:val="00BA4FD4"/>
    <w:rsid w:val="00BA5821"/>
    <w:rsid w:val="00BA59E9"/>
    <w:rsid w:val="00BA5D84"/>
    <w:rsid w:val="00BA6276"/>
    <w:rsid w:val="00BA663B"/>
    <w:rsid w:val="00BA6B12"/>
    <w:rsid w:val="00BA6E80"/>
    <w:rsid w:val="00BA7453"/>
    <w:rsid w:val="00BA7825"/>
    <w:rsid w:val="00BA78F2"/>
    <w:rsid w:val="00BB0819"/>
    <w:rsid w:val="00BB09C0"/>
    <w:rsid w:val="00BB0A13"/>
    <w:rsid w:val="00BB0AA6"/>
    <w:rsid w:val="00BB0AAD"/>
    <w:rsid w:val="00BB0B4F"/>
    <w:rsid w:val="00BB0C32"/>
    <w:rsid w:val="00BB0D7F"/>
    <w:rsid w:val="00BB0EEB"/>
    <w:rsid w:val="00BB133D"/>
    <w:rsid w:val="00BB1F3F"/>
    <w:rsid w:val="00BB28A5"/>
    <w:rsid w:val="00BB2D3F"/>
    <w:rsid w:val="00BB2FCA"/>
    <w:rsid w:val="00BB3408"/>
    <w:rsid w:val="00BB3481"/>
    <w:rsid w:val="00BB3C5A"/>
    <w:rsid w:val="00BB3D13"/>
    <w:rsid w:val="00BB5936"/>
    <w:rsid w:val="00BB5ADE"/>
    <w:rsid w:val="00BB5BEE"/>
    <w:rsid w:val="00BB6109"/>
    <w:rsid w:val="00BB6E99"/>
    <w:rsid w:val="00BB724C"/>
    <w:rsid w:val="00BB7726"/>
    <w:rsid w:val="00BB7D0C"/>
    <w:rsid w:val="00BC046E"/>
    <w:rsid w:val="00BC06CA"/>
    <w:rsid w:val="00BC087D"/>
    <w:rsid w:val="00BC197C"/>
    <w:rsid w:val="00BC1FAC"/>
    <w:rsid w:val="00BC234B"/>
    <w:rsid w:val="00BC2940"/>
    <w:rsid w:val="00BC368C"/>
    <w:rsid w:val="00BC3849"/>
    <w:rsid w:val="00BC3AA9"/>
    <w:rsid w:val="00BC3B5F"/>
    <w:rsid w:val="00BC428B"/>
    <w:rsid w:val="00BC42C4"/>
    <w:rsid w:val="00BC4873"/>
    <w:rsid w:val="00BC540C"/>
    <w:rsid w:val="00BC5998"/>
    <w:rsid w:val="00BC750E"/>
    <w:rsid w:val="00BC7A54"/>
    <w:rsid w:val="00BD0228"/>
    <w:rsid w:val="00BD0BC1"/>
    <w:rsid w:val="00BD0C7B"/>
    <w:rsid w:val="00BD0D80"/>
    <w:rsid w:val="00BD0E73"/>
    <w:rsid w:val="00BD1608"/>
    <w:rsid w:val="00BD17D7"/>
    <w:rsid w:val="00BD1B34"/>
    <w:rsid w:val="00BD1B52"/>
    <w:rsid w:val="00BD1E7C"/>
    <w:rsid w:val="00BD2343"/>
    <w:rsid w:val="00BD2344"/>
    <w:rsid w:val="00BD2485"/>
    <w:rsid w:val="00BD283C"/>
    <w:rsid w:val="00BD28EF"/>
    <w:rsid w:val="00BD2DEE"/>
    <w:rsid w:val="00BD3BCE"/>
    <w:rsid w:val="00BD3D2B"/>
    <w:rsid w:val="00BD4638"/>
    <w:rsid w:val="00BD48FC"/>
    <w:rsid w:val="00BD5258"/>
    <w:rsid w:val="00BD556B"/>
    <w:rsid w:val="00BD5901"/>
    <w:rsid w:val="00BD5E29"/>
    <w:rsid w:val="00BD607F"/>
    <w:rsid w:val="00BD63F7"/>
    <w:rsid w:val="00BD686B"/>
    <w:rsid w:val="00BD6FBA"/>
    <w:rsid w:val="00BD73BC"/>
    <w:rsid w:val="00BD757A"/>
    <w:rsid w:val="00BD7D20"/>
    <w:rsid w:val="00BD7F28"/>
    <w:rsid w:val="00BE0105"/>
    <w:rsid w:val="00BE0489"/>
    <w:rsid w:val="00BE0738"/>
    <w:rsid w:val="00BE0E07"/>
    <w:rsid w:val="00BE10AD"/>
    <w:rsid w:val="00BE202D"/>
    <w:rsid w:val="00BE2154"/>
    <w:rsid w:val="00BE25A6"/>
    <w:rsid w:val="00BE2911"/>
    <w:rsid w:val="00BE2ADB"/>
    <w:rsid w:val="00BE2DEE"/>
    <w:rsid w:val="00BE3CC2"/>
    <w:rsid w:val="00BE3E39"/>
    <w:rsid w:val="00BE4372"/>
    <w:rsid w:val="00BE4DF9"/>
    <w:rsid w:val="00BE5866"/>
    <w:rsid w:val="00BE5F52"/>
    <w:rsid w:val="00BE6509"/>
    <w:rsid w:val="00BE65AF"/>
    <w:rsid w:val="00BE68B0"/>
    <w:rsid w:val="00BE6AFA"/>
    <w:rsid w:val="00BE6FEF"/>
    <w:rsid w:val="00BE7388"/>
    <w:rsid w:val="00BF0202"/>
    <w:rsid w:val="00BF097C"/>
    <w:rsid w:val="00BF0F15"/>
    <w:rsid w:val="00BF13CB"/>
    <w:rsid w:val="00BF16FB"/>
    <w:rsid w:val="00BF20F6"/>
    <w:rsid w:val="00BF2102"/>
    <w:rsid w:val="00BF2750"/>
    <w:rsid w:val="00BF2CDA"/>
    <w:rsid w:val="00BF2D13"/>
    <w:rsid w:val="00BF4104"/>
    <w:rsid w:val="00BF4C2D"/>
    <w:rsid w:val="00BF51EA"/>
    <w:rsid w:val="00BF573D"/>
    <w:rsid w:val="00BF61A0"/>
    <w:rsid w:val="00BF6E51"/>
    <w:rsid w:val="00BF716E"/>
    <w:rsid w:val="00BF7174"/>
    <w:rsid w:val="00BF7586"/>
    <w:rsid w:val="00BF7D93"/>
    <w:rsid w:val="00BF7DE6"/>
    <w:rsid w:val="00BF7FC6"/>
    <w:rsid w:val="00C00037"/>
    <w:rsid w:val="00C000D5"/>
    <w:rsid w:val="00C000F7"/>
    <w:rsid w:val="00C005AF"/>
    <w:rsid w:val="00C00729"/>
    <w:rsid w:val="00C00735"/>
    <w:rsid w:val="00C008C9"/>
    <w:rsid w:val="00C00923"/>
    <w:rsid w:val="00C01070"/>
    <w:rsid w:val="00C016B6"/>
    <w:rsid w:val="00C01A99"/>
    <w:rsid w:val="00C02336"/>
    <w:rsid w:val="00C025F2"/>
    <w:rsid w:val="00C0264A"/>
    <w:rsid w:val="00C02871"/>
    <w:rsid w:val="00C02A69"/>
    <w:rsid w:val="00C02F90"/>
    <w:rsid w:val="00C031CA"/>
    <w:rsid w:val="00C0350F"/>
    <w:rsid w:val="00C0362B"/>
    <w:rsid w:val="00C039E7"/>
    <w:rsid w:val="00C0499E"/>
    <w:rsid w:val="00C04AC1"/>
    <w:rsid w:val="00C04F28"/>
    <w:rsid w:val="00C06C3D"/>
    <w:rsid w:val="00C0709A"/>
    <w:rsid w:val="00C07233"/>
    <w:rsid w:val="00C079E9"/>
    <w:rsid w:val="00C07BF1"/>
    <w:rsid w:val="00C102D6"/>
    <w:rsid w:val="00C10835"/>
    <w:rsid w:val="00C111DB"/>
    <w:rsid w:val="00C11432"/>
    <w:rsid w:val="00C117F5"/>
    <w:rsid w:val="00C11B14"/>
    <w:rsid w:val="00C11D94"/>
    <w:rsid w:val="00C12142"/>
    <w:rsid w:val="00C12250"/>
    <w:rsid w:val="00C1264F"/>
    <w:rsid w:val="00C12C6E"/>
    <w:rsid w:val="00C13034"/>
    <w:rsid w:val="00C13490"/>
    <w:rsid w:val="00C13CDD"/>
    <w:rsid w:val="00C14402"/>
    <w:rsid w:val="00C1468F"/>
    <w:rsid w:val="00C14C50"/>
    <w:rsid w:val="00C15105"/>
    <w:rsid w:val="00C153B9"/>
    <w:rsid w:val="00C156D9"/>
    <w:rsid w:val="00C15832"/>
    <w:rsid w:val="00C15928"/>
    <w:rsid w:val="00C15A15"/>
    <w:rsid w:val="00C1653F"/>
    <w:rsid w:val="00C16C3A"/>
    <w:rsid w:val="00C16E04"/>
    <w:rsid w:val="00C16E0B"/>
    <w:rsid w:val="00C173E5"/>
    <w:rsid w:val="00C17838"/>
    <w:rsid w:val="00C17971"/>
    <w:rsid w:val="00C17B88"/>
    <w:rsid w:val="00C203C9"/>
    <w:rsid w:val="00C20423"/>
    <w:rsid w:val="00C20899"/>
    <w:rsid w:val="00C20BD9"/>
    <w:rsid w:val="00C20BF9"/>
    <w:rsid w:val="00C21799"/>
    <w:rsid w:val="00C21A48"/>
    <w:rsid w:val="00C22397"/>
    <w:rsid w:val="00C226F5"/>
    <w:rsid w:val="00C228D8"/>
    <w:rsid w:val="00C22D02"/>
    <w:rsid w:val="00C22E3B"/>
    <w:rsid w:val="00C22F8A"/>
    <w:rsid w:val="00C23236"/>
    <w:rsid w:val="00C23663"/>
    <w:rsid w:val="00C23E46"/>
    <w:rsid w:val="00C240C8"/>
    <w:rsid w:val="00C244FA"/>
    <w:rsid w:val="00C2480E"/>
    <w:rsid w:val="00C249BD"/>
    <w:rsid w:val="00C24AFB"/>
    <w:rsid w:val="00C24C13"/>
    <w:rsid w:val="00C24FD6"/>
    <w:rsid w:val="00C252B2"/>
    <w:rsid w:val="00C255B1"/>
    <w:rsid w:val="00C25B73"/>
    <w:rsid w:val="00C25E74"/>
    <w:rsid w:val="00C26126"/>
    <w:rsid w:val="00C261A6"/>
    <w:rsid w:val="00C264A9"/>
    <w:rsid w:val="00C2650C"/>
    <w:rsid w:val="00C268FF"/>
    <w:rsid w:val="00C26F41"/>
    <w:rsid w:val="00C26F8D"/>
    <w:rsid w:val="00C2718D"/>
    <w:rsid w:val="00C277E7"/>
    <w:rsid w:val="00C27D83"/>
    <w:rsid w:val="00C27EA4"/>
    <w:rsid w:val="00C308EB"/>
    <w:rsid w:val="00C30A25"/>
    <w:rsid w:val="00C3159D"/>
    <w:rsid w:val="00C32233"/>
    <w:rsid w:val="00C32619"/>
    <w:rsid w:val="00C326D4"/>
    <w:rsid w:val="00C32927"/>
    <w:rsid w:val="00C3298E"/>
    <w:rsid w:val="00C32F70"/>
    <w:rsid w:val="00C33002"/>
    <w:rsid w:val="00C33260"/>
    <w:rsid w:val="00C339F7"/>
    <w:rsid w:val="00C34567"/>
    <w:rsid w:val="00C34CFA"/>
    <w:rsid w:val="00C3507F"/>
    <w:rsid w:val="00C35129"/>
    <w:rsid w:val="00C3529B"/>
    <w:rsid w:val="00C354D4"/>
    <w:rsid w:val="00C35500"/>
    <w:rsid w:val="00C35911"/>
    <w:rsid w:val="00C35B8A"/>
    <w:rsid w:val="00C35ED5"/>
    <w:rsid w:val="00C36110"/>
    <w:rsid w:val="00C3645C"/>
    <w:rsid w:val="00C36598"/>
    <w:rsid w:val="00C36980"/>
    <w:rsid w:val="00C36B6B"/>
    <w:rsid w:val="00C3722F"/>
    <w:rsid w:val="00C378D9"/>
    <w:rsid w:val="00C4043B"/>
    <w:rsid w:val="00C40522"/>
    <w:rsid w:val="00C40E12"/>
    <w:rsid w:val="00C40E6D"/>
    <w:rsid w:val="00C40FF8"/>
    <w:rsid w:val="00C410E2"/>
    <w:rsid w:val="00C412FE"/>
    <w:rsid w:val="00C416C5"/>
    <w:rsid w:val="00C4204D"/>
    <w:rsid w:val="00C42A1F"/>
    <w:rsid w:val="00C42B26"/>
    <w:rsid w:val="00C42B29"/>
    <w:rsid w:val="00C43221"/>
    <w:rsid w:val="00C43231"/>
    <w:rsid w:val="00C4364B"/>
    <w:rsid w:val="00C438AE"/>
    <w:rsid w:val="00C43B0B"/>
    <w:rsid w:val="00C4441A"/>
    <w:rsid w:val="00C45215"/>
    <w:rsid w:val="00C454B7"/>
    <w:rsid w:val="00C46718"/>
    <w:rsid w:val="00C46EE0"/>
    <w:rsid w:val="00C473FD"/>
    <w:rsid w:val="00C50D55"/>
    <w:rsid w:val="00C530EA"/>
    <w:rsid w:val="00C53571"/>
    <w:rsid w:val="00C53FB8"/>
    <w:rsid w:val="00C547F9"/>
    <w:rsid w:val="00C54B4E"/>
    <w:rsid w:val="00C56743"/>
    <w:rsid w:val="00C567DA"/>
    <w:rsid w:val="00C568C8"/>
    <w:rsid w:val="00C56EAB"/>
    <w:rsid w:val="00C5774B"/>
    <w:rsid w:val="00C57A0D"/>
    <w:rsid w:val="00C57C27"/>
    <w:rsid w:val="00C57C9A"/>
    <w:rsid w:val="00C60354"/>
    <w:rsid w:val="00C60692"/>
    <w:rsid w:val="00C60D64"/>
    <w:rsid w:val="00C60F60"/>
    <w:rsid w:val="00C6183C"/>
    <w:rsid w:val="00C62092"/>
    <w:rsid w:val="00C62417"/>
    <w:rsid w:val="00C62A3D"/>
    <w:rsid w:val="00C62A90"/>
    <w:rsid w:val="00C62E4E"/>
    <w:rsid w:val="00C633DB"/>
    <w:rsid w:val="00C63792"/>
    <w:rsid w:val="00C6386D"/>
    <w:rsid w:val="00C641BE"/>
    <w:rsid w:val="00C64510"/>
    <w:rsid w:val="00C64ABD"/>
    <w:rsid w:val="00C64ED8"/>
    <w:rsid w:val="00C6594B"/>
    <w:rsid w:val="00C659B4"/>
    <w:rsid w:val="00C65AFB"/>
    <w:rsid w:val="00C66345"/>
    <w:rsid w:val="00C664A9"/>
    <w:rsid w:val="00C66A1C"/>
    <w:rsid w:val="00C67731"/>
    <w:rsid w:val="00C67842"/>
    <w:rsid w:val="00C67906"/>
    <w:rsid w:val="00C67D59"/>
    <w:rsid w:val="00C70064"/>
    <w:rsid w:val="00C70634"/>
    <w:rsid w:val="00C70783"/>
    <w:rsid w:val="00C70D2D"/>
    <w:rsid w:val="00C71D2A"/>
    <w:rsid w:val="00C71E22"/>
    <w:rsid w:val="00C71ECA"/>
    <w:rsid w:val="00C71FF0"/>
    <w:rsid w:val="00C7210F"/>
    <w:rsid w:val="00C729DE"/>
    <w:rsid w:val="00C72BDB"/>
    <w:rsid w:val="00C737E4"/>
    <w:rsid w:val="00C745C0"/>
    <w:rsid w:val="00C745FA"/>
    <w:rsid w:val="00C74858"/>
    <w:rsid w:val="00C74B30"/>
    <w:rsid w:val="00C74B99"/>
    <w:rsid w:val="00C75469"/>
    <w:rsid w:val="00C758E8"/>
    <w:rsid w:val="00C76040"/>
    <w:rsid w:val="00C762EF"/>
    <w:rsid w:val="00C76D7B"/>
    <w:rsid w:val="00C76F38"/>
    <w:rsid w:val="00C77013"/>
    <w:rsid w:val="00C774FF"/>
    <w:rsid w:val="00C77869"/>
    <w:rsid w:val="00C778BA"/>
    <w:rsid w:val="00C778DE"/>
    <w:rsid w:val="00C8017E"/>
    <w:rsid w:val="00C804C3"/>
    <w:rsid w:val="00C8062A"/>
    <w:rsid w:val="00C8075A"/>
    <w:rsid w:val="00C80830"/>
    <w:rsid w:val="00C81E12"/>
    <w:rsid w:val="00C81EE6"/>
    <w:rsid w:val="00C822E4"/>
    <w:rsid w:val="00C82776"/>
    <w:rsid w:val="00C83906"/>
    <w:rsid w:val="00C83A37"/>
    <w:rsid w:val="00C83ACF"/>
    <w:rsid w:val="00C855A4"/>
    <w:rsid w:val="00C855D8"/>
    <w:rsid w:val="00C86A2A"/>
    <w:rsid w:val="00C86CA9"/>
    <w:rsid w:val="00C87536"/>
    <w:rsid w:val="00C87648"/>
    <w:rsid w:val="00C8774A"/>
    <w:rsid w:val="00C900BB"/>
    <w:rsid w:val="00C90379"/>
    <w:rsid w:val="00C90415"/>
    <w:rsid w:val="00C917D7"/>
    <w:rsid w:val="00C91F60"/>
    <w:rsid w:val="00C930F1"/>
    <w:rsid w:val="00C93691"/>
    <w:rsid w:val="00C9392F"/>
    <w:rsid w:val="00C93EDC"/>
    <w:rsid w:val="00C93FF7"/>
    <w:rsid w:val="00C94780"/>
    <w:rsid w:val="00C948AA"/>
    <w:rsid w:val="00C94BE7"/>
    <w:rsid w:val="00C94E74"/>
    <w:rsid w:val="00C957AE"/>
    <w:rsid w:val="00C961B1"/>
    <w:rsid w:val="00C96440"/>
    <w:rsid w:val="00C96832"/>
    <w:rsid w:val="00C96CBA"/>
    <w:rsid w:val="00C97712"/>
    <w:rsid w:val="00C97726"/>
    <w:rsid w:val="00C97A40"/>
    <w:rsid w:val="00C97AD1"/>
    <w:rsid w:val="00C97E36"/>
    <w:rsid w:val="00C97F08"/>
    <w:rsid w:val="00CA0323"/>
    <w:rsid w:val="00CA03A2"/>
    <w:rsid w:val="00CA04F4"/>
    <w:rsid w:val="00CA07E2"/>
    <w:rsid w:val="00CA1105"/>
    <w:rsid w:val="00CA2089"/>
    <w:rsid w:val="00CA223C"/>
    <w:rsid w:val="00CA250D"/>
    <w:rsid w:val="00CA25C4"/>
    <w:rsid w:val="00CA43E2"/>
    <w:rsid w:val="00CA4470"/>
    <w:rsid w:val="00CA580E"/>
    <w:rsid w:val="00CA608C"/>
    <w:rsid w:val="00CA6154"/>
    <w:rsid w:val="00CA6229"/>
    <w:rsid w:val="00CA625F"/>
    <w:rsid w:val="00CB02EF"/>
    <w:rsid w:val="00CB038D"/>
    <w:rsid w:val="00CB04FC"/>
    <w:rsid w:val="00CB0B36"/>
    <w:rsid w:val="00CB0D06"/>
    <w:rsid w:val="00CB10CE"/>
    <w:rsid w:val="00CB110C"/>
    <w:rsid w:val="00CB11F8"/>
    <w:rsid w:val="00CB122B"/>
    <w:rsid w:val="00CB134B"/>
    <w:rsid w:val="00CB18D5"/>
    <w:rsid w:val="00CB191B"/>
    <w:rsid w:val="00CB1B1C"/>
    <w:rsid w:val="00CB22A6"/>
    <w:rsid w:val="00CB2DC4"/>
    <w:rsid w:val="00CB2F9E"/>
    <w:rsid w:val="00CB35BE"/>
    <w:rsid w:val="00CB3603"/>
    <w:rsid w:val="00CB3A6B"/>
    <w:rsid w:val="00CB3C15"/>
    <w:rsid w:val="00CB4425"/>
    <w:rsid w:val="00CB53A5"/>
    <w:rsid w:val="00CB5F82"/>
    <w:rsid w:val="00CB6424"/>
    <w:rsid w:val="00CB70BF"/>
    <w:rsid w:val="00CB73E1"/>
    <w:rsid w:val="00CC00BF"/>
    <w:rsid w:val="00CC0651"/>
    <w:rsid w:val="00CC0AAD"/>
    <w:rsid w:val="00CC18F4"/>
    <w:rsid w:val="00CC341D"/>
    <w:rsid w:val="00CC354B"/>
    <w:rsid w:val="00CC3697"/>
    <w:rsid w:val="00CC3D24"/>
    <w:rsid w:val="00CC4382"/>
    <w:rsid w:val="00CC4886"/>
    <w:rsid w:val="00CC53E7"/>
    <w:rsid w:val="00CC6311"/>
    <w:rsid w:val="00CC64A6"/>
    <w:rsid w:val="00CC66AE"/>
    <w:rsid w:val="00CC67F1"/>
    <w:rsid w:val="00CC72EC"/>
    <w:rsid w:val="00CC7E84"/>
    <w:rsid w:val="00CD0167"/>
    <w:rsid w:val="00CD0CF0"/>
    <w:rsid w:val="00CD0F6E"/>
    <w:rsid w:val="00CD1432"/>
    <w:rsid w:val="00CD14B6"/>
    <w:rsid w:val="00CD14C2"/>
    <w:rsid w:val="00CD1EC0"/>
    <w:rsid w:val="00CD214E"/>
    <w:rsid w:val="00CD2BF3"/>
    <w:rsid w:val="00CD2FD9"/>
    <w:rsid w:val="00CD30E4"/>
    <w:rsid w:val="00CD3227"/>
    <w:rsid w:val="00CD3676"/>
    <w:rsid w:val="00CD423E"/>
    <w:rsid w:val="00CD42FD"/>
    <w:rsid w:val="00CD44BB"/>
    <w:rsid w:val="00CD599C"/>
    <w:rsid w:val="00CD5B45"/>
    <w:rsid w:val="00CD5E71"/>
    <w:rsid w:val="00CD610B"/>
    <w:rsid w:val="00CD6577"/>
    <w:rsid w:val="00CD6712"/>
    <w:rsid w:val="00CD679A"/>
    <w:rsid w:val="00CD6965"/>
    <w:rsid w:val="00CD6C9E"/>
    <w:rsid w:val="00CD6EE6"/>
    <w:rsid w:val="00CD6F34"/>
    <w:rsid w:val="00CD7022"/>
    <w:rsid w:val="00CD7352"/>
    <w:rsid w:val="00CD78FE"/>
    <w:rsid w:val="00CD79C9"/>
    <w:rsid w:val="00CD7A24"/>
    <w:rsid w:val="00CE0105"/>
    <w:rsid w:val="00CE039A"/>
    <w:rsid w:val="00CE119E"/>
    <w:rsid w:val="00CE14DD"/>
    <w:rsid w:val="00CE18C2"/>
    <w:rsid w:val="00CE2365"/>
    <w:rsid w:val="00CE25E1"/>
    <w:rsid w:val="00CE2A93"/>
    <w:rsid w:val="00CE3BF0"/>
    <w:rsid w:val="00CE3DDF"/>
    <w:rsid w:val="00CE4178"/>
    <w:rsid w:val="00CE427B"/>
    <w:rsid w:val="00CE44E2"/>
    <w:rsid w:val="00CE49BF"/>
    <w:rsid w:val="00CE4B5B"/>
    <w:rsid w:val="00CE4DF2"/>
    <w:rsid w:val="00CE5953"/>
    <w:rsid w:val="00CE5BC1"/>
    <w:rsid w:val="00CE6027"/>
    <w:rsid w:val="00CE7438"/>
    <w:rsid w:val="00CE7602"/>
    <w:rsid w:val="00CE7830"/>
    <w:rsid w:val="00CF0410"/>
    <w:rsid w:val="00CF0B0F"/>
    <w:rsid w:val="00CF0CE2"/>
    <w:rsid w:val="00CF0EAF"/>
    <w:rsid w:val="00CF1A6B"/>
    <w:rsid w:val="00CF2438"/>
    <w:rsid w:val="00CF24CF"/>
    <w:rsid w:val="00CF2940"/>
    <w:rsid w:val="00CF2A0A"/>
    <w:rsid w:val="00CF2AD6"/>
    <w:rsid w:val="00CF2F9F"/>
    <w:rsid w:val="00CF30D0"/>
    <w:rsid w:val="00CF35D0"/>
    <w:rsid w:val="00CF3A86"/>
    <w:rsid w:val="00CF3C9B"/>
    <w:rsid w:val="00CF3CA4"/>
    <w:rsid w:val="00CF4178"/>
    <w:rsid w:val="00CF45FD"/>
    <w:rsid w:val="00CF47BA"/>
    <w:rsid w:val="00CF4EC3"/>
    <w:rsid w:val="00CF50F3"/>
    <w:rsid w:val="00CF55CB"/>
    <w:rsid w:val="00CF58EB"/>
    <w:rsid w:val="00CF59A7"/>
    <w:rsid w:val="00CF5ECA"/>
    <w:rsid w:val="00CF6685"/>
    <w:rsid w:val="00CF6791"/>
    <w:rsid w:val="00CF6802"/>
    <w:rsid w:val="00CF739E"/>
    <w:rsid w:val="00CF7657"/>
    <w:rsid w:val="00D00A73"/>
    <w:rsid w:val="00D0108B"/>
    <w:rsid w:val="00D01384"/>
    <w:rsid w:val="00D01FFF"/>
    <w:rsid w:val="00D021D8"/>
    <w:rsid w:val="00D02301"/>
    <w:rsid w:val="00D024B8"/>
    <w:rsid w:val="00D02595"/>
    <w:rsid w:val="00D025D7"/>
    <w:rsid w:val="00D025EE"/>
    <w:rsid w:val="00D032E2"/>
    <w:rsid w:val="00D04238"/>
    <w:rsid w:val="00D042CC"/>
    <w:rsid w:val="00D045C9"/>
    <w:rsid w:val="00D052CF"/>
    <w:rsid w:val="00D05AFC"/>
    <w:rsid w:val="00D05C25"/>
    <w:rsid w:val="00D05E5D"/>
    <w:rsid w:val="00D06146"/>
    <w:rsid w:val="00D065FC"/>
    <w:rsid w:val="00D06CDF"/>
    <w:rsid w:val="00D072B8"/>
    <w:rsid w:val="00D076D0"/>
    <w:rsid w:val="00D0786A"/>
    <w:rsid w:val="00D07A50"/>
    <w:rsid w:val="00D07C36"/>
    <w:rsid w:val="00D07D33"/>
    <w:rsid w:val="00D101EB"/>
    <w:rsid w:val="00D10264"/>
    <w:rsid w:val="00D1039F"/>
    <w:rsid w:val="00D10ABF"/>
    <w:rsid w:val="00D1110D"/>
    <w:rsid w:val="00D111B9"/>
    <w:rsid w:val="00D11452"/>
    <w:rsid w:val="00D12FE3"/>
    <w:rsid w:val="00D134C1"/>
    <w:rsid w:val="00D13BB8"/>
    <w:rsid w:val="00D13F4A"/>
    <w:rsid w:val="00D142D4"/>
    <w:rsid w:val="00D147EC"/>
    <w:rsid w:val="00D14D23"/>
    <w:rsid w:val="00D1537B"/>
    <w:rsid w:val="00D15619"/>
    <w:rsid w:val="00D162D8"/>
    <w:rsid w:val="00D163D6"/>
    <w:rsid w:val="00D168FD"/>
    <w:rsid w:val="00D16E8B"/>
    <w:rsid w:val="00D17003"/>
    <w:rsid w:val="00D177EA"/>
    <w:rsid w:val="00D17800"/>
    <w:rsid w:val="00D20433"/>
    <w:rsid w:val="00D2064D"/>
    <w:rsid w:val="00D20767"/>
    <w:rsid w:val="00D20893"/>
    <w:rsid w:val="00D21439"/>
    <w:rsid w:val="00D2249C"/>
    <w:rsid w:val="00D22878"/>
    <w:rsid w:val="00D22AC1"/>
    <w:rsid w:val="00D2347A"/>
    <w:rsid w:val="00D24041"/>
    <w:rsid w:val="00D2524D"/>
    <w:rsid w:val="00D252C8"/>
    <w:rsid w:val="00D254DB"/>
    <w:rsid w:val="00D258A4"/>
    <w:rsid w:val="00D2598F"/>
    <w:rsid w:val="00D262B8"/>
    <w:rsid w:val="00D26791"/>
    <w:rsid w:val="00D268A8"/>
    <w:rsid w:val="00D2696D"/>
    <w:rsid w:val="00D27273"/>
    <w:rsid w:val="00D27C46"/>
    <w:rsid w:val="00D300C9"/>
    <w:rsid w:val="00D3044A"/>
    <w:rsid w:val="00D30646"/>
    <w:rsid w:val="00D30929"/>
    <w:rsid w:val="00D310D9"/>
    <w:rsid w:val="00D32177"/>
    <w:rsid w:val="00D32448"/>
    <w:rsid w:val="00D327A0"/>
    <w:rsid w:val="00D32882"/>
    <w:rsid w:val="00D33175"/>
    <w:rsid w:val="00D332D7"/>
    <w:rsid w:val="00D3341D"/>
    <w:rsid w:val="00D334F9"/>
    <w:rsid w:val="00D3364F"/>
    <w:rsid w:val="00D336DD"/>
    <w:rsid w:val="00D33783"/>
    <w:rsid w:val="00D33B78"/>
    <w:rsid w:val="00D33D8B"/>
    <w:rsid w:val="00D342C9"/>
    <w:rsid w:val="00D347C7"/>
    <w:rsid w:val="00D34AA4"/>
    <w:rsid w:val="00D3584D"/>
    <w:rsid w:val="00D35A55"/>
    <w:rsid w:val="00D35D13"/>
    <w:rsid w:val="00D3602B"/>
    <w:rsid w:val="00D36483"/>
    <w:rsid w:val="00D3665D"/>
    <w:rsid w:val="00D368E9"/>
    <w:rsid w:val="00D369BC"/>
    <w:rsid w:val="00D37393"/>
    <w:rsid w:val="00D3752D"/>
    <w:rsid w:val="00D37F7D"/>
    <w:rsid w:val="00D401AC"/>
    <w:rsid w:val="00D40662"/>
    <w:rsid w:val="00D40DA9"/>
    <w:rsid w:val="00D41202"/>
    <w:rsid w:val="00D4153B"/>
    <w:rsid w:val="00D41678"/>
    <w:rsid w:val="00D4266F"/>
    <w:rsid w:val="00D42A29"/>
    <w:rsid w:val="00D437EC"/>
    <w:rsid w:val="00D43F1D"/>
    <w:rsid w:val="00D44105"/>
    <w:rsid w:val="00D443F2"/>
    <w:rsid w:val="00D44794"/>
    <w:rsid w:val="00D44C0F"/>
    <w:rsid w:val="00D454CC"/>
    <w:rsid w:val="00D45F54"/>
    <w:rsid w:val="00D46160"/>
    <w:rsid w:val="00D46DAC"/>
    <w:rsid w:val="00D46E0F"/>
    <w:rsid w:val="00D46E65"/>
    <w:rsid w:val="00D46FBF"/>
    <w:rsid w:val="00D47A91"/>
    <w:rsid w:val="00D47AA3"/>
    <w:rsid w:val="00D510DE"/>
    <w:rsid w:val="00D5151B"/>
    <w:rsid w:val="00D5169C"/>
    <w:rsid w:val="00D51EDE"/>
    <w:rsid w:val="00D52C6A"/>
    <w:rsid w:val="00D52E47"/>
    <w:rsid w:val="00D5495A"/>
    <w:rsid w:val="00D54C89"/>
    <w:rsid w:val="00D54D04"/>
    <w:rsid w:val="00D5528E"/>
    <w:rsid w:val="00D5568C"/>
    <w:rsid w:val="00D55CA9"/>
    <w:rsid w:val="00D562DB"/>
    <w:rsid w:val="00D56663"/>
    <w:rsid w:val="00D56745"/>
    <w:rsid w:val="00D571B0"/>
    <w:rsid w:val="00D57478"/>
    <w:rsid w:val="00D574A4"/>
    <w:rsid w:val="00D57715"/>
    <w:rsid w:val="00D579A6"/>
    <w:rsid w:val="00D60A3C"/>
    <w:rsid w:val="00D60C00"/>
    <w:rsid w:val="00D60CDB"/>
    <w:rsid w:val="00D6105D"/>
    <w:rsid w:val="00D6113D"/>
    <w:rsid w:val="00D6120A"/>
    <w:rsid w:val="00D6131E"/>
    <w:rsid w:val="00D613EB"/>
    <w:rsid w:val="00D6152C"/>
    <w:rsid w:val="00D61DED"/>
    <w:rsid w:val="00D620DE"/>
    <w:rsid w:val="00D622D8"/>
    <w:rsid w:val="00D62D45"/>
    <w:rsid w:val="00D636E2"/>
    <w:rsid w:val="00D637D7"/>
    <w:rsid w:val="00D644DB"/>
    <w:rsid w:val="00D65A6A"/>
    <w:rsid w:val="00D66014"/>
    <w:rsid w:val="00D66052"/>
    <w:rsid w:val="00D661EE"/>
    <w:rsid w:val="00D66F17"/>
    <w:rsid w:val="00D6782B"/>
    <w:rsid w:val="00D70063"/>
    <w:rsid w:val="00D70CDD"/>
    <w:rsid w:val="00D70E4C"/>
    <w:rsid w:val="00D71037"/>
    <w:rsid w:val="00D7192E"/>
    <w:rsid w:val="00D7265F"/>
    <w:rsid w:val="00D72982"/>
    <w:rsid w:val="00D7446B"/>
    <w:rsid w:val="00D74B8D"/>
    <w:rsid w:val="00D7565C"/>
    <w:rsid w:val="00D75788"/>
    <w:rsid w:val="00D758BE"/>
    <w:rsid w:val="00D769D2"/>
    <w:rsid w:val="00D76B85"/>
    <w:rsid w:val="00D77321"/>
    <w:rsid w:val="00D77441"/>
    <w:rsid w:val="00D779C3"/>
    <w:rsid w:val="00D80E09"/>
    <w:rsid w:val="00D8154E"/>
    <w:rsid w:val="00D8164E"/>
    <w:rsid w:val="00D8188C"/>
    <w:rsid w:val="00D8192F"/>
    <w:rsid w:val="00D81977"/>
    <w:rsid w:val="00D81E41"/>
    <w:rsid w:val="00D8229C"/>
    <w:rsid w:val="00D82453"/>
    <w:rsid w:val="00D82FDD"/>
    <w:rsid w:val="00D8304C"/>
    <w:rsid w:val="00D8461E"/>
    <w:rsid w:val="00D847F5"/>
    <w:rsid w:val="00D8529F"/>
    <w:rsid w:val="00D85595"/>
    <w:rsid w:val="00D8581C"/>
    <w:rsid w:val="00D85956"/>
    <w:rsid w:val="00D85BFB"/>
    <w:rsid w:val="00D85CF1"/>
    <w:rsid w:val="00D87008"/>
    <w:rsid w:val="00D87878"/>
    <w:rsid w:val="00D879A7"/>
    <w:rsid w:val="00D87F7D"/>
    <w:rsid w:val="00D87FBE"/>
    <w:rsid w:val="00D90422"/>
    <w:rsid w:val="00D90EA5"/>
    <w:rsid w:val="00D91203"/>
    <w:rsid w:val="00D9123E"/>
    <w:rsid w:val="00D912F6"/>
    <w:rsid w:val="00D91D7A"/>
    <w:rsid w:val="00D91ED9"/>
    <w:rsid w:val="00D9266A"/>
    <w:rsid w:val="00D9279D"/>
    <w:rsid w:val="00D92924"/>
    <w:rsid w:val="00D9306B"/>
    <w:rsid w:val="00D93646"/>
    <w:rsid w:val="00D93B8F"/>
    <w:rsid w:val="00D93E80"/>
    <w:rsid w:val="00D940F3"/>
    <w:rsid w:val="00D94382"/>
    <w:rsid w:val="00D94C1B"/>
    <w:rsid w:val="00D9529D"/>
    <w:rsid w:val="00D95916"/>
    <w:rsid w:val="00D969BB"/>
    <w:rsid w:val="00D96E35"/>
    <w:rsid w:val="00D9700A"/>
    <w:rsid w:val="00D971CB"/>
    <w:rsid w:val="00D9772F"/>
    <w:rsid w:val="00D97D15"/>
    <w:rsid w:val="00DA0244"/>
    <w:rsid w:val="00DA06F3"/>
    <w:rsid w:val="00DA0935"/>
    <w:rsid w:val="00DA0ED6"/>
    <w:rsid w:val="00DA1278"/>
    <w:rsid w:val="00DA1582"/>
    <w:rsid w:val="00DA1806"/>
    <w:rsid w:val="00DA2000"/>
    <w:rsid w:val="00DA232B"/>
    <w:rsid w:val="00DA25CE"/>
    <w:rsid w:val="00DA28AC"/>
    <w:rsid w:val="00DA2AFB"/>
    <w:rsid w:val="00DA2EC4"/>
    <w:rsid w:val="00DA2EE2"/>
    <w:rsid w:val="00DA2FE8"/>
    <w:rsid w:val="00DA353B"/>
    <w:rsid w:val="00DA4015"/>
    <w:rsid w:val="00DA427D"/>
    <w:rsid w:val="00DA4D6F"/>
    <w:rsid w:val="00DA4F25"/>
    <w:rsid w:val="00DA4F8C"/>
    <w:rsid w:val="00DA528D"/>
    <w:rsid w:val="00DA52BC"/>
    <w:rsid w:val="00DA5A77"/>
    <w:rsid w:val="00DA5ACB"/>
    <w:rsid w:val="00DA6131"/>
    <w:rsid w:val="00DA62C8"/>
    <w:rsid w:val="00DA6545"/>
    <w:rsid w:val="00DA6D0B"/>
    <w:rsid w:val="00DA6DBB"/>
    <w:rsid w:val="00DA72BC"/>
    <w:rsid w:val="00DA78FA"/>
    <w:rsid w:val="00DA7B6C"/>
    <w:rsid w:val="00DA7C4E"/>
    <w:rsid w:val="00DB0CD9"/>
    <w:rsid w:val="00DB16A0"/>
    <w:rsid w:val="00DB18F8"/>
    <w:rsid w:val="00DB1AE6"/>
    <w:rsid w:val="00DB2122"/>
    <w:rsid w:val="00DB29CC"/>
    <w:rsid w:val="00DB2BB6"/>
    <w:rsid w:val="00DB2C05"/>
    <w:rsid w:val="00DB2E4F"/>
    <w:rsid w:val="00DB30BF"/>
    <w:rsid w:val="00DB34C9"/>
    <w:rsid w:val="00DB3542"/>
    <w:rsid w:val="00DB3623"/>
    <w:rsid w:val="00DB37A5"/>
    <w:rsid w:val="00DB3A14"/>
    <w:rsid w:val="00DB3B77"/>
    <w:rsid w:val="00DB413B"/>
    <w:rsid w:val="00DB44D2"/>
    <w:rsid w:val="00DB4816"/>
    <w:rsid w:val="00DB4A89"/>
    <w:rsid w:val="00DB595A"/>
    <w:rsid w:val="00DB5B30"/>
    <w:rsid w:val="00DB5B65"/>
    <w:rsid w:val="00DB66EB"/>
    <w:rsid w:val="00DB6BCD"/>
    <w:rsid w:val="00DB781C"/>
    <w:rsid w:val="00DB79C9"/>
    <w:rsid w:val="00DB7B2E"/>
    <w:rsid w:val="00DB7C16"/>
    <w:rsid w:val="00DC108B"/>
    <w:rsid w:val="00DC18B7"/>
    <w:rsid w:val="00DC2121"/>
    <w:rsid w:val="00DC216D"/>
    <w:rsid w:val="00DC3ED1"/>
    <w:rsid w:val="00DC489A"/>
    <w:rsid w:val="00DC4E88"/>
    <w:rsid w:val="00DC51F7"/>
    <w:rsid w:val="00DC5211"/>
    <w:rsid w:val="00DC55E7"/>
    <w:rsid w:val="00DC5E67"/>
    <w:rsid w:val="00DC6891"/>
    <w:rsid w:val="00DD04FC"/>
    <w:rsid w:val="00DD0962"/>
    <w:rsid w:val="00DD11BD"/>
    <w:rsid w:val="00DD18EA"/>
    <w:rsid w:val="00DD1B28"/>
    <w:rsid w:val="00DD1E4C"/>
    <w:rsid w:val="00DD1ECF"/>
    <w:rsid w:val="00DD1F6F"/>
    <w:rsid w:val="00DD2114"/>
    <w:rsid w:val="00DD24EC"/>
    <w:rsid w:val="00DD295F"/>
    <w:rsid w:val="00DD2993"/>
    <w:rsid w:val="00DD2DDB"/>
    <w:rsid w:val="00DD2E79"/>
    <w:rsid w:val="00DD2F86"/>
    <w:rsid w:val="00DD3C75"/>
    <w:rsid w:val="00DD3E9A"/>
    <w:rsid w:val="00DD4AB6"/>
    <w:rsid w:val="00DD4C01"/>
    <w:rsid w:val="00DD55C5"/>
    <w:rsid w:val="00DD59DD"/>
    <w:rsid w:val="00DD59E2"/>
    <w:rsid w:val="00DD5B86"/>
    <w:rsid w:val="00DD5EE5"/>
    <w:rsid w:val="00DD5F2A"/>
    <w:rsid w:val="00DD63B2"/>
    <w:rsid w:val="00DD64E6"/>
    <w:rsid w:val="00DD6C67"/>
    <w:rsid w:val="00DD7080"/>
    <w:rsid w:val="00DD7500"/>
    <w:rsid w:val="00DD76ED"/>
    <w:rsid w:val="00DD7731"/>
    <w:rsid w:val="00DD774D"/>
    <w:rsid w:val="00DD7CB5"/>
    <w:rsid w:val="00DD7D6A"/>
    <w:rsid w:val="00DE01B7"/>
    <w:rsid w:val="00DE0349"/>
    <w:rsid w:val="00DE0918"/>
    <w:rsid w:val="00DE0C4B"/>
    <w:rsid w:val="00DE0DD6"/>
    <w:rsid w:val="00DE0F01"/>
    <w:rsid w:val="00DE16BF"/>
    <w:rsid w:val="00DE1B1A"/>
    <w:rsid w:val="00DE1BDB"/>
    <w:rsid w:val="00DE1DC2"/>
    <w:rsid w:val="00DE2205"/>
    <w:rsid w:val="00DE2232"/>
    <w:rsid w:val="00DE255F"/>
    <w:rsid w:val="00DE2609"/>
    <w:rsid w:val="00DE2731"/>
    <w:rsid w:val="00DE3D61"/>
    <w:rsid w:val="00DE40C8"/>
    <w:rsid w:val="00DE461E"/>
    <w:rsid w:val="00DE4928"/>
    <w:rsid w:val="00DE4B3F"/>
    <w:rsid w:val="00DE4C0D"/>
    <w:rsid w:val="00DE4E46"/>
    <w:rsid w:val="00DE4F28"/>
    <w:rsid w:val="00DE55D6"/>
    <w:rsid w:val="00DE5BDA"/>
    <w:rsid w:val="00DE60C3"/>
    <w:rsid w:val="00DE650B"/>
    <w:rsid w:val="00DE6A2A"/>
    <w:rsid w:val="00DE6A7B"/>
    <w:rsid w:val="00DE6D36"/>
    <w:rsid w:val="00DE7369"/>
    <w:rsid w:val="00DF01DB"/>
    <w:rsid w:val="00DF0C2F"/>
    <w:rsid w:val="00DF1018"/>
    <w:rsid w:val="00DF112B"/>
    <w:rsid w:val="00DF1750"/>
    <w:rsid w:val="00DF2659"/>
    <w:rsid w:val="00DF2857"/>
    <w:rsid w:val="00DF3016"/>
    <w:rsid w:val="00DF35FF"/>
    <w:rsid w:val="00DF3E0C"/>
    <w:rsid w:val="00DF4B48"/>
    <w:rsid w:val="00DF4E48"/>
    <w:rsid w:val="00DF5855"/>
    <w:rsid w:val="00DF5B09"/>
    <w:rsid w:val="00DF5B1D"/>
    <w:rsid w:val="00DF5EBB"/>
    <w:rsid w:val="00DF6136"/>
    <w:rsid w:val="00DF67F8"/>
    <w:rsid w:val="00DF7050"/>
    <w:rsid w:val="00DF7164"/>
    <w:rsid w:val="00DF7F59"/>
    <w:rsid w:val="00DF7F89"/>
    <w:rsid w:val="00DF7FD6"/>
    <w:rsid w:val="00E01889"/>
    <w:rsid w:val="00E01E21"/>
    <w:rsid w:val="00E01FB7"/>
    <w:rsid w:val="00E0234B"/>
    <w:rsid w:val="00E02592"/>
    <w:rsid w:val="00E02960"/>
    <w:rsid w:val="00E02ECB"/>
    <w:rsid w:val="00E033BC"/>
    <w:rsid w:val="00E03ED8"/>
    <w:rsid w:val="00E0435E"/>
    <w:rsid w:val="00E04753"/>
    <w:rsid w:val="00E064EF"/>
    <w:rsid w:val="00E073B3"/>
    <w:rsid w:val="00E07824"/>
    <w:rsid w:val="00E07CAA"/>
    <w:rsid w:val="00E07D63"/>
    <w:rsid w:val="00E10044"/>
    <w:rsid w:val="00E10C7F"/>
    <w:rsid w:val="00E113AC"/>
    <w:rsid w:val="00E11595"/>
    <w:rsid w:val="00E11F8A"/>
    <w:rsid w:val="00E121D1"/>
    <w:rsid w:val="00E126DA"/>
    <w:rsid w:val="00E12767"/>
    <w:rsid w:val="00E12B63"/>
    <w:rsid w:val="00E12BC9"/>
    <w:rsid w:val="00E12CD1"/>
    <w:rsid w:val="00E12DD1"/>
    <w:rsid w:val="00E13881"/>
    <w:rsid w:val="00E13F8B"/>
    <w:rsid w:val="00E14E7B"/>
    <w:rsid w:val="00E15189"/>
    <w:rsid w:val="00E157C1"/>
    <w:rsid w:val="00E15B08"/>
    <w:rsid w:val="00E15BF1"/>
    <w:rsid w:val="00E161F1"/>
    <w:rsid w:val="00E1635D"/>
    <w:rsid w:val="00E17351"/>
    <w:rsid w:val="00E17804"/>
    <w:rsid w:val="00E17E0B"/>
    <w:rsid w:val="00E17EAB"/>
    <w:rsid w:val="00E202F3"/>
    <w:rsid w:val="00E206F5"/>
    <w:rsid w:val="00E207E8"/>
    <w:rsid w:val="00E20D3E"/>
    <w:rsid w:val="00E21294"/>
    <w:rsid w:val="00E216A7"/>
    <w:rsid w:val="00E216EE"/>
    <w:rsid w:val="00E21BBF"/>
    <w:rsid w:val="00E21BE3"/>
    <w:rsid w:val="00E21DAF"/>
    <w:rsid w:val="00E22333"/>
    <w:rsid w:val="00E224B6"/>
    <w:rsid w:val="00E227C7"/>
    <w:rsid w:val="00E22E49"/>
    <w:rsid w:val="00E2398C"/>
    <w:rsid w:val="00E2432B"/>
    <w:rsid w:val="00E2442A"/>
    <w:rsid w:val="00E265C4"/>
    <w:rsid w:val="00E26754"/>
    <w:rsid w:val="00E26C6A"/>
    <w:rsid w:val="00E26F2C"/>
    <w:rsid w:val="00E27204"/>
    <w:rsid w:val="00E27269"/>
    <w:rsid w:val="00E27906"/>
    <w:rsid w:val="00E27B64"/>
    <w:rsid w:val="00E27D5A"/>
    <w:rsid w:val="00E3100D"/>
    <w:rsid w:val="00E314A9"/>
    <w:rsid w:val="00E315E9"/>
    <w:rsid w:val="00E3237A"/>
    <w:rsid w:val="00E32837"/>
    <w:rsid w:val="00E32866"/>
    <w:rsid w:val="00E32B27"/>
    <w:rsid w:val="00E33136"/>
    <w:rsid w:val="00E332D2"/>
    <w:rsid w:val="00E33704"/>
    <w:rsid w:val="00E33AB7"/>
    <w:rsid w:val="00E33CB1"/>
    <w:rsid w:val="00E34C1E"/>
    <w:rsid w:val="00E34C44"/>
    <w:rsid w:val="00E34E68"/>
    <w:rsid w:val="00E3566F"/>
    <w:rsid w:val="00E357EB"/>
    <w:rsid w:val="00E36538"/>
    <w:rsid w:val="00E36A76"/>
    <w:rsid w:val="00E36BF0"/>
    <w:rsid w:val="00E36FCC"/>
    <w:rsid w:val="00E373F9"/>
    <w:rsid w:val="00E377AB"/>
    <w:rsid w:val="00E37FB5"/>
    <w:rsid w:val="00E404FB"/>
    <w:rsid w:val="00E40A55"/>
    <w:rsid w:val="00E411B3"/>
    <w:rsid w:val="00E4180C"/>
    <w:rsid w:val="00E419CF"/>
    <w:rsid w:val="00E41A32"/>
    <w:rsid w:val="00E41E39"/>
    <w:rsid w:val="00E41E3F"/>
    <w:rsid w:val="00E420E0"/>
    <w:rsid w:val="00E425D0"/>
    <w:rsid w:val="00E425EC"/>
    <w:rsid w:val="00E426E8"/>
    <w:rsid w:val="00E42964"/>
    <w:rsid w:val="00E42EF4"/>
    <w:rsid w:val="00E43567"/>
    <w:rsid w:val="00E436F4"/>
    <w:rsid w:val="00E43913"/>
    <w:rsid w:val="00E43A88"/>
    <w:rsid w:val="00E43F9C"/>
    <w:rsid w:val="00E449A0"/>
    <w:rsid w:val="00E44AFF"/>
    <w:rsid w:val="00E44CAB"/>
    <w:rsid w:val="00E456ED"/>
    <w:rsid w:val="00E45D64"/>
    <w:rsid w:val="00E46168"/>
    <w:rsid w:val="00E46BC0"/>
    <w:rsid w:val="00E46D4D"/>
    <w:rsid w:val="00E477AA"/>
    <w:rsid w:val="00E47B71"/>
    <w:rsid w:val="00E50467"/>
    <w:rsid w:val="00E505FB"/>
    <w:rsid w:val="00E5093E"/>
    <w:rsid w:val="00E50AF1"/>
    <w:rsid w:val="00E5125C"/>
    <w:rsid w:val="00E51338"/>
    <w:rsid w:val="00E51608"/>
    <w:rsid w:val="00E5172E"/>
    <w:rsid w:val="00E517C2"/>
    <w:rsid w:val="00E528A4"/>
    <w:rsid w:val="00E52D5A"/>
    <w:rsid w:val="00E53704"/>
    <w:rsid w:val="00E53AC6"/>
    <w:rsid w:val="00E54601"/>
    <w:rsid w:val="00E54736"/>
    <w:rsid w:val="00E5566F"/>
    <w:rsid w:val="00E55F3D"/>
    <w:rsid w:val="00E55F56"/>
    <w:rsid w:val="00E56051"/>
    <w:rsid w:val="00E562D5"/>
    <w:rsid w:val="00E5630B"/>
    <w:rsid w:val="00E56953"/>
    <w:rsid w:val="00E5699F"/>
    <w:rsid w:val="00E56B76"/>
    <w:rsid w:val="00E570C8"/>
    <w:rsid w:val="00E578AA"/>
    <w:rsid w:val="00E578C0"/>
    <w:rsid w:val="00E57AEB"/>
    <w:rsid w:val="00E60537"/>
    <w:rsid w:val="00E61121"/>
    <w:rsid w:val="00E612A1"/>
    <w:rsid w:val="00E615D9"/>
    <w:rsid w:val="00E617E3"/>
    <w:rsid w:val="00E61BBF"/>
    <w:rsid w:val="00E61C15"/>
    <w:rsid w:val="00E6229C"/>
    <w:rsid w:val="00E6360C"/>
    <w:rsid w:val="00E63DBB"/>
    <w:rsid w:val="00E63FB8"/>
    <w:rsid w:val="00E6474C"/>
    <w:rsid w:val="00E64AEF"/>
    <w:rsid w:val="00E6586D"/>
    <w:rsid w:val="00E65A5C"/>
    <w:rsid w:val="00E660F8"/>
    <w:rsid w:val="00E66160"/>
    <w:rsid w:val="00E663B7"/>
    <w:rsid w:val="00E66735"/>
    <w:rsid w:val="00E669BB"/>
    <w:rsid w:val="00E66B97"/>
    <w:rsid w:val="00E66EBC"/>
    <w:rsid w:val="00E6715E"/>
    <w:rsid w:val="00E67233"/>
    <w:rsid w:val="00E67E23"/>
    <w:rsid w:val="00E67F82"/>
    <w:rsid w:val="00E70442"/>
    <w:rsid w:val="00E70AD7"/>
    <w:rsid w:val="00E715CF"/>
    <w:rsid w:val="00E715D8"/>
    <w:rsid w:val="00E71A7F"/>
    <w:rsid w:val="00E71B08"/>
    <w:rsid w:val="00E7275C"/>
    <w:rsid w:val="00E72920"/>
    <w:rsid w:val="00E7307E"/>
    <w:rsid w:val="00E739A1"/>
    <w:rsid w:val="00E73D04"/>
    <w:rsid w:val="00E74279"/>
    <w:rsid w:val="00E75116"/>
    <w:rsid w:val="00E753C1"/>
    <w:rsid w:val="00E75583"/>
    <w:rsid w:val="00E7562F"/>
    <w:rsid w:val="00E75963"/>
    <w:rsid w:val="00E75AA9"/>
    <w:rsid w:val="00E76444"/>
    <w:rsid w:val="00E765FE"/>
    <w:rsid w:val="00E76E1C"/>
    <w:rsid w:val="00E77700"/>
    <w:rsid w:val="00E80091"/>
    <w:rsid w:val="00E800F5"/>
    <w:rsid w:val="00E8102E"/>
    <w:rsid w:val="00E81133"/>
    <w:rsid w:val="00E81BB7"/>
    <w:rsid w:val="00E81E8E"/>
    <w:rsid w:val="00E82AEE"/>
    <w:rsid w:val="00E82D0D"/>
    <w:rsid w:val="00E83A7C"/>
    <w:rsid w:val="00E83A9E"/>
    <w:rsid w:val="00E84672"/>
    <w:rsid w:val="00E84721"/>
    <w:rsid w:val="00E8504F"/>
    <w:rsid w:val="00E851D6"/>
    <w:rsid w:val="00E853E7"/>
    <w:rsid w:val="00E862FB"/>
    <w:rsid w:val="00E871EA"/>
    <w:rsid w:val="00E87552"/>
    <w:rsid w:val="00E8756C"/>
    <w:rsid w:val="00E87C7B"/>
    <w:rsid w:val="00E90170"/>
    <w:rsid w:val="00E9025C"/>
    <w:rsid w:val="00E90917"/>
    <w:rsid w:val="00E90BF1"/>
    <w:rsid w:val="00E91142"/>
    <w:rsid w:val="00E911AA"/>
    <w:rsid w:val="00E92276"/>
    <w:rsid w:val="00E92C94"/>
    <w:rsid w:val="00E933E0"/>
    <w:rsid w:val="00E93445"/>
    <w:rsid w:val="00E93502"/>
    <w:rsid w:val="00E9398D"/>
    <w:rsid w:val="00E941C4"/>
    <w:rsid w:val="00E94741"/>
    <w:rsid w:val="00E94A5F"/>
    <w:rsid w:val="00E94A66"/>
    <w:rsid w:val="00E94CEA"/>
    <w:rsid w:val="00E95514"/>
    <w:rsid w:val="00E9556C"/>
    <w:rsid w:val="00E95AC9"/>
    <w:rsid w:val="00E95B1B"/>
    <w:rsid w:val="00E95E7E"/>
    <w:rsid w:val="00E96464"/>
    <w:rsid w:val="00E9698C"/>
    <w:rsid w:val="00E97BC6"/>
    <w:rsid w:val="00E97D8D"/>
    <w:rsid w:val="00E97DFB"/>
    <w:rsid w:val="00E97E4D"/>
    <w:rsid w:val="00EA04EC"/>
    <w:rsid w:val="00EA074C"/>
    <w:rsid w:val="00EA07F4"/>
    <w:rsid w:val="00EA0FE9"/>
    <w:rsid w:val="00EA164E"/>
    <w:rsid w:val="00EA1787"/>
    <w:rsid w:val="00EA1A47"/>
    <w:rsid w:val="00EA1B38"/>
    <w:rsid w:val="00EA24A3"/>
    <w:rsid w:val="00EA2D00"/>
    <w:rsid w:val="00EA2E41"/>
    <w:rsid w:val="00EA3369"/>
    <w:rsid w:val="00EA3476"/>
    <w:rsid w:val="00EA360A"/>
    <w:rsid w:val="00EA3CD9"/>
    <w:rsid w:val="00EA4034"/>
    <w:rsid w:val="00EA4041"/>
    <w:rsid w:val="00EA43C8"/>
    <w:rsid w:val="00EA4BC0"/>
    <w:rsid w:val="00EA5039"/>
    <w:rsid w:val="00EA5044"/>
    <w:rsid w:val="00EA5181"/>
    <w:rsid w:val="00EA5474"/>
    <w:rsid w:val="00EA5B04"/>
    <w:rsid w:val="00EA5B3E"/>
    <w:rsid w:val="00EA6704"/>
    <w:rsid w:val="00EA7677"/>
    <w:rsid w:val="00EA7AA0"/>
    <w:rsid w:val="00EA7C00"/>
    <w:rsid w:val="00EA7D0B"/>
    <w:rsid w:val="00EA7F2F"/>
    <w:rsid w:val="00EA7FF7"/>
    <w:rsid w:val="00EB01CD"/>
    <w:rsid w:val="00EB0236"/>
    <w:rsid w:val="00EB042B"/>
    <w:rsid w:val="00EB05CE"/>
    <w:rsid w:val="00EB0B66"/>
    <w:rsid w:val="00EB10F5"/>
    <w:rsid w:val="00EB1630"/>
    <w:rsid w:val="00EB17D0"/>
    <w:rsid w:val="00EB1988"/>
    <w:rsid w:val="00EB1A79"/>
    <w:rsid w:val="00EB1B58"/>
    <w:rsid w:val="00EB1DB6"/>
    <w:rsid w:val="00EB2070"/>
    <w:rsid w:val="00EB3560"/>
    <w:rsid w:val="00EB417A"/>
    <w:rsid w:val="00EB6225"/>
    <w:rsid w:val="00EB63C9"/>
    <w:rsid w:val="00EB6450"/>
    <w:rsid w:val="00EB6733"/>
    <w:rsid w:val="00EB70DF"/>
    <w:rsid w:val="00EB716A"/>
    <w:rsid w:val="00EB71D0"/>
    <w:rsid w:val="00EB7B92"/>
    <w:rsid w:val="00EB7C0D"/>
    <w:rsid w:val="00EC0BBB"/>
    <w:rsid w:val="00EC0CF8"/>
    <w:rsid w:val="00EC0EC7"/>
    <w:rsid w:val="00EC1244"/>
    <w:rsid w:val="00EC17A5"/>
    <w:rsid w:val="00EC1805"/>
    <w:rsid w:val="00EC2258"/>
    <w:rsid w:val="00EC238F"/>
    <w:rsid w:val="00EC2B0A"/>
    <w:rsid w:val="00EC3496"/>
    <w:rsid w:val="00EC3588"/>
    <w:rsid w:val="00EC3818"/>
    <w:rsid w:val="00EC3A1C"/>
    <w:rsid w:val="00EC3D71"/>
    <w:rsid w:val="00EC4104"/>
    <w:rsid w:val="00EC46F4"/>
    <w:rsid w:val="00EC4BA0"/>
    <w:rsid w:val="00EC52D3"/>
    <w:rsid w:val="00EC5868"/>
    <w:rsid w:val="00EC5AEB"/>
    <w:rsid w:val="00EC5D88"/>
    <w:rsid w:val="00EC65E8"/>
    <w:rsid w:val="00EC672F"/>
    <w:rsid w:val="00EC6751"/>
    <w:rsid w:val="00EC6BA4"/>
    <w:rsid w:val="00EC6CA0"/>
    <w:rsid w:val="00EC703F"/>
    <w:rsid w:val="00EC714B"/>
    <w:rsid w:val="00EC76FA"/>
    <w:rsid w:val="00EC7FDC"/>
    <w:rsid w:val="00ED05A5"/>
    <w:rsid w:val="00ED089F"/>
    <w:rsid w:val="00ED0B42"/>
    <w:rsid w:val="00ED14E1"/>
    <w:rsid w:val="00ED1DD1"/>
    <w:rsid w:val="00ED214C"/>
    <w:rsid w:val="00ED278B"/>
    <w:rsid w:val="00ED2B8E"/>
    <w:rsid w:val="00ED3056"/>
    <w:rsid w:val="00ED3345"/>
    <w:rsid w:val="00ED340F"/>
    <w:rsid w:val="00ED376E"/>
    <w:rsid w:val="00ED3A48"/>
    <w:rsid w:val="00ED3F4E"/>
    <w:rsid w:val="00ED40F4"/>
    <w:rsid w:val="00ED421F"/>
    <w:rsid w:val="00ED4263"/>
    <w:rsid w:val="00ED44EF"/>
    <w:rsid w:val="00ED4ACC"/>
    <w:rsid w:val="00ED4D55"/>
    <w:rsid w:val="00ED52F3"/>
    <w:rsid w:val="00ED5559"/>
    <w:rsid w:val="00ED5930"/>
    <w:rsid w:val="00ED5CC7"/>
    <w:rsid w:val="00ED5F41"/>
    <w:rsid w:val="00ED65A0"/>
    <w:rsid w:val="00ED68A6"/>
    <w:rsid w:val="00ED68B9"/>
    <w:rsid w:val="00ED692C"/>
    <w:rsid w:val="00ED6B68"/>
    <w:rsid w:val="00ED6F50"/>
    <w:rsid w:val="00ED6F52"/>
    <w:rsid w:val="00ED712A"/>
    <w:rsid w:val="00ED72D1"/>
    <w:rsid w:val="00ED76CE"/>
    <w:rsid w:val="00ED7AE6"/>
    <w:rsid w:val="00EE030D"/>
    <w:rsid w:val="00EE0F5C"/>
    <w:rsid w:val="00EE18E7"/>
    <w:rsid w:val="00EE1DF0"/>
    <w:rsid w:val="00EE1E07"/>
    <w:rsid w:val="00EE2A92"/>
    <w:rsid w:val="00EE2BCE"/>
    <w:rsid w:val="00EE359F"/>
    <w:rsid w:val="00EE3B12"/>
    <w:rsid w:val="00EE3B40"/>
    <w:rsid w:val="00EE3ECA"/>
    <w:rsid w:val="00EE3EEE"/>
    <w:rsid w:val="00EE4624"/>
    <w:rsid w:val="00EE492D"/>
    <w:rsid w:val="00EE4AE9"/>
    <w:rsid w:val="00EE4D31"/>
    <w:rsid w:val="00EE4F7C"/>
    <w:rsid w:val="00EE5293"/>
    <w:rsid w:val="00EE5350"/>
    <w:rsid w:val="00EE5D55"/>
    <w:rsid w:val="00EE5E13"/>
    <w:rsid w:val="00EE60DF"/>
    <w:rsid w:val="00EE6D74"/>
    <w:rsid w:val="00EE79E6"/>
    <w:rsid w:val="00EE7FF1"/>
    <w:rsid w:val="00EF02C7"/>
    <w:rsid w:val="00EF0C66"/>
    <w:rsid w:val="00EF161D"/>
    <w:rsid w:val="00EF1635"/>
    <w:rsid w:val="00EF2EEA"/>
    <w:rsid w:val="00EF307F"/>
    <w:rsid w:val="00EF4476"/>
    <w:rsid w:val="00EF4539"/>
    <w:rsid w:val="00EF454C"/>
    <w:rsid w:val="00EF470E"/>
    <w:rsid w:val="00EF484D"/>
    <w:rsid w:val="00EF4C81"/>
    <w:rsid w:val="00EF4EFF"/>
    <w:rsid w:val="00EF5161"/>
    <w:rsid w:val="00EF5463"/>
    <w:rsid w:val="00EF56E9"/>
    <w:rsid w:val="00EF59D5"/>
    <w:rsid w:val="00EF5ADA"/>
    <w:rsid w:val="00EF5EDE"/>
    <w:rsid w:val="00EF61D3"/>
    <w:rsid w:val="00EF69D8"/>
    <w:rsid w:val="00EF6DB6"/>
    <w:rsid w:val="00EF7018"/>
    <w:rsid w:val="00EF724D"/>
    <w:rsid w:val="00EF7353"/>
    <w:rsid w:val="00EF798E"/>
    <w:rsid w:val="00F00290"/>
    <w:rsid w:val="00F002FC"/>
    <w:rsid w:val="00F004EE"/>
    <w:rsid w:val="00F00724"/>
    <w:rsid w:val="00F010CB"/>
    <w:rsid w:val="00F01354"/>
    <w:rsid w:val="00F01645"/>
    <w:rsid w:val="00F01BF5"/>
    <w:rsid w:val="00F01D90"/>
    <w:rsid w:val="00F02261"/>
    <w:rsid w:val="00F02B9D"/>
    <w:rsid w:val="00F02E69"/>
    <w:rsid w:val="00F03389"/>
    <w:rsid w:val="00F03C0C"/>
    <w:rsid w:val="00F04B8D"/>
    <w:rsid w:val="00F04CD7"/>
    <w:rsid w:val="00F05180"/>
    <w:rsid w:val="00F0540A"/>
    <w:rsid w:val="00F055E5"/>
    <w:rsid w:val="00F058DF"/>
    <w:rsid w:val="00F060E6"/>
    <w:rsid w:val="00F06820"/>
    <w:rsid w:val="00F068D0"/>
    <w:rsid w:val="00F070EA"/>
    <w:rsid w:val="00F071C2"/>
    <w:rsid w:val="00F07320"/>
    <w:rsid w:val="00F079DC"/>
    <w:rsid w:val="00F07A60"/>
    <w:rsid w:val="00F100AE"/>
    <w:rsid w:val="00F10339"/>
    <w:rsid w:val="00F10CEB"/>
    <w:rsid w:val="00F11419"/>
    <w:rsid w:val="00F118AD"/>
    <w:rsid w:val="00F11AD6"/>
    <w:rsid w:val="00F1235A"/>
    <w:rsid w:val="00F136B5"/>
    <w:rsid w:val="00F1382D"/>
    <w:rsid w:val="00F13A95"/>
    <w:rsid w:val="00F13BD9"/>
    <w:rsid w:val="00F13D82"/>
    <w:rsid w:val="00F13DFB"/>
    <w:rsid w:val="00F14737"/>
    <w:rsid w:val="00F14794"/>
    <w:rsid w:val="00F15032"/>
    <w:rsid w:val="00F1575B"/>
    <w:rsid w:val="00F16120"/>
    <w:rsid w:val="00F1664E"/>
    <w:rsid w:val="00F1699F"/>
    <w:rsid w:val="00F16B86"/>
    <w:rsid w:val="00F16DE3"/>
    <w:rsid w:val="00F16E71"/>
    <w:rsid w:val="00F170AF"/>
    <w:rsid w:val="00F17262"/>
    <w:rsid w:val="00F174E3"/>
    <w:rsid w:val="00F17599"/>
    <w:rsid w:val="00F20320"/>
    <w:rsid w:val="00F207C7"/>
    <w:rsid w:val="00F20860"/>
    <w:rsid w:val="00F2126D"/>
    <w:rsid w:val="00F2199C"/>
    <w:rsid w:val="00F21F79"/>
    <w:rsid w:val="00F224F3"/>
    <w:rsid w:val="00F22DBE"/>
    <w:rsid w:val="00F22E08"/>
    <w:rsid w:val="00F23201"/>
    <w:rsid w:val="00F2369A"/>
    <w:rsid w:val="00F24D49"/>
    <w:rsid w:val="00F25191"/>
    <w:rsid w:val="00F252B7"/>
    <w:rsid w:val="00F25F8F"/>
    <w:rsid w:val="00F26B42"/>
    <w:rsid w:val="00F2758E"/>
    <w:rsid w:val="00F3040F"/>
    <w:rsid w:val="00F315BA"/>
    <w:rsid w:val="00F31B07"/>
    <w:rsid w:val="00F325F2"/>
    <w:rsid w:val="00F327E9"/>
    <w:rsid w:val="00F32BC7"/>
    <w:rsid w:val="00F32CD4"/>
    <w:rsid w:val="00F32FDC"/>
    <w:rsid w:val="00F336D4"/>
    <w:rsid w:val="00F3374A"/>
    <w:rsid w:val="00F34553"/>
    <w:rsid w:val="00F358A5"/>
    <w:rsid w:val="00F35CA9"/>
    <w:rsid w:val="00F361AF"/>
    <w:rsid w:val="00F3620E"/>
    <w:rsid w:val="00F3784F"/>
    <w:rsid w:val="00F37A6D"/>
    <w:rsid w:val="00F40102"/>
    <w:rsid w:val="00F40280"/>
    <w:rsid w:val="00F4044B"/>
    <w:rsid w:val="00F404D4"/>
    <w:rsid w:val="00F40661"/>
    <w:rsid w:val="00F40D77"/>
    <w:rsid w:val="00F40EFE"/>
    <w:rsid w:val="00F414EC"/>
    <w:rsid w:val="00F4153A"/>
    <w:rsid w:val="00F41800"/>
    <w:rsid w:val="00F42B6D"/>
    <w:rsid w:val="00F42D8D"/>
    <w:rsid w:val="00F42D98"/>
    <w:rsid w:val="00F4300A"/>
    <w:rsid w:val="00F43076"/>
    <w:rsid w:val="00F433D5"/>
    <w:rsid w:val="00F43496"/>
    <w:rsid w:val="00F43A02"/>
    <w:rsid w:val="00F43A3A"/>
    <w:rsid w:val="00F43BAD"/>
    <w:rsid w:val="00F43D25"/>
    <w:rsid w:val="00F43DFA"/>
    <w:rsid w:val="00F441AC"/>
    <w:rsid w:val="00F441FD"/>
    <w:rsid w:val="00F4459C"/>
    <w:rsid w:val="00F44AD4"/>
    <w:rsid w:val="00F44D91"/>
    <w:rsid w:val="00F4503D"/>
    <w:rsid w:val="00F45049"/>
    <w:rsid w:val="00F45752"/>
    <w:rsid w:val="00F457BF"/>
    <w:rsid w:val="00F45A40"/>
    <w:rsid w:val="00F468EC"/>
    <w:rsid w:val="00F4775F"/>
    <w:rsid w:val="00F47F15"/>
    <w:rsid w:val="00F50B27"/>
    <w:rsid w:val="00F51332"/>
    <w:rsid w:val="00F5135D"/>
    <w:rsid w:val="00F51486"/>
    <w:rsid w:val="00F51CD8"/>
    <w:rsid w:val="00F5232A"/>
    <w:rsid w:val="00F52908"/>
    <w:rsid w:val="00F530D1"/>
    <w:rsid w:val="00F53115"/>
    <w:rsid w:val="00F531FF"/>
    <w:rsid w:val="00F534E8"/>
    <w:rsid w:val="00F53686"/>
    <w:rsid w:val="00F54C61"/>
    <w:rsid w:val="00F557BF"/>
    <w:rsid w:val="00F557F2"/>
    <w:rsid w:val="00F55905"/>
    <w:rsid w:val="00F56D73"/>
    <w:rsid w:val="00F56EC4"/>
    <w:rsid w:val="00F5715E"/>
    <w:rsid w:val="00F576B9"/>
    <w:rsid w:val="00F57908"/>
    <w:rsid w:val="00F57B90"/>
    <w:rsid w:val="00F60C6B"/>
    <w:rsid w:val="00F60C8F"/>
    <w:rsid w:val="00F6107C"/>
    <w:rsid w:val="00F61D5A"/>
    <w:rsid w:val="00F62682"/>
    <w:rsid w:val="00F6268A"/>
    <w:rsid w:val="00F632B8"/>
    <w:rsid w:val="00F640D5"/>
    <w:rsid w:val="00F6421B"/>
    <w:rsid w:val="00F646DF"/>
    <w:rsid w:val="00F649C5"/>
    <w:rsid w:val="00F64A36"/>
    <w:rsid w:val="00F64F31"/>
    <w:rsid w:val="00F65286"/>
    <w:rsid w:val="00F6533B"/>
    <w:rsid w:val="00F65474"/>
    <w:rsid w:val="00F6593D"/>
    <w:rsid w:val="00F65DCA"/>
    <w:rsid w:val="00F664F8"/>
    <w:rsid w:val="00F666C0"/>
    <w:rsid w:val="00F669D7"/>
    <w:rsid w:val="00F66C27"/>
    <w:rsid w:val="00F66F9B"/>
    <w:rsid w:val="00F67452"/>
    <w:rsid w:val="00F67900"/>
    <w:rsid w:val="00F706B1"/>
    <w:rsid w:val="00F70814"/>
    <w:rsid w:val="00F708AA"/>
    <w:rsid w:val="00F708B2"/>
    <w:rsid w:val="00F72044"/>
    <w:rsid w:val="00F7243E"/>
    <w:rsid w:val="00F7306E"/>
    <w:rsid w:val="00F7318F"/>
    <w:rsid w:val="00F735E7"/>
    <w:rsid w:val="00F74187"/>
    <w:rsid w:val="00F745C8"/>
    <w:rsid w:val="00F74C3B"/>
    <w:rsid w:val="00F74DDE"/>
    <w:rsid w:val="00F74E22"/>
    <w:rsid w:val="00F75703"/>
    <w:rsid w:val="00F75728"/>
    <w:rsid w:val="00F75741"/>
    <w:rsid w:val="00F75BCD"/>
    <w:rsid w:val="00F75E88"/>
    <w:rsid w:val="00F760CD"/>
    <w:rsid w:val="00F76501"/>
    <w:rsid w:val="00F7684B"/>
    <w:rsid w:val="00F76C5B"/>
    <w:rsid w:val="00F77EDA"/>
    <w:rsid w:val="00F80886"/>
    <w:rsid w:val="00F80D99"/>
    <w:rsid w:val="00F80DF4"/>
    <w:rsid w:val="00F8116D"/>
    <w:rsid w:val="00F8129B"/>
    <w:rsid w:val="00F81EDC"/>
    <w:rsid w:val="00F81F3D"/>
    <w:rsid w:val="00F81FE2"/>
    <w:rsid w:val="00F82199"/>
    <w:rsid w:val="00F82345"/>
    <w:rsid w:val="00F82B38"/>
    <w:rsid w:val="00F82C20"/>
    <w:rsid w:val="00F82CF6"/>
    <w:rsid w:val="00F82E7C"/>
    <w:rsid w:val="00F833E8"/>
    <w:rsid w:val="00F837AD"/>
    <w:rsid w:val="00F837E2"/>
    <w:rsid w:val="00F83B51"/>
    <w:rsid w:val="00F83C6E"/>
    <w:rsid w:val="00F83F86"/>
    <w:rsid w:val="00F841FD"/>
    <w:rsid w:val="00F845BD"/>
    <w:rsid w:val="00F8509C"/>
    <w:rsid w:val="00F860D9"/>
    <w:rsid w:val="00F86139"/>
    <w:rsid w:val="00F861EC"/>
    <w:rsid w:val="00F87A94"/>
    <w:rsid w:val="00F87D3F"/>
    <w:rsid w:val="00F912E4"/>
    <w:rsid w:val="00F91815"/>
    <w:rsid w:val="00F91AD4"/>
    <w:rsid w:val="00F91BAE"/>
    <w:rsid w:val="00F92335"/>
    <w:rsid w:val="00F92D57"/>
    <w:rsid w:val="00F93D49"/>
    <w:rsid w:val="00F94B02"/>
    <w:rsid w:val="00F94DE7"/>
    <w:rsid w:val="00F95759"/>
    <w:rsid w:val="00F95789"/>
    <w:rsid w:val="00F957A1"/>
    <w:rsid w:val="00F96714"/>
    <w:rsid w:val="00F968A3"/>
    <w:rsid w:val="00F969AC"/>
    <w:rsid w:val="00F96C49"/>
    <w:rsid w:val="00F9755A"/>
    <w:rsid w:val="00FA0196"/>
    <w:rsid w:val="00FA01CA"/>
    <w:rsid w:val="00FA02B2"/>
    <w:rsid w:val="00FA0D7D"/>
    <w:rsid w:val="00FA0F5B"/>
    <w:rsid w:val="00FA1022"/>
    <w:rsid w:val="00FA11B1"/>
    <w:rsid w:val="00FA1791"/>
    <w:rsid w:val="00FA1BC5"/>
    <w:rsid w:val="00FA1E06"/>
    <w:rsid w:val="00FA2B69"/>
    <w:rsid w:val="00FA3125"/>
    <w:rsid w:val="00FA3445"/>
    <w:rsid w:val="00FA34BF"/>
    <w:rsid w:val="00FA35BC"/>
    <w:rsid w:val="00FA45BD"/>
    <w:rsid w:val="00FA4673"/>
    <w:rsid w:val="00FA4BE0"/>
    <w:rsid w:val="00FA6345"/>
    <w:rsid w:val="00FA6806"/>
    <w:rsid w:val="00FA6BD7"/>
    <w:rsid w:val="00FA7011"/>
    <w:rsid w:val="00FA774D"/>
    <w:rsid w:val="00FA7825"/>
    <w:rsid w:val="00FA7AF2"/>
    <w:rsid w:val="00FB1070"/>
    <w:rsid w:val="00FB1131"/>
    <w:rsid w:val="00FB1592"/>
    <w:rsid w:val="00FB27C1"/>
    <w:rsid w:val="00FB30B8"/>
    <w:rsid w:val="00FB3981"/>
    <w:rsid w:val="00FB3A71"/>
    <w:rsid w:val="00FB3F8E"/>
    <w:rsid w:val="00FB4063"/>
    <w:rsid w:val="00FB42EF"/>
    <w:rsid w:val="00FB4782"/>
    <w:rsid w:val="00FB4DE1"/>
    <w:rsid w:val="00FB51C3"/>
    <w:rsid w:val="00FB5331"/>
    <w:rsid w:val="00FB5536"/>
    <w:rsid w:val="00FB5652"/>
    <w:rsid w:val="00FB5E33"/>
    <w:rsid w:val="00FB62AD"/>
    <w:rsid w:val="00FB6325"/>
    <w:rsid w:val="00FB635F"/>
    <w:rsid w:val="00FB6A36"/>
    <w:rsid w:val="00FB74D4"/>
    <w:rsid w:val="00FB7763"/>
    <w:rsid w:val="00FB7B58"/>
    <w:rsid w:val="00FC0094"/>
    <w:rsid w:val="00FC00A4"/>
    <w:rsid w:val="00FC02AA"/>
    <w:rsid w:val="00FC0439"/>
    <w:rsid w:val="00FC0C29"/>
    <w:rsid w:val="00FC12BF"/>
    <w:rsid w:val="00FC1534"/>
    <w:rsid w:val="00FC1712"/>
    <w:rsid w:val="00FC1C2A"/>
    <w:rsid w:val="00FC1CDA"/>
    <w:rsid w:val="00FC29E5"/>
    <w:rsid w:val="00FC2A48"/>
    <w:rsid w:val="00FC2C1C"/>
    <w:rsid w:val="00FC2C8B"/>
    <w:rsid w:val="00FC5790"/>
    <w:rsid w:val="00FC5B17"/>
    <w:rsid w:val="00FC618A"/>
    <w:rsid w:val="00FC6795"/>
    <w:rsid w:val="00FC69C2"/>
    <w:rsid w:val="00FC6D2B"/>
    <w:rsid w:val="00FC6DD5"/>
    <w:rsid w:val="00FC7194"/>
    <w:rsid w:val="00FC780E"/>
    <w:rsid w:val="00FC79F5"/>
    <w:rsid w:val="00FC7A4E"/>
    <w:rsid w:val="00FC7F97"/>
    <w:rsid w:val="00FD039B"/>
    <w:rsid w:val="00FD0F6F"/>
    <w:rsid w:val="00FD11A9"/>
    <w:rsid w:val="00FD1304"/>
    <w:rsid w:val="00FD14EA"/>
    <w:rsid w:val="00FD1ACF"/>
    <w:rsid w:val="00FD201D"/>
    <w:rsid w:val="00FD218A"/>
    <w:rsid w:val="00FD30BD"/>
    <w:rsid w:val="00FD30D9"/>
    <w:rsid w:val="00FD33D8"/>
    <w:rsid w:val="00FD35C6"/>
    <w:rsid w:val="00FD3B12"/>
    <w:rsid w:val="00FD50F1"/>
    <w:rsid w:val="00FD5502"/>
    <w:rsid w:val="00FD586E"/>
    <w:rsid w:val="00FD6299"/>
    <w:rsid w:val="00FD64BE"/>
    <w:rsid w:val="00FD667A"/>
    <w:rsid w:val="00FD67DB"/>
    <w:rsid w:val="00FD683C"/>
    <w:rsid w:val="00FD6C7F"/>
    <w:rsid w:val="00FD70A1"/>
    <w:rsid w:val="00FD75AA"/>
    <w:rsid w:val="00FD782D"/>
    <w:rsid w:val="00FD7C1C"/>
    <w:rsid w:val="00FE0197"/>
    <w:rsid w:val="00FE023C"/>
    <w:rsid w:val="00FE04A1"/>
    <w:rsid w:val="00FE0760"/>
    <w:rsid w:val="00FE0944"/>
    <w:rsid w:val="00FE0B6C"/>
    <w:rsid w:val="00FE0C57"/>
    <w:rsid w:val="00FE1693"/>
    <w:rsid w:val="00FE199A"/>
    <w:rsid w:val="00FE201B"/>
    <w:rsid w:val="00FE21AE"/>
    <w:rsid w:val="00FE23E6"/>
    <w:rsid w:val="00FE29F0"/>
    <w:rsid w:val="00FE2B13"/>
    <w:rsid w:val="00FE2C6E"/>
    <w:rsid w:val="00FE2D1A"/>
    <w:rsid w:val="00FE3525"/>
    <w:rsid w:val="00FE3685"/>
    <w:rsid w:val="00FE4527"/>
    <w:rsid w:val="00FE455B"/>
    <w:rsid w:val="00FE4623"/>
    <w:rsid w:val="00FE4808"/>
    <w:rsid w:val="00FE4847"/>
    <w:rsid w:val="00FE484F"/>
    <w:rsid w:val="00FE53A3"/>
    <w:rsid w:val="00FE58AC"/>
    <w:rsid w:val="00FE60DA"/>
    <w:rsid w:val="00FE6104"/>
    <w:rsid w:val="00FE65B9"/>
    <w:rsid w:val="00FE6D81"/>
    <w:rsid w:val="00FE7329"/>
    <w:rsid w:val="00FE7622"/>
    <w:rsid w:val="00FE767A"/>
    <w:rsid w:val="00FE76AE"/>
    <w:rsid w:val="00FF086B"/>
    <w:rsid w:val="00FF0E15"/>
    <w:rsid w:val="00FF0E43"/>
    <w:rsid w:val="00FF13C4"/>
    <w:rsid w:val="00FF16A8"/>
    <w:rsid w:val="00FF1F1C"/>
    <w:rsid w:val="00FF2A0B"/>
    <w:rsid w:val="00FF30C5"/>
    <w:rsid w:val="00FF317A"/>
    <w:rsid w:val="00FF3763"/>
    <w:rsid w:val="00FF3773"/>
    <w:rsid w:val="00FF50C4"/>
    <w:rsid w:val="00FF5381"/>
    <w:rsid w:val="00FF5BF4"/>
    <w:rsid w:val="00FF5D45"/>
    <w:rsid w:val="00FF644F"/>
    <w:rsid w:val="00FF77EA"/>
    <w:rsid w:val="00FF7C0B"/>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F89966C7-C421-444E-B3E4-6D476E8D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uiPriority w:val="34"/>
    <w:locked/>
    <w:rsid w:val="00EF735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0140-C9A2-4840-BE98-24098EC3D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2403</TotalTime>
  <Pages>30</Pages>
  <Words>15173</Words>
  <Characters>86488</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101459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1487</cp:revision>
  <cp:lastPrinted>2022-02-21T11:19:00Z</cp:lastPrinted>
  <dcterms:created xsi:type="dcterms:W3CDTF">2021-02-18T22:34:00Z</dcterms:created>
  <dcterms:modified xsi:type="dcterms:W3CDTF">2022-02-24T04:21:00Z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