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1E606" w14:textId="2298F59B" w:rsidR="00DD1E47" w:rsidRDefault="00DD1E47" w:rsidP="006771E8">
      <w:pPr>
        <w:pStyle w:val="BodyText"/>
        <w:rPr>
          <w:rFonts w:eastAsia="SimHei"/>
          <w:b/>
          <w:sz w:val="14"/>
          <w:szCs w:val="14"/>
          <w:lang w:val="en-US"/>
        </w:rPr>
      </w:pPr>
    </w:p>
    <w:p w14:paraId="6112EFD5" w14:textId="77777777" w:rsidR="00480975" w:rsidRPr="00F30B19" w:rsidRDefault="00480975" w:rsidP="006771E8">
      <w:pPr>
        <w:pStyle w:val="BodyText"/>
        <w:rPr>
          <w:rFonts w:ascii="BrowalliaUPC" w:hAnsi="BrowalliaUPC" w:cs="BrowalliaUPC"/>
          <w:cs/>
          <w:lang w:bidi="th-TH"/>
        </w:rPr>
      </w:pPr>
    </w:p>
    <w:p w14:paraId="37A9C127" w14:textId="27F490CD" w:rsidR="007E5B9C" w:rsidRPr="00F30B19" w:rsidRDefault="007E5B9C" w:rsidP="007E5B9C">
      <w:pPr>
        <w:pStyle w:val="BodyText"/>
        <w:tabs>
          <w:tab w:val="left" w:pos="6384"/>
        </w:tabs>
        <w:rPr>
          <w:rFonts w:ascii="BrowalliaUPC" w:hAnsi="BrowalliaUPC" w:cs="BrowalliaUPC"/>
        </w:rPr>
      </w:pPr>
    </w:p>
    <w:p w14:paraId="5E722315" w14:textId="02699BCF" w:rsidR="00D15EA5" w:rsidRPr="00F30B19" w:rsidRDefault="000D7750" w:rsidP="000D7750">
      <w:pPr>
        <w:pStyle w:val="BodyText"/>
        <w:tabs>
          <w:tab w:val="left" w:pos="6384"/>
        </w:tabs>
        <w:rPr>
          <w:rFonts w:ascii="BrowalliaUPC" w:hAnsi="BrowalliaUPC" w:cs="BrowalliaUPC"/>
        </w:rPr>
      </w:pPr>
      <w:r w:rsidRPr="00F30B19">
        <w:rPr>
          <w:rFonts w:ascii="BrowalliaUPC" w:hAnsi="BrowalliaUPC" w:cs="BrowalliaUPC"/>
        </w:rPr>
        <w:tab/>
      </w:r>
      <w:r w:rsidR="006F1B19" w:rsidRPr="00F30B19">
        <w:rPr>
          <w:rFonts w:ascii="BrowalliaUPC" w:hAnsi="BrowalliaUPC" w:cs="BrowalliaUPC"/>
        </w:rPr>
        <w:br w:type="textWrapping" w:clear="all"/>
      </w:r>
    </w:p>
    <w:p w14:paraId="5BB8D197" w14:textId="77777777" w:rsidR="00D15EA5" w:rsidRPr="00F30B19" w:rsidRDefault="00D15EA5" w:rsidP="00D15EA5">
      <w:pPr>
        <w:pStyle w:val="BodyText"/>
        <w:rPr>
          <w:rFonts w:ascii="BrowalliaUPC" w:hAnsi="BrowalliaUPC" w:cs="BrowalliaUPC"/>
        </w:rPr>
      </w:pPr>
    </w:p>
    <w:p w14:paraId="5C4D7C73" w14:textId="54862E5D" w:rsidR="00734D83" w:rsidRPr="00F30B19" w:rsidRDefault="00734D83" w:rsidP="00C73BD4">
      <w:pPr>
        <w:pStyle w:val="BodyText"/>
        <w:spacing w:line="240" w:lineRule="auto"/>
        <w:rPr>
          <w:rFonts w:ascii="BrowalliaUPC" w:hAnsi="BrowalliaUPC" w:cs="BrowalliaUPC"/>
          <w:sz w:val="16"/>
          <w:szCs w:val="16"/>
          <w:lang w:val="en-US" w:bidi="th-TH"/>
        </w:rPr>
      </w:pPr>
    </w:p>
    <w:p w14:paraId="3AAD8625" w14:textId="77777777" w:rsidR="000C553F" w:rsidRPr="00F30B19" w:rsidRDefault="000C553F" w:rsidP="000C553F">
      <w:pPr>
        <w:pStyle w:val="BodyText"/>
        <w:spacing w:after="240" w:line="240" w:lineRule="auto"/>
        <w:rPr>
          <w:rFonts w:ascii="BrowalliaUPC" w:hAnsi="BrowalliaUPC" w:cs="BrowalliaUPC"/>
          <w:sz w:val="16"/>
          <w:szCs w:val="16"/>
          <w:lang w:val="en-US" w:bidi="th-TH"/>
        </w:rPr>
      </w:pPr>
    </w:p>
    <w:p w14:paraId="7DFC1A3D" w14:textId="3AAAD8CF" w:rsidR="00AD3B26" w:rsidRPr="00F30B19" w:rsidRDefault="00AD3B26" w:rsidP="001E0B59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F30B19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</w:t>
      </w:r>
      <w:r w:rsidR="00734D83" w:rsidRPr="00F30B19">
        <w:rPr>
          <w:rFonts w:ascii="BrowalliaUPC" w:hAnsi="BrowalliaUPC" w:cs="BrowalliaUPC"/>
          <w:b/>
          <w:bCs/>
          <w:sz w:val="28"/>
          <w:szCs w:val="28"/>
          <w:lang w:bidi="th-TH"/>
        </w:rPr>
        <w:t xml:space="preserve"> </w:t>
      </w:r>
      <w:r w:rsidR="00FD65A0" w:rsidRPr="00F30B19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ผู้</w:t>
      </w:r>
      <w:r w:rsidR="0015168F" w:rsidRPr="00F30B19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ถือหุ้น</w:t>
      </w:r>
      <w:r w:rsidR="001E0B59" w:rsidRPr="00F30B19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ของ</w:t>
      </w:r>
      <w:r w:rsidR="0015168F" w:rsidRPr="00F30B19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บริษัท สหไทย </w:t>
      </w:r>
      <w:proofErr w:type="spellStart"/>
      <w:r w:rsidR="0015168F" w:rsidRPr="00F30B19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เทอร์มินอล</w:t>
      </w:r>
      <w:proofErr w:type="spellEnd"/>
      <w:r w:rsidR="0015168F" w:rsidRPr="00F30B19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(มหาชน)</w:t>
      </w:r>
      <w:r w:rsidR="0015168F" w:rsidRPr="00F30B19">
        <w:rPr>
          <w:rFonts w:ascii="BrowalliaUPC" w:hAnsi="BrowalliaUPC" w:cs="BrowalliaUPC"/>
          <w:b/>
          <w:bCs/>
          <w:sz w:val="28"/>
          <w:szCs w:val="28"/>
          <w:lang w:bidi="th-TH"/>
        </w:rPr>
        <w:t xml:space="preserve">   </w:t>
      </w:r>
      <w:r w:rsidR="00734D83" w:rsidRPr="00F30B19">
        <w:rPr>
          <w:rFonts w:ascii="BrowalliaUPC" w:hAnsi="BrowalliaUPC" w:cs="BrowalliaUPC"/>
          <w:sz w:val="22"/>
          <w:szCs w:val="22"/>
        </w:rPr>
        <w:tab/>
      </w:r>
    </w:p>
    <w:p w14:paraId="5FC96824" w14:textId="77777777" w:rsidR="00EB31E1" w:rsidRPr="00F30B19" w:rsidRDefault="00EB31E1" w:rsidP="001E0B59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B879E3B" w14:textId="77777777" w:rsidR="003F16DE" w:rsidRPr="00F30B19" w:rsidRDefault="003F16DE" w:rsidP="001E0B59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F30B19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654C3503" w14:textId="77777777" w:rsidR="00EB31E1" w:rsidRPr="00F30B19" w:rsidRDefault="00EB31E1" w:rsidP="00C73BD4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7890B369" w14:textId="3FFCD471" w:rsidR="00280186" w:rsidRPr="00F30B19" w:rsidRDefault="002920B3" w:rsidP="00C73BD4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ข้าพเจ้าได้ตรวจสอบงบการเงินรวม</w:t>
      </w:r>
      <w:bookmarkStart w:id="1" w:name="_Hlk29487085"/>
      <w:r w:rsidR="000C553F" w:rsidRPr="00F30B19">
        <w:rPr>
          <w:rFonts w:ascii="BrowalliaUPC" w:hAnsi="BrowalliaUPC" w:cs="BrowalliaUPC"/>
          <w:sz w:val="28"/>
          <w:szCs w:val="28"/>
          <w:cs/>
          <w:lang w:bidi="th-TH"/>
        </w:rPr>
        <w:t>และเฉพาะ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bookmarkEnd w:id="1"/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 xml:space="preserve"> สหไทย</w:t>
      </w:r>
      <w:r w:rsidR="001E0B59" w:rsidRPr="00F30B1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proofErr w:type="spellStart"/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เทอร์มินอล</w:t>
      </w:r>
      <w:proofErr w:type="spellEnd"/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</w:t>
      </w:r>
      <w:r w:rsidR="0015168F" w:rsidRPr="00F30B19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15168F" w:rsidRPr="00F30B19">
        <w:rPr>
          <w:rFonts w:ascii="BrowalliaUPC" w:hAnsi="BrowalliaUPC" w:cs="BrowalliaUPC"/>
          <w:sz w:val="28"/>
          <w:szCs w:val="28"/>
          <w:cs/>
          <w:lang w:bidi="th-TH"/>
        </w:rPr>
        <w:t>(มหาชน)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 xml:space="preserve"> และบริษัทย่อย </w:t>
      </w:r>
      <w:r w:rsidR="00502582" w:rsidRPr="00F30B19">
        <w:rPr>
          <w:rFonts w:ascii="BrowalliaUPC" w:hAnsi="BrowalliaUPC" w:cs="BrowalliaUPC"/>
          <w:sz w:val="28"/>
          <w:szCs w:val="28"/>
          <w:lang w:bidi="th-TH"/>
        </w:rPr>
        <w:t xml:space="preserve">                 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(“กลุ่มบริษัท”)</w:t>
      </w:r>
      <w:r w:rsidRPr="00F30B19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ซึ่งประกอบด้วย</w:t>
      </w:r>
      <w:r w:rsidR="00A240B3" w:rsidRPr="00F30B19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งบแสดงฐานะการเงินรวม</w:t>
      </w:r>
      <w:r w:rsidR="005C076B" w:rsidRPr="00F30B19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 xml:space="preserve"> ณ วันที่ </w:t>
      </w:r>
      <w:r w:rsidRPr="00F30B19">
        <w:rPr>
          <w:rFonts w:ascii="BrowalliaUPC" w:hAnsi="BrowalliaUPC" w:cs="BrowalliaUPC"/>
          <w:sz w:val="28"/>
          <w:szCs w:val="28"/>
          <w:lang w:bidi="th-TH"/>
        </w:rPr>
        <w:t>31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 xml:space="preserve"> ธันวาคม </w:t>
      </w:r>
      <w:r w:rsidRPr="00F30B19">
        <w:rPr>
          <w:rFonts w:ascii="BrowalliaUPC" w:hAnsi="BrowalliaUPC" w:cs="BrowalliaUPC"/>
          <w:sz w:val="28"/>
          <w:szCs w:val="28"/>
          <w:lang w:bidi="th-TH"/>
        </w:rPr>
        <w:t>256</w:t>
      </w:r>
      <w:r w:rsidR="00056815" w:rsidRPr="00F30B19">
        <w:rPr>
          <w:rFonts w:ascii="BrowalliaUPC" w:hAnsi="BrowalliaUPC" w:cs="BrowalliaUPC"/>
          <w:sz w:val="28"/>
          <w:szCs w:val="28"/>
          <w:lang w:bidi="th-TH"/>
        </w:rPr>
        <w:t>4</w:t>
      </w:r>
      <w:r w:rsidR="005C076B" w:rsidRPr="00F30B19">
        <w:rPr>
          <w:rFonts w:ascii="BrowalliaUPC" w:hAnsi="BrowalliaUPC" w:cs="BrowalliaUPC"/>
          <w:sz w:val="28"/>
          <w:szCs w:val="28"/>
          <w:lang w:val="en-US" w:bidi="th-TH"/>
        </w:rPr>
        <w:t xml:space="preserve">   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</w:t>
      </w:r>
      <w:r w:rsidR="005C076B" w:rsidRPr="00F30B19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 xml:space="preserve"> งบแสดงการเปลี่ยนแปลงส่วนของ</w:t>
      </w:r>
      <w:r w:rsidR="005C076B" w:rsidRPr="00F30B19">
        <w:rPr>
          <w:rFonts w:ascii="BrowalliaUPC" w:hAnsi="BrowalliaUPC" w:cs="BrowalliaUPC"/>
          <w:sz w:val="28"/>
          <w:szCs w:val="28"/>
          <w:lang w:bidi="th-TH"/>
        </w:rPr>
        <w:t xml:space="preserve">         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ผู้ถือหุ้นรวม</w:t>
      </w:r>
      <w:r w:rsidR="005C076B" w:rsidRPr="00F30B19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 xml:space="preserve"> และงบกระแสเงินสดรวม</w:t>
      </w:r>
      <w:r w:rsidR="005C076B" w:rsidRPr="00F30B19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สำหรับปีสิ้นสุดวันเดียวกัน และหมายเหตุประกอบงบการเงิน</w:t>
      </w:r>
      <w:r w:rsidR="001C63C6" w:rsidRPr="00F30B19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987108" w:rsidRPr="00F30B19">
        <w:rPr>
          <w:rFonts w:ascii="BrowalliaUPC" w:hAnsi="BrowalliaUPC" w:cs="BrowalliaUPC"/>
          <w:sz w:val="28"/>
          <w:szCs w:val="28"/>
          <w:cs/>
          <w:lang w:bidi="th-TH"/>
        </w:rPr>
        <w:t>ซึ่ง</w:t>
      </w:r>
      <w:r w:rsidR="00E4666A" w:rsidRPr="00F30B19">
        <w:rPr>
          <w:rFonts w:ascii="BrowalliaUPC" w:hAnsi="BrowalliaUPC" w:cs="BrowalliaUPC"/>
          <w:sz w:val="28"/>
          <w:szCs w:val="28"/>
          <w:cs/>
          <w:lang w:bidi="th-TH"/>
        </w:rPr>
        <w:t>ร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วม</w:t>
      </w:r>
      <w:r w:rsidR="00E4666A" w:rsidRPr="00F30B19">
        <w:rPr>
          <w:rFonts w:ascii="BrowalliaUPC" w:hAnsi="BrowalliaUPC" w:cs="BrowalliaUPC"/>
          <w:sz w:val="28"/>
          <w:szCs w:val="28"/>
          <w:cs/>
          <w:lang w:bidi="th-TH"/>
        </w:rPr>
        <w:t>ถึง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 xml:space="preserve">สรุปนโยบายการบัญชีที่สำคัญ </w:t>
      </w:r>
    </w:p>
    <w:p w14:paraId="623FB8B5" w14:textId="77777777" w:rsidR="00280186" w:rsidRPr="00F30B19" w:rsidRDefault="00280186" w:rsidP="0028018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19DD171" w14:textId="54A517D5" w:rsidR="00CD4D4E" w:rsidRPr="00F30B19" w:rsidRDefault="002920B3" w:rsidP="002920B3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ข้าพเจ้าเห็นว่า งบการเงินรวมและเฉพาะของบริษัท</w:t>
      </w:r>
      <w:r w:rsidR="00120B69" w:rsidRPr="00F30B19">
        <w:rPr>
          <w:rFonts w:ascii="BrowalliaUPC" w:hAnsi="BrowalliaUPC" w:cs="BrowalliaUPC"/>
          <w:sz w:val="28"/>
          <w:szCs w:val="28"/>
          <w:cs/>
          <w:lang w:bidi="th-TH"/>
        </w:rPr>
        <w:t>ดังกล่าว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ข้างต้นแสดงฐานะการเงินรวม</w:t>
      </w:r>
      <w:r w:rsidR="00643633" w:rsidRPr="00F30B19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="00C87612" w:rsidRPr="00F30B19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F40540" w:rsidRPr="00F30B19">
        <w:rPr>
          <w:rFonts w:ascii="BrowalliaUPC" w:hAnsi="BrowalliaUPC" w:cs="BrowalliaUPC"/>
          <w:sz w:val="28"/>
          <w:szCs w:val="28"/>
          <w:cs/>
          <w:lang w:bidi="th-TH"/>
        </w:rPr>
        <w:t xml:space="preserve">สหไทย </w:t>
      </w:r>
      <w:proofErr w:type="spellStart"/>
      <w:r w:rsidR="00F40540" w:rsidRPr="00F30B19">
        <w:rPr>
          <w:rFonts w:ascii="BrowalliaUPC" w:hAnsi="BrowalliaUPC" w:cs="BrowalliaUPC"/>
          <w:sz w:val="28"/>
          <w:szCs w:val="28"/>
          <w:cs/>
          <w:lang w:bidi="th-TH"/>
        </w:rPr>
        <w:t>เทอร์มินอล</w:t>
      </w:r>
      <w:proofErr w:type="spellEnd"/>
      <w:r w:rsidR="00F40540" w:rsidRPr="00F30B19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</w:t>
      </w:r>
      <w:r w:rsidR="00F40540" w:rsidRPr="00F30B19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F40540" w:rsidRPr="00F30B19">
        <w:rPr>
          <w:rFonts w:ascii="BrowalliaUPC" w:hAnsi="BrowalliaUPC" w:cs="BrowalliaUPC"/>
          <w:sz w:val="28"/>
          <w:szCs w:val="28"/>
          <w:cs/>
          <w:lang w:bidi="th-TH"/>
        </w:rPr>
        <w:t>(มหาชน) และบริษัทย่อย</w:t>
      </w:r>
      <w:r w:rsidR="00F87E1F" w:rsidRPr="00F30B19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Pr="00F30B19">
        <w:rPr>
          <w:rFonts w:ascii="BrowalliaUPC" w:hAnsi="BrowalliaUPC" w:cs="BrowalliaUPC"/>
          <w:sz w:val="28"/>
          <w:szCs w:val="28"/>
          <w:lang w:bidi="th-TH"/>
        </w:rPr>
        <w:t>31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 xml:space="preserve"> ธันวาคม </w:t>
      </w:r>
      <w:r w:rsidRPr="00F30B19">
        <w:rPr>
          <w:rFonts w:ascii="BrowalliaUPC" w:hAnsi="BrowalliaUPC" w:cs="BrowalliaUPC"/>
          <w:sz w:val="28"/>
          <w:szCs w:val="28"/>
          <w:lang w:bidi="th-TH"/>
        </w:rPr>
        <w:t>256</w:t>
      </w:r>
      <w:r w:rsidR="00056815" w:rsidRPr="00F30B19">
        <w:rPr>
          <w:rFonts w:ascii="BrowalliaUPC" w:hAnsi="BrowalliaUPC" w:cs="BrowalliaUPC"/>
          <w:sz w:val="28"/>
          <w:szCs w:val="28"/>
          <w:lang w:bidi="th-TH"/>
        </w:rPr>
        <w:t>4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 xml:space="preserve"> ผลการดำเนินงานรวม</w:t>
      </w:r>
      <w:r w:rsidR="009A7A66" w:rsidRPr="00F30B19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="009A7A66" w:rsidRPr="00F30B19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และกระแสเงินสดรวม</w:t>
      </w:r>
      <w:r w:rsidR="009A7A66" w:rsidRPr="00F30B19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  <w:r w:rsidR="00734D83" w:rsidRPr="00F30B1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</w:p>
    <w:p w14:paraId="5E78C626" w14:textId="77777777" w:rsidR="00CD4D4E" w:rsidRPr="00F30B19" w:rsidRDefault="00CD4D4E" w:rsidP="009A7A66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A56816F" w14:textId="77777777" w:rsidR="003F16DE" w:rsidRPr="00F30B19" w:rsidRDefault="003F16DE" w:rsidP="001E0B59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F30B19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43B0732A" w14:textId="77777777" w:rsidR="003F16DE" w:rsidRPr="00F30B19" w:rsidRDefault="003F16DE" w:rsidP="003F16D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75EB32C" w14:textId="79291E9C" w:rsidR="0050422B" w:rsidRPr="00F30B19" w:rsidRDefault="0050422B" w:rsidP="0050422B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="00C20C10"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โดยระบุ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ความรับผิดชอบของข้าพเจ้าไว้ในวรรคความรับผิดชอบของผู้สอบบัญชี</w:t>
      </w:r>
      <w:r w:rsidR="00C6799F"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ใน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การตรวจสอบงบการเงินในรายงาน</w:t>
      </w:r>
      <w:r w:rsidR="00C6799F"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นี้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ทั้งนี้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ในส่วนที่เกี่ยวข้องกับการตรวจสอบงบการเงินรวมและเฉพาะของบริษัท และข้าพเจ้าได้ปฏิบัติตามความรับผิดชอบด้านจรรยาบรรณอื่น</w:t>
      </w:r>
      <w:r w:rsidRPr="00F30B19">
        <w:rPr>
          <w:rFonts w:ascii="BrowalliaUPC" w:eastAsia="Calibri" w:hAnsi="BrowalliaUPC" w:cs="BrowalliaUPC"/>
          <w:sz w:val="28"/>
          <w:szCs w:val="28"/>
          <w:lang w:bidi="th-TH"/>
        </w:rPr>
        <w:t xml:space="preserve"> 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</w:t>
      </w:r>
      <w:r w:rsidR="001F02F2"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รวบรวมมานั้น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4DF1F9CF" w14:textId="3F4BCE7A" w:rsidR="009A7A66" w:rsidRDefault="009A7A66" w:rsidP="003F16DE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A3CF16B" w14:textId="6F067135" w:rsidR="00480975" w:rsidRDefault="00480975" w:rsidP="003F16DE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6531E833" w14:textId="77777777" w:rsidR="00480975" w:rsidRPr="00F30B19" w:rsidRDefault="00480975" w:rsidP="003F16DE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41BD88B3" w14:textId="77777777" w:rsidR="0050422B" w:rsidRPr="00F30B19" w:rsidRDefault="0050422B" w:rsidP="003F16DE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EE618E8" w14:textId="77777777" w:rsidR="00072D1A" w:rsidRPr="00F30B19" w:rsidRDefault="00072D1A" w:rsidP="00072D1A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F30B19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 xml:space="preserve">เรื่องสำคัญในการตรวจสอบ </w:t>
      </w:r>
    </w:p>
    <w:p w14:paraId="5C567FC7" w14:textId="77777777" w:rsidR="00992A86" w:rsidRPr="00F30B19" w:rsidRDefault="00992A86" w:rsidP="00072D1A">
      <w:pPr>
        <w:jc w:val="thaiDistribute"/>
        <w:rPr>
          <w:rFonts w:ascii="BrowalliaUPC" w:hAnsi="BrowalliaUPC" w:cs="BrowalliaUPC"/>
          <w:i/>
          <w:iCs/>
          <w:sz w:val="28"/>
          <w:szCs w:val="28"/>
        </w:rPr>
      </w:pPr>
    </w:p>
    <w:p w14:paraId="75F75F09" w14:textId="7EB54E86" w:rsidR="00F823CD" w:rsidRPr="00F30B19" w:rsidRDefault="00132972" w:rsidP="00DF4B27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F30B19">
        <w:rPr>
          <w:rFonts w:ascii="BrowalliaUPC" w:hAnsi="BrowalliaUPC" w:cs="BrowalliaUPC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</w:t>
      </w:r>
      <w:r w:rsidR="00D33849" w:rsidRPr="00F30B19">
        <w:rPr>
          <w:rFonts w:ascii="BrowalliaUPC" w:hAnsi="BrowalliaUPC" w:cs="BrowalliaUPC"/>
          <w:sz w:val="28"/>
          <w:szCs w:val="28"/>
          <w:cs/>
        </w:rPr>
        <w:t xml:space="preserve">ตามดุลยพินิจเยี่ยงผู้ประกอบวิชาชีพของข้าพเจ้า </w:t>
      </w:r>
      <w:r w:rsidRPr="00F30B19">
        <w:rPr>
          <w:rFonts w:ascii="BrowalliaUPC" w:hAnsi="BrowalliaUPC" w:cs="BrowalliaUPC"/>
          <w:sz w:val="28"/>
          <w:szCs w:val="28"/>
          <w:cs/>
        </w:rPr>
        <w:t>ในการตรวจสอบงบการเงิน</w:t>
      </w:r>
      <w:r w:rsidR="00DA2186" w:rsidRPr="00F30B19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</w:t>
      </w:r>
      <w:r w:rsidRPr="00F30B19">
        <w:rPr>
          <w:rFonts w:ascii="BrowalliaUPC" w:hAnsi="BrowalliaUPC" w:cs="BrowalliaUPC"/>
          <w:sz w:val="28"/>
          <w:szCs w:val="28"/>
          <w:cs/>
        </w:rPr>
        <w:t>ของบริษัทสำหรับ</w:t>
      </w:r>
      <w:r w:rsidR="00E32980" w:rsidRPr="00F30B19">
        <w:rPr>
          <w:rFonts w:ascii="BrowalliaUPC" w:hAnsi="BrowalliaUPC" w:cs="BrowalliaUPC"/>
          <w:sz w:val="28"/>
          <w:szCs w:val="28"/>
          <w:cs/>
          <w:lang w:bidi="th-TH"/>
        </w:rPr>
        <w:t>ปี</w:t>
      </w:r>
      <w:r w:rsidRPr="00F30B19">
        <w:rPr>
          <w:rFonts w:ascii="BrowalliaUPC" w:hAnsi="BrowalliaUPC" w:cs="BrowalliaUPC"/>
          <w:sz w:val="28"/>
          <w:szCs w:val="28"/>
          <w:cs/>
        </w:rPr>
        <w:t xml:space="preserve">ปัจจุบัน </w:t>
      </w:r>
      <w:r w:rsidR="00D112B8" w:rsidRPr="00F30B19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ข้าพเจ้าได้นำ</w:t>
      </w:r>
      <w:r w:rsidRPr="00F30B19">
        <w:rPr>
          <w:rFonts w:ascii="BrowalliaUPC" w:hAnsi="BrowalliaUPC" w:cs="BrowalliaUPC"/>
          <w:sz w:val="28"/>
          <w:szCs w:val="28"/>
          <w:cs/>
        </w:rPr>
        <w:t>เรื่องเหล่า</w:t>
      </w:r>
      <w:r w:rsidR="00DA3E32" w:rsidRPr="00F30B19">
        <w:rPr>
          <w:rFonts w:ascii="BrowalliaUPC" w:hAnsi="BrowalliaUPC" w:cs="BrowalliaUPC"/>
          <w:sz w:val="28"/>
          <w:szCs w:val="28"/>
          <w:cs/>
          <w:lang w:bidi="th-TH"/>
        </w:rPr>
        <w:t>นี้มาพิจารณา</w:t>
      </w:r>
      <w:r w:rsidRPr="00F30B19">
        <w:rPr>
          <w:rFonts w:ascii="BrowalliaUPC" w:hAnsi="BrowalliaUPC" w:cs="BrowalliaUPC"/>
          <w:sz w:val="28"/>
          <w:szCs w:val="28"/>
          <w:cs/>
        </w:rPr>
        <w:t>ในบริบทของการตรวจสอบงบการเงิน</w:t>
      </w:r>
      <w:r w:rsidR="00556997" w:rsidRPr="00F30B19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</w:t>
      </w:r>
      <w:r w:rsidR="00DE272B" w:rsidRPr="00F30B19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Pr="00F30B19">
        <w:rPr>
          <w:rFonts w:ascii="BrowalliaUPC" w:hAnsi="BrowalliaUPC" w:cs="BrowalliaUPC"/>
          <w:sz w:val="28"/>
          <w:szCs w:val="28"/>
          <w:cs/>
        </w:rPr>
        <w:t>โดยรวมและในการแสดงความเห็นของข้าพเจ้า ทั้งนี้ ข้าพเจ้าพิจารณาว่าไม่มีเ</w:t>
      </w:r>
      <w:proofErr w:type="spellStart"/>
      <w:r w:rsidR="008810A4" w:rsidRPr="00F30B19">
        <w:rPr>
          <w:rFonts w:ascii="BrowalliaUPC" w:hAnsi="BrowalliaUPC" w:cs="BrowalliaUPC"/>
          <w:sz w:val="28"/>
          <w:szCs w:val="28"/>
          <w:cs/>
          <w:lang w:bidi="th-TH"/>
        </w:rPr>
        <w:t>รื่</w:t>
      </w:r>
      <w:proofErr w:type="spellEnd"/>
      <w:r w:rsidRPr="00F30B19">
        <w:rPr>
          <w:rFonts w:ascii="BrowalliaUPC" w:hAnsi="BrowalliaUPC" w:cs="BrowalliaUPC"/>
          <w:sz w:val="28"/>
          <w:szCs w:val="28"/>
          <w:cs/>
        </w:rPr>
        <w:t>อง</w:t>
      </w:r>
      <w:r w:rsidR="008810A4" w:rsidRPr="00F30B19">
        <w:rPr>
          <w:rFonts w:ascii="BrowalliaUPC" w:hAnsi="BrowalliaUPC" w:cs="BrowalliaUPC"/>
          <w:sz w:val="28"/>
          <w:szCs w:val="28"/>
          <w:cs/>
          <w:lang w:bidi="th-TH"/>
        </w:rPr>
        <w:t>สำ</w:t>
      </w:r>
      <w:r w:rsidRPr="00F30B19">
        <w:rPr>
          <w:rFonts w:ascii="BrowalliaUPC" w:hAnsi="BrowalliaUPC" w:cs="BrowalliaUPC"/>
          <w:sz w:val="28"/>
          <w:szCs w:val="28"/>
          <w:cs/>
        </w:rPr>
        <w:t>คัญ</w:t>
      </w:r>
      <w:r w:rsidR="00A27AA3" w:rsidRPr="00F30B19">
        <w:rPr>
          <w:rFonts w:ascii="BrowalliaUPC" w:hAnsi="BrowalliaUPC" w:cs="BrowalliaUPC"/>
          <w:sz w:val="28"/>
          <w:szCs w:val="28"/>
          <w:cs/>
          <w:lang w:bidi="th-TH"/>
        </w:rPr>
        <w:t>ที่สุดที่ต้องพิจารณาเป็นพิเศษ</w:t>
      </w:r>
      <w:r w:rsidRPr="00F30B19">
        <w:rPr>
          <w:rFonts w:ascii="BrowalliaUPC" w:hAnsi="BrowalliaUPC" w:cs="BrowalliaUPC"/>
          <w:sz w:val="28"/>
          <w:szCs w:val="28"/>
          <w:cs/>
        </w:rPr>
        <w:t>ในการตรวจสอบ</w:t>
      </w:r>
    </w:p>
    <w:p w14:paraId="0C926617" w14:textId="77777777" w:rsidR="00DF4B27" w:rsidRPr="00F30B19" w:rsidRDefault="00DF4B27" w:rsidP="00DF4B27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60005C1" w14:textId="3B666824" w:rsidR="00165155" w:rsidRPr="00F30B19" w:rsidRDefault="00165155" w:rsidP="00992A86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F30B19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ข้อมูลอื่น</w:t>
      </w:r>
    </w:p>
    <w:p w14:paraId="097A436E" w14:textId="77777777" w:rsidR="00992A86" w:rsidRPr="00F30B19" w:rsidRDefault="00992A86" w:rsidP="00992A86">
      <w:pPr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</w:p>
    <w:p w14:paraId="09E9A139" w14:textId="784E80A8" w:rsidR="00165155" w:rsidRPr="00F30B19" w:rsidRDefault="00A571D1" w:rsidP="00165155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ผู้บริหารเป็นผู้รับผิดชอบ</w:t>
      </w:r>
      <w:r w:rsidR="007340B8"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ในการ</w:t>
      </w:r>
      <w:r w:rsidR="00D719F6"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จัดทำรายงานเกี่ยวกับ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ข้อมูลอื่น</w:t>
      </w:r>
      <w:r w:rsidRPr="00F30B19">
        <w:rPr>
          <w:rFonts w:ascii="BrowalliaUPC" w:eastAsia="Calibri" w:hAnsi="BrowalliaUPC" w:cs="BrowalliaUPC"/>
          <w:sz w:val="28"/>
          <w:szCs w:val="28"/>
        </w:rPr>
        <w:t xml:space="preserve"> 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F30B19">
        <w:rPr>
          <w:rFonts w:ascii="BrowalliaUPC" w:eastAsia="Calibri" w:hAnsi="BrowalliaUPC" w:cs="BrowalliaUPC"/>
          <w:sz w:val="28"/>
          <w:szCs w:val="28"/>
        </w:rPr>
        <w:t xml:space="preserve"> 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แต่ไม่รวมถึงงบการเงิน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F30B19">
        <w:rPr>
          <w:rFonts w:ascii="BrowalliaUPC" w:eastAsia="Calibri" w:hAnsi="BrowalliaUPC" w:cs="BrowalliaUPC"/>
          <w:sz w:val="28"/>
          <w:szCs w:val="28"/>
        </w:rPr>
        <w:t xml:space="preserve"> 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ซึ่งคาดว่า</w:t>
      </w:r>
      <w:r w:rsidR="00D719F6"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สำเนา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รายงานประจำปีจะถูกจัด</w:t>
      </w:r>
      <w:r w:rsidR="00D719F6"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ส่งให้ข้าพเจ้า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ภายหลังวันที่ในรายงานของผู้สอบบัญชีนี้</w:t>
      </w:r>
      <w:r w:rsidR="00165155" w:rsidRPr="00F30B1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</w:p>
    <w:p w14:paraId="62DAAE98" w14:textId="77777777" w:rsidR="00165155" w:rsidRPr="00F30B19" w:rsidRDefault="00165155" w:rsidP="00165155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7A68E178" w14:textId="4097DD8C" w:rsidR="00165155" w:rsidRPr="00F30B19" w:rsidRDefault="004F4851" w:rsidP="00165155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ความเห็นของข้าพเจ้า</w:t>
      </w:r>
      <w:r w:rsidR="003D7950"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จากการตรวจสอบ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งบการเงิน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249EBA26" w14:textId="77777777" w:rsidR="00165155" w:rsidRPr="00F30B19" w:rsidRDefault="00165155" w:rsidP="00165155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7857F986" w14:textId="14601D9F" w:rsidR="00165155" w:rsidRPr="00F30B19" w:rsidRDefault="00EB2E39" w:rsidP="00165155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 xml:space="preserve">รวมและเฉพาะของบริษัท 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คือ</w:t>
      </w:r>
      <w:r w:rsidRPr="00F30B19">
        <w:rPr>
          <w:rFonts w:ascii="BrowalliaUPC" w:eastAsia="Calibri" w:hAnsi="BrowalliaUPC" w:cs="BrowalliaUPC"/>
          <w:sz w:val="28"/>
          <w:szCs w:val="28"/>
        </w:rPr>
        <w:t xml:space="preserve"> 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การอ่านข้อมูลอื่นตามที่ระบุข้างต้นเมื่อ</w:t>
      </w:r>
      <w:r w:rsidR="003D7950"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ผู้บริหารได้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จัดทำแล้ว และพิจารณาว่าข้อมูลอื่นมีความขัดแย้งที่มีสาระสำคัญกับงบการเงิน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หรือกับความ</w:t>
      </w:r>
      <w:r w:rsidR="00666EB6"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เข้าใจที่ข้าพเจ้า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ได้รับจากการตรวจสอบของข้าพเจ้า</w:t>
      </w:r>
      <w:r w:rsidRPr="00F30B19">
        <w:rPr>
          <w:rFonts w:ascii="BrowalliaUPC" w:eastAsia="Calibri" w:hAnsi="BrowalliaUPC" w:cs="BrowalliaUPC"/>
          <w:sz w:val="28"/>
          <w:szCs w:val="28"/>
        </w:rPr>
        <w:t xml:space="preserve"> 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หรือปรากฏว่าข้อมูลอื่นมี</w:t>
      </w:r>
      <w:r w:rsidR="00666EB6"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ประเด็น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ที่ขัดต่อข้อเท็จจริงอันเป็นสาระสำคัญ</w:t>
      </w:r>
      <w:r w:rsidR="00666EB6"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หรือไม่</w:t>
      </w:r>
      <w:r w:rsidR="00165155" w:rsidRPr="00F30B1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</w:p>
    <w:p w14:paraId="620C92F2" w14:textId="77777777" w:rsidR="00165155" w:rsidRPr="00F30B19" w:rsidRDefault="00165155" w:rsidP="00165155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176E4521" w14:textId="43E6C3AA" w:rsidR="00165155" w:rsidRPr="00F30B19" w:rsidRDefault="005B1AC4" w:rsidP="00165155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595AAB16" w14:textId="77777777" w:rsidR="00EA28F7" w:rsidRPr="00F30B19" w:rsidRDefault="00EA28F7" w:rsidP="00785760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E600EF7" w14:textId="3C98ED75" w:rsidR="00AC7430" w:rsidRPr="00F30B19" w:rsidRDefault="00AC7430" w:rsidP="00AC7430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F30B19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</w:t>
      </w:r>
      <w:r w:rsidR="00DE71B6" w:rsidRPr="00F30B19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ในการจัดทำ</w:t>
      </w:r>
      <w:r w:rsidRPr="00F30B19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งบการเงิน</w:t>
      </w:r>
    </w:p>
    <w:p w14:paraId="6933306D" w14:textId="77777777" w:rsidR="004C77BF" w:rsidRPr="00F30B19" w:rsidRDefault="004C77BF" w:rsidP="00F156A3">
      <w:pPr>
        <w:spacing w:after="0" w:line="240" w:lineRule="auto"/>
        <w:jc w:val="thaiDistribute"/>
        <w:rPr>
          <w:rFonts w:ascii="BrowalliaUPC" w:hAnsi="BrowalliaUPC" w:cs="BrowalliaUPC"/>
          <w:spacing w:val="-8"/>
          <w:sz w:val="28"/>
          <w:szCs w:val="28"/>
          <w:lang w:bidi="th-TH"/>
        </w:rPr>
      </w:pPr>
    </w:p>
    <w:p w14:paraId="6BD5C353" w14:textId="51DA6CA8" w:rsidR="004C77BF" w:rsidRPr="00F30B19" w:rsidRDefault="00D00270" w:rsidP="004C77BF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ที่ปราศจากการแสดงข้อมูลที่</w:t>
      </w:r>
      <w:r w:rsidR="009E3010" w:rsidRPr="00F30B19">
        <w:rPr>
          <w:rFonts w:ascii="BrowalliaUPC" w:eastAsia="Calibri" w:hAnsi="BrowalliaUPC" w:cs="BrowalliaUPC"/>
          <w:sz w:val="28"/>
          <w:szCs w:val="28"/>
          <w:lang w:bidi="th-TH"/>
        </w:rPr>
        <w:t xml:space="preserve">             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ขัดต่อข้อเท็จจริงอันเป็นสาระสำคัญ</w:t>
      </w:r>
      <w:r w:rsidR="00DE71B6"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="004C77BF" w:rsidRPr="00F30B1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</w:p>
    <w:p w14:paraId="235328F1" w14:textId="77777777" w:rsidR="008F3FB7" w:rsidRPr="00F30B19" w:rsidRDefault="008F3FB7" w:rsidP="00AF743D">
      <w:pPr>
        <w:spacing w:after="0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31948D84" w14:textId="0F33E76F" w:rsidR="00330AA1" w:rsidRPr="00F30B19" w:rsidRDefault="005D65D2" w:rsidP="00AF743D">
      <w:pPr>
        <w:spacing w:after="0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ในการจัดทำงบการเงิน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</w:t>
      </w:r>
      <w:r w:rsidR="009E3010" w:rsidRPr="00F30B19">
        <w:rPr>
          <w:rFonts w:ascii="BrowalliaUPC" w:eastAsia="Calibri" w:hAnsi="BrowalliaUPC" w:cs="BrowalliaUPC"/>
          <w:sz w:val="28"/>
          <w:szCs w:val="28"/>
          <w:lang w:bidi="th-TH"/>
        </w:rPr>
        <w:t xml:space="preserve">             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กลุ่มบริษัทในการดำเนินงานต่อเนื่อง การเปิดเผยเรื่องที่เกี่ยวกับการดำเนินงานต่อเนื่อง</w:t>
      </w:r>
      <w:r w:rsidR="00E278EF"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ในกรณีที่มีเรื่องดังกล่าว และการใช้เกณฑ์การบัญชีสำหรับการดำเนินงานต่อเนื่อง</w:t>
      </w:r>
      <w:r w:rsidR="00302EF4"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เว้นแต่ผู้บริหารมีความตั้งใจที่จะเลิก</w:t>
      </w:r>
      <w:r w:rsidR="00EF0000" w:rsidRPr="00F30B19">
        <w:rPr>
          <w:rFonts w:ascii="BrowalliaUPC" w:eastAsia="Calibri" w:hAnsi="BrowalliaUPC" w:cs="BrowalliaUPC"/>
          <w:sz w:val="28"/>
          <w:szCs w:val="28"/>
          <w:lang w:bidi="th-TH"/>
        </w:rPr>
        <w:t xml:space="preserve">         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กลุ่มบริษัท หรือหยุดดำเนินงานหรือไม่สามารถดำเนินงานต่อเนื่องต่อไปได้</w:t>
      </w:r>
    </w:p>
    <w:p w14:paraId="66FB538D" w14:textId="46A5E6BC" w:rsidR="00785760" w:rsidRDefault="00785760" w:rsidP="00AF743D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65919DF3" w14:textId="77777777" w:rsidR="00480975" w:rsidRPr="00F30B19" w:rsidRDefault="00480975" w:rsidP="00AF743D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6B80CDC6" w14:textId="55423509" w:rsidR="00DA2186" w:rsidRPr="00F30B19" w:rsidRDefault="000E2B6B" w:rsidP="00EF000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lastRenderedPageBreak/>
        <w:t>ผู้มีหน้าที่ในการกำกับดูแล</w:t>
      </w:r>
      <w:r w:rsidR="00302EF4"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มีหน้าที่ในการสอดส่องดูแลกระบวนการในการจัดทำรายงานทางการเงินของ         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กลุ่มบริษัท</w:t>
      </w:r>
    </w:p>
    <w:p w14:paraId="2C66880A" w14:textId="77777777" w:rsidR="003E2042" w:rsidRPr="00F30B19" w:rsidRDefault="003E2042" w:rsidP="00EA28F7">
      <w:pPr>
        <w:spacing w:before="120"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6B4FF7F8" w14:textId="24E7767B" w:rsidR="004C77BF" w:rsidRPr="00F30B19" w:rsidRDefault="007F2799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F30B19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ความรับผิดชอบของผู้สอบบัญชี</w:t>
      </w:r>
      <w:r w:rsidR="00302EF4" w:rsidRPr="00F30B19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ใน</w:t>
      </w:r>
      <w:r w:rsidRPr="00F30B19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การตรวจสอบงบการเงิน</w:t>
      </w:r>
    </w:p>
    <w:p w14:paraId="75E8D0EA" w14:textId="77777777" w:rsidR="004C77BF" w:rsidRPr="00F30B19" w:rsidRDefault="004C77BF" w:rsidP="004C77BF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C85B864" w14:textId="198F9A87" w:rsidR="00424952" w:rsidRPr="00F30B19" w:rsidRDefault="005D13A2" w:rsidP="00EF000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302EF4"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เพื่อแสดง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ความเห็นของข้าพเจ้า</w:t>
      </w:r>
      <w:r w:rsidR="000D7743"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ทั้งนี้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ลต่อการตัดสินใจ</w:t>
      </w:r>
      <w:r w:rsidR="000D7743" w:rsidRPr="00F30B19">
        <w:rPr>
          <w:rFonts w:ascii="BrowalliaUPC" w:hAnsi="BrowalliaUPC" w:cs="BrowalliaUPC"/>
          <w:sz w:val="28"/>
          <w:szCs w:val="28"/>
          <w:cs/>
          <w:lang w:bidi="th-TH"/>
        </w:rPr>
        <w:t>เชิง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เศรษฐกิจของผู้ใช้งบการเงินจากการใช้งบการเงินรวมและเฉพาะของบริษัทเหล่านี้</w:t>
      </w:r>
    </w:p>
    <w:p w14:paraId="776FC11C" w14:textId="77777777" w:rsidR="00D10B35" w:rsidRPr="00F30B19" w:rsidRDefault="00D10B35" w:rsidP="003E2042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D354789" w14:textId="1FDAC511" w:rsidR="004C77BF" w:rsidRPr="00F30B19" w:rsidRDefault="005D13A2" w:rsidP="00EF0000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</w:t>
      </w:r>
      <w:r w:rsidR="001D6A12"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การสังเกต</w:t>
      </w:r>
      <w:r w:rsidR="001D6A12"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และ</w:t>
      </w:r>
      <w:r w:rsidR="001D6A12"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การตั้งข้อ</w:t>
      </w:r>
      <w:r w:rsidRPr="00F30B19">
        <w:rPr>
          <w:rFonts w:ascii="BrowalliaUPC" w:eastAsia="Calibri" w:hAnsi="BrowalliaUPC" w:cs="BrowalliaUPC"/>
          <w:sz w:val="28"/>
          <w:szCs w:val="28"/>
          <w:cs/>
          <w:lang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14:paraId="0B5E14FD" w14:textId="77777777" w:rsidR="000165FC" w:rsidRPr="00F30B19" w:rsidRDefault="000165FC" w:rsidP="00EF0000">
      <w:pPr>
        <w:spacing w:after="0" w:line="240" w:lineRule="auto"/>
        <w:jc w:val="thaiDistribute"/>
        <w:rPr>
          <w:rFonts w:ascii="BrowalliaUPC" w:hAnsi="BrowalliaUPC" w:cs="BrowalliaUPC"/>
          <w:sz w:val="20"/>
          <w:lang w:bidi="th-TH"/>
        </w:rPr>
      </w:pPr>
    </w:p>
    <w:p w14:paraId="0F9AE8DD" w14:textId="66194113" w:rsidR="002C24BA" w:rsidRPr="00F30B19" w:rsidRDefault="002920B3" w:rsidP="00955F2F">
      <w:pPr>
        <w:pStyle w:val="ListParagraph"/>
        <w:numPr>
          <w:ilvl w:val="0"/>
          <w:numId w:val="36"/>
        </w:numPr>
        <w:spacing w:after="0"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เฉพาะของบริษัท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="001D6A12" w:rsidRPr="00F30B19">
        <w:rPr>
          <w:rFonts w:ascii="BrowalliaUPC" w:hAnsi="BrowalliaUPC" w:cs="BrowalliaUPC"/>
          <w:sz w:val="28"/>
          <w:szCs w:val="28"/>
          <w:cs/>
          <w:lang w:bidi="th-TH"/>
        </w:rPr>
        <w:t>เพื่อให้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2D2BA6" w:rsidRPr="00F30B1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955F2F" w:rsidRPr="00F30B1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220506CD" w14:textId="77777777" w:rsidR="002C24BA" w:rsidRPr="00F30B19" w:rsidRDefault="00B0723D" w:rsidP="002C24BA">
      <w:pPr>
        <w:pStyle w:val="ListParagraph"/>
        <w:numPr>
          <w:ilvl w:val="0"/>
          <w:numId w:val="36"/>
        </w:numPr>
        <w:spacing w:after="0"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720808E" w14:textId="77777777" w:rsidR="002C24BA" w:rsidRPr="00F30B19" w:rsidRDefault="004C77BF" w:rsidP="002C24BA">
      <w:pPr>
        <w:pStyle w:val="ListParagraph"/>
        <w:numPr>
          <w:ilvl w:val="0"/>
          <w:numId w:val="36"/>
        </w:numPr>
        <w:spacing w:after="0"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การ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DD55D41" w14:textId="78DB2A12" w:rsidR="002C24BA" w:rsidRPr="00F30B19" w:rsidRDefault="009D0295" w:rsidP="002C24BA">
      <w:pPr>
        <w:pStyle w:val="ListParagraph"/>
        <w:numPr>
          <w:ilvl w:val="0"/>
          <w:numId w:val="36"/>
        </w:numPr>
        <w:spacing w:after="0"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</w:t>
      </w:r>
      <w:r w:rsidR="0077756A" w:rsidRPr="00F30B19">
        <w:rPr>
          <w:rFonts w:ascii="BrowalliaUPC" w:hAnsi="BrowalliaUPC" w:cs="BrowalliaUPC"/>
          <w:sz w:val="28"/>
          <w:szCs w:val="28"/>
          <w:cs/>
          <w:lang w:bidi="th-TH"/>
        </w:rPr>
        <w:t>รวบรวมมา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 xml:space="preserve">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</w:t>
      </w:r>
      <w:r w:rsidRPr="00F30B19">
        <w:rPr>
          <w:rFonts w:ascii="BrowalliaUPC" w:hAnsi="BrowalliaUPC" w:cs="BrowalliaUPC"/>
          <w:sz w:val="28"/>
          <w:szCs w:val="28"/>
          <w:lang w:bidi="th-TH"/>
        </w:rPr>
        <w:t xml:space="preserve">     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เฉพาะของบริษัทที่เกี่ยวข้อง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3B2B265A" w14:textId="77777777" w:rsidR="002C24BA" w:rsidRPr="00F30B19" w:rsidRDefault="00B335A8" w:rsidP="002C24BA">
      <w:pPr>
        <w:pStyle w:val="ListParagraph"/>
        <w:numPr>
          <w:ilvl w:val="0"/>
          <w:numId w:val="36"/>
        </w:numPr>
        <w:spacing w:after="0"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lastRenderedPageBreak/>
        <w:t>ประเมินการนำเสนอโครงสร้างและเนื้อหาของงบการเงินรวมและเฉพาะของบริษัทโดยรวม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เฉพาะของบริษัท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="00B0723D" w:rsidRPr="00F30B19">
        <w:rPr>
          <w:rFonts w:ascii="BrowalliaUPC" w:hAnsi="BrowalliaUPC" w:cs="BrowalliaUPC"/>
          <w:sz w:val="28"/>
          <w:szCs w:val="28"/>
          <w:cs/>
          <w:lang w:bidi="th-TH"/>
        </w:rPr>
        <w:t xml:space="preserve">   </w:t>
      </w:r>
    </w:p>
    <w:p w14:paraId="7B81F489" w14:textId="13C22704" w:rsidR="004C77BF" w:rsidRPr="00F30B19" w:rsidRDefault="00477468" w:rsidP="002C24BA">
      <w:pPr>
        <w:pStyle w:val="ListParagraph"/>
        <w:numPr>
          <w:ilvl w:val="0"/>
          <w:numId w:val="36"/>
        </w:numPr>
        <w:spacing w:after="0"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รวบรวม</w:t>
      </w:r>
      <w:r w:rsidR="0081585B" w:rsidRPr="00F30B19">
        <w:rPr>
          <w:rFonts w:ascii="BrowalliaUPC" w:hAnsi="BrowalliaUPC" w:cs="BrowalliaUPC"/>
          <w:sz w:val="28"/>
          <w:szCs w:val="28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หลักฐานการสอบบัญชีที่เหมาะสมอย่างเพียงพอเกี่ยวกับข้อมูลทางการเงินของบริษัทภายใน</w:t>
      </w:r>
      <w:r w:rsidR="00EF0000" w:rsidRPr="00F30B19">
        <w:rPr>
          <w:rFonts w:ascii="BrowalliaUPC" w:hAnsi="BrowalliaUPC" w:cs="BrowalliaUPC"/>
          <w:sz w:val="28"/>
          <w:szCs w:val="28"/>
          <w:lang w:bidi="th-TH"/>
        </w:rPr>
        <w:t xml:space="preserve">         </w:t>
      </w:r>
      <w:r w:rsidR="0081585B" w:rsidRPr="00F30B19">
        <w:rPr>
          <w:rFonts w:ascii="BrowalliaUPC" w:hAnsi="BrowalliaUPC" w:cs="BrowalliaUPC"/>
          <w:sz w:val="28"/>
          <w:szCs w:val="28"/>
          <w:cs/>
          <w:lang w:bidi="th-TH"/>
        </w:rPr>
        <w:t>กลุ่มหรือกิจกรรมทางธุรกิจภายในกลุ่มบริษัทเพื่อแสดงความเห็นต่องบการเงินรวม</w:t>
      </w:r>
      <w:r w:rsidR="00040726" w:rsidRPr="00F30B19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="0081585B" w:rsidRPr="00F30B19">
        <w:rPr>
          <w:rFonts w:ascii="BrowalliaUPC" w:hAnsi="BrowalliaUPC" w:cs="BrowalliaUPC"/>
          <w:sz w:val="28"/>
          <w:szCs w:val="28"/>
        </w:rPr>
        <w:t xml:space="preserve"> </w:t>
      </w:r>
      <w:r w:rsidR="0081585B" w:rsidRPr="00F30B19">
        <w:rPr>
          <w:rFonts w:ascii="BrowalliaUPC" w:hAnsi="BrowalliaUPC" w:cs="BrowalliaUPC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บัญชีของ</w:t>
      </w:r>
      <w:r w:rsidR="0081585B" w:rsidRPr="00F30B19">
        <w:rPr>
          <w:rFonts w:ascii="BrowalliaUPC" w:hAnsi="BrowalliaUPC" w:cs="BrowalliaUPC"/>
          <w:sz w:val="28"/>
          <w:szCs w:val="28"/>
          <w:cs/>
          <w:lang w:bidi="th-TH"/>
        </w:rPr>
        <w:t>กลุ่มบริษัท</w:t>
      </w:r>
      <w:r w:rsidR="0081585B" w:rsidRPr="00F30B19">
        <w:rPr>
          <w:rFonts w:ascii="BrowalliaUPC" w:hAnsi="BrowalliaUPC" w:cs="BrowalliaUPC"/>
          <w:sz w:val="28"/>
          <w:szCs w:val="28"/>
        </w:rPr>
        <w:t xml:space="preserve"> </w:t>
      </w:r>
      <w:r w:rsidR="0081585B" w:rsidRPr="00F30B19">
        <w:rPr>
          <w:rFonts w:ascii="BrowalliaUPC" w:hAnsi="BrowalliaUPC" w:cs="BrowalliaUPC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</w:p>
    <w:p w14:paraId="438F17BE" w14:textId="77777777" w:rsidR="00B806D6" w:rsidRPr="00F30B19" w:rsidRDefault="00B806D6" w:rsidP="00B806D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UPC" w:hAnsi="BrowalliaUPC" w:cs="BrowalliaUPC"/>
          <w:sz w:val="32"/>
          <w:szCs w:val="32"/>
        </w:rPr>
      </w:pPr>
    </w:p>
    <w:p w14:paraId="638EA41F" w14:textId="43FA903A" w:rsidR="004C77BF" w:rsidRPr="00F30B19" w:rsidRDefault="002920B3" w:rsidP="00330AA1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181B1D" w:rsidRPr="00F30B19">
        <w:rPr>
          <w:rFonts w:ascii="BrowalliaUPC" w:hAnsi="BrowalliaUPC" w:cs="BrowalliaUPC"/>
          <w:sz w:val="28"/>
          <w:szCs w:val="28"/>
          <w:cs/>
          <w:lang w:bidi="th-TH"/>
        </w:rPr>
        <w:t>ในเรื่องต่างๆ</w:t>
      </w:r>
      <w:r w:rsidR="00B50E5D" w:rsidRPr="00F30B19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181B1D" w:rsidRPr="00F30B19">
        <w:rPr>
          <w:rFonts w:ascii="BrowalliaUPC" w:hAnsi="BrowalliaUPC" w:cs="BrowalliaUPC"/>
          <w:sz w:val="28"/>
          <w:szCs w:val="28"/>
          <w:cs/>
          <w:lang w:bidi="th-TH"/>
        </w:rPr>
        <w:t>ที่สำคัญ ซึ่งรวมถึง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และประเด็นที่มีนัยสำคัญที่พบจากการตรวจสอบ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="00477468" w:rsidRPr="00F30B19">
        <w:rPr>
          <w:rFonts w:ascii="BrowalliaUPC" w:hAnsi="BrowalliaUPC" w:cs="BrowalliaUPC"/>
          <w:sz w:val="28"/>
          <w:szCs w:val="28"/>
          <w:cs/>
          <w:lang w:bidi="th-TH"/>
        </w:rPr>
        <w:t>ที่</w:t>
      </w:r>
      <w:r w:rsidR="0015273A" w:rsidRPr="00F30B19">
        <w:rPr>
          <w:rFonts w:ascii="BrowalliaUPC" w:hAnsi="BrowalliaUPC" w:cs="BrowalliaUPC"/>
          <w:sz w:val="28"/>
          <w:szCs w:val="28"/>
          <w:cs/>
          <w:lang w:bidi="th-TH"/>
        </w:rPr>
        <w:t>ข้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าพเจ้าได้พบในระหว่างการตรวจสอบของข้าพเจ้า</w:t>
      </w:r>
    </w:p>
    <w:p w14:paraId="723B19C4" w14:textId="77777777" w:rsidR="002920B3" w:rsidRPr="00F30B19" w:rsidRDefault="002920B3" w:rsidP="002920B3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6058729B" w14:textId="77777777" w:rsidR="002920B3" w:rsidRPr="00F30B19" w:rsidRDefault="002920B3" w:rsidP="002920B3">
      <w:pPr>
        <w:jc w:val="thaiDistribute"/>
        <w:rPr>
          <w:rFonts w:ascii="BrowalliaUPC" w:hAnsi="BrowalliaUPC" w:cs="BrowalliaUPC"/>
          <w:sz w:val="28"/>
          <w:szCs w:val="28"/>
        </w:rPr>
      </w:pP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A8171A4" w14:textId="12F17015" w:rsidR="00B77E95" w:rsidRPr="00F30B19" w:rsidRDefault="00B77E95" w:rsidP="002920B3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5439AD06" w14:textId="23ACBAF1" w:rsidR="002920B3" w:rsidRPr="00F30B19" w:rsidRDefault="00B71FC8" w:rsidP="008C24FD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</w:t>
      </w:r>
      <w:r w:rsidR="00FC68AD" w:rsidRPr="00F30B19">
        <w:rPr>
          <w:rFonts w:ascii="BrowalliaUPC" w:hAnsi="BrowalliaUPC" w:cs="BrowalliaUPC"/>
          <w:sz w:val="28"/>
          <w:szCs w:val="28"/>
          <w:cs/>
          <w:lang w:bidi="th-TH"/>
        </w:rPr>
        <w:t>ด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ในการตรวจสอบงบการเงินรวมและเฉพาะของบริษัทใน</w:t>
      </w:r>
      <w:r w:rsidR="007979EF" w:rsidRPr="00F30B19">
        <w:rPr>
          <w:rFonts w:ascii="BrowalliaUPC" w:hAnsi="BrowalliaUPC" w:cs="BrowalliaUPC"/>
          <w:sz w:val="28"/>
          <w:szCs w:val="28"/>
          <w:cs/>
          <w:lang w:bidi="th-TH"/>
        </w:rPr>
        <w:t>ปี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ปัจจุบันและกำหนดเป็นเรื่องสำคัญ</w:t>
      </w:r>
      <w:r w:rsidR="00756C42" w:rsidRPr="00F30B19">
        <w:rPr>
          <w:rFonts w:ascii="BrowalliaUPC" w:hAnsi="BrowalliaUPC" w:cs="BrowalliaUPC"/>
          <w:sz w:val="28"/>
          <w:szCs w:val="28"/>
          <w:cs/>
          <w:lang w:bidi="th-TH"/>
        </w:rPr>
        <w:t>ที่สุด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 xml:space="preserve"> 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3AFA6A8" w14:textId="236D5F07" w:rsidR="00DC2A2E" w:rsidRPr="00F30B19" w:rsidRDefault="00DC2A2E" w:rsidP="008C24FD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35E3603E" w14:textId="6F5AA1D9" w:rsidR="008C24FD" w:rsidRPr="00F30B19" w:rsidRDefault="008C24FD" w:rsidP="008C24FD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03000290" w14:textId="77777777" w:rsidR="008C24FD" w:rsidRPr="00F30B19" w:rsidRDefault="008C24FD" w:rsidP="008C24FD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4876AAE6" w14:textId="2EC671C9" w:rsidR="0015168F" w:rsidRPr="00F30B19" w:rsidRDefault="00E33C4F" w:rsidP="008C24FD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  <w:r w:rsidRPr="00F30B19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นายสมคิด เตียตระกูล</w:t>
      </w:r>
    </w:p>
    <w:p w14:paraId="0B87259B" w14:textId="77777777" w:rsidR="004C77BF" w:rsidRPr="00F30B19" w:rsidRDefault="004C77BF" w:rsidP="008C24FD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5ABA5BF0" w14:textId="603D6C5C" w:rsidR="004C77BF" w:rsidRPr="00F30B19" w:rsidRDefault="004C77BF" w:rsidP="008C24FD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="00E33C4F" w:rsidRPr="00F30B19">
        <w:rPr>
          <w:rFonts w:ascii="BrowalliaUPC" w:hAnsi="BrowalliaUPC" w:cs="BrowalliaUPC"/>
          <w:sz w:val="28"/>
          <w:szCs w:val="28"/>
          <w:lang w:bidi="th-TH"/>
        </w:rPr>
        <w:t>2785</w:t>
      </w:r>
    </w:p>
    <w:p w14:paraId="3A65DB9B" w14:textId="77777777" w:rsidR="004C77BF" w:rsidRPr="00F30B19" w:rsidRDefault="004C77BF" w:rsidP="008C24FD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70A6A5D8" w14:textId="77777777" w:rsidR="00FE05E0" w:rsidRPr="00F30B19" w:rsidRDefault="00FE05E0" w:rsidP="008C24FD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443535D2" w14:textId="77777777" w:rsidR="004C77BF" w:rsidRPr="00F30B19" w:rsidRDefault="004C77BF" w:rsidP="008C24FD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485E97EC" w14:textId="402E25A6" w:rsidR="00D15EA5" w:rsidRPr="00F30B19" w:rsidRDefault="00F30B19" w:rsidP="008C24FD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  <w:r w:rsidRPr="00F30B19">
        <w:rPr>
          <w:rFonts w:ascii="BrowalliaUPC" w:hAnsi="BrowalliaUPC" w:cs="BrowalliaUPC"/>
          <w:sz w:val="28"/>
          <w:szCs w:val="28"/>
          <w:lang w:bidi="th-TH"/>
        </w:rPr>
        <w:t xml:space="preserve">24 </w:t>
      </w:r>
      <w:r w:rsidRPr="00F30B19">
        <w:rPr>
          <w:rFonts w:ascii="BrowalliaUPC" w:hAnsi="BrowalliaUPC" w:cs="BrowalliaUPC"/>
          <w:sz w:val="28"/>
          <w:szCs w:val="28"/>
          <w:cs/>
          <w:lang w:bidi="th-TH"/>
        </w:rPr>
        <w:t>กุมภาพันธ์</w:t>
      </w:r>
      <w:r w:rsidR="00785760" w:rsidRPr="00F30B19">
        <w:rPr>
          <w:rFonts w:ascii="BrowalliaUPC" w:hAnsi="BrowalliaUPC" w:cs="BrowalliaUPC"/>
          <w:sz w:val="28"/>
          <w:szCs w:val="28"/>
          <w:lang w:bidi="th-TH"/>
        </w:rPr>
        <w:t xml:space="preserve"> 2565</w:t>
      </w:r>
    </w:p>
    <w:sectPr w:rsidR="00D15EA5" w:rsidRPr="00F30B19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FFE7B" w14:textId="77777777" w:rsidR="00DF50A6" w:rsidRDefault="00DF50A6">
      <w:r>
        <w:separator/>
      </w:r>
    </w:p>
  </w:endnote>
  <w:endnote w:type="continuationSeparator" w:id="0">
    <w:p w14:paraId="477934DA" w14:textId="77777777" w:rsidR="00DF50A6" w:rsidRDefault="00DF50A6">
      <w:r>
        <w:continuationSeparator/>
      </w:r>
    </w:p>
  </w:endnote>
  <w:endnote w:type="continuationNotice" w:id="1">
    <w:p w14:paraId="207EDFFB" w14:textId="77777777" w:rsidR="00DF50A6" w:rsidRDefault="00DF50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514ED" w14:textId="77777777" w:rsidR="00DF50A6" w:rsidRDefault="00DF50A6">
      <w:bookmarkStart w:id="0" w:name="_Hlk482348182"/>
      <w:bookmarkEnd w:id="0"/>
      <w:r>
        <w:separator/>
      </w:r>
    </w:p>
  </w:footnote>
  <w:footnote w:type="continuationSeparator" w:id="0">
    <w:p w14:paraId="08EE0051" w14:textId="77777777" w:rsidR="00DF50A6" w:rsidRDefault="00DF50A6">
      <w:r>
        <w:continuationSeparator/>
      </w:r>
    </w:p>
  </w:footnote>
  <w:footnote w:type="continuationNotice" w:id="1">
    <w:p w14:paraId="5EF649A3" w14:textId="77777777" w:rsidR="00DF50A6" w:rsidRDefault="00DF50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EE7C9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56B33" w14:textId="5F5E90B2" w:rsidR="00B63D0E" w:rsidRDefault="00B63D0E" w:rsidP="00D96128">
    <w:pPr>
      <w:pStyle w:val="Header"/>
      <w:jc w:val="right"/>
    </w:pPr>
  </w:p>
  <w:p w14:paraId="3A3E6A54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1CD79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40C47578" w14:textId="71567FA2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7FA5CA72" w14:textId="5CE1A883" w:rsidR="00D460E7" w:rsidRDefault="00D460E7" w:rsidP="00D15EA5">
    <w:pPr>
      <w:pStyle w:val="Header"/>
    </w:pPr>
    <w:bookmarkStart w:id="2" w:name="Footer3_tbl"/>
    <w:bookmarkEnd w:id="2"/>
  </w:p>
  <w:p w14:paraId="16546CE8" w14:textId="1D5AE702" w:rsidR="00D460E7" w:rsidRPr="003C02D7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483505A"/>
    <w:multiLevelType w:val="hybridMultilevel"/>
    <w:tmpl w:val="B8728DA0"/>
    <w:lvl w:ilvl="0" w:tplc="3940D5E2">
      <w:numFmt w:val="bullet"/>
      <w:lvlText w:val="•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8C72362"/>
    <w:multiLevelType w:val="hybridMultilevel"/>
    <w:tmpl w:val="3EDAB536"/>
    <w:lvl w:ilvl="0" w:tplc="DF1CF6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5FC55E76"/>
    <w:multiLevelType w:val="hybridMultilevel"/>
    <w:tmpl w:val="98CA1B36"/>
    <w:lvl w:ilvl="0" w:tplc="F0A45C90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20"/>
  </w:num>
  <w:num w:numId="9">
    <w:abstractNumId w:val="5"/>
  </w:num>
  <w:num w:numId="10">
    <w:abstractNumId w:val="18"/>
  </w:num>
  <w:num w:numId="11">
    <w:abstractNumId w:val="14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2"/>
  </w:num>
  <w:num w:numId="18">
    <w:abstractNumId w:val="18"/>
  </w:num>
  <w:num w:numId="19">
    <w:abstractNumId w:val="14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6"/>
  </w:num>
  <w:num w:numId="29">
    <w:abstractNumId w:val="16"/>
  </w:num>
  <w:num w:numId="30">
    <w:abstractNumId w:val="16"/>
  </w:num>
  <w:num w:numId="31">
    <w:abstractNumId w:val="13"/>
  </w:num>
  <w:num w:numId="32">
    <w:abstractNumId w:val="13"/>
  </w:num>
  <w:num w:numId="33">
    <w:abstractNumId w:val="13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15"/>
  </w:num>
  <w:num w:numId="37">
    <w:abstractNumId w:val="11"/>
  </w:num>
  <w:num w:numId="38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932"/>
    <w:rsid w:val="00004B8D"/>
    <w:rsid w:val="00006F38"/>
    <w:rsid w:val="000162B0"/>
    <w:rsid w:val="000165FC"/>
    <w:rsid w:val="00022DFD"/>
    <w:rsid w:val="0003023B"/>
    <w:rsid w:val="00031D17"/>
    <w:rsid w:val="00040726"/>
    <w:rsid w:val="00044ACE"/>
    <w:rsid w:val="0004550E"/>
    <w:rsid w:val="00052614"/>
    <w:rsid w:val="000528E1"/>
    <w:rsid w:val="000552F2"/>
    <w:rsid w:val="00056815"/>
    <w:rsid w:val="000671F6"/>
    <w:rsid w:val="000723F7"/>
    <w:rsid w:val="00072D1A"/>
    <w:rsid w:val="00074485"/>
    <w:rsid w:val="000828F1"/>
    <w:rsid w:val="00082F59"/>
    <w:rsid w:val="000905D1"/>
    <w:rsid w:val="00092AB2"/>
    <w:rsid w:val="00094333"/>
    <w:rsid w:val="00097FAB"/>
    <w:rsid w:val="000A5F8C"/>
    <w:rsid w:val="000B65E3"/>
    <w:rsid w:val="000B7090"/>
    <w:rsid w:val="000B7D79"/>
    <w:rsid w:val="000C553F"/>
    <w:rsid w:val="000D7743"/>
    <w:rsid w:val="000D7750"/>
    <w:rsid w:val="000D79BF"/>
    <w:rsid w:val="000E24FE"/>
    <w:rsid w:val="000E2B6B"/>
    <w:rsid w:val="000E4AA9"/>
    <w:rsid w:val="000E52CE"/>
    <w:rsid w:val="000E7F80"/>
    <w:rsid w:val="000F1C7B"/>
    <w:rsid w:val="000F3AAB"/>
    <w:rsid w:val="000F69F9"/>
    <w:rsid w:val="000F6E25"/>
    <w:rsid w:val="001011DF"/>
    <w:rsid w:val="00112B69"/>
    <w:rsid w:val="00115840"/>
    <w:rsid w:val="00120B69"/>
    <w:rsid w:val="00122590"/>
    <w:rsid w:val="00124751"/>
    <w:rsid w:val="00127F96"/>
    <w:rsid w:val="001316D3"/>
    <w:rsid w:val="001321D6"/>
    <w:rsid w:val="00132972"/>
    <w:rsid w:val="00134B1D"/>
    <w:rsid w:val="001436FB"/>
    <w:rsid w:val="0015168F"/>
    <w:rsid w:val="0015273A"/>
    <w:rsid w:val="001554CD"/>
    <w:rsid w:val="00155A91"/>
    <w:rsid w:val="001613E2"/>
    <w:rsid w:val="0016459D"/>
    <w:rsid w:val="00165155"/>
    <w:rsid w:val="00167017"/>
    <w:rsid w:val="0017154C"/>
    <w:rsid w:val="00175355"/>
    <w:rsid w:val="001754A8"/>
    <w:rsid w:val="00181B1D"/>
    <w:rsid w:val="001850C4"/>
    <w:rsid w:val="0019210D"/>
    <w:rsid w:val="001A3BFB"/>
    <w:rsid w:val="001A3C20"/>
    <w:rsid w:val="001A6ACF"/>
    <w:rsid w:val="001B198C"/>
    <w:rsid w:val="001B44EC"/>
    <w:rsid w:val="001B6135"/>
    <w:rsid w:val="001B7388"/>
    <w:rsid w:val="001C63C6"/>
    <w:rsid w:val="001D2302"/>
    <w:rsid w:val="001D6A12"/>
    <w:rsid w:val="001D7BB3"/>
    <w:rsid w:val="001E0B59"/>
    <w:rsid w:val="001E12A6"/>
    <w:rsid w:val="001E498F"/>
    <w:rsid w:val="001F02F2"/>
    <w:rsid w:val="002071E7"/>
    <w:rsid w:val="00211816"/>
    <w:rsid w:val="00211EA3"/>
    <w:rsid w:val="0022518C"/>
    <w:rsid w:val="00237A7E"/>
    <w:rsid w:val="0024040C"/>
    <w:rsid w:val="00241F16"/>
    <w:rsid w:val="0024436B"/>
    <w:rsid w:val="0024505C"/>
    <w:rsid w:val="00247969"/>
    <w:rsid w:val="0026182A"/>
    <w:rsid w:val="00277EBE"/>
    <w:rsid w:val="00280186"/>
    <w:rsid w:val="002838FB"/>
    <w:rsid w:val="00285249"/>
    <w:rsid w:val="002920B3"/>
    <w:rsid w:val="002A252E"/>
    <w:rsid w:val="002B4C72"/>
    <w:rsid w:val="002B5A4A"/>
    <w:rsid w:val="002C24BA"/>
    <w:rsid w:val="002C623D"/>
    <w:rsid w:val="002D2BA6"/>
    <w:rsid w:val="002D5A0F"/>
    <w:rsid w:val="002D6E25"/>
    <w:rsid w:val="002E02F4"/>
    <w:rsid w:val="002E3D42"/>
    <w:rsid w:val="002E7F1E"/>
    <w:rsid w:val="002F2DEB"/>
    <w:rsid w:val="002F3903"/>
    <w:rsid w:val="002F4A52"/>
    <w:rsid w:val="002F7D90"/>
    <w:rsid w:val="0030026A"/>
    <w:rsid w:val="00302EF4"/>
    <w:rsid w:val="00305173"/>
    <w:rsid w:val="00314D78"/>
    <w:rsid w:val="00321A76"/>
    <w:rsid w:val="00323812"/>
    <w:rsid w:val="00330235"/>
    <w:rsid w:val="00330AA1"/>
    <w:rsid w:val="00333269"/>
    <w:rsid w:val="00335E5B"/>
    <w:rsid w:val="003376AC"/>
    <w:rsid w:val="00337CDF"/>
    <w:rsid w:val="003471A6"/>
    <w:rsid w:val="00354F5D"/>
    <w:rsid w:val="00365ECE"/>
    <w:rsid w:val="003744DA"/>
    <w:rsid w:val="00384904"/>
    <w:rsid w:val="00390D34"/>
    <w:rsid w:val="003A2356"/>
    <w:rsid w:val="003B4868"/>
    <w:rsid w:val="003B4CCD"/>
    <w:rsid w:val="003B4DED"/>
    <w:rsid w:val="003B70BD"/>
    <w:rsid w:val="003C02D7"/>
    <w:rsid w:val="003C12C5"/>
    <w:rsid w:val="003C27EF"/>
    <w:rsid w:val="003C32E9"/>
    <w:rsid w:val="003C3898"/>
    <w:rsid w:val="003C421A"/>
    <w:rsid w:val="003C7569"/>
    <w:rsid w:val="003D2605"/>
    <w:rsid w:val="003D64D6"/>
    <w:rsid w:val="003D7950"/>
    <w:rsid w:val="003E034A"/>
    <w:rsid w:val="003E2042"/>
    <w:rsid w:val="003E3E21"/>
    <w:rsid w:val="003E7163"/>
    <w:rsid w:val="003F16DE"/>
    <w:rsid w:val="00400EA6"/>
    <w:rsid w:val="00406C0B"/>
    <w:rsid w:val="00416281"/>
    <w:rsid w:val="00421FC4"/>
    <w:rsid w:val="00422353"/>
    <w:rsid w:val="00423695"/>
    <w:rsid w:val="00424952"/>
    <w:rsid w:val="00426915"/>
    <w:rsid w:val="0043354B"/>
    <w:rsid w:val="00433F63"/>
    <w:rsid w:val="00435589"/>
    <w:rsid w:val="00435788"/>
    <w:rsid w:val="004359E6"/>
    <w:rsid w:val="00443CE3"/>
    <w:rsid w:val="004526C4"/>
    <w:rsid w:val="00452E7B"/>
    <w:rsid w:val="004546FA"/>
    <w:rsid w:val="00455E28"/>
    <w:rsid w:val="00462871"/>
    <w:rsid w:val="00476577"/>
    <w:rsid w:val="00477468"/>
    <w:rsid w:val="00480975"/>
    <w:rsid w:val="00481FE7"/>
    <w:rsid w:val="0048532C"/>
    <w:rsid w:val="0049103F"/>
    <w:rsid w:val="00497DBD"/>
    <w:rsid w:val="004A0DE1"/>
    <w:rsid w:val="004A0DFE"/>
    <w:rsid w:val="004A31FE"/>
    <w:rsid w:val="004A3C62"/>
    <w:rsid w:val="004C0971"/>
    <w:rsid w:val="004C0C25"/>
    <w:rsid w:val="004C2111"/>
    <w:rsid w:val="004C732E"/>
    <w:rsid w:val="004C77BF"/>
    <w:rsid w:val="004D20AE"/>
    <w:rsid w:val="004D3578"/>
    <w:rsid w:val="004F1A16"/>
    <w:rsid w:val="004F1C9A"/>
    <w:rsid w:val="004F207F"/>
    <w:rsid w:val="004F4851"/>
    <w:rsid w:val="004F5D91"/>
    <w:rsid w:val="00502582"/>
    <w:rsid w:val="0050422B"/>
    <w:rsid w:val="00506087"/>
    <w:rsid w:val="005070FA"/>
    <w:rsid w:val="0052186A"/>
    <w:rsid w:val="00521944"/>
    <w:rsid w:val="005321DA"/>
    <w:rsid w:val="00534E3B"/>
    <w:rsid w:val="00540B0C"/>
    <w:rsid w:val="00542321"/>
    <w:rsid w:val="00547541"/>
    <w:rsid w:val="00551365"/>
    <w:rsid w:val="005533EF"/>
    <w:rsid w:val="00556997"/>
    <w:rsid w:val="005627FF"/>
    <w:rsid w:val="00577D61"/>
    <w:rsid w:val="005822AC"/>
    <w:rsid w:val="00586449"/>
    <w:rsid w:val="005B1AC4"/>
    <w:rsid w:val="005B405A"/>
    <w:rsid w:val="005B796E"/>
    <w:rsid w:val="005C076B"/>
    <w:rsid w:val="005C2CCB"/>
    <w:rsid w:val="005C6479"/>
    <w:rsid w:val="005C69FD"/>
    <w:rsid w:val="005D13A2"/>
    <w:rsid w:val="005D65D2"/>
    <w:rsid w:val="005D7025"/>
    <w:rsid w:val="005E2D67"/>
    <w:rsid w:val="005E37D2"/>
    <w:rsid w:val="005E5578"/>
    <w:rsid w:val="005E651F"/>
    <w:rsid w:val="005E6920"/>
    <w:rsid w:val="005F4D62"/>
    <w:rsid w:val="0060479B"/>
    <w:rsid w:val="00610ED7"/>
    <w:rsid w:val="00613ADD"/>
    <w:rsid w:val="00613E3B"/>
    <w:rsid w:val="00620CE3"/>
    <w:rsid w:val="00621086"/>
    <w:rsid w:val="00625223"/>
    <w:rsid w:val="00626F05"/>
    <w:rsid w:val="00633A14"/>
    <w:rsid w:val="006365A1"/>
    <w:rsid w:val="00636AA2"/>
    <w:rsid w:val="0064044F"/>
    <w:rsid w:val="00643633"/>
    <w:rsid w:val="00665478"/>
    <w:rsid w:val="00666764"/>
    <w:rsid w:val="0066694B"/>
    <w:rsid w:val="00666EB6"/>
    <w:rsid w:val="0066711D"/>
    <w:rsid w:val="00667DB6"/>
    <w:rsid w:val="006771E8"/>
    <w:rsid w:val="00677C01"/>
    <w:rsid w:val="00683CC7"/>
    <w:rsid w:val="00692CA5"/>
    <w:rsid w:val="006932D7"/>
    <w:rsid w:val="0069534C"/>
    <w:rsid w:val="006B01F4"/>
    <w:rsid w:val="006B06A2"/>
    <w:rsid w:val="006C3D37"/>
    <w:rsid w:val="006C6376"/>
    <w:rsid w:val="006D6FF5"/>
    <w:rsid w:val="006E482F"/>
    <w:rsid w:val="006E638B"/>
    <w:rsid w:val="006F1B19"/>
    <w:rsid w:val="006F29ED"/>
    <w:rsid w:val="006F4F77"/>
    <w:rsid w:val="0070147C"/>
    <w:rsid w:val="00705C58"/>
    <w:rsid w:val="007149A9"/>
    <w:rsid w:val="00714FD6"/>
    <w:rsid w:val="007265F7"/>
    <w:rsid w:val="00731894"/>
    <w:rsid w:val="007340B8"/>
    <w:rsid w:val="00734D83"/>
    <w:rsid w:val="0073549B"/>
    <w:rsid w:val="00742B6E"/>
    <w:rsid w:val="00746796"/>
    <w:rsid w:val="007468F4"/>
    <w:rsid w:val="00746D91"/>
    <w:rsid w:val="007512C8"/>
    <w:rsid w:val="0075598A"/>
    <w:rsid w:val="00756C42"/>
    <w:rsid w:val="00761813"/>
    <w:rsid w:val="00771B85"/>
    <w:rsid w:val="00775DA6"/>
    <w:rsid w:val="0077756A"/>
    <w:rsid w:val="0078170A"/>
    <w:rsid w:val="00785760"/>
    <w:rsid w:val="007865D0"/>
    <w:rsid w:val="0078667E"/>
    <w:rsid w:val="00790956"/>
    <w:rsid w:val="0079502D"/>
    <w:rsid w:val="007971F0"/>
    <w:rsid w:val="007979EF"/>
    <w:rsid w:val="007A0755"/>
    <w:rsid w:val="007A31D9"/>
    <w:rsid w:val="007A74F9"/>
    <w:rsid w:val="007C46FA"/>
    <w:rsid w:val="007D1DD4"/>
    <w:rsid w:val="007D41A1"/>
    <w:rsid w:val="007E5B9C"/>
    <w:rsid w:val="007F2799"/>
    <w:rsid w:val="008033D0"/>
    <w:rsid w:val="00803FB6"/>
    <w:rsid w:val="008059EF"/>
    <w:rsid w:val="00810D98"/>
    <w:rsid w:val="008128F7"/>
    <w:rsid w:val="00812938"/>
    <w:rsid w:val="0081585B"/>
    <w:rsid w:val="00824228"/>
    <w:rsid w:val="00827B71"/>
    <w:rsid w:val="00830DAC"/>
    <w:rsid w:val="0083134C"/>
    <w:rsid w:val="00832F51"/>
    <w:rsid w:val="00843100"/>
    <w:rsid w:val="00847054"/>
    <w:rsid w:val="00850F25"/>
    <w:rsid w:val="008534AA"/>
    <w:rsid w:val="00855D8B"/>
    <w:rsid w:val="008607AF"/>
    <w:rsid w:val="008677DD"/>
    <w:rsid w:val="008719C2"/>
    <w:rsid w:val="00875D8B"/>
    <w:rsid w:val="008810A4"/>
    <w:rsid w:val="00884FF7"/>
    <w:rsid w:val="00891942"/>
    <w:rsid w:val="00894ACE"/>
    <w:rsid w:val="008A1DE7"/>
    <w:rsid w:val="008A2B3E"/>
    <w:rsid w:val="008B0403"/>
    <w:rsid w:val="008B1279"/>
    <w:rsid w:val="008B19D9"/>
    <w:rsid w:val="008B1FD3"/>
    <w:rsid w:val="008B204B"/>
    <w:rsid w:val="008C24FD"/>
    <w:rsid w:val="008C49AE"/>
    <w:rsid w:val="008C59F7"/>
    <w:rsid w:val="008D091F"/>
    <w:rsid w:val="008D6B91"/>
    <w:rsid w:val="008D76EC"/>
    <w:rsid w:val="008E3254"/>
    <w:rsid w:val="008E7687"/>
    <w:rsid w:val="008F0D5A"/>
    <w:rsid w:val="008F0E3C"/>
    <w:rsid w:val="008F11FA"/>
    <w:rsid w:val="008F33AE"/>
    <w:rsid w:val="008F3548"/>
    <w:rsid w:val="008F3E78"/>
    <w:rsid w:val="008F3FB7"/>
    <w:rsid w:val="008F4ACA"/>
    <w:rsid w:val="00912F98"/>
    <w:rsid w:val="0091484F"/>
    <w:rsid w:val="00917FBB"/>
    <w:rsid w:val="009219CA"/>
    <w:rsid w:val="009223D3"/>
    <w:rsid w:val="00931D7A"/>
    <w:rsid w:val="00935D8D"/>
    <w:rsid w:val="00942FE8"/>
    <w:rsid w:val="00955F2F"/>
    <w:rsid w:val="00957E70"/>
    <w:rsid w:val="00970DAB"/>
    <w:rsid w:val="0097321D"/>
    <w:rsid w:val="00987108"/>
    <w:rsid w:val="00991274"/>
    <w:rsid w:val="00992531"/>
    <w:rsid w:val="00992A86"/>
    <w:rsid w:val="009930D5"/>
    <w:rsid w:val="00995CD5"/>
    <w:rsid w:val="009A1787"/>
    <w:rsid w:val="009A4F5A"/>
    <w:rsid w:val="009A7A66"/>
    <w:rsid w:val="009A7C68"/>
    <w:rsid w:val="009B1F44"/>
    <w:rsid w:val="009B2281"/>
    <w:rsid w:val="009B4573"/>
    <w:rsid w:val="009C002A"/>
    <w:rsid w:val="009C0B4C"/>
    <w:rsid w:val="009D0295"/>
    <w:rsid w:val="009D1732"/>
    <w:rsid w:val="009E2244"/>
    <w:rsid w:val="009E278C"/>
    <w:rsid w:val="009E3010"/>
    <w:rsid w:val="009F13EA"/>
    <w:rsid w:val="009F6EDC"/>
    <w:rsid w:val="00A035CE"/>
    <w:rsid w:val="00A0537F"/>
    <w:rsid w:val="00A0602E"/>
    <w:rsid w:val="00A06C1F"/>
    <w:rsid w:val="00A07FFA"/>
    <w:rsid w:val="00A11FB4"/>
    <w:rsid w:val="00A1550B"/>
    <w:rsid w:val="00A240B3"/>
    <w:rsid w:val="00A27AA3"/>
    <w:rsid w:val="00A35782"/>
    <w:rsid w:val="00A362F9"/>
    <w:rsid w:val="00A43EE6"/>
    <w:rsid w:val="00A571D1"/>
    <w:rsid w:val="00A5733A"/>
    <w:rsid w:val="00A60F49"/>
    <w:rsid w:val="00A61E15"/>
    <w:rsid w:val="00A642F3"/>
    <w:rsid w:val="00A66F91"/>
    <w:rsid w:val="00A70229"/>
    <w:rsid w:val="00A833B6"/>
    <w:rsid w:val="00A918D1"/>
    <w:rsid w:val="00A93A9A"/>
    <w:rsid w:val="00AA5C16"/>
    <w:rsid w:val="00AB3131"/>
    <w:rsid w:val="00AC31D4"/>
    <w:rsid w:val="00AC44A4"/>
    <w:rsid w:val="00AC6098"/>
    <w:rsid w:val="00AC7430"/>
    <w:rsid w:val="00AD3B26"/>
    <w:rsid w:val="00AE0190"/>
    <w:rsid w:val="00AE2BF6"/>
    <w:rsid w:val="00AE3370"/>
    <w:rsid w:val="00AE64CA"/>
    <w:rsid w:val="00AF7092"/>
    <w:rsid w:val="00AF743D"/>
    <w:rsid w:val="00B0723D"/>
    <w:rsid w:val="00B1324D"/>
    <w:rsid w:val="00B157E2"/>
    <w:rsid w:val="00B24A45"/>
    <w:rsid w:val="00B25B92"/>
    <w:rsid w:val="00B26948"/>
    <w:rsid w:val="00B32658"/>
    <w:rsid w:val="00B335A8"/>
    <w:rsid w:val="00B34D51"/>
    <w:rsid w:val="00B36A0E"/>
    <w:rsid w:val="00B36BA1"/>
    <w:rsid w:val="00B40D67"/>
    <w:rsid w:val="00B4119A"/>
    <w:rsid w:val="00B43C45"/>
    <w:rsid w:val="00B46BF7"/>
    <w:rsid w:val="00B502FE"/>
    <w:rsid w:val="00B50E5D"/>
    <w:rsid w:val="00B55EE8"/>
    <w:rsid w:val="00B56E6C"/>
    <w:rsid w:val="00B5708F"/>
    <w:rsid w:val="00B63D0E"/>
    <w:rsid w:val="00B71FC8"/>
    <w:rsid w:val="00B77E95"/>
    <w:rsid w:val="00B806D6"/>
    <w:rsid w:val="00B83039"/>
    <w:rsid w:val="00B860D6"/>
    <w:rsid w:val="00BA5B00"/>
    <w:rsid w:val="00BB1A07"/>
    <w:rsid w:val="00BB542E"/>
    <w:rsid w:val="00BB6DAD"/>
    <w:rsid w:val="00BB7346"/>
    <w:rsid w:val="00BC1555"/>
    <w:rsid w:val="00BC2ECB"/>
    <w:rsid w:val="00BC60A9"/>
    <w:rsid w:val="00BC6FE5"/>
    <w:rsid w:val="00BC7A73"/>
    <w:rsid w:val="00BD198E"/>
    <w:rsid w:val="00BE0C8A"/>
    <w:rsid w:val="00BE334D"/>
    <w:rsid w:val="00BE4988"/>
    <w:rsid w:val="00BE5963"/>
    <w:rsid w:val="00BE6ED7"/>
    <w:rsid w:val="00BF1C24"/>
    <w:rsid w:val="00BF5E73"/>
    <w:rsid w:val="00C06939"/>
    <w:rsid w:val="00C16EFC"/>
    <w:rsid w:val="00C20C10"/>
    <w:rsid w:val="00C21E3B"/>
    <w:rsid w:val="00C33A37"/>
    <w:rsid w:val="00C35B1A"/>
    <w:rsid w:val="00C40FA5"/>
    <w:rsid w:val="00C41C7D"/>
    <w:rsid w:val="00C53A0F"/>
    <w:rsid w:val="00C53F6B"/>
    <w:rsid w:val="00C57E67"/>
    <w:rsid w:val="00C63023"/>
    <w:rsid w:val="00C63743"/>
    <w:rsid w:val="00C6799F"/>
    <w:rsid w:val="00C73BD4"/>
    <w:rsid w:val="00C76C6C"/>
    <w:rsid w:val="00C80EC5"/>
    <w:rsid w:val="00C86BB9"/>
    <w:rsid w:val="00C87612"/>
    <w:rsid w:val="00C8772C"/>
    <w:rsid w:val="00CA3EBE"/>
    <w:rsid w:val="00CA43FD"/>
    <w:rsid w:val="00CB18EB"/>
    <w:rsid w:val="00CB245F"/>
    <w:rsid w:val="00CB441E"/>
    <w:rsid w:val="00CC70B7"/>
    <w:rsid w:val="00CC72E9"/>
    <w:rsid w:val="00CD25C2"/>
    <w:rsid w:val="00CD4D4E"/>
    <w:rsid w:val="00CD6007"/>
    <w:rsid w:val="00CD69D7"/>
    <w:rsid w:val="00CE112E"/>
    <w:rsid w:val="00CE24E5"/>
    <w:rsid w:val="00CE41DB"/>
    <w:rsid w:val="00CE4D96"/>
    <w:rsid w:val="00D00270"/>
    <w:rsid w:val="00D00466"/>
    <w:rsid w:val="00D078C4"/>
    <w:rsid w:val="00D10B35"/>
    <w:rsid w:val="00D112B8"/>
    <w:rsid w:val="00D15EA5"/>
    <w:rsid w:val="00D2100B"/>
    <w:rsid w:val="00D24220"/>
    <w:rsid w:val="00D242E8"/>
    <w:rsid w:val="00D3021A"/>
    <w:rsid w:val="00D3089E"/>
    <w:rsid w:val="00D30BFE"/>
    <w:rsid w:val="00D31D7A"/>
    <w:rsid w:val="00D33849"/>
    <w:rsid w:val="00D33E60"/>
    <w:rsid w:val="00D3540C"/>
    <w:rsid w:val="00D430AD"/>
    <w:rsid w:val="00D442B9"/>
    <w:rsid w:val="00D460E7"/>
    <w:rsid w:val="00D56AB5"/>
    <w:rsid w:val="00D62DE7"/>
    <w:rsid w:val="00D63ABC"/>
    <w:rsid w:val="00D675F1"/>
    <w:rsid w:val="00D70E11"/>
    <w:rsid w:val="00D719F6"/>
    <w:rsid w:val="00D73B96"/>
    <w:rsid w:val="00D73CC4"/>
    <w:rsid w:val="00D80807"/>
    <w:rsid w:val="00D82656"/>
    <w:rsid w:val="00D86917"/>
    <w:rsid w:val="00D92F9A"/>
    <w:rsid w:val="00D9427D"/>
    <w:rsid w:val="00D96128"/>
    <w:rsid w:val="00D96D19"/>
    <w:rsid w:val="00DA1C83"/>
    <w:rsid w:val="00DA2186"/>
    <w:rsid w:val="00DA2D3D"/>
    <w:rsid w:val="00DA36EE"/>
    <w:rsid w:val="00DA3E32"/>
    <w:rsid w:val="00DA452E"/>
    <w:rsid w:val="00DA5128"/>
    <w:rsid w:val="00DB308D"/>
    <w:rsid w:val="00DB5F40"/>
    <w:rsid w:val="00DB7FA4"/>
    <w:rsid w:val="00DC2A2E"/>
    <w:rsid w:val="00DD1E47"/>
    <w:rsid w:val="00DD61A9"/>
    <w:rsid w:val="00DD6EF1"/>
    <w:rsid w:val="00DE272B"/>
    <w:rsid w:val="00DE4958"/>
    <w:rsid w:val="00DE71B6"/>
    <w:rsid w:val="00DF4B27"/>
    <w:rsid w:val="00DF50A6"/>
    <w:rsid w:val="00E04361"/>
    <w:rsid w:val="00E064FD"/>
    <w:rsid w:val="00E1053A"/>
    <w:rsid w:val="00E26893"/>
    <w:rsid w:val="00E26AF3"/>
    <w:rsid w:val="00E276E0"/>
    <w:rsid w:val="00E278EF"/>
    <w:rsid w:val="00E305DA"/>
    <w:rsid w:val="00E314EA"/>
    <w:rsid w:val="00E32980"/>
    <w:rsid w:val="00E33C4F"/>
    <w:rsid w:val="00E33FDA"/>
    <w:rsid w:val="00E406D5"/>
    <w:rsid w:val="00E44BE5"/>
    <w:rsid w:val="00E4666A"/>
    <w:rsid w:val="00E56701"/>
    <w:rsid w:val="00E56826"/>
    <w:rsid w:val="00E62754"/>
    <w:rsid w:val="00E64D2D"/>
    <w:rsid w:val="00E73A3A"/>
    <w:rsid w:val="00E86B53"/>
    <w:rsid w:val="00E9110B"/>
    <w:rsid w:val="00EA28F7"/>
    <w:rsid w:val="00EA2B6F"/>
    <w:rsid w:val="00EB2E39"/>
    <w:rsid w:val="00EB31E1"/>
    <w:rsid w:val="00EB3478"/>
    <w:rsid w:val="00EB4B39"/>
    <w:rsid w:val="00EB6FE3"/>
    <w:rsid w:val="00EC1890"/>
    <w:rsid w:val="00EE0F65"/>
    <w:rsid w:val="00EE7E44"/>
    <w:rsid w:val="00EF0000"/>
    <w:rsid w:val="00F156A3"/>
    <w:rsid w:val="00F246A1"/>
    <w:rsid w:val="00F30B19"/>
    <w:rsid w:val="00F35970"/>
    <w:rsid w:val="00F3719D"/>
    <w:rsid w:val="00F37917"/>
    <w:rsid w:val="00F40540"/>
    <w:rsid w:val="00F45828"/>
    <w:rsid w:val="00F50922"/>
    <w:rsid w:val="00F54D13"/>
    <w:rsid w:val="00F5513E"/>
    <w:rsid w:val="00F63F3F"/>
    <w:rsid w:val="00F664F3"/>
    <w:rsid w:val="00F66FA5"/>
    <w:rsid w:val="00F71678"/>
    <w:rsid w:val="00F71A70"/>
    <w:rsid w:val="00F730E3"/>
    <w:rsid w:val="00F755E9"/>
    <w:rsid w:val="00F823CD"/>
    <w:rsid w:val="00F87E1F"/>
    <w:rsid w:val="00F909CD"/>
    <w:rsid w:val="00F974D1"/>
    <w:rsid w:val="00FA16E0"/>
    <w:rsid w:val="00FC1304"/>
    <w:rsid w:val="00FC4397"/>
    <w:rsid w:val="00FC68AD"/>
    <w:rsid w:val="00FD05AD"/>
    <w:rsid w:val="00FD0666"/>
    <w:rsid w:val="00FD65A0"/>
    <w:rsid w:val="00FD7295"/>
    <w:rsid w:val="00FE05E0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1EE49E1"/>
  <w15:docId w15:val="{0B9DE7C2-4A85-4589-9636-8183D7529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0C55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6" ma:contentTypeDescription="Create a new document." ma:contentTypeScope="" ma:versionID="e4cfa1807197c14fe43aac7be2a299f4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effe38c761d044da953d5acca00efdc1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65C863-B7CE-4021-B2A0-748A3D4A7E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467063-C1F0-4E0D-B256-6886923286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6B09F5-E598-4BB4-B882-DEF3BC9F50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616DB7-8583-4F10-A746-65467FF9AC8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696</TotalTime>
  <Pages>4</Pages>
  <Words>1678</Words>
  <Characters>6645</Characters>
  <Application>Microsoft Office Word</Application>
  <DocSecurity>0</DocSecurity>
  <Lines>55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8307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190</cp:revision>
  <cp:lastPrinted>2022-02-23T16:13:00Z</cp:lastPrinted>
  <dcterms:created xsi:type="dcterms:W3CDTF">2018-02-21T02:31:00Z</dcterms:created>
  <dcterms:modified xsi:type="dcterms:W3CDTF">2022-02-24T12:30:00Z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0x010100D91415857AC3B142AE919DA8C9FD671D</vt:lpwstr>
  </property>
</Properties>
</file>