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CE2C5" w14:textId="4DD25AB8" w:rsidR="000B4C87" w:rsidRPr="006E5BBD" w:rsidRDefault="000B4C87" w:rsidP="006C4614">
      <w:pPr>
        <w:pStyle w:val="Heading3"/>
        <w:rPr>
          <w:rFonts w:cstheme="minorBidi" w:hint="cs"/>
          <w:cs/>
        </w:rPr>
      </w:pPr>
      <w:bookmarkStart w:id="0" w:name="Title"/>
      <w:bookmarkStart w:id="1" w:name="_GoBack"/>
      <w:bookmarkEnd w:id="1"/>
    </w:p>
    <w:p w14:paraId="22406303" w14:textId="77777777" w:rsidR="00FF32DB" w:rsidRPr="00FF32DB" w:rsidRDefault="00FF32DB" w:rsidP="00FF32DB">
      <w:pPr>
        <w:rPr>
          <w:cs/>
        </w:rPr>
      </w:pPr>
    </w:p>
    <w:p w14:paraId="5E2489F7" w14:textId="77777777" w:rsidR="000B4C87" w:rsidRPr="00305FDD" w:rsidRDefault="00D51D71" w:rsidP="00D5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ACD9FDF" w14:textId="77777777" w:rsidR="000B4C87" w:rsidRPr="00305FDD" w:rsidRDefault="00D4552D" w:rsidP="00D45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7D7B115D" w14:textId="77777777" w:rsidR="002308C6" w:rsidRPr="000D4935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D493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0D4935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0D4935">
        <w:rPr>
          <w:rFonts w:ascii="Angsana New" w:hAnsi="Angsana New"/>
          <w:b/>
          <w:bCs/>
          <w:sz w:val="52"/>
          <w:szCs w:val="52"/>
        </w:rPr>
        <w:t xml:space="preserve"> </w:t>
      </w:r>
      <w:r w:rsidRPr="000D4935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0D4935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="00CC2F28" w:rsidRPr="000D4935">
        <w:rPr>
          <w:rFonts w:ascii="Angsana New" w:hAnsi="Angsana New"/>
          <w:b/>
          <w:bCs/>
          <w:sz w:val="52"/>
          <w:szCs w:val="52"/>
        </w:rPr>
        <w:t xml:space="preserve"> </w:t>
      </w:r>
      <w:r w:rsidR="00CC2F28" w:rsidRPr="000D493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5561771" w14:textId="77777777" w:rsidR="002308C6" w:rsidRPr="000D4935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02CE313B" w14:textId="572E87DB" w:rsidR="00C054AD" w:rsidRPr="000D4935" w:rsidRDefault="00C054AD" w:rsidP="00787AF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360"/>
          <w:tab w:val="center" w:pos="4825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787AFE" w:rsidRPr="000D49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</w:t>
      </w: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1E1B1A" w:rsidRPr="000D4935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787AFE" w:rsidRPr="000D493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87AFE" w:rsidRPr="000D49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21794B" w:rsidRPr="000D49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E1B1A" w:rsidRPr="000D493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02536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3B435C8E" w14:textId="77777777" w:rsidR="00C054AD" w:rsidRPr="000D4935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428F4D" w14:textId="77777777" w:rsidR="00C054AD" w:rsidRPr="000D4935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787AFE" w:rsidRPr="000D49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E805409" w14:textId="77777777" w:rsidR="00C9443A" w:rsidRPr="000D4935" w:rsidRDefault="00C9443A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C24E005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DB2F84F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5ECB609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51027C0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7D1B83B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53959436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C63C139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09F866E0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98F5793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B1F5EB9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8672D8" w:rsidRPr="000D4935" w:rsidSect="00D562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6D819B26" w14:textId="77777777" w:rsidR="0040437F" w:rsidRPr="000D4935" w:rsidRDefault="0040437F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</w:p>
    <w:p w14:paraId="2029E6A2" w14:textId="77777777" w:rsidR="00155E64" w:rsidRPr="000D4935" w:rsidRDefault="00155E64" w:rsidP="00155E64">
      <w:pPr>
        <w:rPr>
          <w:sz w:val="32"/>
          <w:szCs w:val="32"/>
        </w:rPr>
      </w:pPr>
    </w:p>
    <w:p w14:paraId="0281A900" w14:textId="77777777" w:rsidR="00155E64" w:rsidRPr="000D4935" w:rsidRDefault="00155E64" w:rsidP="00155E64">
      <w:pPr>
        <w:rPr>
          <w:sz w:val="32"/>
          <w:szCs w:val="32"/>
        </w:rPr>
      </w:pPr>
    </w:p>
    <w:p w14:paraId="433D17CD" w14:textId="77777777" w:rsidR="00155E64" w:rsidRPr="000D4935" w:rsidRDefault="00155E64" w:rsidP="00155E64">
      <w:pPr>
        <w:rPr>
          <w:sz w:val="32"/>
          <w:szCs w:val="32"/>
        </w:rPr>
      </w:pPr>
    </w:p>
    <w:p w14:paraId="19C6F329" w14:textId="77777777" w:rsidR="00155E64" w:rsidRPr="000D4935" w:rsidRDefault="00155E64" w:rsidP="00155E64">
      <w:pPr>
        <w:rPr>
          <w:sz w:val="32"/>
          <w:szCs w:val="32"/>
        </w:rPr>
      </w:pPr>
    </w:p>
    <w:p w14:paraId="006B34A7" w14:textId="77777777" w:rsidR="00E63C72" w:rsidRPr="000D4935" w:rsidRDefault="00E63C72" w:rsidP="00155E64">
      <w:pPr>
        <w:rPr>
          <w:sz w:val="32"/>
          <w:szCs w:val="32"/>
        </w:rPr>
      </w:pPr>
    </w:p>
    <w:p w14:paraId="2BCFAC75" w14:textId="77777777" w:rsidR="00E63C72" w:rsidRPr="000D4935" w:rsidRDefault="00E63C72" w:rsidP="00155E64">
      <w:pPr>
        <w:rPr>
          <w:sz w:val="32"/>
          <w:szCs w:val="32"/>
        </w:rPr>
      </w:pPr>
    </w:p>
    <w:p w14:paraId="5917CA69" w14:textId="77777777" w:rsidR="00E63C72" w:rsidRPr="000D4935" w:rsidRDefault="00E63C72" w:rsidP="00155E64">
      <w:pPr>
        <w:rPr>
          <w:sz w:val="32"/>
          <w:szCs w:val="32"/>
        </w:rPr>
      </w:pPr>
    </w:p>
    <w:p w14:paraId="00BD158C" w14:textId="77777777" w:rsidR="00E63C72" w:rsidRPr="000D4935" w:rsidRDefault="00E63C72" w:rsidP="00155E64">
      <w:pPr>
        <w:rPr>
          <w:sz w:val="32"/>
          <w:szCs w:val="32"/>
        </w:rPr>
      </w:pPr>
    </w:p>
    <w:p w14:paraId="70F04D29" w14:textId="77777777" w:rsidR="00E63C72" w:rsidRPr="000D4935" w:rsidRDefault="00E63C72" w:rsidP="00155E64">
      <w:pPr>
        <w:rPr>
          <w:sz w:val="32"/>
          <w:szCs w:val="32"/>
        </w:rPr>
      </w:pPr>
    </w:p>
    <w:p w14:paraId="4DCD0BAA" w14:textId="77777777" w:rsidR="003054A4" w:rsidRPr="000D4935" w:rsidRDefault="003054A4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0D4935">
        <w:rPr>
          <w:rFonts w:ascii="Angsana New" w:hAnsi="Angsana New" w:cs="Angsana New"/>
          <w:cs/>
        </w:rPr>
        <w:t>รายงาน</w:t>
      </w:r>
      <w:r w:rsidR="00086048" w:rsidRPr="000D4935">
        <w:rPr>
          <w:rFonts w:ascii="Angsana New" w:hAnsi="Angsana New" w:cs="Angsana New" w:hint="cs"/>
          <w:cs/>
        </w:rPr>
        <w:t>ของ</w:t>
      </w:r>
      <w:r w:rsidRPr="000D4935">
        <w:rPr>
          <w:rFonts w:ascii="Angsana New" w:hAnsi="Angsana New" w:cs="Angsana New"/>
          <w:cs/>
        </w:rPr>
        <w:t>ผู้สอบบัญชีรับอนุญาต</w:t>
      </w:r>
    </w:p>
    <w:p w14:paraId="4E45622E" w14:textId="77777777" w:rsidR="003054A4" w:rsidRPr="000D4935" w:rsidRDefault="003054A4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D46E5A" w14:textId="77777777" w:rsidR="003054A4" w:rsidRPr="000D4935" w:rsidRDefault="003054A4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086048" w:rsidRPr="000D4935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0D4935">
        <w:rPr>
          <w:rFonts w:ascii="Angsana New" w:hAnsi="Angsana New"/>
          <w:b/>
          <w:bCs/>
          <w:sz w:val="30"/>
          <w:szCs w:val="30"/>
          <w:cs/>
        </w:rPr>
        <w:t>บริษัท หาดทิพย์ จำกัด (มหาชน)</w:t>
      </w:r>
    </w:p>
    <w:p w14:paraId="2E9A6543" w14:textId="77777777" w:rsidR="003C2491" w:rsidRPr="000D4935" w:rsidRDefault="003C249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2B8AC3" w14:textId="77777777" w:rsidR="003A63CE" w:rsidRPr="000D4935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D493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577495C" w14:textId="48061BB3" w:rsidR="003A63CE" w:rsidRPr="000D4935" w:rsidRDefault="003A63CE" w:rsidP="003A63C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หาดทิพย์ จำกัด (มหาชน) และบริษัทย่อย </w:t>
      </w:r>
      <w:r w:rsidR="004F7219" w:rsidRPr="000D4935">
        <w:rPr>
          <w:rFonts w:ascii="Angsana New" w:eastAsia="Calibri" w:hAnsi="Angsana New"/>
          <w:sz w:val="30"/>
          <w:szCs w:val="30"/>
        </w:rPr>
        <w:t xml:space="preserve">  </w:t>
      </w:r>
      <w:r w:rsidRPr="000D4935">
        <w:rPr>
          <w:rFonts w:ascii="Angsana New" w:eastAsia="Calibri" w:hAnsi="Angsana New"/>
          <w:sz w:val="30"/>
          <w:szCs w:val="30"/>
          <w:cs/>
        </w:rPr>
        <w:t>(กลุ่มบริษัท)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และของเฉพาะบริษัท หาดทิพย์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ณ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1E1B1A" w:rsidRPr="000D4935">
        <w:rPr>
          <w:rFonts w:ascii="Angsana New" w:eastAsia="Calibri" w:hAnsi="Angsana New"/>
          <w:sz w:val="30"/>
          <w:szCs w:val="30"/>
        </w:rPr>
        <w:t>31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0D4935">
        <w:rPr>
          <w:rFonts w:ascii="Angsana New" w:eastAsia="Calibri" w:hAnsi="Angsana New"/>
          <w:sz w:val="30"/>
          <w:szCs w:val="30"/>
        </w:rPr>
        <w:t>256</w:t>
      </w:r>
      <w:r w:rsidR="00A02536">
        <w:rPr>
          <w:rFonts w:ascii="Angsana New" w:eastAsia="Calibri" w:hAnsi="Angsana New"/>
          <w:sz w:val="30"/>
          <w:szCs w:val="30"/>
        </w:rPr>
        <w:t>4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Pr="000D4935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0D4935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0D4935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0D4935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0D4935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0C462544" w14:textId="77777777" w:rsidR="003A63CE" w:rsidRPr="000D4935" w:rsidRDefault="003A63CE" w:rsidP="003A63CE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A10692E" w14:textId="127D46EF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วันที่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0D4935">
        <w:rPr>
          <w:rFonts w:ascii="Angsana New" w:eastAsia="Calibri" w:hAnsi="Angsana New"/>
          <w:sz w:val="30"/>
          <w:szCs w:val="30"/>
        </w:rPr>
        <w:t>31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eastAsia="Calibri" w:hAnsi="Angsana New"/>
          <w:sz w:val="30"/>
          <w:szCs w:val="30"/>
        </w:rPr>
        <w:t>256</w:t>
      </w:r>
      <w:r w:rsidR="00A02536">
        <w:rPr>
          <w:rFonts w:ascii="Angsana New" w:eastAsia="Calibri" w:hAnsi="Angsana New"/>
          <w:sz w:val="30"/>
          <w:szCs w:val="30"/>
        </w:rPr>
        <w:t>4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C9347E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2A014DA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4CD4E0" w14:textId="77777777" w:rsidR="003A63CE" w:rsidRPr="000D4935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D493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88F5B82" w14:textId="77777777" w:rsidR="003A63CE" w:rsidRPr="000D4935" w:rsidRDefault="003A63CE" w:rsidP="003A63CE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3EB664AA" w14:textId="77777777" w:rsidR="003A63CE" w:rsidRPr="000D4935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D75E5" w:rsidRPr="000D4935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705C9E" w:rsidRPr="000D4935">
        <w:rPr>
          <w:rFonts w:ascii="Angsana New" w:eastAsia="Calibri" w:hAnsi="Angsana New"/>
          <w:sz w:val="30"/>
          <w:szCs w:val="30"/>
          <w:cs/>
        </w:rPr>
        <w:br/>
      </w:r>
      <w:r w:rsidRPr="000D493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D4935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D493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D4935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0D75E5" w:rsidRPr="000D4935">
        <w:rPr>
          <w:rFonts w:ascii="Angsana New" w:eastAsia="Calibri" w:hAnsi="Angsana New"/>
          <w:sz w:val="30"/>
          <w:szCs w:val="30"/>
          <w:cs/>
        </w:rPr>
        <w:t>สภาวิชาชีพบัญชี</w:t>
      </w:r>
      <w:r w:rsidRPr="000D4935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40B0CF" w14:textId="77777777" w:rsidR="00BD24A9" w:rsidRPr="000D4935" w:rsidRDefault="00BD24A9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CBFA59" w14:textId="77777777" w:rsidR="003130C1" w:rsidRPr="000D4935" w:rsidRDefault="003130C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3130C1" w:rsidRPr="000D4935" w:rsidSect="00D562F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6E4FF9A0" w14:textId="77777777" w:rsidR="003A63CE" w:rsidRPr="000D4935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D287267" w14:textId="77777777" w:rsidR="003A63CE" w:rsidRPr="000D4935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B995E2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0D4935">
        <w:rPr>
          <w:rFonts w:ascii="Angsana New" w:hAnsi="Angsana New"/>
          <w:sz w:val="30"/>
          <w:szCs w:val="30"/>
          <w:cs/>
        </w:rPr>
        <w:t>ข้าพเจ้า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0D4935">
        <w:rPr>
          <w:rFonts w:ascii="Angsana New" w:hAnsi="Angsana New"/>
          <w:sz w:val="30"/>
          <w:szCs w:val="30"/>
          <w:cs/>
        </w:rPr>
        <w:t>ข้าพเจ้า</w:t>
      </w:r>
      <w:r w:rsidRPr="000D493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1B7EF58" w14:textId="77777777" w:rsidR="00F337B6" w:rsidRPr="000D4935" w:rsidRDefault="00F337B6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879"/>
      </w:tblGrid>
      <w:tr w:rsidR="003D37CE" w:rsidRPr="000D4935" w14:paraId="27647C68" w14:textId="77777777" w:rsidTr="005F7C2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865E08D" w14:textId="77777777" w:rsidR="003D37CE" w:rsidRPr="000D4935" w:rsidRDefault="003D37CE" w:rsidP="005F7C20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ความครบถ้วนของการประมาณการค่าใช้จ่ายการส่งเสริมการขายและการตลาด</w:t>
            </w:r>
            <w:r w:rsidR="00643211" w:rsidRPr="000D49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ค้างจ่าย</w:t>
            </w:r>
          </w:p>
        </w:tc>
      </w:tr>
      <w:tr w:rsidR="003D37CE" w:rsidRPr="000D4935" w14:paraId="4C30EDC8" w14:textId="77777777" w:rsidTr="005F7C2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55056CEF" w14:textId="21FD1C24" w:rsidR="003D37CE" w:rsidRPr="000D4935" w:rsidRDefault="003D37CE" w:rsidP="000C550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97493C" w:rsidRPr="000D493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5766C8"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3D37CE" w:rsidRPr="000D4935" w14:paraId="56C6502F" w14:textId="77777777" w:rsidTr="005F7C20">
        <w:trPr>
          <w:tblHeader/>
        </w:trPr>
        <w:tc>
          <w:tcPr>
            <w:tcW w:w="4675" w:type="dxa"/>
            <w:shd w:val="clear" w:color="auto" w:fill="auto"/>
          </w:tcPr>
          <w:p w14:paraId="0C1EED26" w14:textId="77777777" w:rsidR="003D37CE" w:rsidRPr="000D4935" w:rsidRDefault="003D37CE" w:rsidP="005F7C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97C75F7" w14:textId="77777777" w:rsidR="003D37CE" w:rsidRPr="000D4935" w:rsidRDefault="003D37CE" w:rsidP="005F7C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="00550767"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D37CE" w:rsidRPr="000D4935" w14:paraId="34ADC558" w14:textId="77777777" w:rsidTr="003D37CE">
        <w:trPr>
          <w:trHeight w:val="4366"/>
        </w:trPr>
        <w:tc>
          <w:tcPr>
            <w:tcW w:w="4675" w:type="dxa"/>
            <w:shd w:val="clear" w:color="auto" w:fill="auto"/>
          </w:tcPr>
          <w:p w14:paraId="10FEF18B" w14:textId="77777777" w:rsidR="003D37CE" w:rsidRPr="00EE6AC6" w:rsidRDefault="003D37CE" w:rsidP="005F7C20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1F852C80" w14:textId="77777777" w:rsidR="00A66994" w:rsidRPr="000D4935" w:rsidRDefault="00A66994" w:rsidP="00A66994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จากสภาวะการแข่งขันที่</w:t>
            </w:r>
            <w:r w:rsidRPr="000D493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สูง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ทำให้กลุ่มบริษัทมีการส่งเสริมการขายมากขึ้นแล</w:t>
            </w:r>
            <w:r w:rsidR="003B1361"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ะมีกิจกรรมทางการตลาดที่หลากหลาย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เพื่อรักษาส่วนแบ่งการตลาด รายได้จาก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การขายผ่านช่องทาง</w:t>
            </w:r>
            <w:r w:rsidRPr="000D493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ร้านค้าส่งค้าปลีกสมัยใหม่มี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การให้ผลตอบแทนจากการขาย</w:t>
            </w:r>
            <w:r w:rsidRPr="000D493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หลายรูปแบบ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เช่น ส่วนลด เงินคืน ค่าใช้จ่าย</w:t>
            </w:r>
            <w:r w:rsidRPr="000D493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สนับสนุน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ทางการตลาดและการส่งเสริมการขาย เนื่องจากความหลากหลายของเงื่อนไขทางการตลาดตามสัญญา ทำให้การประมาณการค่าใช้จ่ายในการให้ผลตอบแทนจากการขายนั้นมีความซับซ้อนและความไม่แน่นอนอันเนื่องมาจากสภาวะของตลาด ดังนั้น ข้าพเจ้าเห็นว่าเรื่องความครบถ้วนของการประมาณการส่วนลด เงินคืน ค่าใช้จ่ายการส่งเสริมการขายและการตลาดเป็นเรื่องสำคัญต่อการตรวจสอบของข้าพเจ้า</w:t>
            </w:r>
          </w:p>
          <w:p w14:paraId="5308FD85" w14:textId="77777777" w:rsidR="003D37CE" w:rsidRPr="000D4935" w:rsidRDefault="003D37CE" w:rsidP="005F7C20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F2BB0C" w14:textId="77777777" w:rsidR="003D37CE" w:rsidRPr="000D4935" w:rsidRDefault="003D37CE" w:rsidP="005766C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CFE8C21" w14:textId="77777777" w:rsidR="003D37CE" w:rsidRPr="00EE6AC6" w:rsidRDefault="003D37CE" w:rsidP="005F7C20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C52C6D8" w14:textId="77777777" w:rsidR="003D37CE" w:rsidRPr="000D4935" w:rsidRDefault="003D37CE" w:rsidP="005F7C20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วิธีการตรวจสอบของข้าพเจ้าในการตอบสนองเรื่องดังกล่าวรวมถึง</w:t>
            </w:r>
          </w:p>
          <w:p w14:paraId="0EA34C3A" w14:textId="77777777" w:rsidR="003D37CE" w:rsidRPr="00EE6AC6" w:rsidRDefault="003D37CE" w:rsidP="005F7C2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9AFF502" w14:textId="77777777" w:rsidR="0097493C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ำความเข้าใจเกี่ยวกับกระบวนการขายและการประมาณการที่เกี่ยวกับค่าใช้จ่ายการส่งเสริมการขายและการตลาดค้างจ่าย และทดสอบการควบคุมหลักที่ควบคุมด้วยมือ และการควบคุมด้วยระบบของกระบวนการดังกล่าว จากการใช้ความช่วยเหลือของผู้เชี่ยวชาญด้านระบบสารสนเทศของเคพีเอ็มจี ซึ่งรวมทั้งการเข้าถึงและการจัดการแฟ้มข้อมูลหลักของลูกค้าและแฟ้มรายการราคา  การอนุมัติวงเงินการขายและอัตราการตั้งค้างจ่ายการให้ส่วนลดขาย เงินคืน และโปรแกรมทางการตลาดต่างๆ</w:t>
            </w:r>
          </w:p>
          <w:p w14:paraId="5E572072" w14:textId="77777777" w:rsidR="0097493C" w:rsidRPr="00EE6AC6" w:rsidRDefault="0097493C" w:rsidP="0097493C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F84A3A2" w14:textId="77777777" w:rsidR="0097493C" w:rsidRPr="000D4935" w:rsidRDefault="0097493C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สุ่มทดสอบสัญญาที่ทำกับร้านค้าส่งค้าปลีกสมัยใหม่ ว่าข้อมูลส่วนลด</w:t>
            </w:r>
            <w:r w:rsidRPr="000D49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เงินคืน และโปรแกรมการให้ผลตอบแทนจากการขายต่างๆ</w:t>
            </w:r>
            <w:r w:rsidRPr="000D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ที่ระบุไว้ในสัญญาสอดคล้องกับฐานข้อมูลในระบบ</w:t>
            </w:r>
          </w:p>
          <w:p w14:paraId="2E865F1C" w14:textId="77777777" w:rsidR="003D37CE" w:rsidRPr="00EE6AC6" w:rsidRDefault="003D37CE" w:rsidP="0097493C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</w:p>
          <w:p w14:paraId="73FB862B" w14:textId="77777777" w:rsidR="003D37CE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วิเคราะห์ความสัมพันธ์</w:t>
            </w:r>
            <w:r w:rsidR="00FE0012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การเปลี่ยนแปลงของยอดขาย </w:t>
            </w:r>
            <w:r w:rsidR="00FE0012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กับการเปลี่ยนแปลงของ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ส่วนลดขาย เงินคืน และค่าใช้จ่ายการส่งเสริมการขายและการตลาดที่เกิดขึ้นในแต่ละปี</w:t>
            </w:r>
          </w:p>
          <w:p w14:paraId="13570706" w14:textId="77777777" w:rsidR="003824DC" w:rsidRPr="00EE6AC6" w:rsidRDefault="003824DC" w:rsidP="00F429B0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0CB53E22" w14:textId="77777777" w:rsidR="003D37CE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lastRenderedPageBreak/>
              <w:t>พิจารณาถึงความสมเหตุสมผลของการคำนวณการตั้งค้างจ่ายในเรื่องดังกล่าว</w:t>
            </w:r>
            <w:r w:rsidR="0097493C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โดยสุ่มทดสอบการคำนวณกับ</w:t>
            </w:r>
            <w:r w:rsidR="008B646F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เงื่อนไข</w:t>
            </w:r>
            <w:r w:rsidR="0097493C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ในสัญญาที่ทำกับร้านค้าส่งค้าปลีกสมัยใหม่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รวมถึงการพิจารณาความถูกต้องของการตั้งค้างจ่ายในอดีตที่ผ่านมา</w:t>
            </w:r>
            <w:r w:rsidR="008B646F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โดยเปรียบเทียบกับค่าใช้จ่ายที่เกิดขึ้นจริง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 นอกจากนี้ข้าพเจ้ายังได้สุ่มทดสอบรายการค่าใช้จ่ายที่เกิดขึ้นจริงภายหลังวันสิ้นงวด โดยการตรวจกับเอกสารใบแจ้งหนี้</w:t>
            </w:r>
            <w:r w:rsidR="00FE3CAA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และเอกสารการจ่ายเงิน</w:t>
            </w:r>
          </w:p>
          <w:p w14:paraId="201D66BC" w14:textId="77777777" w:rsidR="003D37CE" w:rsidRPr="000D4935" w:rsidRDefault="003D37CE" w:rsidP="005F7C20">
            <w:pPr>
              <w:pStyle w:val="ListParagrap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FAFF9C" w14:textId="77777777" w:rsidR="003D37CE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พิจารณาจำนวนเงินที่ถูกบันทึกว่าเหมาะสมตามรอบระยะเวลาหรือไม่ โดยการสุ่มตัวอย่างทดสอบการออกใบลดหนี้ และการรับใบแจ้งหนี้ที่เกิดในระหว่างก่อนและหลังรอบระยะเวลาบัญชี </w:t>
            </w:r>
          </w:p>
          <w:p w14:paraId="122CB7D3" w14:textId="77777777" w:rsidR="0003366F" w:rsidRPr="00F46520" w:rsidRDefault="0003366F" w:rsidP="0003366F">
            <w:pPr>
              <w:pStyle w:val="ListParagraph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5894DD50" w14:textId="77777777" w:rsidR="0003366F" w:rsidRPr="000D4935" w:rsidRDefault="0003366F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สุ่มทดสอบรายการส่งเสริมการขายจากตารางกิจกรรมในช่วงสิ้นรอบระยะเวลาบัญชีและพิจารณาค่า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ใช้จ่ายการส่งเสริมการขายและการตลาด</w:t>
            </w:r>
            <w:r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ที่ถูก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บันทึกว่าเหมาะสม</w:t>
            </w:r>
            <w:r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ตามรอบระยะเวลาหรือไม่</w:t>
            </w:r>
          </w:p>
          <w:p w14:paraId="61FB20B9" w14:textId="77777777" w:rsidR="003D37CE" w:rsidRPr="000D4935" w:rsidRDefault="003D37CE" w:rsidP="005F7C20">
            <w:pPr>
              <w:pStyle w:val="NoSpacing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A23512A" w14:textId="77777777" w:rsidR="003D37CE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37EDB10B" w14:textId="77777777" w:rsidR="003D37CE" w:rsidRPr="000D4935" w:rsidRDefault="003D37CE" w:rsidP="005F7C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12"/>
                <w:szCs w:val="12"/>
              </w:rPr>
            </w:pPr>
          </w:p>
        </w:tc>
      </w:tr>
    </w:tbl>
    <w:p w14:paraId="09788C5A" w14:textId="77777777" w:rsidR="003054A4" w:rsidRPr="00075585" w:rsidRDefault="003054A4" w:rsidP="00C063B6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70AD01D4" w14:textId="77777777" w:rsidR="003A63CE" w:rsidRPr="000D4935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382C1781" w14:textId="77777777" w:rsidR="003A63CE" w:rsidRPr="0007558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E8E8283" w14:textId="77777777" w:rsidR="003A63CE" w:rsidRPr="000D493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D493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D493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D493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19C7B" w14:textId="77777777" w:rsidR="003A63CE" w:rsidRPr="0007558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3B44C5E" w14:textId="2CC0BE09" w:rsidR="00A46FFD" w:rsidRDefault="003A63CE" w:rsidP="00A46FF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D493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A46FFD">
        <w:rPr>
          <w:rFonts w:ascii="Angsana New" w:eastAsia="Calibri" w:hAnsi="Angsana New"/>
          <w:color w:val="000000"/>
          <w:sz w:val="30"/>
          <w:szCs w:val="30"/>
        </w:rPr>
        <w:br w:type="page"/>
      </w:r>
    </w:p>
    <w:p w14:paraId="5049633A" w14:textId="77777777" w:rsidR="003A63CE" w:rsidRPr="000D493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0D493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0D4935">
        <w:rPr>
          <w:rFonts w:ascii="Angsana New" w:eastAsia="Calibri" w:hAnsi="Angsana New"/>
          <w:sz w:val="30"/>
          <w:szCs w:val="30"/>
          <w:cs/>
        </w:rPr>
        <w:t>คือการอ่าน</w:t>
      </w:r>
      <w:r w:rsidRPr="000D4935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0D493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อันเป็นสาระสำคัญหรือไม่</w:t>
      </w:r>
    </w:p>
    <w:p w14:paraId="2A7089A1" w14:textId="77777777" w:rsidR="00E97102" w:rsidRPr="000D4935" w:rsidRDefault="00E97102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CD62FA3" w14:textId="77777777" w:rsidR="00775951" w:rsidRPr="000D4935" w:rsidRDefault="00775951" w:rsidP="00775951">
      <w:pPr>
        <w:pStyle w:val="Default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0D4935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F2C8F" w14:textId="77777777" w:rsidR="008B646F" w:rsidRPr="000D4935" w:rsidRDefault="008B646F" w:rsidP="003A63C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29D1209" w14:textId="77777777" w:rsidR="003A63CE" w:rsidRPr="000D4935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D493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C9C3ED" w14:textId="77777777" w:rsidR="003A63CE" w:rsidRPr="0007558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D6E4113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9C357E8" w14:textId="77777777" w:rsidR="008B646F" w:rsidRPr="00F8139D" w:rsidRDefault="008B646F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104F9A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0D493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0D493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493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0D493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0D493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493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CA8523" w14:textId="77777777" w:rsidR="003A63CE" w:rsidRPr="00F8139D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62606B" w14:textId="2F150070" w:rsidR="003A63CE" w:rsidRPr="000D4935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D4935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79436C">
        <w:rPr>
          <w:rFonts w:ascii="Angsana New" w:eastAsia="Calibri" w:hAnsi="Angsana New" w:hint="cs"/>
          <w:spacing w:val="-4"/>
          <w:sz w:val="30"/>
          <w:szCs w:val="30"/>
          <w:cs/>
        </w:rPr>
        <w:t>กำกับ</w:t>
      </w:r>
      <w:r w:rsidRPr="000D4935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D4935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14:paraId="07198E0A" w14:textId="77777777" w:rsidR="003A63CE" w:rsidRPr="00F8139D" w:rsidRDefault="003A63CE" w:rsidP="003A63C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6ACCB4" w14:textId="77777777" w:rsidR="003A63CE" w:rsidRPr="000D4935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3C02A2" w14:textId="77777777" w:rsidR="003A63CE" w:rsidRPr="00F8139D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F3DFAC3" w14:textId="151D6881" w:rsidR="00ED422C" w:rsidRDefault="003A63CE" w:rsidP="003A63CE">
      <w:pPr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D493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43EE373" w14:textId="77777777" w:rsidR="00ED422C" w:rsidRDefault="00ED4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4A4D7EB" w14:textId="78007A9E" w:rsidR="003A63CE" w:rsidRDefault="003A63CE" w:rsidP="00B708A0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2FC49BB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</w:t>
      </w:r>
      <w:r w:rsidRPr="000D493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0D493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646F" w:rsidRPr="000D493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D4935">
        <w:rPr>
          <w:rFonts w:ascii="Angsana New" w:hAnsi="Angsana New"/>
          <w:sz w:val="30"/>
          <w:szCs w:val="30"/>
          <w:cs/>
        </w:rPr>
        <w:t>ายใน</w:t>
      </w:r>
    </w:p>
    <w:p w14:paraId="53A57269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D493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D4935">
        <w:rPr>
          <w:rFonts w:ascii="Angsana New" w:hAnsi="Angsana New"/>
          <w:sz w:val="30"/>
          <w:szCs w:val="30"/>
          <w:cs/>
        </w:rPr>
        <w:t>บริษัท</w:t>
      </w:r>
    </w:p>
    <w:p w14:paraId="0D22FA24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D493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1E3024F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D493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D493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Pr="000D4935">
        <w:rPr>
          <w:rFonts w:ascii="Angsana New" w:hAnsi="Angsana New" w:hint="cs"/>
          <w:sz w:val="30"/>
          <w:szCs w:val="30"/>
          <w:cs/>
        </w:rPr>
        <w:t xml:space="preserve">        </w:t>
      </w:r>
      <w:r w:rsidRPr="000D4935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D43EE" w:rsidRPr="000D493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5D43EE" w:rsidRPr="000D4935">
        <w:rPr>
          <w:rFonts w:ascii="Angsana New" w:hAnsi="Angsana New"/>
          <w:sz w:val="30"/>
          <w:szCs w:val="30"/>
          <w:cs/>
        </w:rPr>
        <w:t>ถึงการเปิดเผย</w:t>
      </w:r>
      <w:r w:rsidR="005D43EE" w:rsidRPr="000D4935">
        <w:rPr>
          <w:rFonts w:ascii="Angsana New" w:hAnsi="Angsana New" w:hint="cs"/>
          <w:sz w:val="30"/>
          <w:szCs w:val="30"/>
          <w:cs/>
        </w:rPr>
        <w:t>ข้อมูล</w:t>
      </w:r>
      <w:r w:rsidR="005D43EE" w:rsidRPr="000D493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5D43EE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D43EE" w:rsidRPr="000D4935">
        <w:rPr>
          <w:rFonts w:ascii="Angsana New" w:hAnsi="Angsana New" w:hint="cs"/>
          <w:sz w:val="30"/>
          <w:szCs w:val="30"/>
          <w:cs/>
        </w:rPr>
        <w:t>ข้อมูล</w:t>
      </w:r>
      <w:r w:rsidRPr="000D493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eastAsia="Calibri" w:hAnsi="Angsana New" w:hint="cs"/>
          <w:sz w:val="30"/>
          <w:szCs w:val="30"/>
          <w:cs/>
        </w:rPr>
        <w:t>บริษัทและ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CDC5243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D43EE" w:rsidRPr="000D4935">
        <w:rPr>
          <w:rFonts w:ascii="Angsana New" w:hAnsi="Angsana New" w:hint="cs"/>
          <w:sz w:val="30"/>
          <w:szCs w:val="30"/>
          <w:cs/>
        </w:rPr>
        <w:t>ข้อมูล</w:t>
      </w:r>
      <w:r w:rsidRPr="000D4935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D43EE" w:rsidRPr="000D4935">
        <w:rPr>
          <w:rFonts w:ascii="Angsana New" w:hAnsi="Angsana New" w:hint="cs"/>
          <w:sz w:val="30"/>
          <w:szCs w:val="30"/>
          <w:cs/>
        </w:rPr>
        <w:t>หรือไม่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  </w:t>
      </w:r>
    </w:p>
    <w:p w14:paraId="3B4CABB5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ได้</w:t>
      </w:r>
      <w:r w:rsidRPr="000D4935">
        <w:rPr>
          <w:rFonts w:ascii="Angsana New" w:eastAsia="Calibri" w:hAnsi="Angsana New" w:hint="cs"/>
          <w:sz w:val="30"/>
          <w:szCs w:val="30"/>
          <w:cs/>
        </w:rPr>
        <w:t>รับ</w:t>
      </w:r>
      <w:r w:rsidRPr="000D4935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0D4935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0D4935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</w:p>
    <w:p w14:paraId="076410A8" w14:textId="77777777" w:rsidR="003A63CE" w:rsidRPr="000D4935" w:rsidRDefault="003A63CE" w:rsidP="003A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7B824C27" w14:textId="4E052D05" w:rsidR="003A63CE" w:rsidRPr="000D4935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76DFD" w:rsidRPr="000D4935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0D493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76DFD" w:rsidRPr="000D4935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D493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0D4935">
        <w:rPr>
          <w:rFonts w:ascii="Angsana New" w:hAnsi="Angsana New"/>
          <w:sz w:val="30"/>
          <w:szCs w:val="30"/>
          <w:cs/>
        </w:rPr>
        <w:t>งข้าพเจ้า</w:t>
      </w:r>
      <w:r w:rsidR="00126C1B">
        <w:rPr>
          <w:rFonts w:ascii="Angsana New" w:hAnsi="Angsana New"/>
          <w:sz w:val="30"/>
          <w:szCs w:val="30"/>
          <w:cs/>
        </w:rPr>
        <w:br w:type="page"/>
      </w:r>
    </w:p>
    <w:p w14:paraId="4F585DAD" w14:textId="77777777" w:rsidR="003A63CE" w:rsidRPr="000D4935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D4935">
        <w:rPr>
          <w:rFonts w:ascii="Angsana New" w:hAnsi="Angsana New"/>
          <w:sz w:val="30"/>
          <w:szCs w:val="30"/>
          <w:cs/>
        </w:rPr>
        <w:t>อิสระ</w:t>
      </w:r>
    </w:p>
    <w:p w14:paraId="0C0EA5A5" w14:textId="77777777" w:rsidR="005835D8" w:rsidRPr="000D4935" w:rsidRDefault="005835D8" w:rsidP="003A63CE">
      <w:pPr>
        <w:jc w:val="thaiDistribute"/>
        <w:rPr>
          <w:rFonts w:ascii="Angsana New" w:hAnsi="Angsana New"/>
          <w:sz w:val="30"/>
          <w:szCs w:val="30"/>
        </w:rPr>
      </w:pPr>
    </w:p>
    <w:p w14:paraId="28F55EB8" w14:textId="77777777" w:rsidR="003A63CE" w:rsidRPr="000D4935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D4935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0D493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31E85" w:rsidRPr="000D4935">
        <w:rPr>
          <w:rFonts w:ascii="Angsana New" w:hAnsi="Angsana New"/>
          <w:sz w:val="30"/>
          <w:szCs w:val="30"/>
        </w:rPr>
        <w:t xml:space="preserve">     </w:t>
      </w:r>
      <w:r w:rsidRPr="000D4935">
        <w:rPr>
          <w:rFonts w:ascii="Angsana New" w:hAnsi="Angsana New"/>
          <w:sz w:val="30"/>
          <w:szCs w:val="30"/>
          <w:cs/>
        </w:rPr>
        <w:t xml:space="preserve"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83F8006" w14:textId="77777777" w:rsidR="002308C6" w:rsidRPr="000D4935" w:rsidRDefault="002308C6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71F5572" w14:textId="77777777" w:rsidR="003A63CE" w:rsidRPr="000D4935" w:rsidRDefault="003A63CE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81DEC80" w14:textId="77777777" w:rsidR="003130C1" w:rsidRPr="000D4935" w:rsidRDefault="003130C1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F06CE87" w14:textId="61053850" w:rsidR="002308C6" w:rsidRPr="000D4935" w:rsidRDefault="00AE6E4F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0D4935">
        <w:rPr>
          <w:rFonts w:ascii="Angsana New" w:hAnsi="Angsana New" w:cs="Angsana New"/>
          <w:cs/>
        </w:rPr>
        <w:t>(</w:t>
      </w:r>
      <w:r w:rsidR="00605ED8" w:rsidRPr="005D1185">
        <w:rPr>
          <w:rFonts w:ascii="Angsana New" w:hAnsi="Angsana New" w:cs="Angsana New" w:hint="cs"/>
          <w:cs/>
        </w:rPr>
        <w:t>กฤติกา ก๋งเกิด</w:t>
      </w:r>
      <w:r w:rsidR="002308C6" w:rsidRPr="000D4935">
        <w:rPr>
          <w:rFonts w:ascii="Angsana New" w:hAnsi="Angsana New" w:cs="Angsana New"/>
          <w:cs/>
        </w:rPr>
        <w:t>)</w:t>
      </w:r>
    </w:p>
    <w:p w14:paraId="732DFDB0" w14:textId="77777777" w:rsidR="002308C6" w:rsidRPr="000D4935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0D4935">
        <w:rPr>
          <w:rFonts w:ascii="Angsana New" w:hAnsi="Angsana New" w:cs="Angsana New"/>
          <w:cs/>
        </w:rPr>
        <w:t>ผู้สอบบัญชีรับอนุญาต</w:t>
      </w:r>
    </w:p>
    <w:p w14:paraId="466A3176" w14:textId="0B43BF77" w:rsidR="002308C6" w:rsidRPr="000D4935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0D4935">
        <w:rPr>
          <w:rFonts w:ascii="Angsana New" w:hAnsi="Angsana New" w:cs="Angsana New"/>
          <w:cs/>
        </w:rPr>
        <w:t xml:space="preserve">เลขทะเบียน </w:t>
      </w:r>
      <w:r w:rsidR="00605ED8">
        <w:rPr>
          <w:rFonts w:ascii="Angsana New" w:hAnsi="Angsana New" w:cs="Angsana New"/>
          <w:lang w:val="en-US"/>
        </w:rPr>
        <w:t>10634</w:t>
      </w:r>
    </w:p>
    <w:p w14:paraId="72F864B0" w14:textId="77777777" w:rsidR="003C2491" w:rsidRPr="000D4935" w:rsidRDefault="003C2491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E3BB890" w14:textId="77777777" w:rsidR="002308C6" w:rsidRPr="000D4935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243346" w14:textId="77777777" w:rsidR="002308C6" w:rsidRPr="000D4935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C665EA" w14:textId="1C88BC24" w:rsidR="0035671A" w:rsidRPr="000D4935" w:rsidRDefault="00693A43" w:rsidP="0088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93A43">
        <w:rPr>
          <w:rFonts w:ascii="Angsana New" w:hAnsi="Angsana New"/>
          <w:sz w:val="30"/>
          <w:szCs w:val="30"/>
        </w:rPr>
        <w:t xml:space="preserve">23 </w:t>
      </w:r>
      <w:r w:rsidR="004956EF" w:rsidRPr="00693A4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E1B1A" w:rsidRPr="00693A43">
        <w:rPr>
          <w:rFonts w:ascii="Angsana New" w:hAnsi="Angsana New"/>
          <w:sz w:val="30"/>
          <w:szCs w:val="30"/>
        </w:rPr>
        <w:t>256</w:t>
      </w:r>
      <w:r w:rsidR="00A02536" w:rsidRPr="00693A43">
        <w:rPr>
          <w:rFonts w:ascii="Angsana New" w:hAnsi="Angsana New"/>
          <w:sz w:val="30"/>
          <w:szCs w:val="30"/>
        </w:rPr>
        <w:t>5</w:t>
      </w:r>
    </w:p>
    <w:sectPr w:rsidR="0035671A" w:rsidRPr="000D4935" w:rsidSect="00FF7FD8">
      <w:headerReference w:type="default" r:id="rId22"/>
      <w:footerReference w:type="first" r:id="rId23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040D2" w14:textId="77777777" w:rsidR="005B6C4D" w:rsidRDefault="005B6C4D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5F41412" w14:textId="77777777" w:rsidR="005B6C4D" w:rsidRDefault="005B6C4D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5952D206" w14:textId="77777777" w:rsidR="005B6C4D" w:rsidRDefault="005B6C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057B" w14:textId="4574427F" w:rsidR="00033252" w:rsidRDefault="00033252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E1B1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9B20A5" w14:textId="77777777" w:rsidR="00033252" w:rsidRDefault="00033252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ED0B2" w14:textId="4DDE0418" w:rsidR="00033252" w:rsidRDefault="00033252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E1B1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2E92E7B" w14:textId="3AD2F71A" w:rsidR="00033252" w:rsidRPr="00602E8C" w:rsidRDefault="00033252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F0661B">
      <w:rPr>
        <w:rFonts w:ascii="Angsana New" w:hAnsi="Angsana New"/>
        <w:noProof/>
        <w:sz w:val="30"/>
        <w:szCs w:val="30"/>
      </w:rPr>
      <w:t>V7 HT_FS_TH_Q4'21 dated 02.24.2022-</w:t>
    </w:r>
    <w:r w:rsidR="00F0661B">
      <w:rPr>
        <w:rFonts w:ascii="Angsana New" w:hAnsi="Angsana New"/>
        <w:noProof/>
        <w:sz w:val="30"/>
        <w:szCs w:val="30"/>
        <w:cs/>
      </w:rPr>
      <w:t>เอาเงินฝากออก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39385" w14:textId="77777777" w:rsidR="00FF7FD8" w:rsidRDefault="00FF7F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80203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93ECA7B" w14:textId="63FA7F2C" w:rsidR="00033252" w:rsidRPr="0079436C" w:rsidRDefault="0003325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94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43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943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FFDCE6A" w14:textId="496D1801" w:rsidR="00033252" w:rsidRPr="002C3A6E" w:rsidRDefault="00033252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E50A6" w14:textId="77777777" w:rsidR="00033252" w:rsidRPr="00C5034F" w:rsidRDefault="00033252">
    <w:pPr>
      <w:pStyle w:val="Footer"/>
      <w:rPr>
        <w:rFonts w:ascii="Times New Roman" w:hAnsi="Times New Roman" w:cs="Times New Roman"/>
        <w:i/>
        <w:iCs/>
        <w:sz w:val="20"/>
        <w:szCs w:val="2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10123475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AC8A4F" w14:textId="2B20A378" w:rsidR="00FF7FD8" w:rsidRPr="00FF7FD8" w:rsidRDefault="00FF7FD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FF7FD8">
          <w:rPr>
            <w:rFonts w:ascii="Angsana New" w:hAnsi="Angsana New" w:hint="cs"/>
            <w:sz w:val="30"/>
            <w:szCs w:val="30"/>
          </w:rPr>
          <w:fldChar w:fldCharType="begin"/>
        </w:r>
        <w:r w:rsidRPr="00FF7FD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F7FD8">
          <w:rPr>
            <w:rFonts w:ascii="Angsana New" w:hAnsi="Angsana New" w:hint="cs"/>
            <w:sz w:val="30"/>
            <w:szCs w:val="30"/>
          </w:rPr>
          <w:fldChar w:fldCharType="separate"/>
        </w:r>
        <w:r w:rsidRPr="00FF7FD8">
          <w:rPr>
            <w:rFonts w:ascii="Angsana New" w:hAnsi="Angsana New" w:hint="cs"/>
            <w:noProof/>
            <w:sz w:val="30"/>
            <w:szCs w:val="30"/>
          </w:rPr>
          <w:t>2</w:t>
        </w:r>
        <w:r w:rsidRPr="00FF7FD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6BCFF098" w14:textId="28862E57" w:rsidR="00FF7FD8" w:rsidRPr="00C5034F" w:rsidRDefault="00FF7FD8">
    <w:pPr>
      <w:pStyle w:val="Footer"/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4E72D" w14:textId="77777777" w:rsidR="005B6C4D" w:rsidRDefault="005B6C4D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5E3B4C49" w14:textId="77777777" w:rsidR="005B6C4D" w:rsidRDefault="005B6C4D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763CBCDC" w14:textId="77777777" w:rsidR="005B6C4D" w:rsidRDefault="005B6C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9B692" w14:textId="77777777" w:rsidR="00FF7FD8" w:rsidRDefault="00FF7F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656DB" w14:textId="77777777" w:rsidR="00033252" w:rsidRPr="00D90C5B" w:rsidRDefault="00033252" w:rsidP="00C944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DBEE1FA" w14:textId="77777777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EF02C88" w14:textId="2EC35F0D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E1B1A">
      <w:rPr>
        <w:rFonts w:ascii="Angsana New" w:hAnsi="Angsana New" w:cs="Angsana New"/>
      </w:rPr>
      <w:t>2547</w:t>
    </w:r>
  </w:p>
  <w:p w14:paraId="7EE928DB" w14:textId="77777777" w:rsidR="00033252" w:rsidRPr="00C9443A" w:rsidRDefault="000332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D22D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06B502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A5ACB17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82E287E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D43C45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218FC62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702DD" w14:textId="77777777" w:rsidR="00033252" w:rsidRPr="003C2491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13AB7" w14:textId="2A387222" w:rsidR="00033252" w:rsidRDefault="0003325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A370" w14:textId="77777777" w:rsidR="00033252" w:rsidRDefault="00033252" w:rsidP="003A63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6F9D2" w14:textId="77777777" w:rsidR="00033252" w:rsidRPr="003C2491" w:rsidRDefault="00033252" w:rsidP="003A63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0CE66" w14:textId="77777777" w:rsidR="00033252" w:rsidRPr="00FF7FD8" w:rsidRDefault="00033252" w:rsidP="006B53D4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BB273" w14:textId="1F0F09D8" w:rsidR="00033252" w:rsidRDefault="00033252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EF9639C" w14:textId="77777777" w:rsidR="00FF7FD8" w:rsidRPr="00204BD2" w:rsidRDefault="00FF7FD8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525DE9"/>
    <w:multiLevelType w:val="hybridMultilevel"/>
    <w:tmpl w:val="1EB0C69C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3A67CBE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212B05"/>
    <w:multiLevelType w:val="hybridMultilevel"/>
    <w:tmpl w:val="FFFABBEA"/>
    <w:lvl w:ilvl="0" w:tplc="FCE213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4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0DB01A3"/>
    <w:multiLevelType w:val="hybridMultilevel"/>
    <w:tmpl w:val="6E540724"/>
    <w:lvl w:ilvl="0" w:tplc="5C9C40CC">
      <w:start w:val="9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5B363B4"/>
    <w:multiLevelType w:val="hybridMultilevel"/>
    <w:tmpl w:val="EE3C3956"/>
    <w:lvl w:ilvl="0" w:tplc="43742594">
      <w:start w:val="1"/>
      <w:numFmt w:val="decimal"/>
      <w:lvlText w:val="%17"/>
      <w:lvlJc w:val="left"/>
      <w:pPr>
        <w:ind w:left="15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6" w:hanging="360"/>
      </w:pPr>
    </w:lvl>
    <w:lvl w:ilvl="2" w:tplc="0409001B" w:tentative="1">
      <w:start w:val="1"/>
      <w:numFmt w:val="lowerRoman"/>
      <w:lvlText w:val="%3."/>
      <w:lvlJc w:val="right"/>
      <w:pPr>
        <w:ind w:left="2326" w:hanging="180"/>
      </w:pPr>
    </w:lvl>
    <w:lvl w:ilvl="3" w:tplc="0409000F" w:tentative="1">
      <w:start w:val="1"/>
      <w:numFmt w:val="decimal"/>
      <w:lvlText w:val="%4."/>
      <w:lvlJc w:val="left"/>
      <w:pPr>
        <w:ind w:left="3046" w:hanging="360"/>
      </w:pPr>
    </w:lvl>
    <w:lvl w:ilvl="4" w:tplc="04090019" w:tentative="1">
      <w:start w:val="1"/>
      <w:numFmt w:val="lowerLetter"/>
      <w:lvlText w:val="%5."/>
      <w:lvlJc w:val="left"/>
      <w:pPr>
        <w:ind w:left="3766" w:hanging="360"/>
      </w:pPr>
    </w:lvl>
    <w:lvl w:ilvl="5" w:tplc="0409001B" w:tentative="1">
      <w:start w:val="1"/>
      <w:numFmt w:val="lowerRoman"/>
      <w:lvlText w:val="%6."/>
      <w:lvlJc w:val="right"/>
      <w:pPr>
        <w:ind w:left="4486" w:hanging="180"/>
      </w:pPr>
    </w:lvl>
    <w:lvl w:ilvl="6" w:tplc="0409000F" w:tentative="1">
      <w:start w:val="1"/>
      <w:numFmt w:val="decimal"/>
      <w:lvlText w:val="%7."/>
      <w:lvlJc w:val="left"/>
      <w:pPr>
        <w:ind w:left="5206" w:hanging="360"/>
      </w:pPr>
    </w:lvl>
    <w:lvl w:ilvl="7" w:tplc="04090019" w:tentative="1">
      <w:start w:val="1"/>
      <w:numFmt w:val="lowerLetter"/>
      <w:lvlText w:val="%8."/>
      <w:lvlJc w:val="left"/>
      <w:pPr>
        <w:ind w:left="5926" w:hanging="360"/>
      </w:pPr>
    </w:lvl>
    <w:lvl w:ilvl="8" w:tplc="040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3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79C45B9"/>
    <w:multiLevelType w:val="multilevel"/>
    <w:tmpl w:val="970408DE"/>
    <w:lvl w:ilvl="0">
      <w:start w:val="18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6243E1B"/>
    <w:multiLevelType w:val="multilevel"/>
    <w:tmpl w:val="970408DE"/>
    <w:lvl w:ilvl="0">
      <w:start w:val="18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2"/>
  </w:num>
  <w:num w:numId="12">
    <w:abstractNumId w:val="25"/>
  </w:num>
  <w:num w:numId="13">
    <w:abstractNumId w:val="43"/>
  </w:num>
  <w:num w:numId="14">
    <w:abstractNumId w:val="29"/>
  </w:num>
  <w:num w:numId="15">
    <w:abstractNumId w:val="33"/>
  </w:num>
  <w:num w:numId="16">
    <w:abstractNumId w:val="23"/>
  </w:num>
  <w:num w:numId="17">
    <w:abstractNumId w:val="39"/>
  </w:num>
  <w:num w:numId="18">
    <w:abstractNumId w:val="34"/>
  </w:num>
  <w:num w:numId="19">
    <w:abstractNumId w:val="14"/>
  </w:num>
  <w:num w:numId="20">
    <w:abstractNumId w:val="19"/>
  </w:num>
  <w:num w:numId="21">
    <w:abstractNumId w:val="12"/>
  </w:num>
  <w:num w:numId="22">
    <w:abstractNumId w:val="20"/>
  </w:num>
  <w:num w:numId="23">
    <w:abstractNumId w:val="13"/>
  </w:num>
  <w:num w:numId="24">
    <w:abstractNumId w:val="35"/>
  </w:num>
  <w:num w:numId="25">
    <w:abstractNumId w:val="15"/>
  </w:num>
  <w:num w:numId="26">
    <w:abstractNumId w:val="44"/>
  </w:num>
  <w:num w:numId="27">
    <w:abstractNumId w:val="26"/>
  </w:num>
  <w:num w:numId="28">
    <w:abstractNumId w:val="46"/>
  </w:num>
  <w:num w:numId="29">
    <w:abstractNumId w:val="45"/>
  </w:num>
  <w:num w:numId="30">
    <w:abstractNumId w:val="37"/>
  </w:num>
  <w:num w:numId="31">
    <w:abstractNumId w:val="42"/>
  </w:num>
  <w:num w:numId="32">
    <w:abstractNumId w:val="28"/>
  </w:num>
  <w:num w:numId="33">
    <w:abstractNumId w:val="11"/>
  </w:num>
  <w:num w:numId="34">
    <w:abstractNumId w:val="10"/>
  </w:num>
  <w:num w:numId="35">
    <w:abstractNumId w:val="30"/>
  </w:num>
  <w:num w:numId="3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8"/>
  </w:num>
  <w:num w:numId="38">
    <w:abstractNumId w:val="40"/>
  </w:num>
  <w:num w:numId="39">
    <w:abstractNumId w:val="21"/>
  </w:num>
  <w:num w:numId="40">
    <w:abstractNumId w:val="47"/>
  </w:num>
  <w:num w:numId="41">
    <w:abstractNumId w:val="17"/>
  </w:num>
  <w:num w:numId="42">
    <w:abstractNumId w:val="24"/>
  </w:num>
  <w:num w:numId="43">
    <w:abstractNumId w:val="38"/>
  </w:num>
  <w:num w:numId="44">
    <w:abstractNumId w:val="27"/>
  </w:num>
  <w:num w:numId="45">
    <w:abstractNumId w:val="41"/>
  </w:num>
  <w:num w:numId="46">
    <w:abstractNumId w:val="31"/>
  </w:num>
  <w:num w:numId="47">
    <w:abstractNumId w:val="36"/>
  </w:num>
  <w:num w:numId="48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134"/>
    <w:rsid w:val="00000393"/>
    <w:rsid w:val="0000041E"/>
    <w:rsid w:val="000005F7"/>
    <w:rsid w:val="00000868"/>
    <w:rsid w:val="0000086B"/>
    <w:rsid w:val="000008D3"/>
    <w:rsid w:val="00000A73"/>
    <w:rsid w:val="00000AF2"/>
    <w:rsid w:val="00000C46"/>
    <w:rsid w:val="00000E3B"/>
    <w:rsid w:val="00000F8B"/>
    <w:rsid w:val="000011FC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158"/>
    <w:rsid w:val="000021D8"/>
    <w:rsid w:val="000025FE"/>
    <w:rsid w:val="00002776"/>
    <w:rsid w:val="00002C9A"/>
    <w:rsid w:val="0000332D"/>
    <w:rsid w:val="0000346C"/>
    <w:rsid w:val="00003529"/>
    <w:rsid w:val="00003758"/>
    <w:rsid w:val="00003906"/>
    <w:rsid w:val="00003A00"/>
    <w:rsid w:val="00003B2E"/>
    <w:rsid w:val="00003B8C"/>
    <w:rsid w:val="00003CFF"/>
    <w:rsid w:val="00003D38"/>
    <w:rsid w:val="00003F4D"/>
    <w:rsid w:val="00003F52"/>
    <w:rsid w:val="00003FEC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A7D"/>
    <w:rsid w:val="00005D19"/>
    <w:rsid w:val="000061BA"/>
    <w:rsid w:val="0000666C"/>
    <w:rsid w:val="000066D7"/>
    <w:rsid w:val="00006786"/>
    <w:rsid w:val="000067CA"/>
    <w:rsid w:val="000067CE"/>
    <w:rsid w:val="00006D44"/>
    <w:rsid w:val="0000701F"/>
    <w:rsid w:val="0000705C"/>
    <w:rsid w:val="0000714F"/>
    <w:rsid w:val="000074DA"/>
    <w:rsid w:val="000078B3"/>
    <w:rsid w:val="0000790E"/>
    <w:rsid w:val="00007977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A59"/>
    <w:rsid w:val="00010DBF"/>
    <w:rsid w:val="00010E74"/>
    <w:rsid w:val="000110CA"/>
    <w:rsid w:val="00011186"/>
    <w:rsid w:val="0001137C"/>
    <w:rsid w:val="000113D7"/>
    <w:rsid w:val="000113FF"/>
    <w:rsid w:val="000114F4"/>
    <w:rsid w:val="00011846"/>
    <w:rsid w:val="00011897"/>
    <w:rsid w:val="00011B4F"/>
    <w:rsid w:val="00011B92"/>
    <w:rsid w:val="00011BFD"/>
    <w:rsid w:val="00011E96"/>
    <w:rsid w:val="00012014"/>
    <w:rsid w:val="000123F9"/>
    <w:rsid w:val="0001299F"/>
    <w:rsid w:val="00012DE0"/>
    <w:rsid w:val="00013026"/>
    <w:rsid w:val="00013175"/>
    <w:rsid w:val="00013322"/>
    <w:rsid w:val="000133E9"/>
    <w:rsid w:val="00013735"/>
    <w:rsid w:val="00013ABD"/>
    <w:rsid w:val="00013B38"/>
    <w:rsid w:val="00013BB4"/>
    <w:rsid w:val="00013C44"/>
    <w:rsid w:val="00013CA3"/>
    <w:rsid w:val="00013F44"/>
    <w:rsid w:val="000140D4"/>
    <w:rsid w:val="000140DE"/>
    <w:rsid w:val="0001441F"/>
    <w:rsid w:val="0001450D"/>
    <w:rsid w:val="000145BC"/>
    <w:rsid w:val="00014740"/>
    <w:rsid w:val="00014742"/>
    <w:rsid w:val="00014750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87A"/>
    <w:rsid w:val="0002099B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2117"/>
    <w:rsid w:val="00022185"/>
    <w:rsid w:val="000221E3"/>
    <w:rsid w:val="00022292"/>
    <w:rsid w:val="000222FA"/>
    <w:rsid w:val="000228B2"/>
    <w:rsid w:val="00022A62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8CE"/>
    <w:rsid w:val="0002599E"/>
    <w:rsid w:val="00025BB2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78"/>
    <w:rsid w:val="00027581"/>
    <w:rsid w:val="000275DF"/>
    <w:rsid w:val="00027773"/>
    <w:rsid w:val="000277A8"/>
    <w:rsid w:val="00027A07"/>
    <w:rsid w:val="00027BCC"/>
    <w:rsid w:val="00027C61"/>
    <w:rsid w:val="00027D05"/>
    <w:rsid w:val="00027D98"/>
    <w:rsid w:val="00030062"/>
    <w:rsid w:val="0003018A"/>
    <w:rsid w:val="000301DB"/>
    <w:rsid w:val="0003020C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252"/>
    <w:rsid w:val="000332DF"/>
    <w:rsid w:val="000334E6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53B"/>
    <w:rsid w:val="0003468C"/>
    <w:rsid w:val="000346BE"/>
    <w:rsid w:val="00034ABD"/>
    <w:rsid w:val="00034BFE"/>
    <w:rsid w:val="00034E79"/>
    <w:rsid w:val="0003512B"/>
    <w:rsid w:val="00035290"/>
    <w:rsid w:val="00035824"/>
    <w:rsid w:val="00035BA9"/>
    <w:rsid w:val="00035DEF"/>
    <w:rsid w:val="00035F68"/>
    <w:rsid w:val="00035F75"/>
    <w:rsid w:val="0003607E"/>
    <w:rsid w:val="000360D9"/>
    <w:rsid w:val="000361FC"/>
    <w:rsid w:val="0003651B"/>
    <w:rsid w:val="000366F4"/>
    <w:rsid w:val="0003682F"/>
    <w:rsid w:val="000369A9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129E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DA7"/>
    <w:rsid w:val="00043294"/>
    <w:rsid w:val="000433A6"/>
    <w:rsid w:val="000433E3"/>
    <w:rsid w:val="0004349E"/>
    <w:rsid w:val="00043799"/>
    <w:rsid w:val="00043843"/>
    <w:rsid w:val="000438B0"/>
    <w:rsid w:val="000439C2"/>
    <w:rsid w:val="00043CBD"/>
    <w:rsid w:val="00043DF2"/>
    <w:rsid w:val="00044426"/>
    <w:rsid w:val="000447CD"/>
    <w:rsid w:val="000448AD"/>
    <w:rsid w:val="000448E6"/>
    <w:rsid w:val="00044B14"/>
    <w:rsid w:val="00044BDC"/>
    <w:rsid w:val="00044C34"/>
    <w:rsid w:val="00044C84"/>
    <w:rsid w:val="00044E27"/>
    <w:rsid w:val="000451D5"/>
    <w:rsid w:val="0004528E"/>
    <w:rsid w:val="000459D3"/>
    <w:rsid w:val="00045C45"/>
    <w:rsid w:val="0004623E"/>
    <w:rsid w:val="00046414"/>
    <w:rsid w:val="000467D3"/>
    <w:rsid w:val="0004694B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E03"/>
    <w:rsid w:val="00051E38"/>
    <w:rsid w:val="00051E71"/>
    <w:rsid w:val="00051EC3"/>
    <w:rsid w:val="00051EEE"/>
    <w:rsid w:val="00052082"/>
    <w:rsid w:val="0005218E"/>
    <w:rsid w:val="000521D1"/>
    <w:rsid w:val="00052201"/>
    <w:rsid w:val="00052233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B8F"/>
    <w:rsid w:val="00054BA4"/>
    <w:rsid w:val="00054C49"/>
    <w:rsid w:val="00054C5C"/>
    <w:rsid w:val="00054DAA"/>
    <w:rsid w:val="00054FCC"/>
    <w:rsid w:val="00055004"/>
    <w:rsid w:val="0005530C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E58"/>
    <w:rsid w:val="000570A5"/>
    <w:rsid w:val="000570BF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90D"/>
    <w:rsid w:val="00061D04"/>
    <w:rsid w:val="00061D06"/>
    <w:rsid w:val="00061E51"/>
    <w:rsid w:val="00061ECB"/>
    <w:rsid w:val="00061FA8"/>
    <w:rsid w:val="00061FEA"/>
    <w:rsid w:val="0006230D"/>
    <w:rsid w:val="00062599"/>
    <w:rsid w:val="000626A8"/>
    <w:rsid w:val="0006281E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4210"/>
    <w:rsid w:val="00064252"/>
    <w:rsid w:val="00064284"/>
    <w:rsid w:val="000643CD"/>
    <w:rsid w:val="0006459F"/>
    <w:rsid w:val="0006462A"/>
    <w:rsid w:val="00064665"/>
    <w:rsid w:val="0006485B"/>
    <w:rsid w:val="000649D5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2362"/>
    <w:rsid w:val="00072424"/>
    <w:rsid w:val="0007251D"/>
    <w:rsid w:val="00072618"/>
    <w:rsid w:val="0007298E"/>
    <w:rsid w:val="000729E1"/>
    <w:rsid w:val="00072B29"/>
    <w:rsid w:val="00072C91"/>
    <w:rsid w:val="00072E90"/>
    <w:rsid w:val="000730E0"/>
    <w:rsid w:val="00073135"/>
    <w:rsid w:val="000731B5"/>
    <w:rsid w:val="00073205"/>
    <w:rsid w:val="00073313"/>
    <w:rsid w:val="0007340E"/>
    <w:rsid w:val="00073946"/>
    <w:rsid w:val="00073D06"/>
    <w:rsid w:val="00073DAA"/>
    <w:rsid w:val="00073DF3"/>
    <w:rsid w:val="0007403F"/>
    <w:rsid w:val="0007404F"/>
    <w:rsid w:val="00074480"/>
    <w:rsid w:val="00074BCC"/>
    <w:rsid w:val="00074BCD"/>
    <w:rsid w:val="00074E48"/>
    <w:rsid w:val="00074FDE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1054"/>
    <w:rsid w:val="00081087"/>
    <w:rsid w:val="000811A1"/>
    <w:rsid w:val="00081572"/>
    <w:rsid w:val="000815ED"/>
    <w:rsid w:val="0008174B"/>
    <w:rsid w:val="000818A9"/>
    <w:rsid w:val="00081AB9"/>
    <w:rsid w:val="00081B16"/>
    <w:rsid w:val="00081B91"/>
    <w:rsid w:val="00081BDC"/>
    <w:rsid w:val="00081CAB"/>
    <w:rsid w:val="00081D61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C36"/>
    <w:rsid w:val="00085E98"/>
    <w:rsid w:val="00085EC9"/>
    <w:rsid w:val="00086048"/>
    <w:rsid w:val="000861F1"/>
    <w:rsid w:val="000862D2"/>
    <w:rsid w:val="000863C1"/>
    <w:rsid w:val="0008665B"/>
    <w:rsid w:val="000867CA"/>
    <w:rsid w:val="000869FC"/>
    <w:rsid w:val="00086BF0"/>
    <w:rsid w:val="000870F1"/>
    <w:rsid w:val="000875A8"/>
    <w:rsid w:val="00087B1F"/>
    <w:rsid w:val="00087BED"/>
    <w:rsid w:val="0009020A"/>
    <w:rsid w:val="000902ED"/>
    <w:rsid w:val="000905B5"/>
    <w:rsid w:val="0009070A"/>
    <w:rsid w:val="00090814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439"/>
    <w:rsid w:val="00092708"/>
    <w:rsid w:val="0009273D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648"/>
    <w:rsid w:val="000A1756"/>
    <w:rsid w:val="000A1C90"/>
    <w:rsid w:val="000A1CF8"/>
    <w:rsid w:val="000A1D73"/>
    <w:rsid w:val="000A1F73"/>
    <w:rsid w:val="000A2091"/>
    <w:rsid w:val="000A20CC"/>
    <w:rsid w:val="000A23D1"/>
    <w:rsid w:val="000A2437"/>
    <w:rsid w:val="000A28AD"/>
    <w:rsid w:val="000A28EB"/>
    <w:rsid w:val="000A2983"/>
    <w:rsid w:val="000A2DEF"/>
    <w:rsid w:val="000A2E33"/>
    <w:rsid w:val="000A319C"/>
    <w:rsid w:val="000A34DE"/>
    <w:rsid w:val="000A38A2"/>
    <w:rsid w:val="000A3AD7"/>
    <w:rsid w:val="000A3B11"/>
    <w:rsid w:val="000A3D15"/>
    <w:rsid w:val="000A3F53"/>
    <w:rsid w:val="000A3FC7"/>
    <w:rsid w:val="000A44B2"/>
    <w:rsid w:val="000A4515"/>
    <w:rsid w:val="000A49BA"/>
    <w:rsid w:val="000A4F93"/>
    <w:rsid w:val="000A51E3"/>
    <w:rsid w:val="000A532A"/>
    <w:rsid w:val="000A5CAD"/>
    <w:rsid w:val="000A5F63"/>
    <w:rsid w:val="000A60DC"/>
    <w:rsid w:val="000A6111"/>
    <w:rsid w:val="000A6342"/>
    <w:rsid w:val="000A67C8"/>
    <w:rsid w:val="000A67F5"/>
    <w:rsid w:val="000A6A10"/>
    <w:rsid w:val="000A6A59"/>
    <w:rsid w:val="000A6B44"/>
    <w:rsid w:val="000A6F47"/>
    <w:rsid w:val="000A70A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B02BF"/>
    <w:rsid w:val="000B0808"/>
    <w:rsid w:val="000B08AF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5FA"/>
    <w:rsid w:val="000B473F"/>
    <w:rsid w:val="000B4903"/>
    <w:rsid w:val="000B4972"/>
    <w:rsid w:val="000B4C87"/>
    <w:rsid w:val="000B4FF2"/>
    <w:rsid w:val="000B5081"/>
    <w:rsid w:val="000B5095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767"/>
    <w:rsid w:val="000B68DA"/>
    <w:rsid w:val="000B6922"/>
    <w:rsid w:val="000B69B8"/>
    <w:rsid w:val="000B69B9"/>
    <w:rsid w:val="000B6ECC"/>
    <w:rsid w:val="000B7070"/>
    <w:rsid w:val="000B71C3"/>
    <w:rsid w:val="000B732B"/>
    <w:rsid w:val="000B7382"/>
    <w:rsid w:val="000B7938"/>
    <w:rsid w:val="000B7C4B"/>
    <w:rsid w:val="000B7CA7"/>
    <w:rsid w:val="000B7F10"/>
    <w:rsid w:val="000B7F92"/>
    <w:rsid w:val="000C020D"/>
    <w:rsid w:val="000C0441"/>
    <w:rsid w:val="000C05FB"/>
    <w:rsid w:val="000C0635"/>
    <w:rsid w:val="000C0C56"/>
    <w:rsid w:val="000C1002"/>
    <w:rsid w:val="000C1115"/>
    <w:rsid w:val="000C133B"/>
    <w:rsid w:val="000C1604"/>
    <w:rsid w:val="000C1706"/>
    <w:rsid w:val="000C1799"/>
    <w:rsid w:val="000C1B3D"/>
    <w:rsid w:val="000C1B41"/>
    <w:rsid w:val="000C1E13"/>
    <w:rsid w:val="000C1EAC"/>
    <w:rsid w:val="000C234B"/>
    <w:rsid w:val="000C24F9"/>
    <w:rsid w:val="000C2554"/>
    <w:rsid w:val="000C25E4"/>
    <w:rsid w:val="000C26C9"/>
    <w:rsid w:val="000C26DE"/>
    <w:rsid w:val="000C28B2"/>
    <w:rsid w:val="000C2B4F"/>
    <w:rsid w:val="000C2B9C"/>
    <w:rsid w:val="000C2C03"/>
    <w:rsid w:val="000C2F35"/>
    <w:rsid w:val="000C2FFF"/>
    <w:rsid w:val="000C30D7"/>
    <w:rsid w:val="000C314F"/>
    <w:rsid w:val="000C31E7"/>
    <w:rsid w:val="000C34AF"/>
    <w:rsid w:val="000C3626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A6F"/>
    <w:rsid w:val="000C4B28"/>
    <w:rsid w:val="000C4CE3"/>
    <w:rsid w:val="000C5135"/>
    <w:rsid w:val="000C51D1"/>
    <w:rsid w:val="000C5501"/>
    <w:rsid w:val="000C56E9"/>
    <w:rsid w:val="000C5754"/>
    <w:rsid w:val="000C57F8"/>
    <w:rsid w:val="000C59D9"/>
    <w:rsid w:val="000C62AD"/>
    <w:rsid w:val="000C638B"/>
    <w:rsid w:val="000C654F"/>
    <w:rsid w:val="000C655C"/>
    <w:rsid w:val="000C675B"/>
    <w:rsid w:val="000C67BA"/>
    <w:rsid w:val="000C68F2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AB"/>
    <w:rsid w:val="000D0CCB"/>
    <w:rsid w:val="000D0E8C"/>
    <w:rsid w:val="000D0F27"/>
    <w:rsid w:val="000D13B3"/>
    <w:rsid w:val="000D1716"/>
    <w:rsid w:val="000D1892"/>
    <w:rsid w:val="000D1ABE"/>
    <w:rsid w:val="000D1AE6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F6"/>
    <w:rsid w:val="000D510A"/>
    <w:rsid w:val="000D514D"/>
    <w:rsid w:val="000D5293"/>
    <w:rsid w:val="000D5348"/>
    <w:rsid w:val="000D5419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ADD"/>
    <w:rsid w:val="000E0C52"/>
    <w:rsid w:val="000E0E44"/>
    <w:rsid w:val="000E0E81"/>
    <w:rsid w:val="000E12B6"/>
    <w:rsid w:val="000E13A7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560"/>
    <w:rsid w:val="000E25E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AE9"/>
    <w:rsid w:val="000E5C41"/>
    <w:rsid w:val="000E5F2B"/>
    <w:rsid w:val="000E6018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FFD"/>
    <w:rsid w:val="000F2029"/>
    <w:rsid w:val="000F20BE"/>
    <w:rsid w:val="000F20DF"/>
    <w:rsid w:val="000F29B7"/>
    <w:rsid w:val="000F2AB8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C1F"/>
    <w:rsid w:val="000F5153"/>
    <w:rsid w:val="000F52C3"/>
    <w:rsid w:val="000F52D9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C"/>
    <w:rsid w:val="000F6C1F"/>
    <w:rsid w:val="000F6F1E"/>
    <w:rsid w:val="000F6F97"/>
    <w:rsid w:val="000F6FDD"/>
    <w:rsid w:val="000F7143"/>
    <w:rsid w:val="000F72E6"/>
    <w:rsid w:val="000F737F"/>
    <w:rsid w:val="000F7597"/>
    <w:rsid w:val="000F75EC"/>
    <w:rsid w:val="000F7673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101EE"/>
    <w:rsid w:val="00110243"/>
    <w:rsid w:val="001103BD"/>
    <w:rsid w:val="0011066C"/>
    <w:rsid w:val="00110678"/>
    <w:rsid w:val="00110857"/>
    <w:rsid w:val="001108DC"/>
    <w:rsid w:val="00110A62"/>
    <w:rsid w:val="00110A82"/>
    <w:rsid w:val="00110D87"/>
    <w:rsid w:val="00111218"/>
    <w:rsid w:val="001114C4"/>
    <w:rsid w:val="00111B30"/>
    <w:rsid w:val="00111DD5"/>
    <w:rsid w:val="00111E2E"/>
    <w:rsid w:val="00111EAB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118"/>
    <w:rsid w:val="001132A7"/>
    <w:rsid w:val="001132FE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A3B"/>
    <w:rsid w:val="00117A3C"/>
    <w:rsid w:val="00117F3E"/>
    <w:rsid w:val="00117F54"/>
    <w:rsid w:val="00117FB1"/>
    <w:rsid w:val="001200AA"/>
    <w:rsid w:val="00120399"/>
    <w:rsid w:val="0012041B"/>
    <w:rsid w:val="00120699"/>
    <w:rsid w:val="001207CA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395"/>
    <w:rsid w:val="00123ACE"/>
    <w:rsid w:val="00123AE8"/>
    <w:rsid w:val="00123CF6"/>
    <w:rsid w:val="00123F8D"/>
    <w:rsid w:val="001240EC"/>
    <w:rsid w:val="00124107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E4"/>
    <w:rsid w:val="00124A40"/>
    <w:rsid w:val="00124A66"/>
    <w:rsid w:val="00124F09"/>
    <w:rsid w:val="00124F7E"/>
    <w:rsid w:val="001251FF"/>
    <w:rsid w:val="0012546E"/>
    <w:rsid w:val="0012559C"/>
    <w:rsid w:val="00125645"/>
    <w:rsid w:val="00125D9A"/>
    <w:rsid w:val="00125E1A"/>
    <w:rsid w:val="00126108"/>
    <w:rsid w:val="00126214"/>
    <w:rsid w:val="00126219"/>
    <w:rsid w:val="00126477"/>
    <w:rsid w:val="00126602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7CB"/>
    <w:rsid w:val="00127836"/>
    <w:rsid w:val="00127C42"/>
    <w:rsid w:val="00127C60"/>
    <w:rsid w:val="0013016D"/>
    <w:rsid w:val="00130751"/>
    <w:rsid w:val="00130DED"/>
    <w:rsid w:val="00130E24"/>
    <w:rsid w:val="00131046"/>
    <w:rsid w:val="00131056"/>
    <w:rsid w:val="00131269"/>
    <w:rsid w:val="001315E6"/>
    <w:rsid w:val="00131666"/>
    <w:rsid w:val="001316CB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313B"/>
    <w:rsid w:val="001331A8"/>
    <w:rsid w:val="00133286"/>
    <w:rsid w:val="0013366D"/>
    <w:rsid w:val="00133726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8AA"/>
    <w:rsid w:val="00135ABF"/>
    <w:rsid w:val="00135ACC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F7"/>
    <w:rsid w:val="001416CA"/>
    <w:rsid w:val="0014172B"/>
    <w:rsid w:val="00141842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301E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40BD"/>
    <w:rsid w:val="0014438F"/>
    <w:rsid w:val="001444A2"/>
    <w:rsid w:val="00144C8B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97A"/>
    <w:rsid w:val="00146C31"/>
    <w:rsid w:val="00146DB1"/>
    <w:rsid w:val="00146FBA"/>
    <w:rsid w:val="00147012"/>
    <w:rsid w:val="001470F3"/>
    <w:rsid w:val="0014722A"/>
    <w:rsid w:val="00147456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2EC"/>
    <w:rsid w:val="00151621"/>
    <w:rsid w:val="00151D50"/>
    <w:rsid w:val="001520EB"/>
    <w:rsid w:val="00152442"/>
    <w:rsid w:val="00152478"/>
    <w:rsid w:val="00152564"/>
    <w:rsid w:val="0015271A"/>
    <w:rsid w:val="0015286C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AE5"/>
    <w:rsid w:val="00153D47"/>
    <w:rsid w:val="00153D8B"/>
    <w:rsid w:val="00154399"/>
    <w:rsid w:val="00154610"/>
    <w:rsid w:val="00154643"/>
    <w:rsid w:val="0015466B"/>
    <w:rsid w:val="00154A8B"/>
    <w:rsid w:val="00154AE0"/>
    <w:rsid w:val="00154DCB"/>
    <w:rsid w:val="001550BD"/>
    <w:rsid w:val="00155166"/>
    <w:rsid w:val="001551B4"/>
    <w:rsid w:val="00155211"/>
    <w:rsid w:val="00155523"/>
    <w:rsid w:val="0015553D"/>
    <w:rsid w:val="0015562A"/>
    <w:rsid w:val="00155829"/>
    <w:rsid w:val="001559E8"/>
    <w:rsid w:val="00155D63"/>
    <w:rsid w:val="00155E64"/>
    <w:rsid w:val="00155FB5"/>
    <w:rsid w:val="00156090"/>
    <w:rsid w:val="00156241"/>
    <w:rsid w:val="001564CC"/>
    <w:rsid w:val="0015669B"/>
    <w:rsid w:val="001567B6"/>
    <w:rsid w:val="0015687B"/>
    <w:rsid w:val="001568CA"/>
    <w:rsid w:val="00156AC7"/>
    <w:rsid w:val="00156D95"/>
    <w:rsid w:val="00156F29"/>
    <w:rsid w:val="00156FDF"/>
    <w:rsid w:val="00157054"/>
    <w:rsid w:val="00157551"/>
    <w:rsid w:val="00157583"/>
    <w:rsid w:val="001576E0"/>
    <w:rsid w:val="00157B0C"/>
    <w:rsid w:val="00157C4D"/>
    <w:rsid w:val="00157D6C"/>
    <w:rsid w:val="00157E12"/>
    <w:rsid w:val="00157E86"/>
    <w:rsid w:val="00160233"/>
    <w:rsid w:val="00160327"/>
    <w:rsid w:val="00160587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8D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352"/>
    <w:rsid w:val="0016749D"/>
    <w:rsid w:val="00167674"/>
    <w:rsid w:val="0016779B"/>
    <w:rsid w:val="00167CB3"/>
    <w:rsid w:val="00167F0F"/>
    <w:rsid w:val="00170104"/>
    <w:rsid w:val="001702D1"/>
    <w:rsid w:val="001703B4"/>
    <w:rsid w:val="001707E4"/>
    <w:rsid w:val="00170860"/>
    <w:rsid w:val="00170980"/>
    <w:rsid w:val="00170D3E"/>
    <w:rsid w:val="00170F42"/>
    <w:rsid w:val="001711FC"/>
    <w:rsid w:val="0017149D"/>
    <w:rsid w:val="0017150B"/>
    <w:rsid w:val="00171E42"/>
    <w:rsid w:val="001720D9"/>
    <w:rsid w:val="001722B3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510"/>
    <w:rsid w:val="00173598"/>
    <w:rsid w:val="001737D1"/>
    <w:rsid w:val="0017385B"/>
    <w:rsid w:val="0017389B"/>
    <w:rsid w:val="0017396D"/>
    <w:rsid w:val="001739D7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CAF"/>
    <w:rsid w:val="00176E99"/>
    <w:rsid w:val="00176F38"/>
    <w:rsid w:val="00176FB6"/>
    <w:rsid w:val="0017700B"/>
    <w:rsid w:val="001773EB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EC4"/>
    <w:rsid w:val="0018218E"/>
    <w:rsid w:val="001821CB"/>
    <w:rsid w:val="0018253F"/>
    <w:rsid w:val="001828CC"/>
    <w:rsid w:val="00182B06"/>
    <w:rsid w:val="00182B43"/>
    <w:rsid w:val="00182C75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55"/>
    <w:rsid w:val="00184347"/>
    <w:rsid w:val="00184372"/>
    <w:rsid w:val="001845DC"/>
    <w:rsid w:val="001848D0"/>
    <w:rsid w:val="00184BB2"/>
    <w:rsid w:val="00184BF3"/>
    <w:rsid w:val="00184CD5"/>
    <w:rsid w:val="00184DDA"/>
    <w:rsid w:val="00185155"/>
    <w:rsid w:val="00185554"/>
    <w:rsid w:val="0018561D"/>
    <w:rsid w:val="001859DC"/>
    <w:rsid w:val="00185B4B"/>
    <w:rsid w:val="00185CD2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B7"/>
    <w:rsid w:val="0019035A"/>
    <w:rsid w:val="001905D5"/>
    <w:rsid w:val="00190653"/>
    <w:rsid w:val="001906D6"/>
    <w:rsid w:val="00190822"/>
    <w:rsid w:val="001908B3"/>
    <w:rsid w:val="00190B8B"/>
    <w:rsid w:val="00190C22"/>
    <w:rsid w:val="001910D9"/>
    <w:rsid w:val="00191113"/>
    <w:rsid w:val="001912D6"/>
    <w:rsid w:val="001912D7"/>
    <w:rsid w:val="00191397"/>
    <w:rsid w:val="0019167A"/>
    <w:rsid w:val="00191B45"/>
    <w:rsid w:val="00191B9B"/>
    <w:rsid w:val="00191BBD"/>
    <w:rsid w:val="00191C33"/>
    <w:rsid w:val="00191CEF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F8E"/>
    <w:rsid w:val="00194364"/>
    <w:rsid w:val="00194650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C71"/>
    <w:rsid w:val="00195D97"/>
    <w:rsid w:val="00195D9E"/>
    <w:rsid w:val="00195DCA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793"/>
    <w:rsid w:val="001977E0"/>
    <w:rsid w:val="001977F7"/>
    <w:rsid w:val="001978B2"/>
    <w:rsid w:val="00197967"/>
    <w:rsid w:val="00197ACF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220"/>
    <w:rsid w:val="001A3261"/>
    <w:rsid w:val="001A3403"/>
    <w:rsid w:val="001A347C"/>
    <w:rsid w:val="001A35B1"/>
    <w:rsid w:val="001A362C"/>
    <w:rsid w:val="001A3CB6"/>
    <w:rsid w:val="001A3CC0"/>
    <w:rsid w:val="001A3F04"/>
    <w:rsid w:val="001A4186"/>
    <w:rsid w:val="001A4610"/>
    <w:rsid w:val="001A473A"/>
    <w:rsid w:val="001A4879"/>
    <w:rsid w:val="001A4B3F"/>
    <w:rsid w:val="001A4F9F"/>
    <w:rsid w:val="001A5040"/>
    <w:rsid w:val="001A5288"/>
    <w:rsid w:val="001A52BE"/>
    <w:rsid w:val="001A55BA"/>
    <w:rsid w:val="001A564A"/>
    <w:rsid w:val="001A5679"/>
    <w:rsid w:val="001A59E8"/>
    <w:rsid w:val="001A5A4E"/>
    <w:rsid w:val="001A5A9D"/>
    <w:rsid w:val="001A5ADD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C39"/>
    <w:rsid w:val="001A6DA8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103"/>
    <w:rsid w:val="001B22EA"/>
    <w:rsid w:val="001B2417"/>
    <w:rsid w:val="001B2579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9C6"/>
    <w:rsid w:val="001B4AC0"/>
    <w:rsid w:val="001B4C03"/>
    <w:rsid w:val="001B4C41"/>
    <w:rsid w:val="001B50E4"/>
    <w:rsid w:val="001B534C"/>
    <w:rsid w:val="001B53AD"/>
    <w:rsid w:val="001B56AD"/>
    <w:rsid w:val="001B57CA"/>
    <w:rsid w:val="001B58DA"/>
    <w:rsid w:val="001B6324"/>
    <w:rsid w:val="001B6387"/>
    <w:rsid w:val="001B63BB"/>
    <w:rsid w:val="001B6672"/>
    <w:rsid w:val="001B66B0"/>
    <w:rsid w:val="001B6851"/>
    <w:rsid w:val="001B6876"/>
    <w:rsid w:val="001B6BD8"/>
    <w:rsid w:val="001B6E7E"/>
    <w:rsid w:val="001B6FB5"/>
    <w:rsid w:val="001B70FE"/>
    <w:rsid w:val="001B7648"/>
    <w:rsid w:val="001B7931"/>
    <w:rsid w:val="001B7A04"/>
    <w:rsid w:val="001B7A20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B6"/>
    <w:rsid w:val="001C2393"/>
    <w:rsid w:val="001C2397"/>
    <w:rsid w:val="001C2586"/>
    <w:rsid w:val="001C25B0"/>
    <w:rsid w:val="001C265C"/>
    <w:rsid w:val="001C285A"/>
    <w:rsid w:val="001C2934"/>
    <w:rsid w:val="001C2F13"/>
    <w:rsid w:val="001C3119"/>
    <w:rsid w:val="001C3191"/>
    <w:rsid w:val="001C32A4"/>
    <w:rsid w:val="001C3305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E9"/>
    <w:rsid w:val="001C4A17"/>
    <w:rsid w:val="001C4B11"/>
    <w:rsid w:val="001C4DC9"/>
    <w:rsid w:val="001C4F91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6CD"/>
    <w:rsid w:val="001C7764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812"/>
    <w:rsid w:val="001D091D"/>
    <w:rsid w:val="001D0930"/>
    <w:rsid w:val="001D0F03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A71"/>
    <w:rsid w:val="001D4B5B"/>
    <w:rsid w:val="001D4C15"/>
    <w:rsid w:val="001D4DD8"/>
    <w:rsid w:val="001D4E47"/>
    <w:rsid w:val="001D4E7D"/>
    <w:rsid w:val="001D4F67"/>
    <w:rsid w:val="001D50E1"/>
    <w:rsid w:val="001D5254"/>
    <w:rsid w:val="001D5340"/>
    <w:rsid w:val="001D5386"/>
    <w:rsid w:val="001D539E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E6D"/>
    <w:rsid w:val="001D7ED9"/>
    <w:rsid w:val="001E00E4"/>
    <w:rsid w:val="001E02BD"/>
    <w:rsid w:val="001E0441"/>
    <w:rsid w:val="001E045F"/>
    <w:rsid w:val="001E067E"/>
    <w:rsid w:val="001E079A"/>
    <w:rsid w:val="001E0A56"/>
    <w:rsid w:val="001E0D01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EBA"/>
    <w:rsid w:val="001E310E"/>
    <w:rsid w:val="001E31D4"/>
    <w:rsid w:val="001E32C2"/>
    <w:rsid w:val="001E33B3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7F5"/>
    <w:rsid w:val="001E48F3"/>
    <w:rsid w:val="001E49CA"/>
    <w:rsid w:val="001E4C2F"/>
    <w:rsid w:val="001E4D45"/>
    <w:rsid w:val="001E50C7"/>
    <w:rsid w:val="001E5214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A3"/>
    <w:rsid w:val="001E66FD"/>
    <w:rsid w:val="001E6B4E"/>
    <w:rsid w:val="001E6B64"/>
    <w:rsid w:val="001E6CBB"/>
    <w:rsid w:val="001E6DA9"/>
    <w:rsid w:val="001E6FDB"/>
    <w:rsid w:val="001E7164"/>
    <w:rsid w:val="001E722C"/>
    <w:rsid w:val="001E73A6"/>
    <w:rsid w:val="001E7605"/>
    <w:rsid w:val="001E77EF"/>
    <w:rsid w:val="001E787A"/>
    <w:rsid w:val="001E7BD1"/>
    <w:rsid w:val="001E7E8C"/>
    <w:rsid w:val="001F011D"/>
    <w:rsid w:val="001F08DF"/>
    <w:rsid w:val="001F0B97"/>
    <w:rsid w:val="001F0D1C"/>
    <w:rsid w:val="001F118B"/>
    <w:rsid w:val="001F1540"/>
    <w:rsid w:val="001F1854"/>
    <w:rsid w:val="001F19F2"/>
    <w:rsid w:val="001F1D70"/>
    <w:rsid w:val="001F1DC7"/>
    <w:rsid w:val="001F1DFC"/>
    <w:rsid w:val="001F1E4E"/>
    <w:rsid w:val="001F2203"/>
    <w:rsid w:val="001F232A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BF"/>
    <w:rsid w:val="001F58AE"/>
    <w:rsid w:val="001F5A2E"/>
    <w:rsid w:val="001F5B48"/>
    <w:rsid w:val="001F5BF8"/>
    <w:rsid w:val="001F5C0A"/>
    <w:rsid w:val="001F5C63"/>
    <w:rsid w:val="001F5DD0"/>
    <w:rsid w:val="001F5F31"/>
    <w:rsid w:val="001F60DB"/>
    <w:rsid w:val="001F62C8"/>
    <w:rsid w:val="001F66B4"/>
    <w:rsid w:val="001F693B"/>
    <w:rsid w:val="001F69FE"/>
    <w:rsid w:val="001F6C04"/>
    <w:rsid w:val="001F6DA3"/>
    <w:rsid w:val="001F6E0B"/>
    <w:rsid w:val="001F6E7C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F3C"/>
    <w:rsid w:val="00200200"/>
    <w:rsid w:val="002005F9"/>
    <w:rsid w:val="0020066B"/>
    <w:rsid w:val="002006D2"/>
    <w:rsid w:val="00200AD3"/>
    <w:rsid w:val="00200F31"/>
    <w:rsid w:val="002010C3"/>
    <w:rsid w:val="0020116A"/>
    <w:rsid w:val="0020124F"/>
    <w:rsid w:val="002013FF"/>
    <w:rsid w:val="0020152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2DC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2"/>
    <w:rsid w:val="00206239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837"/>
    <w:rsid w:val="0021185C"/>
    <w:rsid w:val="00211A58"/>
    <w:rsid w:val="00211ACF"/>
    <w:rsid w:val="00211B30"/>
    <w:rsid w:val="00211CA5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D"/>
    <w:rsid w:val="00212E81"/>
    <w:rsid w:val="00212EDE"/>
    <w:rsid w:val="0021308C"/>
    <w:rsid w:val="00213153"/>
    <w:rsid w:val="00213283"/>
    <w:rsid w:val="002132CF"/>
    <w:rsid w:val="002133AF"/>
    <w:rsid w:val="002139B1"/>
    <w:rsid w:val="00213AF6"/>
    <w:rsid w:val="00213BDC"/>
    <w:rsid w:val="00213C1F"/>
    <w:rsid w:val="00213C27"/>
    <w:rsid w:val="00213C75"/>
    <w:rsid w:val="00213CFF"/>
    <w:rsid w:val="00213F21"/>
    <w:rsid w:val="00213FBE"/>
    <w:rsid w:val="0021419D"/>
    <w:rsid w:val="0021428F"/>
    <w:rsid w:val="002142DA"/>
    <w:rsid w:val="002143C7"/>
    <w:rsid w:val="002144DA"/>
    <w:rsid w:val="002144EF"/>
    <w:rsid w:val="00214544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6201"/>
    <w:rsid w:val="002162F6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72D"/>
    <w:rsid w:val="0021773B"/>
    <w:rsid w:val="0021782B"/>
    <w:rsid w:val="0021794B"/>
    <w:rsid w:val="00217B69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561"/>
    <w:rsid w:val="00221664"/>
    <w:rsid w:val="0022188C"/>
    <w:rsid w:val="002219B8"/>
    <w:rsid w:val="00221A4D"/>
    <w:rsid w:val="00221A67"/>
    <w:rsid w:val="00221CBB"/>
    <w:rsid w:val="002222F7"/>
    <w:rsid w:val="00222315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3CEB"/>
    <w:rsid w:val="0022404C"/>
    <w:rsid w:val="002240A2"/>
    <w:rsid w:val="002240B4"/>
    <w:rsid w:val="00224118"/>
    <w:rsid w:val="002241E6"/>
    <w:rsid w:val="002242EF"/>
    <w:rsid w:val="0022430D"/>
    <w:rsid w:val="002243BB"/>
    <w:rsid w:val="00224431"/>
    <w:rsid w:val="002244F2"/>
    <w:rsid w:val="00224C46"/>
    <w:rsid w:val="00224DD4"/>
    <w:rsid w:val="00224E68"/>
    <w:rsid w:val="002251F7"/>
    <w:rsid w:val="00225890"/>
    <w:rsid w:val="002258C6"/>
    <w:rsid w:val="00225BE8"/>
    <w:rsid w:val="00225C95"/>
    <w:rsid w:val="0022639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60D"/>
    <w:rsid w:val="0022761A"/>
    <w:rsid w:val="00227756"/>
    <w:rsid w:val="00227929"/>
    <w:rsid w:val="00227997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AF"/>
    <w:rsid w:val="002324D9"/>
    <w:rsid w:val="00232622"/>
    <w:rsid w:val="002331DB"/>
    <w:rsid w:val="00233358"/>
    <w:rsid w:val="00233372"/>
    <w:rsid w:val="00233444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E83"/>
    <w:rsid w:val="00234E8A"/>
    <w:rsid w:val="00234FEA"/>
    <w:rsid w:val="0023506A"/>
    <w:rsid w:val="002350A8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EC7"/>
    <w:rsid w:val="0023701C"/>
    <w:rsid w:val="00237058"/>
    <w:rsid w:val="002374D1"/>
    <w:rsid w:val="00237582"/>
    <w:rsid w:val="002376C3"/>
    <w:rsid w:val="00237716"/>
    <w:rsid w:val="0023776A"/>
    <w:rsid w:val="00237B4D"/>
    <w:rsid w:val="00237B7F"/>
    <w:rsid w:val="00237DCD"/>
    <w:rsid w:val="00237FAC"/>
    <w:rsid w:val="00237FBA"/>
    <w:rsid w:val="00240080"/>
    <w:rsid w:val="00240293"/>
    <w:rsid w:val="002404D5"/>
    <w:rsid w:val="0024058E"/>
    <w:rsid w:val="0024077E"/>
    <w:rsid w:val="0024093E"/>
    <w:rsid w:val="00240BDC"/>
    <w:rsid w:val="00240CF2"/>
    <w:rsid w:val="00240DF1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92E"/>
    <w:rsid w:val="00243A15"/>
    <w:rsid w:val="00243BFB"/>
    <w:rsid w:val="00243D1C"/>
    <w:rsid w:val="00243DC4"/>
    <w:rsid w:val="0024403D"/>
    <w:rsid w:val="002443C8"/>
    <w:rsid w:val="0024451F"/>
    <w:rsid w:val="0024484F"/>
    <w:rsid w:val="002448B4"/>
    <w:rsid w:val="002448EB"/>
    <w:rsid w:val="00244AC4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C83"/>
    <w:rsid w:val="00246DF8"/>
    <w:rsid w:val="00246EBA"/>
    <w:rsid w:val="0024732C"/>
    <w:rsid w:val="00247623"/>
    <w:rsid w:val="00247946"/>
    <w:rsid w:val="00247955"/>
    <w:rsid w:val="00247A42"/>
    <w:rsid w:val="00247F17"/>
    <w:rsid w:val="002500AC"/>
    <w:rsid w:val="00250308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209E"/>
    <w:rsid w:val="002520FD"/>
    <w:rsid w:val="002521F5"/>
    <w:rsid w:val="0025234C"/>
    <w:rsid w:val="0025241F"/>
    <w:rsid w:val="00252773"/>
    <w:rsid w:val="0025286E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581"/>
    <w:rsid w:val="00254673"/>
    <w:rsid w:val="00254748"/>
    <w:rsid w:val="00254971"/>
    <w:rsid w:val="00254D66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609A"/>
    <w:rsid w:val="002560B8"/>
    <w:rsid w:val="002564F3"/>
    <w:rsid w:val="00256526"/>
    <w:rsid w:val="0025658E"/>
    <w:rsid w:val="0025670C"/>
    <w:rsid w:val="00256840"/>
    <w:rsid w:val="002569D6"/>
    <w:rsid w:val="00256DB2"/>
    <w:rsid w:val="00257065"/>
    <w:rsid w:val="002572A6"/>
    <w:rsid w:val="002574BA"/>
    <w:rsid w:val="0025759B"/>
    <w:rsid w:val="00257655"/>
    <w:rsid w:val="002576C0"/>
    <w:rsid w:val="0025780B"/>
    <w:rsid w:val="002579AE"/>
    <w:rsid w:val="00257A0D"/>
    <w:rsid w:val="00257B68"/>
    <w:rsid w:val="00257C48"/>
    <w:rsid w:val="002601F9"/>
    <w:rsid w:val="0026029F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1198"/>
    <w:rsid w:val="00261392"/>
    <w:rsid w:val="0026172C"/>
    <w:rsid w:val="002619FE"/>
    <w:rsid w:val="00261D26"/>
    <w:rsid w:val="00262195"/>
    <w:rsid w:val="00262311"/>
    <w:rsid w:val="0026235F"/>
    <w:rsid w:val="0026239E"/>
    <w:rsid w:val="00262440"/>
    <w:rsid w:val="0026266C"/>
    <w:rsid w:val="00262712"/>
    <w:rsid w:val="00262720"/>
    <w:rsid w:val="00262958"/>
    <w:rsid w:val="00262A99"/>
    <w:rsid w:val="00262AA2"/>
    <w:rsid w:val="00262AE7"/>
    <w:rsid w:val="00262B52"/>
    <w:rsid w:val="00262BFA"/>
    <w:rsid w:val="00262C3B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73F"/>
    <w:rsid w:val="0027197F"/>
    <w:rsid w:val="00272073"/>
    <w:rsid w:val="0027213E"/>
    <w:rsid w:val="00272682"/>
    <w:rsid w:val="002727B3"/>
    <w:rsid w:val="00272915"/>
    <w:rsid w:val="00272A26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AA"/>
    <w:rsid w:val="002743E7"/>
    <w:rsid w:val="00274446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8FF"/>
    <w:rsid w:val="00281907"/>
    <w:rsid w:val="00281B6F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9"/>
    <w:rsid w:val="00285415"/>
    <w:rsid w:val="00285616"/>
    <w:rsid w:val="002856D2"/>
    <w:rsid w:val="002856FC"/>
    <w:rsid w:val="00285703"/>
    <w:rsid w:val="00285A7D"/>
    <w:rsid w:val="00285CFE"/>
    <w:rsid w:val="00285D62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825"/>
    <w:rsid w:val="002878AC"/>
    <w:rsid w:val="00287CA8"/>
    <w:rsid w:val="00287D09"/>
    <w:rsid w:val="00287DA9"/>
    <w:rsid w:val="00287E32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D2"/>
    <w:rsid w:val="002917E9"/>
    <w:rsid w:val="00291E0B"/>
    <w:rsid w:val="00291E31"/>
    <w:rsid w:val="00291F9A"/>
    <w:rsid w:val="00292467"/>
    <w:rsid w:val="002927F7"/>
    <w:rsid w:val="00292A54"/>
    <w:rsid w:val="00292BF5"/>
    <w:rsid w:val="00293109"/>
    <w:rsid w:val="00293179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49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A5A"/>
    <w:rsid w:val="002A0B81"/>
    <w:rsid w:val="002A0C0C"/>
    <w:rsid w:val="002A0E77"/>
    <w:rsid w:val="002A0F70"/>
    <w:rsid w:val="002A1019"/>
    <w:rsid w:val="002A110C"/>
    <w:rsid w:val="002A1167"/>
    <w:rsid w:val="002A122B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AA1"/>
    <w:rsid w:val="002A429D"/>
    <w:rsid w:val="002A43FA"/>
    <w:rsid w:val="002A446F"/>
    <w:rsid w:val="002A4586"/>
    <w:rsid w:val="002A45F0"/>
    <w:rsid w:val="002A45FC"/>
    <w:rsid w:val="002A46E6"/>
    <w:rsid w:val="002A4747"/>
    <w:rsid w:val="002A47CF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3F"/>
    <w:rsid w:val="002A7A62"/>
    <w:rsid w:val="002A7AF9"/>
    <w:rsid w:val="002A7D97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053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563"/>
    <w:rsid w:val="002B2AE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7A"/>
    <w:rsid w:val="002B3786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7D8"/>
    <w:rsid w:val="002B587E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248"/>
    <w:rsid w:val="002C125A"/>
    <w:rsid w:val="002C138F"/>
    <w:rsid w:val="002C1678"/>
    <w:rsid w:val="002C19C7"/>
    <w:rsid w:val="002C1CEC"/>
    <w:rsid w:val="002C1D86"/>
    <w:rsid w:val="002C1E63"/>
    <w:rsid w:val="002C1EDD"/>
    <w:rsid w:val="002C1EEA"/>
    <w:rsid w:val="002C2112"/>
    <w:rsid w:val="002C2337"/>
    <w:rsid w:val="002C25AB"/>
    <w:rsid w:val="002C27B8"/>
    <w:rsid w:val="002C2919"/>
    <w:rsid w:val="002C2BFE"/>
    <w:rsid w:val="002C2CF6"/>
    <w:rsid w:val="002C2D33"/>
    <w:rsid w:val="002C3187"/>
    <w:rsid w:val="002C3498"/>
    <w:rsid w:val="002C34C1"/>
    <w:rsid w:val="002C34E2"/>
    <w:rsid w:val="002C37EE"/>
    <w:rsid w:val="002C3A6E"/>
    <w:rsid w:val="002C3D92"/>
    <w:rsid w:val="002C3DE0"/>
    <w:rsid w:val="002C3E36"/>
    <w:rsid w:val="002C3F73"/>
    <w:rsid w:val="002C40DD"/>
    <w:rsid w:val="002C4107"/>
    <w:rsid w:val="002C4633"/>
    <w:rsid w:val="002C47D5"/>
    <w:rsid w:val="002C4980"/>
    <w:rsid w:val="002C4992"/>
    <w:rsid w:val="002C49BB"/>
    <w:rsid w:val="002C49CA"/>
    <w:rsid w:val="002C49EF"/>
    <w:rsid w:val="002C4B89"/>
    <w:rsid w:val="002C4D53"/>
    <w:rsid w:val="002C51D9"/>
    <w:rsid w:val="002C5C09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BA1"/>
    <w:rsid w:val="002C7C64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86"/>
    <w:rsid w:val="002D221A"/>
    <w:rsid w:val="002D223E"/>
    <w:rsid w:val="002D2282"/>
    <w:rsid w:val="002D234C"/>
    <w:rsid w:val="002D2701"/>
    <w:rsid w:val="002D2A59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929"/>
    <w:rsid w:val="002D3B44"/>
    <w:rsid w:val="002D3E5D"/>
    <w:rsid w:val="002D3FA8"/>
    <w:rsid w:val="002D412F"/>
    <w:rsid w:val="002D4135"/>
    <w:rsid w:val="002D4213"/>
    <w:rsid w:val="002D455C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EB"/>
    <w:rsid w:val="002D5BAC"/>
    <w:rsid w:val="002D5BF6"/>
    <w:rsid w:val="002D5C31"/>
    <w:rsid w:val="002D5CC6"/>
    <w:rsid w:val="002D5D74"/>
    <w:rsid w:val="002D6071"/>
    <w:rsid w:val="002D60BB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620"/>
    <w:rsid w:val="002E09EC"/>
    <w:rsid w:val="002E0C99"/>
    <w:rsid w:val="002E0D0B"/>
    <w:rsid w:val="002E0D41"/>
    <w:rsid w:val="002E1011"/>
    <w:rsid w:val="002E12DB"/>
    <w:rsid w:val="002E13DE"/>
    <w:rsid w:val="002E1B90"/>
    <w:rsid w:val="002E1F4B"/>
    <w:rsid w:val="002E1F6D"/>
    <w:rsid w:val="002E209B"/>
    <w:rsid w:val="002E216D"/>
    <w:rsid w:val="002E220B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E4A"/>
    <w:rsid w:val="002E2F3C"/>
    <w:rsid w:val="002E338C"/>
    <w:rsid w:val="002E362E"/>
    <w:rsid w:val="002E3925"/>
    <w:rsid w:val="002E392C"/>
    <w:rsid w:val="002E3968"/>
    <w:rsid w:val="002E3C1C"/>
    <w:rsid w:val="002E3CB2"/>
    <w:rsid w:val="002E3FF4"/>
    <w:rsid w:val="002E43E1"/>
    <w:rsid w:val="002E4C8F"/>
    <w:rsid w:val="002E50B4"/>
    <w:rsid w:val="002E51BA"/>
    <w:rsid w:val="002E51E4"/>
    <w:rsid w:val="002E5401"/>
    <w:rsid w:val="002E54CF"/>
    <w:rsid w:val="002E5576"/>
    <w:rsid w:val="002E56E4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D8"/>
    <w:rsid w:val="002F1B95"/>
    <w:rsid w:val="002F1E8E"/>
    <w:rsid w:val="002F1EF6"/>
    <w:rsid w:val="002F22E7"/>
    <w:rsid w:val="002F235F"/>
    <w:rsid w:val="002F2391"/>
    <w:rsid w:val="002F2450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4DF"/>
    <w:rsid w:val="002F4579"/>
    <w:rsid w:val="002F4612"/>
    <w:rsid w:val="002F4840"/>
    <w:rsid w:val="002F4959"/>
    <w:rsid w:val="002F4A86"/>
    <w:rsid w:val="002F4BB9"/>
    <w:rsid w:val="002F4CBE"/>
    <w:rsid w:val="002F4E4F"/>
    <w:rsid w:val="002F4E5E"/>
    <w:rsid w:val="002F4EA1"/>
    <w:rsid w:val="002F4FCE"/>
    <w:rsid w:val="002F52F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911"/>
    <w:rsid w:val="002F6BCA"/>
    <w:rsid w:val="002F6C3A"/>
    <w:rsid w:val="002F6CFE"/>
    <w:rsid w:val="002F6D16"/>
    <w:rsid w:val="002F6D2C"/>
    <w:rsid w:val="002F6F84"/>
    <w:rsid w:val="002F75D0"/>
    <w:rsid w:val="002F76C4"/>
    <w:rsid w:val="002F78FC"/>
    <w:rsid w:val="002F7A81"/>
    <w:rsid w:val="002F7CD9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C2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C99"/>
    <w:rsid w:val="00302D8D"/>
    <w:rsid w:val="00302DB6"/>
    <w:rsid w:val="00302E92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DD"/>
    <w:rsid w:val="00305FF2"/>
    <w:rsid w:val="003060E1"/>
    <w:rsid w:val="00306178"/>
    <w:rsid w:val="003062F8"/>
    <w:rsid w:val="00306331"/>
    <w:rsid w:val="00306569"/>
    <w:rsid w:val="003065A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80B"/>
    <w:rsid w:val="00307BC6"/>
    <w:rsid w:val="00307FF7"/>
    <w:rsid w:val="003100C5"/>
    <w:rsid w:val="003101D1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1F78"/>
    <w:rsid w:val="00312530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84B"/>
    <w:rsid w:val="00316AF5"/>
    <w:rsid w:val="00316B0A"/>
    <w:rsid w:val="00316BE6"/>
    <w:rsid w:val="00316D26"/>
    <w:rsid w:val="00316D46"/>
    <w:rsid w:val="00317475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E64"/>
    <w:rsid w:val="00320F45"/>
    <w:rsid w:val="00321113"/>
    <w:rsid w:val="00321519"/>
    <w:rsid w:val="0032152B"/>
    <w:rsid w:val="00321768"/>
    <w:rsid w:val="0032186C"/>
    <w:rsid w:val="00321883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2D2"/>
    <w:rsid w:val="00322364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43DC"/>
    <w:rsid w:val="003245B7"/>
    <w:rsid w:val="0032477D"/>
    <w:rsid w:val="003248DB"/>
    <w:rsid w:val="00324AB0"/>
    <w:rsid w:val="00324B05"/>
    <w:rsid w:val="00324B0C"/>
    <w:rsid w:val="00324C33"/>
    <w:rsid w:val="00324CD1"/>
    <w:rsid w:val="00324EB0"/>
    <w:rsid w:val="003250D3"/>
    <w:rsid w:val="003251AC"/>
    <w:rsid w:val="003254DB"/>
    <w:rsid w:val="00325CBB"/>
    <w:rsid w:val="00325D05"/>
    <w:rsid w:val="00325D22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346"/>
    <w:rsid w:val="0033240A"/>
    <w:rsid w:val="003326A8"/>
    <w:rsid w:val="003327B7"/>
    <w:rsid w:val="00332952"/>
    <w:rsid w:val="003329A2"/>
    <w:rsid w:val="00332A0D"/>
    <w:rsid w:val="00332B13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729"/>
    <w:rsid w:val="00337776"/>
    <w:rsid w:val="00337BEA"/>
    <w:rsid w:val="00337CD2"/>
    <w:rsid w:val="00340035"/>
    <w:rsid w:val="003400C6"/>
    <w:rsid w:val="00340107"/>
    <w:rsid w:val="003401D9"/>
    <w:rsid w:val="003402EF"/>
    <w:rsid w:val="003402F6"/>
    <w:rsid w:val="00340567"/>
    <w:rsid w:val="00340637"/>
    <w:rsid w:val="0034075E"/>
    <w:rsid w:val="003409AF"/>
    <w:rsid w:val="003409D5"/>
    <w:rsid w:val="00340A44"/>
    <w:rsid w:val="00340AEC"/>
    <w:rsid w:val="00340BDF"/>
    <w:rsid w:val="00340F09"/>
    <w:rsid w:val="00341017"/>
    <w:rsid w:val="0034115E"/>
    <w:rsid w:val="00341305"/>
    <w:rsid w:val="00341431"/>
    <w:rsid w:val="00341749"/>
    <w:rsid w:val="00341AD3"/>
    <w:rsid w:val="00341BBB"/>
    <w:rsid w:val="00341DC5"/>
    <w:rsid w:val="00342204"/>
    <w:rsid w:val="00342222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5401"/>
    <w:rsid w:val="00345600"/>
    <w:rsid w:val="003456BC"/>
    <w:rsid w:val="00345768"/>
    <w:rsid w:val="00345869"/>
    <w:rsid w:val="00345905"/>
    <w:rsid w:val="00345C17"/>
    <w:rsid w:val="00345CA5"/>
    <w:rsid w:val="00345CB2"/>
    <w:rsid w:val="00346280"/>
    <w:rsid w:val="00346311"/>
    <w:rsid w:val="00346326"/>
    <w:rsid w:val="00346C18"/>
    <w:rsid w:val="00346C23"/>
    <w:rsid w:val="00346CF0"/>
    <w:rsid w:val="00346D17"/>
    <w:rsid w:val="00346D5B"/>
    <w:rsid w:val="0034728A"/>
    <w:rsid w:val="003472D5"/>
    <w:rsid w:val="00347427"/>
    <w:rsid w:val="003474C7"/>
    <w:rsid w:val="00347577"/>
    <w:rsid w:val="00347A37"/>
    <w:rsid w:val="00347B5D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D89"/>
    <w:rsid w:val="00350FCE"/>
    <w:rsid w:val="003512E5"/>
    <w:rsid w:val="00351641"/>
    <w:rsid w:val="00351688"/>
    <w:rsid w:val="003516AB"/>
    <w:rsid w:val="0035198B"/>
    <w:rsid w:val="003519D4"/>
    <w:rsid w:val="00351A49"/>
    <w:rsid w:val="00351BB5"/>
    <w:rsid w:val="00351F02"/>
    <w:rsid w:val="00351F9D"/>
    <w:rsid w:val="00352197"/>
    <w:rsid w:val="00352357"/>
    <w:rsid w:val="00352532"/>
    <w:rsid w:val="0035265C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87"/>
    <w:rsid w:val="00354DD8"/>
    <w:rsid w:val="00354FCC"/>
    <w:rsid w:val="00355058"/>
    <w:rsid w:val="00355195"/>
    <w:rsid w:val="00355407"/>
    <w:rsid w:val="00355479"/>
    <w:rsid w:val="003554A9"/>
    <w:rsid w:val="003554F6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71A"/>
    <w:rsid w:val="003567E8"/>
    <w:rsid w:val="003567FB"/>
    <w:rsid w:val="003569C5"/>
    <w:rsid w:val="003569CA"/>
    <w:rsid w:val="00356B95"/>
    <w:rsid w:val="00356DEC"/>
    <w:rsid w:val="00356E24"/>
    <w:rsid w:val="00356E5C"/>
    <w:rsid w:val="00357519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B91"/>
    <w:rsid w:val="00360BE6"/>
    <w:rsid w:val="00360F36"/>
    <w:rsid w:val="0036112E"/>
    <w:rsid w:val="00361208"/>
    <w:rsid w:val="00361579"/>
    <w:rsid w:val="00361969"/>
    <w:rsid w:val="00361BEE"/>
    <w:rsid w:val="00361CE3"/>
    <w:rsid w:val="00361EA8"/>
    <w:rsid w:val="003620BC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523"/>
    <w:rsid w:val="00363B13"/>
    <w:rsid w:val="00363B16"/>
    <w:rsid w:val="00363C14"/>
    <w:rsid w:val="00363C51"/>
    <w:rsid w:val="0036437D"/>
    <w:rsid w:val="00364433"/>
    <w:rsid w:val="003644AC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653"/>
    <w:rsid w:val="00365688"/>
    <w:rsid w:val="003657D4"/>
    <w:rsid w:val="00365A5E"/>
    <w:rsid w:val="00365BF4"/>
    <w:rsid w:val="00365C82"/>
    <w:rsid w:val="00365D6D"/>
    <w:rsid w:val="003661CA"/>
    <w:rsid w:val="00366204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57C"/>
    <w:rsid w:val="003675F9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66"/>
    <w:rsid w:val="003718A3"/>
    <w:rsid w:val="0037199A"/>
    <w:rsid w:val="00371AD2"/>
    <w:rsid w:val="00371ECE"/>
    <w:rsid w:val="00372097"/>
    <w:rsid w:val="00372710"/>
    <w:rsid w:val="00372771"/>
    <w:rsid w:val="003727FB"/>
    <w:rsid w:val="00372966"/>
    <w:rsid w:val="00372976"/>
    <w:rsid w:val="00372DD5"/>
    <w:rsid w:val="00372E1F"/>
    <w:rsid w:val="00372F16"/>
    <w:rsid w:val="00372F69"/>
    <w:rsid w:val="00373119"/>
    <w:rsid w:val="00373194"/>
    <w:rsid w:val="003733F2"/>
    <w:rsid w:val="0037362A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A6A"/>
    <w:rsid w:val="00374E32"/>
    <w:rsid w:val="0037521D"/>
    <w:rsid w:val="00375491"/>
    <w:rsid w:val="003754BF"/>
    <w:rsid w:val="00375BC9"/>
    <w:rsid w:val="00375E36"/>
    <w:rsid w:val="00375F16"/>
    <w:rsid w:val="00376299"/>
    <w:rsid w:val="00376492"/>
    <w:rsid w:val="00376544"/>
    <w:rsid w:val="00376768"/>
    <w:rsid w:val="00376B4D"/>
    <w:rsid w:val="00376C1B"/>
    <w:rsid w:val="00376D66"/>
    <w:rsid w:val="00376D90"/>
    <w:rsid w:val="00376FE8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163A"/>
    <w:rsid w:val="00381650"/>
    <w:rsid w:val="00381685"/>
    <w:rsid w:val="00381764"/>
    <w:rsid w:val="003817B7"/>
    <w:rsid w:val="003817D3"/>
    <w:rsid w:val="0038217D"/>
    <w:rsid w:val="003824DC"/>
    <w:rsid w:val="003825B0"/>
    <w:rsid w:val="00382603"/>
    <w:rsid w:val="00382832"/>
    <w:rsid w:val="003829BC"/>
    <w:rsid w:val="00382BF8"/>
    <w:rsid w:val="00382C70"/>
    <w:rsid w:val="00382D1A"/>
    <w:rsid w:val="0038304A"/>
    <w:rsid w:val="00383091"/>
    <w:rsid w:val="003830E6"/>
    <w:rsid w:val="00383198"/>
    <w:rsid w:val="00383378"/>
    <w:rsid w:val="00383634"/>
    <w:rsid w:val="003836DA"/>
    <w:rsid w:val="0038387E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E3"/>
    <w:rsid w:val="003862FE"/>
    <w:rsid w:val="0038632E"/>
    <w:rsid w:val="003864C2"/>
    <w:rsid w:val="0038658D"/>
    <w:rsid w:val="003865A5"/>
    <w:rsid w:val="0038663A"/>
    <w:rsid w:val="003868C1"/>
    <w:rsid w:val="003869EA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52"/>
    <w:rsid w:val="00387754"/>
    <w:rsid w:val="0038782A"/>
    <w:rsid w:val="00387E12"/>
    <w:rsid w:val="00387F41"/>
    <w:rsid w:val="00390122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91B"/>
    <w:rsid w:val="00391C1C"/>
    <w:rsid w:val="0039219C"/>
    <w:rsid w:val="0039221F"/>
    <w:rsid w:val="0039225B"/>
    <w:rsid w:val="00392912"/>
    <w:rsid w:val="00392A9F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B74"/>
    <w:rsid w:val="00393DE9"/>
    <w:rsid w:val="00393F45"/>
    <w:rsid w:val="00394001"/>
    <w:rsid w:val="0039421A"/>
    <w:rsid w:val="00394354"/>
    <w:rsid w:val="00394531"/>
    <w:rsid w:val="00394568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302"/>
    <w:rsid w:val="00396551"/>
    <w:rsid w:val="00396893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A3"/>
    <w:rsid w:val="00397652"/>
    <w:rsid w:val="0039771E"/>
    <w:rsid w:val="003978B7"/>
    <w:rsid w:val="00397E81"/>
    <w:rsid w:val="00397F4D"/>
    <w:rsid w:val="003A05A0"/>
    <w:rsid w:val="003A06A3"/>
    <w:rsid w:val="003A08AE"/>
    <w:rsid w:val="003A08DB"/>
    <w:rsid w:val="003A0DFD"/>
    <w:rsid w:val="003A1256"/>
    <w:rsid w:val="003A12C2"/>
    <w:rsid w:val="003A149C"/>
    <w:rsid w:val="003A1D01"/>
    <w:rsid w:val="003A1E89"/>
    <w:rsid w:val="003A20EF"/>
    <w:rsid w:val="003A2490"/>
    <w:rsid w:val="003A26C8"/>
    <w:rsid w:val="003A2AAB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B05"/>
    <w:rsid w:val="003A4C28"/>
    <w:rsid w:val="003A4F09"/>
    <w:rsid w:val="003A4FAD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FA5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381"/>
    <w:rsid w:val="003B2491"/>
    <w:rsid w:val="003B27C9"/>
    <w:rsid w:val="003B27D1"/>
    <w:rsid w:val="003B280C"/>
    <w:rsid w:val="003B2C14"/>
    <w:rsid w:val="003B2C2B"/>
    <w:rsid w:val="003B2EBC"/>
    <w:rsid w:val="003B31B6"/>
    <w:rsid w:val="003B32AE"/>
    <w:rsid w:val="003B32C3"/>
    <w:rsid w:val="003B33F7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93"/>
    <w:rsid w:val="003B56C9"/>
    <w:rsid w:val="003B5AE0"/>
    <w:rsid w:val="003B5B30"/>
    <w:rsid w:val="003B5C81"/>
    <w:rsid w:val="003B5E03"/>
    <w:rsid w:val="003B5EEA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1D8"/>
    <w:rsid w:val="003C11FB"/>
    <w:rsid w:val="003C170E"/>
    <w:rsid w:val="003C1841"/>
    <w:rsid w:val="003C1D21"/>
    <w:rsid w:val="003C1D2B"/>
    <w:rsid w:val="003C2181"/>
    <w:rsid w:val="003C22B0"/>
    <w:rsid w:val="003C2341"/>
    <w:rsid w:val="003C23C3"/>
    <w:rsid w:val="003C2491"/>
    <w:rsid w:val="003C2855"/>
    <w:rsid w:val="003C2953"/>
    <w:rsid w:val="003C29B6"/>
    <w:rsid w:val="003C2A3A"/>
    <w:rsid w:val="003C2A96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3E8"/>
    <w:rsid w:val="003C44EA"/>
    <w:rsid w:val="003C47A1"/>
    <w:rsid w:val="003C4917"/>
    <w:rsid w:val="003C4B38"/>
    <w:rsid w:val="003C4C22"/>
    <w:rsid w:val="003C4C4A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C1"/>
    <w:rsid w:val="003C7964"/>
    <w:rsid w:val="003C79F0"/>
    <w:rsid w:val="003C79F4"/>
    <w:rsid w:val="003C7A38"/>
    <w:rsid w:val="003C7A8C"/>
    <w:rsid w:val="003C7E53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B1E"/>
    <w:rsid w:val="003D0C4F"/>
    <w:rsid w:val="003D0CE9"/>
    <w:rsid w:val="003D0F22"/>
    <w:rsid w:val="003D0FC5"/>
    <w:rsid w:val="003D10DD"/>
    <w:rsid w:val="003D1187"/>
    <w:rsid w:val="003D11B7"/>
    <w:rsid w:val="003D124E"/>
    <w:rsid w:val="003D15C8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613"/>
    <w:rsid w:val="003D2909"/>
    <w:rsid w:val="003D2B76"/>
    <w:rsid w:val="003D2DF6"/>
    <w:rsid w:val="003D2FD2"/>
    <w:rsid w:val="003D3595"/>
    <w:rsid w:val="003D35CC"/>
    <w:rsid w:val="003D35F6"/>
    <w:rsid w:val="003D3691"/>
    <w:rsid w:val="003D36D8"/>
    <w:rsid w:val="003D37CE"/>
    <w:rsid w:val="003D3854"/>
    <w:rsid w:val="003D399E"/>
    <w:rsid w:val="003D3C87"/>
    <w:rsid w:val="003D3CBE"/>
    <w:rsid w:val="003D3D8B"/>
    <w:rsid w:val="003D4109"/>
    <w:rsid w:val="003D4470"/>
    <w:rsid w:val="003D4DFE"/>
    <w:rsid w:val="003D4F57"/>
    <w:rsid w:val="003D4FF8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D62"/>
    <w:rsid w:val="003E5E22"/>
    <w:rsid w:val="003E604C"/>
    <w:rsid w:val="003E6119"/>
    <w:rsid w:val="003E664C"/>
    <w:rsid w:val="003E666D"/>
    <w:rsid w:val="003E6B60"/>
    <w:rsid w:val="003E6B78"/>
    <w:rsid w:val="003E6D30"/>
    <w:rsid w:val="003E701D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608"/>
    <w:rsid w:val="003F17C0"/>
    <w:rsid w:val="003F1B3A"/>
    <w:rsid w:val="003F1CB5"/>
    <w:rsid w:val="003F1DDE"/>
    <w:rsid w:val="003F2035"/>
    <w:rsid w:val="003F2190"/>
    <w:rsid w:val="003F21E3"/>
    <w:rsid w:val="003F235E"/>
    <w:rsid w:val="003F23A9"/>
    <w:rsid w:val="003F255E"/>
    <w:rsid w:val="003F2612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C5"/>
    <w:rsid w:val="003F346B"/>
    <w:rsid w:val="003F349C"/>
    <w:rsid w:val="003F38F5"/>
    <w:rsid w:val="003F3A12"/>
    <w:rsid w:val="003F3BC9"/>
    <w:rsid w:val="003F3CEB"/>
    <w:rsid w:val="003F3E4B"/>
    <w:rsid w:val="003F41FC"/>
    <w:rsid w:val="003F4249"/>
    <w:rsid w:val="003F4256"/>
    <w:rsid w:val="003F42EA"/>
    <w:rsid w:val="003F4585"/>
    <w:rsid w:val="003F461F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6A6"/>
    <w:rsid w:val="003F76E9"/>
    <w:rsid w:val="003F7746"/>
    <w:rsid w:val="003F7A09"/>
    <w:rsid w:val="003F7A16"/>
    <w:rsid w:val="003F7AA5"/>
    <w:rsid w:val="003F7C3B"/>
    <w:rsid w:val="003F7D50"/>
    <w:rsid w:val="003F7EFB"/>
    <w:rsid w:val="003F7F82"/>
    <w:rsid w:val="0040001B"/>
    <w:rsid w:val="00400373"/>
    <w:rsid w:val="00400564"/>
    <w:rsid w:val="00400616"/>
    <w:rsid w:val="00400857"/>
    <w:rsid w:val="00400A1D"/>
    <w:rsid w:val="00400A7E"/>
    <w:rsid w:val="00401111"/>
    <w:rsid w:val="0040126E"/>
    <w:rsid w:val="004012AA"/>
    <w:rsid w:val="004012B8"/>
    <w:rsid w:val="00401390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41A0"/>
    <w:rsid w:val="004042E7"/>
    <w:rsid w:val="0040437F"/>
    <w:rsid w:val="00404394"/>
    <w:rsid w:val="00404D10"/>
    <w:rsid w:val="0040516D"/>
    <w:rsid w:val="00405298"/>
    <w:rsid w:val="00405865"/>
    <w:rsid w:val="00405931"/>
    <w:rsid w:val="00405953"/>
    <w:rsid w:val="00405A0D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6D1"/>
    <w:rsid w:val="004077B3"/>
    <w:rsid w:val="00407973"/>
    <w:rsid w:val="00407A5A"/>
    <w:rsid w:val="00407D0B"/>
    <w:rsid w:val="00407E6B"/>
    <w:rsid w:val="00407ED0"/>
    <w:rsid w:val="00407ED1"/>
    <w:rsid w:val="00407FBB"/>
    <w:rsid w:val="00407FDF"/>
    <w:rsid w:val="00410048"/>
    <w:rsid w:val="00410240"/>
    <w:rsid w:val="00410305"/>
    <w:rsid w:val="00410A92"/>
    <w:rsid w:val="00410B77"/>
    <w:rsid w:val="00410DB6"/>
    <w:rsid w:val="004111FA"/>
    <w:rsid w:val="00411976"/>
    <w:rsid w:val="00411A34"/>
    <w:rsid w:val="00411A69"/>
    <w:rsid w:val="00411B13"/>
    <w:rsid w:val="00411F86"/>
    <w:rsid w:val="0041227D"/>
    <w:rsid w:val="00412537"/>
    <w:rsid w:val="0041258F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6026"/>
    <w:rsid w:val="00416543"/>
    <w:rsid w:val="00416964"/>
    <w:rsid w:val="00416DF1"/>
    <w:rsid w:val="00416F7C"/>
    <w:rsid w:val="004170B1"/>
    <w:rsid w:val="004171F8"/>
    <w:rsid w:val="00417256"/>
    <w:rsid w:val="004178B5"/>
    <w:rsid w:val="00417AE0"/>
    <w:rsid w:val="00417DF1"/>
    <w:rsid w:val="00417EA1"/>
    <w:rsid w:val="00417FB3"/>
    <w:rsid w:val="0042033D"/>
    <w:rsid w:val="004204C8"/>
    <w:rsid w:val="00420584"/>
    <w:rsid w:val="0042087D"/>
    <w:rsid w:val="00420899"/>
    <w:rsid w:val="00420D55"/>
    <w:rsid w:val="00420E34"/>
    <w:rsid w:val="00420EED"/>
    <w:rsid w:val="00421066"/>
    <w:rsid w:val="00421212"/>
    <w:rsid w:val="004212E9"/>
    <w:rsid w:val="004214E0"/>
    <w:rsid w:val="004214E4"/>
    <w:rsid w:val="00421AEF"/>
    <w:rsid w:val="00421BAB"/>
    <w:rsid w:val="00421C83"/>
    <w:rsid w:val="00421E1A"/>
    <w:rsid w:val="00421E44"/>
    <w:rsid w:val="0042208E"/>
    <w:rsid w:val="004223D0"/>
    <w:rsid w:val="00422418"/>
    <w:rsid w:val="00422621"/>
    <w:rsid w:val="004226D7"/>
    <w:rsid w:val="00422901"/>
    <w:rsid w:val="00422E9C"/>
    <w:rsid w:val="00422F79"/>
    <w:rsid w:val="00423058"/>
    <w:rsid w:val="004231A9"/>
    <w:rsid w:val="004231BC"/>
    <w:rsid w:val="004234B5"/>
    <w:rsid w:val="004234F6"/>
    <w:rsid w:val="004239BA"/>
    <w:rsid w:val="00423BA3"/>
    <w:rsid w:val="00423C14"/>
    <w:rsid w:val="00423DEB"/>
    <w:rsid w:val="00423FCF"/>
    <w:rsid w:val="00424602"/>
    <w:rsid w:val="00424667"/>
    <w:rsid w:val="004247A6"/>
    <w:rsid w:val="004249B0"/>
    <w:rsid w:val="00424A7F"/>
    <w:rsid w:val="00424B66"/>
    <w:rsid w:val="00424CF5"/>
    <w:rsid w:val="00424E9F"/>
    <w:rsid w:val="00424F91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179"/>
    <w:rsid w:val="00426467"/>
    <w:rsid w:val="004264E3"/>
    <w:rsid w:val="00426553"/>
    <w:rsid w:val="004267A7"/>
    <w:rsid w:val="00426874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9C"/>
    <w:rsid w:val="0042754F"/>
    <w:rsid w:val="004277CC"/>
    <w:rsid w:val="00427A4F"/>
    <w:rsid w:val="00427A9B"/>
    <w:rsid w:val="00427B92"/>
    <w:rsid w:val="00427DC5"/>
    <w:rsid w:val="00427DC6"/>
    <w:rsid w:val="00430476"/>
    <w:rsid w:val="0043049C"/>
    <w:rsid w:val="0043089D"/>
    <w:rsid w:val="00430932"/>
    <w:rsid w:val="00430B1B"/>
    <w:rsid w:val="00430C7A"/>
    <w:rsid w:val="00430CCB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2DB"/>
    <w:rsid w:val="00432581"/>
    <w:rsid w:val="00432658"/>
    <w:rsid w:val="00432C6F"/>
    <w:rsid w:val="00432CC6"/>
    <w:rsid w:val="00432CD0"/>
    <w:rsid w:val="00432DE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A96"/>
    <w:rsid w:val="00433AC6"/>
    <w:rsid w:val="00433B17"/>
    <w:rsid w:val="00433BB6"/>
    <w:rsid w:val="0043405E"/>
    <w:rsid w:val="004341C1"/>
    <w:rsid w:val="004343AF"/>
    <w:rsid w:val="004347D4"/>
    <w:rsid w:val="0043499F"/>
    <w:rsid w:val="00434D25"/>
    <w:rsid w:val="00434D9A"/>
    <w:rsid w:val="00434FA9"/>
    <w:rsid w:val="00434FB0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127"/>
    <w:rsid w:val="00436154"/>
    <w:rsid w:val="0043635F"/>
    <w:rsid w:val="00436602"/>
    <w:rsid w:val="00436630"/>
    <w:rsid w:val="00436648"/>
    <w:rsid w:val="00436D90"/>
    <w:rsid w:val="00436FC2"/>
    <w:rsid w:val="00437061"/>
    <w:rsid w:val="004371BA"/>
    <w:rsid w:val="0043720A"/>
    <w:rsid w:val="00437250"/>
    <w:rsid w:val="00437259"/>
    <w:rsid w:val="004372ED"/>
    <w:rsid w:val="0043765C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8F8"/>
    <w:rsid w:val="00440A74"/>
    <w:rsid w:val="00440AA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4DC"/>
    <w:rsid w:val="004424F5"/>
    <w:rsid w:val="00443320"/>
    <w:rsid w:val="00443562"/>
    <w:rsid w:val="004436D1"/>
    <w:rsid w:val="004438D8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4EB"/>
    <w:rsid w:val="00445608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BC5"/>
    <w:rsid w:val="00446D4C"/>
    <w:rsid w:val="00446F8A"/>
    <w:rsid w:val="0044708C"/>
    <w:rsid w:val="00447211"/>
    <w:rsid w:val="004475AE"/>
    <w:rsid w:val="00447627"/>
    <w:rsid w:val="00447712"/>
    <w:rsid w:val="00447A52"/>
    <w:rsid w:val="00447AD3"/>
    <w:rsid w:val="00447B5D"/>
    <w:rsid w:val="00447B83"/>
    <w:rsid w:val="00447C6B"/>
    <w:rsid w:val="0045012E"/>
    <w:rsid w:val="004502FF"/>
    <w:rsid w:val="0045032A"/>
    <w:rsid w:val="004505FB"/>
    <w:rsid w:val="00450669"/>
    <w:rsid w:val="0045088A"/>
    <w:rsid w:val="004508C9"/>
    <w:rsid w:val="00450C0D"/>
    <w:rsid w:val="004511F6"/>
    <w:rsid w:val="00451228"/>
    <w:rsid w:val="0045123C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779"/>
    <w:rsid w:val="00452839"/>
    <w:rsid w:val="004529AD"/>
    <w:rsid w:val="00452AC3"/>
    <w:rsid w:val="00452C94"/>
    <w:rsid w:val="00452E07"/>
    <w:rsid w:val="004530EC"/>
    <w:rsid w:val="00453478"/>
    <w:rsid w:val="0045350D"/>
    <w:rsid w:val="004535E6"/>
    <w:rsid w:val="0045392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53AD"/>
    <w:rsid w:val="00455C98"/>
    <w:rsid w:val="00455DE1"/>
    <w:rsid w:val="00455EBB"/>
    <w:rsid w:val="0045657F"/>
    <w:rsid w:val="004565AD"/>
    <w:rsid w:val="004567F3"/>
    <w:rsid w:val="00456AB2"/>
    <w:rsid w:val="00456B30"/>
    <w:rsid w:val="00456D05"/>
    <w:rsid w:val="00456D20"/>
    <w:rsid w:val="00456ED3"/>
    <w:rsid w:val="00457176"/>
    <w:rsid w:val="0045719E"/>
    <w:rsid w:val="00457238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AC6"/>
    <w:rsid w:val="00462B2C"/>
    <w:rsid w:val="00462B6A"/>
    <w:rsid w:val="00463403"/>
    <w:rsid w:val="004637DF"/>
    <w:rsid w:val="00463937"/>
    <w:rsid w:val="00463962"/>
    <w:rsid w:val="00463C96"/>
    <w:rsid w:val="00463E70"/>
    <w:rsid w:val="00463F38"/>
    <w:rsid w:val="00464075"/>
    <w:rsid w:val="00464232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464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292"/>
    <w:rsid w:val="004677B9"/>
    <w:rsid w:val="00467C39"/>
    <w:rsid w:val="00470144"/>
    <w:rsid w:val="0047014C"/>
    <w:rsid w:val="00470458"/>
    <w:rsid w:val="0047048B"/>
    <w:rsid w:val="00470592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814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FA"/>
    <w:rsid w:val="00473941"/>
    <w:rsid w:val="00473D04"/>
    <w:rsid w:val="00473E9D"/>
    <w:rsid w:val="00473F19"/>
    <w:rsid w:val="004745CA"/>
    <w:rsid w:val="0047471E"/>
    <w:rsid w:val="004748F2"/>
    <w:rsid w:val="00474B82"/>
    <w:rsid w:val="00474C3F"/>
    <w:rsid w:val="00474EB3"/>
    <w:rsid w:val="00474FE2"/>
    <w:rsid w:val="0047523A"/>
    <w:rsid w:val="004756F3"/>
    <w:rsid w:val="00475721"/>
    <w:rsid w:val="004757DB"/>
    <w:rsid w:val="00475CE8"/>
    <w:rsid w:val="00475D7C"/>
    <w:rsid w:val="00475F8A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43F"/>
    <w:rsid w:val="00481470"/>
    <w:rsid w:val="00481572"/>
    <w:rsid w:val="004816A7"/>
    <w:rsid w:val="004818BD"/>
    <w:rsid w:val="00481CFC"/>
    <w:rsid w:val="00481E96"/>
    <w:rsid w:val="00481EA6"/>
    <w:rsid w:val="00481EC6"/>
    <w:rsid w:val="0048219F"/>
    <w:rsid w:val="004821A6"/>
    <w:rsid w:val="00482458"/>
    <w:rsid w:val="0048253D"/>
    <w:rsid w:val="004825BF"/>
    <w:rsid w:val="00482878"/>
    <w:rsid w:val="004828C0"/>
    <w:rsid w:val="004829F6"/>
    <w:rsid w:val="00482D09"/>
    <w:rsid w:val="00482FC2"/>
    <w:rsid w:val="004830D7"/>
    <w:rsid w:val="0048319E"/>
    <w:rsid w:val="00483519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78"/>
    <w:rsid w:val="00484FAF"/>
    <w:rsid w:val="004852A0"/>
    <w:rsid w:val="00485978"/>
    <w:rsid w:val="00485AA9"/>
    <w:rsid w:val="00485B1F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FB8"/>
    <w:rsid w:val="00486FBD"/>
    <w:rsid w:val="004873BC"/>
    <w:rsid w:val="004874FB"/>
    <w:rsid w:val="00487523"/>
    <w:rsid w:val="004877A3"/>
    <w:rsid w:val="00487807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60"/>
    <w:rsid w:val="00491217"/>
    <w:rsid w:val="0049131C"/>
    <w:rsid w:val="0049136A"/>
    <w:rsid w:val="004913BC"/>
    <w:rsid w:val="00491474"/>
    <w:rsid w:val="004914B6"/>
    <w:rsid w:val="004915F5"/>
    <w:rsid w:val="00491A89"/>
    <w:rsid w:val="00491B9F"/>
    <w:rsid w:val="00491C0A"/>
    <w:rsid w:val="00491CBD"/>
    <w:rsid w:val="00491F6C"/>
    <w:rsid w:val="00491FFC"/>
    <w:rsid w:val="004920B9"/>
    <w:rsid w:val="004920C6"/>
    <w:rsid w:val="00492521"/>
    <w:rsid w:val="004926D2"/>
    <w:rsid w:val="004926DE"/>
    <w:rsid w:val="00492706"/>
    <w:rsid w:val="0049272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55"/>
    <w:rsid w:val="00493572"/>
    <w:rsid w:val="00493896"/>
    <w:rsid w:val="004939A7"/>
    <w:rsid w:val="00493A1F"/>
    <w:rsid w:val="00493D67"/>
    <w:rsid w:val="00493DCD"/>
    <w:rsid w:val="00493ED1"/>
    <w:rsid w:val="0049404C"/>
    <w:rsid w:val="004943B5"/>
    <w:rsid w:val="00494571"/>
    <w:rsid w:val="0049461D"/>
    <w:rsid w:val="00494622"/>
    <w:rsid w:val="004946CD"/>
    <w:rsid w:val="00494705"/>
    <w:rsid w:val="004948A1"/>
    <w:rsid w:val="00494B6E"/>
    <w:rsid w:val="00494CE2"/>
    <w:rsid w:val="00494DCF"/>
    <w:rsid w:val="00495023"/>
    <w:rsid w:val="00495494"/>
    <w:rsid w:val="00495539"/>
    <w:rsid w:val="0049564E"/>
    <w:rsid w:val="004956EF"/>
    <w:rsid w:val="00495B12"/>
    <w:rsid w:val="00495BD9"/>
    <w:rsid w:val="00495C00"/>
    <w:rsid w:val="00495C99"/>
    <w:rsid w:val="00495E87"/>
    <w:rsid w:val="00495FEE"/>
    <w:rsid w:val="00496005"/>
    <w:rsid w:val="00496249"/>
    <w:rsid w:val="0049634F"/>
    <w:rsid w:val="0049683B"/>
    <w:rsid w:val="00496A9D"/>
    <w:rsid w:val="00496B5A"/>
    <w:rsid w:val="00496BAF"/>
    <w:rsid w:val="00496BC8"/>
    <w:rsid w:val="00496C32"/>
    <w:rsid w:val="00496CDF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91E"/>
    <w:rsid w:val="004A1A4B"/>
    <w:rsid w:val="004A1A51"/>
    <w:rsid w:val="004A1B5E"/>
    <w:rsid w:val="004A1BFA"/>
    <w:rsid w:val="004A1C99"/>
    <w:rsid w:val="004A1E73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744"/>
    <w:rsid w:val="004A3865"/>
    <w:rsid w:val="004A39AD"/>
    <w:rsid w:val="004A3B74"/>
    <w:rsid w:val="004A3C22"/>
    <w:rsid w:val="004A3C3D"/>
    <w:rsid w:val="004A3D1B"/>
    <w:rsid w:val="004A3D31"/>
    <w:rsid w:val="004A42EA"/>
    <w:rsid w:val="004A45B1"/>
    <w:rsid w:val="004A4624"/>
    <w:rsid w:val="004A4A1F"/>
    <w:rsid w:val="004A4AB8"/>
    <w:rsid w:val="004A4CBF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8A"/>
    <w:rsid w:val="004A77CE"/>
    <w:rsid w:val="004A7844"/>
    <w:rsid w:val="004A795F"/>
    <w:rsid w:val="004A7BB2"/>
    <w:rsid w:val="004A7D49"/>
    <w:rsid w:val="004A7F11"/>
    <w:rsid w:val="004A7F22"/>
    <w:rsid w:val="004A7F26"/>
    <w:rsid w:val="004B023B"/>
    <w:rsid w:val="004B05BF"/>
    <w:rsid w:val="004B0778"/>
    <w:rsid w:val="004B07D9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BD"/>
    <w:rsid w:val="004B15C5"/>
    <w:rsid w:val="004B1699"/>
    <w:rsid w:val="004B16EA"/>
    <w:rsid w:val="004B1A06"/>
    <w:rsid w:val="004B1AF8"/>
    <w:rsid w:val="004B1B57"/>
    <w:rsid w:val="004B1C2D"/>
    <w:rsid w:val="004B1CFC"/>
    <w:rsid w:val="004B1DBA"/>
    <w:rsid w:val="004B1F66"/>
    <w:rsid w:val="004B2048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3054"/>
    <w:rsid w:val="004B319A"/>
    <w:rsid w:val="004B3397"/>
    <w:rsid w:val="004B3453"/>
    <w:rsid w:val="004B34F0"/>
    <w:rsid w:val="004B3606"/>
    <w:rsid w:val="004B3661"/>
    <w:rsid w:val="004B3715"/>
    <w:rsid w:val="004B394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538F"/>
    <w:rsid w:val="004B539A"/>
    <w:rsid w:val="004B55E8"/>
    <w:rsid w:val="004B569D"/>
    <w:rsid w:val="004B56D4"/>
    <w:rsid w:val="004B56D8"/>
    <w:rsid w:val="004B57A7"/>
    <w:rsid w:val="004B5838"/>
    <w:rsid w:val="004B5865"/>
    <w:rsid w:val="004B5BCD"/>
    <w:rsid w:val="004B5C20"/>
    <w:rsid w:val="004B5D0F"/>
    <w:rsid w:val="004B5D3E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9A3"/>
    <w:rsid w:val="004B7AA8"/>
    <w:rsid w:val="004B7BCF"/>
    <w:rsid w:val="004B7D23"/>
    <w:rsid w:val="004B7EAE"/>
    <w:rsid w:val="004C01C6"/>
    <w:rsid w:val="004C05E7"/>
    <w:rsid w:val="004C0698"/>
    <w:rsid w:val="004C091E"/>
    <w:rsid w:val="004C0AD0"/>
    <w:rsid w:val="004C0B8A"/>
    <w:rsid w:val="004C0BC9"/>
    <w:rsid w:val="004C0C39"/>
    <w:rsid w:val="004C0E82"/>
    <w:rsid w:val="004C133D"/>
    <w:rsid w:val="004C13B8"/>
    <w:rsid w:val="004C1430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85D"/>
    <w:rsid w:val="004C2960"/>
    <w:rsid w:val="004C29A5"/>
    <w:rsid w:val="004C2D31"/>
    <w:rsid w:val="004C2E55"/>
    <w:rsid w:val="004C2EE3"/>
    <w:rsid w:val="004C30FA"/>
    <w:rsid w:val="004C31B6"/>
    <w:rsid w:val="004C32EB"/>
    <w:rsid w:val="004C3A44"/>
    <w:rsid w:val="004C3A54"/>
    <w:rsid w:val="004C3B26"/>
    <w:rsid w:val="004C41A5"/>
    <w:rsid w:val="004C41CF"/>
    <w:rsid w:val="004C433D"/>
    <w:rsid w:val="004C43C7"/>
    <w:rsid w:val="004C43DE"/>
    <w:rsid w:val="004C442F"/>
    <w:rsid w:val="004C4643"/>
    <w:rsid w:val="004C4655"/>
    <w:rsid w:val="004C47A0"/>
    <w:rsid w:val="004C4809"/>
    <w:rsid w:val="004C4920"/>
    <w:rsid w:val="004C49C0"/>
    <w:rsid w:val="004C4BF1"/>
    <w:rsid w:val="004C4C38"/>
    <w:rsid w:val="004C4C84"/>
    <w:rsid w:val="004C4D0F"/>
    <w:rsid w:val="004C50DC"/>
    <w:rsid w:val="004C5121"/>
    <w:rsid w:val="004C55AC"/>
    <w:rsid w:val="004C595C"/>
    <w:rsid w:val="004C59D0"/>
    <w:rsid w:val="004C5B7E"/>
    <w:rsid w:val="004C5BAA"/>
    <w:rsid w:val="004C5D3F"/>
    <w:rsid w:val="004C606A"/>
    <w:rsid w:val="004C6114"/>
    <w:rsid w:val="004C614E"/>
    <w:rsid w:val="004C67A5"/>
    <w:rsid w:val="004C6A1E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B01"/>
    <w:rsid w:val="004D0EB7"/>
    <w:rsid w:val="004D0F10"/>
    <w:rsid w:val="004D0F75"/>
    <w:rsid w:val="004D10BD"/>
    <w:rsid w:val="004D10FE"/>
    <w:rsid w:val="004D13AF"/>
    <w:rsid w:val="004D14B4"/>
    <w:rsid w:val="004D1938"/>
    <w:rsid w:val="004D19CB"/>
    <w:rsid w:val="004D22E1"/>
    <w:rsid w:val="004D2330"/>
    <w:rsid w:val="004D258D"/>
    <w:rsid w:val="004D2627"/>
    <w:rsid w:val="004D28B9"/>
    <w:rsid w:val="004D2B67"/>
    <w:rsid w:val="004D2C0A"/>
    <w:rsid w:val="004D2E39"/>
    <w:rsid w:val="004D30B2"/>
    <w:rsid w:val="004D34A0"/>
    <w:rsid w:val="004D360D"/>
    <w:rsid w:val="004D36F4"/>
    <w:rsid w:val="004D3A86"/>
    <w:rsid w:val="004D3ABB"/>
    <w:rsid w:val="004D3AD5"/>
    <w:rsid w:val="004D3B89"/>
    <w:rsid w:val="004D3D12"/>
    <w:rsid w:val="004D3FA9"/>
    <w:rsid w:val="004D4230"/>
    <w:rsid w:val="004D4527"/>
    <w:rsid w:val="004D46F9"/>
    <w:rsid w:val="004D4813"/>
    <w:rsid w:val="004D4881"/>
    <w:rsid w:val="004D4EF6"/>
    <w:rsid w:val="004D4FA0"/>
    <w:rsid w:val="004D5038"/>
    <w:rsid w:val="004D5136"/>
    <w:rsid w:val="004D53A3"/>
    <w:rsid w:val="004D560C"/>
    <w:rsid w:val="004D567E"/>
    <w:rsid w:val="004D569C"/>
    <w:rsid w:val="004D583F"/>
    <w:rsid w:val="004D59CC"/>
    <w:rsid w:val="004D5B36"/>
    <w:rsid w:val="004D5BBC"/>
    <w:rsid w:val="004D5D5C"/>
    <w:rsid w:val="004D5D9A"/>
    <w:rsid w:val="004D5DD4"/>
    <w:rsid w:val="004D5F8C"/>
    <w:rsid w:val="004D6037"/>
    <w:rsid w:val="004D63AD"/>
    <w:rsid w:val="004D6502"/>
    <w:rsid w:val="004D6A01"/>
    <w:rsid w:val="004D6A22"/>
    <w:rsid w:val="004D6C45"/>
    <w:rsid w:val="004D6C6D"/>
    <w:rsid w:val="004D6E81"/>
    <w:rsid w:val="004D714A"/>
    <w:rsid w:val="004D770E"/>
    <w:rsid w:val="004D797B"/>
    <w:rsid w:val="004D79D4"/>
    <w:rsid w:val="004D7A38"/>
    <w:rsid w:val="004D7AB6"/>
    <w:rsid w:val="004D7AD3"/>
    <w:rsid w:val="004D7EE8"/>
    <w:rsid w:val="004E08A2"/>
    <w:rsid w:val="004E08D3"/>
    <w:rsid w:val="004E0C20"/>
    <w:rsid w:val="004E0FBC"/>
    <w:rsid w:val="004E1104"/>
    <w:rsid w:val="004E124F"/>
    <w:rsid w:val="004E15A1"/>
    <w:rsid w:val="004E15CE"/>
    <w:rsid w:val="004E170A"/>
    <w:rsid w:val="004E1746"/>
    <w:rsid w:val="004E1785"/>
    <w:rsid w:val="004E19DA"/>
    <w:rsid w:val="004E1B73"/>
    <w:rsid w:val="004E1DEF"/>
    <w:rsid w:val="004E1E3D"/>
    <w:rsid w:val="004E2140"/>
    <w:rsid w:val="004E21A4"/>
    <w:rsid w:val="004E2303"/>
    <w:rsid w:val="004E249A"/>
    <w:rsid w:val="004E256A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27D"/>
    <w:rsid w:val="004E43C2"/>
    <w:rsid w:val="004E440B"/>
    <w:rsid w:val="004E4729"/>
    <w:rsid w:val="004E481F"/>
    <w:rsid w:val="004E4828"/>
    <w:rsid w:val="004E488A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30D"/>
    <w:rsid w:val="004F05A4"/>
    <w:rsid w:val="004F08D8"/>
    <w:rsid w:val="004F0CC9"/>
    <w:rsid w:val="004F0CF5"/>
    <w:rsid w:val="004F0EA0"/>
    <w:rsid w:val="004F1181"/>
    <w:rsid w:val="004F1294"/>
    <w:rsid w:val="004F12C8"/>
    <w:rsid w:val="004F1832"/>
    <w:rsid w:val="004F18A4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0EC"/>
    <w:rsid w:val="004F4151"/>
    <w:rsid w:val="004F4193"/>
    <w:rsid w:val="004F41A2"/>
    <w:rsid w:val="004F42EF"/>
    <w:rsid w:val="004F449C"/>
    <w:rsid w:val="004F44FD"/>
    <w:rsid w:val="004F46FF"/>
    <w:rsid w:val="004F473A"/>
    <w:rsid w:val="004F4855"/>
    <w:rsid w:val="004F49B1"/>
    <w:rsid w:val="004F4A88"/>
    <w:rsid w:val="004F4EAD"/>
    <w:rsid w:val="004F4EC3"/>
    <w:rsid w:val="004F50A2"/>
    <w:rsid w:val="004F5151"/>
    <w:rsid w:val="004F52EB"/>
    <w:rsid w:val="004F5321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7219"/>
    <w:rsid w:val="004F74FF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30D"/>
    <w:rsid w:val="00502393"/>
    <w:rsid w:val="00502556"/>
    <w:rsid w:val="005025F0"/>
    <w:rsid w:val="00502610"/>
    <w:rsid w:val="0050278E"/>
    <w:rsid w:val="005027C7"/>
    <w:rsid w:val="00502828"/>
    <w:rsid w:val="00502860"/>
    <w:rsid w:val="00502922"/>
    <w:rsid w:val="00502997"/>
    <w:rsid w:val="00502A0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488"/>
    <w:rsid w:val="0050651F"/>
    <w:rsid w:val="005068B2"/>
    <w:rsid w:val="00506B65"/>
    <w:rsid w:val="00506C23"/>
    <w:rsid w:val="00506DC0"/>
    <w:rsid w:val="00506DC5"/>
    <w:rsid w:val="00506FB3"/>
    <w:rsid w:val="005077CF"/>
    <w:rsid w:val="0050796A"/>
    <w:rsid w:val="005079B6"/>
    <w:rsid w:val="00507A02"/>
    <w:rsid w:val="00507B3A"/>
    <w:rsid w:val="00507C57"/>
    <w:rsid w:val="00507E3D"/>
    <w:rsid w:val="00507FB2"/>
    <w:rsid w:val="005106F1"/>
    <w:rsid w:val="005107AE"/>
    <w:rsid w:val="005107C4"/>
    <w:rsid w:val="00510D1A"/>
    <w:rsid w:val="00510E06"/>
    <w:rsid w:val="005110C0"/>
    <w:rsid w:val="00511265"/>
    <w:rsid w:val="00511437"/>
    <w:rsid w:val="0051158F"/>
    <w:rsid w:val="005116C4"/>
    <w:rsid w:val="005116DA"/>
    <w:rsid w:val="0051179A"/>
    <w:rsid w:val="0051203D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A51"/>
    <w:rsid w:val="00515D79"/>
    <w:rsid w:val="00515DB3"/>
    <w:rsid w:val="00515E3A"/>
    <w:rsid w:val="00515EBA"/>
    <w:rsid w:val="00515EFE"/>
    <w:rsid w:val="00515F33"/>
    <w:rsid w:val="00516023"/>
    <w:rsid w:val="00516626"/>
    <w:rsid w:val="00516DAB"/>
    <w:rsid w:val="00516EBE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C42"/>
    <w:rsid w:val="00521DCE"/>
    <w:rsid w:val="00521E02"/>
    <w:rsid w:val="00521F0C"/>
    <w:rsid w:val="0052201D"/>
    <w:rsid w:val="00522123"/>
    <w:rsid w:val="005222C6"/>
    <w:rsid w:val="005226AB"/>
    <w:rsid w:val="00522A70"/>
    <w:rsid w:val="00522F45"/>
    <w:rsid w:val="005230CB"/>
    <w:rsid w:val="00523108"/>
    <w:rsid w:val="005234DD"/>
    <w:rsid w:val="005236BB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95"/>
    <w:rsid w:val="005310FC"/>
    <w:rsid w:val="005311AC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958"/>
    <w:rsid w:val="00534008"/>
    <w:rsid w:val="005340BA"/>
    <w:rsid w:val="00534295"/>
    <w:rsid w:val="00534510"/>
    <w:rsid w:val="005345A6"/>
    <w:rsid w:val="0053468C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A35"/>
    <w:rsid w:val="00535B32"/>
    <w:rsid w:val="00535C37"/>
    <w:rsid w:val="00535E1A"/>
    <w:rsid w:val="00535F8D"/>
    <w:rsid w:val="00536063"/>
    <w:rsid w:val="00536973"/>
    <w:rsid w:val="00536D1E"/>
    <w:rsid w:val="00536D32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88E"/>
    <w:rsid w:val="005408DA"/>
    <w:rsid w:val="00540A6E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B69"/>
    <w:rsid w:val="00541BA9"/>
    <w:rsid w:val="00541C70"/>
    <w:rsid w:val="00541E1F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2B10"/>
    <w:rsid w:val="00543316"/>
    <w:rsid w:val="00543494"/>
    <w:rsid w:val="00543582"/>
    <w:rsid w:val="005435C9"/>
    <w:rsid w:val="005437F2"/>
    <w:rsid w:val="00543868"/>
    <w:rsid w:val="005441F3"/>
    <w:rsid w:val="00544215"/>
    <w:rsid w:val="00544216"/>
    <w:rsid w:val="0054434D"/>
    <w:rsid w:val="005444BA"/>
    <w:rsid w:val="005444D2"/>
    <w:rsid w:val="005445AE"/>
    <w:rsid w:val="00544CB0"/>
    <w:rsid w:val="00544EB2"/>
    <w:rsid w:val="00545270"/>
    <w:rsid w:val="00545338"/>
    <w:rsid w:val="005453BC"/>
    <w:rsid w:val="00545430"/>
    <w:rsid w:val="005457D2"/>
    <w:rsid w:val="005458C4"/>
    <w:rsid w:val="005459B2"/>
    <w:rsid w:val="00545AA1"/>
    <w:rsid w:val="00545D53"/>
    <w:rsid w:val="00545F37"/>
    <w:rsid w:val="00545FCC"/>
    <w:rsid w:val="005460B0"/>
    <w:rsid w:val="005460EE"/>
    <w:rsid w:val="005465BB"/>
    <w:rsid w:val="00546901"/>
    <w:rsid w:val="00546A6C"/>
    <w:rsid w:val="00546CE0"/>
    <w:rsid w:val="00546D76"/>
    <w:rsid w:val="00546E28"/>
    <w:rsid w:val="00546F3A"/>
    <w:rsid w:val="005472E9"/>
    <w:rsid w:val="00547391"/>
    <w:rsid w:val="00547421"/>
    <w:rsid w:val="005474C8"/>
    <w:rsid w:val="005475B2"/>
    <w:rsid w:val="005477B9"/>
    <w:rsid w:val="00547B5C"/>
    <w:rsid w:val="00547F6C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425A"/>
    <w:rsid w:val="00554579"/>
    <w:rsid w:val="005545F2"/>
    <w:rsid w:val="0055465F"/>
    <w:rsid w:val="005546CE"/>
    <w:rsid w:val="00554723"/>
    <w:rsid w:val="00554768"/>
    <w:rsid w:val="00554939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9D"/>
    <w:rsid w:val="00556D27"/>
    <w:rsid w:val="00556DD8"/>
    <w:rsid w:val="00556E0F"/>
    <w:rsid w:val="00556E12"/>
    <w:rsid w:val="0055720C"/>
    <w:rsid w:val="005572ED"/>
    <w:rsid w:val="00557301"/>
    <w:rsid w:val="00557A7D"/>
    <w:rsid w:val="00557C8D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D0C"/>
    <w:rsid w:val="00563E0C"/>
    <w:rsid w:val="00564136"/>
    <w:rsid w:val="005645D1"/>
    <w:rsid w:val="0056464F"/>
    <w:rsid w:val="00564716"/>
    <w:rsid w:val="00564829"/>
    <w:rsid w:val="0056492C"/>
    <w:rsid w:val="005652A4"/>
    <w:rsid w:val="00565415"/>
    <w:rsid w:val="00565454"/>
    <w:rsid w:val="0056550E"/>
    <w:rsid w:val="00565517"/>
    <w:rsid w:val="0056560B"/>
    <w:rsid w:val="00565804"/>
    <w:rsid w:val="005659CF"/>
    <w:rsid w:val="00565A25"/>
    <w:rsid w:val="00565C9A"/>
    <w:rsid w:val="00565F97"/>
    <w:rsid w:val="0056604D"/>
    <w:rsid w:val="005661A9"/>
    <w:rsid w:val="005662A7"/>
    <w:rsid w:val="005664D0"/>
    <w:rsid w:val="0056674D"/>
    <w:rsid w:val="005668DA"/>
    <w:rsid w:val="00566C31"/>
    <w:rsid w:val="00566EE2"/>
    <w:rsid w:val="00566EFB"/>
    <w:rsid w:val="00567099"/>
    <w:rsid w:val="00567181"/>
    <w:rsid w:val="005672E1"/>
    <w:rsid w:val="005673CD"/>
    <w:rsid w:val="00567546"/>
    <w:rsid w:val="005675EF"/>
    <w:rsid w:val="00567754"/>
    <w:rsid w:val="00567940"/>
    <w:rsid w:val="005679A3"/>
    <w:rsid w:val="00570161"/>
    <w:rsid w:val="005701EA"/>
    <w:rsid w:val="0057030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D0"/>
    <w:rsid w:val="00573FDC"/>
    <w:rsid w:val="0057409C"/>
    <w:rsid w:val="00574157"/>
    <w:rsid w:val="005742BC"/>
    <w:rsid w:val="005742C8"/>
    <w:rsid w:val="0057469D"/>
    <w:rsid w:val="005746FD"/>
    <w:rsid w:val="0057496E"/>
    <w:rsid w:val="00574971"/>
    <w:rsid w:val="00574E83"/>
    <w:rsid w:val="0057513C"/>
    <w:rsid w:val="0057546B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C8"/>
    <w:rsid w:val="005768E5"/>
    <w:rsid w:val="00576B9D"/>
    <w:rsid w:val="00576C42"/>
    <w:rsid w:val="00576DFD"/>
    <w:rsid w:val="00576E22"/>
    <w:rsid w:val="00576E77"/>
    <w:rsid w:val="00576E9F"/>
    <w:rsid w:val="00576F74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C9"/>
    <w:rsid w:val="00581970"/>
    <w:rsid w:val="00581A26"/>
    <w:rsid w:val="00581B09"/>
    <w:rsid w:val="00581B1C"/>
    <w:rsid w:val="00581BA9"/>
    <w:rsid w:val="00581C03"/>
    <w:rsid w:val="00581ED3"/>
    <w:rsid w:val="00581F34"/>
    <w:rsid w:val="00581F53"/>
    <w:rsid w:val="00581F74"/>
    <w:rsid w:val="00582121"/>
    <w:rsid w:val="0058237F"/>
    <w:rsid w:val="0058297B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5196"/>
    <w:rsid w:val="0058546F"/>
    <w:rsid w:val="00585635"/>
    <w:rsid w:val="00585677"/>
    <w:rsid w:val="0058568C"/>
    <w:rsid w:val="005857A1"/>
    <w:rsid w:val="00585A9E"/>
    <w:rsid w:val="00585C0E"/>
    <w:rsid w:val="00585CC2"/>
    <w:rsid w:val="00585D26"/>
    <w:rsid w:val="00585EE6"/>
    <w:rsid w:val="00586122"/>
    <w:rsid w:val="005863A5"/>
    <w:rsid w:val="00586563"/>
    <w:rsid w:val="005868BD"/>
    <w:rsid w:val="005868FC"/>
    <w:rsid w:val="0058695A"/>
    <w:rsid w:val="00586B12"/>
    <w:rsid w:val="00587107"/>
    <w:rsid w:val="0058748C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FC1"/>
    <w:rsid w:val="00594052"/>
    <w:rsid w:val="00594506"/>
    <w:rsid w:val="0059475C"/>
    <w:rsid w:val="005948D1"/>
    <w:rsid w:val="00594991"/>
    <w:rsid w:val="00594A1E"/>
    <w:rsid w:val="00594FD5"/>
    <w:rsid w:val="005952E4"/>
    <w:rsid w:val="00595306"/>
    <w:rsid w:val="005956F3"/>
    <w:rsid w:val="005957A3"/>
    <w:rsid w:val="00595810"/>
    <w:rsid w:val="0059592C"/>
    <w:rsid w:val="00595A8C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117"/>
    <w:rsid w:val="005A1429"/>
    <w:rsid w:val="005A15CD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C"/>
    <w:rsid w:val="005A331C"/>
    <w:rsid w:val="005A3437"/>
    <w:rsid w:val="005A345E"/>
    <w:rsid w:val="005A3832"/>
    <w:rsid w:val="005A3AB4"/>
    <w:rsid w:val="005A3D55"/>
    <w:rsid w:val="005A46DA"/>
    <w:rsid w:val="005A4853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B4F"/>
    <w:rsid w:val="005A6C34"/>
    <w:rsid w:val="005A6CF0"/>
    <w:rsid w:val="005A6D94"/>
    <w:rsid w:val="005A6D9D"/>
    <w:rsid w:val="005A6E21"/>
    <w:rsid w:val="005A6F5F"/>
    <w:rsid w:val="005A73E6"/>
    <w:rsid w:val="005A74AB"/>
    <w:rsid w:val="005A7518"/>
    <w:rsid w:val="005A7700"/>
    <w:rsid w:val="005A771F"/>
    <w:rsid w:val="005A7814"/>
    <w:rsid w:val="005A795E"/>
    <w:rsid w:val="005A7A99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5A9"/>
    <w:rsid w:val="005B15F9"/>
    <w:rsid w:val="005B170A"/>
    <w:rsid w:val="005B177A"/>
    <w:rsid w:val="005B187D"/>
    <w:rsid w:val="005B18A6"/>
    <w:rsid w:val="005B1A38"/>
    <w:rsid w:val="005B1A70"/>
    <w:rsid w:val="005B1E0E"/>
    <w:rsid w:val="005B1EF8"/>
    <w:rsid w:val="005B1F70"/>
    <w:rsid w:val="005B226D"/>
    <w:rsid w:val="005B235F"/>
    <w:rsid w:val="005B23AF"/>
    <w:rsid w:val="005B25D5"/>
    <w:rsid w:val="005B26BD"/>
    <w:rsid w:val="005B2737"/>
    <w:rsid w:val="005B27B9"/>
    <w:rsid w:val="005B2869"/>
    <w:rsid w:val="005B2892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52A"/>
    <w:rsid w:val="005B669D"/>
    <w:rsid w:val="005B6785"/>
    <w:rsid w:val="005B68B4"/>
    <w:rsid w:val="005B69C5"/>
    <w:rsid w:val="005B6C4D"/>
    <w:rsid w:val="005B7258"/>
    <w:rsid w:val="005B7543"/>
    <w:rsid w:val="005B7821"/>
    <w:rsid w:val="005B7899"/>
    <w:rsid w:val="005B790F"/>
    <w:rsid w:val="005B7ACB"/>
    <w:rsid w:val="005B7C51"/>
    <w:rsid w:val="005B7CBB"/>
    <w:rsid w:val="005B7D26"/>
    <w:rsid w:val="005B7D8D"/>
    <w:rsid w:val="005C019D"/>
    <w:rsid w:val="005C038B"/>
    <w:rsid w:val="005C03D3"/>
    <w:rsid w:val="005C0440"/>
    <w:rsid w:val="005C0605"/>
    <w:rsid w:val="005C0662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6EF"/>
    <w:rsid w:val="005C1825"/>
    <w:rsid w:val="005C18C7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7D8"/>
    <w:rsid w:val="005C3949"/>
    <w:rsid w:val="005C3AF1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86"/>
    <w:rsid w:val="005C54CE"/>
    <w:rsid w:val="005C5775"/>
    <w:rsid w:val="005C590C"/>
    <w:rsid w:val="005C592C"/>
    <w:rsid w:val="005C5B2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54D"/>
    <w:rsid w:val="005C7645"/>
    <w:rsid w:val="005C7709"/>
    <w:rsid w:val="005C788D"/>
    <w:rsid w:val="005C7891"/>
    <w:rsid w:val="005C797B"/>
    <w:rsid w:val="005C7CC3"/>
    <w:rsid w:val="005C7D75"/>
    <w:rsid w:val="005C7EAB"/>
    <w:rsid w:val="005C7EDC"/>
    <w:rsid w:val="005C7EE0"/>
    <w:rsid w:val="005D023B"/>
    <w:rsid w:val="005D02BA"/>
    <w:rsid w:val="005D0409"/>
    <w:rsid w:val="005D0577"/>
    <w:rsid w:val="005D06A9"/>
    <w:rsid w:val="005D070F"/>
    <w:rsid w:val="005D0898"/>
    <w:rsid w:val="005D0A39"/>
    <w:rsid w:val="005D0BF3"/>
    <w:rsid w:val="005D0CCC"/>
    <w:rsid w:val="005D0E23"/>
    <w:rsid w:val="005D0F64"/>
    <w:rsid w:val="005D10DA"/>
    <w:rsid w:val="005D12E6"/>
    <w:rsid w:val="005D149A"/>
    <w:rsid w:val="005D15EF"/>
    <w:rsid w:val="005D1898"/>
    <w:rsid w:val="005D1993"/>
    <w:rsid w:val="005D1B06"/>
    <w:rsid w:val="005D1D21"/>
    <w:rsid w:val="005D1D8C"/>
    <w:rsid w:val="005D22D2"/>
    <w:rsid w:val="005D23EB"/>
    <w:rsid w:val="005D255E"/>
    <w:rsid w:val="005D261B"/>
    <w:rsid w:val="005D277E"/>
    <w:rsid w:val="005D289A"/>
    <w:rsid w:val="005D2A8B"/>
    <w:rsid w:val="005D2AC0"/>
    <w:rsid w:val="005D2EA9"/>
    <w:rsid w:val="005D2F53"/>
    <w:rsid w:val="005D2FFC"/>
    <w:rsid w:val="005D317D"/>
    <w:rsid w:val="005D319B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6B"/>
    <w:rsid w:val="005E1FFE"/>
    <w:rsid w:val="005E210C"/>
    <w:rsid w:val="005E222D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BD"/>
    <w:rsid w:val="005E4EFB"/>
    <w:rsid w:val="005E4F9C"/>
    <w:rsid w:val="005E53D5"/>
    <w:rsid w:val="005E53E4"/>
    <w:rsid w:val="005E5720"/>
    <w:rsid w:val="005E5842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EF9"/>
    <w:rsid w:val="005E6FBF"/>
    <w:rsid w:val="005E7222"/>
    <w:rsid w:val="005E7390"/>
    <w:rsid w:val="005E7661"/>
    <w:rsid w:val="005E7907"/>
    <w:rsid w:val="005E7D84"/>
    <w:rsid w:val="005E7E6A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84"/>
    <w:rsid w:val="005F6345"/>
    <w:rsid w:val="005F6347"/>
    <w:rsid w:val="005F6982"/>
    <w:rsid w:val="005F6C73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A"/>
    <w:rsid w:val="005F768A"/>
    <w:rsid w:val="005F76F1"/>
    <w:rsid w:val="005F7794"/>
    <w:rsid w:val="005F7860"/>
    <w:rsid w:val="005F7882"/>
    <w:rsid w:val="005F78FB"/>
    <w:rsid w:val="005F7C20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544"/>
    <w:rsid w:val="0060176C"/>
    <w:rsid w:val="0060189E"/>
    <w:rsid w:val="006018D4"/>
    <w:rsid w:val="006019A3"/>
    <w:rsid w:val="006019F1"/>
    <w:rsid w:val="00601D22"/>
    <w:rsid w:val="00601F23"/>
    <w:rsid w:val="00601FE3"/>
    <w:rsid w:val="0060294A"/>
    <w:rsid w:val="00602AD7"/>
    <w:rsid w:val="00602C34"/>
    <w:rsid w:val="00602E8C"/>
    <w:rsid w:val="00602FD9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709"/>
    <w:rsid w:val="0060470A"/>
    <w:rsid w:val="00604841"/>
    <w:rsid w:val="006049BA"/>
    <w:rsid w:val="00604BE9"/>
    <w:rsid w:val="00604C5A"/>
    <w:rsid w:val="00604D74"/>
    <w:rsid w:val="00605059"/>
    <w:rsid w:val="006050D4"/>
    <w:rsid w:val="006055CB"/>
    <w:rsid w:val="006056CE"/>
    <w:rsid w:val="006056F7"/>
    <w:rsid w:val="00605788"/>
    <w:rsid w:val="00605806"/>
    <w:rsid w:val="00605BEA"/>
    <w:rsid w:val="00605ED8"/>
    <w:rsid w:val="006062F8"/>
    <w:rsid w:val="0060632D"/>
    <w:rsid w:val="0060635E"/>
    <w:rsid w:val="0060694D"/>
    <w:rsid w:val="0060695C"/>
    <w:rsid w:val="00606A13"/>
    <w:rsid w:val="00606A9E"/>
    <w:rsid w:val="00606B55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B16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3083"/>
    <w:rsid w:val="00613859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F15"/>
    <w:rsid w:val="00615F46"/>
    <w:rsid w:val="00615FED"/>
    <w:rsid w:val="006162A8"/>
    <w:rsid w:val="006162E6"/>
    <w:rsid w:val="006162F5"/>
    <w:rsid w:val="006163CF"/>
    <w:rsid w:val="006164C4"/>
    <w:rsid w:val="00616B0D"/>
    <w:rsid w:val="00616C3A"/>
    <w:rsid w:val="00616D1A"/>
    <w:rsid w:val="0061716D"/>
    <w:rsid w:val="0061736B"/>
    <w:rsid w:val="006174F9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84"/>
    <w:rsid w:val="00620CA6"/>
    <w:rsid w:val="00621446"/>
    <w:rsid w:val="00621452"/>
    <w:rsid w:val="006214CC"/>
    <w:rsid w:val="006215E5"/>
    <w:rsid w:val="006215E8"/>
    <w:rsid w:val="006218DC"/>
    <w:rsid w:val="00621A05"/>
    <w:rsid w:val="00621B64"/>
    <w:rsid w:val="00621FB4"/>
    <w:rsid w:val="006222BB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931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FD"/>
    <w:rsid w:val="006250A5"/>
    <w:rsid w:val="00625257"/>
    <w:rsid w:val="00625546"/>
    <w:rsid w:val="00625661"/>
    <w:rsid w:val="006256AF"/>
    <w:rsid w:val="006258C5"/>
    <w:rsid w:val="00625AC9"/>
    <w:rsid w:val="00625AD3"/>
    <w:rsid w:val="00625D92"/>
    <w:rsid w:val="00625FC2"/>
    <w:rsid w:val="0062636F"/>
    <w:rsid w:val="00626585"/>
    <w:rsid w:val="00626AE6"/>
    <w:rsid w:val="00626B8D"/>
    <w:rsid w:val="00626C17"/>
    <w:rsid w:val="00627976"/>
    <w:rsid w:val="00627D9C"/>
    <w:rsid w:val="00627F77"/>
    <w:rsid w:val="0063015E"/>
    <w:rsid w:val="006301B7"/>
    <w:rsid w:val="006304A8"/>
    <w:rsid w:val="0063054B"/>
    <w:rsid w:val="006307E8"/>
    <w:rsid w:val="0063097F"/>
    <w:rsid w:val="00630AC3"/>
    <w:rsid w:val="00630D8A"/>
    <w:rsid w:val="00630FAB"/>
    <w:rsid w:val="0063101C"/>
    <w:rsid w:val="00631067"/>
    <w:rsid w:val="00631503"/>
    <w:rsid w:val="006316A0"/>
    <w:rsid w:val="006316BE"/>
    <w:rsid w:val="006317B7"/>
    <w:rsid w:val="006318EC"/>
    <w:rsid w:val="00631BD2"/>
    <w:rsid w:val="00631D61"/>
    <w:rsid w:val="00631DAB"/>
    <w:rsid w:val="00631EE9"/>
    <w:rsid w:val="00631F77"/>
    <w:rsid w:val="00631FD2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D6C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AB5"/>
    <w:rsid w:val="00637BAB"/>
    <w:rsid w:val="00637CF7"/>
    <w:rsid w:val="00637DCE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9BC"/>
    <w:rsid w:val="00642BE3"/>
    <w:rsid w:val="00642D17"/>
    <w:rsid w:val="00643147"/>
    <w:rsid w:val="006431B8"/>
    <w:rsid w:val="00643211"/>
    <w:rsid w:val="006435E3"/>
    <w:rsid w:val="00643676"/>
    <w:rsid w:val="00643778"/>
    <w:rsid w:val="006438A5"/>
    <w:rsid w:val="006438AE"/>
    <w:rsid w:val="006439E0"/>
    <w:rsid w:val="00643C4E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F72"/>
    <w:rsid w:val="00645388"/>
    <w:rsid w:val="00645418"/>
    <w:rsid w:val="00645605"/>
    <w:rsid w:val="0064563F"/>
    <w:rsid w:val="00645BF8"/>
    <w:rsid w:val="00646105"/>
    <w:rsid w:val="0064634E"/>
    <w:rsid w:val="00646406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6E0"/>
    <w:rsid w:val="00650970"/>
    <w:rsid w:val="006509A7"/>
    <w:rsid w:val="00650AD3"/>
    <w:rsid w:val="00650B80"/>
    <w:rsid w:val="00650C39"/>
    <w:rsid w:val="00650D67"/>
    <w:rsid w:val="00650FFE"/>
    <w:rsid w:val="006510A5"/>
    <w:rsid w:val="006510EA"/>
    <w:rsid w:val="00651356"/>
    <w:rsid w:val="0065139E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3000"/>
    <w:rsid w:val="00653033"/>
    <w:rsid w:val="0065346E"/>
    <w:rsid w:val="006534CD"/>
    <w:rsid w:val="006535B0"/>
    <w:rsid w:val="006536BF"/>
    <w:rsid w:val="0065376B"/>
    <w:rsid w:val="00653B03"/>
    <w:rsid w:val="00653B73"/>
    <w:rsid w:val="00653D55"/>
    <w:rsid w:val="00653D7D"/>
    <w:rsid w:val="00653FEC"/>
    <w:rsid w:val="006541C3"/>
    <w:rsid w:val="00654323"/>
    <w:rsid w:val="00654351"/>
    <w:rsid w:val="00654736"/>
    <w:rsid w:val="006548A7"/>
    <w:rsid w:val="00654C0E"/>
    <w:rsid w:val="00654DFC"/>
    <w:rsid w:val="00655393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76B"/>
    <w:rsid w:val="0065698A"/>
    <w:rsid w:val="00656A55"/>
    <w:rsid w:val="00656BE6"/>
    <w:rsid w:val="00656E53"/>
    <w:rsid w:val="00656F4F"/>
    <w:rsid w:val="00657138"/>
    <w:rsid w:val="00657180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5B3"/>
    <w:rsid w:val="006606A4"/>
    <w:rsid w:val="0066073D"/>
    <w:rsid w:val="0066083B"/>
    <w:rsid w:val="00660952"/>
    <w:rsid w:val="00660977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79"/>
    <w:rsid w:val="0066314B"/>
    <w:rsid w:val="0066317B"/>
    <w:rsid w:val="006632BC"/>
    <w:rsid w:val="0066333A"/>
    <w:rsid w:val="0066336D"/>
    <w:rsid w:val="00663459"/>
    <w:rsid w:val="00663738"/>
    <w:rsid w:val="00663894"/>
    <w:rsid w:val="00663A81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BE"/>
    <w:rsid w:val="00665E27"/>
    <w:rsid w:val="00666177"/>
    <w:rsid w:val="006661AE"/>
    <w:rsid w:val="006661C9"/>
    <w:rsid w:val="00666273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C68"/>
    <w:rsid w:val="00670F12"/>
    <w:rsid w:val="006710C8"/>
    <w:rsid w:val="006712FE"/>
    <w:rsid w:val="00671842"/>
    <w:rsid w:val="006718DF"/>
    <w:rsid w:val="00671B76"/>
    <w:rsid w:val="00671C7D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76"/>
    <w:rsid w:val="00673986"/>
    <w:rsid w:val="00673E42"/>
    <w:rsid w:val="006740BD"/>
    <w:rsid w:val="00674328"/>
    <w:rsid w:val="0067438F"/>
    <w:rsid w:val="00674408"/>
    <w:rsid w:val="0067462F"/>
    <w:rsid w:val="00674674"/>
    <w:rsid w:val="006747ED"/>
    <w:rsid w:val="00674968"/>
    <w:rsid w:val="0067497C"/>
    <w:rsid w:val="00674A02"/>
    <w:rsid w:val="00674CD8"/>
    <w:rsid w:val="00674E26"/>
    <w:rsid w:val="00674F25"/>
    <w:rsid w:val="0067518D"/>
    <w:rsid w:val="00675401"/>
    <w:rsid w:val="0067548B"/>
    <w:rsid w:val="00675857"/>
    <w:rsid w:val="00675AA2"/>
    <w:rsid w:val="00675B35"/>
    <w:rsid w:val="00675BAE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80"/>
    <w:rsid w:val="006819A6"/>
    <w:rsid w:val="00681FC3"/>
    <w:rsid w:val="00681FFF"/>
    <w:rsid w:val="0068208D"/>
    <w:rsid w:val="0068219B"/>
    <w:rsid w:val="00682343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F4"/>
    <w:rsid w:val="00683F07"/>
    <w:rsid w:val="00684179"/>
    <w:rsid w:val="00684209"/>
    <w:rsid w:val="006842C5"/>
    <w:rsid w:val="0068447A"/>
    <w:rsid w:val="00684BF8"/>
    <w:rsid w:val="00684DA1"/>
    <w:rsid w:val="00684E9B"/>
    <w:rsid w:val="00685343"/>
    <w:rsid w:val="00685743"/>
    <w:rsid w:val="0068575A"/>
    <w:rsid w:val="006857DA"/>
    <w:rsid w:val="00685817"/>
    <w:rsid w:val="00685989"/>
    <w:rsid w:val="006868EA"/>
    <w:rsid w:val="00686A5E"/>
    <w:rsid w:val="00686AA5"/>
    <w:rsid w:val="00686AF6"/>
    <w:rsid w:val="00686E34"/>
    <w:rsid w:val="006870E5"/>
    <w:rsid w:val="0068718C"/>
    <w:rsid w:val="006872CE"/>
    <w:rsid w:val="00687362"/>
    <w:rsid w:val="0068749F"/>
    <w:rsid w:val="00687592"/>
    <w:rsid w:val="00687851"/>
    <w:rsid w:val="00687A31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88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A71"/>
    <w:rsid w:val="00691C14"/>
    <w:rsid w:val="00691E18"/>
    <w:rsid w:val="00691EC9"/>
    <w:rsid w:val="00691F82"/>
    <w:rsid w:val="00691FBE"/>
    <w:rsid w:val="0069208A"/>
    <w:rsid w:val="006924DC"/>
    <w:rsid w:val="006925E8"/>
    <w:rsid w:val="00692AD1"/>
    <w:rsid w:val="00692D27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CFE"/>
    <w:rsid w:val="00694D46"/>
    <w:rsid w:val="00694FAE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547"/>
    <w:rsid w:val="00696559"/>
    <w:rsid w:val="00696734"/>
    <w:rsid w:val="00696877"/>
    <w:rsid w:val="00696A1E"/>
    <w:rsid w:val="00696B98"/>
    <w:rsid w:val="00696C27"/>
    <w:rsid w:val="00696C3F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7F9"/>
    <w:rsid w:val="006A09F0"/>
    <w:rsid w:val="006A0AA9"/>
    <w:rsid w:val="006A0B03"/>
    <w:rsid w:val="006A0C92"/>
    <w:rsid w:val="006A0D75"/>
    <w:rsid w:val="006A0FE9"/>
    <w:rsid w:val="006A102D"/>
    <w:rsid w:val="006A1146"/>
    <w:rsid w:val="006A1224"/>
    <w:rsid w:val="006A12CB"/>
    <w:rsid w:val="006A14AC"/>
    <w:rsid w:val="006A1588"/>
    <w:rsid w:val="006A15B0"/>
    <w:rsid w:val="006A1BCC"/>
    <w:rsid w:val="006A1C53"/>
    <w:rsid w:val="006A1F4B"/>
    <w:rsid w:val="006A26A9"/>
    <w:rsid w:val="006A27B2"/>
    <w:rsid w:val="006A2889"/>
    <w:rsid w:val="006A2AFB"/>
    <w:rsid w:val="006A2E80"/>
    <w:rsid w:val="006A308D"/>
    <w:rsid w:val="006A310C"/>
    <w:rsid w:val="006A324B"/>
    <w:rsid w:val="006A32B5"/>
    <w:rsid w:val="006A3547"/>
    <w:rsid w:val="006A354C"/>
    <w:rsid w:val="006A3644"/>
    <w:rsid w:val="006A37E0"/>
    <w:rsid w:val="006A38F8"/>
    <w:rsid w:val="006A394A"/>
    <w:rsid w:val="006A39BC"/>
    <w:rsid w:val="006A3C86"/>
    <w:rsid w:val="006A3C8E"/>
    <w:rsid w:val="006A4124"/>
    <w:rsid w:val="006A41F5"/>
    <w:rsid w:val="006A43BB"/>
    <w:rsid w:val="006A4705"/>
    <w:rsid w:val="006A48CC"/>
    <w:rsid w:val="006A498D"/>
    <w:rsid w:val="006A49A6"/>
    <w:rsid w:val="006A49CB"/>
    <w:rsid w:val="006A4B6A"/>
    <w:rsid w:val="006A4B8C"/>
    <w:rsid w:val="006A50A2"/>
    <w:rsid w:val="006A518A"/>
    <w:rsid w:val="006A536D"/>
    <w:rsid w:val="006A542F"/>
    <w:rsid w:val="006A55D3"/>
    <w:rsid w:val="006A5607"/>
    <w:rsid w:val="006A58E8"/>
    <w:rsid w:val="006A5ABA"/>
    <w:rsid w:val="006A5AC2"/>
    <w:rsid w:val="006A5B01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9B"/>
    <w:rsid w:val="006A7D08"/>
    <w:rsid w:val="006A7E47"/>
    <w:rsid w:val="006A7E8D"/>
    <w:rsid w:val="006B01DC"/>
    <w:rsid w:val="006B0252"/>
    <w:rsid w:val="006B048A"/>
    <w:rsid w:val="006B04E4"/>
    <w:rsid w:val="006B0538"/>
    <w:rsid w:val="006B061A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521"/>
    <w:rsid w:val="006B19CA"/>
    <w:rsid w:val="006B1A82"/>
    <w:rsid w:val="006B1AC0"/>
    <w:rsid w:val="006B1BE7"/>
    <w:rsid w:val="006B1D51"/>
    <w:rsid w:val="006B1DA7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78E"/>
    <w:rsid w:val="006B3939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151"/>
    <w:rsid w:val="006B52C2"/>
    <w:rsid w:val="006B53D4"/>
    <w:rsid w:val="006B566A"/>
    <w:rsid w:val="006B6520"/>
    <w:rsid w:val="006B65DF"/>
    <w:rsid w:val="006B694E"/>
    <w:rsid w:val="006B6C85"/>
    <w:rsid w:val="006B6C97"/>
    <w:rsid w:val="006B6CA7"/>
    <w:rsid w:val="006B6E36"/>
    <w:rsid w:val="006B703F"/>
    <w:rsid w:val="006B7736"/>
    <w:rsid w:val="006B773B"/>
    <w:rsid w:val="006B77FC"/>
    <w:rsid w:val="006B78B0"/>
    <w:rsid w:val="006B7ABA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A20"/>
    <w:rsid w:val="006C0A4A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691"/>
    <w:rsid w:val="006C26F3"/>
    <w:rsid w:val="006C2827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2CD"/>
    <w:rsid w:val="006C3528"/>
    <w:rsid w:val="006C36C3"/>
    <w:rsid w:val="006C3721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D21"/>
    <w:rsid w:val="006D004C"/>
    <w:rsid w:val="006D018E"/>
    <w:rsid w:val="006D0592"/>
    <w:rsid w:val="006D05BA"/>
    <w:rsid w:val="006D08F6"/>
    <w:rsid w:val="006D0A60"/>
    <w:rsid w:val="006D0A61"/>
    <w:rsid w:val="006D0E1B"/>
    <w:rsid w:val="006D0EA9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8A"/>
    <w:rsid w:val="006D2467"/>
    <w:rsid w:val="006D2521"/>
    <w:rsid w:val="006D268E"/>
    <w:rsid w:val="006D271D"/>
    <w:rsid w:val="006D285A"/>
    <w:rsid w:val="006D2CA0"/>
    <w:rsid w:val="006D2E15"/>
    <w:rsid w:val="006D2E39"/>
    <w:rsid w:val="006D2FE8"/>
    <w:rsid w:val="006D309B"/>
    <w:rsid w:val="006D30C8"/>
    <w:rsid w:val="006D3182"/>
    <w:rsid w:val="006D318B"/>
    <w:rsid w:val="006D35E2"/>
    <w:rsid w:val="006D367A"/>
    <w:rsid w:val="006D36F0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913"/>
    <w:rsid w:val="006D4A78"/>
    <w:rsid w:val="006D4B31"/>
    <w:rsid w:val="006D4BAB"/>
    <w:rsid w:val="006D50AD"/>
    <w:rsid w:val="006D53AB"/>
    <w:rsid w:val="006D54B0"/>
    <w:rsid w:val="006D5750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62"/>
    <w:rsid w:val="006E06C2"/>
    <w:rsid w:val="006E06E3"/>
    <w:rsid w:val="006E094A"/>
    <w:rsid w:val="006E0D2B"/>
    <w:rsid w:val="006E0F04"/>
    <w:rsid w:val="006E11EA"/>
    <w:rsid w:val="006E19A0"/>
    <w:rsid w:val="006E1CB5"/>
    <w:rsid w:val="006E20E2"/>
    <w:rsid w:val="006E2306"/>
    <w:rsid w:val="006E234B"/>
    <w:rsid w:val="006E2366"/>
    <w:rsid w:val="006E25D7"/>
    <w:rsid w:val="006E2CD0"/>
    <w:rsid w:val="006E2E0C"/>
    <w:rsid w:val="006E2E96"/>
    <w:rsid w:val="006E2FD2"/>
    <w:rsid w:val="006E301A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AB"/>
    <w:rsid w:val="006E4314"/>
    <w:rsid w:val="006E432B"/>
    <w:rsid w:val="006E4347"/>
    <w:rsid w:val="006E43A2"/>
    <w:rsid w:val="006E43E9"/>
    <w:rsid w:val="006E455D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BD"/>
    <w:rsid w:val="006E5BFE"/>
    <w:rsid w:val="006E5EFB"/>
    <w:rsid w:val="006E6073"/>
    <w:rsid w:val="006E6195"/>
    <w:rsid w:val="006E6287"/>
    <w:rsid w:val="006E6555"/>
    <w:rsid w:val="006E6726"/>
    <w:rsid w:val="006E69BC"/>
    <w:rsid w:val="006E6A13"/>
    <w:rsid w:val="006E6C20"/>
    <w:rsid w:val="006E6DE8"/>
    <w:rsid w:val="006E6EAD"/>
    <w:rsid w:val="006E713B"/>
    <w:rsid w:val="006E72E0"/>
    <w:rsid w:val="006E74ED"/>
    <w:rsid w:val="006E780A"/>
    <w:rsid w:val="006E7951"/>
    <w:rsid w:val="006E7956"/>
    <w:rsid w:val="006E79B3"/>
    <w:rsid w:val="006E79CE"/>
    <w:rsid w:val="006E7AD9"/>
    <w:rsid w:val="006E7C59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E9B"/>
    <w:rsid w:val="006F0EBC"/>
    <w:rsid w:val="006F0F3A"/>
    <w:rsid w:val="006F1050"/>
    <w:rsid w:val="006F11FD"/>
    <w:rsid w:val="006F12DA"/>
    <w:rsid w:val="006F15B3"/>
    <w:rsid w:val="006F1623"/>
    <w:rsid w:val="006F16A6"/>
    <w:rsid w:val="006F17C8"/>
    <w:rsid w:val="006F1B6D"/>
    <w:rsid w:val="006F1C3F"/>
    <w:rsid w:val="006F1C8D"/>
    <w:rsid w:val="006F1D31"/>
    <w:rsid w:val="006F26DB"/>
    <w:rsid w:val="006F2867"/>
    <w:rsid w:val="006F2993"/>
    <w:rsid w:val="006F2B50"/>
    <w:rsid w:val="006F2D0A"/>
    <w:rsid w:val="006F2D2E"/>
    <w:rsid w:val="006F2D9A"/>
    <w:rsid w:val="006F2EA0"/>
    <w:rsid w:val="006F308A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F13"/>
    <w:rsid w:val="006F4F23"/>
    <w:rsid w:val="006F4F81"/>
    <w:rsid w:val="006F5191"/>
    <w:rsid w:val="006F553E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A60"/>
    <w:rsid w:val="006F6AA0"/>
    <w:rsid w:val="006F6C18"/>
    <w:rsid w:val="006F6C88"/>
    <w:rsid w:val="006F6D62"/>
    <w:rsid w:val="006F71EE"/>
    <w:rsid w:val="006F7409"/>
    <w:rsid w:val="006F7707"/>
    <w:rsid w:val="006F77A8"/>
    <w:rsid w:val="006F7CC6"/>
    <w:rsid w:val="006F7D5E"/>
    <w:rsid w:val="006F7F9A"/>
    <w:rsid w:val="007000A6"/>
    <w:rsid w:val="00700158"/>
    <w:rsid w:val="00700384"/>
    <w:rsid w:val="00700842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4BD"/>
    <w:rsid w:val="00702BFB"/>
    <w:rsid w:val="00702D09"/>
    <w:rsid w:val="00702E14"/>
    <w:rsid w:val="00703176"/>
    <w:rsid w:val="0070318D"/>
    <w:rsid w:val="0070351C"/>
    <w:rsid w:val="007035CE"/>
    <w:rsid w:val="007037D3"/>
    <w:rsid w:val="00703E50"/>
    <w:rsid w:val="0070418C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F55"/>
    <w:rsid w:val="00711051"/>
    <w:rsid w:val="0071105A"/>
    <w:rsid w:val="007114C2"/>
    <w:rsid w:val="0071150E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5DF"/>
    <w:rsid w:val="00712683"/>
    <w:rsid w:val="0071289E"/>
    <w:rsid w:val="00712C69"/>
    <w:rsid w:val="0071323D"/>
    <w:rsid w:val="00713442"/>
    <w:rsid w:val="0071346B"/>
    <w:rsid w:val="007134C9"/>
    <w:rsid w:val="00713546"/>
    <w:rsid w:val="00713593"/>
    <w:rsid w:val="007136EA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F1"/>
    <w:rsid w:val="00714B9D"/>
    <w:rsid w:val="00714CB8"/>
    <w:rsid w:val="00714CB9"/>
    <w:rsid w:val="00714E67"/>
    <w:rsid w:val="00714FEF"/>
    <w:rsid w:val="007150FD"/>
    <w:rsid w:val="0071554B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B1A"/>
    <w:rsid w:val="00717C02"/>
    <w:rsid w:val="00717D29"/>
    <w:rsid w:val="00720063"/>
    <w:rsid w:val="007204D6"/>
    <w:rsid w:val="007206B4"/>
    <w:rsid w:val="0072074A"/>
    <w:rsid w:val="0072078A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3F"/>
    <w:rsid w:val="00722E86"/>
    <w:rsid w:val="00723058"/>
    <w:rsid w:val="007232AA"/>
    <w:rsid w:val="00723417"/>
    <w:rsid w:val="007236E6"/>
    <w:rsid w:val="0072377C"/>
    <w:rsid w:val="00723CBA"/>
    <w:rsid w:val="00723DB6"/>
    <w:rsid w:val="00723DF9"/>
    <w:rsid w:val="00723E5D"/>
    <w:rsid w:val="00723F8D"/>
    <w:rsid w:val="00723FA6"/>
    <w:rsid w:val="00724013"/>
    <w:rsid w:val="00724050"/>
    <w:rsid w:val="007242CC"/>
    <w:rsid w:val="00724338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60D2"/>
    <w:rsid w:val="007260F6"/>
    <w:rsid w:val="00726161"/>
    <w:rsid w:val="007262D1"/>
    <w:rsid w:val="00726372"/>
    <w:rsid w:val="00726483"/>
    <w:rsid w:val="007264A8"/>
    <w:rsid w:val="007265FB"/>
    <w:rsid w:val="007266D7"/>
    <w:rsid w:val="00726D24"/>
    <w:rsid w:val="00726D9B"/>
    <w:rsid w:val="00727154"/>
    <w:rsid w:val="007275D5"/>
    <w:rsid w:val="007276DE"/>
    <w:rsid w:val="00727778"/>
    <w:rsid w:val="00727920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D2"/>
    <w:rsid w:val="00730CDF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C44"/>
    <w:rsid w:val="00731D01"/>
    <w:rsid w:val="007321FD"/>
    <w:rsid w:val="0073261D"/>
    <w:rsid w:val="007327BA"/>
    <w:rsid w:val="0073296B"/>
    <w:rsid w:val="00732B17"/>
    <w:rsid w:val="00732E94"/>
    <w:rsid w:val="007333B7"/>
    <w:rsid w:val="0073364D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AB"/>
    <w:rsid w:val="007350DF"/>
    <w:rsid w:val="007351B6"/>
    <w:rsid w:val="0073538B"/>
    <w:rsid w:val="00735857"/>
    <w:rsid w:val="0073595F"/>
    <w:rsid w:val="00735CCE"/>
    <w:rsid w:val="0073611C"/>
    <w:rsid w:val="007366DB"/>
    <w:rsid w:val="0073681E"/>
    <w:rsid w:val="007368D7"/>
    <w:rsid w:val="007369C9"/>
    <w:rsid w:val="00736D48"/>
    <w:rsid w:val="0073727C"/>
    <w:rsid w:val="007373D5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9"/>
    <w:rsid w:val="00741161"/>
    <w:rsid w:val="00741256"/>
    <w:rsid w:val="007413A6"/>
    <w:rsid w:val="00741597"/>
    <w:rsid w:val="00741B47"/>
    <w:rsid w:val="00741D3A"/>
    <w:rsid w:val="00741E48"/>
    <w:rsid w:val="0074200B"/>
    <w:rsid w:val="007422E7"/>
    <w:rsid w:val="00742467"/>
    <w:rsid w:val="00742512"/>
    <w:rsid w:val="00742677"/>
    <w:rsid w:val="00742812"/>
    <w:rsid w:val="00742951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A"/>
    <w:rsid w:val="007464D1"/>
    <w:rsid w:val="0074659F"/>
    <w:rsid w:val="007469F1"/>
    <w:rsid w:val="00746B92"/>
    <w:rsid w:val="00746E53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722"/>
    <w:rsid w:val="0075193F"/>
    <w:rsid w:val="007519AA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6EF"/>
    <w:rsid w:val="00753764"/>
    <w:rsid w:val="0075378C"/>
    <w:rsid w:val="00753CD7"/>
    <w:rsid w:val="00753DE9"/>
    <w:rsid w:val="00753EBA"/>
    <w:rsid w:val="00754194"/>
    <w:rsid w:val="00754462"/>
    <w:rsid w:val="00754560"/>
    <w:rsid w:val="007545A4"/>
    <w:rsid w:val="0075493C"/>
    <w:rsid w:val="00754A7C"/>
    <w:rsid w:val="00754F09"/>
    <w:rsid w:val="00754F3B"/>
    <w:rsid w:val="00755135"/>
    <w:rsid w:val="00755206"/>
    <w:rsid w:val="00755253"/>
    <w:rsid w:val="0075532B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EC9"/>
    <w:rsid w:val="007571AD"/>
    <w:rsid w:val="007574FB"/>
    <w:rsid w:val="007575F3"/>
    <w:rsid w:val="007575F4"/>
    <w:rsid w:val="0075763C"/>
    <w:rsid w:val="00757658"/>
    <w:rsid w:val="00757686"/>
    <w:rsid w:val="00757739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BD"/>
    <w:rsid w:val="00763FDE"/>
    <w:rsid w:val="00764074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706A"/>
    <w:rsid w:val="0076709E"/>
    <w:rsid w:val="00767182"/>
    <w:rsid w:val="00767305"/>
    <w:rsid w:val="007673EA"/>
    <w:rsid w:val="007674D7"/>
    <w:rsid w:val="00767511"/>
    <w:rsid w:val="00767599"/>
    <w:rsid w:val="007675A1"/>
    <w:rsid w:val="007676E6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B68"/>
    <w:rsid w:val="00770C2F"/>
    <w:rsid w:val="00770C9B"/>
    <w:rsid w:val="00770DAF"/>
    <w:rsid w:val="00771086"/>
    <w:rsid w:val="007719C2"/>
    <w:rsid w:val="00771D9E"/>
    <w:rsid w:val="00771E98"/>
    <w:rsid w:val="007723C5"/>
    <w:rsid w:val="00772437"/>
    <w:rsid w:val="00772A72"/>
    <w:rsid w:val="00772B2C"/>
    <w:rsid w:val="00772BEA"/>
    <w:rsid w:val="00772FBE"/>
    <w:rsid w:val="0077332F"/>
    <w:rsid w:val="0077379C"/>
    <w:rsid w:val="00773A18"/>
    <w:rsid w:val="00773A53"/>
    <w:rsid w:val="00773B21"/>
    <w:rsid w:val="00773B3E"/>
    <w:rsid w:val="00773BB4"/>
    <w:rsid w:val="00773BB6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D20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F60"/>
    <w:rsid w:val="00777123"/>
    <w:rsid w:val="00777401"/>
    <w:rsid w:val="007774C8"/>
    <w:rsid w:val="007775DE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572"/>
    <w:rsid w:val="0078057C"/>
    <w:rsid w:val="007808DF"/>
    <w:rsid w:val="00780B2E"/>
    <w:rsid w:val="00780E31"/>
    <w:rsid w:val="0078101F"/>
    <w:rsid w:val="007810C4"/>
    <w:rsid w:val="007813EE"/>
    <w:rsid w:val="007813F8"/>
    <w:rsid w:val="007816CE"/>
    <w:rsid w:val="00781759"/>
    <w:rsid w:val="0078198A"/>
    <w:rsid w:val="00781AC3"/>
    <w:rsid w:val="00781B0E"/>
    <w:rsid w:val="00781D50"/>
    <w:rsid w:val="00781E1A"/>
    <w:rsid w:val="00781F20"/>
    <w:rsid w:val="00781FDF"/>
    <w:rsid w:val="0078232D"/>
    <w:rsid w:val="007823B9"/>
    <w:rsid w:val="007824FE"/>
    <w:rsid w:val="0078273E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F1"/>
    <w:rsid w:val="00784B36"/>
    <w:rsid w:val="00784C02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505"/>
    <w:rsid w:val="00786777"/>
    <w:rsid w:val="00786936"/>
    <w:rsid w:val="007869C2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CE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6D7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D8"/>
    <w:rsid w:val="00792B0B"/>
    <w:rsid w:val="00792E47"/>
    <w:rsid w:val="00792EAD"/>
    <w:rsid w:val="00792F8F"/>
    <w:rsid w:val="00792F91"/>
    <w:rsid w:val="00793028"/>
    <w:rsid w:val="00793381"/>
    <w:rsid w:val="0079348E"/>
    <w:rsid w:val="00793505"/>
    <w:rsid w:val="007938CE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8E"/>
    <w:rsid w:val="007979EA"/>
    <w:rsid w:val="00797B61"/>
    <w:rsid w:val="00797C95"/>
    <w:rsid w:val="00797E7F"/>
    <w:rsid w:val="007A01FD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502"/>
    <w:rsid w:val="007A183D"/>
    <w:rsid w:val="007A1A91"/>
    <w:rsid w:val="007A1B87"/>
    <w:rsid w:val="007A1CB8"/>
    <w:rsid w:val="007A1E29"/>
    <w:rsid w:val="007A1ED4"/>
    <w:rsid w:val="007A21BD"/>
    <w:rsid w:val="007A2231"/>
    <w:rsid w:val="007A230C"/>
    <w:rsid w:val="007A231E"/>
    <w:rsid w:val="007A232A"/>
    <w:rsid w:val="007A24D2"/>
    <w:rsid w:val="007A2533"/>
    <w:rsid w:val="007A265A"/>
    <w:rsid w:val="007A26E0"/>
    <w:rsid w:val="007A294C"/>
    <w:rsid w:val="007A3092"/>
    <w:rsid w:val="007A32B3"/>
    <w:rsid w:val="007A3413"/>
    <w:rsid w:val="007A34CB"/>
    <w:rsid w:val="007A34D2"/>
    <w:rsid w:val="007A39C4"/>
    <w:rsid w:val="007A39E4"/>
    <w:rsid w:val="007A3BFB"/>
    <w:rsid w:val="007A3E40"/>
    <w:rsid w:val="007A3F68"/>
    <w:rsid w:val="007A3FE5"/>
    <w:rsid w:val="007A405C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D17"/>
    <w:rsid w:val="007A4D5B"/>
    <w:rsid w:val="007A50BF"/>
    <w:rsid w:val="007A52D5"/>
    <w:rsid w:val="007A5628"/>
    <w:rsid w:val="007A571D"/>
    <w:rsid w:val="007A5842"/>
    <w:rsid w:val="007A5989"/>
    <w:rsid w:val="007A5AF5"/>
    <w:rsid w:val="007A61DB"/>
    <w:rsid w:val="007A640C"/>
    <w:rsid w:val="007A6736"/>
    <w:rsid w:val="007A69AA"/>
    <w:rsid w:val="007A6B62"/>
    <w:rsid w:val="007A6C11"/>
    <w:rsid w:val="007A6C77"/>
    <w:rsid w:val="007A6E0C"/>
    <w:rsid w:val="007A6E8B"/>
    <w:rsid w:val="007A7035"/>
    <w:rsid w:val="007A708E"/>
    <w:rsid w:val="007A70B3"/>
    <w:rsid w:val="007A713B"/>
    <w:rsid w:val="007A72B2"/>
    <w:rsid w:val="007A72C4"/>
    <w:rsid w:val="007A733D"/>
    <w:rsid w:val="007A746D"/>
    <w:rsid w:val="007A7548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A42"/>
    <w:rsid w:val="007B0B0B"/>
    <w:rsid w:val="007B0C76"/>
    <w:rsid w:val="007B0DE0"/>
    <w:rsid w:val="007B0EC1"/>
    <w:rsid w:val="007B139C"/>
    <w:rsid w:val="007B1430"/>
    <w:rsid w:val="007B1C1E"/>
    <w:rsid w:val="007B1C43"/>
    <w:rsid w:val="007B1E0B"/>
    <w:rsid w:val="007B1E77"/>
    <w:rsid w:val="007B1EE9"/>
    <w:rsid w:val="007B1F5F"/>
    <w:rsid w:val="007B1FAA"/>
    <w:rsid w:val="007B23E4"/>
    <w:rsid w:val="007B2B69"/>
    <w:rsid w:val="007B2C72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7AC"/>
    <w:rsid w:val="007B4897"/>
    <w:rsid w:val="007B4A28"/>
    <w:rsid w:val="007B4DEE"/>
    <w:rsid w:val="007B4E9C"/>
    <w:rsid w:val="007B4EC9"/>
    <w:rsid w:val="007B5072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D5"/>
    <w:rsid w:val="007B6AD0"/>
    <w:rsid w:val="007B6B66"/>
    <w:rsid w:val="007B6BAF"/>
    <w:rsid w:val="007B6C08"/>
    <w:rsid w:val="007B6CA0"/>
    <w:rsid w:val="007B6D41"/>
    <w:rsid w:val="007B6D58"/>
    <w:rsid w:val="007B6EF5"/>
    <w:rsid w:val="007B6F27"/>
    <w:rsid w:val="007B70D6"/>
    <w:rsid w:val="007B72E6"/>
    <w:rsid w:val="007B73A8"/>
    <w:rsid w:val="007B7477"/>
    <w:rsid w:val="007B74C1"/>
    <w:rsid w:val="007B763C"/>
    <w:rsid w:val="007B76E1"/>
    <w:rsid w:val="007B7749"/>
    <w:rsid w:val="007B79D9"/>
    <w:rsid w:val="007B7A36"/>
    <w:rsid w:val="007B7A7B"/>
    <w:rsid w:val="007B7B01"/>
    <w:rsid w:val="007B7B6F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21E2"/>
    <w:rsid w:val="007C23B6"/>
    <w:rsid w:val="007C2515"/>
    <w:rsid w:val="007C277E"/>
    <w:rsid w:val="007C2A94"/>
    <w:rsid w:val="007C2CAF"/>
    <w:rsid w:val="007C2D90"/>
    <w:rsid w:val="007C2EA6"/>
    <w:rsid w:val="007C2F83"/>
    <w:rsid w:val="007C328C"/>
    <w:rsid w:val="007C33E4"/>
    <w:rsid w:val="007C34F9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98"/>
    <w:rsid w:val="007C5ADA"/>
    <w:rsid w:val="007C5D42"/>
    <w:rsid w:val="007C5DD0"/>
    <w:rsid w:val="007C5DD3"/>
    <w:rsid w:val="007C5F00"/>
    <w:rsid w:val="007C61A1"/>
    <w:rsid w:val="007C640C"/>
    <w:rsid w:val="007C6603"/>
    <w:rsid w:val="007C6A08"/>
    <w:rsid w:val="007C6BB5"/>
    <w:rsid w:val="007C6C1E"/>
    <w:rsid w:val="007C6C5F"/>
    <w:rsid w:val="007C6D24"/>
    <w:rsid w:val="007C6F92"/>
    <w:rsid w:val="007C704D"/>
    <w:rsid w:val="007C7106"/>
    <w:rsid w:val="007C7116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311D"/>
    <w:rsid w:val="007D3120"/>
    <w:rsid w:val="007D3199"/>
    <w:rsid w:val="007D33B1"/>
    <w:rsid w:val="007D3550"/>
    <w:rsid w:val="007D3B28"/>
    <w:rsid w:val="007D3BEB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818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619A"/>
    <w:rsid w:val="007D61EF"/>
    <w:rsid w:val="007D6225"/>
    <w:rsid w:val="007D625E"/>
    <w:rsid w:val="007D6332"/>
    <w:rsid w:val="007D66C3"/>
    <w:rsid w:val="007D68C2"/>
    <w:rsid w:val="007D6A5F"/>
    <w:rsid w:val="007D6C0B"/>
    <w:rsid w:val="007D6D4A"/>
    <w:rsid w:val="007D7081"/>
    <w:rsid w:val="007D715E"/>
    <w:rsid w:val="007D7176"/>
    <w:rsid w:val="007D7262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8C7"/>
    <w:rsid w:val="007E0992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ECE"/>
    <w:rsid w:val="007E30B6"/>
    <w:rsid w:val="007E316F"/>
    <w:rsid w:val="007E329F"/>
    <w:rsid w:val="007E3682"/>
    <w:rsid w:val="007E3AE8"/>
    <w:rsid w:val="007E3C3A"/>
    <w:rsid w:val="007E3E93"/>
    <w:rsid w:val="007E4061"/>
    <w:rsid w:val="007E44A2"/>
    <w:rsid w:val="007E4549"/>
    <w:rsid w:val="007E45B3"/>
    <w:rsid w:val="007E45E6"/>
    <w:rsid w:val="007E4928"/>
    <w:rsid w:val="007E49D6"/>
    <w:rsid w:val="007E49E6"/>
    <w:rsid w:val="007E4A38"/>
    <w:rsid w:val="007E4A58"/>
    <w:rsid w:val="007E4AE0"/>
    <w:rsid w:val="007E4B8E"/>
    <w:rsid w:val="007E4DA6"/>
    <w:rsid w:val="007E4FA4"/>
    <w:rsid w:val="007E5029"/>
    <w:rsid w:val="007E51CF"/>
    <w:rsid w:val="007E5291"/>
    <w:rsid w:val="007E534B"/>
    <w:rsid w:val="007E5359"/>
    <w:rsid w:val="007E5587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4B6"/>
    <w:rsid w:val="007E65FC"/>
    <w:rsid w:val="007E67B5"/>
    <w:rsid w:val="007E68C6"/>
    <w:rsid w:val="007E6D23"/>
    <w:rsid w:val="007E6D52"/>
    <w:rsid w:val="007E6E7B"/>
    <w:rsid w:val="007E71E9"/>
    <w:rsid w:val="007E7316"/>
    <w:rsid w:val="007E732D"/>
    <w:rsid w:val="007E77C1"/>
    <w:rsid w:val="007E7881"/>
    <w:rsid w:val="007E7BAF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D3"/>
    <w:rsid w:val="007F590C"/>
    <w:rsid w:val="007F5A87"/>
    <w:rsid w:val="007F5D89"/>
    <w:rsid w:val="007F5E36"/>
    <w:rsid w:val="007F5E5B"/>
    <w:rsid w:val="007F5F7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A00"/>
    <w:rsid w:val="00800C56"/>
    <w:rsid w:val="00800D28"/>
    <w:rsid w:val="00800DC1"/>
    <w:rsid w:val="00800EF5"/>
    <w:rsid w:val="0080109F"/>
    <w:rsid w:val="008010AD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4E4"/>
    <w:rsid w:val="008025A4"/>
    <w:rsid w:val="00802B27"/>
    <w:rsid w:val="00802B30"/>
    <w:rsid w:val="00802DDE"/>
    <w:rsid w:val="00802EA0"/>
    <w:rsid w:val="00802F0D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5EF"/>
    <w:rsid w:val="0080583E"/>
    <w:rsid w:val="00805995"/>
    <w:rsid w:val="00805AD9"/>
    <w:rsid w:val="00805C92"/>
    <w:rsid w:val="00805F9E"/>
    <w:rsid w:val="008063AA"/>
    <w:rsid w:val="008065E6"/>
    <w:rsid w:val="008068AE"/>
    <w:rsid w:val="00806A19"/>
    <w:rsid w:val="00806E84"/>
    <w:rsid w:val="00806EB3"/>
    <w:rsid w:val="00806F07"/>
    <w:rsid w:val="00807243"/>
    <w:rsid w:val="008072B1"/>
    <w:rsid w:val="00807665"/>
    <w:rsid w:val="00807668"/>
    <w:rsid w:val="00807680"/>
    <w:rsid w:val="008078BD"/>
    <w:rsid w:val="00807A59"/>
    <w:rsid w:val="00807A61"/>
    <w:rsid w:val="00807E8A"/>
    <w:rsid w:val="00807F74"/>
    <w:rsid w:val="00807FAB"/>
    <w:rsid w:val="00810087"/>
    <w:rsid w:val="00810146"/>
    <w:rsid w:val="008102C9"/>
    <w:rsid w:val="00810344"/>
    <w:rsid w:val="00810642"/>
    <w:rsid w:val="0081066C"/>
    <w:rsid w:val="008107F6"/>
    <w:rsid w:val="00810848"/>
    <w:rsid w:val="00810AC0"/>
    <w:rsid w:val="00810E87"/>
    <w:rsid w:val="00810EEF"/>
    <w:rsid w:val="00810F09"/>
    <w:rsid w:val="00810F8E"/>
    <w:rsid w:val="0081101B"/>
    <w:rsid w:val="00811158"/>
    <w:rsid w:val="00811309"/>
    <w:rsid w:val="00811316"/>
    <w:rsid w:val="0081136B"/>
    <w:rsid w:val="00811378"/>
    <w:rsid w:val="00811735"/>
    <w:rsid w:val="00811894"/>
    <w:rsid w:val="00811B48"/>
    <w:rsid w:val="00811C27"/>
    <w:rsid w:val="00811CC8"/>
    <w:rsid w:val="00811D0D"/>
    <w:rsid w:val="00811EE9"/>
    <w:rsid w:val="008120E5"/>
    <w:rsid w:val="00812102"/>
    <w:rsid w:val="0081212C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502"/>
    <w:rsid w:val="008165D2"/>
    <w:rsid w:val="008165E8"/>
    <w:rsid w:val="00816917"/>
    <w:rsid w:val="00816A71"/>
    <w:rsid w:val="00816AFD"/>
    <w:rsid w:val="00816B79"/>
    <w:rsid w:val="00816BAC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B6"/>
    <w:rsid w:val="00821D8D"/>
    <w:rsid w:val="00821D9A"/>
    <w:rsid w:val="00821FDB"/>
    <w:rsid w:val="00822039"/>
    <w:rsid w:val="0082203C"/>
    <w:rsid w:val="008221FA"/>
    <w:rsid w:val="008222EF"/>
    <w:rsid w:val="0082231F"/>
    <w:rsid w:val="0082259E"/>
    <w:rsid w:val="008226A6"/>
    <w:rsid w:val="0082271F"/>
    <w:rsid w:val="00822916"/>
    <w:rsid w:val="00822DBD"/>
    <w:rsid w:val="00822E13"/>
    <w:rsid w:val="00822EAE"/>
    <w:rsid w:val="00823116"/>
    <w:rsid w:val="0082324F"/>
    <w:rsid w:val="008233A9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C1"/>
    <w:rsid w:val="00824FA1"/>
    <w:rsid w:val="00825118"/>
    <w:rsid w:val="008252D7"/>
    <w:rsid w:val="0082569E"/>
    <w:rsid w:val="008259EF"/>
    <w:rsid w:val="00825AEC"/>
    <w:rsid w:val="00825CD7"/>
    <w:rsid w:val="00825D77"/>
    <w:rsid w:val="00825DD0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E3"/>
    <w:rsid w:val="0083686E"/>
    <w:rsid w:val="008368EE"/>
    <w:rsid w:val="00836AF1"/>
    <w:rsid w:val="00836B0E"/>
    <w:rsid w:val="00836DE2"/>
    <w:rsid w:val="00836E55"/>
    <w:rsid w:val="00836EAB"/>
    <w:rsid w:val="00837233"/>
    <w:rsid w:val="008375F0"/>
    <w:rsid w:val="00837621"/>
    <w:rsid w:val="00837B8F"/>
    <w:rsid w:val="00837D6E"/>
    <w:rsid w:val="00837DC7"/>
    <w:rsid w:val="00837DFC"/>
    <w:rsid w:val="008401EA"/>
    <w:rsid w:val="008404BE"/>
    <w:rsid w:val="008404E6"/>
    <w:rsid w:val="008405BD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25E"/>
    <w:rsid w:val="00843360"/>
    <w:rsid w:val="0084352E"/>
    <w:rsid w:val="0084374F"/>
    <w:rsid w:val="00843D3B"/>
    <w:rsid w:val="00843E71"/>
    <w:rsid w:val="00843E96"/>
    <w:rsid w:val="008440CD"/>
    <w:rsid w:val="00844258"/>
    <w:rsid w:val="00844420"/>
    <w:rsid w:val="008445C0"/>
    <w:rsid w:val="008446E1"/>
    <w:rsid w:val="0084488D"/>
    <w:rsid w:val="00844927"/>
    <w:rsid w:val="00844B60"/>
    <w:rsid w:val="00844CAF"/>
    <w:rsid w:val="00844E8E"/>
    <w:rsid w:val="0084501B"/>
    <w:rsid w:val="00845138"/>
    <w:rsid w:val="008451F7"/>
    <w:rsid w:val="008451FF"/>
    <w:rsid w:val="008455FC"/>
    <w:rsid w:val="00845696"/>
    <w:rsid w:val="0084569E"/>
    <w:rsid w:val="00845AB2"/>
    <w:rsid w:val="00845E22"/>
    <w:rsid w:val="00845E48"/>
    <w:rsid w:val="00845E91"/>
    <w:rsid w:val="00845F77"/>
    <w:rsid w:val="008463C1"/>
    <w:rsid w:val="008463EE"/>
    <w:rsid w:val="00846469"/>
    <w:rsid w:val="0084656A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8BE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C48"/>
    <w:rsid w:val="00850DC2"/>
    <w:rsid w:val="00850E28"/>
    <w:rsid w:val="00850EF2"/>
    <w:rsid w:val="00850F0C"/>
    <w:rsid w:val="00851208"/>
    <w:rsid w:val="00851465"/>
    <w:rsid w:val="00851477"/>
    <w:rsid w:val="00851E4E"/>
    <w:rsid w:val="00852221"/>
    <w:rsid w:val="00852310"/>
    <w:rsid w:val="00852496"/>
    <w:rsid w:val="0085259C"/>
    <w:rsid w:val="0085269D"/>
    <w:rsid w:val="00852912"/>
    <w:rsid w:val="00852A44"/>
    <w:rsid w:val="00852D93"/>
    <w:rsid w:val="0085334A"/>
    <w:rsid w:val="008533C3"/>
    <w:rsid w:val="00853413"/>
    <w:rsid w:val="008534F9"/>
    <w:rsid w:val="00853533"/>
    <w:rsid w:val="008535A8"/>
    <w:rsid w:val="00853704"/>
    <w:rsid w:val="0085375C"/>
    <w:rsid w:val="00853934"/>
    <w:rsid w:val="00853A53"/>
    <w:rsid w:val="00853C09"/>
    <w:rsid w:val="00853EE5"/>
    <w:rsid w:val="00853F8F"/>
    <w:rsid w:val="008542FF"/>
    <w:rsid w:val="008543AD"/>
    <w:rsid w:val="0085442F"/>
    <w:rsid w:val="008545F2"/>
    <w:rsid w:val="00854699"/>
    <w:rsid w:val="0085493E"/>
    <w:rsid w:val="00854A88"/>
    <w:rsid w:val="00854CCE"/>
    <w:rsid w:val="008550EB"/>
    <w:rsid w:val="00855263"/>
    <w:rsid w:val="008552E5"/>
    <w:rsid w:val="00855589"/>
    <w:rsid w:val="00855648"/>
    <w:rsid w:val="00855804"/>
    <w:rsid w:val="00855AF3"/>
    <w:rsid w:val="00855B09"/>
    <w:rsid w:val="00855C36"/>
    <w:rsid w:val="00855D35"/>
    <w:rsid w:val="00855E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81"/>
    <w:rsid w:val="008607AC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2165"/>
    <w:rsid w:val="00862226"/>
    <w:rsid w:val="008624D8"/>
    <w:rsid w:val="00862552"/>
    <w:rsid w:val="0086259D"/>
    <w:rsid w:val="0086261D"/>
    <w:rsid w:val="00862685"/>
    <w:rsid w:val="008627EF"/>
    <w:rsid w:val="00862A5C"/>
    <w:rsid w:val="00862BE9"/>
    <w:rsid w:val="00862EF1"/>
    <w:rsid w:val="00862FC8"/>
    <w:rsid w:val="0086336C"/>
    <w:rsid w:val="00863938"/>
    <w:rsid w:val="00863ACB"/>
    <w:rsid w:val="00863C3C"/>
    <w:rsid w:val="00863EB3"/>
    <w:rsid w:val="00863FD3"/>
    <w:rsid w:val="00864193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C28"/>
    <w:rsid w:val="00865E04"/>
    <w:rsid w:val="00866040"/>
    <w:rsid w:val="008661C1"/>
    <w:rsid w:val="008661F4"/>
    <w:rsid w:val="008665E7"/>
    <w:rsid w:val="008667A6"/>
    <w:rsid w:val="008667E4"/>
    <w:rsid w:val="00866AD1"/>
    <w:rsid w:val="00866DA2"/>
    <w:rsid w:val="00866DD6"/>
    <w:rsid w:val="00866F00"/>
    <w:rsid w:val="008672D8"/>
    <w:rsid w:val="008673DC"/>
    <w:rsid w:val="0086787A"/>
    <w:rsid w:val="00867B59"/>
    <w:rsid w:val="00867BA7"/>
    <w:rsid w:val="00867C1A"/>
    <w:rsid w:val="00867CFD"/>
    <w:rsid w:val="00867D81"/>
    <w:rsid w:val="00870017"/>
    <w:rsid w:val="0087022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C2"/>
    <w:rsid w:val="00871393"/>
    <w:rsid w:val="008714EF"/>
    <w:rsid w:val="0087167A"/>
    <w:rsid w:val="00871B4D"/>
    <w:rsid w:val="00871BF0"/>
    <w:rsid w:val="00871E37"/>
    <w:rsid w:val="00871E78"/>
    <w:rsid w:val="008720EE"/>
    <w:rsid w:val="0087227E"/>
    <w:rsid w:val="00872938"/>
    <w:rsid w:val="00872C07"/>
    <w:rsid w:val="00872C69"/>
    <w:rsid w:val="00872CF2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ED"/>
    <w:rsid w:val="00873ED2"/>
    <w:rsid w:val="00873FA5"/>
    <w:rsid w:val="0087412B"/>
    <w:rsid w:val="00874161"/>
    <w:rsid w:val="0087431A"/>
    <w:rsid w:val="00874326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A6"/>
    <w:rsid w:val="00874FB9"/>
    <w:rsid w:val="008750AF"/>
    <w:rsid w:val="008755EA"/>
    <w:rsid w:val="00875607"/>
    <w:rsid w:val="00875866"/>
    <w:rsid w:val="00875ACD"/>
    <w:rsid w:val="00875C74"/>
    <w:rsid w:val="00875E86"/>
    <w:rsid w:val="00875F6A"/>
    <w:rsid w:val="008763B4"/>
    <w:rsid w:val="008766DA"/>
    <w:rsid w:val="008769F5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461"/>
    <w:rsid w:val="008806BC"/>
    <w:rsid w:val="0088075F"/>
    <w:rsid w:val="0088083F"/>
    <w:rsid w:val="00880849"/>
    <w:rsid w:val="00880C95"/>
    <w:rsid w:val="00880E62"/>
    <w:rsid w:val="0088100C"/>
    <w:rsid w:val="00881186"/>
    <w:rsid w:val="008812C0"/>
    <w:rsid w:val="008815B3"/>
    <w:rsid w:val="00881A6E"/>
    <w:rsid w:val="00881B39"/>
    <w:rsid w:val="00881C00"/>
    <w:rsid w:val="00881ED3"/>
    <w:rsid w:val="00881EE0"/>
    <w:rsid w:val="00881F4B"/>
    <w:rsid w:val="00881F4C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CE"/>
    <w:rsid w:val="008834E1"/>
    <w:rsid w:val="00883703"/>
    <w:rsid w:val="00883947"/>
    <w:rsid w:val="00883B09"/>
    <w:rsid w:val="00883D40"/>
    <w:rsid w:val="00883E8C"/>
    <w:rsid w:val="00883F9D"/>
    <w:rsid w:val="008840A4"/>
    <w:rsid w:val="00884177"/>
    <w:rsid w:val="00884215"/>
    <w:rsid w:val="00884B69"/>
    <w:rsid w:val="00884BB6"/>
    <w:rsid w:val="00884D49"/>
    <w:rsid w:val="00884ED9"/>
    <w:rsid w:val="00885031"/>
    <w:rsid w:val="008851AC"/>
    <w:rsid w:val="0088530D"/>
    <w:rsid w:val="00885595"/>
    <w:rsid w:val="0088589B"/>
    <w:rsid w:val="0088590E"/>
    <w:rsid w:val="00885979"/>
    <w:rsid w:val="008859C3"/>
    <w:rsid w:val="00885E93"/>
    <w:rsid w:val="00886462"/>
    <w:rsid w:val="00886495"/>
    <w:rsid w:val="008866CA"/>
    <w:rsid w:val="0088676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EEF"/>
    <w:rsid w:val="00891038"/>
    <w:rsid w:val="00891279"/>
    <w:rsid w:val="008912CD"/>
    <w:rsid w:val="00891354"/>
    <w:rsid w:val="0089136A"/>
    <w:rsid w:val="0089149C"/>
    <w:rsid w:val="008914C8"/>
    <w:rsid w:val="008914E6"/>
    <w:rsid w:val="0089158E"/>
    <w:rsid w:val="00891B00"/>
    <w:rsid w:val="00891B02"/>
    <w:rsid w:val="00891B3F"/>
    <w:rsid w:val="00891B4E"/>
    <w:rsid w:val="00891CF4"/>
    <w:rsid w:val="00892337"/>
    <w:rsid w:val="008924AC"/>
    <w:rsid w:val="00892976"/>
    <w:rsid w:val="00892977"/>
    <w:rsid w:val="0089371B"/>
    <w:rsid w:val="00893906"/>
    <w:rsid w:val="008939BD"/>
    <w:rsid w:val="00893AA1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972"/>
    <w:rsid w:val="00896C19"/>
    <w:rsid w:val="00896C8D"/>
    <w:rsid w:val="00896CCC"/>
    <w:rsid w:val="00896D5C"/>
    <w:rsid w:val="00896DEB"/>
    <w:rsid w:val="00896E98"/>
    <w:rsid w:val="00897151"/>
    <w:rsid w:val="0089722F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42C"/>
    <w:rsid w:val="008A38C6"/>
    <w:rsid w:val="008A38EA"/>
    <w:rsid w:val="008A3CCD"/>
    <w:rsid w:val="008A3E31"/>
    <w:rsid w:val="008A4053"/>
    <w:rsid w:val="008A406A"/>
    <w:rsid w:val="008A4125"/>
    <w:rsid w:val="008A424A"/>
    <w:rsid w:val="008A4365"/>
    <w:rsid w:val="008A44EC"/>
    <w:rsid w:val="008A4770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9F5"/>
    <w:rsid w:val="008A6B04"/>
    <w:rsid w:val="008A6B77"/>
    <w:rsid w:val="008A6DE5"/>
    <w:rsid w:val="008A755F"/>
    <w:rsid w:val="008A773C"/>
    <w:rsid w:val="008A7781"/>
    <w:rsid w:val="008A77DD"/>
    <w:rsid w:val="008A793A"/>
    <w:rsid w:val="008A7A1C"/>
    <w:rsid w:val="008A7A94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1E5"/>
    <w:rsid w:val="008B1323"/>
    <w:rsid w:val="008B1824"/>
    <w:rsid w:val="008B1984"/>
    <w:rsid w:val="008B19FB"/>
    <w:rsid w:val="008B1BB1"/>
    <w:rsid w:val="008B1DE8"/>
    <w:rsid w:val="008B222A"/>
    <w:rsid w:val="008B2267"/>
    <w:rsid w:val="008B2550"/>
    <w:rsid w:val="008B269E"/>
    <w:rsid w:val="008B2766"/>
    <w:rsid w:val="008B2AFB"/>
    <w:rsid w:val="008B2C34"/>
    <w:rsid w:val="008B2D5F"/>
    <w:rsid w:val="008B2F84"/>
    <w:rsid w:val="008B2FDA"/>
    <w:rsid w:val="008B3269"/>
    <w:rsid w:val="008B35F4"/>
    <w:rsid w:val="008B3616"/>
    <w:rsid w:val="008B38EE"/>
    <w:rsid w:val="008B396B"/>
    <w:rsid w:val="008B3B01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D2"/>
    <w:rsid w:val="008B4D19"/>
    <w:rsid w:val="008B4DDF"/>
    <w:rsid w:val="008B4E20"/>
    <w:rsid w:val="008B4E73"/>
    <w:rsid w:val="008B543F"/>
    <w:rsid w:val="008B551C"/>
    <w:rsid w:val="008B56E7"/>
    <w:rsid w:val="008B5A26"/>
    <w:rsid w:val="008B5A89"/>
    <w:rsid w:val="008B5AA4"/>
    <w:rsid w:val="008B5C3E"/>
    <w:rsid w:val="008B5C65"/>
    <w:rsid w:val="008B5DF6"/>
    <w:rsid w:val="008B5EC6"/>
    <w:rsid w:val="008B5F48"/>
    <w:rsid w:val="008B5F5A"/>
    <w:rsid w:val="008B610E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EA5"/>
    <w:rsid w:val="008B7ECD"/>
    <w:rsid w:val="008B7F54"/>
    <w:rsid w:val="008C01E2"/>
    <w:rsid w:val="008C03A9"/>
    <w:rsid w:val="008C03E8"/>
    <w:rsid w:val="008C0848"/>
    <w:rsid w:val="008C0BFE"/>
    <w:rsid w:val="008C0FCF"/>
    <w:rsid w:val="008C1085"/>
    <w:rsid w:val="008C10DD"/>
    <w:rsid w:val="008C1199"/>
    <w:rsid w:val="008C1200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A0"/>
    <w:rsid w:val="008C24CB"/>
    <w:rsid w:val="008C26A0"/>
    <w:rsid w:val="008C27E6"/>
    <w:rsid w:val="008C280D"/>
    <w:rsid w:val="008C2825"/>
    <w:rsid w:val="008C2A7D"/>
    <w:rsid w:val="008C2D14"/>
    <w:rsid w:val="008C2EA9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1B1"/>
    <w:rsid w:val="008C5262"/>
    <w:rsid w:val="008C5641"/>
    <w:rsid w:val="008C5665"/>
    <w:rsid w:val="008C56CB"/>
    <w:rsid w:val="008C5796"/>
    <w:rsid w:val="008C5C16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7053"/>
    <w:rsid w:val="008C70FD"/>
    <w:rsid w:val="008C7611"/>
    <w:rsid w:val="008C77D1"/>
    <w:rsid w:val="008C7826"/>
    <w:rsid w:val="008C7BA4"/>
    <w:rsid w:val="008C7F55"/>
    <w:rsid w:val="008D01DE"/>
    <w:rsid w:val="008D0488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68"/>
    <w:rsid w:val="008D22C7"/>
    <w:rsid w:val="008D265B"/>
    <w:rsid w:val="008D2804"/>
    <w:rsid w:val="008D291B"/>
    <w:rsid w:val="008D2C5A"/>
    <w:rsid w:val="008D2D09"/>
    <w:rsid w:val="008D2F4F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C77"/>
    <w:rsid w:val="008D4E82"/>
    <w:rsid w:val="008D512B"/>
    <w:rsid w:val="008D53A6"/>
    <w:rsid w:val="008D54AC"/>
    <w:rsid w:val="008D59BE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E9"/>
    <w:rsid w:val="008E01D0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C3"/>
    <w:rsid w:val="008E1C18"/>
    <w:rsid w:val="008E1C5D"/>
    <w:rsid w:val="008E1CC6"/>
    <w:rsid w:val="008E215B"/>
    <w:rsid w:val="008E223A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B7F"/>
    <w:rsid w:val="008E4B8E"/>
    <w:rsid w:val="008E4B98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49A"/>
    <w:rsid w:val="008F752F"/>
    <w:rsid w:val="008F7571"/>
    <w:rsid w:val="008F7813"/>
    <w:rsid w:val="008F7897"/>
    <w:rsid w:val="008F7A4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22F"/>
    <w:rsid w:val="00901246"/>
    <w:rsid w:val="0090132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259"/>
    <w:rsid w:val="009023D5"/>
    <w:rsid w:val="009025CA"/>
    <w:rsid w:val="0090287F"/>
    <w:rsid w:val="00902D0C"/>
    <w:rsid w:val="00902F1C"/>
    <w:rsid w:val="00903060"/>
    <w:rsid w:val="00903130"/>
    <w:rsid w:val="00903240"/>
    <w:rsid w:val="009034D1"/>
    <w:rsid w:val="00903665"/>
    <w:rsid w:val="009036C4"/>
    <w:rsid w:val="00903BF2"/>
    <w:rsid w:val="00903F6A"/>
    <w:rsid w:val="00904316"/>
    <w:rsid w:val="00904369"/>
    <w:rsid w:val="009045CF"/>
    <w:rsid w:val="009047E6"/>
    <w:rsid w:val="00904938"/>
    <w:rsid w:val="00904AA5"/>
    <w:rsid w:val="00904B36"/>
    <w:rsid w:val="00904C9B"/>
    <w:rsid w:val="00904D8D"/>
    <w:rsid w:val="009050A5"/>
    <w:rsid w:val="009050DA"/>
    <w:rsid w:val="009057DD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EDA"/>
    <w:rsid w:val="00907FCE"/>
    <w:rsid w:val="0091001B"/>
    <w:rsid w:val="00910406"/>
    <w:rsid w:val="009104A0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FD"/>
    <w:rsid w:val="00911421"/>
    <w:rsid w:val="00911687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74"/>
    <w:rsid w:val="00914E22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86"/>
    <w:rsid w:val="00915B4E"/>
    <w:rsid w:val="00915D03"/>
    <w:rsid w:val="00915D93"/>
    <w:rsid w:val="00915F93"/>
    <w:rsid w:val="00916135"/>
    <w:rsid w:val="00916144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705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8B"/>
    <w:rsid w:val="00923158"/>
    <w:rsid w:val="009234AF"/>
    <w:rsid w:val="009236DF"/>
    <w:rsid w:val="009236F7"/>
    <w:rsid w:val="00923A7F"/>
    <w:rsid w:val="00923B16"/>
    <w:rsid w:val="00923D89"/>
    <w:rsid w:val="0092407B"/>
    <w:rsid w:val="0092426B"/>
    <w:rsid w:val="0092437A"/>
    <w:rsid w:val="0092449E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61A"/>
    <w:rsid w:val="00925735"/>
    <w:rsid w:val="0092574F"/>
    <w:rsid w:val="0092578C"/>
    <w:rsid w:val="00925B5B"/>
    <w:rsid w:val="00925B5C"/>
    <w:rsid w:val="00925B93"/>
    <w:rsid w:val="00925D2B"/>
    <w:rsid w:val="00925E08"/>
    <w:rsid w:val="00926033"/>
    <w:rsid w:val="00926416"/>
    <w:rsid w:val="00926AA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9CB"/>
    <w:rsid w:val="00927A52"/>
    <w:rsid w:val="00927BC8"/>
    <w:rsid w:val="00927D15"/>
    <w:rsid w:val="00927F8B"/>
    <w:rsid w:val="00930271"/>
    <w:rsid w:val="00930621"/>
    <w:rsid w:val="0093084E"/>
    <w:rsid w:val="00930A07"/>
    <w:rsid w:val="00930A60"/>
    <w:rsid w:val="00930B26"/>
    <w:rsid w:val="00930C55"/>
    <w:rsid w:val="00930D99"/>
    <w:rsid w:val="00930DF1"/>
    <w:rsid w:val="00930E25"/>
    <w:rsid w:val="00931001"/>
    <w:rsid w:val="009310AA"/>
    <w:rsid w:val="00931994"/>
    <w:rsid w:val="00931E4C"/>
    <w:rsid w:val="0093218A"/>
    <w:rsid w:val="00932270"/>
    <w:rsid w:val="0093237E"/>
    <w:rsid w:val="0093239B"/>
    <w:rsid w:val="009327A6"/>
    <w:rsid w:val="00932B6A"/>
    <w:rsid w:val="00932FB5"/>
    <w:rsid w:val="00933053"/>
    <w:rsid w:val="009330EF"/>
    <w:rsid w:val="009331F0"/>
    <w:rsid w:val="009332F6"/>
    <w:rsid w:val="00933640"/>
    <w:rsid w:val="00933768"/>
    <w:rsid w:val="009337C2"/>
    <w:rsid w:val="00933B47"/>
    <w:rsid w:val="00933BFB"/>
    <w:rsid w:val="00933DA6"/>
    <w:rsid w:val="00934054"/>
    <w:rsid w:val="0093420C"/>
    <w:rsid w:val="00934316"/>
    <w:rsid w:val="00934348"/>
    <w:rsid w:val="00934386"/>
    <w:rsid w:val="0093456C"/>
    <w:rsid w:val="0093468E"/>
    <w:rsid w:val="009349D8"/>
    <w:rsid w:val="00934A2E"/>
    <w:rsid w:val="00934C0E"/>
    <w:rsid w:val="00934C76"/>
    <w:rsid w:val="00934F05"/>
    <w:rsid w:val="00934F17"/>
    <w:rsid w:val="0093539D"/>
    <w:rsid w:val="009354C6"/>
    <w:rsid w:val="009355F5"/>
    <w:rsid w:val="009358C7"/>
    <w:rsid w:val="00935915"/>
    <w:rsid w:val="00935BAC"/>
    <w:rsid w:val="00935E93"/>
    <w:rsid w:val="00935FD8"/>
    <w:rsid w:val="0093602B"/>
    <w:rsid w:val="00936327"/>
    <w:rsid w:val="00936444"/>
    <w:rsid w:val="00936596"/>
    <w:rsid w:val="009365EC"/>
    <w:rsid w:val="009368D3"/>
    <w:rsid w:val="00936B78"/>
    <w:rsid w:val="00936C94"/>
    <w:rsid w:val="00936E0E"/>
    <w:rsid w:val="00936F62"/>
    <w:rsid w:val="0093796A"/>
    <w:rsid w:val="00937A56"/>
    <w:rsid w:val="00937B14"/>
    <w:rsid w:val="00937B9A"/>
    <w:rsid w:val="00937BCD"/>
    <w:rsid w:val="00937CAE"/>
    <w:rsid w:val="00937CF8"/>
    <w:rsid w:val="0094007F"/>
    <w:rsid w:val="0094011D"/>
    <w:rsid w:val="009403B5"/>
    <w:rsid w:val="0094048D"/>
    <w:rsid w:val="00940529"/>
    <w:rsid w:val="0094058B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BC"/>
    <w:rsid w:val="00942545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549"/>
    <w:rsid w:val="0094355F"/>
    <w:rsid w:val="0094362F"/>
    <w:rsid w:val="0094368E"/>
    <w:rsid w:val="00943F3B"/>
    <w:rsid w:val="00944245"/>
    <w:rsid w:val="0094433B"/>
    <w:rsid w:val="009443C0"/>
    <w:rsid w:val="009445C8"/>
    <w:rsid w:val="009446C9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FA"/>
    <w:rsid w:val="0094638C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CE8"/>
    <w:rsid w:val="00951D34"/>
    <w:rsid w:val="00951E8C"/>
    <w:rsid w:val="00952274"/>
    <w:rsid w:val="0095255A"/>
    <w:rsid w:val="009525B4"/>
    <w:rsid w:val="00952D3D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3E9"/>
    <w:rsid w:val="00955748"/>
    <w:rsid w:val="00955852"/>
    <w:rsid w:val="00955898"/>
    <w:rsid w:val="009559A8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B15"/>
    <w:rsid w:val="00956CF9"/>
    <w:rsid w:val="00957015"/>
    <w:rsid w:val="00957294"/>
    <w:rsid w:val="00957515"/>
    <w:rsid w:val="00957786"/>
    <w:rsid w:val="0095788F"/>
    <w:rsid w:val="00957B63"/>
    <w:rsid w:val="00957F35"/>
    <w:rsid w:val="00957F67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8A7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A40"/>
    <w:rsid w:val="00962A68"/>
    <w:rsid w:val="00962CCF"/>
    <w:rsid w:val="00962F38"/>
    <w:rsid w:val="00963094"/>
    <w:rsid w:val="00963371"/>
    <w:rsid w:val="009633F2"/>
    <w:rsid w:val="0096346B"/>
    <w:rsid w:val="00963667"/>
    <w:rsid w:val="00963717"/>
    <w:rsid w:val="0096379E"/>
    <w:rsid w:val="00963929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6380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945"/>
    <w:rsid w:val="009719E3"/>
    <w:rsid w:val="00971AC1"/>
    <w:rsid w:val="00971ADB"/>
    <w:rsid w:val="00971C3B"/>
    <w:rsid w:val="00971DD6"/>
    <w:rsid w:val="00971FB4"/>
    <w:rsid w:val="009720F3"/>
    <w:rsid w:val="009721D9"/>
    <w:rsid w:val="00972298"/>
    <w:rsid w:val="00972656"/>
    <w:rsid w:val="0097266B"/>
    <w:rsid w:val="009729D2"/>
    <w:rsid w:val="00972D3B"/>
    <w:rsid w:val="00972EA7"/>
    <w:rsid w:val="0097304E"/>
    <w:rsid w:val="0097316B"/>
    <w:rsid w:val="00973182"/>
    <w:rsid w:val="00973240"/>
    <w:rsid w:val="00973438"/>
    <w:rsid w:val="00973464"/>
    <w:rsid w:val="009736FF"/>
    <w:rsid w:val="00973B1C"/>
    <w:rsid w:val="00973B5F"/>
    <w:rsid w:val="00973CE0"/>
    <w:rsid w:val="00973F62"/>
    <w:rsid w:val="00974177"/>
    <w:rsid w:val="009741FA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95"/>
    <w:rsid w:val="009753AB"/>
    <w:rsid w:val="009754F4"/>
    <w:rsid w:val="00975965"/>
    <w:rsid w:val="00975995"/>
    <w:rsid w:val="00975B86"/>
    <w:rsid w:val="00975C37"/>
    <w:rsid w:val="00975F8E"/>
    <w:rsid w:val="009762FC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6DE"/>
    <w:rsid w:val="009817AD"/>
    <w:rsid w:val="009817D6"/>
    <w:rsid w:val="00981841"/>
    <w:rsid w:val="009820F5"/>
    <w:rsid w:val="00982121"/>
    <w:rsid w:val="009821F5"/>
    <w:rsid w:val="00982384"/>
    <w:rsid w:val="00982956"/>
    <w:rsid w:val="00982962"/>
    <w:rsid w:val="009829E0"/>
    <w:rsid w:val="00982B6D"/>
    <w:rsid w:val="00982D2D"/>
    <w:rsid w:val="00982EB2"/>
    <w:rsid w:val="00982F0B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681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99"/>
    <w:rsid w:val="009901F5"/>
    <w:rsid w:val="00990229"/>
    <w:rsid w:val="009909CC"/>
    <w:rsid w:val="00990B59"/>
    <w:rsid w:val="00990CF9"/>
    <w:rsid w:val="00991252"/>
    <w:rsid w:val="00991296"/>
    <w:rsid w:val="009912AE"/>
    <w:rsid w:val="009912B4"/>
    <w:rsid w:val="00991303"/>
    <w:rsid w:val="009916B3"/>
    <w:rsid w:val="00991855"/>
    <w:rsid w:val="009918D2"/>
    <w:rsid w:val="009918D6"/>
    <w:rsid w:val="009919B4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350"/>
    <w:rsid w:val="009943EA"/>
    <w:rsid w:val="00994412"/>
    <w:rsid w:val="009944DF"/>
    <w:rsid w:val="00994770"/>
    <w:rsid w:val="009947C9"/>
    <w:rsid w:val="00994A53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CE"/>
    <w:rsid w:val="00995F39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577"/>
    <w:rsid w:val="009A0733"/>
    <w:rsid w:val="009A07FD"/>
    <w:rsid w:val="009A0913"/>
    <w:rsid w:val="009A09EE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5E9"/>
    <w:rsid w:val="009A3657"/>
    <w:rsid w:val="009A37D7"/>
    <w:rsid w:val="009A39E4"/>
    <w:rsid w:val="009A3B0A"/>
    <w:rsid w:val="009A3BC9"/>
    <w:rsid w:val="009A3E51"/>
    <w:rsid w:val="009A3FD0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A81"/>
    <w:rsid w:val="009A5AEF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7633"/>
    <w:rsid w:val="009A7642"/>
    <w:rsid w:val="009A7656"/>
    <w:rsid w:val="009A76DF"/>
    <w:rsid w:val="009A7901"/>
    <w:rsid w:val="009A7DC2"/>
    <w:rsid w:val="009B00D6"/>
    <w:rsid w:val="009B016C"/>
    <w:rsid w:val="009B0352"/>
    <w:rsid w:val="009B03C9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44A"/>
    <w:rsid w:val="009B16C7"/>
    <w:rsid w:val="009B17AE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A9E"/>
    <w:rsid w:val="009B2C99"/>
    <w:rsid w:val="009B2DC0"/>
    <w:rsid w:val="009B2EFA"/>
    <w:rsid w:val="009B2F57"/>
    <w:rsid w:val="009B2F9C"/>
    <w:rsid w:val="009B303D"/>
    <w:rsid w:val="009B30AA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504E"/>
    <w:rsid w:val="009B5135"/>
    <w:rsid w:val="009B5234"/>
    <w:rsid w:val="009B529A"/>
    <w:rsid w:val="009B5306"/>
    <w:rsid w:val="009B568E"/>
    <w:rsid w:val="009B580C"/>
    <w:rsid w:val="009B5B77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7E3"/>
    <w:rsid w:val="009C2940"/>
    <w:rsid w:val="009C2B58"/>
    <w:rsid w:val="009C2BCB"/>
    <w:rsid w:val="009C2E22"/>
    <w:rsid w:val="009C2F29"/>
    <w:rsid w:val="009C3221"/>
    <w:rsid w:val="009C3224"/>
    <w:rsid w:val="009C337E"/>
    <w:rsid w:val="009C338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E7"/>
    <w:rsid w:val="009C4C82"/>
    <w:rsid w:val="009C4DB6"/>
    <w:rsid w:val="009C51A5"/>
    <w:rsid w:val="009C51AD"/>
    <w:rsid w:val="009C5393"/>
    <w:rsid w:val="009C55E5"/>
    <w:rsid w:val="009C5628"/>
    <w:rsid w:val="009C5647"/>
    <w:rsid w:val="009C5D11"/>
    <w:rsid w:val="009C5D23"/>
    <w:rsid w:val="009C5E51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C6B"/>
    <w:rsid w:val="009D108A"/>
    <w:rsid w:val="009D10A5"/>
    <w:rsid w:val="009D119D"/>
    <w:rsid w:val="009D1329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4EA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350"/>
    <w:rsid w:val="009D548E"/>
    <w:rsid w:val="009D55BE"/>
    <w:rsid w:val="009D56CB"/>
    <w:rsid w:val="009D5752"/>
    <w:rsid w:val="009D5930"/>
    <w:rsid w:val="009D5B70"/>
    <w:rsid w:val="009D6108"/>
    <w:rsid w:val="009D6335"/>
    <w:rsid w:val="009D64D7"/>
    <w:rsid w:val="009D6563"/>
    <w:rsid w:val="009D65AD"/>
    <w:rsid w:val="009D661A"/>
    <w:rsid w:val="009D668F"/>
    <w:rsid w:val="009D69FE"/>
    <w:rsid w:val="009D6B82"/>
    <w:rsid w:val="009D6EA7"/>
    <w:rsid w:val="009D707C"/>
    <w:rsid w:val="009D70AE"/>
    <w:rsid w:val="009D70C6"/>
    <w:rsid w:val="009D715D"/>
    <w:rsid w:val="009D7616"/>
    <w:rsid w:val="009D76BC"/>
    <w:rsid w:val="009D7709"/>
    <w:rsid w:val="009D7912"/>
    <w:rsid w:val="009D7B9B"/>
    <w:rsid w:val="009D7D6C"/>
    <w:rsid w:val="009D7E48"/>
    <w:rsid w:val="009E0113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ACE"/>
    <w:rsid w:val="009E1D83"/>
    <w:rsid w:val="009E2235"/>
    <w:rsid w:val="009E2362"/>
    <w:rsid w:val="009E256D"/>
    <w:rsid w:val="009E27D8"/>
    <w:rsid w:val="009E2826"/>
    <w:rsid w:val="009E28F7"/>
    <w:rsid w:val="009E2BE1"/>
    <w:rsid w:val="009E2C92"/>
    <w:rsid w:val="009E2EBB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71"/>
    <w:rsid w:val="009E68DA"/>
    <w:rsid w:val="009E6D50"/>
    <w:rsid w:val="009E6FFA"/>
    <w:rsid w:val="009E7042"/>
    <w:rsid w:val="009E71FA"/>
    <w:rsid w:val="009E7266"/>
    <w:rsid w:val="009E7455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3F"/>
    <w:rsid w:val="009F17E1"/>
    <w:rsid w:val="009F1867"/>
    <w:rsid w:val="009F1CC9"/>
    <w:rsid w:val="009F20DD"/>
    <w:rsid w:val="009F20F8"/>
    <w:rsid w:val="009F231B"/>
    <w:rsid w:val="009F23DC"/>
    <w:rsid w:val="009F25D5"/>
    <w:rsid w:val="009F2A56"/>
    <w:rsid w:val="009F2C70"/>
    <w:rsid w:val="009F2D6C"/>
    <w:rsid w:val="009F3175"/>
    <w:rsid w:val="009F31EC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C27"/>
    <w:rsid w:val="009F5D4C"/>
    <w:rsid w:val="009F614B"/>
    <w:rsid w:val="009F64DD"/>
    <w:rsid w:val="009F6519"/>
    <w:rsid w:val="009F67AD"/>
    <w:rsid w:val="009F67B2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BA9"/>
    <w:rsid w:val="009F7CB5"/>
    <w:rsid w:val="009F7D93"/>
    <w:rsid w:val="009F7DA0"/>
    <w:rsid w:val="009F7DCE"/>
    <w:rsid w:val="009F7DDC"/>
    <w:rsid w:val="009F7FB2"/>
    <w:rsid w:val="00A0006F"/>
    <w:rsid w:val="00A00272"/>
    <w:rsid w:val="00A0032B"/>
    <w:rsid w:val="00A00334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A59"/>
    <w:rsid w:val="00A01A77"/>
    <w:rsid w:val="00A01B76"/>
    <w:rsid w:val="00A01C8B"/>
    <w:rsid w:val="00A01CD4"/>
    <w:rsid w:val="00A01FC1"/>
    <w:rsid w:val="00A01FC4"/>
    <w:rsid w:val="00A01FF0"/>
    <w:rsid w:val="00A0210E"/>
    <w:rsid w:val="00A02138"/>
    <w:rsid w:val="00A022DD"/>
    <w:rsid w:val="00A02536"/>
    <w:rsid w:val="00A02CF0"/>
    <w:rsid w:val="00A033B2"/>
    <w:rsid w:val="00A033BB"/>
    <w:rsid w:val="00A034A6"/>
    <w:rsid w:val="00A03693"/>
    <w:rsid w:val="00A036C6"/>
    <w:rsid w:val="00A0374C"/>
    <w:rsid w:val="00A03A2C"/>
    <w:rsid w:val="00A03BAD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EDA"/>
    <w:rsid w:val="00A05F58"/>
    <w:rsid w:val="00A05F9F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EDB"/>
    <w:rsid w:val="00A06F77"/>
    <w:rsid w:val="00A071B9"/>
    <w:rsid w:val="00A07208"/>
    <w:rsid w:val="00A072B8"/>
    <w:rsid w:val="00A072E9"/>
    <w:rsid w:val="00A073F1"/>
    <w:rsid w:val="00A0741A"/>
    <w:rsid w:val="00A074AA"/>
    <w:rsid w:val="00A07582"/>
    <w:rsid w:val="00A0777C"/>
    <w:rsid w:val="00A077D9"/>
    <w:rsid w:val="00A078DC"/>
    <w:rsid w:val="00A07971"/>
    <w:rsid w:val="00A100D8"/>
    <w:rsid w:val="00A10394"/>
    <w:rsid w:val="00A103B6"/>
    <w:rsid w:val="00A1070B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9D7"/>
    <w:rsid w:val="00A11A41"/>
    <w:rsid w:val="00A11ED5"/>
    <w:rsid w:val="00A11EE0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B52"/>
    <w:rsid w:val="00A15D98"/>
    <w:rsid w:val="00A15F3D"/>
    <w:rsid w:val="00A16537"/>
    <w:rsid w:val="00A169F6"/>
    <w:rsid w:val="00A16AF2"/>
    <w:rsid w:val="00A16C25"/>
    <w:rsid w:val="00A16EEB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4EB"/>
    <w:rsid w:val="00A2255B"/>
    <w:rsid w:val="00A225CF"/>
    <w:rsid w:val="00A227AE"/>
    <w:rsid w:val="00A229E0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D4"/>
    <w:rsid w:val="00A25FF3"/>
    <w:rsid w:val="00A26048"/>
    <w:rsid w:val="00A260F4"/>
    <w:rsid w:val="00A26194"/>
    <w:rsid w:val="00A26195"/>
    <w:rsid w:val="00A262C7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EA7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071"/>
    <w:rsid w:val="00A31472"/>
    <w:rsid w:val="00A315C5"/>
    <w:rsid w:val="00A315CE"/>
    <w:rsid w:val="00A31644"/>
    <w:rsid w:val="00A318BC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3082"/>
    <w:rsid w:val="00A33377"/>
    <w:rsid w:val="00A33A48"/>
    <w:rsid w:val="00A33BE3"/>
    <w:rsid w:val="00A33CCB"/>
    <w:rsid w:val="00A340A1"/>
    <w:rsid w:val="00A341BE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7D0"/>
    <w:rsid w:val="00A3584E"/>
    <w:rsid w:val="00A359CC"/>
    <w:rsid w:val="00A36384"/>
    <w:rsid w:val="00A3639B"/>
    <w:rsid w:val="00A368FB"/>
    <w:rsid w:val="00A36904"/>
    <w:rsid w:val="00A36A4A"/>
    <w:rsid w:val="00A36F2D"/>
    <w:rsid w:val="00A36F48"/>
    <w:rsid w:val="00A36FAE"/>
    <w:rsid w:val="00A37873"/>
    <w:rsid w:val="00A37AF9"/>
    <w:rsid w:val="00A37DCA"/>
    <w:rsid w:val="00A37F8B"/>
    <w:rsid w:val="00A4019E"/>
    <w:rsid w:val="00A402C2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DB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43"/>
    <w:rsid w:val="00A44616"/>
    <w:rsid w:val="00A446C1"/>
    <w:rsid w:val="00A44791"/>
    <w:rsid w:val="00A447AC"/>
    <w:rsid w:val="00A448C5"/>
    <w:rsid w:val="00A44A26"/>
    <w:rsid w:val="00A44B5F"/>
    <w:rsid w:val="00A44C2A"/>
    <w:rsid w:val="00A44D58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87"/>
    <w:rsid w:val="00A461BA"/>
    <w:rsid w:val="00A4620E"/>
    <w:rsid w:val="00A46266"/>
    <w:rsid w:val="00A46325"/>
    <w:rsid w:val="00A46456"/>
    <w:rsid w:val="00A464C2"/>
    <w:rsid w:val="00A46882"/>
    <w:rsid w:val="00A4698A"/>
    <w:rsid w:val="00A46C40"/>
    <w:rsid w:val="00A46C47"/>
    <w:rsid w:val="00A46E15"/>
    <w:rsid w:val="00A46E58"/>
    <w:rsid w:val="00A46FFD"/>
    <w:rsid w:val="00A474BD"/>
    <w:rsid w:val="00A474C3"/>
    <w:rsid w:val="00A4752B"/>
    <w:rsid w:val="00A4763D"/>
    <w:rsid w:val="00A47CE0"/>
    <w:rsid w:val="00A47DBA"/>
    <w:rsid w:val="00A47ED1"/>
    <w:rsid w:val="00A47F4C"/>
    <w:rsid w:val="00A5014D"/>
    <w:rsid w:val="00A5022B"/>
    <w:rsid w:val="00A50842"/>
    <w:rsid w:val="00A511E9"/>
    <w:rsid w:val="00A5136C"/>
    <w:rsid w:val="00A51540"/>
    <w:rsid w:val="00A51658"/>
    <w:rsid w:val="00A5170E"/>
    <w:rsid w:val="00A5181A"/>
    <w:rsid w:val="00A51886"/>
    <w:rsid w:val="00A51A32"/>
    <w:rsid w:val="00A51A74"/>
    <w:rsid w:val="00A51CD9"/>
    <w:rsid w:val="00A51DDA"/>
    <w:rsid w:val="00A52232"/>
    <w:rsid w:val="00A522AB"/>
    <w:rsid w:val="00A523F8"/>
    <w:rsid w:val="00A5247F"/>
    <w:rsid w:val="00A524E4"/>
    <w:rsid w:val="00A5261C"/>
    <w:rsid w:val="00A5271A"/>
    <w:rsid w:val="00A5281D"/>
    <w:rsid w:val="00A528EB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A24"/>
    <w:rsid w:val="00A55A6F"/>
    <w:rsid w:val="00A55DDE"/>
    <w:rsid w:val="00A55FEB"/>
    <w:rsid w:val="00A561E0"/>
    <w:rsid w:val="00A562B6"/>
    <w:rsid w:val="00A562DA"/>
    <w:rsid w:val="00A56422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850"/>
    <w:rsid w:val="00A57BAE"/>
    <w:rsid w:val="00A57D14"/>
    <w:rsid w:val="00A57D17"/>
    <w:rsid w:val="00A57D9C"/>
    <w:rsid w:val="00A57FB0"/>
    <w:rsid w:val="00A6030F"/>
    <w:rsid w:val="00A60593"/>
    <w:rsid w:val="00A605B1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61C"/>
    <w:rsid w:val="00A62A26"/>
    <w:rsid w:val="00A62FBD"/>
    <w:rsid w:val="00A63058"/>
    <w:rsid w:val="00A6343F"/>
    <w:rsid w:val="00A6346B"/>
    <w:rsid w:val="00A63B9D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91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3"/>
    <w:rsid w:val="00A67E61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D3"/>
    <w:rsid w:val="00A74C10"/>
    <w:rsid w:val="00A74CCC"/>
    <w:rsid w:val="00A74CF9"/>
    <w:rsid w:val="00A74E71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E6"/>
    <w:rsid w:val="00A75F2B"/>
    <w:rsid w:val="00A75F6D"/>
    <w:rsid w:val="00A7609F"/>
    <w:rsid w:val="00A761F8"/>
    <w:rsid w:val="00A76242"/>
    <w:rsid w:val="00A765AB"/>
    <w:rsid w:val="00A766AF"/>
    <w:rsid w:val="00A7691A"/>
    <w:rsid w:val="00A7691B"/>
    <w:rsid w:val="00A76AA9"/>
    <w:rsid w:val="00A76BDF"/>
    <w:rsid w:val="00A76BF9"/>
    <w:rsid w:val="00A76C71"/>
    <w:rsid w:val="00A76DB6"/>
    <w:rsid w:val="00A76F61"/>
    <w:rsid w:val="00A77031"/>
    <w:rsid w:val="00A77045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4B2"/>
    <w:rsid w:val="00A804F7"/>
    <w:rsid w:val="00A80714"/>
    <w:rsid w:val="00A807EB"/>
    <w:rsid w:val="00A80EFB"/>
    <w:rsid w:val="00A810F3"/>
    <w:rsid w:val="00A81335"/>
    <w:rsid w:val="00A81363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F3E"/>
    <w:rsid w:val="00A83048"/>
    <w:rsid w:val="00A8351D"/>
    <w:rsid w:val="00A835A6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BF3"/>
    <w:rsid w:val="00A84E62"/>
    <w:rsid w:val="00A84ED1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534"/>
    <w:rsid w:val="00A865F6"/>
    <w:rsid w:val="00A86667"/>
    <w:rsid w:val="00A8668D"/>
    <w:rsid w:val="00A86742"/>
    <w:rsid w:val="00A86B60"/>
    <w:rsid w:val="00A86BB0"/>
    <w:rsid w:val="00A86C55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76"/>
    <w:rsid w:val="00A94E35"/>
    <w:rsid w:val="00A9502C"/>
    <w:rsid w:val="00A95206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74"/>
    <w:rsid w:val="00A96E11"/>
    <w:rsid w:val="00A96E3A"/>
    <w:rsid w:val="00A96F51"/>
    <w:rsid w:val="00A9748D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D"/>
    <w:rsid w:val="00AA4B48"/>
    <w:rsid w:val="00AA4CA7"/>
    <w:rsid w:val="00AA4FBA"/>
    <w:rsid w:val="00AA5221"/>
    <w:rsid w:val="00AA535B"/>
    <w:rsid w:val="00AA5757"/>
    <w:rsid w:val="00AA5D02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3E2"/>
    <w:rsid w:val="00AA73E8"/>
    <w:rsid w:val="00AA7455"/>
    <w:rsid w:val="00AA762C"/>
    <w:rsid w:val="00AA7796"/>
    <w:rsid w:val="00AA77F9"/>
    <w:rsid w:val="00AA785B"/>
    <w:rsid w:val="00AA79E7"/>
    <w:rsid w:val="00AA7B7D"/>
    <w:rsid w:val="00AA7D4D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F1"/>
    <w:rsid w:val="00AB194E"/>
    <w:rsid w:val="00AB1A60"/>
    <w:rsid w:val="00AB1C47"/>
    <w:rsid w:val="00AB1FFB"/>
    <w:rsid w:val="00AB21B1"/>
    <w:rsid w:val="00AB22F1"/>
    <w:rsid w:val="00AB2315"/>
    <w:rsid w:val="00AB236F"/>
    <w:rsid w:val="00AB254C"/>
    <w:rsid w:val="00AB2876"/>
    <w:rsid w:val="00AB2909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683"/>
    <w:rsid w:val="00AB388A"/>
    <w:rsid w:val="00AB39F8"/>
    <w:rsid w:val="00AB3B30"/>
    <w:rsid w:val="00AB3E65"/>
    <w:rsid w:val="00AB41EA"/>
    <w:rsid w:val="00AB42FE"/>
    <w:rsid w:val="00AB45E7"/>
    <w:rsid w:val="00AB46B4"/>
    <w:rsid w:val="00AB47BD"/>
    <w:rsid w:val="00AB494A"/>
    <w:rsid w:val="00AB4B22"/>
    <w:rsid w:val="00AB4CA9"/>
    <w:rsid w:val="00AB4F43"/>
    <w:rsid w:val="00AB4FAC"/>
    <w:rsid w:val="00AB4FD5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4016"/>
    <w:rsid w:val="00AC41C4"/>
    <w:rsid w:val="00AC459B"/>
    <w:rsid w:val="00AC4B18"/>
    <w:rsid w:val="00AC4D9E"/>
    <w:rsid w:val="00AC4E17"/>
    <w:rsid w:val="00AC4F7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68B"/>
    <w:rsid w:val="00AC69CD"/>
    <w:rsid w:val="00AC6C14"/>
    <w:rsid w:val="00AC6F0A"/>
    <w:rsid w:val="00AC705C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871"/>
    <w:rsid w:val="00AD08DE"/>
    <w:rsid w:val="00AD0A19"/>
    <w:rsid w:val="00AD0B45"/>
    <w:rsid w:val="00AD0D12"/>
    <w:rsid w:val="00AD0E98"/>
    <w:rsid w:val="00AD0F56"/>
    <w:rsid w:val="00AD113C"/>
    <w:rsid w:val="00AD12FD"/>
    <w:rsid w:val="00AD17FA"/>
    <w:rsid w:val="00AD19F9"/>
    <w:rsid w:val="00AD1A23"/>
    <w:rsid w:val="00AD2049"/>
    <w:rsid w:val="00AD205D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419"/>
    <w:rsid w:val="00AD34C5"/>
    <w:rsid w:val="00AD3997"/>
    <w:rsid w:val="00AD3B1B"/>
    <w:rsid w:val="00AD3C59"/>
    <w:rsid w:val="00AD4136"/>
    <w:rsid w:val="00AD41FA"/>
    <w:rsid w:val="00AD4505"/>
    <w:rsid w:val="00AD4653"/>
    <w:rsid w:val="00AD46DF"/>
    <w:rsid w:val="00AD477B"/>
    <w:rsid w:val="00AD485F"/>
    <w:rsid w:val="00AD48F0"/>
    <w:rsid w:val="00AD4C9F"/>
    <w:rsid w:val="00AD4FF8"/>
    <w:rsid w:val="00AD5123"/>
    <w:rsid w:val="00AD51C2"/>
    <w:rsid w:val="00AD51F2"/>
    <w:rsid w:val="00AD5622"/>
    <w:rsid w:val="00AD563C"/>
    <w:rsid w:val="00AD567E"/>
    <w:rsid w:val="00AD56A4"/>
    <w:rsid w:val="00AD58F7"/>
    <w:rsid w:val="00AD5930"/>
    <w:rsid w:val="00AD5A94"/>
    <w:rsid w:val="00AD600C"/>
    <w:rsid w:val="00AD6193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D8E"/>
    <w:rsid w:val="00AD7E99"/>
    <w:rsid w:val="00AD7EE7"/>
    <w:rsid w:val="00AE0060"/>
    <w:rsid w:val="00AE040F"/>
    <w:rsid w:val="00AE04A3"/>
    <w:rsid w:val="00AE072A"/>
    <w:rsid w:val="00AE087C"/>
    <w:rsid w:val="00AE0BDA"/>
    <w:rsid w:val="00AE0D47"/>
    <w:rsid w:val="00AE0DA7"/>
    <w:rsid w:val="00AE12C6"/>
    <w:rsid w:val="00AE13F3"/>
    <w:rsid w:val="00AE147A"/>
    <w:rsid w:val="00AE1500"/>
    <w:rsid w:val="00AE151D"/>
    <w:rsid w:val="00AE190C"/>
    <w:rsid w:val="00AE1C5E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BA"/>
    <w:rsid w:val="00AE3CF9"/>
    <w:rsid w:val="00AE434E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D84"/>
    <w:rsid w:val="00AE7F61"/>
    <w:rsid w:val="00AF0158"/>
    <w:rsid w:val="00AF017D"/>
    <w:rsid w:val="00AF0221"/>
    <w:rsid w:val="00AF035E"/>
    <w:rsid w:val="00AF0590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C8"/>
    <w:rsid w:val="00AF23FB"/>
    <w:rsid w:val="00AF2460"/>
    <w:rsid w:val="00AF2485"/>
    <w:rsid w:val="00AF252C"/>
    <w:rsid w:val="00AF2756"/>
    <w:rsid w:val="00AF29ED"/>
    <w:rsid w:val="00AF2D41"/>
    <w:rsid w:val="00AF2DC5"/>
    <w:rsid w:val="00AF2E1F"/>
    <w:rsid w:val="00AF2E97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85"/>
    <w:rsid w:val="00AF4F8A"/>
    <w:rsid w:val="00AF51B8"/>
    <w:rsid w:val="00AF531A"/>
    <w:rsid w:val="00AF53EC"/>
    <w:rsid w:val="00AF5646"/>
    <w:rsid w:val="00AF5763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BD2"/>
    <w:rsid w:val="00B00C83"/>
    <w:rsid w:val="00B00CE9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910"/>
    <w:rsid w:val="00B02D01"/>
    <w:rsid w:val="00B030D4"/>
    <w:rsid w:val="00B0323E"/>
    <w:rsid w:val="00B032F4"/>
    <w:rsid w:val="00B03833"/>
    <w:rsid w:val="00B03B73"/>
    <w:rsid w:val="00B03EC9"/>
    <w:rsid w:val="00B03EEA"/>
    <w:rsid w:val="00B03F98"/>
    <w:rsid w:val="00B04229"/>
    <w:rsid w:val="00B0425E"/>
    <w:rsid w:val="00B0434F"/>
    <w:rsid w:val="00B04913"/>
    <w:rsid w:val="00B04EBD"/>
    <w:rsid w:val="00B05006"/>
    <w:rsid w:val="00B0514B"/>
    <w:rsid w:val="00B052B9"/>
    <w:rsid w:val="00B05984"/>
    <w:rsid w:val="00B05D75"/>
    <w:rsid w:val="00B05EA2"/>
    <w:rsid w:val="00B05F30"/>
    <w:rsid w:val="00B05F34"/>
    <w:rsid w:val="00B06081"/>
    <w:rsid w:val="00B06099"/>
    <w:rsid w:val="00B0616C"/>
    <w:rsid w:val="00B062DE"/>
    <w:rsid w:val="00B063B1"/>
    <w:rsid w:val="00B06419"/>
    <w:rsid w:val="00B064CD"/>
    <w:rsid w:val="00B064DF"/>
    <w:rsid w:val="00B06796"/>
    <w:rsid w:val="00B06962"/>
    <w:rsid w:val="00B06A82"/>
    <w:rsid w:val="00B06B65"/>
    <w:rsid w:val="00B06CB3"/>
    <w:rsid w:val="00B07088"/>
    <w:rsid w:val="00B072A4"/>
    <w:rsid w:val="00B072B6"/>
    <w:rsid w:val="00B07408"/>
    <w:rsid w:val="00B0741A"/>
    <w:rsid w:val="00B075AA"/>
    <w:rsid w:val="00B076EB"/>
    <w:rsid w:val="00B07775"/>
    <w:rsid w:val="00B07793"/>
    <w:rsid w:val="00B077BA"/>
    <w:rsid w:val="00B07B66"/>
    <w:rsid w:val="00B07D5A"/>
    <w:rsid w:val="00B07EB2"/>
    <w:rsid w:val="00B07FF2"/>
    <w:rsid w:val="00B100A6"/>
    <w:rsid w:val="00B10287"/>
    <w:rsid w:val="00B102D9"/>
    <w:rsid w:val="00B1043B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5EA"/>
    <w:rsid w:val="00B11632"/>
    <w:rsid w:val="00B11908"/>
    <w:rsid w:val="00B11C2A"/>
    <w:rsid w:val="00B11C5C"/>
    <w:rsid w:val="00B11EF0"/>
    <w:rsid w:val="00B12329"/>
    <w:rsid w:val="00B12555"/>
    <w:rsid w:val="00B12663"/>
    <w:rsid w:val="00B12672"/>
    <w:rsid w:val="00B1283D"/>
    <w:rsid w:val="00B12A26"/>
    <w:rsid w:val="00B12B3A"/>
    <w:rsid w:val="00B12BBF"/>
    <w:rsid w:val="00B12C39"/>
    <w:rsid w:val="00B13276"/>
    <w:rsid w:val="00B1329A"/>
    <w:rsid w:val="00B1331B"/>
    <w:rsid w:val="00B133F0"/>
    <w:rsid w:val="00B1349D"/>
    <w:rsid w:val="00B134C6"/>
    <w:rsid w:val="00B1350F"/>
    <w:rsid w:val="00B13A65"/>
    <w:rsid w:val="00B13F8A"/>
    <w:rsid w:val="00B13FF1"/>
    <w:rsid w:val="00B14024"/>
    <w:rsid w:val="00B14042"/>
    <w:rsid w:val="00B1435C"/>
    <w:rsid w:val="00B143E5"/>
    <w:rsid w:val="00B14448"/>
    <w:rsid w:val="00B1454C"/>
    <w:rsid w:val="00B147B1"/>
    <w:rsid w:val="00B149D5"/>
    <w:rsid w:val="00B14B6F"/>
    <w:rsid w:val="00B14B8E"/>
    <w:rsid w:val="00B14DAD"/>
    <w:rsid w:val="00B14EF2"/>
    <w:rsid w:val="00B1500A"/>
    <w:rsid w:val="00B1526B"/>
    <w:rsid w:val="00B15873"/>
    <w:rsid w:val="00B15C98"/>
    <w:rsid w:val="00B15E4F"/>
    <w:rsid w:val="00B15E6A"/>
    <w:rsid w:val="00B160CF"/>
    <w:rsid w:val="00B1620E"/>
    <w:rsid w:val="00B165FD"/>
    <w:rsid w:val="00B167D8"/>
    <w:rsid w:val="00B16DB7"/>
    <w:rsid w:val="00B16F41"/>
    <w:rsid w:val="00B171D1"/>
    <w:rsid w:val="00B1728E"/>
    <w:rsid w:val="00B172F6"/>
    <w:rsid w:val="00B17341"/>
    <w:rsid w:val="00B17371"/>
    <w:rsid w:val="00B17434"/>
    <w:rsid w:val="00B17570"/>
    <w:rsid w:val="00B1767A"/>
    <w:rsid w:val="00B17949"/>
    <w:rsid w:val="00B17E38"/>
    <w:rsid w:val="00B200E9"/>
    <w:rsid w:val="00B2019B"/>
    <w:rsid w:val="00B20342"/>
    <w:rsid w:val="00B20780"/>
    <w:rsid w:val="00B20852"/>
    <w:rsid w:val="00B20A6F"/>
    <w:rsid w:val="00B20CA5"/>
    <w:rsid w:val="00B20CC1"/>
    <w:rsid w:val="00B20E73"/>
    <w:rsid w:val="00B20E81"/>
    <w:rsid w:val="00B21069"/>
    <w:rsid w:val="00B2109B"/>
    <w:rsid w:val="00B21146"/>
    <w:rsid w:val="00B2114E"/>
    <w:rsid w:val="00B215DC"/>
    <w:rsid w:val="00B215DE"/>
    <w:rsid w:val="00B2177A"/>
    <w:rsid w:val="00B21A80"/>
    <w:rsid w:val="00B21EFF"/>
    <w:rsid w:val="00B221D0"/>
    <w:rsid w:val="00B224CC"/>
    <w:rsid w:val="00B2274E"/>
    <w:rsid w:val="00B227E3"/>
    <w:rsid w:val="00B228AF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F4E"/>
    <w:rsid w:val="00B24000"/>
    <w:rsid w:val="00B24653"/>
    <w:rsid w:val="00B24739"/>
    <w:rsid w:val="00B2494E"/>
    <w:rsid w:val="00B24F11"/>
    <w:rsid w:val="00B25001"/>
    <w:rsid w:val="00B250DB"/>
    <w:rsid w:val="00B2515E"/>
    <w:rsid w:val="00B25205"/>
    <w:rsid w:val="00B254F8"/>
    <w:rsid w:val="00B25A18"/>
    <w:rsid w:val="00B25D6B"/>
    <w:rsid w:val="00B25D7C"/>
    <w:rsid w:val="00B269BE"/>
    <w:rsid w:val="00B26A03"/>
    <w:rsid w:val="00B26A29"/>
    <w:rsid w:val="00B26D56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8CD"/>
    <w:rsid w:val="00B308E8"/>
    <w:rsid w:val="00B30A5D"/>
    <w:rsid w:val="00B30B7C"/>
    <w:rsid w:val="00B30DC7"/>
    <w:rsid w:val="00B30F39"/>
    <w:rsid w:val="00B31272"/>
    <w:rsid w:val="00B31291"/>
    <w:rsid w:val="00B31B71"/>
    <w:rsid w:val="00B31C81"/>
    <w:rsid w:val="00B31FBA"/>
    <w:rsid w:val="00B3202C"/>
    <w:rsid w:val="00B321ED"/>
    <w:rsid w:val="00B321FD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5CF"/>
    <w:rsid w:val="00B375D2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50319"/>
    <w:rsid w:val="00B5054D"/>
    <w:rsid w:val="00B505BD"/>
    <w:rsid w:val="00B506E7"/>
    <w:rsid w:val="00B50C29"/>
    <w:rsid w:val="00B50C3C"/>
    <w:rsid w:val="00B50E6B"/>
    <w:rsid w:val="00B50E9A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310F"/>
    <w:rsid w:val="00B5316C"/>
    <w:rsid w:val="00B53619"/>
    <w:rsid w:val="00B53674"/>
    <w:rsid w:val="00B53750"/>
    <w:rsid w:val="00B53CAF"/>
    <w:rsid w:val="00B53E2E"/>
    <w:rsid w:val="00B544A7"/>
    <w:rsid w:val="00B5465A"/>
    <w:rsid w:val="00B5481F"/>
    <w:rsid w:val="00B54879"/>
    <w:rsid w:val="00B548BD"/>
    <w:rsid w:val="00B54B64"/>
    <w:rsid w:val="00B54CBF"/>
    <w:rsid w:val="00B55391"/>
    <w:rsid w:val="00B55568"/>
    <w:rsid w:val="00B557DE"/>
    <w:rsid w:val="00B55C94"/>
    <w:rsid w:val="00B55CA9"/>
    <w:rsid w:val="00B55CD4"/>
    <w:rsid w:val="00B55DAC"/>
    <w:rsid w:val="00B55FB2"/>
    <w:rsid w:val="00B560E6"/>
    <w:rsid w:val="00B56114"/>
    <w:rsid w:val="00B56256"/>
    <w:rsid w:val="00B56757"/>
    <w:rsid w:val="00B567C2"/>
    <w:rsid w:val="00B569F1"/>
    <w:rsid w:val="00B56A4D"/>
    <w:rsid w:val="00B56AC6"/>
    <w:rsid w:val="00B56E6C"/>
    <w:rsid w:val="00B57021"/>
    <w:rsid w:val="00B5727B"/>
    <w:rsid w:val="00B575F4"/>
    <w:rsid w:val="00B57833"/>
    <w:rsid w:val="00B578B7"/>
    <w:rsid w:val="00B578E3"/>
    <w:rsid w:val="00B57BB6"/>
    <w:rsid w:val="00B57DA1"/>
    <w:rsid w:val="00B6004D"/>
    <w:rsid w:val="00B600F5"/>
    <w:rsid w:val="00B60407"/>
    <w:rsid w:val="00B606B0"/>
    <w:rsid w:val="00B60770"/>
    <w:rsid w:val="00B60971"/>
    <w:rsid w:val="00B60992"/>
    <w:rsid w:val="00B60C1C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FE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4100"/>
    <w:rsid w:val="00B64122"/>
    <w:rsid w:val="00B642A9"/>
    <w:rsid w:val="00B647EB"/>
    <w:rsid w:val="00B64862"/>
    <w:rsid w:val="00B64A06"/>
    <w:rsid w:val="00B64B1F"/>
    <w:rsid w:val="00B64C63"/>
    <w:rsid w:val="00B64CE0"/>
    <w:rsid w:val="00B64D54"/>
    <w:rsid w:val="00B64E95"/>
    <w:rsid w:val="00B65199"/>
    <w:rsid w:val="00B65414"/>
    <w:rsid w:val="00B65433"/>
    <w:rsid w:val="00B6549B"/>
    <w:rsid w:val="00B6590E"/>
    <w:rsid w:val="00B6596B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3FE"/>
    <w:rsid w:val="00B67419"/>
    <w:rsid w:val="00B6749B"/>
    <w:rsid w:val="00B67545"/>
    <w:rsid w:val="00B6793A"/>
    <w:rsid w:val="00B679E5"/>
    <w:rsid w:val="00B67A1D"/>
    <w:rsid w:val="00B67AF8"/>
    <w:rsid w:val="00B67CE1"/>
    <w:rsid w:val="00B67DFF"/>
    <w:rsid w:val="00B70026"/>
    <w:rsid w:val="00B7012A"/>
    <w:rsid w:val="00B70160"/>
    <w:rsid w:val="00B7042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C68"/>
    <w:rsid w:val="00B71FAB"/>
    <w:rsid w:val="00B720C9"/>
    <w:rsid w:val="00B721CE"/>
    <w:rsid w:val="00B7222D"/>
    <w:rsid w:val="00B72543"/>
    <w:rsid w:val="00B725A0"/>
    <w:rsid w:val="00B72A4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968"/>
    <w:rsid w:val="00B74AD4"/>
    <w:rsid w:val="00B74C53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6"/>
    <w:rsid w:val="00B7671C"/>
    <w:rsid w:val="00B767A0"/>
    <w:rsid w:val="00B76A09"/>
    <w:rsid w:val="00B76ADA"/>
    <w:rsid w:val="00B76DFD"/>
    <w:rsid w:val="00B76E4B"/>
    <w:rsid w:val="00B770AD"/>
    <w:rsid w:val="00B770BA"/>
    <w:rsid w:val="00B77103"/>
    <w:rsid w:val="00B77191"/>
    <w:rsid w:val="00B771E3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43"/>
    <w:rsid w:val="00B80414"/>
    <w:rsid w:val="00B8057E"/>
    <w:rsid w:val="00B807C2"/>
    <w:rsid w:val="00B808ED"/>
    <w:rsid w:val="00B809C1"/>
    <w:rsid w:val="00B80BE0"/>
    <w:rsid w:val="00B80C38"/>
    <w:rsid w:val="00B80DC3"/>
    <w:rsid w:val="00B81058"/>
    <w:rsid w:val="00B81190"/>
    <w:rsid w:val="00B8139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136"/>
    <w:rsid w:val="00B9576F"/>
    <w:rsid w:val="00B95813"/>
    <w:rsid w:val="00B9595F"/>
    <w:rsid w:val="00B95C99"/>
    <w:rsid w:val="00B95F21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FE"/>
    <w:rsid w:val="00BA0A82"/>
    <w:rsid w:val="00BA0B3E"/>
    <w:rsid w:val="00BA0B57"/>
    <w:rsid w:val="00BA0BDC"/>
    <w:rsid w:val="00BA0EF6"/>
    <w:rsid w:val="00BA0F9F"/>
    <w:rsid w:val="00BA1228"/>
    <w:rsid w:val="00BA12DD"/>
    <w:rsid w:val="00BA12F8"/>
    <w:rsid w:val="00BA152E"/>
    <w:rsid w:val="00BA1CD6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81D"/>
    <w:rsid w:val="00BA48E5"/>
    <w:rsid w:val="00BA4E49"/>
    <w:rsid w:val="00BA500A"/>
    <w:rsid w:val="00BA5018"/>
    <w:rsid w:val="00BA5205"/>
    <w:rsid w:val="00BA52C0"/>
    <w:rsid w:val="00BA590C"/>
    <w:rsid w:val="00BA5B93"/>
    <w:rsid w:val="00BA5BB2"/>
    <w:rsid w:val="00BA5D8D"/>
    <w:rsid w:val="00BA5ECC"/>
    <w:rsid w:val="00BA6472"/>
    <w:rsid w:val="00BA654D"/>
    <w:rsid w:val="00BA6CC1"/>
    <w:rsid w:val="00BA6D3F"/>
    <w:rsid w:val="00BA6D6A"/>
    <w:rsid w:val="00BA6ED6"/>
    <w:rsid w:val="00BA729E"/>
    <w:rsid w:val="00BA72E8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142F"/>
    <w:rsid w:val="00BB1481"/>
    <w:rsid w:val="00BB16F2"/>
    <w:rsid w:val="00BB1716"/>
    <w:rsid w:val="00BB1B8F"/>
    <w:rsid w:val="00BB1DBC"/>
    <w:rsid w:val="00BB2011"/>
    <w:rsid w:val="00BB20FE"/>
    <w:rsid w:val="00BB2294"/>
    <w:rsid w:val="00BB2513"/>
    <w:rsid w:val="00BB2625"/>
    <w:rsid w:val="00BB2822"/>
    <w:rsid w:val="00BB2939"/>
    <w:rsid w:val="00BB2AA2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6154"/>
    <w:rsid w:val="00BB64F1"/>
    <w:rsid w:val="00BB664B"/>
    <w:rsid w:val="00BB6A29"/>
    <w:rsid w:val="00BB6D86"/>
    <w:rsid w:val="00BB6DFA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B57"/>
    <w:rsid w:val="00BB7FFC"/>
    <w:rsid w:val="00BC001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962"/>
    <w:rsid w:val="00BC3B76"/>
    <w:rsid w:val="00BC3E1F"/>
    <w:rsid w:val="00BC3F1D"/>
    <w:rsid w:val="00BC4172"/>
    <w:rsid w:val="00BC42D5"/>
    <w:rsid w:val="00BC4800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C5"/>
    <w:rsid w:val="00BC6AC4"/>
    <w:rsid w:val="00BC6AFB"/>
    <w:rsid w:val="00BC6BFC"/>
    <w:rsid w:val="00BC7344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980"/>
    <w:rsid w:val="00BD2A35"/>
    <w:rsid w:val="00BD2BDD"/>
    <w:rsid w:val="00BD314A"/>
    <w:rsid w:val="00BD33A8"/>
    <w:rsid w:val="00BD3485"/>
    <w:rsid w:val="00BD36E1"/>
    <w:rsid w:val="00BD3746"/>
    <w:rsid w:val="00BD37DD"/>
    <w:rsid w:val="00BD3CF2"/>
    <w:rsid w:val="00BD3E23"/>
    <w:rsid w:val="00BD4056"/>
    <w:rsid w:val="00BD4974"/>
    <w:rsid w:val="00BD4B84"/>
    <w:rsid w:val="00BD4E81"/>
    <w:rsid w:val="00BD526A"/>
    <w:rsid w:val="00BD5935"/>
    <w:rsid w:val="00BD5941"/>
    <w:rsid w:val="00BD5AD9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AFD"/>
    <w:rsid w:val="00BE0B5B"/>
    <w:rsid w:val="00BE0E99"/>
    <w:rsid w:val="00BE13F2"/>
    <w:rsid w:val="00BE1521"/>
    <w:rsid w:val="00BE15C8"/>
    <w:rsid w:val="00BE1669"/>
    <w:rsid w:val="00BE16EA"/>
    <w:rsid w:val="00BE1748"/>
    <w:rsid w:val="00BE17F6"/>
    <w:rsid w:val="00BE1EE9"/>
    <w:rsid w:val="00BE225B"/>
    <w:rsid w:val="00BE261C"/>
    <w:rsid w:val="00BE27BD"/>
    <w:rsid w:val="00BE2995"/>
    <w:rsid w:val="00BE2A39"/>
    <w:rsid w:val="00BE2B54"/>
    <w:rsid w:val="00BE2C81"/>
    <w:rsid w:val="00BE36BF"/>
    <w:rsid w:val="00BE371B"/>
    <w:rsid w:val="00BE3B14"/>
    <w:rsid w:val="00BE3BB5"/>
    <w:rsid w:val="00BE3C8F"/>
    <w:rsid w:val="00BE3D6D"/>
    <w:rsid w:val="00BE3EA2"/>
    <w:rsid w:val="00BE3FBB"/>
    <w:rsid w:val="00BE43A7"/>
    <w:rsid w:val="00BE46DF"/>
    <w:rsid w:val="00BE484D"/>
    <w:rsid w:val="00BE48C0"/>
    <w:rsid w:val="00BE4A8C"/>
    <w:rsid w:val="00BE4AA5"/>
    <w:rsid w:val="00BE4AAB"/>
    <w:rsid w:val="00BE53A8"/>
    <w:rsid w:val="00BE5BEA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E62"/>
    <w:rsid w:val="00BE6E87"/>
    <w:rsid w:val="00BE6FDF"/>
    <w:rsid w:val="00BE76E7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BD4"/>
    <w:rsid w:val="00BF2180"/>
    <w:rsid w:val="00BF2219"/>
    <w:rsid w:val="00BF280E"/>
    <w:rsid w:val="00BF2851"/>
    <w:rsid w:val="00BF2B48"/>
    <w:rsid w:val="00BF3024"/>
    <w:rsid w:val="00BF3050"/>
    <w:rsid w:val="00BF3301"/>
    <w:rsid w:val="00BF369D"/>
    <w:rsid w:val="00BF38D6"/>
    <w:rsid w:val="00BF39A0"/>
    <w:rsid w:val="00BF3A93"/>
    <w:rsid w:val="00BF3BCB"/>
    <w:rsid w:val="00BF3EDE"/>
    <w:rsid w:val="00BF42C0"/>
    <w:rsid w:val="00BF42C1"/>
    <w:rsid w:val="00BF4E24"/>
    <w:rsid w:val="00BF4E3D"/>
    <w:rsid w:val="00BF510C"/>
    <w:rsid w:val="00BF52C5"/>
    <w:rsid w:val="00BF53A9"/>
    <w:rsid w:val="00BF53D1"/>
    <w:rsid w:val="00BF5461"/>
    <w:rsid w:val="00BF546B"/>
    <w:rsid w:val="00BF55AA"/>
    <w:rsid w:val="00BF55DC"/>
    <w:rsid w:val="00BF5742"/>
    <w:rsid w:val="00BF59B7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90"/>
    <w:rsid w:val="00BF6812"/>
    <w:rsid w:val="00BF6937"/>
    <w:rsid w:val="00BF6B84"/>
    <w:rsid w:val="00BF6C3B"/>
    <w:rsid w:val="00BF6CC8"/>
    <w:rsid w:val="00BF6EF6"/>
    <w:rsid w:val="00BF7041"/>
    <w:rsid w:val="00BF70C9"/>
    <w:rsid w:val="00BF7177"/>
    <w:rsid w:val="00BF7801"/>
    <w:rsid w:val="00BF787A"/>
    <w:rsid w:val="00BF7AC3"/>
    <w:rsid w:val="00BF7F6D"/>
    <w:rsid w:val="00C000C4"/>
    <w:rsid w:val="00C0025B"/>
    <w:rsid w:val="00C00491"/>
    <w:rsid w:val="00C004AF"/>
    <w:rsid w:val="00C004F6"/>
    <w:rsid w:val="00C0065A"/>
    <w:rsid w:val="00C00754"/>
    <w:rsid w:val="00C00B4C"/>
    <w:rsid w:val="00C00B67"/>
    <w:rsid w:val="00C00FE5"/>
    <w:rsid w:val="00C0124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30A2"/>
    <w:rsid w:val="00C0322F"/>
    <w:rsid w:val="00C033BC"/>
    <w:rsid w:val="00C03519"/>
    <w:rsid w:val="00C0355E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55F"/>
    <w:rsid w:val="00C045A2"/>
    <w:rsid w:val="00C046CD"/>
    <w:rsid w:val="00C0470C"/>
    <w:rsid w:val="00C048C5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B6"/>
    <w:rsid w:val="00C0658C"/>
    <w:rsid w:val="00C066A9"/>
    <w:rsid w:val="00C066F9"/>
    <w:rsid w:val="00C06709"/>
    <w:rsid w:val="00C06AC2"/>
    <w:rsid w:val="00C06B3C"/>
    <w:rsid w:val="00C06BA0"/>
    <w:rsid w:val="00C06CEE"/>
    <w:rsid w:val="00C07323"/>
    <w:rsid w:val="00C07702"/>
    <w:rsid w:val="00C0787D"/>
    <w:rsid w:val="00C078C6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A56"/>
    <w:rsid w:val="00C10C63"/>
    <w:rsid w:val="00C10CEA"/>
    <w:rsid w:val="00C10E8D"/>
    <w:rsid w:val="00C10E92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61"/>
    <w:rsid w:val="00C126F0"/>
    <w:rsid w:val="00C1279D"/>
    <w:rsid w:val="00C12875"/>
    <w:rsid w:val="00C12B03"/>
    <w:rsid w:val="00C12E41"/>
    <w:rsid w:val="00C12E7E"/>
    <w:rsid w:val="00C12EA1"/>
    <w:rsid w:val="00C12ECE"/>
    <w:rsid w:val="00C12F5D"/>
    <w:rsid w:val="00C13325"/>
    <w:rsid w:val="00C13742"/>
    <w:rsid w:val="00C13BBE"/>
    <w:rsid w:val="00C13C99"/>
    <w:rsid w:val="00C13CBC"/>
    <w:rsid w:val="00C13E68"/>
    <w:rsid w:val="00C14000"/>
    <w:rsid w:val="00C14107"/>
    <w:rsid w:val="00C14537"/>
    <w:rsid w:val="00C14612"/>
    <w:rsid w:val="00C14621"/>
    <w:rsid w:val="00C147D7"/>
    <w:rsid w:val="00C14889"/>
    <w:rsid w:val="00C149F4"/>
    <w:rsid w:val="00C14A25"/>
    <w:rsid w:val="00C14A7F"/>
    <w:rsid w:val="00C14A90"/>
    <w:rsid w:val="00C14AC6"/>
    <w:rsid w:val="00C14C60"/>
    <w:rsid w:val="00C14CAF"/>
    <w:rsid w:val="00C1514D"/>
    <w:rsid w:val="00C15426"/>
    <w:rsid w:val="00C15837"/>
    <w:rsid w:val="00C15AB7"/>
    <w:rsid w:val="00C15EB2"/>
    <w:rsid w:val="00C1609B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62B"/>
    <w:rsid w:val="00C17662"/>
    <w:rsid w:val="00C177EE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56C"/>
    <w:rsid w:val="00C21783"/>
    <w:rsid w:val="00C2180C"/>
    <w:rsid w:val="00C219AF"/>
    <w:rsid w:val="00C21E38"/>
    <w:rsid w:val="00C221E9"/>
    <w:rsid w:val="00C22559"/>
    <w:rsid w:val="00C227A9"/>
    <w:rsid w:val="00C227B2"/>
    <w:rsid w:val="00C22C92"/>
    <w:rsid w:val="00C22D45"/>
    <w:rsid w:val="00C22E1D"/>
    <w:rsid w:val="00C230BE"/>
    <w:rsid w:val="00C23121"/>
    <w:rsid w:val="00C231C3"/>
    <w:rsid w:val="00C23232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C39"/>
    <w:rsid w:val="00C25D13"/>
    <w:rsid w:val="00C25DFF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CC7"/>
    <w:rsid w:val="00C26EC1"/>
    <w:rsid w:val="00C26F2B"/>
    <w:rsid w:val="00C270BE"/>
    <w:rsid w:val="00C2710E"/>
    <w:rsid w:val="00C27162"/>
    <w:rsid w:val="00C27233"/>
    <w:rsid w:val="00C275C4"/>
    <w:rsid w:val="00C276F2"/>
    <w:rsid w:val="00C27A52"/>
    <w:rsid w:val="00C27E2C"/>
    <w:rsid w:val="00C27E49"/>
    <w:rsid w:val="00C27F0C"/>
    <w:rsid w:val="00C3041D"/>
    <w:rsid w:val="00C30643"/>
    <w:rsid w:val="00C308AC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D7B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63"/>
    <w:rsid w:val="00C33C80"/>
    <w:rsid w:val="00C33DB3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81D"/>
    <w:rsid w:val="00C368BE"/>
    <w:rsid w:val="00C368EE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67B"/>
    <w:rsid w:val="00C406CD"/>
    <w:rsid w:val="00C40958"/>
    <w:rsid w:val="00C4115B"/>
    <w:rsid w:val="00C41223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BEC"/>
    <w:rsid w:val="00C44C0D"/>
    <w:rsid w:val="00C44CA9"/>
    <w:rsid w:val="00C44E0D"/>
    <w:rsid w:val="00C44FC4"/>
    <w:rsid w:val="00C44FDC"/>
    <w:rsid w:val="00C45095"/>
    <w:rsid w:val="00C45293"/>
    <w:rsid w:val="00C45306"/>
    <w:rsid w:val="00C45425"/>
    <w:rsid w:val="00C45671"/>
    <w:rsid w:val="00C45BE1"/>
    <w:rsid w:val="00C463CB"/>
    <w:rsid w:val="00C46495"/>
    <w:rsid w:val="00C464A0"/>
    <w:rsid w:val="00C4667A"/>
    <w:rsid w:val="00C46C13"/>
    <w:rsid w:val="00C46C59"/>
    <w:rsid w:val="00C46D40"/>
    <w:rsid w:val="00C46E49"/>
    <w:rsid w:val="00C46EB2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96"/>
    <w:rsid w:val="00C47DD4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BC7"/>
    <w:rsid w:val="00C50D53"/>
    <w:rsid w:val="00C50D91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283"/>
    <w:rsid w:val="00C5240C"/>
    <w:rsid w:val="00C524DC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5155"/>
    <w:rsid w:val="00C55180"/>
    <w:rsid w:val="00C55277"/>
    <w:rsid w:val="00C552FF"/>
    <w:rsid w:val="00C5553C"/>
    <w:rsid w:val="00C5559F"/>
    <w:rsid w:val="00C55620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A"/>
    <w:rsid w:val="00C5684B"/>
    <w:rsid w:val="00C568B0"/>
    <w:rsid w:val="00C56AF7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9FC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D31"/>
    <w:rsid w:val="00C62D60"/>
    <w:rsid w:val="00C62E25"/>
    <w:rsid w:val="00C62EB1"/>
    <w:rsid w:val="00C62EC1"/>
    <w:rsid w:val="00C62EC2"/>
    <w:rsid w:val="00C62FF7"/>
    <w:rsid w:val="00C6300D"/>
    <w:rsid w:val="00C6301B"/>
    <w:rsid w:val="00C632DC"/>
    <w:rsid w:val="00C63313"/>
    <w:rsid w:val="00C633B1"/>
    <w:rsid w:val="00C635CD"/>
    <w:rsid w:val="00C638D9"/>
    <w:rsid w:val="00C63A35"/>
    <w:rsid w:val="00C63A6F"/>
    <w:rsid w:val="00C63A95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4F3"/>
    <w:rsid w:val="00C73546"/>
    <w:rsid w:val="00C73759"/>
    <w:rsid w:val="00C737CA"/>
    <w:rsid w:val="00C73B6E"/>
    <w:rsid w:val="00C73EBC"/>
    <w:rsid w:val="00C73FA1"/>
    <w:rsid w:val="00C74154"/>
    <w:rsid w:val="00C741CA"/>
    <w:rsid w:val="00C741E9"/>
    <w:rsid w:val="00C74407"/>
    <w:rsid w:val="00C74B50"/>
    <w:rsid w:val="00C74B54"/>
    <w:rsid w:val="00C74B92"/>
    <w:rsid w:val="00C74E07"/>
    <w:rsid w:val="00C74F4C"/>
    <w:rsid w:val="00C7513D"/>
    <w:rsid w:val="00C751A7"/>
    <w:rsid w:val="00C7520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8017B"/>
    <w:rsid w:val="00C801DD"/>
    <w:rsid w:val="00C802A8"/>
    <w:rsid w:val="00C80589"/>
    <w:rsid w:val="00C8063C"/>
    <w:rsid w:val="00C806C1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F9"/>
    <w:rsid w:val="00C8156B"/>
    <w:rsid w:val="00C81587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A0C"/>
    <w:rsid w:val="00C83D17"/>
    <w:rsid w:val="00C83E0E"/>
    <w:rsid w:val="00C83F6C"/>
    <w:rsid w:val="00C840BA"/>
    <w:rsid w:val="00C8419A"/>
    <w:rsid w:val="00C841EE"/>
    <w:rsid w:val="00C84215"/>
    <w:rsid w:val="00C84304"/>
    <w:rsid w:val="00C844F6"/>
    <w:rsid w:val="00C84518"/>
    <w:rsid w:val="00C846E6"/>
    <w:rsid w:val="00C84E20"/>
    <w:rsid w:val="00C84F36"/>
    <w:rsid w:val="00C851E2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D8"/>
    <w:rsid w:val="00C8757B"/>
    <w:rsid w:val="00C875CD"/>
    <w:rsid w:val="00C879C0"/>
    <w:rsid w:val="00C87D6B"/>
    <w:rsid w:val="00C87E8F"/>
    <w:rsid w:val="00C87EFA"/>
    <w:rsid w:val="00C90067"/>
    <w:rsid w:val="00C90097"/>
    <w:rsid w:val="00C90A0E"/>
    <w:rsid w:val="00C90ADC"/>
    <w:rsid w:val="00C90B44"/>
    <w:rsid w:val="00C90E16"/>
    <w:rsid w:val="00C90EC6"/>
    <w:rsid w:val="00C9103A"/>
    <w:rsid w:val="00C91371"/>
    <w:rsid w:val="00C91766"/>
    <w:rsid w:val="00C91855"/>
    <w:rsid w:val="00C918C8"/>
    <w:rsid w:val="00C919D6"/>
    <w:rsid w:val="00C91DFF"/>
    <w:rsid w:val="00C91FF3"/>
    <w:rsid w:val="00C92142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B9"/>
    <w:rsid w:val="00C93E85"/>
    <w:rsid w:val="00C94174"/>
    <w:rsid w:val="00C943D6"/>
    <w:rsid w:val="00C9443A"/>
    <w:rsid w:val="00C944C4"/>
    <w:rsid w:val="00C94598"/>
    <w:rsid w:val="00C94856"/>
    <w:rsid w:val="00C949F8"/>
    <w:rsid w:val="00C94BB5"/>
    <w:rsid w:val="00C94D8F"/>
    <w:rsid w:val="00C95093"/>
    <w:rsid w:val="00C95461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2B"/>
    <w:rsid w:val="00CA19F6"/>
    <w:rsid w:val="00CA1BA8"/>
    <w:rsid w:val="00CA1C09"/>
    <w:rsid w:val="00CA1DF7"/>
    <w:rsid w:val="00CA1F73"/>
    <w:rsid w:val="00CA2117"/>
    <w:rsid w:val="00CA212E"/>
    <w:rsid w:val="00CA2235"/>
    <w:rsid w:val="00CA2644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42F"/>
    <w:rsid w:val="00CA448A"/>
    <w:rsid w:val="00CA44C1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E28"/>
    <w:rsid w:val="00CA62B9"/>
    <w:rsid w:val="00CA673F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95B"/>
    <w:rsid w:val="00CA796C"/>
    <w:rsid w:val="00CA7C50"/>
    <w:rsid w:val="00CB016B"/>
    <w:rsid w:val="00CB0594"/>
    <w:rsid w:val="00CB05D9"/>
    <w:rsid w:val="00CB070B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CEF"/>
    <w:rsid w:val="00CB2EB0"/>
    <w:rsid w:val="00CB3025"/>
    <w:rsid w:val="00CB3371"/>
    <w:rsid w:val="00CB33E3"/>
    <w:rsid w:val="00CB347C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231"/>
    <w:rsid w:val="00CB5332"/>
    <w:rsid w:val="00CB545F"/>
    <w:rsid w:val="00CB57F0"/>
    <w:rsid w:val="00CB581D"/>
    <w:rsid w:val="00CB5990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224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E21"/>
    <w:rsid w:val="00CC4E47"/>
    <w:rsid w:val="00CC4EE8"/>
    <w:rsid w:val="00CC4FEC"/>
    <w:rsid w:val="00CC5037"/>
    <w:rsid w:val="00CC50CA"/>
    <w:rsid w:val="00CC514E"/>
    <w:rsid w:val="00CC529E"/>
    <w:rsid w:val="00CC53CB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66D"/>
    <w:rsid w:val="00CC76C7"/>
    <w:rsid w:val="00CC7725"/>
    <w:rsid w:val="00CC77F9"/>
    <w:rsid w:val="00CC7988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A1"/>
    <w:rsid w:val="00CD2D18"/>
    <w:rsid w:val="00CD2D1D"/>
    <w:rsid w:val="00CD2E1B"/>
    <w:rsid w:val="00CD322C"/>
    <w:rsid w:val="00CD356F"/>
    <w:rsid w:val="00CD35B3"/>
    <w:rsid w:val="00CD39A3"/>
    <w:rsid w:val="00CD3C58"/>
    <w:rsid w:val="00CD3F09"/>
    <w:rsid w:val="00CD3F57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C3"/>
    <w:rsid w:val="00CE3892"/>
    <w:rsid w:val="00CE3909"/>
    <w:rsid w:val="00CE3921"/>
    <w:rsid w:val="00CE3B20"/>
    <w:rsid w:val="00CE4156"/>
    <w:rsid w:val="00CE4161"/>
    <w:rsid w:val="00CE4A52"/>
    <w:rsid w:val="00CE4A8F"/>
    <w:rsid w:val="00CE5039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527"/>
    <w:rsid w:val="00CE65F9"/>
    <w:rsid w:val="00CE6675"/>
    <w:rsid w:val="00CE68E1"/>
    <w:rsid w:val="00CE6A7C"/>
    <w:rsid w:val="00CE6C66"/>
    <w:rsid w:val="00CE6D39"/>
    <w:rsid w:val="00CE6EF2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810"/>
    <w:rsid w:val="00CF09BB"/>
    <w:rsid w:val="00CF0BE0"/>
    <w:rsid w:val="00CF0C87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656"/>
    <w:rsid w:val="00CF375D"/>
    <w:rsid w:val="00CF3CDE"/>
    <w:rsid w:val="00CF3F7F"/>
    <w:rsid w:val="00CF41D7"/>
    <w:rsid w:val="00CF41F6"/>
    <w:rsid w:val="00CF41F9"/>
    <w:rsid w:val="00CF421D"/>
    <w:rsid w:val="00CF442B"/>
    <w:rsid w:val="00CF446C"/>
    <w:rsid w:val="00CF446F"/>
    <w:rsid w:val="00CF44E3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6E"/>
    <w:rsid w:val="00D11EE8"/>
    <w:rsid w:val="00D12338"/>
    <w:rsid w:val="00D1243E"/>
    <w:rsid w:val="00D125D9"/>
    <w:rsid w:val="00D129D5"/>
    <w:rsid w:val="00D12AC6"/>
    <w:rsid w:val="00D12B6E"/>
    <w:rsid w:val="00D12EDC"/>
    <w:rsid w:val="00D1306A"/>
    <w:rsid w:val="00D13296"/>
    <w:rsid w:val="00D13522"/>
    <w:rsid w:val="00D139BD"/>
    <w:rsid w:val="00D13B4E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CA1"/>
    <w:rsid w:val="00D14DA0"/>
    <w:rsid w:val="00D15054"/>
    <w:rsid w:val="00D152A4"/>
    <w:rsid w:val="00D1568A"/>
    <w:rsid w:val="00D158F6"/>
    <w:rsid w:val="00D15A64"/>
    <w:rsid w:val="00D15A6E"/>
    <w:rsid w:val="00D15C1F"/>
    <w:rsid w:val="00D15C9F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ECD"/>
    <w:rsid w:val="00D21EF5"/>
    <w:rsid w:val="00D2202C"/>
    <w:rsid w:val="00D220C1"/>
    <w:rsid w:val="00D2234E"/>
    <w:rsid w:val="00D224D2"/>
    <w:rsid w:val="00D226CA"/>
    <w:rsid w:val="00D229D7"/>
    <w:rsid w:val="00D22D1B"/>
    <w:rsid w:val="00D22DDE"/>
    <w:rsid w:val="00D22EBC"/>
    <w:rsid w:val="00D23030"/>
    <w:rsid w:val="00D230D9"/>
    <w:rsid w:val="00D2319F"/>
    <w:rsid w:val="00D231DF"/>
    <w:rsid w:val="00D23942"/>
    <w:rsid w:val="00D23A58"/>
    <w:rsid w:val="00D23B3B"/>
    <w:rsid w:val="00D23C0A"/>
    <w:rsid w:val="00D23CC9"/>
    <w:rsid w:val="00D23D88"/>
    <w:rsid w:val="00D23F17"/>
    <w:rsid w:val="00D240E0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A15"/>
    <w:rsid w:val="00D25AA6"/>
    <w:rsid w:val="00D25B80"/>
    <w:rsid w:val="00D25D96"/>
    <w:rsid w:val="00D26113"/>
    <w:rsid w:val="00D2650D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BD0"/>
    <w:rsid w:val="00D31D47"/>
    <w:rsid w:val="00D31EAC"/>
    <w:rsid w:val="00D31F68"/>
    <w:rsid w:val="00D320E6"/>
    <w:rsid w:val="00D321A3"/>
    <w:rsid w:val="00D3263B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E5F"/>
    <w:rsid w:val="00D340BD"/>
    <w:rsid w:val="00D34115"/>
    <w:rsid w:val="00D341B1"/>
    <w:rsid w:val="00D34312"/>
    <w:rsid w:val="00D346F8"/>
    <w:rsid w:val="00D34957"/>
    <w:rsid w:val="00D349F1"/>
    <w:rsid w:val="00D34B07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E48"/>
    <w:rsid w:val="00D3629C"/>
    <w:rsid w:val="00D365FF"/>
    <w:rsid w:val="00D366FE"/>
    <w:rsid w:val="00D36773"/>
    <w:rsid w:val="00D3682E"/>
    <w:rsid w:val="00D36991"/>
    <w:rsid w:val="00D36C71"/>
    <w:rsid w:val="00D36D1E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E17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42A"/>
    <w:rsid w:val="00D454C5"/>
    <w:rsid w:val="00D45520"/>
    <w:rsid w:val="00D4552D"/>
    <w:rsid w:val="00D45750"/>
    <w:rsid w:val="00D4588E"/>
    <w:rsid w:val="00D45A50"/>
    <w:rsid w:val="00D45ABC"/>
    <w:rsid w:val="00D46068"/>
    <w:rsid w:val="00D464CD"/>
    <w:rsid w:val="00D46983"/>
    <w:rsid w:val="00D469F6"/>
    <w:rsid w:val="00D46DF5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6E0"/>
    <w:rsid w:val="00D50C28"/>
    <w:rsid w:val="00D50F35"/>
    <w:rsid w:val="00D5100F"/>
    <w:rsid w:val="00D512BB"/>
    <w:rsid w:val="00D514AA"/>
    <w:rsid w:val="00D514F8"/>
    <w:rsid w:val="00D51559"/>
    <w:rsid w:val="00D5155B"/>
    <w:rsid w:val="00D51632"/>
    <w:rsid w:val="00D51946"/>
    <w:rsid w:val="00D51D71"/>
    <w:rsid w:val="00D51E1E"/>
    <w:rsid w:val="00D525DB"/>
    <w:rsid w:val="00D52720"/>
    <w:rsid w:val="00D527C0"/>
    <w:rsid w:val="00D527CC"/>
    <w:rsid w:val="00D52892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2A"/>
    <w:rsid w:val="00D57328"/>
    <w:rsid w:val="00D57676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D53"/>
    <w:rsid w:val="00D60F08"/>
    <w:rsid w:val="00D610A9"/>
    <w:rsid w:val="00D61377"/>
    <w:rsid w:val="00D61399"/>
    <w:rsid w:val="00D6154D"/>
    <w:rsid w:val="00D6199F"/>
    <w:rsid w:val="00D61A9A"/>
    <w:rsid w:val="00D61FB4"/>
    <w:rsid w:val="00D62446"/>
    <w:rsid w:val="00D62645"/>
    <w:rsid w:val="00D6270F"/>
    <w:rsid w:val="00D62842"/>
    <w:rsid w:val="00D629BA"/>
    <w:rsid w:val="00D62A2A"/>
    <w:rsid w:val="00D62A9B"/>
    <w:rsid w:val="00D62B2F"/>
    <w:rsid w:val="00D62CC1"/>
    <w:rsid w:val="00D62D59"/>
    <w:rsid w:val="00D62D66"/>
    <w:rsid w:val="00D62DF6"/>
    <w:rsid w:val="00D6351E"/>
    <w:rsid w:val="00D6357F"/>
    <w:rsid w:val="00D63A6D"/>
    <w:rsid w:val="00D63B2D"/>
    <w:rsid w:val="00D63C55"/>
    <w:rsid w:val="00D63DD5"/>
    <w:rsid w:val="00D63DF1"/>
    <w:rsid w:val="00D63E6D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7430"/>
    <w:rsid w:val="00D67473"/>
    <w:rsid w:val="00D67629"/>
    <w:rsid w:val="00D67956"/>
    <w:rsid w:val="00D67A38"/>
    <w:rsid w:val="00D67C71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130F"/>
    <w:rsid w:val="00D713F1"/>
    <w:rsid w:val="00D713F4"/>
    <w:rsid w:val="00D713FE"/>
    <w:rsid w:val="00D715FA"/>
    <w:rsid w:val="00D71673"/>
    <w:rsid w:val="00D7174C"/>
    <w:rsid w:val="00D7177C"/>
    <w:rsid w:val="00D718D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8A3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AA6"/>
    <w:rsid w:val="00D73D89"/>
    <w:rsid w:val="00D73DE5"/>
    <w:rsid w:val="00D73F27"/>
    <w:rsid w:val="00D73FA8"/>
    <w:rsid w:val="00D74136"/>
    <w:rsid w:val="00D74194"/>
    <w:rsid w:val="00D7459C"/>
    <w:rsid w:val="00D7467F"/>
    <w:rsid w:val="00D747C2"/>
    <w:rsid w:val="00D749C6"/>
    <w:rsid w:val="00D749CF"/>
    <w:rsid w:val="00D74CCE"/>
    <w:rsid w:val="00D74D0B"/>
    <w:rsid w:val="00D74DE3"/>
    <w:rsid w:val="00D755B8"/>
    <w:rsid w:val="00D756F4"/>
    <w:rsid w:val="00D7571A"/>
    <w:rsid w:val="00D758FB"/>
    <w:rsid w:val="00D7595B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760"/>
    <w:rsid w:val="00D82AF7"/>
    <w:rsid w:val="00D82D1B"/>
    <w:rsid w:val="00D82E46"/>
    <w:rsid w:val="00D831CB"/>
    <w:rsid w:val="00D83273"/>
    <w:rsid w:val="00D833E3"/>
    <w:rsid w:val="00D8373E"/>
    <w:rsid w:val="00D839BF"/>
    <w:rsid w:val="00D83CFA"/>
    <w:rsid w:val="00D83D3D"/>
    <w:rsid w:val="00D83EBA"/>
    <w:rsid w:val="00D840A6"/>
    <w:rsid w:val="00D84449"/>
    <w:rsid w:val="00D844F7"/>
    <w:rsid w:val="00D847E5"/>
    <w:rsid w:val="00D848A3"/>
    <w:rsid w:val="00D849BC"/>
    <w:rsid w:val="00D84ACD"/>
    <w:rsid w:val="00D84AFE"/>
    <w:rsid w:val="00D84FC0"/>
    <w:rsid w:val="00D84FE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1E5"/>
    <w:rsid w:val="00D8729B"/>
    <w:rsid w:val="00D873C2"/>
    <w:rsid w:val="00D8748E"/>
    <w:rsid w:val="00D8761E"/>
    <w:rsid w:val="00D878C5"/>
    <w:rsid w:val="00D87962"/>
    <w:rsid w:val="00D87B50"/>
    <w:rsid w:val="00D87EF0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B3"/>
    <w:rsid w:val="00D924E3"/>
    <w:rsid w:val="00D92511"/>
    <w:rsid w:val="00D92789"/>
    <w:rsid w:val="00D9286D"/>
    <w:rsid w:val="00D92CD0"/>
    <w:rsid w:val="00D92D04"/>
    <w:rsid w:val="00D9309F"/>
    <w:rsid w:val="00D93297"/>
    <w:rsid w:val="00D9354B"/>
    <w:rsid w:val="00D9368D"/>
    <w:rsid w:val="00D93780"/>
    <w:rsid w:val="00D9383F"/>
    <w:rsid w:val="00D93C9D"/>
    <w:rsid w:val="00D93D6D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9BF"/>
    <w:rsid w:val="00D94B2C"/>
    <w:rsid w:val="00D94DA8"/>
    <w:rsid w:val="00D94DCB"/>
    <w:rsid w:val="00D94F6A"/>
    <w:rsid w:val="00D951B3"/>
    <w:rsid w:val="00D954FC"/>
    <w:rsid w:val="00D9556E"/>
    <w:rsid w:val="00D95683"/>
    <w:rsid w:val="00D959ED"/>
    <w:rsid w:val="00D95A2A"/>
    <w:rsid w:val="00D95A8E"/>
    <w:rsid w:val="00D95AA7"/>
    <w:rsid w:val="00D95AB9"/>
    <w:rsid w:val="00D964EE"/>
    <w:rsid w:val="00D965F8"/>
    <w:rsid w:val="00D96C46"/>
    <w:rsid w:val="00D96D15"/>
    <w:rsid w:val="00D96E0F"/>
    <w:rsid w:val="00D96EC9"/>
    <w:rsid w:val="00D971C9"/>
    <w:rsid w:val="00D97590"/>
    <w:rsid w:val="00D975ED"/>
    <w:rsid w:val="00D97655"/>
    <w:rsid w:val="00D97709"/>
    <w:rsid w:val="00D97B62"/>
    <w:rsid w:val="00D97C00"/>
    <w:rsid w:val="00D97C3A"/>
    <w:rsid w:val="00D97DED"/>
    <w:rsid w:val="00D97EA8"/>
    <w:rsid w:val="00DA012C"/>
    <w:rsid w:val="00DA0303"/>
    <w:rsid w:val="00DA08F6"/>
    <w:rsid w:val="00DA0953"/>
    <w:rsid w:val="00DA0AF1"/>
    <w:rsid w:val="00DA0B6D"/>
    <w:rsid w:val="00DA0BF9"/>
    <w:rsid w:val="00DA0E48"/>
    <w:rsid w:val="00DA117D"/>
    <w:rsid w:val="00DA1401"/>
    <w:rsid w:val="00DA1535"/>
    <w:rsid w:val="00DA1561"/>
    <w:rsid w:val="00DA159C"/>
    <w:rsid w:val="00DA1B2E"/>
    <w:rsid w:val="00DA1BEE"/>
    <w:rsid w:val="00DA1C49"/>
    <w:rsid w:val="00DA21F5"/>
    <w:rsid w:val="00DA22FA"/>
    <w:rsid w:val="00DA24EC"/>
    <w:rsid w:val="00DA24EF"/>
    <w:rsid w:val="00DA25E4"/>
    <w:rsid w:val="00DA2677"/>
    <w:rsid w:val="00DA27D2"/>
    <w:rsid w:val="00DA28F7"/>
    <w:rsid w:val="00DA2C1B"/>
    <w:rsid w:val="00DA2D64"/>
    <w:rsid w:val="00DA2DBF"/>
    <w:rsid w:val="00DA2E10"/>
    <w:rsid w:val="00DA2F45"/>
    <w:rsid w:val="00DA32C3"/>
    <w:rsid w:val="00DA3422"/>
    <w:rsid w:val="00DA3477"/>
    <w:rsid w:val="00DA367B"/>
    <w:rsid w:val="00DA3749"/>
    <w:rsid w:val="00DA37E3"/>
    <w:rsid w:val="00DA3C15"/>
    <w:rsid w:val="00DA3CF1"/>
    <w:rsid w:val="00DA3EAF"/>
    <w:rsid w:val="00DA3F65"/>
    <w:rsid w:val="00DA4129"/>
    <w:rsid w:val="00DA41EB"/>
    <w:rsid w:val="00DA438D"/>
    <w:rsid w:val="00DA43C0"/>
    <w:rsid w:val="00DA44CD"/>
    <w:rsid w:val="00DA4601"/>
    <w:rsid w:val="00DA467A"/>
    <w:rsid w:val="00DA489E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61"/>
    <w:rsid w:val="00DA62F5"/>
    <w:rsid w:val="00DA6348"/>
    <w:rsid w:val="00DA6597"/>
    <w:rsid w:val="00DA65AC"/>
    <w:rsid w:val="00DA66D0"/>
    <w:rsid w:val="00DA684D"/>
    <w:rsid w:val="00DA69E2"/>
    <w:rsid w:val="00DA6D0D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189"/>
    <w:rsid w:val="00DB31CA"/>
    <w:rsid w:val="00DB399B"/>
    <w:rsid w:val="00DB3E90"/>
    <w:rsid w:val="00DB3F90"/>
    <w:rsid w:val="00DB4276"/>
    <w:rsid w:val="00DB44DD"/>
    <w:rsid w:val="00DB454F"/>
    <w:rsid w:val="00DB4857"/>
    <w:rsid w:val="00DB4912"/>
    <w:rsid w:val="00DB4B0F"/>
    <w:rsid w:val="00DB4F0F"/>
    <w:rsid w:val="00DB5045"/>
    <w:rsid w:val="00DB53FC"/>
    <w:rsid w:val="00DB5601"/>
    <w:rsid w:val="00DB56BD"/>
    <w:rsid w:val="00DB58D4"/>
    <w:rsid w:val="00DB5913"/>
    <w:rsid w:val="00DB5948"/>
    <w:rsid w:val="00DB5A7C"/>
    <w:rsid w:val="00DB5B1A"/>
    <w:rsid w:val="00DB5BA0"/>
    <w:rsid w:val="00DB5C28"/>
    <w:rsid w:val="00DB5CD3"/>
    <w:rsid w:val="00DB5EB5"/>
    <w:rsid w:val="00DB5FAF"/>
    <w:rsid w:val="00DB6046"/>
    <w:rsid w:val="00DB60E2"/>
    <w:rsid w:val="00DB62B0"/>
    <w:rsid w:val="00DB64D7"/>
    <w:rsid w:val="00DB66C7"/>
    <w:rsid w:val="00DB6795"/>
    <w:rsid w:val="00DB6B24"/>
    <w:rsid w:val="00DB6BA7"/>
    <w:rsid w:val="00DB6FB9"/>
    <w:rsid w:val="00DB6FC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45A"/>
    <w:rsid w:val="00DC0581"/>
    <w:rsid w:val="00DC05EF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C92"/>
    <w:rsid w:val="00DD1CE1"/>
    <w:rsid w:val="00DD1CE3"/>
    <w:rsid w:val="00DD1D55"/>
    <w:rsid w:val="00DD1E21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C4"/>
    <w:rsid w:val="00DD4213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A76"/>
    <w:rsid w:val="00DD6BBD"/>
    <w:rsid w:val="00DD6BDF"/>
    <w:rsid w:val="00DD6C11"/>
    <w:rsid w:val="00DD7122"/>
    <w:rsid w:val="00DD7388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2C"/>
    <w:rsid w:val="00DE0F01"/>
    <w:rsid w:val="00DE1063"/>
    <w:rsid w:val="00DE1144"/>
    <w:rsid w:val="00DE117E"/>
    <w:rsid w:val="00DE12A1"/>
    <w:rsid w:val="00DE13A3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9BA"/>
    <w:rsid w:val="00DE2A8E"/>
    <w:rsid w:val="00DE2B4E"/>
    <w:rsid w:val="00DE2BE5"/>
    <w:rsid w:val="00DE315D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83C"/>
    <w:rsid w:val="00DE68A8"/>
    <w:rsid w:val="00DE6AB1"/>
    <w:rsid w:val="00DE6F02"/>
    <w:rsid w:val="00DE6F08"/>
    <w:rsid w:val="00DE6FAA"/>
    <w:rsid w:val="00DE7037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27D"/>
    <w:rsid w:val="00DF1388"/>
    <w:rsid w:val="00DF13BB"/>
    <w:rsid w:val="00DF1593"/>
    <w:rsid w:val="00DF1995"/>
    <w:rsid w:val="00DF1B64"/>
    <w:rsid w:val="00DF1CEA"/>
    <w:rsid w:val="00DF24DD"/>
    <w:rsid w:val="00DF27EF"/>
    <w:rsid w:val="00DF2941"/>
    <w:rsid w:val="00DF2A5F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7B9"/>
    <w:rsid w:val="00DF5992"/>
    <w:rsid w:val="00DF59B2"/>
    <w:rsid w:val="00DF5CDF"/>
    <w:rsid w:val="00DF5D87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D91"/>
    <w:rsid w:val="00DF7D98"/>
    <w:rsid w:val="00E00000"/>
    <w:rsid w:val="00E0000E"/>
    <w:rsid w:val="00E0026C"/>
    <w:rsid w:val="00E0034F"/>
    <w:rsid w:val="00E00464"/>
    <w:rsid w:val="00E00615"/>
    <w:rsid w:val="00E0072F"/>
    <w:rsid w:val="00E007D2"/>
    <w:rsid w:val="00E007FC"/>
    <w:rsid w:val="00E00D41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E0D"/>
    <w:rsid w:val="00E01F22"/>
    <w:rsid w:val="00E01F7E"/>
    <w:rsid w:val="00E02367"/>
    <w:rsid w:val="00E02769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4177"/>
    <w:rsid w:val="00E0424E"/>
    <w:rsid w:val="00E044B2"/>
    <w:rsid w:val="00E04710"/>
    <w:rsid w:val="00E04FB2"/>
    <w:rsid w:val="00E055C3"/>
    <w:rsid w:val="00E056B7"/>
    <w:rsid w:val="00E05D62"/>
    <w:rsid w:val="00E0628C"/>
    <w:rsid w:val="00E063D4"/>
    <w:rsid w:val="00E065FC"/>
    <w:rsid w:val="00E0660C"/>
    <w:rsid w:val="00E0661E"/>
    <w:rsid w:val="00E068DE"/>
    <w:rsid w:val="00E069E1"/>
    <w:rsid w:val="00E069F3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12C3"/>
    <w:rsid w:val="00E1132C"/>
    <w:rsid w:val="00E11396"/>
    <w:rsid w:val="00E11418"/>
    <w:rsid w:val="00E1182D"/>
    <w:rsid w:val="00E118CA"/>
    <w:rsid w:val="00E118D1"/>
    <w:rsid w:val="00E118DC"/>
    <w:rsid w:val="00E119F6"/>
    <w:rsid w:val="00E11C65"/>
    <w:rsid w:val="00E11D58"/>
    <w:rsid w:val="00E120E9"/>
    <w:rsid w:val="00E12638"/>
    <w:rsid w:val="00E127D9"/>
    <w:rsid w:val="00E12803"/>
    <w:rsid w:val="00E12C34"/>
    <w:rsid w:val="00E12D65"/>
    <w:rsid w:val="00E12D66"/>
    <w:rsid w:val="00E13364"/>
    <w:rsid w:val="00E134FA"/>
    <w:rsid w:val="00E137AE"/>
    <w:rsid w:val="00E137F8"/>
    <w:rsid w:val="00E138DC"/>
    <w:rsid w:val="00E13C3F"/>
    <w:rsid w:val="00E13CB6"/>
    <w:rsid w:val="00E13D88"/>
    <w:rsid w:val="00E13EF4"/>
    <w:rsid w:val="00E13FF8"/>
    <w:rsid w:val="00E141F6"/>
    <w:rsid w:val="00E142B6"/>
    <w:rsid w:val="00E1434C"/>
    <w:rsid w:val="00E144DE"/>
    <w:rsid w:val="00E1461A"/>
    <w:rsid w:val="00E146B9"/>
    <w:rsid w:val="00E14812"/>
    <w:rsid w:val="00E149B4"/>
    <w:rsid w:val="00E14A99"/>
    <w:rsid w:val="00E14B40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C40"/>
    <w:rsid w:val="00E15DEA"/>
    <w:rsid w:val="00E15E02"/>
    <w:rsid w:val="00E1615F"/>
    <w:rsid w:val="00E16386"/>
    <w:rsid w:val="00E164D5"/>
    <w:rsid w:val="00E16892"/>
    <w:rsid w:val="00E16A89"/>
    <w:rsid w:val="00E16E7B"/>
    <w:rsid w:val="00E170CD"/>
    <w:rsid w:val="00E17522"/>
    <w:rsid w:val="00E1759D"/>
    <w:rsid w:val="00E175D6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64"/>
    <w:rsid w:val="00E20201"/>
    <w:rsid w:val="00E2027A"/>
    <w:rsid w:val="00E20334"/>
    <w:rsid w:val="00E20459"/>
    <w:rsid w:val="00E204BB"/>
    <w:rsid w:val="00E207DF"/>
    <w:rsid w:val="00E209A3"/>
    <w:rsid w:val="00E20BC0"/>
    <w:rsid w:val="00E20D93"/>
    <w:rsid w:val="00E20E5F"/>
    <w:rsid w:val="00E20F6F"/>
    <w:rsid w:val="00E20F95"/>
    <w:rsid w:val="00E211AE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481"/>
    <w:rsid w:val="00E236AC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DB7"/>
    <w:rsid w:val="00E24FC1"/>
    <w:rsid w:val="00E24FF5"/>
    <w:rsid w:val="00E2503C"/>
    <w:rsid w:val="00E250A9"/>
    <w:rsid w:val="00E2561B"/>
    <w:rsid w:val="00E2570F"/>
    <w:rsid w:val="00E2581A"/>
    <w:rsid w:val="00E258E0"/>
    <w:rsid w:val="00E25992"/>
    <w:rsid w:val="00E25A24"/>
    <w:rsid w:val="00E25D80"/>
    <w:rsid w:val="00E25DA0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DC3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CB"/>
    <w:rsid w:val="00E311D6"/>
    <w:rsid w:val="00E313C1"/>
    <w:rsid w:val="00E3158C"/>
    <w:rsid w:val="00E3169B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51A"/>
    <w:rsid w:val="00E365CA"/>
    <w:rsid w:val="00E36800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AA"/>
    <w:rsid w:val="00E37AA9"/>
    <w:rsid w:val="00E37C2F"/>
    <w:rsid w:val="00E37C33"/>
    <w:rsid w:val="00E37C41"/>
    <w:rsid w:val="00E37D59"/>
    <w:rsid w:val="00E37DBF"/>
    <w:rsid w:val="00E40005"/>
    <w:rsid w:val="00E400A5"/>
    <w:rsid w:val="00E402BC"/>
    <w:rsid w:val="00E403E0"/>
    <w:rsid w:val="00E40C5D"/>
    <w:rsid w:val="00E40EED"/>
    <w:rsid w:val="00E40F0B"/>
    <w:rsid w:val="00E41012"/>
    <w:rsid w:val="00E410C8"/>
    <w:rsid w:val="00E41189"/>
    <w:rsid w:val="00E41224"/>
    <w:rsid w:val="00E413A5"/>
    <w:rsid w:val="00E4179A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30E1"/>
    <w:rsid w:val="00E4324E"/>
    <w:rsid w:val="00E43276"/>
    <w:rsid w:val="00E432B9"/>
    <w:rsid w:val="00E435BD"/>
    <w:rsid w:val="00E43673"/>
    <w:rsid w:val="00E4378A"/>
    <w:rsid w:val="00E43B4C"/>
    <w:rsid w:val="00E44029"/>
    <w:rsid w:val="00E4403E"/>
    <w:rsid w:val="00E44107"/>
    <w:rsid w:val="00E442A9"/>
    <w:rsid w:val="00E44542"/>
    <w:rsid w:val="00E4458E"/>
    <w:rsid w:val="00E44640"/>
    <w:rsid w:val="00E4472B"/>
    <w:rsid w:val="00E44B5F"/>
    <w:rsid w:val="00E44CE7"/>
    <w:rsid w:val="00E44DF5"/>
    <w:rsid w:val="00E44F3F"/>
    <w:rsid w:val="00E44FEB"/>
    <w:rsid w:val="00E45114"/>
    <w:rsid w:val="00E451C7"/>
    <w:rsid w:val="00E451DB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E58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BD3"/>
    <w:rsid w:val="00E50F10"/>
    <w:rsid w:val="00E51013"/>
    <w:rsid w:val="00E510F5"/>
    <w:rsid w:val="00E512A6"/>
    <w:rsid w:val="00E51379"/>
    <w:rsid w:val="00E5157B"/>
    <w:rsid w:val="00E51853"/>
    <w:rsid w:val="00E51879"/>
    <w:rsid w:val="00E519F3"/>
    <w:rsid w:val="00E51A11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124"/>
    <w:rsid w:val="00E56207"/>
    <w:rsid w:val="00E5624A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932"/>
    <w:rsid w:val="00E57A68"/>
    <w:rsid w:val="00E57E4C"/>
    <w:rsid w:val="00E57F5B"/>
    <w:rsid w:val="00E60030"/>
    <w:rsid w:val="00E6020D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604"/>
    <w:rsid w:val="00E61665"/>
    <w:rsid w:val="00E616B9"/>
    <w:rsid w:val="00E616D6"/>
    <w:rsid w:val="00E617E8"/>
    <w:rsid w:val="00E617F1"/>
    <w:rsid w:val="00E61B33"/>
    <w:rsid w:val="00E61E94"/>
    <w:rsid w:val="00E62118"/>
    <w:rsid w:val="00E62442"/>
    <w:rsid w:val="00E6286F"/>
    <w:rsid w:val="00E62966"/>
    <w:rsid w:val="00E62A9E"/>
    <w:rsid w:val="00E62B22"/>
    <w:rsid w:val="00E62E1D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BC2"/>
    <w:rsid w:val="00E65FB3"/>
    <w:rsid w:val="00E662BA"/>
    <w:rsid w:val="00E66514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F08"/>
    <w:rsid w:val="00E67FC6"/>
    <w:rsid w:val="00E702B8"/>
    <w:rsid w:val="00E705D0"/>
    <w:rsid w:val="00E70798"/>
    <w:rsid w:val="00E70916"/>
    <w:rsid w:val="00E71146"/>
    <w:rsid w:val="00E71461"/>
    <w:rsid w:val="00E7164D"/>
    <w:rsid w:val="00E71805"/>
    <w:rsid w:val="00E718CD"/>
    <w:rsid w:val="00E71E1F"/>
    <w:rsid w:val="00E71E4F"/>
    <w:rsid w:val="00E71F43"/>
    <w:rsid w:val="00E720D9"/>
    <w:rsid w:val="00E72413"/>
    <w:rsid w:val="00E72483"/>
    <w:rsid w:val="00E72A22"/>
    <w:rsid w:val="00E72BD4"/>
    <w:rsid w:val="00E72EE8"/>
    <w:rsid w:val="00E73277"/>
    <w:rsid w:val="00E732BD"/>
    <w:rsid w:val="00E733DE"/>
    <w:rsid w:val="00E733F2"/>
    <w:rsid w:val="00E73673"/>
    <w:rsid w:val="00E7371E"/>
    <w:rsid w:val="00E738FC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C4"/>
    <w:rsid w:val="00E85439"/>
    <w:rsid w:val="00E85649"/>
    <w:rsid w:val="00E85DCC"/>
    <w:rsid w:val="00E862AF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34A"/>
    <w:rsid w:val="00E91715"/>
    <w:rsid w:val="00E9184D"/>
    <w:rsid w:val="00E918CE"/>
    <w:rsid w:val="00E918EA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BA4"/>
    <w:rsid w:val="00E93D3E"/>
    <w:rsid w:val="00E93D68"/>
    <w:rsid w:val="00E93D6C"/>
    <w:rsid w:val="00E93E79"/>
    <w:rsid w:val="00E93EB7"/>
    <w:rsid w:val="00E9401E"/>
    <w:rsid w:val="00E94084"/>
    <w:rsid w:val="00E941E6"/>
    <w:rsid w:val="00E9486A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A7"/>
    <w:rsid w:val="00E96CC1"/>
    <w:rsid w:val="00E96D5E"/>
    <w:rsid w:val="00E96DC6"/>
    <w:rsid w:val="00E97050"/>
    <w:rsid w:val="00E97102"/>
    <w:rsid w:val="00E976CB"/>
    <w:rsid w:val="00E9780A"/>
    <w:rsid w:val="00E97A03"/>
    <w:rsid w:val="00E97C05"/>
    <w:rsid w:val="00E97DBD"/>
    <w:rsid w:val="00E97F10"/>
    <w:rsid w:val="00E97F80"/>
    <w:rsid w:val="00E97FAB"/>
    <w:rsid w:val="00EA04DA"/>
    <w:rsid w:val="00EA050E"/>
    <w:rsid w:val="00EA052B"/>
    <w:rsid w:val="00EA089C"/>
    <w:rsid w:val="00EA0916"/>
    <w:rsid w:val="00EA098C"/>
    <w:rsid w:val="00EA0BFC"/>
    <w:rsid w:val="00EA0C98"/>
    <w:rsid w:val="00EA107D"/>
    <w:rsid w:val="00EA1161"/>
    <w:rsid w:val="00EA11BB"/>
    <w:rsid w:val="00EA13AD"/>
    <w:rsid w:val="00EA13B1"/>
    <w:rsid w:val="00EA1436"/>
    <w:rsid w:val="00EA14A5"/>
    <w:rsid w:val="00EA1560"/>
    <w:rsid w:val="00EA19F6"/>
    <w:rsid w:val="00EA1CA2"/>
    <w:rsid w:val="00EA1E21"/>
    <w:rsid w:val="00EA243B"/>
    <w:rsid w:val="00EA25C3"/>
    <w:rsid w:val="00EA2676"/>
    <w:rsid w:val="00EA26ED"/>
    <w:rsid w:val="00EA2AC4"/>
    <w:rsid w:val="00EA2C1B"/>
    <w:rsid w:val="00EA2D1A"/>
    <w:rsid w:val="00EA2DF2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E34"/>
    <w:rsid w:val="00EA5EED"/>
    <w:rsid w:val="00EA5FE0"/>
    <w:rsid w:val="00EA60C4"/>
    <w:rsid w:val="00EA60DB"/>
    <w:rsid w:val="00EA610B"/>
    <w:rsid w:val="00EA61E1"/>
    <w:rsid w:val="00EA61FB"/>
    <w:rsid w:val="00EA681F"/>
    <w:rsid w:val="00EA69A0"/>
    <w:rsid w:val="00EA6AC9"/>
    <w:rsid w:val="00EA6AE6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C1"/>
    <w:rsid w:val="00EB0A3A"/>
    <w:rsid w:val="00EB0AFF"/>
    <w:rsid w:val="00EB0C1F"/>
    <w:rsid w:val="00EB0C9E"/>
    <w:rsid w:val="00EB0F0E"/>
    <w:rsid w:val="00EB1020"/>
    <w:rsid w:val="00EB10FE"/>
    <w:rsid w:val="00EB131F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2CB"/>
    <w:rsid w:val="00EB32F0"/>
    <w:rsid w:val="00EB3331"/>
    <w:rsid w:val="00EB3359"/>
    <w:rsid w:val="00EB3399"/>
    <w:rsid w:val="00EB33AC"/>
    <w:rsid w:val="00EB33FF"/>
    <w:rsid w:val="00EB37C8"/>
    <w:rsid w:val="00EB3FF6"/>
    <w:rsid w:val="00EB4046"/>
    <w:rsid w:val="00EB4099"/>
    <w:rsid w:val="00EB41F4"/>
    <w:rsid w:val="00EB42BC"/>
    <w:rsid w:val="00EB4365"/>
    <w:rsid w:val="00EB473E"/>
    <w:rsid w:val="00EB4821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533"/>
    <w:rsid w:val="00EC0982"/>
    <w:rsid w:val="00EC0A46"/>
    <w:rsid w:val="00EC0CF3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2264"/>
    <w:rsid w:val="00EC25A5"/>
    <w:rsid w:val="00EC25C9"/>
    <w:rsid w:val="00EC25FB"/>
    <w:rsid w:val="00EC26F0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95"/>
    <w:rsid w:val="00EC6CC0"/>
    <w:rsid w:val="00EC6F16"/>
    <w:rsid w:val="00EC71B8"/>
    <w:rsid w:val="00EC71EF"/>
    <w:rsid w:val="00EC7203"/>
    <w:rsid w:val="00EC735D"/>
    <w:rsid w:val="00EC76DC"/>
    <w:rsid w:val="00EC78D9"/>
    <w:rsid w:val="00EC78E3"/>
    <w:rsid w:val="00EC7AAC"/>
    <w:rsid w:val="00EC7BD0"/>
    <w:rsid w:val="00EC7D0B"/>
    <w:rsid w:val="00EC7FF6"/>
    <w:rsid w:val="00ED0149"/>
    <w:rsid w:val="00ED0474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E39"/>
    <w:rsid w:val="00ED1F44"/>
    <w:rsid w:val="00ED1FA6"/>
    <w:rsid w:val="00ED2023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EE8"/>
    <w:rsid w:val="00ED6343"/>
    <w:rsid w:val="00ED6785"/>
    <w:rsid w:val="00ED68E0"/>
    <w:rsid w:val="00ED6ABC"/>
    <w:rsid w:val="00ED6BCB"/>
    <w:rsid w:val="00ED6CEF"/>
    <w:rsid w:val="00ED6EC6"/>
    <w:rsid w:val="00ED704B"/>
    <w:rsid w:val="00ED7390"/>
    <w:rsid w:val="00ED7BB1"/>
    <w:rsid w:val="00ED7C0D"/>
    <w:rsid w:val="00ED7C76"/>
    <w:rsid w:val="00ED7CCE"/>
    <w:rsid w:val="00ED7D13"/>
    <w:rsid w:val="00EE002F"/>
    <w:rsid w:val="00EE0148"/>
    <w:rsid w:val="00EE01AF"/>
    <w:rsid w:val="00EE05D6"/>
    <w:rsid w:val="00EE071C"/>
    <w:rsid w:val="00EE08BC"/>
    <w:rsid w:val="00EE0AB6"/>
    <w:rsid w:val="00EE0E4E"/>
    <w:rsid w:val="00EE1075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E2E"/>
    <w:rsid w:val="00EE3E96"/>
    <w:rsid w:val="00EE3F66"/>
    <w:rsid w:val="00EE429E"/>
    <w:rsid w:val="00EE43FF"/>
    <w:rsid w:val="00EE4468"/>
    <w:rsid w:val="00EE457B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A68"/>
    <w:rsid w:val="00EE6AB0"/>
    <w:rsid w:val="00EE6AC6"/>
    <w:rsid w:val="00EE6AC7"/>
    <w:rsid w:val="00EE6C0E"/>
    <w:rsid w:val="00EE6C6C"/>
    <w:rsid w:val="00EE6EAE"/>
    <w:rsid w:val="00EE7259"/>
    <w:rsid w:val="00EE72A9"/>
    <w:rsid w:val="00EE7548"/>
    <w:rsid w:val="00EE756C"/>
    <w:rsid w:val="00EE7736"/>
    <w:rsid w:val="00EE775E"/>
    <w:rsid w:val="00EE7C6B"/>
    <w:rsid w:val="00EE7DA0"/>
    <w:rsid w:val="00EE7F09"/>
    <w:rsid w:val="00EE7F58"/>
    <w:rsid w:val="00EE7F6A"/>
    <w:rsid w:val="00EF0293"/>
    <w:rsid w:val="00EF0375"/>
    <w:rsid w:val="00EF05C0"/>
    <w:rsid w:val="00EF08C9"/>
    <w:rsid w:val="00EF09D3"/>
    <w:rsid w:val="00EF0A4C"/>
    <w:rsid w:val="00EF0A63"/>
    <w:rsid w:val="00EF0AAC"/>
    <w:rsid w:val="00EF0D18"/>
    <w:rsid w:val="00EF0D42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4F9"/>
    <w:rsid w:val="00EF4519"/>
    <w:rsid w:val="00EF469F"/>
    <w:rsid w:val="00EF46A8"/>
    <w:rsid w:val="00EF47B5"/>
    <w:rsid w:val="00EF491F"/>
    <w:rsid w:val="00EF4DF7"/>
    <w:rsid w:val="00EF5096"/>
    <w:rsid w:val="00EF53D1"/>
    <w:rsid w:val="00EF53DA"/>
    <w:rsid w:val="00EF557E"/>
    <w:rsid w:val="00EF58D2"/>
    <w:rsid w:val="00EF594B"/>
    <w:rsid w:val="00EF5B0D"/>
    <w:rsid w:val="00EF5DBA"/>
    <w:rsid w:val="00EF6373"/>
    <w:rsid w:val="00EF63E5"/>
    <w:rsid w:val="00EF6406"/>
    <w:rsid w:val="00EF6593"/>
    <w:rsid w:val="00EF66DF"/>
    <w:rsid w:val="00EF674E"/>
    <w:rsid w:val="00EF691E"/>
    <w:rsid w:val="00EF6CA6"/>
    <w:rsid w:val="00EF6E1D"/>
    <w:rsid w:val="00EF6E62"/>
    <w:rsid w:val="00EF6F80"/>
    <w:rsid w:val="00EF6FC2"/>
    <w:rsid w:val="00EF7133"/>
    <w:rsid w:val="00EF718C"/>
    <w:rsid w:val="00EF7437"/>
    <w:rsid w:val="00EF75B7"/>
    <w:rsid w:val="00EF75E3"/>
    <w:rsid w:val="00EF7BAD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636"/>
    <w:rsid w:val="00F01687"/>
    <w:rsid w:val="00F01702"/>
    <w:rsid w:val="00F01709"/>
    <w:rsid w:val="00F017E3"/>
    <w:rsid w:val="00F01951"/>
    <w:rsid w:val="00F02084"/>
    <w:rsid w:val="00F020C1"/>
    <w:rsid w:val="00F02196"/>
    <w:rsid w:val="00F02227"/>
    <w:rsid w:val="00F023D4"/>
    <w:rsid w:val="00F02756"/>
    <w:rsid w:val="00F029F1"/>
    <w:rsid w:val="00F02A27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E04"/>
    <w:rsid w:val="00F03FA8"/>
    <w:rsid w:val="00F04190"/>
    <w:rsid w:val="00F043D1"/>
    <w:rsid w:val="00F048E0"/>
    <w:rsid w:val="00F0490B"/>
    <w:rsid w:val="00F049EE"/>
    <w:rsid w:val="00F04A0D"/>
    <w:rsid w:val="00F04A5B"/>
    <w:rsid w:val="00F04BA1"/>
    <w:rsid w:val="00F04C70"/>
    <w:rsid w:val="00F04CFB"/>
    <w:rsid w:val="00F04E7C"/>
    <w:rsid w:val="00F05768"/>
    <w:rsid w:val="00F058BB"/>
    <w:rsid w:val="00F05BFF"/>
    <w:rsid w:val="00F05C22"/>
    <w:rsid w:val="00F05EFE"/>
    <w:rsid w:val="00F060A2"/>
    <w:rsid w:val="00F0620E"/>
    <w:rsid w:val="00F062CC"/>
    <w:rsid w:val="00F0640E"/>
    <w:rsid w:val="00F0650C"/>
    <w:rsid w:val="00F065D2"/>
    <w:rsid w:val="00F0661B"/>
    <w:rsid w:val="00F0671C"/>
    <w:rsid w:val="00F06E0B"/>
    <w:rsid w:val="00F0742B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14CF"/>
    <w:rsid w:val="00F11755"/>
    <w:rsid w:val="00F118F8"/>
    <w:rsid w:val="00F11B3B"/>
    <w:rsid w:val="00F11ED3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D1"/>
    <w:rsid w:val="00F13E5E"/>
    <w:rsid w:val="00F1406F"/>
    <w:rsid w:val="00F140FC"/>
    <w:rsid w:val="00F1415D"/>
    <w:rsid w:val="00F142CD"/>
    <w:rsid w:val="00F14832"/>
    <w:rsid w:val="00F1497F"/>
    <w:rsid w:val="00F149B7"/>
    <w:rsid w:val="00F14B2A"/>
    <w:rsid w:val="00F14BD8"/>
    <w:rsid w:val="00F1515A"/>
    <w:rsid w:val="00F154A7"/>
    <w:rsid w:val="00F155AB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E77"/>
    <w:rsid w:val="00F20F6E"/>
    <w:rsid w:val="00F2114E"/>
    <w:rsid w:val="00F21735"/>
    <w:rsid w:val="00F217DB"/>
    <w:rsid w:val="00F21B47"/>
    <w:rsid w:val="00F21D2B"/>
    <w:rsid w:val="00F22499"/>
    <w:rsid w:val="00F22743"/>
    <w:rsid w:val="00F227DC"/>
    <w:rsid w:val="00F22944"/>
    <w:rsid w:val="00F22A65"/>
    <w:rsid w:val="00F22A96"/>
    <w:rsid w:val="00F22AF1"/>
    <w:rsid w:val="00F22BBB"/>
    <w:rsid w:val="00F22EC0"/>
    <w:rsid w:val="00F232C8"/>
    <w:rsid w:val="00F23437"/>
    <w:rsid w:val="00F235E6"/>
    <w:rsid w:val="00F2389F"/>
    <w:rsid w:val="00F23B8E"/>
    <w:rsid w:val="00F23E92"/>
    <w:rsid w:val="00F24079"/>
    <w:rsid w:val="00F242B1"/>
    <w:rsid w:val="00F242E6"/>
    <w:rsid w:val="00F244E9"/>
    <w:rsid w:val="00F246A9"/>
    <w:rsid w:val="00F24740"/>
    <w:rsid w:val="00F2486F"/>
    <w:rsid w:val="00F24CF6"/>
    <w:rsid w:val="00F252C1"/>
    <w:rsid w:val="00F252D6"/>
    <w:rsid w:val="00F255EB"/>
    <w:rsid w:val="00F257C6"/>
    <w:rsid w:val="00F258C7"/>
    <w:rsid w:val="00F25A2F"/>
    <w:rsid w:val="00F25E41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A7F"/>
    <w:rsid w:val="00F27C3F"/>
    <w:rsid w:val="00F27D2C"/>
    <w:rsid w:val="00F27E38"/>
    <w:rsid w:val="00F300B7"/>
    <w:rsid w:val="00F30109"/>
    <w:rsid w:val="00F305A0"/>
    <w:rsid w:val="00F306CE"/>
    <w:rsid w:val="00F3092F"/>
    <w:rsid w:val="00F30AB1"/>
    <w:rsid w:val="00F30ADC"/>
    <w:rsid w:val="00F30B0C"/>
    <w:rsid w:val="00F30BB2"/>
    <w:rsid w:val="00F30D27"/>
    <w:rsid w:val="00F30D46"/>
    <w:rsid w:val="00F3104E"/>
    <w:rsid w:val="00F311E4"/>
    <w:rsid w:val="00F31274"/>
    <w:rsid w:val="00F31275"/>
    <w:rsid w:val="00F3161A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6B1"/>
    <w:rsid w:val="00F32707"/>
    <w:rsid w:val="00F3286F"/>
    <w:rsid w:val="00F329BF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C97"/>
    <w:rsid w:val="00F37D8A"/>
    <w:rsid w:val="00F4007C"/>
    <w:rsid w:val="00F4032C"/>
    <w:rsid w:val="00F40414"/>
    <w:rsid w:val="00F40464"/>
    <w:rsid w:val="00F404F1"/>
    <w:rsid w:val="00F40822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7E3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895"/>
    <w:rsid w:val="00F439FD"/>
    <w:rsid w:val="00F43ABC"/>
    <w:rsid w:val="00F43AE4"/>
    <w:rsid w:val="00F43C4F"/>
    <w:rsid w:val="00F43ECD"/>
    <w:rsid w:val="00F44020"/>
    <w:rsid w:val="00F44255"/>
    <w:rsid w:val="00F4437E"/>
    <w:rsid w:val="00F44659"/>
    <w:rsid w:val="00F44833"/>
    <w:rsid w:val="00F44846"/>
    <w:rsid w:val="00F44D04"/>
    <w:rsid w:val="00F44D08"/>
    <w:rsid w:val="00F44D20"/>
    <w:rsid w:val="00F451CD"/>
    <w:rsid w:val="00F45326"/>
    <w:rsid w:val="00F453D2"/>
    <w:rsid w:val="00F455FB"/>
    <w:rsid w:val="00F458A3"/>
    <w:rsid w:val="00F4599B"/>
    <w:rsid w:val="00F45C74"/>
    <w:rsid w:val="00F45F29"/>
    <w:rsid w:val="00F45F92"/>
    <w:rsid w:val="00F46316"/>
    <w:rsid w:val="00F464B0"/>
    <w:rsid w:val="00F46520"/>
    <w:rsid w:val="00F46529"/>
    <w:rsid w:val="00F4660F"/>
    <w:rsid w:val="00F468E6"/>
    <w:rsid w:val="00F46BAE"/>
    <w:rsid w:val="00F46BD6"/>
    <w:rsid w:val="00F46D58"/>
    <w:rsid w:val="00F46E44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772"/>
    <w:rsid w:val="00F51944"/>
    <w:rsid w:val="00F51B10"/>
    <w:rsid w:val="00F51BF6"/>
    <w:rsid w:val="00F51C66"/>
    <w:rsid w:val="00F51CA5"/>
    <w:rsid w:val="00F51D3C"/>
    <w:rsid w:val="00F51F69"/>
    <w:rsid w:val="00F52152"/>
    <w:rsid w:val="00F522C7"/>
    <w:rsid w:val="00F5236D"/>
    <w:rsid w:val="00F5243F"/>
    <w:rsid w:val="00F52529"/>
    <w:rsid w:val="00F5261A"/>
    <w:rsid w:val="00F527BD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AE"/>
    <w:rsid w:val="00F53E43"/>
    <w:rsid w:val="00F53E9E"/>
    <w:rsid w:val="00F53EE2"/>
    <w:rsid w:val="00F54006"/>
    <w:rsid w:val="00F54017"/>
    <w:rsid w:val="00F54706"/>
    <w:rsid w:val="00F54EA5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669"/>
    <w:rsid w:val="00F566F0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9C1"/>
    <w:rsid w:val="00F57A2C"/>
    <w:rsid w:val="00F57C0E"/>
    <w:rsid w:val="00F57E03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7F1"/>
    <w:rsid w:val="00F61A2E"/>
    <w:rsid w:val="00F61A8F"/>
    <w:rsid w:val="00F61AD3"/>
    <w:rsid w:val="00F62172"/>
    <w:rsid w:val="00F621B5"/>
    <w:rsid w:val="00F623B8"/>
    <w:rsid w:val="00F6269E"/>
    <w:rsid w:val="00F62B6C"/>
    <w:rsid w:val="00F62D59"/>
    <w:rsid w:val="00F62F5C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4F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590"/>
    <w:rsid w:val="00F65604"/>
    <w:rsid w:val="00F656CC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AD2"/>
    <w:rsid w:val="00F71B4B"/>
    <w:rsid w:val="00F71C06"/>
    <w:rsid w:val="00F71CBF"/>
    <w:rsid w:val="00F71D78"/>
    <w:rsid w:val="00F71E9A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BED"/>
    <w:rsid w:val="00F74294"/>
    <w:rsid w:val="00F74534"/>
    <w:rsid w:val="00F74614"/>
    <w:rsid w:val="00F746B8"/>
    <w:rsid w:val="00F749BF"/>
    <w:rsid w:val="00F74D97"/>
    <w:rsid w:val="00F74F22"/>
    <w:rsid w:val="00F74F39"/>
    <w:rsid w:val="00F74FD4"/>
    <w:rsid w:val="00F75056"/>
    <w:rsid w:val="00F7511B"/>
    <w:rsid w:val="00F752A5"/>
    <w:rsid w:val="00F75379"/>
    <w:rsid w:val="00F753BA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47B"/>
    <w:rsid w:val="00F764E7"/>
    <w:rsid w:val="00F76516"/>
    <w:rsid w:val="00F76821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98"/>
    <w:rsid w:val="00F80530"/>
    <w:rsid w:val="00F80562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FF"/>
    <w:rsid w:val="00F832BC"/>
    <w:rsid w:val="00F8339D"/>
    <w:rsid w:val="00F837FB"/>
    <w:rsid w:val="00F83945"/>
    <w:rsid w:val="00F83B09"/>
    <w:rsid w:val="00F83B5C"/>
    <w:rsid w:val="00F83E32"/>
    <w:rsid w:val="00F840E1"/>
    <w:rsid w:val="00F84111"/>
    <w:rsid w:val="00F84424"/>
    <w:rsid w:val="00F84597"/>
    <w:rsid w:val="00F845CF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F6"/>
    <w:rsid w:val="00F85A4B"/>
    <w:rsid w:val="00F85AC8"/>
    <w:rsid w:val="00F85D8B"/>
    <w:rsid w:val="00F85EAE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BC3"/>
    <w:rsid w:val="00F86BC9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E2"/>
    <w:rsid w:val="00F877F8"/>
    <w:rsid w:val="00F87BED"/>
    <w:rsid w:val="00F87DE7"/>
    <w:rsid w:val="00F9015F"/>
    <w:rsid w:val="00F9030E"/>
    <w:rsid w:val="00F9035D"/>
    <w:rsid w:val="00F90658"/>
    <w:rsid w:val="00F906D5"/>
    <w:rsid w:val="00F90A0A"/>
    <w:rsid w:val="00F90C95"/>
    <w:rsid w:val="00F90E1B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52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4F4"/>
    <w:rsid w:val="00F93620"/>
    <w:rsid w:val="00F9379B"/>
    <w:rsid w:val="00F93A34"/>
    <w:rsid w:val="00F93B3B"/>
    <w:rsid w:val="00F93E7E"/>
    <w:rsid w:val="00F93FD3"/>
    <w:rsid w:val="00F94177"/>
    <w:rsid w:val="00F9423D"/>
    <w:rsid w:val="00F9436B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510"/>
    <w:rsid w:val="00FA060A"/>
    <w:rsid w:val="00FA0682"/>
    <w:rsid w:val="00FA06EB"/>
    <w:rsid w:val="00FA0700"/>
    <w:rsid w:val="00FA096C"/>
    <w:rsid w:val="00FA0AB7"/>
    <w:rsid w:val="00FA0B8A"/>
    <w:rsid w:val="00FA0B91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A"/>
    <w:rsid w:val="00FA206D"/>
    <w:rsid w:val="00FA2494"/>
    <w:rsid w:val="00FA2549"/>
    <w:rsid w:val="00FA2595"/>
    <w:rsid w:val="00FA2773"/>
    <w:rsid w:val="00FA27FB"/>
    <w:rsid w:val="00FA2809"/>
    <w:rsid w:val="00FA2C34"/>
    <w:rsid w:val="00FA2E6E"/>
    <w:rsid w:val="00FA30B1"/>
    <w:rsid w:val="00FA32A7"/>
    <w:rsid w:val="00FA3300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8"/>
    <w:rsid w:val="00FA4719"/>
    <w:rsid w:val="00FA4D86"/>
    <w:rsid w:val="00FA4F40"/>
    <w:rsid w:val="00FA4F66"/>
    <w:rsid w:val="00FA4F87"/>
    <w:rsid w:val="00FA512D"/>
    <w:rsid w:val="00FA5573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362"/>
    <w:rsid w:val="00FB14E9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18D"/>
    <w:rsid w:val="00FB41CF"/>
    <w:rsid w:val="00FB42E7"/>
    <w:rsid w:val="00FB448C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3BC"/>
    <w:rsid w:val="00FC184C"/>
    <w:rsid w:val="00FC18EF"/>
    <w:rsid w:val="00FC1A46"/>
    <w:rsid w:val="00FC1A7C"/>
    <w:rsid w:val="00FC1C41"/>
    <w:rsid w:val="00FC1C7F"/>
    <w:rsid w:val="00FC1CE1"/>
    <w:rsid w:val="00FC1F0B"/>
    <w:rsid w:val="00FC1FE1"/>
    <w:rsid w:val="00FC226F"/>
    <w:rsid w:val="00FC22EF"/>
    <w:rsid w:val="00FC257B"/>
    <w:rsid w:val="00FC271E"/>
    <w:rsid w:val="00FC2849"/>
    <w:rsid w:val="00FC286A"/>
    <w:rsid w:val="00FC2C40"/>
    <w:rsid w:val="00FC2EF0"/>
    <w:rsid w:val="00FC3140"/>
    <w:rsid w:val="00FC36DD"/>
    <w:rsid w:val="00FC3941"/>
    <w:rsid w:val="00FC3CA9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33D"/>
    <w:rsid w:val="00FC57CE"/>
    <w:rsid w:val="00FC5C38"/>
    <w:rsid w:val="00FC5CAA"/>
    <w:rsid w:val="00FC5D26"/>
    <w:rsid w:val="00FC5DBB"/>
    <w:rsid w:val="00FC638A"/>
    <w:rsid w:val="00FC63E9"/>
    <w:rsid w:val="00FC6564"/>
    <w:rsid w:val="00FC6731"/>
    <w:rsid w:val="00FC682C"/>
    <w:rsid w:val="00FC6957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CA3"/>
    <w:rsid w:val="00FC7DF6"/>
    <w:rsid w:val="00FC7F06"/>
    <w:rsid w:val="00FD014F"/>
    <w:rsid w:val="00FD0178"/>
    <w:rsid w:val="00FD0257"/>
    <w:rsid w:val="00FD0390"/>
    <w:rsid w:val="00FD0503"/>
    <w:rsid w:val="00FD07CF"/>
    <w:rsid w:val="00FD08DF"/>
    <w:rsid w:val="00FD097A"/>
    <w:rsid w:val="00FD09C2"/>
    <w:rsid w:val="00FD0B68"/>
    <w:rsid w:val="00FD0C13"/>
    <w:rsid w:val="00FD0C4D"/>
    <w:rsid w:val="00FD0CE3"/>
    <w:rsid w:val="00FD0E4E"/>
    <w:rsid w:val="00FD0E61"/>
    <w:rsid w:val="00FD0F49"/>
    <w:rsid w:val="00FD0F64"/>
    <w:rsid w:val="00FD100E"/>
    <w:rsid w:val="00FD116F"/>
    <w:rsid w:val="00FD14F8"/>
    <w:rsid w:val="00FD177A"/>
    <w:rsid w:val="00FD1831"/>
    <w:rsid w:val="00FD18F4"/>
    <w:rsid w:val="00FD1B5E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D3"/>
    <w:rsid w:val="00FD2D08"/>
    <w:rsid w:val="00FD2EF5"/>
    <w:rsid w:val="00FD2F9D"/>
    <w:rsid w:val="00FD3076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791"/>
    <w:rsid w:val="00FD684C"/>
    <w:rsid w:val="00FD69FC"/>
    <w:rsid w:val="00FD6BBF"/>
    <w:rsid w:val="00FD6D50"/>
    <w:rsid w:val="00FD6DC6"/>
    <w:rsid w:val="00FD6EB9"/>
    <w:rsid w:val="00FD71FD"/>
    <w:rsid w:val="00FD720C"/>
    <w:rsid w:val="00FD727F"/>
    <w:rsid w:val="00FD7431"/>
    <w:rsid w:val="00FD77F1"/>
    <w:rsid w:val="00FD7903"/>
    <w:rsid w:val="00FD7914"/>
    <w:rsid w:val="00FD797F"/>
    <w:rsid w:val="00FD7B1B"/>
    <w:rsid w:val="00FD7B2A"/>
    <w:rsid w:val="00FD7D88"/>
    <w:rsid w:val="00FE0012"/>
    <w:rsid w:val="00FE0071"/>
    <w:rsid w:val="00FE0141"/>
    <w:rsid w:val="00FE03BF"/>
    <w:rsid w:val="00FE0423"/>
    <w:rsid w:val="00FE0437"/>
    <w:rsid w:val="00FE0514"/>
    <w:rsid w:val="00FE067B"/>
    <w:rsid w:val="00FE0D79"/>
    <w:rsid w:val="00FE0D7A"/>
    <w:rsid w:val="00FE0E5C"/>
    <w:rsid w:val="00FE1052"/>
    <w:rsid w:val="00FE10D8"/>
    <w:rsid w:val="00FE11AA"/>
    <w:rsid w:val="00FE1397"/>
    <w:rsid w:val="00FE168D"/>
    <w:rsid w:val="00FE1719"/>
    <w:rsid w:val="00FE1787"/>
    <w:rsid w:val="00FE1D22"/>
    <w:rsid w:val="00FE1E35"/>
    <w:rsid w:val="00FE2189"/>
    <w:rsid w:val="00FE21A0"/>
    <w:rsid w:val="00FE27A4"/>
    <w:rsid w:val="00FE27E9"/>
    <w:rsid w:val="00FE27F9"/>
    <w:rsid w:val="00FE281E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AFA"/>
    <w:rsid w:val="00FE3B45"/>
    <w:rsid w:val="00FE3CAA"/>
    <w:rsid w:val="00FE40A1"/>
    <w:rsid w:val="00FE4248"/>
    <w:rsid w:val="00FE4396"/>
    <w:rsid w:val="00FE46CA"/>
    <w:rsid w:val="00FE48C8"/>
    <w:rsid w:val="00FE48E1"/>
    <w:rsid w:val="00FE48E3"/>
    <w:rsid w:val="00FE490E"/>
    <w:rsid w:val="00FE4C5E"/>
    <w:rsid w:val="00FE4F34"/>
    <w:rsid w:val="00FE5011"/>
    <w:rsid w:val="00FE50BD"/>
    <w:rsid w:val="00FE5397"/>
    <w:rsid w:val="00FE5422"/>
    <w:rsid w:val="00FE553B"/>
    <w:rsid w:val="00FE56D6"/>
    <w:rsid w:val="00FE5A85"/>
    <w:rsid w:val="00FE5BC5"/>
    <w:rsid w:val="00FE5BE7"/>
    <w:rsid w:val="00FE5D14"/>
    <w:rsid w:val="00FE627F"/>
    <w:rsid w:val="00FE6955"/>
    <w:rsid w:val="00FE6AB3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82E"/>
    <w:rsid w:val="00FF088A"/>
    <w:rsid w:val="00FF0AA6"/>
    <w:rsid w:val="00FF0BF3"/>
    <w:rsid w:val="00FF0C7E"/>
    <w:rsid w:val="00FF10BA"/>
    <w:rsid w:val="00FF13F0"/>
    <w:rsid w:val="00FF1525"/>
    <w:rsid w:val="00FF15BF"/>
    <w:rsid w:val="00FF17CC"/>
    <w:rsid w:val="00FF1807"/>
    <w:rsid w:val="00FF2257"/>
    <w:rsid w:val="00FF24D2"/>
    <w:rsid w:val="00FF29B9"/>
    <w:rsid w:val="00FF2C9D"/>
    <w:rsid w:val="00FF2D80"/>
    <w:rsid w:val="00FF2E11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7A3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E1"/>
    <w:rsid w:val="00FF5DEE"/>
    <w:rsid w:val="00FF5E98"/>
    <w:rsid w:val="00FF5FB1"/>
    <w:rsid w:val="00FF617B"/>
    <w:rsid w:val="00FF6287"/>
    <w:rsid w:val="00FF631A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E27"/>
    <w:rsid w:val="00FF7E41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9B8A6A-8E57-4AFA-939C-AD6A129A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161C91-4A65-4E1A-B6AD-8EF6C9A6D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sudaluck</cp:lastModifiedBy>
  <cp:revision>2</cp:revision>
  <cp:lastPrinted>2022-02-24T08:44:00Z</cp:lastPrinted>
  <dcterms:created xsi:type="dcterms:W3CDTF">2022-02-25T02:57:00Z</dcterms:created>
  <dcterms:modified xsi:type="dcterms:W3CDTF">2022-02-25T02:57:00Z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