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90" w:tblpY="1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9"/>
        <w:gridCol w:w="268"/>
        <w:gridCol w:w="7992"/>
      </w:tblGrid>
      <w:tr w:rsidR="00C35DF3" w:rsidRPr="000D4935" w14:paraId="774DAEC2" w14:textId="77777777" w:rsidTr="00BE261C">
        <w:trPr>
          <w:trHeight w:val="386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AE3300B" w14:textId="77777777" w:rsidR="00C35DF3" w:rsidRPr="000D4935" w:rsidRDefault="00C35DF3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bookmarkStart w:id="0" w:name="_GoBack"/>
            <w:bookmarkEnd w:id="0"/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8B71F43" w14:textId="77777777" w:rsidR="00C35DF3" w:rsidRPr="000D4935" w:rsidRDefault="00C35DF3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2437448E" w14:textId="77777777" w:rsidR="00C35DF3" w:rsidRPr="000D4935" w:rsidRDefault="00C35DF3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91F82" w:rsidRPr="000D4935" w14:paraId="743C00EF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259" w:type="dxa"/>
          </w:tcPr>
          <w:p w14:paraId="7A364B00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8" w:type="dxa"/>
          </w:tcPr>
          <w:p w14:paraId="0FE82907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92" w:type="dxa"/>
          </w:tcPr>
          <w:p w14:paraId="587AA5EB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91F82" w:rsidRPr="000D4935" w14:paraId="198DF367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3CFCC57D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8311F35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F870315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1F82" w:rsidRPr="000D4935" w14:paraId="555815D9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75BF87CA" w14:textId="2774A705" w:rsidR="00691F82" w:rsidRPr="000D4935" w:rsidRDefault="001E1B1A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4FC93443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992" w:type="dxa"/>
          </w:tcPr>
          <w:p w14:paraId="74E6CD1F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91F82" w:rsidRPr="000D4935" w14:paraId="79A64F6A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2F4AFBC7" w14:textId="147FD688" w:rsidR="00691F82" w:rsidRPr="000D4935" w:rsidRDefault="001E1B1A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AA9C1E1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0D7FC49C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91F82" w:rsidRPr="000D4935" w14:paraId="71176459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7C417EEE" w14:textId="68A70146" w:rsidR="00691F82" w:rsidRPr="000D4935" w:rsidRDefault="00446004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77AF602D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E0997F5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91F82" w:rsidRPr="000D4935" w14:paraId="4D8FF4EC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29719C13" w14:textId="22B6E5F1" w:rsidR="00691F82" w:rsidRPr="000D4935" w:rsidRDefault="00446004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067D548E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1218249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91F82" w:rsidRPr="000D4935" w14:paraId="68BB93C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  <w:shd w:val="clear" w:color="auto" w:fill="auto"/>
          </w:tcPr>
          <w:p w14:paraId="26B3E9BD" w14:textId="405E656A" w:rsidR="00691F82" w:rsidRPr="000D4935" w:rsidRDefault="009E2EBB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5F1AAFA1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DD0A7A1" w14:textId="77777777" w:rsidR="004271FB" w:rsidRPr="004271FB" w:rsidRDefault="00691F82" w:rsidP="004271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271FB" w:rsidRPr="000D4935" w14:paraId="472FD433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  <w:shd w:val="clear" w:color="auto" w:fill="auto"/>
          </w:tcPr>
          <w:p w14:paraId="465533F0" w14:textId="4F4BB38E" w:rsidR="004271FB" w:rsidRPr="009E2EBB" w:rsidRDefault="009E2EBB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E2EB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4DB65A33" w14:textId="77777777" w:rsidR="004271FB" w:rsidRPr="009E2EBB" w:rsidRDefault="004271FB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7AF3276" w14:textId="61EF1A84" w:rsidR="004271FB" w:rsidRPr="009E2EBB" w:rsidRDefault="00676D64" w:rsidP="004271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EB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A6363" w:rsidRPr="000D4935" w14:paraId="493CD477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1462F58F" w14:textId="1380638F" w:rsidR="004A6363" w:rsidRPr="000D4935" w:rsidRDefault="009E2EBB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33731982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1A670A8" w14:textId="55D57146" w:rsidR="004A6363" w:rsidRPr="000D4935" w:rsidRDefault="004A6363" w:rsidP="004A636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rtl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4A6363" w:rsidRPr="000D4935" w14:paraId="69FC2137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613841A5" w14:textId="244EE870" w:rsidR="004A6363" w:rsidRPr="000D4935" w:rsidRDefault="000F4820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463B50C6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C96A31B" w14:textId="3213F604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A6363" w:rsidRPr="000D4935" w14:paraId="22C1CDB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08933617" w14:textId="40BEEE86" w:rsidR="004A6363" w:rsidRPr="000D4935" w:rsidRDefault="000F4820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128ED48B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0C7C9737" w14:textId="02ED233D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4A6363" w:rsidRPr="000D4935" w14:paraId="2BA35A3C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  <w:shd w:val="clear" w:color="auto" w:fill="auto"/>
          </w:tcPr>
          <w:p w14:paraId="7FFE53F9" w14:textId="36A418EE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E6B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8" w:type="dxa"/>
            <w:shd w:val="clear" w:color="auto" w:fill="auto"/>
          </w:tcPr>
          <w:p w14:paraId="5AE87DE1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2431F57C" w14:textId="29FAAC6E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A6363" w:rsidRPr="000D4935" w14:paraId="3D13DA62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34C96E83" w14:textId="59644F48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E6A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2EA172B4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02BA3870" w14:textId="254AD02E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4A6363" w:rsidRPr="000D4935" w14:paraId="754F0238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363EFDBD" w14:textId="285D34C7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E6A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2999010C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DC9E47A" w14:textId="0F235330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A6363" w:rsidRPr="000D4935" w14:paraId="0575A51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53B67320" w14:textId="1ACC041D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E6A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196B687F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89489C2" w14:textId="76148F5C" w:rsidR="004A6363" w:rsidRPr="000D4935" w:rsidRDefault="00534C2C" w:rsidP="004A636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</w:tr>
      <w:tr w:rsidR="00075FFE" w:rsidRPr="000D4935" w14:paraId="19A85957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2A1C26AD" w14:textId="28A2C3C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15048DA5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ABAC1C4" w14:textId="75CFD7FD" w:rsidR="00075FFE" w:rsidRPr="00EE6AC7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534C2C" w:rsidRPr="00534C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075FFE" w:rsidRPr="000D4935" w14:paraId="4121D3D0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2182A98E" w14:textId="5D3B8844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2CAF7DF6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38003E2" w14:textId="673F6F62" w:rsidR="00075FFE" w:rsidRPr="000D4935" w:rsidRDefault="00534C2C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4C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075FFE" w:rsidRPr="000D4935" w14:paraId="04A7E771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49C79CD1" w14:textId="7D27CFE8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09D7D7FE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3885EB7D" w14:textId="42C31C81" w:rsidR="00075FFE" w:rsidRPr="000D4935" w:rsidRDefault="00534C2C" w:rsidP="00075FF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34C2C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</w:t>
            </w:r>
          </w:p>
        </w:tc>
      </w:tr>
      <w:tr w:rsidR="00075FFE" w:rsidRPr="000D4935" w14:paraId="3B489ADA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3866830A" w14:textId="2A58B0CC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ZW"/>
              </w:rPr>
              <w:t>17</w:t>
            </w:r>
          </w:p>
        </w:tc>
        <w:tc>
          <w:tcPr>
            <w:tcW w:w="268" w:type="dxa"/>
          </w:tcPr>
          <w:p w14:paraId="4FBDD7D2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10D6E2D" w14:textId="0A7EDF9E" w:rsidR="00075FFE" w:rsidRPr="000D4935" w:rsidRDefault="00534C2C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4C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75FFE" w:rsidRPr="000D4935" w14:paraId="4C3FF98E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3EDDBC74" w14:textId="04FAD3CD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267A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5B938581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5759E20" w14:textId="09A96D60" w:rsidR="00075FFE" w:rsidRPr="000D4935" w:rsidRDefault="00534C2C" w:rsidP="00075FF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075FFE" w:rsidRPr="000D4935" w14:paraId="12A2D896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677B7F88" w14:textId="74DEC1CB" w:rsidR="00075FFE" w:rsidRPr="000D4935" w:rsidRDefault="004267A7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8" w:type="dxa"/>
          </w:tcPr>
          <w:p w14:paraId="07D871F5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598668C" w14:textId="785E79BC" w:rsidR="00075FFE" w:rsidRPr="000D4935" w:rsidRDefault="00534C2C" w:rsidP="00075FF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75FFE" w:rsidRPr="000D4935" w14:paraId="3A00304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1760005A" w14:textId="1E72EFAF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4267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8" w:type="dxa"/>
          </w:tcPr>
          <w:p w14:paraId="58FA46E0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47DD279" w14:textId="1C1C7453" w:rsidR="00075FFE" w:rsidRPr="000D4935" w:rsidRDefault="00534C2C" w:rsidP="00075FF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075FFE" w:rsidRPr="000D4935" w14:paraId="67D0EB58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344979E6" w14:textId="563EFFCB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4267A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01D63F6E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34C0E65" w14:textId="4FB2CECE" w:rsidR="00075FFE" w:rsidRPr="000D4935" w:rsidRDefault="00534C2C" w:rsidP="0007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75FFE" w:rsidRPr="000D4935" w14:paraId="7217CE78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41737910" w14:textId="6433CD3C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4267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05F82332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B6AFA7A" w14:textId="3F313041" w:rsidR="00075FFE" w:rsidRPr="000D4935" w:rsidRDefault="00534C2C" w:rsidP="0007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75FFE" w:rsidRPr="000D4935" w14:paraId="1C90F0D5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012CA58D" w14:textId="11C64391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4267A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28D7B3F1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61EF459" w14:textId="079883AD" w:rsidR="00075FFE" w:rsidRPr="000D4935" w:rsidRDefault="00534C2C" w:rsidP="0007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075FFE" w:rsidRPr="000D4935" w14:paraId="31C87C98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2E25CB17" w14:textId="640D1AB5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4267A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7AECFF47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10A4365" w14:textId="7E0FB713" w:rsidR="00075FFE" w:rsidRPr="000D4935" w:rsidRDefault="00534C2C" w:rsidP="0007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</w:p>
        </w:tc>
      </w:tr>
      <w:tr w:rsidR="00075FFE" w:rsidRPr="000D4935" w14:paraId="4BAD9E43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084D9695" w14:textId="0D2DBD70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4267A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2396951F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2E37934" w14:textId="664C9A99" w:rsidR="00075FFE" w:rsidRPr="000D4935" w:rsidRDefault="00534C2C" w:rsidP="0007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ภาระผูกพันกับกิจการที่ไม่เกี่ยวข้องกัน  </w:t>
            </w:r>
          </w:p>
        </w:tc>
      </w:tr>
      <w:tr w:rsidR="00075FFE" w:rsidRPr="000D4935" w14:paraId="5562E35C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40099500" w14:textId="7821B137" w:rsidR="00075FFE" w:rsidRPr="000D4935" w:rsidRDefault="00534C2C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4267A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4AA60973" w14:textId="77777777" w:rsidR="00075FFE" w:rsidRPr="000D4935" w:rsidRDefault="00075FFE" w:rsidP="0007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5EC5628F" w14:textId="23D3C2A4" w:rsidR="00075FFE" w:rsidRPr="000D4935" w:rsidRDefault="00534C2C" w:rsidP="0007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40DB3F9C" w14:textId="77777777" w:rsidR="00B41447" w:rsidRPr="000D4935" w:rsidRDefault="00B41447" w:rsidP="00443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0"/>
        <w:jc w:val="both"/>
        <w:rPr>
          <w:rFonts w:ascii="Angsana New" w:hAnsi="Angsana New"/>
          <w:sz w:val="30"/>
          <w:szCs w:val="30"/>
        </w:rPr>
      </w:pPr>
    </w:p>
    <w:p w14:paraId="75C8D5AC" w14:textId="77777777" w:rsidR="00997756" w:rsidRDefault="00997756" w:rsidP="00443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0"/>
        <w:jc w:val="both"/>
        <w:rPr>
          <w:rFonts w:ascii="Angsana New" w:hAnsi="Angsana New"/>
          <w:sz w:val="30"/>
          <w:szCs w:val="30"/>
        </w:rPr>
      </w:pPr>
    </w:p>
    <w:p w14:paraId="19F675A3" w14:textId="7F43E0F3" w:rsidR="00673976" w:rsidRDefault="00126C1B" w:rsidP="00126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0D1614A" w14:textId="227A8992" w:rsidR="002572A6" w:rsidRPr="000D4935" w:rsidRDefault="002572A6" w:rsidP="00F37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0"/>
        <w:jc w:val="both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B8E28A0" w14:textId="77777777" w:rsidR="002572A6" w:rsidRPr="000D4935" w:rsidRDefault="002572A6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96CAC" w14:textId="10FA6673" w:rsidR="000A10DE" w:rsidRPr="008A424A" w:rsidRDefault="001C45A1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424A">
        <w:rPr>
          <w:rFonts w:ascii="Angsana New" w:hAnsi="Angsana New"/>
          <w:sz w:val="30"/>
          <w:szCs w:val="30"/>
          <w:cs/>
        </w:rPr>
        <w:t>งบการเงินนี้</w:t>
      </w:r>
      <w:r w:rsidR="000A10DE" w:rsidRPr="008A424A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ได้รับอนุมัติให้ออกงบการเงินจากคณะกรรมการ</w:t>
      </w:r>
      <w:r w:rsidR="00C67428" w:rsidRPr="008A424A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ตรวจสอบตามการมอบหมายจากคณะกรรมการบริษัท</w:t>
      </w:r>
      <w:r w:rsidR="000A10DE" w:rsidRPr="008A424A">
        <w:rPr>
          <w:rFonts w:ascii="Angsana New" w:hAnsi="Angsana New"/>
          <w:sz w:val="30"/>
          <w:szCs w:val="30"/>
          <w:cs/>
        </w:rPr>
        <w:t>เมื่อวันที่</w:t>
      </w:r>
      <w:r w:rsidR="00874C68" w:rsidRPr="008A424A">
        <w:rPr>
          <w:rFonts w:ascii="Angsana New" w:hAnsi="Angsana New" w:hint="cs"/>
          <w:sz w:val="30"/>
          <w:szCs w:val="30"/>
          <w:cs/>
        </w:rPr>
        <w:t xml:space="preserve"> </w:t>
      </w:r>
      <w:r w:rsidR="00743E02" w:rsidRPr="008A424A">
        <w:rPr>
          <w:rFonts w:ascii="Angsana New" w:hAnsi="Angsana New"/>
          <w:sz w:val="30"/>
          <w:szCs w:val="30"/>
        </w:rPr>
        <w:t>23</w:t>
      </w:r>
      <w:r w:rsidR="004956EF" w:rsidRPr="008A424A">
        <w:rPr>
          <w:rFonts w:ascii="Angsana New" w:hAnsi="Angsana New"/>
          <w:sz w:val="30"/>
          <w:szCs w:val="30"/>
        </w:rPr>
        <w:t xml:space="preserve"> </w:t>
      </w:r>
      <w:r w:rsidR="004956EF" w:rsidRPr="008A424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E1B1A" w:rsidRPr="008A424A">
        <w:rPr>
          <w:rFonts w:ascii="Angsana New" w:hAnsi="Angsana New"/>
          <w:sz w:val="30"/>
          <w:szCs w:val="30"/>
        </w:rPr>
        <w:t>256</w:t>
      </w:r>
      <w:r w:rsidR="00A02536" w:rsidRPr="008A424A">
        <w:rPr>
          <w:rFonts w:ascii="Angsana New" w:hAnsi="Angsana New"/>
          <w:sz w:val="30"/>
          <w:szCs w:val="30"/>
        </w:rPr>
        <w:t>5</w:t>
      </w:r>
    </w:p>
    <w:p w14:paraId="2F8AE7B7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E81A2A" w14:textId="77777777" w:rsidR="000A10DE" w:rsidRPr="000D4935" w:rsidRDefault="000A10DE" w:rsidP="006C2CD5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940B06D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BD001E" w14:textId="7AC27861" w:rsidR="000A10DE" w:rsidRPr="000D4935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บริษัท หาดทิพย์ จำกัด </w:t>
      </w:r>
      <w:r w:rsidRPr="000D4935">
        <w:rPr>
          <w:rFonts w:ascii="Angsana New" w:hAnsi="Angsana New"/>
          <w:sz w:val="30"/>
          <w:szCs w:val="30"/>
        </w:rPr>
        <w:t>(</w:t>
      </w:r>
      <w:r w:rsidRPr="000D4935">
        <w:rPr>
          <w:rFonts w:ascii="Angsana New" w:hAnsi="Angsana New"/>
          <w:sz w:val="30"/>
          <w:szCs w:val="30"/>
          <w:cs/>
        </w:rPr>
        <w:t>มหาชน</w:t>
      </w:r>
      <w:r w:rsidRPr="000D4935">
        <w:rPr>
          <w:rFonts w:ascii="Angsana New" w:hAnsi="Angsana New"/>
          <w:sz w:val="30"/>
          <w:szCs w:val="30"/>
        </w:rPr>
        <w:t>) “</w:t>
      </w:r>
      <w:r w:rsidRPr="000D4935">
        <w:rPr>
          <w:rFonts w:ascii="Angsana New" w:hAnsi="Angsana New"/>
          <w:sz w:val="30"/>
          <w:szCs w:val="30"/>
          <w:cs/>
        </w:rPr>
        <w:t>บริษัท</w:t>
      </w:r>
      <w:r w:rsidRPr="000D4935">
        <w:rPr>
          <w:rFonts w:ascii="Angsana New" w:hAnsi="Angsana New"/>
          <w:sz w:val="30"/>
          <w:szCs w:val="30"/>
        </w:rPr>
        <w:t>”</w:t>
      </w:r>
      <w:r w:rsidRPr="000D4935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4956EF" w:rsidRPr="000D4935">
        <w:rPr>
          <w:rFonts w:ascii="Angsana New" w:hAnsi="Angsana New"/>
          <w:sz w:val="30"/>
          <w:szCs w:val="30"/>
          <w:cs/>
        </w:rPr>
        <w:t>และจดทะเบียนกับ</w:t>
      </w:r>
      <w:r w:rsidR="003644AC" w:rsidRPr="000D4935">
        <w:rPr>
          <w:rFonts w:ascii="Angsana New" w:hAnsi="Angsana New"/>
          <w:sz w:val="30"/>
          <w:szCs w:val="30"/>
          <w:cs/>
        </w:rPr>
        <w:br/>
      </w:r>
      <w:r w:rsidR="004956EF" w:rsidRPr="000D4935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ตลาดหลักทรัพย์แห่งประเทศไทยเมื่อเดือนธันวาคม </w:t>
      </w:r>
      <w:r w:rsidR="001E1B1A" w:rsidRPr="000D4935">
        <w:rPr>
          <w:rFonts w:ascii="Angsana New" w:hAnsi="Angsana New"/>
          <w:sz w:val="30"/>
          <w:szCs w:val="30"/>
        </w:rPr>
        <w:t>2531</w:t>
      </w:r>
      <w:r w:rsidR="004956EF" w:rsidRPr="000D4935">
        <w:rPr>
          <w:rFonts w:ascii="Angsana New" w:hAnsi="Angsana New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87</w:t>
      </w:r>
      <w:r w:rsidRPr="000D4935">
        <w:rPr>
          <w:rFonts w:ascii="Angsana New" w:hAnsi="Angsana New"/>
          <w:sz w:val="30"/>
          <w:szCs w:val="30"/>
        </w:rPr>
        <w:t>/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="003644AC" w:rsidRPr="000D4935">
        <w:rPr>
          <w:rFonts w:ascii="Angsana New" w:hAnsi="Angsana New"/>
          <w:sz w:val="30"/>
          <w:szCs w:val="30"/>
          <w:cs/>
        </w:rPr>
        <w:br/>
      </w:r>
      <w:r w:rsidRPr="000D4935">
        <w:rPr>
          <w:rFonts w:ascii="Angsana New" w:hAnsi="Angsana New"/>
          <w:sz w:val="30"/>
          <w:szCs w:val="30"/>
          <w:cs/>
        </w:rPr>
        <w:t>ถนนกาญจนวนิช ตำบลบ้านพรุ อำเภอหาดใหญ่ จังหวัดสงขลา ประเทศไทย</w:t>
      </w:r>
    </w:p>
    <w:p w14:paraId="3ABA536B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1F0584" w14:textId="51874FCD" w:rsidR="000A10DE" w:rsidRPr="000D4935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0D4935">
        <w:rPr>
          <w:rFonts w:ascii="Angsana New" w:hAnsi="Angsana New"/>
          <w:spacing w:val="-2"/>
          <w:sz w:val="30"/>
          <w:szCs w:val="30"/>
          <w:cs/>
        </w:rPr>
        <w:t>ผู้ถือหุ้นรายใหญ่</w:t>
      </w:r>
      <w:r w:rsidR="00D776CE" w:rsidRPr="000D4935">
        <w:rPr>
          <w:rFonts w:ascii="Angsana New" w:hAnsi="Angsana New"/>
          <w:spacing w:val="-2"/>
          <w:sz w:val="30"/>
          <w:szCs w:val="30"/>
          <w:cs/>
        </w:rPr>
        <w:t>ในระหว่างปี</w:t>
      </w:r>
      <w:r w:rsidRPr="000D4935">
        <w:rPr>
          <w:rFonts w:ascii="Angsana New" w:hAnsi="Angsana New"/>
          <w:spacing w:val="-2"/>
          <w:sz w:val="30"/>
          <w:szCs w:val="30"/>
          <w:cs/>
        </w:rPr>
        <w:t>ได้แก่</w:t>
      </w:r>
      <w:r w:rsidRPr="000D4935">
        <w:rPr>
          <w:rFonts w:ascii="Angsana New" w:hAnsi="Angsana New"/>
          <w:spacing w:val="-2"/>
          <w:sz w:val="30"/>
          <w:szCs w:val="30"/>
        </w:rPr>
        <w:t xml:space="preserve"> </w:t>
      </w:r>
      <w:r w:rsidRPr="000D4935">
        <w:rPr>
          <w:rFonts w:ascii="Angsana New" w:hAnsi="Angsana New"/>
          <w:spacing w:val="-2"/>
          <w:sz w:val="30"/>
          <w:szCs w:val="30"/>
          <w:cs/>
        </w:rPr>
        <w:t xml:space="preserve">ครอบครัวรัตตกุล (ถือหุ้นร้อยละ </w:t>
      </w:r>
      <w:r w:rsidR="001E1B1A" w:rsidRPr="000D4935">
        <w:rPr>
          <w:rFonts w:ascii="Angsana New" w:hAnsi="Angsana New"/>
          <w:spacing w:val="-2"/>
          <w:sz w:val="30"/>
          <w:szCs w:val="30"/>
        </w:rPr>
        <w:t>35</w:t>
      </w:r>
      <w:r w:rsidR="0085649B" w:rsidRPr="000D4935">
        <w:rPr>
          <w:rFonts w:ascii="Angsana New" w:hAnsi="Angsana New"/>
          <w:spacing w:val="-2"/>
          <w:sz w:val="30"/>
          <w:szCs w:val="30"/>
        </w:rPr>
        <w:t>.</w:t>
      </w:r>
      <w:r w:rsidR="001E1B1A" w:rsidRPr="000D4935">
        <w:rPr>
          <w:rFonts w:ascii="Angsana New" w:hAnsi="Angsana New"/>
          <w:spacing w:val="-2"/>
          <w:sz w:val="30"/>
          <w:szCs w:val="30"/>
        </w:rPr>
        <w:t>63</w:t>
      </w:r>
      <w:r w:rsidRPr="000D4935">
        <w:rPr>
          <w:rFonts w:ascii="Angsana New" w:hAnsi="Angsana New"/>
          <w:spacing w:val="-2"/>
          <w:sz w:val="30"/>
          <w:szCs w:val="30"/>
          <w:cs/>
        </w:rPr>
        <w:t>)</w:t>
      </w:r>
      <w:r w:rsidRPr="000D4935">
        <w:rPr>
          <w:rFonts w:ascii="Angsana New" w:hAnsi="Angsana New"/>
          <w:spacing w:val="-2"/>
          <w:sz w:val="30"/>
          <w:szCs w:val="30"/>
        </w:rPr>
        <w:t xml:space="preserve"> </w:t>
      </w:r>
      <w:r w:rsidRPr="000D4935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proofErr w:type="spellStart"/>
      <w:r w:rsidR="00674F25" w:rsidRPr="000D4935">
        <w:rPr>
          <w:rFonts w:ascii="Angsana New" w:hAnsi="Angsana New"/>
          <w:sz w:val="30"/>
          <w:szCs w:val="30"/>
        </w:rPr>
        <w:t>Gutsche</w:t>
      </w:r>
      <w:proofErr w:type="spellEnd"/>
      <w:r w:rsidR="00674F25" w:rsidRPr="000D4935">
        <w:rPr>
          <w:rFonts w:ascii="Angsana New" w:hAnsi="Angsana New"/>
          <w:sz w:val="30"/>
          <w:szCs w:val="30"/>
        </w:rPr>
        <w:t xml:space="preserve"> Family Investments (Proprietary) Limited</w:t>
      </w:r>
      <w:r w:rsidR="00674F25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8B1984" w:rsidRPr="000D4935">
        <w:rPr>
          <w:rFonts w:ascii="Angsana New" w:hAnsi="Angsana New"/>
          <w:spacing w:val="-2"/>
          <w:sz w:val="30"/>
          <w:szCs w:val="30"/>
          <w:cs/>
        </w:rPr>
        <w:t xml:space="preserve">(ถือหุ้นร้อยละ </w:t>
      </w:r>
      <w:r w:rsidR="001E1B1A" w:rsidRPr="000D4935">
        <w:rPr>
          <w:rFonts w:ascii="Angsana New" w:hAnsi="Angsana New"/>
          <w:spacing w:val="-2"/>
          <w:sz w:val="30"/>
          <w:szCs w:val="30"/>
        </w:rPr>
        <w:t>24</w:t>
      </w:r>
      <w:r w:rsidR="00847690" w:rsidRPr="000D4935">
        <w:rPr>
          <w:rFonts w:ascii="Angsana New" w:hAnsi="Angsana New"/>
          <w:spacing w:val="-2"/>
          <w:sz w:val="30"/>
          <w:szCs w:val="30"/>
        </w:rPr>
        <w:t>.</w:t>
      </w:r>
      <w:r w:rsidR="001E1B1A" w:rsidRPr="000D4935">
        <w:rPr>
          <w:rFonts w:ascii="Angsana New" w:hAnsi="Angsana New"/>
          <w:spacing w:val="-2"/>
          <w:sz w:val="30"/>
          <w:szCs w:val="30"/>
        </w:rPr>
        <w:t>40</w:t>
      </w:r>
      <w:r w:rsidRPr="000D4935">
        <w:rPr>
          <w:rFonts w:ascii="Angsana New" w:hAnsi="Angsana New"/>
          <w:spacing w:val="-2"/>
          <w:sz w:val="30"/>
          <w:szCs w:val="30"/>
          <w:cs/>
        </w:rPr>
        <w:t>) ซึ่งเป็นนิติบุคคล</w:t>
      </w:r>
      <w:r w:rsidR="0043720A" w:rsidRPr="000D4935">
        <w:rPr>
          <w:rFonts w:ascii="Angsana New" w:hAnsi="Angsana New"/>
          <w:spacing w:val="-2"/>
          <w:sz w:val="30"/>
          <w:szCs w:val="30"/>
          <w:cs/>
        </w:rPr>
        <w:t>ที่จัดตั้งขึ้นในประเทศแอ</w:t>
      </w:r>
      <w:r w:rsidRPr="000D4935">
        <w:rPr>
          <w:rFonts w:ascii="Angsana New" w:hAnsi="Angsana New"/>
          <w:spacing w:val="-2"/>
          <w:sz w:val="30"/>
          <w:szCs w:val="30"/>
          <w:cs/>
        </w:rPr>
        <w:t xml:space="preserve">ฟริกาใต้   </w:t>
      </w:r>
    </w:p>
    <w:p w14:paraId="56236408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C160E6" w14:textId="5AD0EEF5" w:rsidR="000A10DE" w:rsidRPr="000D4935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บริษัทดำเนินธุรกิจหลักเกี่ยว</w:t>
      </w:r>
      <w:r w:rsidR="0039565D" w:rsidRPr="000D4935">
        <w:rPr>
          <w:rFonts w:ascii="Angsana New" w:hAnsi="Angsana New"/>
          <w:sz w:val="30"/>
          <w:szCs w:val="30"/>
          <w:cs/>
        </w:rPr>
        <w:t>กับการผลิตและจำหน่ายเครื่</w:t>
      </w:r>
      <w:r w:rsidRPr="000D4935">
        <w:rPr>
          <w:rFonts w:ascii="Angsana New" w:hAnsi="Angsana New"/>
          <w:sz w:val="30"/>
          <w:szCs w:val="30"/>
          <w:cs/>
        </w:rPr>
        <w:t>องดื่ม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ร</w:t>
      </w:r>
      <w:r w:rsidR="00086048" w:rsidRPr="000D4935">
        <w:rPr>
          <w:rFonts w:ascii="Angsana New" w:hAnsi="Angsana New"/>
          <w:sz w:val="30"/>
          <w:szCs w:val="30"/>
          <w:cs/>
        </w:rPr>
        <w:t xml:space="preserve">ายละเอียดของบริษัทย่อย ณ วันที่ </w:t>
      </w:r>
      <w:r w:rsidR="001E1B1A" w:rsidRPr="000D4935">
        <w:rPr>
          <w:rFonts w:ascii="Angsana New" w:hAnsi="Angsana New"/>
          <w:sz w:val="30"/>
          <w:szCs w:val="30"/>
        </w:rPr>
        <w:t>31</w:t>
      </w:r>
      <w:r w:rsidR="00086048" w:rsidRPr="000D4935">
        <w:rPr>
          <w:rFonts w:ascii="Angsana New" w:hAnsi="Angsana New"/>
          <w:sz w:val="30"/>
          <w:szCs w:val="30"/>
        </w:rPr>
        <w:t xml:space="preserve"> </w:t>
      </w:r>
      <w:r w:rsidR="00086048" w:rsidRPr="000D4935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sz w:val="30"/>
          <w:szCs w:val="30"/>
        </w:rPr>
        <w:t>256</w:t>
      </w:r>
      <w:r w:rsidR="00A02536">
        <w:rPr>
          <w:rFonts w:ascii="Angsana New" w:hAnsi="Angsana New"/>
          <w:sz w:val="30"/>
          <w:szCs w:val="30"/>
        </w:rPr>
        <w:t>4</w:t>
      </w:r>
      <w:r w:rsidR="001C0A27" w:rsidRPr="000D4935">
        <w:rPr>
          <w:rFonts w:ascii="Angsana New" w:hAnsi="Angsana New"/>
          <w:sz w:val="30"/>
          <w:szCs w:val="30"/>
        </w:rPr>
        <w:t xml:space="preserve"> </w:t>
      </w:r>
      <w:r w:rsidR="00F77433" w:rsidRPr="000D4935">
        <w:rPr>
          <w:rFonts w:ascii="Angsana New" w:hAnsi="Angsana New"/>
          <w:sz w:val="30"/>
          <w:szCs w:val="30"/>
          <w:cs/>
        </w:rPr>
        <w:t xml:space="preserve">และ </w:t>
      </w:r>
      <w:r w:rsidR="001E1B1A" w:rsidRPr="000D4935">
        <w:rPr>
          <w:rFonts w:ascii="Angsana New" w:hAnsi="Angsana New"/>
          <w:sz w:val="30"/>
          <w:szCs w:val="30"/>
        </w:rPr>
        <w:t>256</w:t>
      </w:r>
      <w:r w:rsidR="00A02536">
        <w:rPr>
          <w:rFonts w:ascii="Angsana New" w:hAnsi="Angsana New"/>
          <w:sz w:val="30"/>
          <w:szCs w:val="30"/>
        </w:rPr>
        <w:t>3</w:t>
      </w:r>
      <w:r w:rsidR="00B65FCE" w:rsidRPr="000D4935">
        <w:rPr>
          <w:rFonts w:ascii="Angsana New" w:hAnsi="Angsana New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1E1B1A" w:rsidRPr="000D4935">
        <w:rPr>
          <w:rFonts w:ascii="Angsana New" w:hAnsi="Angsana New"/>
          <w:sz w:val="30"/>
          <w:szCs w:val="30"/>
        </w:rPr>
        <w:t>8</w:t>
      </w:r>
    </w:p>
    <w:p w14:paraId="63AF10CC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0D4FA5" w14:textId="57841373" w:rsidR="000A10DE" w:rsidRDefault="000A10DE" w:rsidP="00A53D5E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524BC6AC" w14:textId="77777777" w:rsidR="00A53D5E" w:rsidRPr="00A53D5E" w:rsidRDefault="00A53D5E" w:rsidP="00A53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0B52B36" w14:textId="40119B36" w:rsidR="000A10DE" w:rsidRPr="000D4935" w:rsidRDefault="000A10DE" w:rsidP="000A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</w:t>
      </w:r>
      <w:r w:rsidR="0058568C" w:rsidRPr="000D4935">
        <w:rPr>
          <w:rFonts w:asciiTheme="majorBidi" w:hAnsiTheme="majorBidi" w:cstheme="majorBidi"/>
          <w:sz w:val="30"/>
          <w:szCs w:val="30"/>
          <w:cs/>
        </w:rPr>
        <w:t>รายงานทางการเงิน</w:t>
      </w:r>
      <w:r w:rsidR="00793F6B" w:rsidRPr="000D49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956F0" w:rsidRPr="000D4935">
        <w:rPr>
          <w:rFonts w:asciiTheme="majorBidi" w:hAnsiTheme="majorBidi" w:cstheme="majorBidi"/>
          <w:sz w:val="30"/>
          <w:szCs w:val="30"/>
        </w:rPr>
        <w:br/>
      </w:r>
      <w:r w:rsidRPr="000D4935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44631">
        <w:rPr>
          <w:rFonts w:asciiTheme="majorBidi" w:hAnsiTheme="majorBidi" w:cstheme="majorBidi"/>
          <w:sz w:val="30"/>
          <w:szCs w:val="30"/>
        </w:rPr>
        <w:t xml:space="preserve"> </w:t>
      </w:r>
      <w:r w:rsidR="006204E0">
        <w:rPr>
          <w:rFonts w:asciiTheme="majorBidi" w:hAnsiTheme="majorBidi" w:cstheme="majorBidi"/>
          <w:sz w:val="30"/>
          <w:szCs w:val="30"/>
          <w:cs/>
        </w:rPr>
        <w:br/>
      </w:r>
      <w:r w:rsidR="00D44631" w:rsidRPr="00743E02">
        <w:rPr>
          <w:rFonts w:asciiTheme="majorBidi" w:hAnsiTheme="majorBidi" w:cstheme="majorBidi" w:hint="cs"/>
          <w:sz w:val="30"/>
          <w:szCs w:val="30"/>
          <w:cs/>
        </w:rPr>
        <w:t>งบการเงินนี้</w:t>
      </w:r>
      <w:r w:rsidR="00AA2C41" w:rsidRPr="00743E02">
        <w:rPr>
          <w:rFonts w:asciiTheme="majorBidi" w:hAnsiTheme="majorBidi" w:cstheme="majorBidi"/>
          <w:sz w:val="30"/>
          <w:szCs w:val="30"/>
          <w:cs/>
        </w:rPr>
        <w:t>นำเสนอเป็นเงินบาทซึ่ง</w:t>
      </w:r>
      <w:r w:rsidR="006204E0" w:rsidRPr="00743E02">
        <w:rPr>
          <w:rFonts w:asciiTheme="majorBidi" w:hAnsiTheme="majorBidi" w:cstheme="majorBidi"/>
          <w:sz w:val="30"/>
          <w:szCs w:val="30"/>
          <w:cs/>
        </w:rPr>
        <w:t>เป็นสกุลเงินที่ใช้ในการดำเนินงานของบริษัท</w:t>
      </w:r>
      <w:r w:rsidR="006204E0" w:rsidRPr="00743E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14767EC" w14:textId="77777777" w:rsidR="000A10DE" w:rsidRPr="006204E0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1F367" w14:textId="25C3556E" w:rsidR="00945192" w:rsidRDefault="00122590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</w:t>
      </w:r>
      <w:r w:rsidR="00F26DCE" w:rsidRPr="000D4935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นโยบายการบัญชีของกลุ่มบริษัท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0D4935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3355CCB" w14:textId="503997F7" w:rsidR="005B01FB" w:rsidRDefault="005B0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EA035AC" w14:textId="5D21C89D" w:rsidR="001A036E" w:rsidRPr="000D4935" w:rsidRDefault="001A036E" w:rsidP="006C7799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3337B112" w14:textId="77777777" w:rsidR="001A036E" w:rsidRPr="00AD41FA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A90D21B" w14:textId="77777777" w:rsidR="001A036E" w:rsidRPr="000D4935" w:rsidRDefault="001A036E" w:rsidP="001A036E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0D4935">
        <w:rPr>
          <w:rFonts w:ascii="Angsana New" w:hAnsi="Angsana New" w:cs="Angsana New"/>
          <w:b w:val="0"/>
          <w:bCs w:val="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0D95C75" w14:textId="77777777" w:rsidR="0094007F" w:rsidRPr="00AD41FA" w:rsidRDefault="0094007F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DBCB7B7" w14:textId="77777777" w:rsidR="001A036E" w:rsidRPr="000D4935" w:rsidRDefault="001A036E" w:rsidP="001A03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ก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BE0BEB2" w14:textId="77777777" w:rsidR="001A036E" w:rsidRPr="00AD41FA" w:rsidRDefault="001A036E" w:rsidP="00E32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58009CFC" w14:textId="6F28F0CC" w:rsidR="001A036E" w:rsidRPr="000D4935" w:rsidRDefault="001A036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งบการเงิน</w:t>
      </w:r>
      <w:r w:rsidR="003567FB" w:rsidRPr="000D4935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Pr="000D4935">
        <w:rPr>
          <w:rFonts w:ascii="Angsana New" w:hAnsi="Angsana New"/>
          <w:sz w:val="30"/>
          <w:szCs w:val="30"/>
          <w:cs/>
        </w:rPr>
        <w:t xml:space="preserve">และบริษัทย่อย (รวมกันเรียกว่า </w:t>
      </w:r>
      <w:r w:rsidRPr="000D4935">
        <w:rPr>
          <w:rFonts w:ascii="Angsana New" w:hAnsi="Angsana New"/>
          <w:sz w:val="30"/>
          <w:szCs w:val="30"/>
        </w:rPr>
        <w:t>“</w:t>
      </w:r>
      <w:r w:rsidRPr="000D4935">
        <w:rPr>
          <w:rFonts w:ascii="Angsana New" w:hAnsi="Angsana New"/>
          <w:sz w:val="30"/>
          <w:szCs w:val="30"/>
          <w:cs/>
        </w:rPr>
        <w:t>กลุ่มบริษัท</w:t>
      </w:r>
      <w:r w:rsidRPr="000D4935">
        <w:rPr>
          <w:rFonts w:ascii="Angsana New" w:hAnsi="Angsana New"/>
          <w:sz w:val="30"/>
          <w:szCs w:val="30"/>
        </w:rPr>
        <w:t>”</w:t>
      </w:r>
      <w:r w:rsidRPr="000D4935">
        <w:rPr>
          <w:rFonts w:ascii="Angsana New" w:hAnsi="Angsana New"/>
          <w:sz w:val="30"/>
          <w:szCs w:val="30"/>
          <w:cs/>
        </w:rPr>
        <w:t>)</w:t>
      </w:r>
    </w:p>
    <w:p w14:paraId="2BDCAEBB" w14:textId="77777777" w:rsidR="00852912" w:rsidRPr="00AD41FA" w:rsidRDefault="00852912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6E3B2D3" w14:textId="77777777" w:rsidR="0094007F" w:rsidRPr="000D4935" w:rsidRDefault="003B4A78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</w:t>
      </w:r>
      <w:r w:rsidR="003567FB" w:rsidRPr="000D4935">
        <w:rPr>
          <w:rFonts w:ascii="Angsana New" w:hAnsi="Angsana New"/>
          <w:sz w:val="30"/>
          <w:szCs w:val="30"/>
          <w:cs/>
        </w:rPr>
        <w:t>วม</w:t>
      </w:r>
      <w:r w:rsidR="00B44549" w:rsidRPr="000D4935">
        <w:rPr>
          <w:rFonts w:ascii="Angsana New" w:hAnsi="Angsana New" w:hint="cs"/>
          <w:sz w:val="30"/>
          <w:szCs w:val="30"/>
          <w:cs/>
        </w:rPr>
        <w:t xml:space="preserve">   </w:t>
      </w:r>
      <w:r w:rsidRPr="000D4935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="001A036E" w:rsidRPr="000D4935">
        <w:rPr>
          <w:rFonts w:ascii="Angsana New" w:hAnsi="Angsana New"/>
          <w:sz w:val="30"/>
          <w:szCs w:val="30"/>
          <w:cs/>
        </w:rPr>
        <w:t xml:space="preserve"> </w:t>
      </w:r>
    </w:p>
    <w:p w14:paraId="72988C05" w14:textId="77777777" w:rsidR="00A9366C" w:rsidRPr="00AD41FA" w:rsidRDefault="00A9366C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6"/>
          <w:szCs w:val="26"/>
        </w:rPr>
      </w:pPr>
    </w:p>
    <w:p w14:paraId="06D7597C" w14:textId="0D3D4949" w:rsidR="00895DE7" w:rsidRPr="000D4935" w:rsidRDefault="00895DE7" w:rsidP="00895DE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3037C4">
        <w:rPr>
          <w:rFonts w:ascii="Angsana New" w:hAnsi="Angsana New"/>
          <w:sz w:val="30"/>
          <w:szCs w:val="30"/>
        </w:rPr>
        <w:br/>
      </w:r>
      <w:r w:rsidRPr="000D4935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</w:t>
      </w:r>
      <w:r w:rsidR="00515E3A" w:rsidRPr="000D4935">
        <w:rPr>
          <w:rFonts w:ascii="Angsana New" w:hAnsi="Angsana New"/>
          <w:sz w:val="30"/>
          <w:szCs w:val="30"/>
          <w:cs/>
        </w:rPr>
        <w:t>รวม</w:t>
      </w:r>
      <w:r w:rsidRPr="000D493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2D9A128" w14:textId="72082BC8" w:rsidR="007A61DB" w:rsidRPr="00AD41FA" w:rsidRDefault="007A61DB" w:rsidP="00895DE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26"/>
          <w:szCs w:val="26"/>
        </w:rPr>
      </w:pPr>
    </w:p>
    <w:p w14:paraId="4156B638" w14:textId="7F6B6070" w:rsidR="007A61DB" w:rsidRPr="000D4935" w:rsidRDefault="007A61DB" w:rsidP="007A61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04B7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</w:t>
      </w:r>
      <w:r w:rsidR="00704B7E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</w:p>
    <w:p w14:paraId="06285818" w14:textId="2137EBFC" w:rsidR="00E73F4E" w:rsidRPr="00AD41FA" w:rsidRDefault="00E73F4E" w:rsidP="007A61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5120AC14" w14:textId="2B2E5E38" w:rsidR="00DB06BE" w:rsidRDefault="00E73F4E" w:rsidP="005375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0D4935">
        <w:rPr>
          <w:rFonts w:ascii="Angsana New" w:hAnsi="Angsana New" w:hint="cs"/>
          <w:sz w:val="30"/>
          <w:szCs w:val="30"/>
          <w:cs/>
        </w:rPr>
        <w:t>ย่อย</w:t>
      </w:r>
      <w:r w:rsidR="005963D4"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="007067F1" w:rsidRPr="000D4935">
        <w:rPr>
          <w:rFonts w:ascii="Angsana New" w:hAnsi="Angsana New"/>
          <w:sz w:val="30"/>
          <w:szCs w:val="30"/>
          <w:cs/>
        </w:rPr>
        <w:t>วัดมูลค่าด้วยราคาทุนหัก</w:t>
      </w:r>
      <w:r w:rsidR="007067F1" w:rsidRPr="000D4935">
        <w:rPr>
          <w:rFonts w:ascii="Angsana New" w:hAnsi="Angsana New" w:hint="cs"/>
          <w:sz w:val="30"/>
          <w:szCs w:val="30"/>
          <w:cs/>
        </w:rPr>
        <w:t>ค่าเผื่อ</w:t>
      </w:r>
      <w:r w:rsidR="007067F1" w:rsidRPr="000D4935">
        <w:rPr>
          <w:rFonts w:ascii="Angsana New" w:hAnsi="Angsana New"/>
          <w:sz w:val="30"/>
          <w:szCs w:val="30"/>
          <w:cs/>
        </w:rPr>
        <w:t>การด้อยค่า</w:t>
      </w:r>
      <w:r w:rsidR="003739EE">
        <w:rPr>
          <w:rFonts w:ascii="Angsana New" w:hAnsi="Angsana New" w:hint="cs"/>
          <w:sz w:val="30"/>
          <w:szCs w:val="30"/>
          <w:cs/>
        </w:rPr>
        <w:t xml:space="preserve"> เงินปันผลรับ</w:t>
      </w:r>
      <w:r w:rsidR="00C862CC">
        <w:rPr>
          <w:rFonts w:ascii="Angsana New" w:hAnsi="Angsana New" w:hint="cs"/>
          <w:sz w:val="30"/>
          <w:szCs w:val="30"/>
          <w:cs/>
        </w:rPr>
        <w:t>บันทึกในกำไร</w:t>
      </w:r>
      <w:r w:rsidR="00DB06BE" w:rsidRPr="005375B0">
        <w:rPr>
          <w:rFonts w:ascii="Angsana New" w:hAnsi="Angsana New"/>
          <w:sz w:val="30"/>
          <w:szCs w:val="30"/>
          <w:cs/>
        </w:rPr>
        <w:t>หรือขาดทุนใน</w:t>
      </w:r>
      <w:r w:rsidR="00DB06BE" w:rsidRPr="002A3AA1">
        <w:rPr>
          <w:rFonts w:ascii="Angsana New" w:hAnsi="Angsana New"/>
          <w:sz w:val="30"/>
          <w:szCs w:val="30"/>
          <w:cs/>
        </w:rPr>
        <w:t>วันที่บริษัทมีสิทธิได้รับเงินปันผล กรณีที่บริษัทจำหน่ายเงินลงทุนบางส่วน</w:t>
      </w:r>
      <w:r w:rsidR="00B14042" w:rsidRPr="002A3AA1">
        <w:rPr>
          <w:rFonts w:ascii="Angsana New" w:hAnsi="Angsana New" w:hint="cs"/>
          <w:sz w:val="30"/>
          <w:szCs w:val="30"/>
          <w:cs/>
        </w:rPr>
        <w:t xml:space="preserve"> </w:t>
      </w:r>
      <w:r w:rsidR="003037C4">
        <w:rPr>
          <w:rFonts w:ascii="Angsana New" w:hAnsi="Angsana New"/>
          <w:sz w:val="30"/>
          <w:szCs w:val="30"/>
        </w:rPr>
        <w:br/>
      </w:r>
      <w:r w:rsidR="00DB06BE" w:rsidRPr="002A3AA1">
        <w:rPr>
          <w:rFonts w:ascii="Angsana New" w:hAnsi="Angsana New"/>
          <w:sz w:val="30"/>
          <w:szCs w:val="30"/>
          <w:cs/>
        </w:rPr>
        <w:t>ต้นทุนเงินลงทุนคำนวณโดยวิธีถัวเฉลี่ยถ่วงน้ำหนัก กำไร</w:t>
      </w:r>
      <w:r w:rsidR="003037C4">
        <w:rPr>
          <w:rFonts w:ascii="Angsana New" w:hAnsi="Angsana New" w:hint="cs"/>
          <w:sz w:val="30"/>
          <w:szCs w:val="30"/>
          <w:cs/>
        </w:rPr>
        <w:t>หรือ</w:t>
      </w:r>
      <w:r w:rsidR="00DB06BE" w:rsidRPr="002A3AA1">
        <w:rPr>
          <w:rFonts w:ascii="Angsana New" w:hAnsi="Angsana New"/>
          <w:sz w:val="30"/>
          <w:szCs w:val="30"/>
          <w:cs/>
        </w:rPr>
        <w:t>ขาดทุน</w:t>
      </w:r>
      <w:r w:rsidR="00DB06BE" w:rsidRPr="005375B0">
        <w:rPr>
          <w:rFonts w:ascii="Angsana New" w:hAnsi="Angsana New"/>
          <w:sz w:val="30"/>
          <w:szCs w:val="30"/>
          <w:cs/>
        </w:rPr>
        <w:t>จากการขายเงินลงทุนบันทึกในกำไรหรือขาดทุน</w:t>
      </w:r>
      <w:r w:rsidR="00DB06BE" w:rsidRPr="005375B0">
        <w:rPr>
          <w:rFonts w:ascii="Angsana New" w:hAnsi="Angsana New"/>
          <w:sz w:val="30"/>
          <w:szCs w:val="30"/>
        </w:rPr>
        <w:t xml:space="preserve">  </w:t>
      </w:r>
    </w:p>
    <w:p w14:paraId="66DF46CC" w14:textId="77777777" w:rsidR="003037C4" w:rsidRPr="00AD41FA" w:rsidRDefault="003037C4" w:rsidP="005375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6"/>
          <w:szCs w:val="26"/>
        </w:rPr>
      </w:pPr>
    </w:p>
    <w:p w14:paraId="5E621F0E" w14:textId="00232E6D" w:rsidR="00897C0B" w:rsidRPr="000D4935" w:rsidRDefault="00514631" w:rsidP="00897C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2010C3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54E474E" w14:textId="77777777" w:rsidR="00897C0B" w:rsidRPr="00AD41FA" w:rsidRDefault="00897C0B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750B1BA" w14:textId="03313583" w:rsidR="00A749EA" w:rsidRDefault="001A036E" w:rsidP="0030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375B0">
        <w:rPr>
          <w:rFonts w:ascii="Angsana New" w:hAnsi="Angsana New"/>
          <w:sz w:val="30"/>
          <w:szCs w:val="30"/>
          <w:cs/>
        </w:rPr>
        <w:t>รายการบัญชีที่เป็นเงินตร</w:t>
      </w:r>
      <w:r w:rsidRPr="003448E6">
        <w:rPr>
          <w:rFonts w:ascii="Angsana New" w:hAnsi="Angsana New"/>
          <w:sz w:val="30"/>
          <w:szCs w:val="30"/>
          <w:cs/>
        </w:rPr>
        <w:t>าต่างประเทศ</w:t>
      </w:r>
      <w:r w:rsidR="00214DD3" w:rsidRPr="003448E6">
        <w:rPr>
          <w:rFonts w:ascii="Angsana New" w:hAnsi="Angsana New" w:hint="cs"/>
          <w:sz w:val="30"/>
          <w:szCs w:val="30"/>
          <w:cs/>
        </w:rPr>
        <w:t>รวมถึง</w:t>
      </w:r>
      <w:r w:rsidR="007B139C" w:rsidRPr="003448E6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037C4">
        <w:rPr>
          <w:rFonts w:ascii="Angsana New" w:hAnsi="Angsana New"/>
          <w:sz w:val="30"/>
          <w:szCs w:val="30"/>
        </w:rPr>
        <w:t xml:space="preserve"> </w:t>
      </w:r>
      <w:r w:rsidRPr="003448E6">
        <w:rPr>
          <w:rFonts w:ascii="Angsana New" w:hAnsi="Angsana New"/>
          <w:sz w:val="30"/>
          <w:szCs w:val="30"/>
          <w:cs/>
        </w:rPr>
        <w:t>แปลงค่าเป็น</w:t>
      </w:r>
      <w:r w:rsidR="00DD21F9" w:rsidRPr="003448E6">
        <w:rPr>
          <w:rFonts w:ascii="Angsana New" w:hAnsi="Angsana New"/>
          <w:sz w:val="30"/>
          <w:szCs w:val="30"/>
          <w:cs/>
        </w:rPr>
        <w:t>สกุล</w:t>
      </w:r>
      <w:r w:rsidRPr="003448E6">
        <w:rPr>
          <w:rFonts w:ascii="Angsana New" w:hAnsi="Angsana New"/>
          <w:sz w:val="30"/>
          <w:szCs w:val="30"/>
          <w:cs/>
        </w:rPr>
        <w:t>เงิน</w:t>
      </w:r>
      <w:r w:rsidR="00DD21F9" w:rsidRPr="003448E6">
        <w:rPr>
          <w:rFonts w:ascii="Angsana New" w:hAnsi="Angsana New"/>
          <w:sz w:val="30"/>
          <w:szCs w:val="30"/>
          <w:cs/>
        </w:rPr>
        <w:t>ที</w:t>
      </w:r>
      <w:r w:rsidR="0039225B" w:rsidRPr="003448E6">
        <w:rPr>
          <w:rFonts w:ascii="Angsana New" w:hAnsi="Angsana New"/>
          <w:sz w:val="30"/>
          <w:szCs w:val="30"/>
          <w:cs/>
        </w:rPr>
        <w:t>่ใช้ในการดำเนินงาน</w:t>
      </w:r>
      <w:r w:rsidR="00DA32C3" w:rsidRPr="003448E6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3448E6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214DD3" w:rsidRPr="005375B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5375B0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="00C62E25" w:rsidRPr="005375B0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Pr="005375B0">
        <w:rPr>
          <w:rFonts w:ascii="Angsana New" w:hAnsi="Angsana New"/>
          <w:sz w:val="30"/>
          <w:szCs w:val="30"/>
          <w:cs/>
        </w:rPr>
        <w:t xml:space="preserve"> ณ วันที่รายงาน</w:t>
      </w:r>
    </w:p>
    <w:p w14:paraId="7E69FC33" w14:textId="77777777" w:rsidR="003037C4" w:rsidRPr="00AD41FA" w:rsidRDefault="003037C4" w:rsidP="0030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532C4C1D" w14:textId="1B8C6ADA" w:rsidR="0081425C" w:rsidRDefault="009D0478" w:rsidP="0081425C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0D4935">
        <w:rPr>
          <w:rFonts w:ascii="Angsana New" w:hAnsi="Angsana New" w:cs="Angsana New"/>
          <w:b w:val="0"/>
          <w:bCs w:val="0"/>
          <w:cs/>
        </w:rPr>
        <w:t>ผลต่างของอัตราแลก</w:t>
      </w:r>
      <w:r w:rsidR="00950384" w:rsidRPr="000D4935">
        <w:rPr>
          <w:rFonts w:ascii="Angsana New" w:hAnsi="Angsana New" w:cs="Angsana New"/>
          <w:b w:val="0"/>
          <w:bCs w:val="0"/>
          <w:cs/>
        </w:rPr>
        <w:t>เปลี่ยนที่เกิดขึ้นจากการแปลงค่า</w:t>
      </w:r>
      <w:r w:rsidRPr="000D4935">
        <w:rPr>
          <w:rFonts w:ascii="Angsana New" w:hAnsi="Angsana New" w:cs="Angsana New"/>
          <w:b w:val="0"/>
          <w:bCs w:val="0"/>
          <w:cs/>
        </w:rPr>
        <w:t>ให้รับรู้เป็น</w:t>
      </w:r>
      <w:r w:rsidR="00DA32C3" w:rsidRPr="000D4935">
        <w:rPr>
          <w:rFonts w:ascii="Angsana New" w:hAnsi="Angsana New" w:cs="Angsana New"/>
          <w:b w:val="0"/>
          <w:bCs w:val="0"/>
          <w:cs/>
        </w:rPr>
        <w:t>กำไรหรือขาดทุน</w:t>
      </w:r>
      <w:r w:rsidRPr="000D4935">
        <w:rPr>
          <w:rFonts w:ascii="Angsana New" w:hAnsi="Angsana New" w:cs="Angsana New"/>
          <w:b w:val="0"/>
          <w:bCs w:val="0"/>
          <w:cs/>
        </w:rPr>
        <w:t>ในงวดบัญชีนั้น</w:t>
      </w:r>
    </w:p>
    <w:p w14:paraId="74EBF2CD" w14:textId="582C8934" w:rsidR="005B01FB" w:rsidRDefault="005B0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2915A833" w14:textId="7B60A9B7" w:rsidR="00D8196A" w:rsidRDefault="008F585B" w:rsidP="00FD7431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3A5B50">
        <w:rPr>
          <w:rFonts w:ascii="Angsana New" w:hAnsi="Angsana New" w:cs="Angsana New"/>
          <w:i/>
          <w:iCs/>
          <w:cs/>
        </w:rPr>
        <w:lastRenderedPageBreak/>
        <w:t>(</w:t>
      </w:r>
      <w:r w:rsidR="00C32801" w:rsidRPr="003A5B50">
        <w:rPr>
          <w:rFonts w:ascii="Angsana New" w:hAnsi="Angsana New" w:cs="Angsana New" w:hint="cs"/>
          <w:i/>
          <w:iCs/>
          <w:cs/>
        </w:rPr>
        <w:t>ง</w:t>
      </w:r>
      <w:r w:rsidRPr="003A5B50">
        <w:rPr>
          <w:rFonts w:ascii="Angsana New" w:hAnsi="Angsana New" w:cs="Angsana New"/>
          <w:i/>
          <w:iCs/>
          <w:cs/>
        </w:rPr>
        <w:t>)</w:t>
      </w:r>
      <w:r w:rsidRPr="000D4935">
        <w:rPr>
          <w:rFonts w:ascii="Angsana New" w:hAnsi="Angsana New"/>
          <w:b w:val="0"/>
          <w:bCs w:val="0"/>
          <w:i/>
          <w:iCs/>
          <w:cs/>
        </w:rPr>
        <w:tab/>
      </w:r>
      <w:r w:rsidR="00BA5018" w:rsidRPr="003A5B50">
        <w:rPr>
          <w:rFonts w:ascii="Angsana New" w:hAnsi="Angsana New" w:cs="Angsana New"/>
          <w:i/>
          <w:iCs/>
          <w:cs/>
        </w:rPr>
        <w:t>เครื่องมือทางการเงิน</w:t>
      </w:r>
    </w:p>
    <w:p w14:paraId="692702F1" w14:textId="77777777" w:rsidR="003A5B50" w:rsidRPr="00DF6D64" w:rsidRDefault="003A5B50" w:rsidP="003A5B50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73A6493E" w14:textId="710A492A" w:rsidR="00D8196A" w:rsidRPr="00D8196A" w:rsidRDefault="00BA5018" w:rsidP="00C76C4E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5375B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027BCC" w:rsidRPr="005375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375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1E1B1A" w:rsidRPr="005375B0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5375B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DF6D6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Pr="005375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BF4AC21" w14:textId="77777777" w:rsidR="003A5B50" w:rsidRPr="005375B0" w:rsidRDefault="003A5B50" w:rsidP="00E74C0D">
      <w:pPr>
        <w:pStyle w:val="BodyText2"/>
        <w:tabs>
          <w:tab w:val="left" w:pos="900"/>
        </w:tabs>
        <w:ind w:left="90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4AF43046" w14:textId="319482E5" w:rsidR="00BA5018" w:rsidRPr="00243570" w:rsidRDefault="00A70192" w:rsidP="00DE5B8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43570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3037C4">
        <w:rPr>
          <w:rFonts w:asciiTheme="majorBidi" w:hAnsiTheme="majorBidi" w:cstheme="majorBidi"/>
          <w:sz w:val="30"/>
          <w:szCs w:val="30"/>
        </w:rPr>
        <w:t>3(</w:t>
      </w:r>
      <w:r w:rsidR="003037C4">
        <w:rPr>
          <w:rFonts w:asciiTheme="majorBidi" w:hAnsiTheme="majorBidi" w:cstheme="majorBidi" w:hint="cs"/>
          <w:sz w:val="30"/>
          <w:szCs w:val="30"/>
          <w:cs/>
        </w:rPr>
        <w:t>ฉ</w:t>
      </w:r>
      <w:r w:rsidRPr="00243570">
        <w:rPr>
          <w:rFonts w:asciiTheme="majorBidi" w:hAnsiTheme="majorBidi" w:cstheme="majorBidi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43570">
        <w:rPr>
          <w:rFonts w:asciiTheme="majorBidi" w:hAnsiTheme="majorBidi" w:cstheme="majorBidi"/>
          <w:sz w:val="30"/>
          <w:szCs w:val="30"/>
        </w:rPr>
        <w:t xml:space="preserve"> </w:t>
      </w:r>
      <w:r w:rsidRPr="00243570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เว้นแต่สินทรัพย์ทางการเงินที่วัดมูลค่าด้วยมูลค่ายุติธรรมผ่านกำไรหรือขาดทุน</w:t>
      </w:r>
      <w:r w:rsidRPr="00243570">
        <w:rPr>
          <w:rFonts w:asciiTheme="majorBidi" w:hAnsiTheme="majorBidi" w:cstheme="majorBidi"/>
          <w:sz w:val="30"/>
          <w:szCs w:val="30"/>
        </w:rPr>
        <w:t xml:space="preserve"> </w:t>
      </w:r>
      <w:r w:rsidRPr="00243570">
        <w:rPr>
          <w:rFonts w:asciiTheme="majorBidi" w:hAnsiTheme="majorBidi" w:cstheme="majorBidi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287ABFDC" w14:textId="77777777" w:rsidR="00DE5B8B" w:rsidRDefault="00DE5B8B" w:rsidP="00596E0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F2886" w14:textId="6E1B2083" w:rsidR="00BA5018" w:rsidRDefault="00BA5018" w:rsidP="00596E0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0D4935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0D4935">
        <w:rPr>
          <w:rFonts w:asciiTheme="majorBidi" w:hAnsiTheme="majorBidi" w:cstheme="majorBidi"/>
          <w:sz w:val="30"/>
          <w:szCs w:val="30"/>
          <w:cs/>
        </w:rPr>
        <w:t>วั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CA253BC" w14:textId="77777777" w:rsidR="003F2CFA" w:rsidRPr="000D4935" w:rsidRDefault="003F2CFA" w:rsidP="009E51C1">
      <w:pPr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1353DF9" w14:textId="163644C2" w:rsidR="007D6225" w:rsidRPr="00AF2D41" w:rsidRDefault="00AF2D41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  <w:r w:rsidRPr="00544215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7B7F7D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54421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44215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54421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44215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4D40310" w14:textId="77777777" w:rsidR="006A55D3" w:rsidRPr="00544215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5D80D9" w14:textId="7924D3F4" w:rsidR="006A55D3" w:rsidRPr="00544215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E747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</w:t>
      </w:r>
      <w:r w:rsidRPr="007B0DE0">
        <w:rPr>
          <w:rFonts w:asciiTheme="majorBidi" w:hAnsiTheme="majorBidi" w:cstheme="majorBidi"/>
          <w:sz w:val="30"/>
          <w:szCs w:val="30"/>
          <w:cs/>
        </w:rPr>
        <w:t>ด้วยราคาทุนตัดจำหน่ายถูก</w:t>
      </w:r>
      <w:r w:rsidRPr="00544215">
        <w:rPr>
          <w:rFonts w:asciiTheme="majorBidi" w:hAnsiTheme="majorBidi" w:cstheme="majorBidi"/>
          <w:sz w:val="30"/>
          <w:szCs w:val="30"/>
          <w:cs/>
        </w:rPr>
        <w:t>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F195AD2" w14:textId="77777777" w:rsidR="006A55D3" w:rsidRPr="00544215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2306A" w14:textId="14235FEA" w:rsidR="00E45DAA" w:rsidRDefault="00544215" w:rsidP="001F3E45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0DE0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7B0DE0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7B0DE0">
        <w:rPr>
          <w:rFonts w:asciiTheme="majorBidi" w:hAnsiTheme="majorBidi" w:cstheme="majorBidi"/>
          <w:sz w:val="30"/>
          <w:szCs w:val="30"/>
          <w:cs/>
        </w:rPr>
        <w:t>รับรู้เป็นรายได้ในกำไรหรือขาดทุนในวันที่</w:t>
      </w:r>
      <w:r w:rsidRPr="007B0DE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7B0DE0">
        <w:rPr>
          <w:rFonts w:asciiTheme="majorBidi" w:hAnsiTheme="majorBidi" w:cstheme="majorBidi"/>
          <w:sz w:val="30"/>
          <w:szCs w:val="30"/>
          <w:cs/>
        </w:rPr>
        <w:t>มีสิทธิได้รับเงินปันผล</w:t>
      </w:r>
      <w:r w:rsidRPr="007B0DE0">
        <w:rPr>
          <w:rFonts w:asciiTheme="majorBidi" w:hAnsiTheme="majorBidi" w:cstheme="majorBidi"/>
          <w:sz w:val="30"/>
          <w:szCs w:val="30"/>
        </w:rPr>
        <w:t xml:space="preserve"> </w:t>
      </w:r>
      <w:r w:rsidR="005C6BFA">
        <w:rPr>
          <w:rFonts w:asciiTheme="majorBidi" w:hAnsiTheme="majorBidi" w:cstheme="majorBidi"/>
          <w:sz w:val="30"/>
          <w:szCs w:val="30"/>
          <w:cs/>
        </w:rPr>
        <w:br/>
      </w:r>
      <w:r w:rsidRPr="007B0DE0">
        <w:rPr>
          <w:rFonts w:asciiTheme="majorBidi" w:hAnsiTheme="majorBidi" w:cstheme="majorBidi"/>
          <w:sz w:val="30"/>
          <w:szCs w:val="30"/>
          <w:cs/>
        </w:rPr>
        <w:t>เว้นแต</w:t>
      </w:r>
      <w:r>
        <w:rPr>
          <w:rFonts w:asciiTheme="majorBidi" w:hAnsiTheme="majorBidi" w:cstheme="majorBidi"/>
          <w:sz w:val="30"/>
          <w:szCs w:val="30"/>
          <w:cs/>
        </w:rPr>
        <w:t>่</w:t>
      </w:r>
      <w:r w:rsidRPr="007B0DE0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CB34926" w14:textId="1085DADE" w:rsidR="00C2148E" w:rsidRPr="00C8419A" w:rsidRDefault="00E45DAA" w:rsidP="001F3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6C0E70" w14:textId="2901F2DE" w:rsidR="001F3E45" w:rsidRPr="001F3E45" w:rsidRDefault="00BA5018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5569AE" w:rsidRPr="00F57C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463C96"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DF6D6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463C96" w:rsidRPr="00F57C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38B6DE22" w14:textId="77777777" w:rsidR="00C324D4" w:rsidRPr="00DF6D64" w:rsidRDefault="00C324D4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0D94E3C" w14:textId="6970C742" w:rsidR="00166D74" w:rsidRPr="00166D74" w:rsidRDefault="00BA5018" w:rsidP="00166D74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F57C0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6441C58" w14:textId="77777777" w:rsidR="007F3D91" w:rsidRPr="00F57C0E" w:rsidRDefault="007F3D91" w:rsidP="007F61AB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ABF9699" w14:textId="52FE33B9" w:rsidR="00BA5018" w:rsidRPr="00F57C0E" w:rsidRDefault="00BA5018" w:rsidP="002C27B8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7C0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57C0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3011F35" w14:textId="77777777" w:rsidR="00BA5018" w:rsidRPr="007946C1" w:rsidRDefault="00BA5018" w:rsidP="002C27B8">
      <w:pPr>
        <w:pStyle w:val="BodyText2"/>
        <w:tabs>
          <w:tab w:val="left" w:pos="990"/>
          <w:tab w:val="left" w:pos="153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6DECF" w14:textId="59E2E016" w:rsidR="00F97FF6" w:rsidRPr="00F57C0E" w:rsidRDefault="00BA5018" w:rsidP="002C2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7C0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598B1865" w14:textId="77777777" w:rsidR="000E6628" w:rsidRPr="007946C1" w:rsidRDefault="000E6628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33FB5" w14:textId="7A9E9DA0" w:rsidR="00BA5018" w:rsidRDefault="00BA5018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57C0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F57C0E">
        <w:rPr>
          <w:rFonts w:asciiTheme="majorBidi" w:hAnsiTheme="majorBidi" w:cstheme="majorBidi"/>
          <w:sz w:val="30"/>
          <w:szCs w:val="30"/>
        </w:rPr>
        <w:t xml:space="preserve"> </w:t>
      </w:r>
    </w:p>
    <w:p w14:paraId="221BD3D1" w14:textId="77777777" w:rsidR="007777F5" w:rsidRDefault="007777F5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52B96" w14:textId="753011FD" w:rsidR="007777F5" w:rsidRDefault="007777F5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EA322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3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DF6D6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="00187A00" w:rsidRPr="00187A0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502F1DDB" w14:textId="77777777" w:rsidR="00DF6D64" w:rsidRDefault="00DF6D64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7F791C9" w14:textId="1BAD9147" w:rsidR="005F5D81" w:rsidRDefault="00A86C55" w:rsidP="00E3242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6C55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5F5D81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A86C55">
        <w:rPr>
          <w:rFonts w:asciiTheme="majorBidi" w:hAnsiTheme="majorBidi" w:cstheme="majorBidi"/>
          <w:sz w:val="30"/>
          <w:szCs w:val="30"/>
          <w:cs/>
        </w:rPr>
        <w:t>ากการ</w:t>
      </w:r>
      <w:r w:rsidR="00F84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86C55">
        <w:rPr>
          <w:rFonts w:asciiTheme="majorBidi" w:hAnsiTheme="majorBidi" w:cstheme="majorBidi"/>
          <w:sz w:val="30"/>
          <w:szCs w:val="30"/>
          <w:cs/>
        </w:rPr>
        <w:t>วัดมูลค่ายุติธรรมใหม่จะรับรู้ในกำไรหรือขาดทุนทันที</w:t>
      </w:r>
    </w:p>
    <w:p w14:paraId="417C1FF3" w14:textId="77777777" w:rsidR="00856928" w:rsidRPr="00E32426" w:rsidRDefault="00856928" w:rsidP="00E3242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B8BC3" w14:textId="29511C7E" w:rsidR="00B7777E" w:rsidRDefault="00A70AE0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915968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DF6D6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5F5D81" w:rsidRPr="00A70A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27BECE97" w14:textId="77777777" w:rsidR="00DF6D64" w:rsidRPr="00A70AE0" w:rsidRDefault="00DF6D64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2D7F5FB" w14:textId="34A03312" w:rsidR="005F5D81" w:rsidRPr="00407ED1" w:rsidRDefault="005F5D81" w:rsidP="00C75207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07ED1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  <w:r w:rsidR="00C7520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350A47" w14:textId="477DBD6F" w:rsidR="005F5D81" w:rsidRDefault="00A70AE0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F57C0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915968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="00DF6D6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 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="005F5D81" w:rsidRPr="00A70A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36B0C5F2" w14:textId="77777777" w:rsidR="00DF6D64" w:rsidRPr="005205D9" w:rsidRDefault="00DF6D64" w:rsidP="00E1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5D83298" w14:textId="42078176" w:rsidR="005F5D81" w:rsidRPr="00407ED1" w:rsidRDefault="005F5D81" w:rsidP="00DF6D6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07ED1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211EF2C" w14:textId="77777777" w:rsidR="00F57C0E" w:rsidRPr="005205D9" w:rsidRDefault="00F57C0E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F9ADB" w14:textId="30AF7151" w:rsidR="001A036E" w:rsidRPr="00F57C0E" w:rsidRDefault="00BA5018" w:rsidP="001A036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57C0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684179" w:rsidRPr="00F57C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Pr="00F57C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F57C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1A036E" w:rsidRPr="00F57C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5C4917C" w14:textId="77777777" w:rsidR="001A036E" w:rsidRPr="005205D9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CB467" w14:textId="55707284" w:rsidR="003B6BAB" w:rsidRPr="00F57C0E" w:rsidRDefault="001A036E" w:rsidP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C0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Pr="00F57C0E">
        <w:rPr>
          <w:rFonts w:asciiTheme="majorBidi" w:hAnsiTheme="majorBidi" w:cstheme="majorBidi"/>
          <w:sz w:val="30"/>
          <w:szCs w:val="30"/>
          <w:rtl/>
          <w:cs/>
          <w:lang w:bidi="ar-SA"/>
        </w:rPr>
        <w:t xml:space="preserve"> </w:t>
      </w:r>
      <w:r w:rsidRPr="00F57C0E">
        <w:rPr>
          <w:rFonts w:asciiTheme="majorBidi" w:hAnsiTheme="majorBidi" w:cstheme="majorBidi"/>
          <w:sz w:val="30"/>
          <w:szCs w:val="30"/>
          <w:cs/>
        </w:rPr>
        <w:t>ยอดเงินฝากธนาคาร และเงินลงทุนระยะสั้นที่มีสภาพคล่องสูง</w:t>
      </w:r>
      <w:r w:rsidR="00B36100" w:rsidRPr="00F57C0E">
        <w:rPr>
          <w:rFonts w:asciiTheme="majorBidi" w:hAnsiTheme="majorBidi" w:cstheme="majorBidi"/>
          <w:sz w:val="30"/>
          <w:szCs w:val="30"/>
          <w:cs/>
        </w:rPr>
        <w:t>ซึ่งมีระยะเวลาครบ</w:t>
      </w:r>
      <w:r w:rsidR="00595810" w:rsidRPr="00F57C0E">
        <w:rPr>
          <w:rFonts w:asciiTheme="majorBidi" w:hAnsiTheme="majorBidi" w:cstheme="majorBidi"/>
          <w:sz w:val="30"/>
          <w:szCs w:val="30"/>
          <w:cs/>
        </w:rPr>
        <w:t>กำหนดไม่เกินสามเดือน</w:t>
      </w:r>
      <w:r w:rsidR="005635C4" w:rsidRPr="00F57C0E">
        <w:rPr>
          <w:rFonts w:asciiTheme="majorBidi" w:hAnsiTheme="majorBidi" w:cstheme="majorBidi"/>
          <w:sz w:val="30"/>
          <w:szCs w:val="30"/>
          <w:cs/>
        </w:rPr>
        <w:t>นับแต่วันที่</w:t>
      </w:r>
      <w:r w:rsidR="00953A7A" w:rsidRPr="00F57C0E">
        <w:rPr>
          <w:rFonts w:asciiTheme="majorBidi" w:hAnsiTheme="majorBidi" w:cstheme="majorBidi"/>
          <w:sz w:val="30"/>
          <w:szCs w:val="30"/>
          <w:cs/>
        </w:rPr>
        <w:t>ได้มาเป็นรายการเทียบเท่าเงินสด</w:t>
      </w:r>
      <w:r w:rsidRPr="00F57C0E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63C24419" w14:textId="33097141" w:rsidR="003B6BAB" w:rsidRPr="005205D9" w:rsidRDefault="003B6BAB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A82E81" w14:textId="48FD6153" w:rsidR="001A036E" w:rsidRPr="00F57C0E" w:rsidRDefault="00F54706" w:rsidP="00257065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lang w:bidi="ar-SA"/>
        </w:rPr>
      </w:pPr>
      <w:r w:rsidRPr="00F57C0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654323" w:rsidRPr="00F57C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="001A036E" w:rsidRPr="00F57C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1A036E" w:rsidRPr="00F57C0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A036E" w:rsidRPr="00F57C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130CD50C" w14:textId="77777777" w:rsidR="001A036E" w:rsidRPr="005205D9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C1731F" w14:textId="03DCBD8E" w:rsidR="00F54706" w:rsidRDefault="00852912" w:rsidP="00F547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C0E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A4F1D" w:rsidRPr="00F57C0E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F57C0E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5A4F1D" w:rsidRPr="00F57C0E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C57087" w:rsidRPr="00F57C0E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5A4F1D" w:rsidRPr="00F57C0E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F54706" w:rsidRPr="00F57C0E">
        <w:rPr>
          <w:rFonts w:asciiTheme="majorBidi" w:hAnsiTheme="majorBidi" w:cstheme="majorBidi"/>
          <w:sz w:val="30"/>
          <w:szCs w:val="30"/>
          <w:cs/>
        </w:rPr>
        <w:t xml:space="preserve"> หนี้สูญจะถูกตัดจำหน่ายเมื่อ</w:t>
      </w:r>
      <w:r w:rsidR="00FD508C" w:rsidRPr="00F57C0E">
        <w:rPr>
          <w:rFonts w:asciiTheme="majorBidi" w:hAnsiTheme="majorBidi" w:cstheme="majorBidi"/>
          <w:sz w:val="30"/>
          <w:szCs w:val="30"/>
          <w:cs/>
        </w:rPr>
        <w:t>เกิดขึ้น</w:t>
      </w:r>
      <w:r w:rsidR="00F54706" w:rsidRPr="00F57C0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609646" w14:textId="0271E349" w:rsidR="00F57C0E" w:rsidRPr="005205D9" w:rsidRDefault="00F57C0E" w:rsidP="00F547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B3C" w14:textId="02E5C28C" w:rsidR="0081425C" w:rsidRPr="00F37C97" w:rsidRDefault="00F57C0E" w:rsidP="00F37C9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7C0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57C0E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492FFDA" w14:textId="77777777" w:rsidR="0010391E" w:rsidRPr="005205D9" w:rsidRDefault="0010391E" w:rsidP="00F37C9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31E2013" w14:textId="6C6992B8" w:rsidR="001A036E" w:rsidRPr="00015347" w:rsidRDefault="001A036E" w:rsidP="00245FFB">
      <w:pPr>
        <w:pStyle w:val="Heading6"/>
        <w:tabs>
          <w:tab w:val="left" w:pos="540"/>
        </w:tabs>
        <w:spacing w:line="240" w:lineRule="atLeast"/>
        <w:rPr>
          <w:rFonts w:asciiTheme="majorBidi" w:hAnsiTheme="majorBidi" w:cstheme="majorBidi"/>
          <w:i/>
          <w:iCs/>
          <w:lang w:bidi="ar-SA"/>
        </w:rPr>
      </w:pPr>
      <w:r w:rsidRPr="00015347">
        <w:rPr>
          <w:rFonts w:asciiTheme="majorBidi" w:hAnsiTheme="majorBidi" w:cstheme="majorBidi"/>
          <w:i/>
          <w:iCs/>
          <w:cs/>
        </w:rPr>
        <w:t>(</w:t>
      </w:r>
      <w:r w:rsidR="00341DC5" w:rsidRPr="00015347">
        <w:rPr>
          <w:rFonts w:asciiTheme="majorBidi" w:hAnsiTheme="majorBidi" w:cstheme="majorBidi"/>
          <w:i/>
          <w:iCs/>
          <w:cs/>
        </w:rPr>
        <w:t>ช</w:t>
      </w:r>
      <w:r w:rsidRPr="00015347">
        <w:rPr>
          <w:rFonts w:asciiTheme="majorBidi" w:hAnsiTheme="majorBidi" w:cstheme="majorBidi"/>
          <w:i/>
          <w:iCs/>
          <w:cs/>
        </w:rPr>
        <w:t>)</w:t>
      </w:r>
      <w:r w:rsidRPr="00015347">
        <w:rPr>
          <w:rFonts w:asciiTheme="majorBidi" w:hAnsiTheme="majorBidi" w:cstheme="majorBidi"/>
          <w:i/>
          <w:iCs/>
          <w:cs/>
        </w:rPr>
        <w:tab/>
        <w:t>สินค้าคงเหลือ</w:t>
      </w:r>
    </w:p>
    <w:p w14:paraId="35C1276F" w14:textId="77777777" w:rsidR="001A036E" w:rsidRPr="005205D9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8694D8" w14:textId="083587D1" w:rsidR="00AA522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15347">
        <w:rPr>
          <w:rFonts w:ascii="Angsana New" w:hAnsi="Angsana New"/>
          <w:sz w:val="30"/>
          <w:szCs w:val="30"/>
          <w:cs/>
        </w:rPr>
        <w:t>สินค้าคงเหลือ</w:t>
      </w:r>
      <w:r w:rsidR="00A749EA" w:rsidRPr="0001534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15347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295BA5" w:rsidRPr="00015347">
        <w:rPr>
          <w:rFonts w:ascii="Angsana New" w:hAnsi="Angsana New" w:hint="cs"/>
          <w:sz w:val="30"/>
          <w:szCs w:val="30"/>
          <w:cs/>
        </w:rPr>
        <w:t xml:space="preserve"> </w:t>
      </w:r>
      <w:r w:rsidRPr="0001534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</w:t>
      </w:r>
      <w:r w:rsidRPr="00015347">
        <w:rPr>
          <w:rFonts w:ascii="Angsana New" w:hAnsi="Angsana New"/>
          <w:sz w:val="30"/>
          <w:szCs w:val="30"/>
        </w:rPr>
        <w:t xml:space="preserve"> </w:t>
      </w:r>
      <w:r w:rsidRPr="00015347">
        <w:rPr>
          <w:rFonts w:ascii="Angsana New" w:hAnsi="Angsana New"/>
          <w:sz w:val="30"/>
          <w:szCs w:val="30"/>
          <w:cs/>
        </w:rPr>
        <w:t>ราคาทุน</w:t>
      </w:r>
      <w:r w:rsidR="002E78B7" w:rsidRPr="00015347">
        <w:rPr>
          <w:rFonts w:ascii="Angsana New" w:hAnsi="Angsana New"/>
          <w:sz w:val="30"/>
          <w:szCs w:val="30"/>
          <w:cs/>
        </w:rPr>
        <w:t>รวมถึงต้นทุนทางตรงที่เกี่ยวข้องกับการได้มา</w:t>
      </w:r>
      <w:r w:rsidRPr="00015347">
        <w:rPr>
          <w:rFonts w:ascii="Angsana New" w:hAnsi="Angsana New"/>
          <w:sz w:val="30"/>
          <w:szCs w:val="30"/>
          <w:cs/>
        </w:rPr>
        <w:t>ของสินค้า</w:t>
      </w:r>
      <w:r w:rsidR="002E78B7" w:rsidRPr="00015347">
        <w:rPr>
          <w:rFonts w:ascii="Angsana New" w:hAnsi="Angsana New" w:hint="cs"/>
          <w:sz w:val="30"/>
          <w:szCs w:val="30"/>
          <w:cs/>
        </w:rPr>
        <w:t xml:space="preserve">คงเหลือ </w:t>
      </w:r>
      <w:r w:rsidR="002E78B7" w:rsidRPr="00015347">
        <w:rPr>
          <w:rFonts w:ascii="Angsana New" w:hAnsi="Angsana New"/>
          <w:sz w:val="30"/>
          <w:szCs w:val="30"/>
          <w:cs/>
        </w:rPr>
        <w:t>สำหรับสินค้า</w:t>
      </w:r>
      <w:r w:rsidRPr="00015347">
        <w:rPr>
          <w:rFonts w:ascii="Angsana New" w:hAnsi="Angsana New"/>
          <w:sz w:val="30"/>
          <w:szCs w:val="30"/>
          <w:cs/>
        </w:rPr>
        <w:t>สำเร็จรูป</w:t>
      </w:r>
      <w:r w:rsidR="002E78B7" w:rsidRPr="00015347">
        <w:rPr>
          <w:rFonts w:ascii="Angsana New" w:hAnsi="Angsana New"/>
          <w:sz w:val="30"/>
          <w:szCs w:val="30"/>
          <w:cs/>
        </w:rPr>
        <w:t>และสินค้าระหว่างผลิต</w:t>
      </w:r>
      <w:r w:rsidRPr="00015347">
        <w:rPr>
          <w:rFonts w:ascii="Angsana New" w:hAnsi="Angsana New"/>
          <w:sz w:val="30"/>
          <w:szCs w:val="30"/>
          <w:cs/>
        </w:rPr>
        <w:t>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7D4708" w:rsidRPr="00015347">
        <w:rPr>
          <w:rFonts w:ascii="Angsana New" w:hAnsi="Angsana New" w:hint="cs"/>
          <w:sz w:val="30"/>
          <w:szCs w:val="30"/>
          <w:cs/>
        </w:rPr>
        <w:t xml:space="preserve"> </w:t>
      </w:r>
      <w:r w:rsidR="007D4708" w:rsidRPr="00015347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C13E374" w14:textId="6BDB8E10" w:rsidR="00DE7C9B" w:rsidRPr="00AA5221" w:rsidRDefault="00AA5221" w:rsidP="00AA5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19267B8" w14:textId="460C7DFF" w:rsidR="001A036E" w:rsidRPr="00015347" w:rsidRDefault="001A036E" w:rsidP="00245FFB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r w:rsidRPr="000153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B619ED" w:rsidRPr="000153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01534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1534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17576" w:rsidRPr="000153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917576" w:rsidRPr="00015347">
        <w:rPr>
          <w:rFonts w:ascii="Angsana New" w:hAnsi="Angsana New"/>
          <w:b/>
          <w:bCs/>
          <w:i/>
          <w:iCs/>
          <w:sz w:val="30"/>
          <w:szCs w:val="30"/>
          <w:cs/>
        </w:rPr>
        <w:t>ไม่หมุนเวียนที่จัดประเภทเป็นสินทรัพย์ที่ถือไว้เพื่อขาย</w:t>
      </w:r>
    </w:p>
    <w:p w14:paraId="38A1B644" w14:textId="77777777" w:rsidR="001A036E" w:rsidRPr="00696877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F0FCEBE" w14:textId="4E3A83BB" w:rsidR="00E35B8A" w:rsidRPr="00DF6D64" w:rsidRDefault="001B13E5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6D64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2E0C99" w:rsidRPr="00DF6D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5965" w:rsidRPr="00DF6D6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</w:p>
    <w:p w14:paraId="6E6587C7" w14:textId="77777777" w:rsidR="004D4881" w:rsidRPr="00696877" w:rsidRDefault="004D4881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E8C6B6" w14:textId="101BF981" w:rsidR="004D4881" w:rsidRPr="00DF6D64" w:rsidRDefault="004D4881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6D64">
        <w:rPr>
          <w:rFonts w:asciiTheme="majorBidi" w:hAnsiTheme="majorBidi" w:cstheme="majorBidi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</w:t>
      </w:r>
    </w:p>
    <w:p w14:paraId="0778012D" w14:textId="77777777" w:rsidR="000E6628" w:rsidRPr="00696877" w:rsidRDefault="000E6628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2EB296" w14:textId="51482420" w:rsidR="001A036E" w:rsidRPr="00DF6D64" w:rsidRDefault="001A036E" w:rsidP="00245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F6D6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481572" w:rsidRPr="00DF6D64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ฌ</w:t>
      </w:r>
      <w:r w:rsidRPr="00DF6D6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DF6D64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DF6D6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F687C5A" w14:textId="77777777" w:rsidR="00897C0B" w:rsidRPr="00696877" w:rsidRDefault="00897C0B" w:rsidP="00ED4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179D0FE" w14:textId="696458F8" w:rsidR="006946C0" w:rsidRPr="00DF6D64" w:rsidRDefault="001A036E" w:rsidP="00630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6D64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0921AF" w:rsidRPr="00DF6D64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DF6D64">
        <w:rPr>
          <w:rFonts w:ascii="Angsana New" w:hAnsi="Angsana New"/>
          <w:sz w:val="30"/>
          <w:szCs w:val="30"/>
          <w:cs/>
        </w:rPr>
        <w:t xml:space="preserve">ราคาทุนหักขาดทุนจากการด้อยค่า  </w:t>
      </w:r>
      <w:r w:rsidR="006946C0" w:rsidRPr="00DF6D64">
        <w:rPr>
          <w:rFonts w:ascii="Angsana New" w:hAnsi="Angsana New"/>
          <w:sz w:val="30"/>
          <w:szCs w:val="30"/>
          <w:cs/>
        </w:rPr>
        <w:t xml:space="preserve">ต้นทุนรวมค่าใช้จ่ายทางตรงเพื่อให้ได้มาซึ่งอสังหาริมทรัพย์เพื่อการลงทุน </w:t>
      </w:r>
    </w:p>
    <w:p w14:paraId="01EEA3B9" w14:textId="69538F77" w:rsidR="00537AA4" w:rsidRPr="00696877" w:rsidRDefault="00537AA4" w:rsidP="0053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5AF0533" w14:textId="5EF04F10" w:rsidR="00264925" w:rsidRPr="00DF6D64" w:rsidRDefault="00DE7C9B" w:rsidP="00897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6D64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696877">
        <w:rPr>
          <w:rFonts w:ascii="Angsana New" w:hAnsi="Angsana New"/>
          <w:sz w:val="30"/>
          <w:szCs w:val="30"/>
        </w:rPr>
        <w:t xml:space="preserve"> </w:t>
      </w:r>
      <w:r w:rsidR="00696877">
        <w:rPr>
          <w:rFonts w:ascii="Angsana New" w:hAnsi="Angsana New" w:hint="cs"/>
          <w:sz w:val="30"/>
          <w:szCs w:val="30"/>
          <w:cs/>
        </w:rPr>
        <w:t>เมื่อมีการขายอสังหาริมทรัพย์เพื่อการลงทุนที่เคยจัดประเภทเป็นที่ดิน อาคารและอุปกรณ์ที่วัดมูลค่าด้วยราคาที่ตีใหม่ จำนวนเงินที่บันทึกอยู่ในสำรองการตีราคาสินทรัพย์จะถูกโอนไปยังกำไรสะสม</w:t>
      </w:r>
    </w:p>
    <w:p w14:paraId="60D9FAAE" w14:textId="37BA90B6" w:rsidR="00F37C97" w:rsidRPr="00696877" w:rsidRDefault="00F37C97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4DBF26" w14:textId="65148FB5" w:rsidR="001A036E" w:rsidRPr="00DF6D64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F6D64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81572" w:rsidRPr="00DF6D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DF6D64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F6D6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DF6D64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6ECB908" w14:textId="77777777" w:rsidR="001A036E" w:rsidRPr="00696877" w:rsidRDefault="001A036E" w:rsidP="00EC2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bidi="ar-SA"/>
        </w:rPr>
      </w:pPr>
    </w:p>
    <w:p w14:paraId="62832E56" w14:textId="1E2AD85D" w:rsidR="001A036E" w:rsidRPr="00DF6D64" w:rsidRDefault="001A036E" w:rsidP="0072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6D64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3C4EBA" w:rsidRPr="00DF6D64">
        <w:rPr>
          <w:rFonts w:ascii="Angsana New" w:hAnsi="Angsana New" w:hint="cs"/>
          <w:sz w:val="30"/>
          <w:szCs w:val="30"/>
          <w:cs/>
        </w:rPr>
        <w:t>วัดมูลค่า</w:t>
      </w:r>
      <w:r w:rsidRPr="00DF6D64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  ยกเว้นที่ดินที่</w:t>
      </w:r>
      <w:r w:rsidR="00F20121" w:rsidRPr="00DF6D64">
        <w:rPr>
          <w:rFonts w:ascii="Angsana New" w:hAnsi="Angsana New" w:hint="cs"/>
          <w:sz w:val="30"/>
          <w:szCs w:val="30"/>
          <w:cs/>
        </w:rPr>
        <w:t>วัดมูลค่า</w:t>
      </w:r>
      <w:r w:rsidRPr="00DF6D64">
        <w:rPr>
          <w:rFonts w:ascii="Angsana New" w:hAnsi="Angsana New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4A0E0F" w:rsidRPr="00DF6D64">
        <w:rPr>
          <w:rFonts w:ascii="Angsana New" w:hAnsi="Angsana New"/>
          <w:sz w:val="30"/>
          <w:szCs w:val="30"/>
          <w:cs/>
        </w:rPr>
        <w:t xml:space="preserve"> ณ วันที่มีการตีราคาใหม่</w:t>
      </w:r>
      <w:r w:rsidR="003567FB" w:rsidRPr="00DF6D64">
        <w:rPr>
          <w:rFonts w:ascii="Angsana New" w:hAnsi="Angsana New"/>
          <w:sz w:val="30"/>
          <w:szCs w:val="30"/>
          <w:cs/>
        </w:rPr>
        <w:t>หัก</w:t>
      </w:r>
      <w:r w:rsidR="00480EF6" w:rsidRPr="00DF6D64">
        <w:rPr>
          <w:rFonts w:ascii="Angsana New" w:hAnsi="Angsana New"/>
          <w:sz w:val="30"/>
          <w:szCs w:val="30"/>
          <w:cs/>
        </w:rPr>
        <w:t>ค่าเผื่อการด้อยค่าของสินทรัพย์</w:t>
      </w:r>
    </w:p>
    <w:p w14:paraId="6CBB2DC4" w14:textId="77777777" w:rsidR="00015347" w:rsidRPr="00696877" w:rsidRDefault="00015347" w:rsidP="0072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2593473" w14:textId="1617D7AC" w:rsidR="00170104" w:rsidRPr="00DF6D64" w:rsidRDefault="001A036E" w:rsidP="0048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6D64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0F4C1F">
        <w:rPr>
          <w:rFonts w:ascii="Angsana New" w:hAnsi="Angsana New" w:hint="cs"/>
          <w:sz w:val="30"/>
          <w:szCs w:val="30"/>
          <w:cs/>
        </w:rPr>
        <w:t>และ</w:t>
      </w:r>
      <w:r w:rsidRPr="00DF6D64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186FC7" w:rsidRPr="00DF6D64">
        <w:rPr>
          <w:rFonts w:ascii="Angsana New" w:hAnsi="Angsana New"/>
          <w:color w:val="FFFFFF"/>
          <w:sz w:val="30"/>
          <w:szCs w:val="30"/>
        </w:rPr>
        <w:t>/</w:t>
      </w:r>
      <w:r w:rsidRPr="00DF6D64">
        <w:rPr>
          <w:rFonts w:ascii="Angsana New" w:hAnsi="Angsana New"/>
          <w:sz w:val="30"/>
          <w:szCs w:val="30"/>
          <w:cs/>
        </w:rPr>
        <w:t>การขนย้าย</w:t>
      </w:r>
      <w:r w:rsidR="00CF798B" w:rsidRPr="00DF6D64">
        <w:rPr>
          <w:rFonts w:ascii="Angsana New" w:hAnsi="Angsana New"/>
          <w:sz w:val="30"/>
          <w:szCs w:val="30"/>
        </w:rPr>
        <w:t xml:space="preserve"> </w:t>
      </w:r>
      <w:r w:rsidRPr="00DF6D64">
        <w:rPr>
          <w:rFonts w:ascii="Angsana New" w:hAnsi="Angsana New"/>
          <w:sz w:val="30"/>
          <w:szCs w:val="30"/>
          <w:cs/>
        </w:rPr>
        <w:t>การบูรณะสถานที่ตั้งขอ</w:t>
      </w:r>
      <w:r w:rsidR="001D37CA" w:rsidRPr="00DF6D64">
        <w:rPr>
          <w:rFonts w:ascii="Angsana New" w:hAnsi="Angsana New"/>
          <w:sz w:val="30"/>
          <w:szCs w:val="30"/>
          <w:cs/>
        </w:rPr>
        <w:t>งสินทรัพย์</w:t>
      </w:r>
      <w:r w:rsidR="001D37CA" w:rsidRPr="00DF6D64">
        <w:rPr>
          <w:rFonts w:ascii="Angsana New" w:hAnsi="Angsana New"/>
          <w:sz w:val="30"/>
          <w:szCs w:val="30"/>
        </w:rPr>
        <w:t xml:space="preserve"> </w:t>
      </w:r>
      <w:r w:rsidRPr="00DF6D64">
        <w:rPr>
          <w:rFonts w:ascii="Angsana New" w:hAnsi="Angsana New"/>
          <w:sz w:val="30"/>
          <w:szCs w:val="30"/>
          <w:cs/>
        </w:rPr>
        <w:t>สำหร</w:t>
      </w:r>
      <w:r w:rsidR="00783FF6" w:rsidRPr="00DF6D64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="00A749EA" w:rsidRPr="00DF6D64">
        <w:rPr>
          <w:rFonts w:ascii="Angsana New" w:hAnsi="Angsana New" w:hint="cs"/>
          <w:sz w:val="30"/>
          <w:szCs w:val="30"/>
          <w:cs/>
        </w:rPr>
        <w:t>ซอฟต์แวร์</w:t>
      </w:r>
      <w:r w:rsidRPr="00DF6D64">
        <w:rPr>
          <w:rFonts w:ascii="Angsana New" w:hAnsi="Angsana New"/>
          <w:sz w:val="30"/>
          <w:szCs w:val="30"/>
          <w:cs/>
        </w:rPr>
        <w:t>ซึ่งไม่</w:t>
      </w:r>
      <w:r w:rsidR="00783FF6" w:rsidRPr="00DF6D64">
        <w:rPr>
          <w:rFonts w:ascii="Angsana New" w:hAnsi="Angsana New"/>
          <w:sz w:val="30"/>
          <w:szCs w:val="30"/>
          <w:cs/>
        </w:rPr>
        <w:t>สามารถทำงานได้โดยปราศจากลิขสิทธิ์</w:t>
      </w:r>
      <w:r w:rsidR="00A749EA" w:rsidRPr="00DF6D64">
        <w:rPr>
          <w:rFonts w:ascii="Angsana New" w:hAnsi="Angsana New" w:hint="cs"/>
          <w:sz w:val="30"/>
          <w:szCs w:val="30"/>
          <w:cs/>
        </w:rPr>
        <w:t>ซอฟต์แวร์</w:t>
      </w:r>
      <w:r w:rsidR="001622FA" w:rsidRPr="00DF6D64">
        <w:rPr>
          <w:rFonts w:ascii="Angsana New" w:hAnsi="Angsana New"/>
          <w:sz w:val="30"/>
          <w:szCs w:val="30"/>
          <w:cs/>
        </w:rPr>
        <w:t>นั้นให้ถือว่า</w:t>
      </w:r>
      <w:r w:rsidR="00783FF6" w:rsidRPr="00DF6D64">
        <w:rPr>
          <w:rFonts w:ascii="Angsana New" w:hAnsi="Angsana New"/>
          <w:sz w:val="30"/>
          <w:szCs w:val="30"/>
          <w:cs/>
        </w:rPr>
        <w:t>ลิขสิทธิ์</w:t>
      </w:r>
      <w:r w:rsidR="00A749EA" w:rsidRPr="00DF6D64">
        <w:rPr>
          <w:rFonts w:ascii="Angsana New" w:hAnsi="Angsana New" w:hint="cs"/>
          <w:sz w:val="30"/>
          <w:szCs w:val="30"/>
          <w:cs/>
        </w:rPr>
        <w:t>ซอฟต์แวร์</w:t>
      </w:r>
      <w:r w:rsidRPr="00DF6D64">
        <w:rPr>
          <w:rFonts w:ascii="Angsana New" w:hAnsi="Angsana New"/>
          <w:sz w:val="30"/>
          <w:szCs w:val="30"/>
          <w:cs/>
        </w:rPr>
        <w:t>ดังกล่าวเป็นส่วนหนึ่งของอุปกรณ์</w:t>
      </w:r>
    </w:p>
    <w:p w14:paraId="4CB1E7A8" w14:textId="77777777" w:rsidR="00170104" w:rsidRPr="00696877" w:rsidRDefault="00170104" w:rsidP="0048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EC92B4D" w14:textId="22087A3F" w:rsidR="00170104" w:rsidRDefault="001A036E" w:rsidP="00DF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6D64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</w:t>
      </w:r>
      <w:r w:rsidR="00F20121" w:rsidRPr="00DF6D64">
        <w:rPr>
          <w:rFonts w:ascii="Angsana New" w:hAnsi="Angsana New" w:hint="cs"/>
          <w:sz w:val="30"/>
          <w:szCs w:val="30"/>
          <w:cs/>
        </w:rPr>
        <w:t xml:space="preserve">รับรู้ในกำไรหรือขาดทุน </w:t>
      </w:r>
      <w:r w:rsidR="00170104">
        <w:rPr>
          <w:rFonts w:ascii="Angsana New" w:hAnsi="Angsana New"/>
          <w:sz w:val="30"/>
          <w:szCs w:val="30"/>
          <w:cs/>
        </w:rPr>
        <w:br w:type="page"/>
      </w:r>
    </w:p>
    <w:p w14:paraId="7E86FABE" w14:textId="77777777" w:rsidR="005D0577" w:rsidRPr="005D0577" w:rsidRDefault="001A036E" w:rsidP="005D0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สินทรัพย์ที่ตีราคาใหม่</w:t>
      </w:r>
    </w:p>
    <w:p w14:paraId="0FD05D03" w14:textId="77777777" w:rsidR="0010391E" w:rsidRPr="00DF6D64" w:rsidRDefault="0010391E" w:rsidP="00015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2"/>
          <w:szCs w:val="22"/>
        </w:rPr>
      </w:pPr>
    </w:p>
    <w:p w14:paraId="4C580308" w14:textId="505B2106" w:rsidR="001D37CA" w:rsidRPr="00015347" w:rsidRDefault="001A036E" w:rsidP="00015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15347">
        <w:rPr>
          <w:rFonts w:ascii="Angsana New" w:hAnsi="Angsana New"/>
          <w:sz w:val="30"/>
          <w:szCs w:val="30"/>
          <w:cs/>
        </w:rPr>
        <w:t>การตีราคา</w:t>
      </w:r>
      <w:r w:rsidR="0010391E">
        <w:rPr>
          <w:rFonts w:ascii="Angsana New" w:hAnsi="Angsana New" w:hint="cs"/>
          <w:sz w:val="30"/>
          <w:szCs w:val="30"/>
          <w:cs/>
        </w:rPr>
        <w:t>สินทรัพย์</w:t>
      </w:r>
      <w:r w:rsidRPr="00015347">
        <w:rPr>
          <w:rFonts w:ascii="Angsana New" w:hAnsi="Angsana New"/>
          <w:sz w:val="30"/>
          <w:szCs w:val="30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</w:t>
      </w:r>
      <w:r w:rsidR="008D0B3D" w:rsidRPr="00015347">
        <w:rPr>
          <w:rFonts w:ascii="Angsana New" w:hAnsi="Angsana New"/>
          <w:sz w:val="30"/>
          <w:szCs w:val="30"/>
          <w:cs/>
        </w:rPr>
        <w:t xml:space="preserve"> </w:t>
      </w:r>
      <w:r w:rsidRPr="00015347">
        <w:rPr>
          <w:rFonts w:ascii="Angsana New" w:hAnsi="Angsana New"/>
          <w:sz w:val="30"/>
          <w:szCs w:val="30"/>
          <w:cs/>
        </w:rPr>
        <w:t>วันที่รายงาน</w:t>
      </w:r>
      <w:r w:rsidR="00912CC4" w:rsidRPr="00015347">
        <w:rPr>
          <w:rFonts w:ascii="Angsana New" w:hAnsi="Angsana New" w:hint="cs"/>
          <w:sz w:val="30"/>
          <w:szCs w:val="30"/>
          <w:cs/>
        </w:rPr>
        <w:t>ซึ่ง</w:t>
      </w:r>
      <w:r w:rsidRPr="00015347">
        <w:rPr>
          <w:rFonts w:ascii="Angsana New" w:hAnsi="Angsana New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015347">
        <w:rPr>
          <w:rFonts w:ascii="Angsana New" w:hAnsi="Angsana New"/>
          <w:sz w:val="30"/>
          <w:szCs w:val="30"/>
        </w:rPr>
        <w:t>“</w:t>
      </w:r>
      <w:r w:rsidR="00991252" w:rsidRPr="00015347">
        <w:rPr>
          <w:rFonts w:ascii="Angsana New" w:hAnsi="Angsana New" w:hint="cs"/>
          <w:sz w:val="30"/>
          <w:szCs w:val="30"/>
          <w:cs/>
        </w:rPr>
        <w:t>สำรอง</w:t>
      </w:r>
      <w:r w:rsidRPr="00015347">
        <w:rPr>
          <w:rFonts w:ascii="Angsana New" w:hAnsi="Angsana New"/>
          <w:sz w:val="30"/>
          <w:szCs w:val="30"/>
          <w:cs/>
        </w:rPr>
        <w:t>การตีราคาสินทรัพย์</w:t>
      </w:r>
      <w:r w:rsidRPr="00015347">
        <w:rPr>
          <w:rFonts w:ascii="Angsana New" w:hAnsi="Angsana New"/>
          <w:sz w:val="30"/>
          <w:szCs w:val="30"/>
        </w:rPr>
        <w:t>”</w:t>
      </w:r>
      <w:r w:rsidRPr="00015347">
        <w:rPr>
          <w:rFonts w:ascii="Angsana New" w:hAnsi="Angsana New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="002B3124">
        <w:rPr>
          <w:rFonts w:ascii="Angsana New" w:hAnsi="Angsana New" w:hint="cs"/>
          <w:sz w:val="30"/>
          <w:szCs w:val="30"/>
          <w:cs/>
        </w:rPr>
        <w:t xml:space="preserve"> </w:t>
      </w:r>
      <w:r w:rsidRPr="00015347">
        <w:rPr>
          <w:rFonts w:ascii="Angsana New" w:hAnsi="Angsana New"/>
          <w:sz w:val="30"/>
          <w:szCs w:val="30"/>
          <w:cs/>
        </w:rPr>
        <w:t xml:space="preserve"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</w:t>
      </w:r>
      <w:r w:rsidR="00513573" w:rsidRPr="00015347">
        <w:rPr>
          <w:rFonts w:ascii="Angsana New" w:hAnsi="Angsana New" w:hint="cs"/>
          <w:sz w:val="30"/>
          <w:szCs w:val="30"/>
          <w:cs/>
        </w:rPr>
        <w:t>ส่วนที่ตีเพิ่มขึ้นดังกล่าว</w:t>
      </w:r>
      <w:r w:rsidR="00991252" w:rsidRPr="00015347">
        <w:rPr>
          <w:rFonts w:ascii="Angsana New" w:hAnsi="Angsana New" w:hint="cs"/>
          <w:sz w:val="30"/>
          <w:szCs w:val="30"/>
          <w:cs/>
        </w:rPr>
        <w:t>จะรับรู้ในกำไรหรือขาดทุน</w:t>
      </w:r>
      <w:r w:rsidRPr="00015347">
        <w:rPr>
          <w:rFonts w:ascii="Angsana New" w:hAnsi="Angsana New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3509CC" w:rsidRPr="00015347">
        <w:rPr>
          <w:rFonts w:ascii="Angsana New" w:hAnsi="Angsana New" w:hint="cs"/>
          <w:sz w:val="30"/>
          <w:szCs w:val="30"/>
          <w:cs/>
        </w:rPr>
        <w:t>สำรอง</w:t>
      </w:r>
      <w:r w:rsidRPr="00015347">
        <w:rPr>
          <w:rFonts w:ascii="Angsana New" w:hAnsi="Angsana New"/>
          <w:sz w:val="30"/>
          <w:szCs w:val="30"/>
          <w:cs/>
        </w:rPr>
        <w:t>การตีราคาสินทรัพย์ที่เคยบันทึกไว้ครั้งก่อนในกำไรขาดทุนเบ็ดเสร็จอื่น</w:t>
      </w:r>
      <w:r w:rsidR="003E498B" w:rsidRPr="00015347">
        <w:rPr>
          <w:rFonts w:ascii="Angsana New" w:hAnsi="Angsana New"/>
          <w:sz w:val="30"/>
          <w:szCs w:val="30"/>
          <w:cs/>
        </w:rPr>
        <w:t xml:space="preserve">ของสินทรัพย์ชิ้นเดียวกันนั้น </w:t>
      </w:r>
      <w:r w:rsidRPr="00015347">
        <w:rPr>
          <w:rFonts w:ascii="Angsana New" w:hAnsi="Angsana New"/>
          <w:sz w:val="30"/>
          <w:szCs w:val="30"/>
          <w:cs/>
        </w:rPr>
        <w:t xml:space="preserve">ในกรณีที่มีการจำหน่ายสินทรัพย์ที่เคยตีราคาใหม่ </w:t>
      </w:r>
      <w:r w:rsidR="005142CD">
        <w:rPr>
          <w:rFonts w:ascii="Angsana New" w:hAnsi="Angsana New" w:hint="cs"/>
          <w:sz w:val="30"/>
          <w:szCs w:val="30"/>
          <w:cs/>
        </w:rPr>
        <w:t>สำรอง</w:t>
      </w:r>
      <w:r w:rsidRPr="00015347">
        <w:rPr>
          <w:rFonts w:ascii="Angsana New" w:hAnsi="Angsana New"/>
          <w:sz w:val="30"/>
          <w:szCs w:val="30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AFAD533" w14:textId="77777777" w:rsidR="00FA2595" w:rsidRPr="00DF6D64" w:rsidRDefault="00FA2595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2"/>
          <w:szCs w:val="22"/>
        </w:rPr>
      </w:pPr>
    </w:p>
    <w:p w14:paraId="4E49AF17" w14:textId="77777777" w:rsidR="00B44877" w:rsidRPr="00B44877" w:rsidRDefault="001A036E" w:rsidP="00B44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3035DA9" w14:textId="77777777" w:rsidR="00A359CC" w:rsidRPr="00DF6D64" w:rsidRDefault="00A359CC" w:rsidP="00015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2"/>
          <w:szCs w:val="22"/>
        </w:rPr>
      </w:pPr>
    </w:p>
    <w:p w14:paraId="20EA473C" w14:textId="332CBCEA" w:rsidR="00B44877" w:rsidRPr="00B44877" w:rsidRDefault="001A036E" w:rsidP="00B44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015347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อาคารและอุปกรณ์  </w:t>
      </w:r>
      <w:r w:rsidR="00DC4617">
        <w:rPr>
          <w:rFonts w:ascii="Angsana New" w:hAnsi="Angsana New" w:hint="cs"/>
          <w:sz w:val="30"/>
          <w:szCs w:val="30"/>
          <w:cs/>
        </w:rPr>
        <w:t>เมื่อ</w:t>
      </w:r>
      <w:r w:rsidR="00374E32" w:rsidRPr="000D4935">
        <w:rPr>
          <w:rFonts w:ascii="Angsana New" w:hAnsi="Angsana New"/>
          <w:sz w:val="30"/>
          <w:szCs w:val="30"/>
          <w:cs/>
        </w:rPr>
        <w:t>กลุ่ม</w:t>
      </w:r>
      <w:r w:rsidRPr="000D4935">
        <w:rPr>
          <w:rFonts w:ascii="Angsana New" w:hAnsi="Angsana New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7E25BC">
        <w:rPr>
          <w:rFonts w:ascii="Angsana New" w:hAnsi="Angsana New" w:hint="cs"/>
          <w:sz w:val="30"/>
          <w:szCs w:val="30"/>
          <w:cs/>
        </w:rPr>
        <w:t>เป็นประจำ</w:t>
      </w:r>
      <w:r w:rsidRPr="000D4935">
        <w:rPr>
          <w:rFonts w:ascii="Angsana New" w:hAnsi="Angsana New"/>
          <w:sz w:val="30"/>
          <w:szCs w:val="30"/>
          <w:cs/>
        </w:rPr>
        <w:t>ในการซ่อมบำรุงที่ดิน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อาคารและอุปกรณ์รับรู้ในกำไรหรือขาดทุนเมื่อเกิดขึ้น</w:t>
      </w:r>
    </w:p>
    <w:p w14:paraId="1045D6A2" w14:textId="77777777" w:rsidR="00A359CC" w:rsidRPr="00DF6D64" w:rsidRDefault="00A359CC" w:rsidP="00015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C703768" w14:textId="3DB708DC" w:rsidR="005474C8" w:rsidRPr="005474C8" w:rsidRDefault="00245FFB" w:rsidP="00547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0D4935">
        <w:rPr>
          <w:rFonts w:ascii="Angsana New" w:hAnsi="Angsana New"/>
          <w:i/>
          <w:iCs/>
          <w:sz w:val="30"/>
          <w:szCs w:val="30"/>
        </w:rPr>
        <w:tab/>
      </w:r>
      <w:r w:rsidR="001A036E" w:rsidRPr="000D4935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468E0D5" w14:textId="77777777" w:rsidR="00A359CC" w:rsidRPr="00DF6D64" w:rsidRDefault="00A359CC" w:rsidP="007E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22"/>
          <w:szCs w:val="22"/>
          <w:cs/>
        </w:rPr>
      </w:pPr>
    </w:p>
    <w:p w14:paraId="0C027676" w14:textId="04C0949E" w:rsidR="00C80822" w:rsidRPr="00C80822" w:rsidRDefault="001A036E" w:rsidP="00C80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ค่าเสื่อมราคา</w:t>
      </w:r>
      <w:r w:rsidR="00E86A48" w:rsidRPr="000D4935">
        <w:rPr>
          <w:rFonts w:ascii="Angsana New" w:hAnsi="Angsana New"/>
          <w:sz w:val="30"/>
          <w:szCs w:val="30"/>
          <w:cs/>
        </w:rPr>
        <w:t>คำน</w:t>
      </w:r>
      <w:r w:rsidR="007D625E" w:rsidRPr="000D4935">
        <w:rPr>
          <w:rFonts w:ascii="Angsana New" w:hAnsi="Angsana New"/>
          <w:sz w:val="30"/>
          <w:szCs w:val="30"/>
          <w:cs/>
        </w:rPr>
        <w:t>วณโดยวิธีเส้นตรงตามเกณฑ์อายุการให้ประโยชน์</w:t>
      </w:r>
      <w:r w:rsidR="00E86A48" w:rsidRPr="000D4935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</w:t>
      </w:r>
      <w:r w:rsidR="008E471A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  <w:r w:rsidR="007E49E6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7E49E6" w:rsidRPr="000D4935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0C5E9CA2" w14:textId="77777777" w:rsidR="00FC4F18" w:rsidRPr="00DF6D64" w:rsidRDefault="00FC4F18" w:rsidP="00A24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80A70C3" w14:textId="1A5D6543" w:rsidR="001A036E" w:rsidRPr="000D4935" w:rsidRDefault="00E86A48" w:rsidP="008E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7D625E" w:rsidRPr="000D4935">
        <w:rPr>
          <w:rFonts w:ascii="Angsana New" w:hAnsi="Angsana New"/>
          <w:sz w:val="30"/>
          <w:szCs w:val="30"/>
          <w:cs/>
        </w:rPr>
        <w:t>ให้ประโยชน์</w:t>
      </w:r>
      <w:r w:rsidRPr="000D4935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3240"/>
        <w:gridCol w:w="450"/>
      </w:tblGrid>
      <w:tr w:rsidR="001A036E" w:rsidRPr="00F90C95" w14:paraId="0D20DC89" w14:textId="77777777" w:rsidTr="00715F69">
        <w:tc>
          <w:tcPr>
            <w:tcW w:w="5310" w:type="dxa"/>
          </w:tcPr>
          <w:p w14:paraId="20E891C0" w14:textId="77777777" w:rsidR="001A036E" w:rsidRPr="00170104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br w:type="page"/>
              <w:t>ส่วนปรับปรุงที่ดิน</w:t>
            </w:r>
          </w:p>
        </w:tc>
        <w:tc>
          <w:tcPr>
            <w:tcW w:w="3240" w:type="dxa"/>
          </w:tcPr>
          <w:p w14:paraId="152C3956" w14:textId="724DB8DC" w:rsidR="001A036E" w:rsidRPr="00170104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5CA04FC3" w14:textId="77777777" w:rsidR="001A036E" w:rsidRPr="00170104" w:rsidRDefault="001A036E" w:rsidP="0079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F90C95" w14:paraId="49FF4B4C" w14:textId="77777777" w:rsidTr="00715F69">
        <w:tc>
          <w:tcPr>
            <w:tcW w:w="5310" w:type="dxa"/>
          </w:tcPr>
          <w:p w14:paraId="40B92E70" w14:textId="77777777" w:rsidR="001A036E" w:rsidRPr="00170104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  <w:cs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17010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0104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สิ่งปลูกสร้างและส่วนปรับปรุงอาคารเช่า</w:t>
            </w:r>
          </w:p>
        </w:tc>
        <w:tc>
          <w:tcPr>
            <w:tcW w:w="3240" w:type="dxa"/>
          </w:tcPr>
          <w:p w14:paraId="1B376125" w14:textId="3355C5B0" w:rsidR="001A036E" w:rsidRPr="00170104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369695D8" w14:textId="77777777" w:rsidR="001A036E" w:rsidRPr="00170104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F90C95" w14:paraId="289DAF32" w14:textId="77777777" w:rsidTr="00715F69">
        <w:tc>
          <w:tcPr>
            <w:tcW w:w="5310" w:type="dxa"/>
          </w:tcPr>
          <w:p w14:paraId="61F8758E" w14:textId="77777777" w:rsidR="001A036E" w:rsidRPr="00170104" w:rsidRDefault="001A036E" w:rsidP="00111E2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hanging="30"/>
              <w:rPr>
                <w:rFonts w:ascii="Angsana New" w:hAnsi="Angsana New" w:cs="Angsana New"/>
                <w:lang w:val="en-US"/>
              </w:rPr>
            </w:pPr>
            <w:r w:rsidRPr="00170104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3C2A55A" w14:textId="5183B775" w:rsidR="001A036E" w:rsidRPr="00170104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170104">
              <w:rPr>
                <w:rFonts w:ascii="Angsana New" w:hAnsi="Angsana New"/>
                <w:sz w:val="30"/>
                <w:szCs w:val="30"/>
              </w:rPr>
              <w:t>5</w:t>
            </w:r>
            <w:r w:rsidR="001A036E" w:rsidRPr="0017010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70104">
              <w:rPr>
                <w:rFonts w:ascii="Angsana New" w:hAnsi="Angsana New"/>
                <w:sz w:val="30"/>
                <w:szCs w:val="30"/>
              </w:rPr>
              <w:t>10</w:t>
            </w:r>
            <w:proofErr w:type="gramEnd"/>
            <w:r w:rsidR="001A036E" w:rsidRPr="0017010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36E" w:rsidRPr="0017010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17010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2D4E1C3A" w14:textId="77777777" w:rsidR="001A036E" w:rsidRPr="00170104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F90C95" w14:paraId="3C97BAEA" w14:textId="77777777" w:rsidTr="00715F69">
        <w:tc>
          <w:tcPr>
            <w:tcW w:w="5310" w:type="dxa"/>
          </w:tcPr>
          <w:p w14:paraId="4456C7A3" w14:textId="77777777" w:rsidR="001A036E" w:rsidRPr="00170104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240" w:type="dxa"/>
          </w:tcPr>
          <w:p w14:paraId="50359414" w14:textId="77B1916A" w:rsidR="001A036E" w:rsidRPr="00170104" w:rsidRDefault="001E1B1A" w:rsidP="001D3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</w:rPr>
              <w:t>5</w:t>
            </w:r>
            <w:r w:rsidR="001A036E" w:rsidRPr="0017010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327E9144" w14:textId="77777777" w:rsidR="001A036E" w:rsidRPr="00170104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F90C95" w14:paraId="0C2FEFDD" w14:textId="77777777" w:rsidTr="00715F69">
        <w:tc>
          <w:tcPr>
            <w:tcW w:w="5310" w:type="dxa"/>
          </w:tcPr>
          <w:p w14:paraId="23EA7B5A" w14:textId="77777777" w:rsidR="001A036E" w:rsidRPr="00170104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240" w:type="dxa"/>
          </w:tcPr>
          <w:p w14:paraId="758AE516" w14:textId="7F7EECBA" w:rsidR="001A036E" w:rsidRPr="00170104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6C838270" w14:textId="77777777" w:rsidR="001A036E" w:rsidRPr="00170104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F90C95" w14:paraId="02E70752" w14:textId="77777777" w:rsidTr="00715F69">
        <w:tc>
          <w:tcPr>
            <w:tcW w:w="5310" w:type="dxa"/>
          </w:tcPr>
          <w:p w14:paraId="2611976D" w14:textId="77777777" w:rsidR="001A036E" w:rsidRPr="00170104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3240" w:type="dxa"/>
          </w:tcPr>
          <w:p w14:paraId="0BEAF589" w14:textId="6AB6670F" w:rsidR="001A036E" w:rsidRPr="00170104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4FDA4071" w14:textId="77777777" w:rsidR="001A036E" w:rsidRPr="00170104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F90C95" w14:paraId="5A49FA42" w14:textId="77777777" w:rsidTr="00715F69">
        <w:tc>
          <w:tcPr>
            <w:tcW w:w="5310" w:type="dxa"/>
          </w:tcPr>
          <w:p w14:paraId="74108737" w14:textId="77777777" w:rsidR="001A036E" w:rsidRPr="00170104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3240" w:type="dxa"/>
          </w:tcPr>
          <w:p w14:paraId="39202C30" w14:textId="7A0776FE" w:rsidR="001A036E" w:rsidRPr="00170104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224C0AE0" w14:textId="77777777" w:rsidR="001A036E" w:rsidRPr="00170104" w:rsidRDefault="001A036E" w:rsidP="004B74C4">
            <w:pPr>
              <w:tabs>
                <w:tab w:val="left" w:pos="1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0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5DC1B9D" w14:textId="790B7FE2" w:rsidR="001A036E" w:rsidRPr="000D4935" w:rsidRDefault="001A036E" w:rsidP="001C3191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481572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81C363E" w14:textId="77777777" w:rsidR="001A036E" w:rsidRPr="00185554" w:rsidRDefault="001A036E" w:rsidP="00CE57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both"/>
        <w:rPr>
          <w:rFonts w:ascii="Angsana New" w:hAnsi="Angsana New"/>
          <w:sz w:val="24"/>
          <w:szCs w:val="24"/>
        </w:rPr>
      </w:pPr>
    </w:p>
    <w:p w14:paraId="46FD0FED" w14:textId="25C7EE94" w:rsidR="001F4C38" w:rsidRDefault="00216201" w:rsidP="00402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1A036E" w:rsidRPr="000D4935">
        <w:rPr>
          <w:rFonts w:ascii="Angsana New" w:hAnsi="Angsana New"/>
          <w:sz w:val="30"/>
          <w:szCs w:val="30"/>
          <w:cs/>
        </w:rPr>
        <w:t>ที่มีอายุการใช้งานจำกัด</w:t>
      </w:r>
      <w:r w:rsidR="00C542EF" w:rsidRPr="000D4935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1A036E" w:rsidRPr="000D4935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402EA5">
        <w:rPr>
          <w:rFonts w:ascii="Angsana New" w:hAnsi="Angsana New" w:hint="cs"/>
          <w:sz w:val="30"/>
          <w:szCs w:val="30"/>
          <w:cs/>
        </w:rPr>
        <w:t xml:space="preserve"> </w:t>
      </w:r>
      <w:r w:rsidR="001A036E" w:rsidRPr="000D4935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</w:t>
      </w:r>
      <w:r w:rsidR="003A77D1">
        <w:rPr>
          <w:rFonts w:ascii="Angsana New" w:hAnsi="Angsana New" w:hint="cs"/>
          <w:sz w:val="30"/>
          <w:szCs w:val="30"/>
          <w:cs/>
        </w:rPr>
        <w:t>ในอนาคต</w:t>
      </w:r>
      <w:r w:rsidR="003F6CD7">
        <w:rPr>
          <w:rFonts w:ascii="Angsana New" w:hAnsi="Angsana New" w:hint="cs"/>
          <w:sz w:val="30"/>
          <w:szCs w:val="30"/>
          <w:cs/>
        </w:rPr>
        <w:t xml:space="preserve"> </w:t>
      </w:r>
      <w:r w:rsidR="00015347" w:rsidRPr="00015347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AA7E09E" w14:textId="77777777" w:rsidR="001F4C38" w:rsidRPr="00185554" w:rsidRDefault="001F4C38" w:rsidP="00402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2B50FC4" w14:textId="7558CC70" w:rsidR="001A036E" w:rsidRPr="00402EA5" w:rsidRDefault="00853F8F" w:rsidP="00402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ZW"/>
        </w:rPr>
      </w:pPr>
      <w:r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</w:t>
      </w:r>
      <w:r w:rsidR="00104B67">
        <w:rPr>
          <w:rFonts w:ascii="Angsana New" w:hAnsi="Angsana New" w:hint="cs"/>
          <w:sz w:val="30"/>
          <w:szCs w:val="30"/>
          <w:cs/>
        </w:rPr>
        <w:t>จะได้รับ</w:t>
      </w:r>
      <w:r w:rsidR="00DE5613">
        <w:rPr>
          <w:rFonts w:ascii="Angsana New" w:hAnsi="Angsana New" w:hint="cs"/>
          <w:sz w:val="30"/>
          <w:szCs w:val="30"/>
          <w:cs/>
        </w:rPr>
        <w:t>ประโยชน์</w:t>
      </w:r>
      <w:r w:rsidR="001A036E" w:rsidRPr="000D4935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3132"/>
        <w:gridCol w:w="450"/>
      </w:tblGrid>
      <w:tr w:rsidR="001A036E" w:rsidRPr="000D4935" w14:paraId="7B4062C4" w14:textId="77777777" w:rsidTr="00EB4099">
        <w:tc>
          <w:tcPr>
            <w:tcW w:w="5418" w:type="dxa"/>
          </w:tcPr>
          <w:p w14:paraId="0EE567D4" w14:textId="77777777" w:rsidR="001A036E" w:rsidRPr="000D4935" w:rsidRDefault="001A036E" w:rsidP="00FA2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hanging="117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  <w:r w:rsidR="00A749EA" w:rsidRPr="000D4935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3132" w:type="dxa"/>
          </w:tcPr>
          <w:p w14:paraId="11CCF973" w14:textId="6967F9B5" w:rsidR="001A036E" w:rsidRPr="000D493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7F8A648D" w14:textId="77777777" w:rsidR="001A036E" w:rsidRPr="000D4935" w:rsidRDefault="004F6B20" w:rsidP="00A93463">
            <w:pPr>
              <w:tabs>
                <w:tab w:val="clear" w:pos="1871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36E" w:rsidRPr="000D493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7E549A3" w14:textId="77777777" w:rsidR="00C57A00" w:rsidRPr="00185554" w:rsidRDefault="00C57A00" w:rsidP="003F6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38FCE89D" w14:textId="0246A026" w:rsidR="00D17B38" w:rsidRPr="000D4935" w:rsidRDefault="009743D6" w:rsidP="006C7A83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06B18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A2DEF" w:rsidRPr="000D493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6A7A928A" w14:textId="77777777" w:rsidR="00C57A00" w:rsidRPr="00185554" w:rsidRDefault="00C57A00" w:rsidP="00C57A00">
      <w:pPr>
        <w:rPr>
          <w:rFonts w:ascii="Angsana New" w:hAnsi="Angsana New"/>
          <w:sz w:val="24"/>
          <w:szCs w:val="24"/>
          <w:lang w:val="th-TH"/>
        </w:rPr>
      </w:pPr>
    </w:p>
    <w:p w14:paraId="428CBFD8" w14:textId="7EA9D4E6" w:rsidR="00B269BE" w:rsidRPr="000D4935" w:rsidRDefault="00B7325C" w:rsidP="00D01451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  <w:lang w:val="th-TH"/>
        </w:rPr>
        <w:tab/>
      </w:r>
      <w:r w:rsidRPr="000D4935">
        <w:rPr>
          <w:rFonts w:ascii="Angsana New" w:hAnsi="Angsana New"/>
          <w:sz w:val="30"/>
          <w:szCs w:val="30"/>
          <w:cs/>
          <w:lang w:val="th-TH"/>
        </w:rPr>
        <w:tab/>
      </w:r>
      <w:r w:rsidR="00B269BE" w:rsidRPr="000D4935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</w:t>
      </w:r>
      <w:r w:rsidR="003F6CD7">
        <w:rPr>
          <w:rFonts w:ascii="Angsana New" w:hAnsi="Angsana New" w:hint="cs"/>
          <w:sz w:val="30"/>
          <w:szCs w:val="30"/>
          <w:cs/>
        </w:rPr>
        <w:t>หรือประกอบด้วยสัญญาเช่า</w:t>
      </w:r>
      <w:r w:rsidR="00B269BE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040ABA">
        <w:rPr>
          <w:rFonts w:ascii="Angsana New" w:hAnsi="Angsana New" w:hint="cs"/>
          <w:sz w:val="30"/>
          <w:szCs w:val="30"/>
          <w:cs/>
        </w:rPr>
        <w:t>เมื่อ</w:t>
      </w:r>
      <w:r w:rsidR="00B269BE" w:rsidRPr="000D4935">
        <w:rPr>
          <w:rFonts w:ascii="Angsana New" w:hAnsi="Angsana New"/>
          <w:sz w:val="30"/>
          <w:szCs w:val="30"/>
          <w:cs/>
        </w:rPr>
        <w:t>สัญญานั้นให้</w:t>
      </w:r>
      <w:r w:rsidR="003F6CD7">
        <w:rPr>
          <w:rFonts w:ascii="Angsana New" w:hAnsi="Angsana New"/>
          <w:sz w:val="30"/>
          <w:szCs w:val="30"/>
          <w:cs/>
        </w:rPr>
        <w:tab/>
      </w:r>
      <w:r w:rsidR="003F6CD7">
        <w:rPr>
          <w:rFonts w:ascii="Angsana New" w:hAnsi="Angsana New"/>
          <w:sz w:val="30"/>
          <w:szCs w:val="30"/>
          <w:cs/>
        </w:rPr>
        <w:tab/>
      </w:r>
      <w:r w:rsidR="00B269BE" w:rsidRPr="000D4935">
        <w:rPr>
          <w:rFonts w:ascii="Angsana New" w:hAnsi="Angsana New"/>
          <w:sz w:val="30"/>
          <w:szCs w:val="30"/>
          <w:cs/>
        </w:rPr>
        <w:t>สิทธิในการควบคุมการใช้สินทรัพย์ที่ระบุ</w:t>
      </w:r>
      <w:r w:rsidR="003F6CD7">
        <w:rPr>
          <w:rFonts w:ascii="Angsana New" w:hAnsi="Angsana New" w:hint="cs"/>
          <w:sz w:val="30"/>
          <w:szCs w:val="30"/>
          <w:cs/>
        </w:rPr>
        <w:t>สำหรับช่วงเวลาหนึ่งเพื่อแลกเปลี่ยนกับส</w:t>
      </w:r>
      <w:r w:rsidR="00D01451">
        <w:rPr>
          <w:rFonts w:ascii="Angsana New" w:hAnsi="Angsana New" w:hint="cs"/>
          <w:sz w:val="30"/>
          <w:szCs w:val="30"/>
          <w:cs/>
        </w:rPr>
        <w:t>ิ่ง</w:t>
      </w:r>
      <w:r w:rsidR="003F6CD7">
        <w:rPr>
          <w:rFonts w:ascii="Angsana New" w:hAnsi="Angsana New" w:hint="cs"/>
          <w:sz w:val="30"/>
          <w:szCs w:val="30"/>
          <w:cs/>
        </w:rPr>
        <w:t>ตอบแทน</w:t>
      </w:r>
    </w:p>
    <w:p w14:paraId="2CA8910B" w14:textId="77777777" w:rsidR="00B269BE" w:rsidRPr="00185554" w:rsidRDefault="00B269BE" w:rsidP="00B269BE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0D4935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6366E066" w14:textId="77777777" w:rsidR="005474C8" w:rsidRPr="005474C8" w:rsidRDefault="00B269BE" w:rsidP="005474C8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251E56BA" w14:textId="77777777" w:rsidR="00B70CA8" w:rsidRPr="00185554" w:rsidRDefault="00B70CA8" w:rsidP="0001534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E8AF938" w14:textId="77777777" w:rsidR="000A037B" w:rsidRDefault="00B269BE" w:rsidP="000A03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040ABA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0D4935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040ABA">
        <w:rPr>
          <w:rFonts w:ascii="Angsana New" w:hAnsi="Angsana New" w:hint="cs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040ABA">
        <w:rPr>
          <w:rFonts w:ascii="Angsana New" w:hAnsi="Angsana New" w:hint="cs"/>
          <w:sz w:val="30"/>
          <w:szCs w:val="30"/>
          <w:cs/>
        </w:rPr>
        <w:t>ทั้งหมด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</w:p>
    <w:p w14:paraId="25A41BBB" w14:textId="77777777" w:rsidR="000A037B" w:rsidRPr="00185554" w:rsidRDefault="000A037B" w:rsidP="000A037B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C6A8DCD" w14:textId="4104CECD" w:rsidR="00B269BE" w:rsidRDefault="00B269BE" w:rsidP="00A245A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6F63">
        <w:rPr>
          <w:rFonts w:ascii="Angsana New" w:hAnsi="Angsana New"/>
          <w:sz w:val="30"/>
          <w:szCs w:val="30"/>
          <w:cs/>
        </w:rPr>
        <w:t>กลุ่มบริษัท</w:t>
      </w:r>
      <w:r w:rsidRPr="000D4935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</w:t>
      </w:r>
      <w:r w:rsidR="00E55113" w:rsidRPr="000D4935">
        <w:rPr>
          <w:rFonts w:ascii="Angsana New" w:hAnsi="Angsana New" w:hint="cs"/>
          <w:sz w:val="30"/>
          <w:szCs w:val="30"/>
          <w:cs/>
        </w:rPr>
        <w:t>ผล</w:t>
      </w:r>
      <w:r w:rsidR="0002655D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02655D" w:rsidRPr="000D4935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07E6889" w14:textId="77777777" w:rsidR="00185554" w:rsidRPr="00185554" w:rsidRDefault="00185554" w:rsidP="00A245A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78718E5" w14:textId="7C802931" w:rsidR="000E4E1D" w:rsidRDefault="00B269BE" w:rsidP="000E4E1D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0D4935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011B1">
        <w:rPr>
          <w:rFonts w:ascii="Angsana New" w:hAnsi="Angsana New" w:hint="cs"/>
          <w:b/>
          <w:sz w:val="30"/>
          <w:szCs w:val="30"/>
          <w:cs/>
        </w:rPr>
        <w:t>เงิน</w:t>
      </w:r>
      <w:r w:rsidR="0000666C">
        <w:rPr>
          <w:rFonts w:ascii="Angsana New" w:hAnsi="Angsana New" w:hint="cs"/>
          <w:b/>
          <w:sz w:val="30"/>
          <w:szCs w:val="30"/>
          <w:cs/>
        </w:rPr>
        <w:t>จ่ายล่วงหน้า</w:t>
      </w:r>
      <w:r w:rsidRPr="000D4935">
        <w:rPr>
          <w:rFonts w:ascii="Angsana New" w:hAnsi="Angsana New"/>
          <w:b/>
          <w:sz w:val="30"/>
          <w:szCs w:val="30"/>
          <w:cs/>
        </w:rPr>
        <w:t>รวมกับต้นทุนทางตรงเริ่มแรก</w:t>
      </w:r>
      <w:r w:rsidR="00B5481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B5481F" w:rsidRPr="00B5481F">
        <w:rPr>
          <w:rFonts w:ascii="Angsana New" w:hAnsi="Angsana New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B5481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615C0C" w:rsidRPr="000D4935">
        <w:rPr>
          <w:rFonts w:ascii="Angsana New" w:hAnsi="Angsana New"/>
          <w:b/>
          <w:sz w:val="30"/>
          <w:szCs w:val="30"/>
        </w:rPr>
        <w:t xml:space="preserve"> </w:t>
      </w:r>
      <w:r w:rsidRPr="000D4935">
        <w:rPr>
          <w:rFonts w:ascii="Angsana New" w:hAnsi="Angsana New"/>
          <w:b/>
          <w:sz w:val="30"/>
          <w:szCs w:val="30"/>
          <w:cs/>
        </w:rPr>
        <w:t>เว้นแต่สัญญาเช่า</w:t>
      </w:r>
      <w:r w:rsidR="004514A6">
        <w:rPr>
          <w:rFonts w:ascii="Angsana New" w:hAnsi="Angsana New" w:hint="cs"/>
          <w:b/>
          <w:sz w:val="30"/>
          <w:szCs w:val="30"/>
          <w:cs/>
        </w:rPr>
        <w:t>ที่</w:t>
      </w:r>
      <w:r w:rsidRPr="000D4935">
        <w:rPr>
          <w:rFonts w:ascii="Angsana New" w:hAnsi="Angsana New"/>
          <w:b/>
          <w:sz w:val="30"/>
          <w:szCs w:val="30"/>
          <w:cs/>
        </w:rPr>
        <w:t>โอนกรรมสิทธิ</w:t>
      </w:r>
      <w:r w:rsidRPr="000D4935">
        <w:rPr>
          <w:rFonts w:ascii="Angsana New" w:hAnsi="Angsana New" w:hint="cs"/>
          <w:b/>
          <w:sz w:val="30"/>
          <w:szCs w:val="30"/>
          <w:cs/>
        </w:rPr>
        <w:t>์</w:t>
      </w:r>
      <w:r w:rsidRPr="000D4935">
        <w:rPr>
          <w:rFonts w:ascii="Angsana New" w:hAnsi="Angsana New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</w:t>
      </w:r>
      <w:r w:rsidR="00452AC3">
        <w:rPr>
          <w:rFonts w:ascii="Angsana New" w:hAnsi="Angsana New" w:hint="cs"/>
          <w:b/>
          <w:sz w:val="30"/>
          <w:szCs w:val="30"/>
          <w:cs/>
        </w:rPr>
        <w:t>หรือ</w:t>
      </w:r>
      <w:r w:rsidRPr="000D4935">
        <w:rPr>
          <w:rFonts w:ascii="Angsana New" w:hAnsi="Angsana New"/>
          <w:b/>
          <w:sz w:val="30"/>
          <w:szCs w:val="30"/>
          <w:cs/>
        </w:rPr>
        <w:t>กลุ่มบริษัทจะมีการใช้สิทธิในการซื้อสินทรัพย์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Pr="000D4935">
        <w:rPr>
          <w:rFonts w:ascii="Angsana New" w:hAnsi="Angsana New" w:hint="cs"/>
          <w:b/>
          <w:sz w:val="30"/>
          <w:szCs w:val="30"/>
          <w:cs/>
        </w:rPr>
        <w:t xml:space="preserve"> ซึ่ง</w:t>
      </w:r>
      <w:r w:rsidRPr="000D4935">
        <w:rPr>
          <w:rFonts w:ascii="Angsana New" w:hAnsi="Angsana New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  <w:r w:rsidR="000E4E1D">
        <w:rPr>
          <w:rFonts w:ascii="Angsana New" w:hAnsi="Angsana New"/>
          <w:b/>
          <w:sz w:val="30"/>
          <w:szCs w:val="30"/>
          <w:cs/>
        </w:rPr>
        <w:br w:type="page"/>
      </w:r>
    </w:p>
    <w:p w14:paraId="4D481498" w14:textId="523D3C47" w:rsidR="004C1FDF" w:rsidRPr="000D4935" w:rsidRDefault="00B269BE" w:rsidP="008F55E0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D4935">
        <w:rPr>
          <w:rFonts w:ascii="Angsana New" w:hAnsi="Angsana New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</w:t>
      </w:r>
      <w:r w:rsidRPr="000D4935">
        <w:rPr>
          <w:rFonts w:ascii="Angsana New" w:hAnsi="Angsana New" w:hint="cs"/>
          <w:b/>
          <w:sz w:val="30"/>
          <w:szCs w:val="30"/>
          <w:cs/>
        </w:rPr>
        <w:t>ค่า</w:t>
      </w:r>
      <w:r w:rsidRPr="000D4935">
        <w:rPr>
          <w:rFonts w:ascii="Angsana New" w:hAnsi="Angsana New"/>
          <w:b/>
          <w:sz w:val="30"/>
          <w:szCs w:val="30"/>
          <w:cs/>
        </w:rPr>
        <w:t>เช่าที่</w:t>
      </w:r>
      <w:r w:rsidR="006E6C20">
        <w:rPr>
          <w:rFonts w:ascii="Angsana New" w:hAnsi="Angsana New" w:hint="cs"/>
          <w:b/>
          <w:sz w:val="30"/>
          <w:szCs w:val="30"/>
          <w:cs/>
        </w:rPr>
        <w:t>ต้องจ่าย</w:t>
      </w:r>
      <w:r w:rsidR="00916F04">
        <w:rPr>
          <w:rFonts w:ascii="Angsana New" w:hAnsi="Angsana New" w:hint="cs"/>
          <w:b/>
          <w:sz w:val="30"/>
          <w:szCs w:val="30"/>
          <w:cs/>
        </w:rPr>
        <w:t>ทั้งหมดตามสัญญา ทั้งนี้</w:t>
      </w:r>
      <w:r w:rsidR="00602FD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b/>
          <w:sz w:val="30"/>
          <w:szCs w:val="30"/>
          <w:cs/>
        </w:rPr>
        <w:t>กลุ่มบริษัทใช้อัตราดอกเบี้ย</w:t>
      </w:r>
      <w:r w:rsidR="002811E1">
        <w:rPr>
          <w:rFonts w:ascii="Angsana New" w:hAnsi="Angsana New" w:hint="cs"/>
          <w:b/>
          <w:sz w:val="30"/>
          <w:szCs w:val="30"/>
          <w:cs/>
        </w:rPr>
        <w:t>ตามนัยของสัญญาเช่าและอัตราดอกเบี้ย</w:t>
      </w:r>
      <w:r w:rsidRPr="000D4935">
        <w:rPr>
          <w:rFonts w:ascii="Angsana New" w:hAnsi="Angsana New"/>
          <w:b/>
          <w:sz w:val="30"/>
          <w:szCs w:val="30"/>
          <w:cs/>
        </w:rPr>
        <w:t>เงินกู้ยืมส่วนเพิ่มของกลุ่มบริษัท</w:t>
      </w:r>
      <w:r w:rsidR="00581B1C" w:rsidRPr="000D4935">
        <w:rPr>
          <w:rFonts w:ascii="Angsana New" w:hAnsi="Angsana New"/>
          <w:b/>
          <w:sz w:val="30"/>
          <w:szCs w:val="30"/>
          <w:cs/>
        </w:rPr>
        <w:t xml:space="preserve"> </w:t>
      </w:r>
      <w:r w:rsidR="008F55E0">
        <w:rPr>
          <w:rFonts w:ascii="Angsana New" w:hAnsi="Angsana New" w:hint="cs"/>
          <w:b/>
          <w:sz w:val="30"/>
          <w:szCs w:val="30"/>
          <w:cs/>
        </w:rPr>
        <w:t xml:space="preserve">ในการคิดลดเป็นมูลค่าปัจจุบัน </w:t>
      </w:r>
      <w:r w:rsidR="004C1FDF" w:rsidRPr="000D4935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</w:t>
      </w:r>
      <w:r w:rsidR="004C1FDF" w:rsidRPr="000D4935">
        <w:rPr>
          <w:rFonts w:ascii="Angsana New" w:hAnsi="Angsana New"/>
          <w:b/>
          <w:sz w:val="30"/>
          <w:szCs w:val="30"/>
          <w:cs/>
        </w:rPr>
        <w:t>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14AE727" w14:textId="77777777" w:rsidR="004C1FDF" w:rsidRPr="003F1087" w:rsidRDefault="004C1FDF" w:rsidP="004C1FDF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20"/>
          <w:szCs w:val="20"/>
        </w:rPr>
      </w:pPr>
    </w:p>
    <w:p w14:paraId="1192BE81" w14:textId="4CCD4C17" w:rsidR="00011B4F" w:rsidRPr="00602FD9" w:rsidRDefault="004C1FDF" w:rsidP="00011B4F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602FD9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หรือการเปลี่ยนแปลงการประเมินการใช้สิทธิ</w:t>
      </w:r>
      <w:r w:rsidR="00AE496F" w:rsidRPr="00602FD9">
        <w:rPr>
          <w:rFonts w:ascii="Angsana New" w:hAnsi="Angsana New"/>
          <w:b/>
          <w:sz w:val="30"/>
          <w:szCs w:val="30"/>
          <w:cs/>
        </w:rPr>
        <w:t>ที่ระบุใน</w:t>
      </w:r>
      <w:r w:rsidRPr="00602FD9">
        <w:rPr>
          <w:rFonts w:ascii="Angsana New" w:hAnsi="Angsana New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7B82A2" w14:textId="77777777" w:rsidR="00E04710" w:rsidRPr="003F1087" w:rsidRDefault="00E04710" w:rsidP="00D666EA">
      <w:pPr>
        <w:pStyle w:val="BodyText"/>
        <w:spacing w:after="0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2755BCC9" w14:textId="77777777" w:rsidR="0082147B" w:rsidRPr="0082147B" w:rsidRDefault="001C4A17" w:rsidP="0082147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0D4935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6432507" w14:textId="77777777" w:rsidR="00BC4BEE" w:rsidRPr="003F1087" w:rsidRDefault="00BC4BEE" w:rsidP="001C4A1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4C911F46" w14:textId="24FF8247" w:rsidR="001C4A17" w:rsidRPr="003F1087" w:rsidRDefault="001C4A17" w:rsidP="00990229">
      <w:pPr>
        <w:pStyle w:val="ListParagraph"/>
        <w:tabs>
          <w:tab w:val="clear" w:pos="680"/>
          <w:tab w:val="clear" w:pos="907"/>
        </w:tabs>
        <w:ind w:left="540"/>
        <w:jc w:val="both"/>
        <w:rPr>
          <w:rFonts w:asciiTheme="majorBidi" w:hAnsiTheme="majorBidi" w:cstheme="majorBidi"/>
          <w:b/>
          <w:sz w:val="20"/>
          <w:szCs w:val="20"/>
        </w:rPr>
      </w:pPr>
      <w:r w:rsidRPr="000D4935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</w:t>
      </w:r>
      <w:r w:rsidR="00081D61">
        <w:rPr>
          <w:rFonts w:asciiTheme="majorBidi" w:hAnsiTheme="majorBidi" w:cstheme="majorBidi" w:hint="cs"/>
          <w:b/>
          <w:sz w:val="30"/>
          <w:szCs w:val="30"/>
          <w:cs/>
        </w:rPr>
        <w:t>ให้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เช่าหรือวันที่มีการเปลี่ยนแปลงสัญญาเช่า กลุ่มบริษัทจะปันส่วนสิ่งตอบแทนที่จะได้รั</w:t>
      </w:r>
      <w:r w:rsidR="00990229">
        <w:rPr>
          <w:rFonts w:asciiTheme="majorBidi" w:hAnsiTheme="majorBidi" w:cstheme="majorBidi" w:hint="cs"/>
          <w:b/>
          <w:sz w:val="30"/>
          <w:szCs w:val="30"/>
          <w:cs/>
        </w:rPr>
        <w:t>บ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ตามสัญญาให้กับแต่ละส่วนประกอบ</w:t>
      </w:r>
      <w:r w:rsidR="00844E8E">
        <w:rPr>
          <w:rFonts w:asciiTheme="majorBidi" w:hAnsiTheme="majorBidi" w:cstheme="majorBidi" w:hint="cs"/>
          <w:b/>
          <w:sz w:val="30"/>
          <w:szCs w:val="30"/>
          <w:cs/>
        </w:rPr>
        <w:t>ของสัญญา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 xml:space="preserve">ตามเกณฑ์ราคาขายที่เป็นเอกเทศ </w:t>
      </w:r>
      <w:r w:rsidR="00990229">
        <w:rPr>
          <w:rFonts w:asciiTheme="majorBidi" w:hAnsiTheme="majorBidi" w:cstheme="majorBidi"/>
          <w:b/>
          <w:sz w:val="30"/>
          <w:szCs w:val="30"/>
          <w:cs/>
        </w:rPr>
        <w:br/>
      </w:r>
    </w:p>
    <w:p w14:paraId="4E866143" w14:textId="6436EB87" w:rsidR="001C4A17" w:rsidRPr="000D4935" w:rsidRDefault="001C4A17" w:rsidP="001C4A17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D4935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</w:t>
      </w:r>
      <w:r w:rsidR="005F41C7">
        <w:rPr>
          <w:rFonts w:asciiTheme="majorBidi" w:hAnsiTheme="majorBidi" w:cstheme="majorBidi" w:hint="cs"/>
          <w:b/>
          <w:sz w:val="30"/>
          <w:szCs w:val="30"/>
          <w:cs/>
        </w:rPr>
        <w:t>ให้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เช่า</w:t>
      </w:r>
      <w:r w:rsidR="00602FD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15DCC" w:rsidRPr="000D4935">
        <w:rPr>
          <w:rFonts w:asciiTheme="majorBidi" w:hAnsiTheme="majorBidi" w:cstheme="majorBidi"/>
          <w:b/>
          <w:sz w:val="30"/>
          <w:szCs w:val="30"/>
          <w:cs/>
        </w:rPr>
        <w:t>กลุ่มบริษัทพิจารณา</w:t>
      </w:r>
      <w:r w:rsidR="00115DCC">
        <w:rPr>
          <w:rFonts w:asciiTheme="majorBidi" w:hAnsiTheme="majorBidi" w:cstheme="majorBidi" w:hint="cs"/>
          <w:b/>
          <w:sz w:val="30"/>
          <w:szCs w:val="30"/>
          <w:cs/>
        </w:rPr>
        <w:t>จัดประเภทสัญญาเช่าที่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4F0CC9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C579FC">
        <w:rPr>
          <w:rFonts w:asciiTheme="majorBidi" w:hAnsiTheme="majorBidi" w:cstheme="majorBidi" w:hint="cs"/>
          <w:b/>
          <w:sz w:val="30"/>
          <w:szCs w:val="30"/>
          <w:cs/>
        </w:rPr>
        <w:t>ไม่</w:t>
      </w:r>
      <w:r w:rsidR="002D098E">
        <w:rPr>
          <w:rFonts w:asciiTheme="majorBidi" w:hAnsiTheme="majorBidi" w:cstheme="majorBidi" w:hint="cs"/>
          <w:b/>
          <w:sz w:val="30"/>
          <w:szCs w:val="30"/>
          <w:cs/>
        </w:rPr>
        <w:t>เข้าเงื่อนไข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144E1A97" w14:textId="77777777" w:rsidR="001C4A17" w:rsidRPr="003F1087" w:rsidRDefault="001C4A17" w:rsidP="001C4A17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C7C5FAE" w14:textId="01654B78" w:rsidR="0081425C" w:rsidRDefault="001C4A17" w:rsidP="00A245A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D4935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</w:t>
      </w:r>
      <w:r w:rsidR="00235748">
        <w:rPr>
          <w:rFonts w:asciiTheme="majorBidi" w:hAnsiTheme="majorBidi" w:cstheme="majorBidi" w:hint="cs"/>
          <w:b/>
          <w:sz w:val="30"/>
          <w:szCs w:val="30"/>
          <w:cs/>
        </w:rPr>
        <w:t>ในกำไรหรือขาดทุน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 xml:space="preserve">วิธีเส้นตรงตลอดอายุสัญญาเช่า 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แสดงเป็นส่วนหนึ่งของรายได้อื่น ต้นทุนทางตรงเริ่มแรกที่เกิดขึ้น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เพื่อ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การได้มาซึ่งสัญญาเช่าดำเนินงาน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0D493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</w:t>
      </w:r>
      <w:r w:rsidR="00235748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260CEB60" w14:textId="77777777" w:rsidR="00DF6D64" w:rsidRPr="003F1087" w:rsidRDefault="00DF6D64" w:rsidP="00A245A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2858C7E" w14:textId="2C480612" w:rsidR="00203E99" w:rsidRPr="000A037B" w:rsidRDefault="001A036E" w:rsidP="000A037B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A037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1323D" w:rsidRPr="000A03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Pr="000A037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A037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  <w:r w:rsidR="00F512D0" w:rsidRPr="000A03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203E99" w:rsidRPr="000A037B">
        <w:rPr>
          <w:rFonts w:ascii="Angsana New" w:hAnsi="Angsana New"/>
          <w:b/>
          <w:bCs/>
          <w:i/>
          <w:iCs/>
          <w:sz w:val="30"/>
          <w:szCs w:val="30"/>
          <w:cs/>
        </w:rPr>
        <w:t>ที่ไม่ใช่สินทรัพย์ทางการเงิน</w:t>
      </w:r>
    </w:p>
    <w:p w14:paraId="580B2DAF" w14:textId="77777777" w:rsidR="003F1087" w:rsidRPr="003F1087" w:rsidRDefault="003F1087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4BA482D" w14:textId="041071D6" w:rsidR="000556C0" w:rsidRPr="000D4935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602FD9">
        <w:rPr>
          <w:rFonts w:ascii="Angsana New" w:hAnsi="Angsana New"/>
          <w:sz w:val="30"/>
          <w:szCs w:val="30"/>
          <w:cs/>
        </w:rPr>
        <w:br/>
      </w:r>
      <w:r w:rsidRPr="000D4935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96FDA30" w14:textId="77777777" w:rsidR="000556C0" w:rsidRPr="003F1087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3123662" w14:textId="4A148F3E" w:rsidR="003F1087" w:rsidRDefault="000556C0" w:rsidP="003C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B5310F">
        <w:rPr>
          <w:rFonts w:ascii="Angsana New" w:hAnsi="Angsana New" w:hint="cs"/>
          <w:sz w:val="30"/>
          <w:szCs w:val="30"/>
          <w:cs/>
        </w:rPr>
        <w:t xml:space="preserve">ในกำไรหรือขาดทุน </w:t>
      </w:r>
      <w:r w:rsidRPr="000D4935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</w:t>
      </w:r>
      <w:r w:rsidR="002123BE">
        <w:rPr>
          <w:rFonts w:ascii="Angsana New" w:hAnsi="Angsana New" w:hint="cs"/>
          <w:sz w:val="30"/>
          <w:szCs w:val="30"/>
          <w:cs/>
        </w:rPr>
        <w:t>จะ</w:t>
      </w:r>
      <w:r w:rsidRPr="000D4935">
        <w:rPr>
          <w:rFonts w:ascii="Angsana New" w:hAnsi="Angsana New"/>
          <w:sz w:val="30"/>
          <w:szCs w:val="30"/>
          <w:cs/>
        </w:rPr>
        <w:t>รับรู้ในส่วนของ</w:t>
      </w:r>
      <w:r w:rsidR="00286EAA">
        <w:rPr>
          <w:rFonts w:ascii="Angsana New" w:hAnsi="Angsana New"/>
          <w:sz w:val="30"/>
          <w:szCs w:val="30"/>
        </w:rPr>
        <w:br/>
      </w:r>
      <w:r w:rsidRPr="000D4935">
        <w:rPr>
          <w:rFonts w:ascii="Angsana New" w:hAnsi="Angsana New"/>
          <w:sz w:val="30"/>
          <w:szCs w:val="30"/>
          <w:cs/>
        </w:rPr>
        <w:t>ผู้ถือหุ้น</w:t>
      </w:r>
    </w:p>
    <w:p w14:paraId="11C82A3F" w14:textId="77777777" w:rsidR="003F1087" w:rsidRDefault="003F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435F850" w14:textId="2BDE8445" w:rsidR="000556C0" w:rsidRPr="000D4935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lastRenderedPageBreak/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="0061716D" w:rsidRPr="0061716D">
        <w:rPr>
          <w:rFonts w:ascii="Angsana New" w:hAnsi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61716D" w:rsidRPr="0061716D">
        <w:rPr>
          <w:rFonts w:ascii="Angsana New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61716D" w:rsidRPr="0061716D">
        <w:rPr>
          <w:rFonts w:ascii="Angsana New" w:hAnsi="Angsana New" w:hint="cs"/>
          <w:sz w:val="30"/>
          <w:szCs w:val="30"/>
          <w:cs/>
        </w:rPr>
        <w:t>สินทรัพย์นั้น</w:t>
      </w:r>
      <w:r w:rsidR="0061716D" w:rsidRPr="0061716D">
        <w:rPr>
          <w:rFonts w:ascii="Angsana New" w:hAnsi="Angsana New"/>
          <w:sz w:val="30"/>
          <w:szCs w:val="30"/>
          <w:cs/>
        </w:rPr>
        <w:t>เกี่ยวข้อง</w:t>
      </w:r>
      <w:r w:rsidR="0061716D" w:rsidRPr="0061716D">
        <w:rPr>
          <w:rFonts w:ascii="Angsana New" w:hAnsi="Angsana New" w:hint="cs"/>
          <w:sz w:val="30"/>
          <w:szCs w:val="30"/>
          <w:cs/>
        </w:rPr>
        <w:t>ด้วย</w:t>
      </w:r>
    </w:p>
    <w:p w14:paraId="00AA05BC" w14:textId="77777777" w:rsidR="00F33D39" w:rsidRPr="003F1087" w:rsidRDefault="00F33D39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621778AC" w14:textId="65A13B6F" w:rsidR="000556C0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CB040EE" w14:textId="77777777" w:rsidR="0094154A" w:rsidRPr="003F1087" w:rsidRDefault="0094154A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B02151E" w14:textId="40B7EBDD" w:rsidR="00C77616" w:rsidRPr="003F1087" w:rsidRDefault="001A036E" w:rsidP="00CB581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56040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  <w:r w:rsidR="0094154A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26B064AA" w14:textId="6FBB956D" w:rsidR="00EE368C" w:rsidRPr="003F1087" w:rsidRDefault="00EE368C" w:rsidP="00EE368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6"/>
          <w:szCs w:val="26"/>
        </w:rPr>
      </w:pPr>
      <w:r w:rsidRPr="00213AF6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  <w:r w:rsidR="00B753D7">
        <w:rPr>
          <w:rFonts w:ascii="Angsana New" w:hAnsi="Angsana New"/>
          <w:iCs/>
          <w:sz w:val="30"/>
          <w:szCs w:val="30"/>
          <w:cs/>
        </w:rPr>
        <w:br/>
      </w:r>
    </w:p>
    <w:p w14:paraId="5C0A0063" w14:textId="5E40955D" w:rsidR="00FD7D88" w:rsidRDefault="00EE368C" w:rsidP="00DB53F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13AF6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560402" w:rsidRPr="00213AF6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213AF6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</w:t>
      </w:r>
      <w:r w:rsidR="00DB53FC">
        <w:rPr>
          <w:rFonts w:ascii="Angsana New" w:hAnsi="Angsana New" w:hint="cs"/>
          <w:i/>
          <w:sz w:val="30"/>
          <w:szCs w:val="30"/>
          <w:cs/>
        </w:rPr>
        <w:t>ย</w:t>
      </w:r>
      <w:r w:rsidR="009973D9">
        <w:rPr>
          <w:rFonts w:ascii="Angsana New" w:hAnsi="Angsana New"/>
          <w:i/>
          <w:sz w:val="30"/>
          <w:szCs w:val="30"/>
        </w:rPr>
        <w:t xml:space="preserve"> </w:t>
      </w:r>
      <w:r w:rsidRPr="00213AF6">
        <w:rPr>
          <w:rFonts w:ascii="Angsana New" w:hAnsi="Angsana New"/>
          <w:i/>
          <w:sz w:val="30"/>
          <w:szCs w:val="30"/>
          <w:cs/>
        </w:rPr>
        <w:t>พนักงานในกำไรหรือขาดทุนในรอบระยะเวลาที่พนักงานได้ทำงานให้กับกิจการ</w:t>
      </w:r>
    </w:p>
    <w:p w14:paraId="6EAEFDCE" w14:textId="77777777" w:rsidR="00DB53FC" w:rsidRPr="003F1087" w:rsidRDefault="00DB53FC" w:rsidP="00DB53FC">
      <w:pPr>
        <w:ind w:left="540"/>
        <w:jc w:val="thaiDistribute"/>
        <w:rPr>
          <w:rFonts w:ascii="Angsana New" w:hAnsi="Angsana New"/>
          <w:i/>
          <w:sz w:val="26"/>
          <w:szCs w:val="26"/>
          <w:cs/>
        </w:rPr>
      </w:pPr>
    </w:p>
    <w:p w14:paraId="36A30E6B" w14:textId="23182120" w:rsidR="00C172DE" w:rsidRPr="003F1087" w:rsidRDefault="00C172DE" w:rsidP="00C172D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6"/>
          <w:szCs w:val="26"/>
        </w:rPr>
      </w:pPr>
      <w:r w:rsidRPr="00213AF6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  <w:r w:rsidR="00B753D7">
        <w:rPr>
          <w:rFonts w:ascii="Angsana New" w:hAnsi="Angsana New"/>
          <w:iCs/>
          <w:sz w:val="30"/>
          <w:szCs w:val="30"/>
          <w:cs/>
        </w:rPr>
        <w:br/>
      </w:r>
    </w:p>
    <w:p w14:paraId="19C2DAB0" w14:textId="3942F5E4" w:rsidR="00213AF6" w:rsidRDefault="00C172D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213AF6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560402" w:rsidRPr="00213AF6">
        <w:rPr>
          <w:rFonts w:ascii="Angsana New" w:hAnsi="Angsana New" w:hint="cs"/>
          <w:i/>
          <w:sz w:val="30"/>
          <w:szCs w:val="30"/>
          <w:cs/>
        </w:rPr>
        <w:t>ซึ่ง</w:t>
      </w:r>
      <w:r w:rsidRPr="00213AF6">
        <w:rPr>
          <w:rFonts w:ascii="Angsana New" w:hAnsi="Angsana New"/>
          <w:i/>
          <w:sz w:val="30"/>
          <w:szCs w:val="30"/>
          <w:cs/>
        </w:rPr>
        <w:t>จัดทำโดยนักคณิตศาสตร์ประกันภัยที่ได้รับอนุญาต</w:t>
      </w:r>
      <w:r w:rsidR="00560402" w:rsidRPr="00213AF6">
        <w:rPr>
          <w:rFonts w:ascii="Angsana New" w:hAnsi="Angsana New" w:hint="cs"/>
          <w:i/>
          <w:sz w:val="30"/>
          <w:szCs w:val="30"/>
          <w:cs/>
        </w:rPr>
        <w:t>เป็นประจำ</w:t>
      </w:r>
      <w:r w:rsidR="003567FB" w:rsidRPr="00213AF6">
        <w:rPr>
          <w:rFonts w:ascii="Angsana New" w:hAnsi="Angsana New"/>
          <w:i/>
          <w:sz w:val="30"/>
          <w:szCs w:val="30"/>
          <w:cs/>
        </w:rPr>
        <w:t xml:space="preserve"> </w:t>
      </w:r>
      <w:r w:rsidRPr="00213AF6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58E0066A" w14:textId="77777777" w:rsidR="003F1087" w:rsidRDefault="003F1087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6"/>
          <w:szCs w:val="26"/>
        </w:rPr>
      </w:pPr>
    </w:p>
    <w:p w14:paraId="24727914" w14:textId="569BA81D" w:rsidR="003F1087" w:rsidRDefault="00213AF6" w:rsidP="003F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  <w:cs/>
        </w:rPr>
      </w:pPr>
      <w:r w:rsidRPr="00213AF6">
        <w:rPr>
          <w:rFonts w:ascii="Angsana New" w:hAnsi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>
        <w:rPr>
          <w:rFonts w:ascii="Angsana New" w:hAnsi="Angsana New"/>
          <w:i/>
          <w:sz w:val="30"/>
          <w:szCs w:val="30"/>
          <w:cs/>
        </w:rPr>
        <w:br/>
      </w:r>
      <w:r w:rsidRPr="00213AF6">
        <w:rPr>
          <w:rFonts w:ascii="Angsana New" w:hAnsi="Angsana New"/>
          <w:i/>
          <w:sz w:val="30"/>
          <w:szCs w:val="30"/>
          <w:cs/>
        </w:rPr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  <w:r w:rsidR="003F1087">
        <w:rPr>
          <w:rFonts w:ascii="Angsana New" w:hAnsi="Angsana New"/>
          <w:i/>
          <w:sz w:val="30"/>
          <w:szCs w:val="30"/>
          <w:cs/>
        </w:rPr>
        <w:br w:type="page"/>
      </w:r>
    </w:p>
    <w:p w14:paraId="3333CBDE" w14:textId="281C0E14" w:rsidR="00213AF6" w:rsidRPr="00B24000" w:rsidRDefault="00B05F34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B24000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720D97D2" w14:textId="77777777" w:rsidR="00B24000" w:rsidRDefault="00B24000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EB02D97" w14:textId="4DABB344" w:rsidR="004438D8" w:rsidRDefault="00C172DE" w:rsidP="00ED479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/>
          <w:i/>
          <w:sz w:val="30"/>
          <w:szCs w:val="30"/>
        </w:rPr>
      </w:pPr>
      <w:r w:rsidRPr="000D4935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213AF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i/>
          <w:sz w:val="30"/>
          <w:szCs w:val="30"/>
          <w:cs/>
        </w:rPr>
        <w:t>หนี้สินรับรู้ด้</w:t>
      </w:r>
      <w:r w:rsidR="00A93463" w:rsidRPr="000D4935">
        <w:rPr>
          <w:rFonts w:ascii="Angsana New" w:hAnsi="Angsana New"/>
          <w:i/>
          <w:sz w:val="30"/>
          <w:szCs w:val="30"/>
          <w:cs/>
        </w:rPr>
        <w:t>วยมูลค่าที่คาดว่าจะจ่ายชำระ</w:t>
      </w:r>
      <w:r w:rsidR="00213AF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3F3A95A" w14:textId="77777777" w:rsidR="00515DB3" w:rsidRPr="000D4935" w:rsidRDefault="00515DB3" w:rsidP="00ED479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/>
          <w:i/>
          <w:sz w:val="30"/>
          <w:szCs w:val="30"/>
        </w:rPr>
      </w:pPr>
    </w:p>
    <w:p w14:paraId="32B7DF25" w14:textId="694DEADC" w:rsidR="001A036E" w:rsidRPr="000D4935" w:rsidRDefault="007621DD" w:rsidP="001A036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0C75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52F85C11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1FB975" w14:textId="02189800" w:rsidR="004808A8" w:rsidRDefault="00E47D6A" w:rsidP="00480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0D493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D4935">
        <w:rPr>
          <w:rFonts w:ascii="Angsana New" w:hAnsi="Angsana New"/>
          <w:sz w:val="30"/>
          <w:szCs w:val="30"/>
          <w:cs/>
        </w:rPr>
        <w:t>มีภาระ</w:t>
      </w:r>
      <w:r w:rsidRPr="000D4935">
        <w:rPr>
          <w:rFonts w:ascii="Angsana New" w:hAnsi="Angsana New" w:hint="cs"/>
          <w:sz w:val="30"/>
          <w:szCs w:val="30"/>
          <w:cs/>
        </w:rPr>
        <w:t>ผูกพันตาม</w:t>
      </w:r>
      <w:r w:rsidRPr="000D4935">
        <w:rPr>
          <w:rFonts w:ascii="Angsana New" w:hAnsi="Angsana New"/>
          <w:sz w:val="30"/>
          <w:szCs w:val="30"/>
          <w:cs/>
        </w:rPr>
        <w:t>กฎหมาย</w:t>
      </w:r>
      <w:r w:rsidRPr="000D4935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0D4935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0D4935">
        <w:rPr>
          <w:rFonts w:ascii="Angsana New" w:hAnsi="Angsana New" w:hint="cs"/>
          <w:sz w:val="30"/>
          <w:szCs w:val="30"/>
          <w:cs/>
        </w:rPr>
        <w:t>ใน</w:t>
      </w:r>
      <w:r w:rsidRPr="000D4935">
        <w:rPr>
          <w:rFonts w:ascii="Angsana New" w:hAnsi="Angsana New"/>
          <w:sz w:val="30"/>
          <w:szCs w:val="30"/>
          <w:cs/>
        </w:rPr>
        <w:t>อดีต</w:t>
      </w:r>
      <w:r w:rsidRPr="000D4935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0D4935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57896" w:rsidRPr="000D4935">
        <w:rPr>
          <w:rFonts w:ascii="Angsana New" w:hAnsi="Angsana New" w:hint="cs"/>
          <w:sz w:val="30"/>
          <w:szCs w:val="30"/>
          <w:cs/>
        </w:rPr>
        <w:t>ผูกพัน</w:t>
      </w:r>
      <w:r w:rsidRPr="000D4935">
        <w:rPr>
          <w:rFonts w:ascii="Angsana New" w:hAnsi="Angsana New"/>
          <w:sz w:val="30"/>
          <w:szCs w:val="30"/>
          <w:cs/>
        </w:rPr>
        <w:t>ดังกล่าว  ประมาณ</w:t>
      </w:r>
    </w:p>
    <w:p w14:paraId="1CF0D8E9" w14:textId="2C8D550D" w:rsidR="009973D9" w:rsidRDefault="00E47D6A" w:rsidP="00895A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การ</w:t>
      </w:r>
      <w:r w:rsidRPr="000D4935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0D4935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0D4935">
        <w:rPr>
          <w:rFonts w:ascii="Angsana New" w:hAnsi="Angsana New" w:hint="cs"/>
          <w:sz w:val="30"/>
          <w:szCs w:val="30"/>
          <w:cs/>
        </w:rPr>
        <w:t>ถึง</w:t>
      </w:r>
      <w:r w:rsidRPr="000D4935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0D4935">
        <w:rPr>
          <w:rFonts w:ascii="Angsana New" w:hAnsi="Angsana New" w:hint="cs"/>
          <w:sz w:val="30"/>
          <w:szCs w:val="30"/>
          <w:cs/>
        </w:rPr>
        <w:t>จำนวน</w:t>
      </w:r>
      <w:r w:rsidRPr="000D4935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0D4935">
        <w:rPr>
          <w:rFonts w:ascii="Angsana New" w:hAnsi="Angsana New" w:hint="cs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DC9E7A9" w14:textId="77777777" w:rsidR="003F1087" w:rsidRDefault="003F1087" w:rsidP="00895A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570A61E6" w14:textId="099D9274" w:rsidR="00CC6E8E" w:rsidRPr="00357519" w:rsidRDefault="00CC6E8E" w:rsidP="003F1087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B86F70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0C75F8" w:rsidRPr="00B86F7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B86F70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40349F" w:rsidRPr="00B86F7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357519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F58179C" w14:textId="5F548584" w:rsidR="006548A7" w:rsidRPr="009D1CC9" w:rsidRDefault="006548A7" w:rsidP="006548A7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DCD957D" w14:textId="081471EF" w:rsidR="001C1831" w:rsidRDefault="009B1C5E" w:rsidP="00F512D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1C5E" w:rsidDel="001A6CC8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4CB9210" w14:textId="77777777" w:rsidR="00F512D0" w:rsidRPr="000D4935" w:rsidRDefault="00F512D0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89BD76F" w14:textId="75D7F673" w:rsidR="001A6439" w:rsidRDefault="001A6439" w:rsidP="008D61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6439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783B0F">
        <w:rPr>
          <w:rFonts w:ascii="Angsana New" w:hAnsi="Angsana New" w:hint="cs"/>
          <w:sz w:val="30"/>
          <w:szCs w:val="30"/>
          <w:cs/>
        </w:rPr>
        <w:t xml:space="preserve"> </w:t>
      </w:r>
      <w:r w:rsidRPr="001A6439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A6439" w:rsidDel="001A6CC8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A6439" w:rsidDel="001A6CC8">
        <w:rPr>
          <w:rFonts w:ascii="Angsana New" w:hAnsi="Angsana New"/>
          <w:sz w:val="30"/>
          <w:szCs w:val="30"/>
        </w:rPr>
        <w:t xml:space="preserve"> </w:t>
      </w:r>
      <w:r w:rsidRPr="001A6439" w:rsidDel="001A6CC8">
        <w:rPr>
          <w:rFonts w:ascii="Angsana New" w:hAnsi="Angsana New"/>
          <w:sz w:val="30"/>
          <w:szCs w:val="30"/>
          <w:cs/>
        </w:rPr>
        <w:t>ดังนี้</w:t>
      </w:r>
    </w:p>
    <w:p w14:paraId="2613D9D8" w14:textId="77777777" w:rsidR="008D61DC" w:rsidRDefault="001D7486" w:rsidP="008D61DC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="Angsana New" w:eastAsia="Calibri" w:hAnsi="Angsana New"/>
          <w:sz w:val="30"/>
          <w:szCs w:val="30"/>
        </w:rPr>
      </w:pPr>
      <w:r w:rsidRPr="001D7486" w:rsidDel="001A6CC8">
        <w:rPr>
          <w:rFonts w:ascii="Angsana New" w:eastAsia="Calibri" w:hAnsi="Angsana New"/>
          <w:sz w:val="30"/>
          <w:szCs w:val="30"/>
          <w:cs/>
        </w:rPr>
        <w:t xml:space="preserve">ข้อมูลระดับ </w:t>
      </w:r>
      <w:r w:rsidRPr="001D7486" w:rsidDel="001A6CC8">
        <w:rPr>
          <w:rFonts w:ascii="Angsana New" w:eastAsia="Calibri" w:hAnsi="Angsana New"/>
          <w:sz w:val="30"/>
          <w:szCs w:val="30"/>
        </w:rPr>
        <w:t xml:space="preserve">1  </w:t>
      </w:r>
      <w:r w:rsidRPr="001D7486" w:rsidDel="001A6CC8">
        <w:rPr>
          <w:rFonts w:ascii="Angsana New" w:eastAsia="Calibri" w:hAnsi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35CEEC" w14:textId="77777777" w:rsidR="008D61DC" w:rsidRDefault="001D7486" w:rsidP="008D61DC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="Angsana New" w:eastAsia="Calibri" w:hAnsi="Angsana New"/>
          <w:sz w:val="30"/>
          <w:szCs w:val="30"/>
        </w:rPr>
      </w:pPr>
      <w:r w:rsidRPr="008D61DC" w:rsidDel="001A6CC8">
        <w:rPr>
          <w:rFonts w:ascii="Angsana New" w:eastAsia="Calibri" w:hAnsi="Angsana New"/>
          <w:sz w:val="30"/>
          <w:szCs w:val="30"/>
          <w:cs/>
        </w:rPr>
        <w:t>ข้อมูลระดับ</w:t>
      </w:r>
      <w:r w:rsidRPr="008D61DC" w:rsidDel="001A6CC8">
        <w:rPr>
          <w:rFonts w:ascii="Angsana New" w:eastAsia="Calibri" w:hAnsi="Angsana New"/>
          <w:sz w:val="30"/>
          <w:szCs w:val="30"/>
        </w:rPr>
        <w:t xml:space="preserve"> 2  </w:t>
      </w:r>
      <w:r w:rsidRPr="008D61DC" w:rsidDel="001A6CC8">
        <w:rPr>
          <w:rFonts w:ascii="Angsana New" w:eastAsia="Calibri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D61DC" w:rsidDel="001A6CC8">
        <w:rPr>
          <w:rFonts w:ascii="Angsana New" w:eastAsia="Calibri" w:hAnsi="Angsana New"/>
          <w:sz w:val="30"/>
          <w:szCs w:val="30"/>
        </w:rPr>
        <w:t>1</w:t>
      </w:r>
    </w:p>
    <w:p w14:paraId="6F66167A" w14:textId="2133E71C" w:rsidR="001D7486" w:rsidRPr="008D61DC" w:rsidDel="001A6CC8" w:rsidRDefault="001D7486" w:rsidP="008D61DC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="Angsana New" w:eastAsia="Calibri" w:hAnsi="Angsana New"/>
          <w:sz w:val="30"/>
          <w:szCs w:val="30"/>
        </w:rPr>
      </w:pPr>
      <w:r w:rsidRPr="008D61DC" w:rsidDel="001A6CC8">
        <w:rPr>
          <w:rFonts w:ascii="Angsana New" w:eastAsia="Calibri" w:hAnsi="Angsana New"/>
          <w:sz w:val="30"/>
          <w:szCs w:val="30"/>
          <w:cs/>
        </w:rPr>
        <w:t>ข้อมูลระดับ</w:t>
      </w:r>
      <w:r w:rsidRPr="008D61DC" w:rsidDel="001A6CC8">
        <w:rPr>
          <w:rFonts w:ascii="Angsana New" w:eastAsia="Calibri" w:hAnsi="Angsana New"/>
          <w:sz w:val="30"/>
          <w:szCs w:val="30"/>
        </w:rPr>
        <w:t xml:space="preserve"> 3  </w:t>
      </w:r>
      <w:r w:rsidRPr="008D61DC" w:rsidDel="001A6CC8">
        <w:rPr>
          <w:rFonts w:ascii="Angsana New" w:eastAsia="Calibri" w:hAnsi="Angsana New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8A0FB76" w14:textId="05C91670" w:rsidR="003F1087" w:rsidRDefault="003F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E48A147" w14:textId="356B5058" w:rsidR="00486880" w:rsidRPr="00486880" w:rsidRDefault="00033683" w:rsidP="00486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033683" w:rsidDel="001A6CC8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807E8A">
        <w:rPr>
          <w:rFonts w:ascii="Angsana New" w:hAnsi="Angsana New" w:hint="cs"/>
          <w:sz w:val="30"/>
          <w:szCs w:val="30"/>
          <w:cs/>
        </w:rPr>
        <w:t xml:space="preserve"> </w:t>
      </w:r>
      <w:r w:rsidRPr="00033683" w:rsidDel="001A6CC8">
        <w:rPr>
          <w:rFonts w:ascii="Angsana New" w:hAnsi="Angsana New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126EEED" w14:textId="77777777" w:rsidR="008C5E41" w:rsidRPr="003F1087" w:rsidRDefault="008C5E41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0C220EBA" w14:textId="08560FE9" w:rsidR="008C5E41" w:rsidRDefault="00032E19" w:rsidP="00480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54748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</w:t>
      </w:r>
      <w:r w:rsidR="00AD02E8">
        <w:rPr>
          <w:rFonts w:ascii="Angsana New" w:hAnsi="Angsana New" w:hint="cs"/>
          <w:sz w:val="30"/>
          <w:szCs w:val="30"/>
          <w:cs/>
        </w:rPr>
        <w:t>น</w:t>
      </w:r>
      <w:r w:rsidRPr="00254748">
        <w:rPr>
          <w:rFonts w:ascii="Angsana New" w:hAnsi="Angsana New"/>
          <w:sz w:val="30"/>
          <w:szCs w:val="30"/>
          <w:cs/>
        </w:rPr>
        <w:t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8AD0AD3" w14:textId="77777777" w:rsidR="003F1087" w:rsidRPr="003F1087" w:rsidRDefault="003F1087" w:rsidP="00480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404073F5" w14:textId="5878396E" w:rsidR="001A036E" w:rsidRPr="0081425C" w:rsidRDefault="00ED7BB1" w:rsidP="0081425C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0C75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1425C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5E1F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3AD4856" w14:textId="77777777" w:rsidR="001A036E" w:rsidRPr="003F1087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183D8D9" w14:textId="05E1CE02" w:rsidR="00AA4CA7" w:rsidRPr="000D4935" w:rsidRDefault="00604BE9" w:rsidP="0065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6F4F13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0D4935">
        <w:rPr>
          <w:rFonts w:ascii="Angsana New" w:hAnsi="Angsana New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1378CE58" w14:textId="40B5147B" w:rsidR="001A036E" w:rsidRPr="003F1087" w:rsidRDefault="001A036E" w:rsidP="006F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62F0D9F" w14:textId="6113E6E5" w:rsidR="002C1D86" w:rsidRDefault="006D5750" w:rsidP="002C1D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74DE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6D5750">
        <w:rPr>
          <w:rFonts w:ascii="Angsana New" w:hAnsi="Angsana New"/>
          <w:sz w:val="30"/>
          <w:szCs w:val="30"/>
        </w:rPr>
        <w:t xml:space="preserve"> </w:t>
      </w:r>
      <w:r w:rsidRPr="004C74DE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35519DE6" w14:textId="77777777" w:rsidR="00C75B83" w:rsidRPr="003F1087" w:rsidRDefault="00C75B83" w:rsidP="002C1D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16AC5F8" w14:textId="213BBE84" w:rsidR="005C67B1" w:rsidRPr="00EE5F5B" w:rsidRDefault="00FB008A" w:rsidP="005C67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E5F5B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EF3EEF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Pr="00FB008A">
        <w:rPr>
          <w:rFonts w:ascii="Angsana New" w:hAnsi="Angsana New"/>
          <w:sz w:val="30"/>
          <w:szCs w:val="30"/>
          <w:cs/>
        </w:rPr>
        <w:t xml:space="preserve"> </w:t>
      </w:r>
      <w:r w:rsidRPr="00EE5F5B">
        <w:rPr>
          <w:rFonts w:ascii="Angsana New" w:hAnsi="Angsana New"/>
          <w:sz w:val="30"/>
          <w:szCs w:val="30"/>
          <w:cs/>
        </w:rPr>
        <w:t>ขั้นความสำเร็จของงานประเมินโดยใช้วิธีการสำรวจงานที่ได้ทำแล้ว</w:t>
      </w:r>
      <w:r w:rsidR="00A05F9F">
        <w:rPr>
          <w:rFonts w:ascii="Angsana New" w:hAnsi="Angsana New"/>
          <w:sz w:val="30"/>
          <w:szCs w:val="30"/>
        </w:rPr>
        <w:t xml:space="preserve"> </w:t>
      </w:r>
      <w:r w:rsidRPr="00EE5F5B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E68461F" w14:textId="77777777" w:rsidR="00EE1657" w:rsidRPr="003F1087" w:rsidRDefault="00EE1657" w:rsidP="003F1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720"/>
        <w:jc w:val="thaiDistribute"/>
        <w:rPr>
          <w:rFonts w:ascii="Angsana New" w:hAnsi="Angsana New"/>
          <w:sz w:val="24"/>
          <w:szCs w:val="24"/>
        </w:rPr>
      </w:pPr>
    </w:p>
    <w:p w14:paraId="4B95AA6E" w14:textId="12F379ED" w:rsidR="001A036E" w:rsidRPr="000D4935" w:rsidRDefault="001A036E" w:rsidP="001A036E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0C75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47B813D4" w14:textId="77777777" w:rsidR="001A036E" w:rsidRPr="003F1087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D50A99F" w14:textId="10B63DC9" w:rsidR="00D91BCF" w:rsidRPr="000D4935" w:rsidRDefault="00D91BCF" w:rsidP="001642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D4935">
        <w:rPr>
          <w:rFonts w:ascii="Angsana New" w:hAnsi="Angsana New"/>
          <w:b/>
          <w:sz w:val="30"/>
          <w:szCs w:val="30"/>
          <w:cs/>
        </w:rPr>
        <w:t>ค่าใช้จ่ายภาษีเงินไ</w:t>
      </w:r>
      <w:r w:rsidR="00C85DFF" w:rsidRPr="000D4935">
        <w:rPr>
          <w:rFonts w:ascii="Angsana New" w:hAnsi="Angsana New"/>
          <w:b/>
          <w:sz w:val="30"/>
          <w:szCs w:val="30"/>
          <w:cs/>
        </w:rPr>
        <w:t>ด้สำหรับปีประกอบด้วยภาษีเงินได้ของงวดปัจจุบันและภาษีเงินได้รอการตัดบัญชี</w:t>
      </w:r>
      <w:r w:rsidR="003D0B1E">
        <w:rPr>
          <w:rFonts w:ascii="Angsana New" w:hAnsi="Angsana New" w:hint="cs"/>
          <w:b/>
          <w:sz w:val="30"/>
          <w:szCs w:val="30"/>
          <w:cs/>
        </w:rPr>
        <w:t>ซึ่ง</w:t>
      </w:r>
      <w:r w:rsidR="002205D4" w:rsidRPr="000D4935">
        <w:rPr>
          <w:rFonts w:ascii="Angsana New" w:hAnsi="Angsana New"/>
          <w:b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0AF85308" w14:textId="77777777" w:rsidR="00B321ED" w:rsidRPr="003F1087" w:rsidRDefault="00B321ED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7AE1C57C" w14:textId="42622B92" w:rsidR="003F1087" w:rsidRDefault="001A036E" w:rsidP="003F1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8E3A69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0D4935">
        <w:rPr>
          <w:rFonts w:ascii="Angsana New" w:hAnsi="Angsana New"/>
          <w:b/>
          <w:sz w:val="30"/>
          <w:szCs w:val="30"/>
          <w:cs/>
        </w:rPr>
        <w:t>ของงวด</w:t>
      </w:r>
      <w:r w:rsidR="00A1783E" w:rsidRPr="000D4935">
        <w:rPr>
          <w:rFonts w:ascii="Angsana New" w:hAnsi="Angsana New"/>
          <w:b/>
          <w:sz w:val="30"/>
          <w:szCs w:val="30"/>
          <w:cs/>
        </w:rPr>
        <w:t>ปัจจุบัน</w:t>
      </w:r>
      <w:r w:rsidR="008269A6" w:rsidRPr="008E3A69">
        <w:rPr>
          <w:rFonts w:ascii="Angsana New" w:hAnsi="Angsana New" w:hint="cs"/>
          <w:b/>
          <w:sz w:val="30"/>
          <w:szCs w:val="30"/>
          <w:cs/>
        </w:rPr>
        <w:t>บันทึก</w:t>
      </w:r>
      <w:r w:rsidRPr="000D4935">
        <w:rPr>
          <w:rFonts w:ascii="Angsana New" w:hAnsi="Angsana New"/>
          <w:b/>
          <w:sz w:val="30"/>
          <w:szCs w:val="30"/>
          <w:cs/>
        </w:rPr>
        <w:t>โดยคำนวณจากกำไร</w:t>
      </w:r>
      <w:r w:rsidR="00A1783E" w:rsidRPr="000D4935">
        <w:rPr>
          <w:rFonts w:ascii="Angsana New" w:hAnsi="Angsana New"/>
          <w:b/>
          <w:sz w:val="30"/>
          <w:szCs w:val="30"/>
          <w:cs/>
        </w:rPr>
        <w:t>หรือขาดทุน</w:t>
      </w:r>
      <w:r w:rsidRPr="000D4935">
        <w:rPr>
          <w:rFonts w:ascii="Angsana New" w:hAnsi="Angsana New"/>
          <w:b/>
          <w:sz w:val="30"/>
          <w:szCs w:val="30"/>
          <w:cs/>
        </w:rPr>
        <w:t>ประจำปีที่ต้องเสียภาษี  โดยใช้อัตราภาษีที่ประกาศใช้</w:t>
      </w:r>
      <w:r w:rsidR="00A1783E" w:rsidRPr="000D4935">
        <w:rPr>
          <w:rFonts w:ascii="Angsana New" w:hAnsi="Angsana New"/>
          <w:b/>
          <w:sz w:val="30"/>
          <w:szCs w:val="30"/>
          <w:cs/>
        </w:rPr>
        <w:t>หรือที่คาดว่ามีผลบังคับใช้</w:t>
      </w:r>
      <w:r w:rsidRPr="000D4935">
        <w:rPr>
          <w:rFonts w:ascii="Angsana New" w:hAnsi="Angsana New"/>
          <w:b/>
          <w:sz w:val="30"/>
          <w:szCs w:val="30"/>
          <w:cs/>
        </w:rPr>
        <w:t xml:space="preserve"> ณ วันที่รายงาน  ตลอดจนการปรับปรุงทางภาษีที่เกี่ยวกับรายการในปีก่อนๆ</w:t>
      </w:r>
      <w:r w:rsidR="003F1087">
        <w:rPr>
          <w:rFonts w:ascii="Angsana New" w:hAnsi="Angsana New"/>
          <w:b/>
          <w:sz w:val="30"/>
          <w:szCs w:val="30"/>
          <w:cs/>
        </w:rPr>
        <w:br w:type="page"/>
      </w:r>
    </w:p>
    <w:p w14:paraId="31718F9F" w14:textId="2CB88D8A" w:rsidR="008F3ED9" w:rsidRPr="00DB5045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B5045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</w:t>
      </w:r>
      <w:r w:rsidR="00237B4D" w:rsidRPr="00DB5045">
        <w:rPr>
          <w:rFonts w:ascii="Angsana New" w:hAnsi="Angsana New"/>
          <w:sz w:val="30"/>
          <w:szCs w:val="30"/>
          <w:cs/>
        </w:rPr>
        <w:t xml:space="preserve">ที่เกี่ยวข้องกับเงินลงทุนในบริษัทย่อยหากเป็นไปได้ว่าจะไม่มีการกลับรายการในอนาคตอันใกล้ </w:t>
      </w:r>
    </w:p>
    <w:p w14:paraId="6C9F8D1E" w14:textId="77777777" w:rsidR="008F3ED9" w:rsidRPr="00DB5045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6162EE0" w14:textId="48B7FCDF" w:rsidR="0081425C" w:rsidRPr="00DB5045" w:rsidRDefault="00CF5CD9" w:rsidP="0081425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B5045">
        <w:rPr>
          <w:rFonts w:ascii="Angsana New" w:hAnsi="Angsana New"/>
          <w:sz w:val="30"/>
          <w:szCs w:val="30"/>
          <w:cs/>
        </w:rPr>
        <w:t>การวัดมู</w:t>
      </w:r>
      <w:r w:rsidR="008F3ED9" w:rsidRPr="00DB5045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5E7661" w:rsidRPr="00DB5045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5E7661" w:rsidRPr="00DB5045">
        <w:rPr>
          <w:rFonts w:asciiTheme="majorBidi" w:hAnsiTheme="majorBidi" w:cstheme="majorBidi"/>
          <w:sz w:val="30"/>
          <w:szCs w:val="30"/>
        </w:rPr>
        <w:t xml:space="preserve"> </w:t>
      </w:r>
      <w:r w:rsidR="005E7661" w:rsidRPr="00DB5045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B6467ED" w14:textId="77777777" w:rsidR="0081425C" w:rsidRPr="00DB5045" w:rsidRDefault="0081425C" w:rsidP="0081425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70FBFF" w14:textId="4A6EF31A" w:rsidR="006470E2" w:rsidRPr="00DB5045" w:rsidRDefault="008F3ED9" w:rsidP="006470E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B504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D710D08" w14:textId="77777777" w:rsidR="003F1087" w:rsidRPr="00DB5045" w:rsidRDefault="003F1087" w:rsidP="006470E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34F9EB53" w14:textId="77777777" w:rsidR="00403F07" w:rsidRPr="00DB5045" w:rsidRDefault="001A036E" w:rsidP="0040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B504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0C75F8" w:rsidRPr="00DB50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DB504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B504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0CFA25E3" w14:textId="77777777" w:rsidR="00403F07" w:rsidRPr="00DB5045" w:rsidRDefault="00403F07" w:rsidP="0040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987B4C" w14:textId="7AD51082" w:rsidR="007C3A11" w:rsidRPr="00DB5045" w:rsidRDefault="00901CEB" w:rsidP="000C2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B5045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416964" w:rsidRPr="00DB5045">
        <w:rPr>
          <w:rFonts w:ascii="Angsana New" w:hAnsi="Angsana New"/>
          <w:sz w:val="30"/>
          <w:szCs w:val="30"/>
          <w:cs/>
        </w:rPr>
        <w:br/>
      </w:r>
      <w:r w:rsidRPr="00DB5045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7409F6DF" w14:textId="77777777" w:rsidR="00AE594A" w:rsidRPr="00DB5045" w:rsidRDefault="00AE594A" w:rsidP="00901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p w14:paraId="5166FF5B" w14:textId="6D307033" w:rsidR="000A10DE" w:rsidRPr="00DB5045" w:rsidRDefault="000A10DE" w:rsidP="00FA3D5C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504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75F394C" w14:textId="77777777" w:rsidR="000A10DE" w:rsidRPr="00DB5045" w:rsidRDefault="000A10DE" w:rsidP="006A07F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386DD2" w14:textId="3A9E0AB9" w:rsidR="00424B66" w:rsidRPr="00DB5045" w:rsidRDefault="00424B66" w:rsidP="00424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B5045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2EBED04" w14:textId="394FB7B9" w:rsidR="000330BE" w:rsidRPr="00DB5045" w:rsidRDefault="000330BE" w:rsidP="006A07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D67F74" w14:textId="17C166A2" w:rsidR="000A10DE" w:rsidRPr="00DB5045" w:rsidRDefault="000A10DE" w:rsidP="007C5D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5045">
        <w:rPr>
          <w:rFonts w:ascii="Angsana New" w:hAnsi="Angsana New"/>
          <w:sz w:val="30"/>
          <w:szCs w:val="30"/>
          <w:cs/>
        </w:rPr>
        <w:t>ความสัมพันธ์ที่มี</w:t>
      </w:r>
      <w:r w:rsidR="003B61E9" w:rsidRPr="00DB5045">
        <w:rPr>
          <w:rFonts w:ascii="Angsana New" w:hAnsi="Angsana New"/>
          <w:sz w:val="30"/>
          <w:szCs w:val="30"/>
          <w:cs/>
        </w:rPr>
        <w:t>กับบริษัทย่อย</w:t>
      </w:r>
      <w:r w:rsidR="006E7EE6" w:rsidRPr="00DB5045">
        <w:rPr>
          <w:rFonts w:ascii="Angsana New" w:hAnsi="Angsana New" w:hint="cs"/>
          <w:sz w:val="30"/>
          <w:szCs w:val="30"/>
          <w:cs/>
        </w:rPr>
        <w:t>ได้เปิดเผยในหมายเหตุข้อ</w:t>
      </w:r>
      <w:r w:rsidR="006E7EE6" w:rsidRPr="00DB5045">
        <w:rPr>
          <w:rFonts w:ascii="Angsana New" w:hAnsi="Angsana New"/>
          <w:sz w:val="30"/>
          <w:szCs w:val="30"/>
        </w:rPr>
        <w:t xml:space="preserve"> </w:t>
      </w:r>
      <w:r w:rsidR="001E1B1A" w:rsidRPr="00DB5045">
        <w:rPr>
          <w:rFonts w:ascii="Angsana New" w:hAnsi="Angsana New"/>
          <w:sz w:val="30"/>
          <w:szCs w:val="30"/>
        </w:rPr>
        <w:t>8</w:t>
      </w:r>
      <w:r w:rsidR="006E7EE6" w:rsidRPr="00DB5045">
        <w:rPr>
          <w:rFonts w:ascii="Angsana New" w:hAnsi="Angsana New"/>
          <w:sz w:val="30"/>
          <w:szCs w:val="30"/>
        </w:rPr>
        <w:t xml:space="preserve"> </w:t>
      </w:r>
      <w:r w:rsidR="00893AA1" w:rsidRPr="00DB5045">
        <w:rPr>
          <w:rFonts w:ascii="Angsana New" w:hAnsi="Angsana New" w:hint="cs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718B04A7" w14:textId="2B974CF9" w:rsidR="00DB5045" w:rsidRDefault="00DB5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5040"/>
      </w:tblGrid>
      <w:tr w:rsidR="00D040E8" w:rsidRPr="00FC6A0C" w14:paraId="1EDC01D5" w14:textId="77777777" w:rsidTr="003E5D62">
        <w:trPr>
          <w:trHeight w:val="20"/>
          <w:tblHeader/>
        </w:trPr>
        <w:tc>
          <w:tcPr>
            <w:tcW w:w="4230" w:type="dxa"/>
          </w:tcPr>
          <w:p w14:paraId="6E56C8E1" w14:textId="77777777" w:rsidR="00D040E8" w:rsidRPr="00893AA1" w:rsidRDefault="00D040E8" w:rsidP="006C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3A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040" w:type="dxa"/>
          </w:tcPr>
          <w:p w14:paraId="526F9CB7" w14:textId="77777777" w:rsidR="00D040E8" w:rsidRPr="00893AA1" w:rsidRDefault="00D040E8" w:rsidP="008A424A">
            <w:pPr>
              <w:tabs>
                <w:tab w:val="clear" w:pos="227"/>
              </w:tabs>
              <w:ind w:left="252" w:righ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3A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40E8" w:rsidRPr="00FC6A0C" w14:paraId="5AE9F06B" w14:textId="77777777" w:rsidTr="003E5D62">
        <w:trPr>
          <w:trHeight w:val="20"/>
          <w:tblHeader/>
        </w:trPr>
        <w:tc>
          <w:tcPr>
            <w:tcW w:w="4230" w:type="dxa"/>
          </w:tcPr>
          <w:p w14:paraId="006167F6" w14:textId="4EDF4319" w:rsidR="00D040E8" w:rsidRPr="00DB5045" w:rsidRDefault="00D040E8" w:rsidP="006C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04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040" w:type="dxa"/>
          </w:tcPr>
          <w:p w14:paraId="66D6D659" w14:textId="7EFDF68A" w:rsidR="00D040E8" w:rsidRPr="00DB5045" w:rsidRDefault="00D040E8" w:rsidP="00D040E8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04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ที่มีอำนาจและความรับผิดชอบการวางแผน สั่งการ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และควบคุมกิจกรรมต่างๆ ของกิจการไม่ว่าทางตรง 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4B209D5" w14:textId="0AEAD788" w:rsidR="003F1087" w:rsidRDefault="00950CF7" w:rsidP="00893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</w:rPr>
        <w:tab/>
      </w:r>
      <w:r w:rsidRPr="000D4935">
        <w:rPr>
          <w:rFonts w:ascii="Angsana New" w:hAnsi="Angsana New"/>
          <w:sz w:val="30"/>
          <w:szCs w:val="30"/>
        </w:rPr>
        <w:tab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4"/>
        <w:gridCol w:w="1083"/>
        <w:gridCol w:w="271"/>
        <w:gridCol w:w="1079"/>
        <w:gridCol w:w="271"/>
        <w:gridCol w:w="1075"/>
      </w:tblGrid>
      <w:tr w:rsidR="000A10DE" w:rsidRPr="000D4935" w14:paraId="1ADC392F" w14:textId="77777777" w:rsidTr="004F4855">
        <w:trPr>
          <w:tblHeader/>
        </w:trPr>
        <w:tc>
          <w:tcPr>
            <w:tcW w:w="2281" w:type="pct"/>
          </w:tcPr>
          <w:p w14:paraId="15C96444" w14:textId="22FCA650" w:rsidR="000A10DE" w:rsidRPr="000D4935" w:rsidRDefault="00444A64" w:rsidP="001E20D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69D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รายการที่สำคัญกับบุคคลหรือกิจการที่เกี่ยวข้อ</w:t>
            </w:r>
            <w:r w:rsidR="00E46226" w:rsidRPr="005969D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ง</w:t>
            </w:r>
            <w:r w:rsidRPr="005969D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</w:t>
            </w:r>
          </w:p>
        </w:tc>
        <w:tc>
          <w:tcPr>
            <w:tcW w:w="1265" w:type="pct"/>
            <w:gridSpan w:val="3"/>
          </w:tcPr>
          <w:p w14:paraId="6A183FD2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554131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4B2CFD7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36" w:rsidRPr="000D4935" w14:paraId="24B82813" w14:textId="77777777" w:rsidTr="004F4855">
        <w:trPr>
          <w:tblHeader/>
        </w:trPr>
        <w:tc>
          <w:tcPr>
            <w:tcW w:w="2281" w:type="pct"/>
          </w:tcPr>
          <w:p w14:paraId="0D8A7DE5" w14:textId="62138AAB" w:rsidR="00A02536" w:rsidRPr="000D4935" w:rsidRDefault="00A02536" w:rsidP="00A02536">
            <w:pPr>
              <w:pStyle w:val="a"/>
              <w:tabs>
                <w:tab w:val="clear" w:pos="1080"/>
                <w:tab w:val="left" w:pos="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สำหรับปีสิ้นสุด</w:t>
            </w: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Pr="000D493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0D4935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</w:p>
        </w:tc>
        <w:tc>
          <w:tcPr>
            <w:tcW w:w="533" w:type="pct"/>
          </w:tcPr>
          <w:p w14:paraId="150C680D" w14:textId="6A06B6FC" w:rsidR="00A02536" w:rsidRPr="000D4935" w:rsidRDefault="00A02536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800747F" w14:textId="77777777" w:rsidR="00A02536" w:rsidRPr="000D4935" w:rsidRDefault="00A02536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81E155" w14:textId="02CD98D3" w:rsidR="00A02536" w:rsidRPr="000D4935" w:rsidRDefault="00A02536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65AE78BB" w14:textId="77777777" w:rsidR="00A02536" w:rsidRPr="000D4935" w:rsidRDefault="00A02536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5A8BA0" w14:textId="3D91D6B2" w:rsidR="00A02536" w:rsidRPr="000D4935" w:rsidRDefault="00A02536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9AB7655" w14:textId="77777777" w:rsidR="00A02536" w:rsidRPr="000D4935" w:rsidRDefault="00A02536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1E76271" w14:textId="034EF57F" w:rsidR="00A02536" w:rsidRPr="000D4935" w:rsidRDefault="00A02536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02536" w:rsidRPr="000D4935" w14:paraId="3365D32E" w14:textId="77777777" w:rsidTr="004F4855">
        <w:trPr>
          <w:tblHeader/>
        </w:trPr>
        <w:tc>
          <w:tcPr>
            <w:tcW w:w="2281" w:type="pct"/>
          </w:tcPr>
          <w:p w14:paraId="47E61C06" w14:textId="77777777" w:rsidR="00A02536" w:rsidRPr="000D4935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19" w:type="pct"/>
            <w:gridSpan w:val="7"/>
          </w:tcPr>
          <w:p w14:paraId="61CDE8B8" w14:textId="77777777" w:rsidR="00A02536" w:rsidRPr="000D4935" w:rsidRDefault="00A02536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536" w:rsidRPr="000D4935" w14:paraId="2AE2FD8C" w14:textId="77777777" w:rsidTr="004F4855">
        <w:trPr>
          <w:trHeight w:val="317"/>
        </w:trPr>
        <w:tc>
          <w:tcPr>
            <w:tcW w:w="2281" w:type="pct"/>
          </w:tcPr>
          <w:p w14:paraId="64635A9C" w14:textId="77777777" w:rsidR="00A02536" w:rsidRPr="00487807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7807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19" w:type="pct"/>
            <w:gridSpan w:val="7"/>
          </w:tcPr>
          <w:p w14:paraId="5297F6C6" w14:textId="77777777" w:rsidR="00A02536" w:rsidRPr="000D4935" w:rsidRDefault="00A02536" w:rsidP="00A02536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A02536" w:rsidRPr="000D4935" w14:paraId="7FB64768" w14:textId="77777777" w:rsidTr="005068B2">
        <w:tc>
          <w:tcPr>
            <w:tcW w:w="2281" w:type="pct"/>
            <w:shd w:val="clear" w:color="auto" w:fill="auto"/>
          </w:tcPr>
          <w:p w14:paraId="6125A1C0" w14:textId="4E86E174" w:rsidR="00A02536" w:rsidRPr="00487807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87807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33" w:type="pct"/>
          </w:tcPr>
          <w:p w14:paraId="7BBB1DEF" w14:textId="46473896" w:rsidR="00A02536" w:rsidRPr="000D4935" w:rsidRDefault="00A5261C" w:rsidP="00A5261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54785C33" w14:textId="77777777" w:rsidR="00A02536" w:rsidRPr="000D4935" w:rsidRDefault="00A02536" w:rsidP="00A02536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875EC77" w14:textId="4A023791" w:rsidR="00A02536" w:rsidRPr="000D4935" w:rsidRDefault="00A02536" w:rsidP="00A0253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EFD6633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A468B9D" w14:textId="60C85AA6" w:rsidR="00A02536" w:rsidRPr="000D4935" w:rsidRDefault="00E5226A" w:rsidP="00A02536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142</w:t>
            </w:r>
          </w:p>
        </w:tc>
        <w:tc>
          <w:tcPr>
            <w:tcW w:w="146" w:type="pct"/>
          </w:tcPr>
          <w:p w14:paraId="2F67051D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3C05C6" w14:textId="042ACD4C" w:rsidR="00A02536" w:rsidRPr="000D4935" w:rsidRDefault="00A02536" w:rsidP="00A02536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121</w:t>
            </w:r>
          </w:p>
        </w:tc>
      </w:tr>
      <w:tr w:rsidR="00B27D0B" w:rsidRPr="000D4935" w14:paraId="6EFD0239" w14:textId="77777777" w:rsidTr="005068B2">
        <w:tc>
          <w:tcPr>
            <w:tcW w:w="2281" w:type="pct"/>
            <w:shd w:val="clear" w:color="auto" w:fill="auto"/>
          </w:tcPr>
          <w:p w14:paraId="252CC8C4" w14:textId="3CC74417" w:rsidR="00B27D0B" w:rsidRPr="00487807" w:rsidRDefault="00B27D0B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87807"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33" w:type="pct"/>
          </w:tcPr>
          <w:p w14:paraId="421ED581" w14:textId="5E64F2ED" w:rsidR="00B27D0B" w:rsidRDefault="001E28B7" w:rsidP="00A5261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33F18896" w14:textId="77777777" w:rsidR="00B27D0B" w:rsidRPr="000D4935" w:rsidRDefault="00B27D0B" w:rsidP="00A02536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5411AA59" w14:textId="61C85B0B" w:rsidR="00B27D0B" w:rsidRPr="000D4935" w:rsidRDefault="001E28B7" w:rsidP="00A0253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4C0F997" w14:textId="77777777" w:rsidR="00B27D0B" w:rsidRPr="000D4935" w:rsidRDefault="00B27D0B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A33E6DB" w14:textId="69FE9886" w:rsidR="00B27D0B" w:rsidRPr="000D4935" w:rsidRDefault="00E5226A" w:rsidP="00A02536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1,676</w:t>
            </w:r>
          </w:p>
        </w:tc>
        <w:tc>
          <w:tcPr>
            <w:tcW w:w="146" w:type="pct"/>
          </w:tcPr>
          <w:p w14:paraId="742C2098" w14:textId="77777777" w:rsidR="00B27D0B" w:rsidRPr="000D4935" w:rsidRDefault="00B27D0B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EB5A88" w14:textId="67F2A10E" w:rsidR="00B27D0B" w:rsidRPr="000D4935" w:rsidRDefault="00094DDF" w:rsidP="00094DDF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02536" w:rsidRPr="000D4935" w14:paraId="697F6C85" w14:textId="77777777" w:rsidTr="005068B2">
        <w:tc>
          <w:tcPr>
            <w:tcW w:w="2281" w:type="pct"/>
          </w:tcPr>
          <w:p w14:paraId="45984B16" w14:textId="5E31B904" w:rsidR="00A02536" w:rsidRPr="00487807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87807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33" w:type="pct"/>
          </w:tcPr>
          <w:p w14:paraId="7E856401" w14:textId="3552B181" w:rsidR="00A02536" w:rsidRPr="000D4935" w:rsidRDefault="00A5261C" w:rsidP="00A5261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5E5A7279" w14:textId="77777777" w:rsidR="00A02536" w:rsidRPr="000D4935" w:rsidRDefault="00A02536" w:rsidP="00A5261C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EE66C64" w14:textId="3493B81A" w:rsidR="00A02536" w:rsidRPr="000D4935" w:rsidRDefault="00A02536" w:rsidP="00A0253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78D90966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94A7C6D" w14:textId="09638286" w:rsidR="00A02536" w:rsidRPr="000D4935" w:rsidRDefault="00D7174C" w:rsidP="00A02536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591</w:t>
            </w:r>
            <w:r w:rsidR="00E154CE">
              <w:rPr>
                <w:rFonts w:ascii="Angsana New" w:hAnsi="Angsana New" w:cs="Angsana New"/>
                <w:lang w:val="en-US"/>
              </w:rPr>
              <w:t>,073</w:t>
            </w:r>
          </w:p>
        </w:tc>
        <w:tc>
          <w:tcPr>
            <w:tcW w:w="146" w:type="pct"/>
          </w:tcPr>
          <w:p w14:paraId="79942A80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2F6696" w14:textId="5975E796" w:rsidR="00A02536" w:rsidRPr="000D4935" w:rsidRDefault="00A02536" w:rsidP="00A02536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547,781</w:t>
            </w:r>
          </w:p>
        </w:tc>
      </w:tr>
      <w:tr w:rsidR="00B27D0B" w:rsidRPr="000D4935" w14:paraId="2C9B16B6" w14:textId="77777777" w:rsidTr="005068B2">
        <w:tc>
          <w:tcPr>
            <w:tcW w:w="2281" w:type="pct"/>
          </w:tcPr>
          <w:p w14:paraId="70FEF6A2" w14:textId="77B5A0E8" w:rsidR="00B27D0B" w:rsidRPr="00487807" w:rsidRDefault="00B27D0B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87807">
              <w:rPr>
                <w:rFonts w:ascii="Angsana New" w:hAnsi="Angsana New" w:cs="Angsana New" w:hint="cs"/>
                <w:cs/>
                <w:lang w:val="en-US"/>
              </w:rPr>
              <w:t>ขายสินทรัพย์ถาวร</w:t>
            </w:r>
          </w:p>
        </w:tc>
        <w:tc>
          <w:tcPr>
            <w:tcW w:w="533" w:type="pct"/>
          </w:tcPr>
          <w:p w14:paraId="0048A8CE" w14:textId="23370A2C" w:rsidR="00B27D0B" w:rsidRDefault="00E5226A" w:rsidP="00A5261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7E80955D" w14:textId="77777777" w:rsidR="00B27D0B" w:rsidRPr="000D4935" w:rsidRDefault="00B27D0B" w:rsidP="00A5261C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5EF0946" w14:textId="118DED3D" w:rsidR="00B27D0B" w:rsidRPr="000D4935" w:rsidRDefault="00E5226A" w:rsidP="00A0253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E43874A" w14:textId="77777777" w:rsidR="00B27D0B" w:rsidRPr="000D4935" w:rsidRDefault="00B27D0B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FA9F8F3" w14:textId="1424DB5E" w:rsidR="00B27D0B" w:rsidRPr="000D4935" w:rsidRDefault="00E95D7C" w:rsidP="00A02536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48,618</w:t>
            </w:r>
          </w:p>
        </w:tc>
        <w:tc>
          <w:tcPr>
            <w:tcW w:w="146" w:type="pct"/>
          </w:tcPr>
          <w:p w14:paraId="16C05EAB" w14:textId="77777777" w:rsidR="00B27D0B" w:rsidRPr="000D4935" w:rsidRDefault="00B27D0B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CFC782C" w14:textId="0560A6FB" w:rsidR="00B27D0B" w:rsidRPr="000D4935" w:rsidRDefault="00094DDF" w:rsidP="00094DDF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02536" w:rsidRPr="000D4935" w14:paraId="031051CB" w14:textId="77777777" w:rsidTr="005068B2">
        <w:tc>
          <w:tcPr>
            <w:tcW w:w="2281" w:type="pct"/>
          </w:tcPr>
          <w:p w14:paraId="0EDE4FC1" w14:textId="77777777" w:rsidR="00A02536" w:rsidRPr="00487807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87807">
              <w:rPr>
                <w:rFonts w:ascii="Angsana New" w:hAnsi="Angsana New" w:cs="Angsana New" w:hint="cs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33" w:type="pct"/>
          </w:tcPr>
          <w:p w14:paraId="01A6530B" w14:textId="407061A1" w:rsidR="00A02536" w:rsidRPr="000D4935" w:rsidRDefault="00A5261C" w:rsidP="00A5261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64CC7BC0" w14:textId="77777777" w:rsidR="00A02536" w:rsidRPr="000D4935" w:rsidRDefault="00A02536" w:rsidP="00A5261C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3B45BC8" w14:textId="5E4020CC" w:rsidR="00A02536" w:rsidRPr="000D4935" w:rsidRDefault="00A02536" w:rsidP="00A0253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0931BD3C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4355567" w14:textId="6AA34837" w:rsidR="00A02536" w:rsidRPr="000D4935" w:rsidRDefault="00003A00" w:rsidP="00A02536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33,876</w:t>
            </w:r>
          </w:p>
        </w:tc>
        <w:tc>
          <w:tcPr>
            <w:tcW w:w="146" w:type="pct"/>
          </w:tcPr>
          <w:p w14:paraId="1D1A2983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B738F2" w14:textId="5819EAD3" w:rsidR="00A02536" w:rsidRPr="000D4935" w:rsidRDefault="00A02536" w:rsidP="00A02536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4,474</w:t>
            </w:r>
          </w:p>
        </w:tc>
      </w:tr>
      <w:tr w:rsidR="00A02536" w:rsidRPr="000D4935" w14:paraId="29E35702" w14:textId="77777777" w:rsidTr="005068B2">
        <w:tc>
          <w:tcPr>
            <w:tcW w:w="2281" w:type="pct"/>
          </w:tcPr>
          <w:p w14:paraId="241E7CDD" w14:textId="77777777" w:rsidR="00A02536" w:rsidRPr="00487807" w:rsidRDefault="00A02536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780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33" w:type="pct"/>
          </w:tcPr>
          <w:p w14:paraId="40A8F2E5" w14:textId="325E2712" w:rsidR="00A02536" w:rsidRPr="000D4935" w:rsidRDefault="00A5261C" w:rsidP="00A5261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2C7B060C" w14:textId="77777777" w:rsidR="00A02536" w:rsidRPr="000D4935" w:rsidRDefault="00A02536" w:rsidP="00A5261C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6A3BF72" w14:textId="281C498C" w:rsidR="00A02536" w:rsidRPr="000D4935" w:rsidRDefault="00A02536" w:rsidP="00A0253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2F43E06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EFC3C33" w14:textId="36B996FB" w:rsidR="00A02536" w:rsidRPr="000D4935" w:rsidRDefault="00C5275D" w:rsidP="00A02536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654</w:t>
            </w:r>
          </w:p>
        </w:tc>
        <w:tc>
          <w:tcPr>
            <w:tcW w:w="146" w:type="pct"/>
          </w:tcPr>
          <w:p w14:paraId="2D9E706E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4C0833" w14:textId="7A822ACD" w:rsidR="00A02536" w:rsidRPr="000D4935" w:rsidRDefault="00A02536" w:rsidP="00A02536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435</w:t>
            </w:r>
          </w:p>
        </w:tc>
      </w:tr>
      <w:tr w:rsidR="00A02536" w:rsidRPr="000D4935" w14:paraId="17B811DB" w14:textId="77777777" w:rsidTr="005068B2">
        <w:tc>
          <w:tcPr>
            <w:tcW w:w="2281" w:type="pct"/>
          </w:tcPr>
          <w:p w14:paraId="118DB056" w14:textId="77777777" w:rsidR="00A02536" w:rsidRPr="00487807" w:rsidRDefault="00A02536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780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33" w:type="pct"/>
          </w:tcPr>
          <w:p w14:paraId="03B28719" w14:textId="610D9F40" w:rsidR="00A02536" w:rsidRPr="000D4935" w:rsidRDefault="00A5261C" w:rsidP="00A5261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72F571DE" w14:textId="77777777" w:rsidR="00A02536" w:rsidRPr="000D4935" w:rsidRDefault="00A02536" w:rsidP="00A5261C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D1E3CCC" w14:textId="52BEFCCD" w:rsidR="00A02536" w:rsidRPr="000D4935" w:rsidRDefault="00A02536" w:rsidP="00A0253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C0F2E5C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D724782" w14:textId="5C122CF6" w:rsidR="00A02536" w:rsidRPr="000D4935" w:rsidRDefault="00C5275D" w:rsidP="00A02536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210</w:t>
            </w:r>
          </w:p>
        </w:tc>
        <w:tc>
          <w:tcPr>
            <w:tcW w:w="146" w:type="pct"/>
          </w:tcPr>
          <w:p w14:paraId="742DEFA9" w14:textId="77777777" w:rsidR="00A02536" w:rsidRPr="000D4935" w:rsidRDefault="00A02536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501165" w14:textId="15BE99E9" w:rsidR="00A02536" w:rsidRPr="000D4935" w:rsidRDefault="00A02536" w:rsidP="00A02536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210</w:t>
            </w:r>
          </w:p>
        </w:tc>
      </w:tr>
      <w:tr w:rsidR="00A02536" w:rsidRPr="000D4935" w14:paraId="3AC9BD8E" w14:textId="77777777" w:rsidTr="005068B2">
        <w:tc>
          <w:tcPr>
            <w:tcW w:w="2281" w:type="pct"/>
          </w:tcPr>
          <w:p w14:paraId="248E05AA" w14:textId="61F79195" w:rsidR="00A02536" w:rsidRPr="00487807" w:rsidRDefault="00A02536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780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3" w:type="pct"/>
          </w:tcPr>
          <w:p w14:paraId="777C1D8D" w14:textId="62A33F8D" w:rsidR="00A02536" w:rsidRPr="000D4935" w:rsidRDefault="00A5261C" w:rsidP="00A5261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6F869F68" w14:textId="77777777" w:rsidR="00A02536" w:rsidRPr="000D4935" w:rsidRDefault="00A02536" w:rsidP="00A5261C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A9E5C48" w14:textId="13CCA2F6" w:rsidR="00A02536" w:rsidRPr="000D4935" w:rsidRDefault="00A02536" w:rsidP="00A0253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847079A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7FB89CA" w14:textId="2C99DA3C" w:rsidR="00A02536" w:rsidRPr="000D4935" w:rsidRDefault="00C5275D" w:rsidP="00A02536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17,092</w:t>
            </w:r>
          </w:p>
        </w:tc>
        <w:tc>
          <w:tcPr>
            <w:tcW w:w="146" w:type="pct"/>
          </w:tcPr>
          <w:p w14:paraId="37E20B56" w14:textId="77777777" w:rsidR="00A02536" w:rsidRPr="000D4935" w:rsidRDefault="00A02536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D9ACDE" w14:textId="7CE30423" w:rsidR="00A02536" w:rsidRPr="000D4935" w:rsidRDefault="00A02536" w:rsidP="00A02536">
            <w:pPr>
              <w:pStyle w:val="a"/>
              <w:tabs>
                <w:tab w:val="clear" w:pos="1080"/>
                <w:tab w:val="decimal" w:pos="788"/>
              </w:tabs>
              <w:ind w:right="75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6,392</w:t>
            </w:r>
          </w:p>
        </w:tc>
      </w:tr>
      <w:tr w:rsidR="00A02536" w:rsidRPr="000D4935" w14:paraId="3B213A82" w14:textId="77777777" w:rsidTr="005068B2">
        <w:tc>
          <w:tcPr>
            <w:tcW w:w="2281" w:type="pct"/>
          </w:tcPr>
          <w:p w14:paraId="24B62D5D" w14:textId="4ABE5428" w:rsidR="00A02536" w:rsidRPr="00487807" w:rsidRDefault="00A02536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7807">
              <w:rPr>
                <w:rFonts w:ascii="Angsana New" w:hAnsi="Angsana New" w:hint="cs"/>
                <w:sz w:val="30"/>
                <w:szCs w:val="30"/>
                <w:cs/>
              </w:rPr>
              <w:t>ค่าเช่าพื้นที่ติดตั้งป้ายโฆษณา</w:t>
            </w:r>
          </w:p>
        </w:tc>
        <w:tc>
          <w:tcPr>
            <w:tcW w:w="533" w:type="pct"/>
          </w:tcPr>
          <w:p w14:paraId="7BF70B2B" w14:textId="2BC9F43E" w:rsidR="00A02536" w:rsidRPr="000D4935" w:rsidRDefault="00A5261C" w:rsidP="00A5261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4F746E46" w14:textId="77777777" w:rsidR="00A02536" w:rsidRPr="000D4935" w:rsidRDefault="00A02536" w:rsidP="00A5261C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0B764CC" w14:textId="246DFD78" w:rsidR="00A02536" w:rsidRPr="000D4935" w:rsidRDefault="00A02536" w:rsidP="00A0253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6A2B921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BA50AB8" w14:textId="4168604B" w:rsidR="00A02536" w:rsidRPr="000D4935" w:rsidRDefault="003668AE" w:rsidP="00A02536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</w:t>
            </w:r>
          </w:p>
        </w:tc>
        <w:tc>
          <w:tcPr>
            <w:tcW w:w="146" w:type="pct"/>
          </w:tcPr>
          <w:p w14:paraId="4599059E" w14:textId="77777777" w:rsidR="00A02536" w:rsidRPr="000D4935" w:rsidRDefault="00A02536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A7950E6" w14:textId="4B0B698C" w:rsidR="00A02536" w:rsidRPr="000D4935" w:rsidRDefault="00A02536" w:rsidP="00A02536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120</w:t>
            </w:r>
          </w:p>
        </w:tc>
      </w:tr>
      <w:tr w:rsidR="00A02536" w:rsidRPr="000D4935" w14:paraId="7D815FBD" w14:textId="77777777" w:rsidTr="005068B2">
        <w:trPr>
          <w:trHeight w:val="260"/>
        </w:trPr>
        <w:tc>
          <w:tcPr>
            <w:tcW w:w="2281" w:type="pct"/>
          </w:tcPr>
          <w:p w14:paraId="0B91C0F3" w14:textId="77777777" w:rsidR="00A02536" w:rsidRPr="00487807" w:rsidRDefault="00A02536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780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71A3DB34" w14:textId="7DABB733" w:rsidR="00A02536" w:rsidRPr="000D4935" w:rsidRDefault="00A5261C" w:rsidP="00A5261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361D4B2F" w14:textId="77777777" w:rsidR="00A02536" w:rsidRPr="000D4935" w:rsidRDefault="00A02536" w:rsidP="00A5261C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CDA1621" w14:textId="70DA4F3A" w:rsidR="00A02536" w:rsidRPr="000D4935" w:rsidRDefault="00A02536" w:rsidP="00A0253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758FB179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9865B8" w14:textId="23E81703" w:rsidR="00A02536" w:rsidRPr="000D4935" w:rsidRDefault="009E569D" w:rsidP="00A02536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140,640</w:t>
            </w:r>
          </w:p>
        </w:tc>
        <w:tc>
          <w:tcPr>
            <w:tcW w:w="146" w:type="pct"/>
          </w:tcPr>
          <w:p w14:paraId="058319F1" w14:textId="77777777" w:rsidR="00A02536" w:rsidRPr="000D4935" w:rsidRDefault="00A02536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86DAB7" w14:textId="2CA8EB16" w:rsidR="00A02536" w:rsidRPr="000D4935" w:rsidRDefault="00A02536" w:rsidP="00A02536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296,979</w:t>
            </w:r>
          </w:p>
        </w:tc>
      </w:tr>
      <w:tr w:rsidR="00A02536" w:rsidRPr="000D4935" w14:paraId="240E004E" w14:textId="77777777" w:rsidTr="005068B2">
        <w:trPr>
          <w:trHeight w:val="260"/>
        </w:trPr>
        <w:tc>
          <w:tcPr>
            <w:tcW w:w="2281" w:type="pct"/>
          </w:tcPr>
          <w:p w14:paraId="20625848" w14:textId="0B9A2D15" w:rsidR="00A02536" w:rsidRPr="00487807" w:rsidRDefault="00A02536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7807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33" w:type="pct"/>
          </w:tcPr>
          <w:p w14:paraId="77E19420" w14:textId="3FA02713" w:rsidR="00A02536" w:rsidRPr="000D4935" w:rsidRDefault="00A5261C" w:rsidP="00A5261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23FC84E4" w14:textId="77777777" w:rsidR="00A02536" w:rsidRPr="000D4935" w:rsidRDefault="00A02536" w:rsidP="00A5261C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982DCA5" w14:textId="4DB37772" w:rsidR="00A02536" w:rsidRPr="000D4935" w:rsidRDefault="00A02536" w:rsidP="00A0253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C577A2A" w14:textId="77777777" w:rsidR="00A02536" w:rsidRPr="000D4935" w:rsidRDefault="00A02536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2F65707" w14:textId="6CD412DB" w:rsidR="00A02536" w:rsidRPr="000D4935" w:rsidRDefault="00CF3F7F" w:rsidP="00A02536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8,227</w:t>
            </w:r>
          </w:p>
        </w:tc>
        <w:tc>
          <w:tcPr>
            <w:tcW w:w="146" w:type="pct"/>
          </w:tcPr>
          <w:p w14:paraId="1F75831C" w14:textId="77777777" w:rsidR="00A02536" w:rsidRPr="000D4935" w:rsidRDefault="00A02536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337B4C" w14:textId="6FCA5B02" w:rsidR="00A02536" w:rsidRPr="000D4935" w:rsidRDefault="00A02536" w:rsidP="00A02536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2,179</w:t>
            </w:r>
          </w:p>
        </w:tc>
      </w:tr>
      <w:tr w:rsidR="000E25E0" w:rsidRPr="000D4935" w14:paraId="67230958" w14:textId="77777777" w:rsidTr="005068B2">
        <w:trPr>
          <w:trHeight w:val="260"/>
        </w:trPr>
        <w:tc>
          <w:tcPr>
            <w:tcW w:w="2281" w:type="pct"/>
          </w:tcPr>
          <w:p w14:paraId="7E6F0F18" w14:textId="77777777" w:rsidR="000A49BA" w:rsidRPr="00D81A2D" w:rsidRDefault="000A49BA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8E21343" w14:textId="778B92CA" w:rsidR="000E25E0" w:rsidRPr="00F60D76" w:rsidRDefault="000E25E0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0D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3" w:type="pct"/>
          </w:tcPr>
          <w:p w14:paraId="6409AF27" w14:textId="77777777" w:rsidR="000E25E0" w:rsidRDefault="000E25E0" w:rsidP="00A5261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629165C0" w14:textId="77777777" w:rsidR="000E25E0" w:rsidRPr="000D4935" w:rsidRDefault="000E25E0" w:rsidP="00A5261C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7EF956E1" w14:textId="77777777" w:rsidR="000E25E0" w:rsidRPr="000D4935" w:rsidRDefault="000E25E0" w:rsidP="00A0253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3E86F7AA" w14:textId="77777777" w:rsidR="000E25E0" w:rsidRPr="000D4935" w:rsidRDefault="000E25E0" w:rsidP="00A025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AD80D66" w14:textId="77777777" w:rsidR="000E25E0" w:rsidRPr="000D4935" w:rsidRDefault="000E25E0" w:rsidP="00A02536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2D86D753" w14:textId="77777777" w:rsidR="000E25E0" w:rsidRPr="000D4935" w:rsidRDefault="000E25E0" w:rsidP="00A0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8FF59C1" w14:textId="77777777" w:rsidR="000E25E0" w:rsidRPr="000D4935" w:rsidRDefault="000E25E0" w:rsidP="00A02536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0E25E0" w:rsidRPr="000D4935" w14:paraId="080586AD" w14:textId="77777777" w:rsidTr="004F4855">
        <w:trPr>
          <w:trHeight w:val="260"/>
        </w:trPr>
        <w:tc>
          <w:tcPr>
            <w:tcW w:w="2281" w:type="pct"/>
          </w:tcPr>
          <w:p w14:paraId="4B273E04" w14:textId="745AB8A9" w:rsidR="000E25E0" w:rsidRPr="00F60D76" w:rsidRDefault="000E25E0" w:rsidP="000E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0D7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3" w:type="pct"/>
          </w:tcPr>
          <w:p w14:paraId="3B830BE0" w14:textId="6747B67A" w:rsidR="000E25E0" w:rsidRDefault="000E25E0" w:rsidP="000E25E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2D6B63D9" w14:textId="77777777" w:rsidR="000E25E0" w:rsidRPr="000D4935" w:rsidRDefault="000E25E0" w:rsidP="000E25E0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BE23CA6" w14:textId="4230DAD3" w:rsidR="000E25E0" w:rsidRPr="000D4935" w:rsidRDefault="000E25E0" w:rsidP="000E25E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13D645B" w14:textId="77777777" w:rsidR="000E25E0" w:rsidRPr="000D4935" w:rsidRDefault="000E25E0" w:rsidP="000E25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B3FA571" w14:textId="77777777" w:rsidR="000E25E0" w:rsidRPr="000D4935" w:rsidRDefault="000E25E0" w:rsidP="000E25E0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43BAA43D" w14:textId="77777777" w:rsidR="000E25E0" w:rsidRPr="000D4935" w:rsidRDefault="000E25E0" w:rsidP="000E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A3B8260" w14:textId="77777777" w:rsidR="000E25E0" w:rsidRPr="000D4935" w:rsidRDefault="000E25E0" w:rsidP="000E25E0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0E25E0" w:rsidRPr="000D4935" w14:paraId="60712B6D" w14:textId="77777777" w:rsidTr="004F4855">
        <w:trPr>
          <w:trHeight w:val="260"/>
        </w:trPr>
        <w:tc>
          <w:tcPr>
            <w:tcW w:w="2281" w:type="pct"/>
          </w:tcPr>
          <w:p w14:paraId="061E272E" w14:textId="7C43BB61" w:rsidR="000E25E0" w:rsidRPr="000D4935" w:rsidRDefault="00CC09BF" w:rsidP="000E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E25E0" w:rsidRPr="00F60D7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33" w:type="pct"/>
          </w:tcPr>
          <w:p w14:paraId="4DD1D59E" w14:textId="0CC57381" w:rsidR="000E25E0" w:rsidRDefault="008E351B" w:rsidP="00EA510D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137,722</w:t>
            </w:r>
          </w:p>
        </w:tc>
        <w:tc>
          <w:tcPr>
            <w:tcW w:w="148" w:type="pct"/>
          </w:tcPr>
          <w:p w14:paraId="05FCFA4D" w14:textId="77777777" w:rsidR="000E25E0" w:rsidRPr="000D4935" w:rsidRDefault="000E25E0" w:rsidP="000E25E0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551AFEAA" w14:textId="2DAF60F7" w:rsidR="000E25E0" w:rsidRPr="000D4935" w:rsidRDefault="00660977" w:rsidP="00EA510D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157,388</w:t>
            </w:r>
          </w:p>
        </w:tc>
        <w:tc>
          <w:tcPr>
            <w:tcW w:w="146" w:type="pct"/>
          </w:tcPr>
          <w:p w14:paraId="07A89D6C" w14:textId="77777777" w:rsidR="000E25E0" w:rsidRPr="000D4935" w:rsidRDefault="000E25E0" w:rsidP="000E25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AABEDA8" w14:textId="4DAB272D" w:rsidR="000E25E0" w:rsidRPr="000D4935" w:rsidRDefault="00EA510D" w:rsidP="00EA510D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137,722</w:t>
            </w:r>
          </w:p>
        </w:tc>
        <w:tc>
          <w:tcPr>
            <w:tcW w:w="146" w:type="pct"/>
          </w:tcPr>
          <w:p w14:paraId="60C9336D" w14:textId="77777777" w:rsidR="000E25E0" w:rsidRPr="000D4935" w:rsidRDefault="000E25E0" w:rsidP="000E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C6BDEF" w14:textId="218BFDAA" w:rsidR="000E25E0" w:rsidRPr="000D4935" w:rsidRDefault="00EA510D" w:rsidP="000E25E0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157,388</w:t>
            </w:r>
          </w:p>
        </w:tc>
      </w:tr>
      <w:tr w:rsidR="000E25E0" w:rsidRPr="000D4935" w14:paraId="57C87555" w14:textId="77777777" w:rsidTr="00D00DA3">
        <w:trPr>
          <w:trHeight w:val="260"/>
        </w:trPr>
        <w:tc>
          <w:tcPr>
            <w:tcW w:w="2281" w:type="pct"/>
          </w:tcPr>
          <w:p w14:paraId="51F0425C" w14:textId="127CF4E1" w:rsidR="000E25E0" w:rsidRPr="00F60D76" w:rsidRDefault="00CC09BF" w:rsidP="000E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0D76" w:rsidRPr="00F60D7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092E9848" w14:textId="0D487451" w:rsidR="000E25E0" w:rsidRDefault="00660977" w:rsidP="00EA510D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6,810</w:t>
            </w:r>
          </w:p>
        </w:tc>
        <w:tc>
          <w:tcPr>
            <w:tcW w:w="148" w:type="pct"/>
          </w:tcPr>
          <w:p w14:paraId="5B94BDA6" w14:textId="77777777" w:rsidR="000E25E0" w:rsidRPr="000D4935" w:rsidRDefault="000E25E0" w:rsidP="000E25E0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43C6BAF" w14:textId="08BEDC44" w:rsidR="000E25E0" w:rsidRPr="000D4935" w:rsidRDefault="00EA510D" w:rsidP="00EA510D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6,189</w:t>
            </w:r>
          </w:p>
        </w:tc>
        <w:tc>
          <w:tcPr>
            <w:tcW w:w="146" w:type="pct"/>
          </w:tcPr>
          <w:p w14:paraId="4CFC055F" w14:textId="77777777" w:rsidR="000E25E0" w:rsidRPr="000D4935" w:rsidRDefault="000E25E0" w:rsidP="000E25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B66DD75" w14:textId="4CA2AF52" w:rsidR="000E25E0" w:rsidRPr="000D4935" w:rsidRDefault="00EA510D" w:rsidP="00EA510D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6,810</w:t>
            </w:r>
          </w:p>
        </w:tc>
        <w:tc>
          <w:tcPr>
            <w:tcW w:w="146" w:type="pct"/>
          </w:tcPr>
          <w:p w14:paraId="344ACA70" w14:textId="77777777" w:rsidR="000E25E0" w:rsidRPr="000D4935" w:rsidRDefault="000E25E0" w:rsidP="000E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4450B1F" w14:textId="4018293F" w:rsidR="000E25E0" w:rsidRPr="000D4935" w:rsidRDefault="00EA510D" w:rsidP="000E25E0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6,189</w:t>
            </w:r>
          </w:p>
        </w:tc>
      </w:tr>
      <w:tr w:rsidR="000E25E0" w:rsidRPr="000D4935" w14:paraId="236CC405" w14:textId="77777777" w:rsidTr="0019374F">
        <w:trPr>
          <w:trHeight w:val="260"/>
        </w:trPr>
        <w:tc>
          <w:tcPr>
            <w:tcW w:w="2281" w:type="pct"/>
          </w:tcPr>
          <w:p w14:paraId="641F7DDF" w14:textId="5ECB174E" w:rsidR="000E25E0" w:rsidRPr="0019374F" w:rsidRDefault="00CC09BF" w:rsidP="000E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37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60D76" w:rsidRPr="001937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272CB57F" w14:textId="6F60D766" w:rsidR="000E25E0" w:rsidRPr="0019374F" w:rsidRDefault="008E351B" w:rsidP="00EA510D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9374F">
              <w:rPr>
                <w:rFonts w:ascii="Angsana New" w:hAnsi="Angsana New" w:cs="Angsana New"/>
                <w:b/>
                <w:bCs/>
                <w:lang w:val="en-US"/>
              </w:rPr>
              <w:t>144,532</w:t>
            </w:r>
          </w:p>
        </w:tc>
        <w:tc>
          <w:tcPr>
            <w:tcW w:w="148" w:type="pct"/>
          </w:tcPr>
          <w:p w14:paraId="793B88AC" w14:textId="77777777" w:rsidR="000E25E0" w:rsidRPr="0019374F" w:rsidRDefault="000E25E0" w:rsidP="000E25E0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7BF72FE2" w14:textId="5751653C" w:rsidR="000E25E0" w:rsidRPr="0019374F" w:rsidRDefault="00EA510D" w:rsidP="00EA510D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9374F">
              <w:rPr>
                <w:rFonts w:ascii="Angsana New" w:hAnsi="Angsana New" w:cs="Angsana New"/>
                <w:b/>
                <w:bCs/>
                <w:lang w:val="en-US"/>
              </w:rPr>
              <w:t>163,577</w:t>
            </w:r>
          </w:p>
        </w:tc>
        <w:tc>
          <w:tcPr>
            <w:tcW w:w="146" w:type="pct"/>
          </w:tcPr>
          <w:p w14:paraId="54F4E59D" w14:textId="77777777" w:rsidR="000E25E0" w:rsidRPr="0019374F" w:rsidRDefault="000E25E0" w:rsidP="000E25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5219A342" w14:textId="370780A9" w:rsidR="000E25E0" w:rsidRPr="0019374F" w:rsidRDefault="00EA510D" w:rsidP="00EA510D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9374F">
              <w:rPr>
                <w:rFonts w:ascii="Angsana New" w:hAnsi="Angsana New" w:cs="Angsana New"/>
                <w:b/>
                <w:bCs/>
                <w:lang w:val="en-US"/>
              </w:rPr>
              <w:t>144,532</w:t>
            </w:r>
          </w:p>
        </w:tc>
        <w:tc>
          <w:tcPr>
            <w:tcW w:w="146" w:type="pct"/>
          </w:tcPr>
          <w:p w14:paraId="3C98F20B" w14:textId="77777777" w:rsidR="000E25E0" w:rsidRPr="0019374F" w:rsidRDefault="000E25E0" w:rsidP="000E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528A6C62" w14:textId="260451B8" w:rsidR="000E25E0" w:rsidRPr="0019374F" w:rsidRDefault="00EA510D" w:rsidP="000E25E0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9374F">
              <w:rPr>
                <w:rFonts w:ascii="Angsana New" w:hAnsi="Angsana New" w:cs="Angsana New"/>
                <w:b/>
                <w:bCs/>
                <w:lang w:val="en-US"/>
              </w:rPr>
              <w:t>163,577</w:t>
            </w:r>
          </w:p>
        </w:tc>
      </w:tr>
    </w:tbl>
    <w:p w14:paraId="52E9526C" w14:textId="3BDAE5AC" w:rsidR="00DB5045" w:rsidRDefault="00DB5045" w:rsidP="003F1087">
      <w:pPr>
        <w:pStyle w:val="a"/>
        <w:tabs>
          <w:tab w:val="clear" w:pos="1080"/>
          <w:tab w:val="left" w:pos="342"/>
        </w:tabs>
        <w:ind w:left="342"/>
        <w:rPr>
          <w:rFonts w:ascii="Angsana New" w:hAnsi="Angsana New" w:cs="Angsana New"/>
          <w:sz w:val="20"/>
          <w:szCs w:val="20"/>
          <w:lang w:val="en-US"/>
        </w:rPr>
      </w:pPr>
    </w:p>
    <w:p w14:paraId="57A9C329" w14:textId="77777777" w:rsidR="00DB5045" w:rsidRDefault="00DB5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6DEC507" w14:textId="4AEBCB76" w:rsidR="001A7419" w:rsidRDefault="001A7419" w:rsidP="003F1087">
      <w:pPr>
        <w:pStyle w:val="a"/>
        <w:tabs>
          <w:tab w:val="clear" w:pos="1080"/>
          <w:tab w:val="left" w:pos="342"/>
        </w:tabs>
        <w:ind w:left="342"/>
        <w:rPr>
          <w:rFonts w:ascii="Angsana New" w:hAnsi="Angsana New" w:cs="Angsana New"/>
          <w:lang w:val="en-US"/>
        </w:rPr>
      </w:pPr>
      <w:r w:rsidRPr="001A7419">
        <w:rPr>
          <w:rFonts w:ascii="Angsana New" w:hAnsi="Angsana New" w:cs="Angsana New"/>
          <w:cs/>
          <w:lang w:val="en-US"/>
        </w:rPr>
        <w:t>ยอดคงเหลือกับบุคคลหรือกิจการที่เกี่ยวข้องกัน ณ วันที่</w:t>
      </w:r>
      <w:r w:rsidRPr="001A7419">
        <w:rPr>
          <w:rFonts w:ascii="Angsana New" w:hAnsi="Angsana New" w:cs="Angsana New"/>
          <w:lang w:val="en-US"/>
        </w:rPr>
        <w:t xml:space="preserve"> 31 </w:t>
      </w:r>
      <w:r w:rsidRPr="001A7419">
        <w:rPr>
          <w:rFonts w:ascii="Angsana New" w:hAnsi="Angsana New" w:cs="Angsana New"/>
          <w:cs/>
          <w:lang w:val="en-US"/>
        </w:rPr>
        <w:t>ธันวาคม มีดังนี้</w:t>
      </w:r>
    </w:p>
    <w:p w14:paraId="03C01924" w14:textId="7B91296E" w:rsidR="00807680" w:rsidRPr="003F1087" w:rsidRDefault="00807680" w:rsidP="00B07775">
      <w:pPr>
        <w:pStyle w:val="a"/>
        <w:tabs>
          <w:tab w:val="clear" w:pos="1080"/>
          <w:tab w:val="left" w:pos="342"/>
        </w:tabs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4"/>
        <w:gridCol w:w="1083"/>
        <w:gridCol w:w="271"/>
        <w:gridCol w:w="1079"/>
        <w:gridCol w:w="271"/>
        <w:gridCol w:w="1075"/>
      </w:tblGrid>
      <w:tr w:rsidR="00807680" w:rsidRPr="000D4935" w14:paraId="1FA556EF" w14:textId="77777777" w:rsidTr="00D81A2D">
        <w:tc>
          <w:tcPr>
            <w:tcW w:w="2281" w:type="pct"/>
          </w:tcPr>
          <w:p w14:paraId="609DC2B0" w14:textId="2B339ECF" w:rsidR="00807680" w:rsidRPr="000D4935" w:rsidRDefault="00807680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65" w:type="pct"/>
            <w:gridSpan w:val="3"/>
          </w:tcPr>
          <w:p w14:paraId="1F42BFC4" w14:textId="77777777" w:rsidR="00807680" w:rsidRPr="000D4935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EC39645" w14:textId="77777777" w:rsidR="00807680" w:rsidRPr="000D4935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1068CDA1" w14:textId="77777777" w:rsidR="00807680" w:rsidRPr="000D4935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7680" w:rsidRPr="000D4935" w14:paraId="6F95CC82" w14:textId="77777777" w:rsidTr="00D81A2D">
        <w:tc>
          <w:tcPr>
            <w:tcW w:w="2281" w:type="pct"/>
          </w:tcPr>
          <w:p w14:paraId="2504C034" w14:textId="7660378C" w:rsidR="00807680" w:rsidRPr="000D4935" w:rsidRDefault="00807680" w:rsidP="00515F33">
            <w:pPr>
              <w:pStyle w:val="a"/>
              <w:tabs>
                <w:tab w:val="clear" w:pos="1080"/>
                <w:tab w:val="left" w:pos="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33" w:type="pct"/>
          </w:tcPr>
          <w:p w14:paraId="424E5944" w14:textId="77777777" w:rsidR="00807680" w:rsidRPr="000D4935" w:rsidRDefault="00807680" w:rsidP="00515F3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2C35F64" w14:textId="77777777" w:rsidR="00807680" w:rsidRPr="000D4935" w:rsidRDefault="00807680" w:rsidP="00515F3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C2F696E" w14:textId="77777777" w:rsidR="00807680" w:rsidRPr="000D4935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1EC5C3B" w14:textId="77777777" w:rsidR="00807680" w:rsidRPr="000D4935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39B10E9" w14:textId="77777777" w:rsidR="00807680" w:rsidRPr="000D4935" w:rsidRDefault="00807680" w:rsidP="00515F3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7EE48D70" w14:textId="77777777" w:rsidR="00807680" w:rsidRPr="000D4935" w:rsidRDefault="00807680" w:rsidP="00515F3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112F6E1" w14:textId="77777777" w:rsidR="00807680" w:rsidRPr="000D4935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07680" w:rsidRPr="000D4935" w14:paraId="06C5AA57" w14:textId="77777777" w:rsidTr="00D81A2D">
        <w:tc>
          <w:tcPr>
            <w:tcW w:w="2281" w:type="pct"/>
          </w:tcPr>
          <w:p w14:paraId="60D38EF6" w14:textId="77777777" w:rsidR="00807680" w:rsidRPr="000D4935" w:rsidRDefault="00807680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19" w:type="pct"/>
            <w:gridSpan w:val="7"/>
          </w:tcPr>
          <w:p w14:paraId="2F205766" w14:textId="77777777" w:rsidR="00807680" w:rsidRPr="000D4935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7680" w:rsidRPr="000D4935" w14:paraId="0306F9D5" w14:textId="77777777" w:rsidTr="00515F33">
        <w:tc>
          <w:tcPr>
            <w:tcW w:w="2281" w:type="pct"/>
            <w:shd w:val="clear" w:color="auto" w:fill="auto"/>
          </w:tcPr>
          <w:p w14:paraId="1C4FE659" w14:textId="2EF2C7EB" w:rsidR="00807680" w:rsidRPr="00807680" w:rsidRDefault="00807680" w:rsidP="0080768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highlight w:val="yellow"/>
                <w:cs/>
                <w:lang w:val="en-US"/>
              </w:rPr>
            </w:pPr>
            <w:r w:rsidRPr="00807680">
              <w:rPr>
                <w:rFonts w:ascii="Angsana New" w:hAnsi="Angsana New" w:cs="Angsana New"/>
                <w:b/>
                <w:bCs/>
                <w:cs/>
              </w:rPr>
              <w:t xml:space="preserve">ลูกหนี้การค้า </w:t>
            </w:r>
          </w:p>
        </w:tc>
        <w:tc>
          <w:tcPr>
            <w:tcW w:w="533" w:type="pct"/>
          </w:tcPr>
          <w:p w14:paraId="4044B76E" w14:textId="72ABAA40" w:rsidR="00807680" w:rsidRPr="001D6CAE" w:rsidRDefault="00807680" w:rsidP="0080768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8" w:type="pct"/>
          </w:tcPr>
          <w:p w14:paraId="273DBB4C" w14:textId="77777777" w:rsidR="00807680" w:rsidRPr="001D6CAE" w:rsidRDefault="00807680" w:rsidP="00807680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</w:tcPr>
          <w:p w14:paraId="06471F44" w14:textId="16C3DAC0" w:rsidR="00807680" w:rsidRPr="001D6CAE" w:rsidRDefault="00807680" w:rsidP="0080768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71872035" w14:textId="77777777" w:rsidR="00807680" w:rsidRPr="001D6CAE" w:rsidRDefault="00807680" w:rsidP="008076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7EB8D68" w14:textId="77777777" w:rsidR="00807680" w:rsidRPr="001D6CAE" w:rsidRDefault="00807680" w:rsidP="00807680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529CCE3C" w14:textId="77777777" w:rsidR="00807680" w:rsidRPr="001D6CAE" w:rsidRDefault="00807680" w:rsidP="008076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A0AC83" w14:textId="158E7FA7" w:rsidR="00807680" w:rsidRPr="001D6CAE" w:rsidRDefault="00807680" w:rsidP="00807680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807680" w:rsidRPr="00B5481F" w14:paraId="13047405" w14:textId="77777777" w:rsidTr="00514579">
        <w:tc>
          <w:tcPr>
            <w:tcW w:w="2281" w:type="pct"/>
            <w:shd w:val="clear" w:color="auto" w:fill="auto"/>
          </w:tcPr>
          <w:p w14:paraId="3DAB047F" w14:textId="2BDD4BDE" w:rsidR="00807680" w:rsidRPr="00807680" w:rsidRDefault="00807680" w:rsidP="0080768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80768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</w:tcPr>
          <w:p w14:paraId="64D844BE" w14:textId="38510E1D" w:rsidR="00807680" w:rsidRPr="001D6CAE" w:rsidRDefault="00124661" w:rsidP="0080768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7D21E3D" w14:textId="77777777" w:rsidR="00807680" w:rsidRPr="001D6CAE" w:rsidRDefault="00807680" w:rsidP="00807680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2DEF59C" w14:textId="20674489" w:rsidR="00807680" w:rsidRPr="001D6CAE" w:rsidRDefault="00076811" w:rsidP="0080768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E812748" w14:textId="77777777" w:rsidR="00807680" w:rsidRPr="001D6CAE" w:rsidRDefault="00807680" w:rsidP="008076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BCCC52E" w14:textId="1692CA00" w:rsidR="00807680" w:rsidRPr="001D6CAE" w:rsidRDefault="003D1A9C" w:rsidP="00807680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69B54F3F" w14:textId="77777777" w:rsidR="00807680" w:rsidRPr="001D6CAE" w:rsidRDefault="00807680" w:rsidP="008076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6BAE2669" w14:textId="26EFA854" w:rsidR="00807680" w:rsidRPr="001D6CAE" w:rsidRDefault="00076811" w:rsidP="00B5481F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20</w:t>
            </w:r>
          </w:p>
        </w:tc>
      </w:tr>
      <w:tr w:rsidR="00807680" w:rsidRPr="00B5481F" w14:paraId="098E9A43" w14:textId="77777777" w:rsidTr="00D81A2D">
        <w:tc>
          <w:tcPr>
            <w:tcW w:w="2281" w:type="pct"/>
          </w:tcPr>
          <w:p w14:paraId="2CE3B09F" w14:textId="098EFC1F" w:rsidR="00807680" w:rsidRPr="00B750D7" w:rsidRDefault="00807680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</w:tcPr>
          <w:p w14:paraId="35FB7E35" w14:textId="5CBAE924" w:rsidR="00807680" w:rsidRPr="001D6CAE" w:rsidRDefault="00807680" w:rsidP="00515F33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0C2584CF" w14:textId="77777777" w:rsidR="00807680" w:rsidRPr="001D6CAE" w:rsidRDefault="00807680" w:rsidP="00515F33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1664AC9A" w14:textId="5F3DB0F7" w:rsidR="00807680" w:rsidRPr="001D6CAE" w:rsidRDefault="00807680" w:rsidP="00515F33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F3E5AA6" w14:textId="77777777" w:rsidR="00807680" w:rsidRPr="001D6CAE" w:rsidRDefault="00807680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06286FD2" w14:textId="77777777" w:rsidR="00807680" w:rsidRPr="001D6CAE" w:rsidRDefault="00807680" w:rsidP="00515F33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585672C6" w14:textId="77777777" w:rsidR="00807680" w:rsidRPr="001D6CAE" w:rsidRDefault="00807680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077E0B92" w14:textId="64BA6EE8" w:rsidR="00807680" w:rsidRPr="001D6CAE" w:rsidRDefault="00807680" w:rsidP="00515F33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81A2D" w:rsidRPr="00B5481F" w14:paraId="66CA1B9D" w14:textId="77777777" w:rsidTr="00D81A2D">
        <w:tc>
          <w:tcPr>
            <w:tcW w:w="2281" w:type="pct"/>
          </w:tcPr>
          <w:p w14:paraId="09FDE1ED" w14:textId="56A76D18" w:rsidR="00D81A2D" w:rsidRPr="00D81A2D" w:rsidRDefault="00D81A2D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highlight w:val="yellow"/>
                <w:cs/>
                <w:lang w:val="en-US"/>
              </w:rPr>
            </w:pPr>
            <w:r w:rsidRPr="00D81A2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ลูกหนี้อื่น</w:t>
            </w:r>
          </w:p>
        </w:tc>
        <w:tc>
          <w:tcPr>
            <w:tcW w:w="533" w:type="pct"/>
            <w:shd w:val="clear" w:color="auto" w:fill="auto"/>
          </w:tcPr>
          <w:p w14:paraId="6BD0FEE9" w14:textId="77777777" w:rsidR="00D81A2D" w:rsidRPr="001D6CAE" w:rsidRDefault="00D81A2D" w:rsidP="00515F33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4BD02B3A" w14:textId="77777777" w:rsidR="00D81A2D" w:rsidRPr="001D6CAE" w:rsidRDefault="00D81A2D" w:rsidP="00515F33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0C173035" w14:textId="77777777" w:rsidR="00D81A2D" w:rsidRPr="001D6CAE" w:rsidRDefault="00D81A2D" w:rsidP="00515F33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70A11673" w14:textId="77777777" w:rsidR="00D81A2D" w:rsidRPr="001D6CAE" w:rsidRDefault="00D81A2D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EE738A1" w14:textId="77777777" w:rsidR="00D81A2D" w:rsidRPr="001D6CAE" w:rsidRDefault="00D81A2D" w:rsidP="00515F33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7746642" w14:textId="77777777" w:rsidR="00D81A2D" w:rsidRPr="001D6CAE" w:rsidRDefault="00D81A2D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783CFDE" w14:textId="77777777" w:rsidR="00D81A2D" w:rsidRPr="001D6CAE" w:rsidRDefault="00D81A2D" w:rsidP="00515F33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807680" w:rsidRPr="00B5481F" w14:paraId="74D55CE2" w14:textId="77777777" w:rsidTr="00514579">
        <w:tc>
          <w:tcPr>
            <w:tcW w:w="2281" w:type="pct"/>
          </w:tcPr>
          <w:p w14:paraId="27228140" w14:textId="43D30FB3" w:rsidR="00807680" w:rsidRPr="00B750D7" w:rsidRDefault="00807680" w:rsidP="0080768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80768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</w:tcPr>
          <w:p w14:paraId="71C53DD4" w14:textId="18973412" w:rsidR="00807680" w:rsidRPr="001D6CAE" w:rsidRDefault="00124661" w:rsidP="0080768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6E1D618" w14:textId="77777777" w:rsidR="00807680" w:rsidRPr="001D6CAE" w:rsidRDefault="00807680" w:rsidP="00807680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10DF15BD" w14:textId="34BCF35E" w:rsidR="00807680" w:rsidRPr="001D6CAE" w:rsidRDefault="00076811" w:rsidP="0080768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9519DEB" w14:textId="77777777" w:rsidR="00807680" w:rsidRPr="001D6CAE" w:rsidRDefault="00807680" w:rsidP="008076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B242B4C" w14:textId="274FDDD7" w:rsidR="00807680" w:rsidRPr="001D6CAE" w:rsidRDefault="003D1A9C" w:rsidP="00807680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4,949</w:t>
            </w:r>
          </w:p>
        </w:tc>
        <w:tc>
          <w:tcPr>
            <w:tcW w:w="146" w:type="pct"/>
            <w:shd w:val="clear" w:color="auto" w:fill="auto"/>
          </w:tcPr>
          <w:p w14:paraId="259DBDCE" w14:textId="77777777" w:rsidR="00807680" w:rsidRPr="001D6CAE" w:rsidRDefault="00807680" w:rsidP="008076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2F874E58" w14:textId="0C96C1EE" w:rsidR="00807680" w:rsidRPr="001D6CAE" w:rsidRDefault="00076811" w:rsidP="00B5481F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11,589</w:t>
            </w:r>
          </w:p>
        </w:tc>
      </w:tr>
      <w:tr w:rsidR="00D81A2D" w:rsidRPr="000D4935" w14:paraId="5F73A33A" w14:textId="77777777" w:rsidTr="00932270">
        <w:trPr>
          <w:tblHeader/>
        </w:trPr>
        <w:tc>
          <w:tcPr>
            <w:tcW w:w="2281" w:type="pct"/>
          </w:tcPr>
          <w:p w14:paraId="537DFEC6" w14:textId="77777777" w:rsidR="00D81A2D" w:rsidRPr="000D4935" w:rsidRDefault="00D81A2D" w:rsidP="0093227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19" w:type="pct"/>
            <w:gridSpan w:val="7"/>
          </w:tcPr>
          <w:p w14:paraId="23A3D6C9" w14:textId="29E14156" w:rsidR="00D81A2D" w:rsidRPr="001D6CAE" w:rsidRDefault="00D81A2D" w:rsidP="00932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07680" w:rsidRPr="000D4935" w14:paraId="1FC42D1A" w14:textId="77777777" w:rsidTr="00515F33">
        <w:tc>
          <w:tcPr>
            <w:tcW w:w="2281" w:type="pct"/>
            <w:shd w:val="clear" w:color="auto" w:fill="auto"/>
          </w:tcPr>
          <w:p w14:paraId="355EAEC7" w14:textId="636C1F4C" w:rsidR="00807680" w:rsidRPr="00807680" w:rsidRDefault="001F7C31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เงินให้กู้ยืม</w:t>
            </w:r>
          </w:p>
        </w:tc>
        <w:tc>
          <w:tcPr>
            <w:tcW w:w="533" w:type="pct"/>
          </w:tcPr>
          <w:p w14:paraId="0C63D4F3" w14:textId="77777777" w:rsidR="00807680" w:rsidRPr="001D6CAE" w:rsidRDefault="00807680" w:rsidP="00515F33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8" w:type="pct"/>
          </w:tcPr>
          <w:p w14:paraId="6CED1AC8" w14:textId="77777777" w:rsidR="00807680" w:rsidRPr="001D6CAE" w:rsidRDefault="00807680" w:rsidP="00515F33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</w:tcPr>
          <w:p w14:paraId="5F2966D0" w14:textId="77777777" w:rsidR="00807680" w:rsidRPr="001D6CAE" w:rsidRDefault="00807680" w:rsidP="00515F33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525A12A7" w14:textId="77777777" w:rsidR="00807680" w:rsidRPr="001D6CAE" w:rsidRDefault="00807680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8A6962" w14:textId="77777777" w:rsidR="00807680" w:rsidRPr="001D6CAE" w:rsidRDefault="00807680" w:rsidP="00515F33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2CF9B0D7" w14:textId="77777777" w:rsidR="00807680" w:rsidRPr="001D6CAE" w:rsidRDefault="00807680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01F297" w14:textId="77777777" w:rsidR="00807680" w:rsidRPr="001D6CAE" w:rsidRDefault="00807680" w:rsidP="00515F33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807680" w:rsidRPr="00B5481F" w14:paraId="5CACE63A" w14:textId="77777777" w:rsidTr="00076811">
        <w:tc>
          <w:tcPr>
            <w:tcW w:w="2281" w:type="pct"/>
            <w:shd w:val="clear" w:color="auto" w:fill="auto"/>
          </w:tcPr>
          <w:p w14:paraId="4402F24C" w14:textId="77777777" w:rsidR="00807680" w:rsidRPr="00807680" w:rsidRDefault="00807680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80768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</w:tcPr>
          <w:p w14:paraId="401632C3" w14:textId="3CFF5CE8" w:rsidR="00807680" w:rsidRPr="001D6CAE" w:rsidRDefault="00076811" w:rsidP="00515F33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EA644EC" w14:textId="77777777" w:rsidR="00807680" w:rsidRPr="001D6CAE" w:rsidRDefault="00807680" w:rsidP="00515F33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BAEE2A8" w14:textId="2B9C06C0" w:rsidR="00807680" w:rsidRPr="001D6CAE" w:rsidRDefault="00076811" w:rsidP="00515F33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F3A2777" w14:textId="77777777" w:rsidR="00807680" w:rsidRPr="001D6CAE" w:rsidRDefault="00807680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3508D14E" w14:textId="0C91C523" w:rsidR="00807680" w:rsidRPr="001D6CAE" w:rsidRDefault="00076811" w:rsidP="00B5481F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E526558" w14:textId="77777777" w:rsidR="00807680" w:rsidRPr="001D6CAE" w:rsidRDefault="00807680" w:rsidP="00B548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3"/>
              </w:tabs>
              <w:spacing w:line="240" w:lineRule="auto"/>
              <w:ind w:left="-130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2A06A9CD" w14:textId="549D1706" w:rsidR="00807680" w:rsidRPr="001D6CAE" w:rsidRDefault="00076811" w:rsidP="00B5481F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7,000</w:t>
            </w:r>
          </w:p>
        </w:tc>
      </w:tr>
      <w:tr w:rsidR="00807680" w:rsidRPr="00B5481F" w14:paraId="192D3A80" w14:textId="77777777" w:rsidTr="001F7C31">
        <w:tc>
          <w:tcPr>
            <w:tcW w:w="2281" w:type="pct"/>
          </w:tcPr>
          <w:p w14:paraId="70092738" w14:textId="77777777" w:rsidR="00807680" w:rsidRPr="00B750D7" w:rsidRDefault="00807680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</w:tcPr>
          <w:p w14:paraId="2A327B9E" w14:textId="77777777" w:rsidR="00807680" w:rsidRPr="001D6CAE" w:rsidRDefault="00807680" w:rsidP="00515F33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8" w:type="pct"/>
          </w:tcPr>
          <w:p w14:paraId="6DBD2201" w14:textId="77777777" w:rsidR="00807680" w:rsidRPr="001D6CAE" w:rsidRDefault="00807680" w:rsidP="00515F33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BCE76C1" w14:textId="77777777" w:rsidR="00807680" w:rsidRPr="001D6CAE" w:rsidRDefault="00807680" w:rsidP="00515F33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0AAE7D4B" w14:textId="77777777" w:rsidR="00807680" w:rsidRPr="001D6CAE" w:rsidRDefault="00807680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3095C0B" w14:textId="77777777" w:rsidR="00807680" w:rsidRPr="001D6CAE" w:rsidRDefault="00807680" w:rsidP="00515F33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791CFBDE" w14:textId="77777777" w:rsidR="00807680" w:rsidRPr="001D6CAE" w:rsidRDefault="00807680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7F766BC" w14:textId="77777777" w:rsidR="00807680" w:rsidRPr="001D6CAE" w:rsidRDefault="00807680" w:rsidP="00515F33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807680" w:rsidRPr="00B5481F" w14:paraId="35D0F589" w14:textId="77777777" w:rsidTr="00515F33">
        <w:tc>
          <w:tcPr>
            <w:tcW w:w="2281" w:type="pct"/>
          </w:tcPr>
          <w:p w14:paraId="772A122B" w14:textId="5B60D0E7" w:rsidR="00807680" w:rsidRPr="00B750D7" w:rsidRDefault="001F7C31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เจ้าหนี้การค้า</w:t>
            </w:r>
          </w:p>
        </w:tc>
        <w:tc>
          <w:tcPr>
            <w:tcW w:w="533" w:type="pct"/>
          </w:tcPr>
          <w:p w14:paraId="2407FB60" w14:textId="77777777" w:rsidR="00807680" w:rsidRPr="001D6CAE" w:rsidRDefault="00807680" w:rsidP="00515F33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8" w:type="pct"/>
          </w:tcPr>
          <w:p w14:paraId="6143602C" w14:textId="77777777" w:rsidR="00807680" w:rsidRPr="001D6CAE" w:rsidRDefault="00807680" w:rsidP="00515F33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</w:tcPr>
          <w:p w14:paraId="70CD7111" w14:textId="77777777" w:rsidR="00807680" w:rsidRPr="001D6CAE" w:rsidRDefault="00807680" w:rsidP="00515F33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14778766" w14:textId="77777777" w:rsidR="00807680" w:rsidRPr="001D6CAE" w:rsidRDefault="00807680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8920F06" w14:textId="77777777" w:rsidR="00807680" w:rsidRPr="001D6CAE" w:rsidRDefault="00807680" w:rsidP="00515F33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26573126" w14:textId="77777777" w:rsidR="00807680" w:rsidRPr="001D6CAE" w:rsidRDefault="00807680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053BB8" w14:textId="77777777" w:rsidR="00807680" w:rsidRPr="001D6CAE" w:rsidRDefault="00807680" w:rsidP="00B5481F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807680" w:rsidRPr="00B5481F" w14:paraId="75851124" w14:textId="77777777" w:rsidTr="00742E64">
        <w:tc>
          <w:tcPr>
            <w:tcW w:w="2281" w:type="pct"/>
          </w:tcPr>
          <w:p w14:paraId="2C684DA1" w14:textId="77777777" w:rsidR="00807680" w:rsidRPr="00B750D7" w:rsidRDefault="00807680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80768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</w:tcPr>
          <w:p w14:paraId="3876F08E" w14:textId="7BB55F97" w:rsidR="00807680" w:rsidRPr="001D6CAE" w:rsidRDefault="00124661" w:rsidP="00515F33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5F753F9" w14:textId="77777777" w:rsidR="00807680" w:rsidRPr="001D6CAE" w:rsidRDefault="00807680" w:rsidP="00515F33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C5D4FDF" w14:textId="1BBBBEC1" w:rsidR="00807680" w:rsidRPr="001D6CAE" w:rsidRDefault="00076811" w:rsidP="00515F33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2CE04BD" w14:textId="77777777" w:rsidR="00807680" w:rsidRPr="001D6CAE" w:rsidRDefault="00807680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1498A1A0" w14:textId="6AB30612" w:rsidR="00807680" w:rsidRPr="001D6CAE" w:rsidRDefault="003D1A9C" w:rsidP="00515F33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112,203</w:t>
            </w:r>
          </w:p>
        </w:tc>
        <w:tc>
          <w:tcPr>
            <w:tcW w:w="146" w:type="pct"/>
            <w:shd w:val="clear" w:color="auto" w:fill="auto"/>
          </w:tcPr>
          <w:p w14:paraId="3E7D3E3B" w14:textId="77777777" w:rsidR="00807680" w:rsidRPr="001D6CAE" w:rsidRDefault="00807680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65C945BB" w14:textId="04C2BEF8" w:rsidR="00807680" w:rsidRPr="001D6CAE" w:rsidRDefault="00076811" w:rsidP="00B5481F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83,051</w:t>
            </w:r>
          </w:p>
        </w:tc>
      </w:tr>
      <w:tr w:rsidR="002074BF" w:rsidRPr="00B5481F" w14:paraId="5C1228BD" w14:textId="77777777" w:rsidTr="00742E64">
        <w:tc>
          <w:tcPr>
            <w:tcW w:w="2281" w:type="pct"/>
          </w:tcPr>
          <w:p w14:paraId="1F9466C2" w14:textId="77777777" w:rsidR="002074BF" w:rsidRPr="00807680" w:rsidRDefault="002074BF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</w:tcPr>
          <w:p w14:paraId="1B36F2D3" w14:textId="77777777" w:rsidR="002074BF" w:rsidRPr="001D6CAE" w:rsidRDefault="002074BF" w:rsidP="00515F33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260E5408" w14:textId="77777777" w:rsidR="002074BF" w:rsidRPr="001D6CAE" w:rsidRDefault="002074BF" w:rsidP="00515F33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0EBA8669" w14:textId="77777777" w:rsidR="002074BF" w:rsidRPr="001D6CAE" w:rsidRDefault="002074BF" w:rsidP="00515F33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4C312E8" w14:textId="77777777" w:rsidR="002074BF" w:rsidRPr="001D6CAE" w:rsidRDefault="002074BF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6AB920ED" w14:textId="77777777" w:rsidR="002074BF" w:rsidRPr="001D6CAE" w:rsidRDefault="002074BF" w:rsidP="00515F33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5B310B59" w14:textId="77777777" w:rsidR="002074BF" w:rsidRPr="001D6CAE" w:rsidRDefault="002074BF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038D3AB7" w14:textId="77777777" w:rsidR="002074BF" w:rsidRPr="001D6CAE" w:rsidRDefault="002074BF" w:rsidP="00B5481F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2074BF" w:rsidRPr="00B5481F" w14:paraId="587DF8E9" w14:textId="77777777" w:rsidTr="002074BF">
        <w:tc>
          <w:tcPr>
            <w:tcW w:w="2281" w:type="pct"/>
          </w:tcPr>
          <w:p w14:paraId="43E368F1" w14:textId="5524144A" w:rsidR="002074BF" w:rsidRPr="00807680" w:rsidRDefault="00F65604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</w:rPr>
            </w:pPr>
            <w:r w:rsidRPr="00351F9D">
              <w:rPr>
                <w:rFonts w:ascii="Angsana New" w:hAnsi="Angsana New" w:cs="Angsana New" w:hint="cs"/>
                <w:b/>
                <w:bCs/>
                <w:cs/>
              </w:rPr>
              <w:t>เจ้าหนี้อื่น</w:t>
            </w:r>
          </w:p>
        </w:tc>
        <w:tc>
          <w:tcPr>
            <w:tcW w:w="533" w:type="pct"/>
            <w:shd w:val="clear" w:color="auto" w:fill="auto"/>
          </w:tcPr>
          <w:p w14:paraId="063DAD90" w14:textId="77777777" w:rsidR="002074BF" w:rsidRPr="001D6CAE" w:rsidRDefault="002074BF" w:rsidP="00515F33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07380FC9" w14:textId="77777777" w:rsidR="002074BF" w:rsidRPr="001D6CAE" w:rsidRDefault="002074BF" w:rsidP="00515F33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0CC2346A" w14:textId="77777777" w:rsidR="002074BF" w:rsidRPr="001D6CAE" w:rsidRDefault="002074BF" w:rsidP="00515F33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1161884C" w14:textId="77777777" w:rsidR="002074BF" w:rsidRPr="001D6CAE" w:rsidRDefault="002074BF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5B69184" w14:textId="77777777" w:rsidR="002074BF" w:rsidRPr="001D6CAE" w:rsidRDefault="002074BF" w:rsidP="00515F33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7F960DA" w14:textId="77777777" w:rsidR="002074BF" w:rsidRPr="001D6CAE" w:rsidRDefault="002074BF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5055441" w14:textId="77777777" w:rsidR="002074BF" w:rsidRPr="001D6CAE" w:rsidRDefault="002074BF" w:rsidP="00B5481F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2074BF" w:rsidRPr="00B5481F" w14:paraId="7B028512" w14:textId="77777777" w:rsidTr="002074BF">
        <w:tc>
          <w:tcPr>
            <w:tcW w:w="2281" w:type="pct"/>
          </w:tcPr>
          <w:p w14:paraId="2D048B0A" w14:textId="6EE9441A" w:rsidR="002074BF" w:rsidRPr="00807680" w:rsidRDefault="00351F9D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</w:tcPr>
          <w:p w14:paraId="2256B9E7" w14:textId="4F626194" w:rsidR="002074BF" w:rsidRPr="001D6CAE" w:rsidRDefault="00351F9D" w:rsidP="00515F33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426A064" w14:textId="7A454B30" w:rsidR="002074BF" w:rsidRPr="001D6CAE" w:rsidRDefault="002074BF" w:rsidP="00515F33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08E4157E" w14:textId="0C464F66" w:rsidR="002074BF" w:rsidRPr="001D6CAE" w:rsidRDefault="00351F9D" w:rsidP="00515F33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1192B50" w14:textId="77777777" w:rsidR="002074BF" w:rsidRPr="001D6CAE" w:rsidRDefault="002074BF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D9F59CE" w14:textId="35691F3B" w:rsidR="002074BF" w:rsidRPr="001D6CAE" w:rsidRDefault="00B3007C" w:rsidP="00515F33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55450116" w14:textId="77777777" w:rsidR="002074BF" w:rsidRPr="001D6CAE" w:rsidRDefault="002074BF" w:rsidP="00515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53478D3F" w14:textId="5AE0751D" w:rsidR="002074BF" w:rsidRPr="001D6CAE" w:rsidRDefault="006A26A9" w:rsidP="006A26A9">
            <w:pPr>
              <w:pStyle w:val="a"/>
              <w:tabs>
                <w:tab w:val="clear" w:pos="1080"/>
                <w:tab w:val="decimal" w:pos="519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6CA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</w:tbl>
    <w:p w14:paraId="4A467283" w14:textId="77777777" w:rsidR="003F1087" w:rsidRPr="005132A7" w:rsidRDefault="003F1087" w:rsidP="00FA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</w:p>
    <w:p w14:paraId="34BF5404" w14:textId="4D301FF2" w:rsidR="000A10DE" w:rsidRPr="005132A7" w:rsidRDefault="000A10DE" w:rsidP="00FA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  <w:r w:rsidRPr="005132A7">
        <w:rPr>
          <w:rFonts w:ascii="Angsana New" w:hAnsi="Angsana New" w:hint="cs"/>
          <w:b/>
          <w:bCs/>
          <w:sz w:val="30"/>
          <w:szCs w:val="30"/>
          <w:cs/>
        </w:rPr>
        <w:t>สัญญาสำคัญ</w:t>
      </w:r>
      <w:r w:rsidR="00553373" w:rsidRPr="005132A7">
        <w:rPr>
          <w:rFonts w:ascii="Angsana New" w:hAnsi="Angsana New"/>
          <w:b/>
          <w:bCs/>
          <w:sz w:val="30"/>
          <w:szCs w:val="30"/>
          <w:cs/>
        </w:rPr>
        <w:t>ที่ทำกับ</w:t>
      </w:r>
      <w:r w:rsidRPr="005132A7">
        <w:rPr>
          <w:rFonts w:ascii="Angsana New" w:hAnsi="Angsana New" w:hint="cs"/>
          <w:b/>
          <w:bCs/>
          <w:sz w:val="30"/>
          <w:szCs w:val="30"/>
          <w:cs/>
        </w:rPr>
        <w:t>กิจการที่เกี่ยวข้องกัน</w:t>
      </w:r>
    </w:p>
    <w:p w14:paraId="2B06F74B" w14:textId="77777777" w:rsidR="000A10DE" w:rsidRPr="005132A7" w:rsidRDefault="000A10DE" w:rsidP="00582EBB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i/>
          <w:iCs/>
          <w:lang w:val="en-US"/>
        </w:rPr>
      </w:pPr>
    </w:p>
    <w:p w14:paraId="4549C9EB" w14:textId="77777777" w:rsidR="000A10DE" w:rsidRPr="005132A7" w:rsidRDefault="000A10DE" w:rsidP="00582EBB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  <w:r w:rsidRPr="005132A7">
        <w:rPr>
          <w:rFonts w:ascii="Angsana New" w:hAnsi="Angsana New" w:cs="Angsana New" w:hint="cs"/>
          <w:i/>
          <w:iCs/>
          <w:cs/>
          <w:lang w:val="en-US"/>
        </w:rPr>
        <w:t>สัญญาให้บริการใช้พื้นที่</w:t>
      </w:r>
    </w:p>
    <w:p w14:paraId="3AD415C3" w14:textId="77777777" w:rsidR="0055720C" w:rsidRPr="005132A7" w:rsidRDefault="0055720C" w:rsidP="005340BA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7553A810" w14:textId="2E5B28D1" w:rsidR="00825D77" w:rsidRPr="005132A7" w:rsidRDefault="00825D77" w:rsidP="00825D77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5132A7">
        <w:rPr>
          <w:rFonts w:ascii="Angsana New" w:hAnsi="Angsana New" w:cs="Angsana New"/>
          <w:cs/>
          <w:lang w:val="en-US"/>
        </w:rPr>
        <w:t>บริษัททำสัญญาให้บริการใช้พื้นที่กับบริษัทย่อยสำหรับโรงงานพุนพิน</w:t>
      </w:r>
      <w:r w:rsidR="00965276" w:rsidRPr="005132A7">
        <w:rPr>
          <w:rFonts w:ascii="Angsana New" w:hAnsi="Angsana New" w:cs="Angsana New"/>
          <w:color w:val="FFFFFF"/>
          <w:lang w:val="en-US"/>
        </w:rPr>
        <w:t xml:space="preserve"> </w:t>
      </w:r>
      <w:r w:rsidR="001E1B1A" w:rsidRPr="005132A7">
        <w:rPr>
          <w:rFonts w:ascii="Angsana New" w:hAnsi="Angsana New" w:cs="Angsana New"/>
          <w:lang w:val="en-US"/>
        </w:rPr>
        <w:t>8</w:t>
      </w:r>
      <w:r w:rsidRPr="005132A7">
        <w:rPr>
          <w:rFonts w:ascii="Angsana New" w:hAnsi="Angsana New" w:cs="Angsana New"/>
          <w:color w:val="FFFFFF"/>
          <w:lang w:val="en-US"/>
        </w:rPr>
        <w:t>/</w:t>
      </w:r>
      <w:r w:rsidRPr="005132A7">
        <w:rPr>
          <w:rFonts w:ascii="Angsana New" w:hAnsi="Angsana New" w:cs="Angsana New"/>
          <w:cs/>
          <w:lang w:val="en-US"/>
        </w:rPr>
        <w:t>ปี</w:t>
      </w:r>
      <w:r w:rsidRPr="005132A7">
        <w:rPr>
          <w:rFonts w:ascii="Angsana New" w:hAnsi="Angsana New" w:cs="Angsana New"/>
          <w:color w:val="FFFFFF"/>
          <w:lang w:val="en-US"/>
        </w:rPr>
        <w:t>/</w:t>
      </w:r>
      <w:r w:rsidRPr="005132A7">
        <w:rPr>
          <w:rFonts w:ascii="Angsana New" w:hAnsi="Angsana New" w:cs="Angsana New" w:hint="cs"/>
          <w:cs/>
          <w:lang w:val="en-US"/>
        </w:rPr>
        <w:t xml:space="preserve">สิ้นสุดเดือนกุมภาพันธ์ </w:t>
      </w:r>
      <w:r w:rsidR="005E0518" w:rsidRPr="005132A7">
        <w:rPr>
          <w:rFonts w:ascii="Angsana New" w:hAnsi="Angsana New" w:cs="Angsana New"/>
          <w:lang w:val="en-US"/>
        </w:rPr>
        <w:t>2564</w:t>
      </w:r>
      <w:r w:rsidR="005E0518" w:rsidRPr="005132A7">
        <w:rPr>
          <w:rFonts w:ascii="Angsana New" w:hAnsi="Angsana New" w:cs="Angsana New" w:hint="cs"/>
          <w:cs/>
          <w:lang w:val="en-US"/>
        </w:rPr>
        <w:t xml:space="preserve"> และ</w:t>
      </w:r>
      <w:r w:rsidR="00835C0E" w:rsidRPr="005132A7">
        <w:rPr>
          <w:rFonts w:ascii="Angsana New" w:hAnsi="Angsana New" w:cs="Angsana New" w:hint="cs"/>
          <w:cs/>
          <w:lang w:val="en-US"/>
        </w:rPr>
        <w:t xml:space="preserve">ได้ต่อสัญญาออกไปอีก </w:t>
      </w:r>
      <w:r w:rsidR="00835C0E" w:rsidRPr="005132A7">
        <w:rPr>
          <w:rFonts w:ascii="Angsana New" w:hAnsi="Angsana New" w:cs="Angsana New"/>
          <w:lang w:val="en-US"/>
        </w:rPr>
        <w:t xml:space="preserve">8 </w:t>
      </w:r>
      <w:r w:rsidR="00835C0E" w:rsidRPr="005132A7">
        <w:rPr>
          <w:rFonts w:ascii="Angsana New" w:hAnsi="Angsana New" w:cs="Angsana New" w:hint="cs"/>
          <w:cs/>
          <w:lang w:val="en-US"/>
        </w:rPr>
        <w:t>ปี สิ้นสุด</w:t>
      </w:r>
      <w:r w:rsidR="005E0518" w:rsidRPr="005132A7">
        <w:rPr>
          <w:rFonts w:ascii="Angsana New" w:hAnsi="Angsana New" w:cs="Angsana New" w:hint="cs"/>
          <w:cs/>
          <w:lang w:val="en-US"/>
        </w:rPr>
        <w:t xml:space="preserve">เดือนกุมภาพันธ์ </w:t>
      </w:r>
      <w:r w:rsidR="001E1B1A" w:rsidRPr="005132A7">
        <w:rPr>
          <w:rFonts w:ascii="Angsana New" w:hAnsi="Angsana New" w:cs="Angsana New"/>
          <w:lang w:val="en-US"/>
        </w:rPr>
        <w:t>25</w:t>
      </w:r>
      <w:r w:rsidR="00E71461" w:rsidRPr="005132A7">
        <w:rPr>
          <w:rFonts w:ascii="Angsana New" w:hAnsi="Angsana New" w:cs="Angsana New"/>
          <w:lang w:val="en-US"/>
        </w:rPr>
        <w:t>72</w:t>
      </w:r>
      <w:r w:rsidRPr="005132A7">
        <w:rPr>
          <w:rFonts w:ascii="Angsana New" w:hAnsi="Angsana New" w:cs="Angsana New"/>
          <w:color w:val="FFFFFF"/>
          <w:lang w:val="en-US"/>
        </w:rPr>
        <w:t>/</w:t>
      </w:r>
      <w:r w:rsidRPr="005132A7">
        <w:rPr>
          <w:rFonts w:ascii="Angsana New" w:hAnsi="Angsana New" w:cs="Angsana New"/>
          <w:cs/>
          <w:lang w:val="en-US"/>
        </w:rPr>
        <w:t>บริษัทย่อยตกลงจ่ายค่าบริการเป็นจำนวนเงินตามที่ระบุในสัญญา</w:t>
      </w:r>
    </w:p>
    <w:p w14:paraId="43BC2BE4" w14:textId="26B0E745" w:rsidR="00DB5045" w:rsidRDefault="00DB5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</w:rPr>
        <w:br w:type="page"/>
      </w:r>
    </w:p>
    <w:p w14:paraId="7063F983" w14:textId="77777777" w:rsidR="00E42920" w:rsidRPr="005132A7" w:rsidRDefault="00E42920" w:rsidP="001F3E45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132A7">
        <w:rPr>
          <w:rFonts w:ascii="Angsana New" w:hAnsi="Angsana New" w:cs="Angsana New" w:hint="cs"/>
          <w:i/>
          <w:iCs/>
          <w:cs/>
          <w:lang w:val="en-US"/>
        </w:rPr>
        <w:t>สัญญาเช่าที่ดิน</w:t>
      </w:r>
    </w:p>
    <w:p w14:paraId="4667FE71" w14:textId="77777777" w:rsidR="00B235CF" w:rsidRPr="005132A7" w:rsidRDefault="00B235CF" w:rsidP="005340BA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1E99059A" w14:textId="00F469B8" w:rsidR="00E42920" w:rsidRPr="005132A7" w:rsidRDefault="00B235CF" w:rsidP="0030684A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5132A7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1E1B1A" w:rsidRPr="005132A7">
        <w:rPr>
          <w:rFonts w:ascii="Angsana New" w:hAnsi="Angsana New" w:cs="Angsana New"/>
          <w:lang w:val="en-US"/>
        </w:rPr>
        <w:t>1</w:t>
      </w:r>
      <w:r w:rsidRPr="005132A7">
        <w:rPr>
          <w:rFonts w:ascii="Angsana New" w:hAnsi="Angsana New" w:cs="Angsana New"/>
          <w:lang w:val="en-US"/>
        </w:rPr>
        <w:t xml:space="preserve"> </w:t>
      </w:r>
      <w:r w:rsidRPr="005132A7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="001E1B1A" w:rsidRPr="005132A7">
        <w:rPr>
          <w:rFonts w:ascii="Angsana New" w:hAnsi="Angsana New" w:cs="Angsana New"/>
          <w:lang w:val="en-US"/>
        </w:rPr>
        <w:t>2557</w:t>
      </w:r>
      <w:r w:rsidRPr="005132A7">
        <w:rPr>
          <w:rFonts w:ascii="Angsana New" w:hAnsi="Angsana New" w:cs="Angsana New"/>
          <w:lang w:val="en-US"/>
        </w:rPr>
        <w:t xml:space="preserve"> </w:t>
      </w:r>
      <w:r w:rsidRPr="005132A7">
        <w:rPr>
          <w:rFonts w:ascii="Angsana New" w:hAnsi="Angsana New" w:cs="Angsana New" w:hint="cs"/>
          <w:cs/>
          <w:lang w:val="en-US"/>
        </w:rPr>
        <w:t>บริษัทได้ทำสัญญาให้</w:t>
      </w:r>
      <w:r w:rsidR="005340BA" w:rsidRPr="005132A7">
        <w:rPr>
          <w:rFonts w:ascii="Angsana New" w:hAnsi="Angsana New" w:cs="Angsana New" w:hint="cs"/>
          <w:cs/>
          <w:lang w:val="en-US"/>
        </w:rPr>
        <w:t>เช่าที่ดินกับบริษัทย่อย</w:t>
      </w:r>
      <w:r w:rsidRPr="005132A7">
        <w:rPr>
          <w:rFonts w:ascii="Angsana New" w:hAnsi="Angsana New" w:cs="Angsana New" w:hint="cs"/>
          <w:cs/>
          <w:lang w:val="en-US"/>
        </w:rPr>
        <w:t xml:space="preserve">เพื่อนำไปปรับปรุงพื้นที่และก่อสร้างอาคาร โดยมีกำหนดระยะเวลาเช่า </w:t>
      </w:r>
      <w:r w:rsidR="001E1B1A" w:rsidRPr="005132A7">
        <w:rPr>
          <w:rFonts w:ascii="Angsana New" w:hAnsi="Angsana New" w:cs="Angsana New"/>
          <w:lang w:val="en-US"/>
        </w:rPr>
        <w:t>20</w:t>
      </w:r>
      <w:r w:rsidRPr="005132A7">
        <w:rPr>
          <w:rFonts w:ascii="Angsana New" w:hAnsi="Angsana New" w:cs="Angsana New" w:hint="cs"/>
          <w:cs/>
          <w:lang w:val="en-US"/>
        </w:rPr>
        <w:t xml:space="preserve"> ปี เริ่มตั้งแต่วันที่ </w:t>
      </w:r>
      <w:r w:rsidR="001E1B1A" w:rsidRPr="005132A7">
        <w:rPr>
          <w:rFonts w:ascii="Angsana New" w:hAnsi="Angsana New" w:cs="Angsana New"/>
          <w:lang w:val="en-US"/>
        </w:rPr>
        <w:t>1</w:t>
      </w:r>
      <w:r w:rsidRPr="005132A7">
        <w:rPr>
          <w:rFonts w:ascii="Angsana New" w:hAnsi="Angsana New" w:cs="Angsana New"/>
          <w:lang w:val="en-US"/>
        </w:rPr>
        <w:t xml:space="preserve"> </w:t>
      </w:r>
      <w:r w:rsidRPr="005132A7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="001E1B1A" w:rsidRPr="005132A7">
        <w:rPr>
          <w:rFonts w:ascii="Angsana New" w:hAnsi="Angsana New" w:cs="Angsana New"/>
          <w:lang w:val="en-US"/>
        </w:rPr>
        <w:t>2557</w:t>
      </w:r>
      <w:r w:rsidRPr="005132A7">
        <w:rPr>
          <w:rFonts w:ascii="Angsana New" w:hAnsi="Angsana New" w:cs="Angsana New"/>
          <w:lang w:val="en-US"/>
        </w:rPr>
        <w:t xml:space="preserve"> </w:t>
      </w:r>
      <w:r w:rsidR="003E33EC" w:rsidRPr="005132A7">
        <w:rPr>
          <w:rFonts w:ascii="Angsana New" w:hAnsi="Angsana New" w:cs="Angsana New" w:hint="cs"/>
          <w:cs/>
          <w:lang w:val="en-US"/>
        </w:rPr>
        <w:t>ถึง</w:t>
      </w:r>
      <w:r w:rsidRPr="005132A7">
        <w:rPr>
          <w:rFonts w:ascii="Angsana New" w:hAnsi="Angsana New" w:cs="Angsana New" w:hint="cs"/>
          <w:cs/>
          <w:lang w:val="en-US"/>
        </w:rPr>
        <w:t xml:space="preserve">วันที่ </w:t>
      </w:r>
      <w:r w:rsidR="001E1B1A" w:rsidRPr="005132A7">
        <w:rPr>
          <w:rFonts w:ascii="Angsana New" w:hAnsi="Angsana New" w:cs="Angsana New"/>
          <w:lang w:val="en-US"/>
        </w:rPr>
        <w:t>31</w:t>
      </w:r>
      <w:r w:rsidRPr="005132A7">
        <w:rPr>
          <w:rFonts w:ascii="Angsana New" w:hAnsi="Angsana New" w:cs="Angsana New"/>
          <w:lang w:val="en-US"/>
        </w:rPr>
        <w:t xml:space="preserve"> </w:t>
      </w:r>
      <w:r w:rsidRPr="005132A7">
        <w:rPr>
          <w:rFonts w:ascii="Angsana New" w:hAnsi="Angsana New" w:cs="Angsana New" w:hint="cs"/>
          <w:cs/>
          <w:lang w:val="en-US"/>
        </w:rPr>
        <w:t xml:space="preserve">ตุลาคม </w:t>
      </w:r>
      <w:r w:rsidR="001E1B1A" w:rsidRPr="005132A7">
        <w:rPr>
          <w:rFonts w:ascii="Angsana New" w:hAnsi="Angsana New" w:cs="Angsana New"/>
          <w:lang w:val="en-US"/>
        </w:rPr>
        <w:t>2577</w:t>
      </w:r>
      <w:r w:rsidRPr="005132A7">
        <w:rPr>
          <w:rFonts w:ascii="Angsana New" w:hAnsi="Angsana New" w:cs="Angsana New"/>
          <w:lang w:val="en-US"/>
        </w:rPr>
        <w:t xml:space="preserve"> </w:t>
      </w:r>
      <w:r w:rsidRPr="005132A7">
        <w:rPr>
          <w:rFonts w:ascii="Angsana New" w:hAnsi="Angsana New" w:cs="Angsana New" w:hint="cs"/>
          <w:cs/>
          <w:lang w:val="en-US"/>
        </w:rPr>
        <w:t xml:space="preserve">บริษัทย่อยมีสิทธิในลำดับแรกที่จะต่ออายุสัญญาเช่าออกไปอีกคราวละไม่เกิน </w:t>
      </w:r>
      <w:r w:rsidR="001E1B1A" w:rsidRPr="005132A7">
        <w:rPr>
          <w:rFonts w:ascii="Angsana New" w:hAnsi="Angsana New" w:cs="Angsana New"/>
          <w:lang w:val="en-US"/>
        </w:rPr>
        <w:t>10</w:t>
      </w:r>
      <w:r w:rsidRPr="005132A7">
        <w:rPr>
          <w:rFonts w:ascii="Angsana New" w:hAnsi="Angsana New" w:cs="Angsana New"/>
          <w:lang w:val="en-US"/>
        </w:rPr>
        <w:t xml:space="preserve"> </w:t>
      </w:r>
      <w:r w:rsidRPr="005132A7">
        <w:rPr>
          <w:rFonts w:ascii="Angsana New" w:hAnsi="Angsana New" w:cs="Angsana New" w:hint="cs"/>
          <w:cs/>
          <w:lang w:val="en-US"/>
        </w:rPr>
        <w:t>ปี ทั้งนี้บริษัท</w:t>
      </w:r>
      <w:r w:rsidR="0030684A" w:rsidRPr="005132A7">
        <w:rPr>
          <w:rFonts w:ascii="Angsana New" w:hAnsi="Angsana New" w:cs="Angsana New" w:hint="cs"/>
          <w:cs/>
          <w:lang w:val="en-US"/>
        </w:rPr>
        <w:t>ย่อย</w:t>
      </w:r>
      <w:r w:rsidRPr="005132A7">
        <w:rPr>
          <w:rFonts w:ascii="Angsana New" w:hAnsi="Angsana New" w:cs="Angsana New" w:hint="cs"/>
          <w:cs/>
          <w:lang w:val="en-US"/>
        </w:rPr>
        <w:t>จะต้องบอกกล่าวเจตนาที่จะต่อสัญญา</w:t>
      </w:r>
      <w:r w:rsidR="003E33EC" w:rsidRPr="005132A7">
        <w:rPr>
          <w:rFonts w:ascii="Angsana New" w:hAnsi="Angsana New" w:cs="Angsana New" w:hint="cs"/>
          <w:cs/>
          <w:lang w:val="en-US"/>
        </w:rPr>
        <w:t>การเช่าแก่บริษัท</w:t>
      </w:r>
      <w:r w:rsidR="0030684A" w:rsidRPr="005132A7">
        <w:rPr>
          <w:rFonts w:ascii="Angsana New" w:hAnsi="Angsana New" w:cs="Angsana New" w:hint="cs"/>
          <w:cs/>
          <w:lang w:val="en-US"/>
        </w:rPr>
        <w:t xml:space="preserve">เป็นการล่วงหน้าไม่น้อยกว่า </w:t>
      </w:r>
      <w:r w:rsidR="001E1B1A" w:rsidRPr="005132A7">
        <w:rPr>
          <w:rFonts w:ascii="Angsana New" w:hAnsi="Angsana New" w:cs="Angsana New"/>
          <w:lang w:val="en-US"/>
        </w:rPr>
        <w:t>30</w:t>
      </w:r>
      <w:r w:rsidR="0030684A" w:rsidRPr="005132A7">
        <w:rPr>
          <w:rFonts w:ascii="Angsana New" w:hAnsi="Angsana New" w:cs="Angsana New"/>
          <w:lang w:val="en-US"/>
        </w:rPr>
        <w:t xml:space="preserve"> </w:t>
      </w:r>
      <w:r w:rsidR="0030684A" w:rsidRPr="005132A7">
        <w:rPr>
          <w:rFonts w:ascii="Angsana New" w:hAnsi="Angsana New" w:cs="Angsana New" w:hint="cs"/>
          <w:cs/>
          <w:lang w:val="en-US"/>
        </w:rPr>
        <w:t>วัน ก่อนครบกำหนดอายุการเช่า บริษัท</w:t>
      </w:r>
      <w:r w:rsidR="003E33EC" w:rsidRPr="005132A7">
        <w:rPr>
          <w:rFonts w:ascii="Angsana New" w:hAnsi="Angsana New" w:cs="Angsana New" w:hint="cs"/>
          <w:cs/>
          <w:lang w:val="en-US"/>
        </w:rPr>
        <w:t>ย่อย</w:t>
      </w:r>
      <w:r w:rsidR="0030684A" w:rsidRPr="005132A7">
        <w:rPr>
          <w:rFonts w:ascii="Angsana New" w:hAnsi="Angsana New" w:cs="Angsana New" w:hint="cs"/>
          <w:cs/>
          <w:lang w:val="en-US"/>
        </w:rPr>
        <w:t>ตกลงจ่ายค่าเช่าเป็นจำนวนเงินตามที่ระบุในสัญญา โดยให้มีการปรับอัตราการเช่าทุก</w:t>
      </w:r>
      <w:r w:rsidR="003E33EC" w:rsidRPr="005132A7">
        <w:rPr>
          <w:rFonts w:ascii="Angsana New" w:hAnsi="Angsana New" w:cs="Angsana New" w:hint="cs"/>
          <w:cs/>
          <w:lang w:val="en-US"/>
        </w:rPr>
        <w:t xml:space="preserve"> </w:t>
      </w:r>
      <w:r w:rsidR="0030684A" w:rsidRPr="005132A7">
        <w:rPr>
          <w:rFonts w:ascii="Angsana New" w:hAnsi="Angsana New" w:cs="Angsana New" w:hint="cs"/>
          <w:cs/>
          <w:lang w:val="en-US"/>
        </w:rPr>
        <w:t>ๆ</w:t>
      </w:r>
      <w:r w:rsidR="003E33EC" w:rsidRPr="005132A7">
        <w:rPr>
          <w:rFonts w:ascii="Angsana New" w:hAnsi="Angsana New" w:cs="Angsana New" w:hint="cs"/>
          <w:cs/>
          <w:lang w:val="en-US"/>
        </w:rPr>
        <w:t xml:space="preserve"> </w:t>
      </w:r>
      <w:r w:rsidR="00AA11FA" w:rsidRPr="005132A7">
        <w:rPr>
          <w:rFonts w:ascii="Angsana New" w:hAnsi="Angsana New" w:cs="Angsana New" w:hint="cs"/>
          <w:cs/>
          <w:lang w:val="en-US"/>
        </w:rPr>
        <w:t>ห้าปี ภายใต้ข้อกำหนดในสัญญา</w:t>
      </w:r>
      <w:r w:rsidR="009E75D7" w:rsidRPr="005132A7">
        <w:rPr>
          <w:rFonts w:ascii="Angsana New" w:hAnsi="Angsana New" w:cs="Angsana New" w:hint="cs"/>
          <w:cs/>
          <w:lang w:val="en-US"/>
        </w:rPr>
        <w:t xml:space="preserve"> </w:t>
      </w:r>
      <w:r w:rsidR="0030684A" w:rsidRPr="005132A7">
        <w:rPr>
          <w:rFonts w:ascii="Angsana New" w:hAnsi="Angsana New" w:cs="Angsana New" w:hint="cs"/>
          <w:cs/>
          <w:lang w:val="en-US"/>
        </w:rPr>
        <w:t>อาคารที่ปลูกสร้างบนที่ดินนี้รวมทั้งสิ่งปลูกสร้างอื่นๆจะตกเป็นกรรมสิทธิ์ของบร</w:t>
      </w:r>
      <w:r w:rsidR="005340BA" w:rsidRPr="005132A7">
        <w:rPr>
          <w:rFonts w:ascii="Angsana New" w:hAnsi="Angsana New" w:cs="Angsana New" w:hint="cs"/>
          <w:cs/>
          <w:lang w:val="en-US"/>
        </w:rPr>
        <w:t>ิษัททันทีเมื่อสัญญาเช่าที่ดิน</w:t>
      </w:r>
      <w:r w:rsidR="0030684A" w:rsidRPr="005132A7">
        <w:rPr>
          <w:rFonts w:ascii="Angsana New" w:hAnsi="Angsana New" w:cs="Angsana New" w:hint="cs"/>
          <w:cs/>
          <w:lang w:val="en-US"/>
        </w:rPr>
        <w:t>สิ้นสุดลง</w:t>
      </w:r>
    </w:p>
    <w:p w14:paraId="3C5197CB" w14:textId="77777777" w:rsidR="00DB5045" w:rsidRDefault="00DB5045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02004774" w14:textId="3418F3E6" w:rsidR="00A14681" w:rsidRPr="000D4935" w:rsidRDefault="00A14681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0D4935">
        <w:rPr>
          <w:rFonts w:ascii="Angsana New" w:hAnsi="Angsana New" w:cs="Angsana New"/>
          <w:i/>
          <w:iCs/>
          <w:cs/>
          <w:lang w:val="en-US"/>
        </w:rPr>
        <w:t>สัญญา</w:t>
      </w:r>
      <w:r w:rsidRPr="000D4935">
        <w:rPr>
          <w:rFonts w:ascii="Angsana New" w:hAnsi="Angsana New" w:cs="Angsana New" w:hint="cs"/>
          <w:i/>
          <w:iCs/>
          <w:cs/>
          <w:lang w:val="en-US"/>
        </w:rPr>
        <w:t>ว่าจ้างเป่าภาชนะบรรจุ</w:t>
      </w:r>
    </w:p>
    <w:p w14:paraId="5FC1CCFC" w14:textId="77777777" w:rsidR="00A14681" w:rsidRPr="00D81A2D" w:rsidRDefault="00A14681" w:rsidP="00A14681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14:paraId="135330A3" w14:textId="77777777" w:rsidR="00835C0E" w:rsidRDefault="00AE49A1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  <w:r w:rsidRPr="000D4935">
        <w:rPr>
          <w:rFonts w:ascii="Angsana New" w:hAnsi="Angsana New" w:cs="Angsana New" w:hint="cs"/>
          <w:cs/>
          <w:lang w:val="en-US"/>
        </w:rPr>
        <w:t xml:space="preserve">ในเดือนกุมภาพันธ์ </w:t>
      </w:r>
      <w:r w:rsidR="001E1B1A" w:rsidRPr="000D4935">
        <w:rPr>
          <w:rFonts w:ascii="Angsana New" w:hAnsi="Angsana New" w:cs="Angsana New"/>
          <w:lang w:val="en-US"/>
        </w:rPr>
        <w:t>2558</w:t>
      </w:r>
      <w:r w:rsidRPr="000D4935">
        <w:rPr>
          <w:rFonts w:ascii="Angsana New" w:hAnsi="Angsana New" w:cs="Angsana New"/>
          <w:lang w:val="en-US"/>
        </w:rPr>
        <w:t xml:space="preserve"> </w:t>
      </w:r>
      <w:r w:rsidR="00A14681" w:rsidRPr="000D4935">
        <w:rPr>
          <w:rFonts w:ascii="Angsana New" w:hAnsi="Angsana New" w:cs="Angsana New"/>
          <w:cs/>
          <w:lang w:val="en-US"/>
        </w:rPr>
        <w:t>บริษัท</w:t>
      </w:r>
      <w:r w:rsidRPr="000D4935">
        <w:rPr>
          <w:rFonts w:ascii="Angsana New" w:hAnsi="Angsana New" w:cs="Angsana New" w:hint="cs"/>
          <w:cs/>
          <w:lang w:val="en-US"/>
        </w:rPr>
        <w:t>ได้</w:t>
      </w:r>
      <w:r w:rsidR="00A14681" w:rsidRPr="000D4935">
        <w:rPr>
          <w:rFonts w:ascii="Angsana New" w:hAnsi="Angsana New" w:cs="Angsana New"/>
          <w:cs/>
          <w:lang w:val="en-US"/>
        </w:rPr>
        <w:t>ทำสัญญา</w:t>
      </w:r>
      <w:r w:rsidR="00A14681" w:rsidRPr="000D4935">
        <w:rPr>
          <w:rFonts w:ascii="Angsana New" w:hAnsi="Angsana New" w:cs="Angsana New" w:hint="cs"/>
          <w:cs/>
          <w:lang w:val="en-US"/>
        </w:rPr>
        <w:t>ว่าจ้างเป่าภาชนะบรรจุ</w:t>
      </w:r>
      <w:r w:rsidR="00A14681" w:rsidRPr="000D4935">
        <w:rPr>
          <w:rFonts w:ascii="Angsana New" w:hAnsi="Angsana New" w:cs="Angsana New"/>
          <w:cs/>
          <w:lang w:val="en-US"/>
        </w:rPr>
        <w:t>กับบริษัทย่อย โดยบริษัทตกลงจ่าย</w:t>
      </w:r>
      <w:r w:rsidR="00C31984" w:rsidRPr="000D4935">
        <w:rPr>
          <w:rFonts w:ascii="Angsana New" w:hAnsi="Angsana New" w:cs="Angsana New"/>
          <w:cs/>
          <w:lang w:val="en-US"/>
        </w:rPr>
        <w:t>ค่าบริการเป็นจำนวนเงินตามที่ระบ</w:t>
      </w:r>
      <w:r w:rsidR="00C31984" w:rsidRPr="000D4935">
        <w:rPr>
          <w:rFonts w:ascii="Angsana New" w:hAnsi="Angsana New" w:cs="Angsana New" w:hint="cs"/>
          <w:cs/>
          <w:lang w:val="en-US"/>
        </w:rPr>
        <w:t>ุ</w:t>
      </w:r>
      <w:r w:rsidR="00A14681" w:rsidRPr="000D4935">
        <w:rPr>
          <w:rFonts w:ascii="Angsana New" w:hAnsi="Angsana New" w:cs="Angsana New"/>
          <w:cs/>
          <w:lang w:val="en-US"/>
        </w:rPr>
        <w:t>ในสัญญา</w:t>
      </w:r>
      <w:r w:rsidR="00A14681" w:rsidRPr="000D4935">
        <w:rPr>
          <w:rFonts w:ascii="Angsana New" w:hAnsi="Angsana New" w:cs="Angsana New" w:hint="cs"/>
          <w:cs/>
          <w:lang w:val="en-US"/>
        </w:rPr>
        <w:t xml:space="preserve"> ทั้งนี้บริษัทย่อยสามารถเปลี่ยนแปลงราคาได้ตามความเหมาะสมโดยไม่ต้องแจ้งให้บริษัททราบล่วงหน้า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โดย</w:t>
      </w:r>
      <w:r w:rsidR="00E56D55" w:rsidRPr="000D4935">
        <w:rPr>
          <w:rFonts w:ascii="Angsana New" w:hAnsi="Angsana New" w:cs="Angsana New" w:hint="cs"/>
          <w:cs/>
          <w:lang w:val="en-US"/>
        </w:rPr>
        <w:t>บริษัท</w:t>
      </w:r>
      <w:r w:rsidRPr="000D4935">
        <w:rPr>
          <w:rFonts w:ascii="Angsana New" w:hAnsi="Angsana New" w:cs="Angsana New" w:hint="cs"/>
          <w:cs/>
          <w:lang w:val="en-US"/>
        </w:rPr>
        <w:t>สามารถบอกเลิกสัญญา ณ เวลาใดก็ได้</w:t>
      </w:r>
    </w:p>
    <w:p w14:paraId="61022986" w14:textId="77777777" w:rsidR="00835C0E" w:rsidRDefault="00835C0E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</w:p>
    <w:p w14:paraId="6498B008" w14:textId="385680DE" w:rsidR="00835C0E" w:rsidRPr="00B41713" w:rsidRDefault="00835C0E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B41713">
        <w:rPr>
          <w:rFonts w:ascii="Angsana New" w:hAnsi="Angsana New" w:cs="Angsana New" w:hint="cs"/>
          <w:i/>
          <w:iCs/>
          <w:cs/>
          <w:lang w:val="en-US"/>
        </w:rPr>
        <w:t>สัญญาให้บริกา</w:t>
      </w:r>
      <w:r w:rsidR="00B41713">
        <w:rPr>
          <w:rFonts w:ascii="Angsana New" w:hAnsi="Angsana New" w:cs="Angsana New" w:hint="cs"/>
          <w:i/>
          <w:iCs/>
          <w:cs/>
          <w:lang w:val="en-US"/>
        </w:rPr>
        <w:t>ร</w:t>
      </w:r>
    </w:p>
    <w:p w14:paraId="0F840785" w14:textId="77777777" w:rsidR="00835C0E" w:rsidRDefault="00835C0E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</w:p>
    <w:p w14:paraId="2917AC96" w14:textId="1A5111D3" w:rsidR="005132A7" w:rsidRPr="005132A7" w:rsidRDefault="005132A7" w:rsidP="005132A7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  <w:r w:rsidRPr="005132A7">
        <w:rPr>
          <w:rFonts w:ascii="Angsana New" w:hAnsi="Angsana New" w:cs="Angsana New"/>
          <w:color w:val="242424"/>
          <w:cs/>
        </w:rPr>
        <w:t>ในเดือนเมษายน</w:t>
      </w:r>
      <w:r>
        <w:rPr>
          <w:rFonts w:ascii="Angsana New" w:hAnsi="Angsana New" w:cs="Angsana New" w:hint="cs"/>
          <w:color w:val="242424"/>
          <w:cs/>
        </w:rPr>
        <w:t xml:space="preserve"> </w:t>
      </w:r>
      <w:r>
        <w:rPr>
          <w:rFonts w:ascii="Angsana New" w:hAnsi="Angsana New" w:cs="Angsana New"/>
          <w:color w:val="242424"/>
          <w:lang w:val="en-US"/>
        </w:rPr>
        <w:t>2564</w:t>
      </w:r>
      <w:r w:rsidRPr="005132A7">
        <w:rPr>
          <w:rFonts w:ascii="Angsana New" w:hAnsi="Angsana New" w:cs="Angsana New"/>
          <w:color w:val="242424"/>
          <w:cs/>
        </w:rPr>
        <w:t xml:space="preserve"> บริษัทได้ทำสัญญาให้บริการด้านการบริหารจัดการ</w:t>
      </w:r>
      <w:r w:rsidR="00B41713">
        <w:rPr>
          <w:rFonts w:ascii="Angsana New" w:hAnsi="Angsana New" w:cs="Angsana New" w:hint="cs"/>
          <w:color w:val="242424"/>
          <w:cs/>
        </w:rPr>
        <w:t xml:space="preserve"> ให้เช่าพื้นที่สำนักงาน</w:t>
      </w:r>
      <w:r w:rsidRPr="005132A7">
        <w:rPr>
          <w:rFonts w:ascii="Angsana New" w:hAnsi="Angsana New" w:cs="Angsana New"/>
          <w:color w:val="242424"/>
          <w:cs/>
        </w:rPr>
        <w:t xml:space="preserve"> ให้บริการขนส่ง ให้บริการด้านการขาย แ</w:t>
      </w:r>
      <w:r w:rsidR="00B41713">
        <w:rPr>
          <w:rFonts w:ascii="Angsana New" w:hAnsi="Angsana New" w:cs="Angsana New" w:hint="cs"/>
          <w:color w:val="242424"/>
          <w:cs/>
        </w:rPr>
        <w:t>ละ</w:t>
      </w:r>
      <w:r w:rsidRPr="005132A7">
        <w:rPr>
          <w:rFonts w:ascii="Angsana New" w:hAnsi="Angsana New" w:cs="Angsana New"/>
          <w:color w:val="242424"/>
          <w:cs/>
        </w:rPr>
        <w:t>ให้บริการจัดการคลังสินค้ากับบริษัทย่อย</w:t>
      </w:r>
      <w:r w:rsidR="00DB5045">
        <w:rPr>
          <w:rFonts w:ascii="Angsana New" w:hAnsi="Angsana New" w:cs="Angsana New" w:hint="cs"/>
          <w:color w:val="242424"/>
          <w:cs/>
        </w:rPr>
        <w:t>บางแห่ง</w:t>
      </w:r>
      <w:r w:rsidRPr="005132A7">
        <w:rPr>
          <w:rFonts w:ascii="Angsana New" w:hAnsi="Angsana New" w:cs="Angsana New"/>
          <w:color w:val="242424"/>
          <w:cs/>
        </w:rPr>
        <w:t xml:space="preserve"> โดยบริษัทจะได้รับค่าบริการตามอัตราที่ระบุในสัญญา</w:t>
      </w:r>
    </w:p>
    <w:p w14:paraId="7BF3FA38" w14:textId="41944EB1" w:rsidR="002D6B5A" w:rsidRDefault="002D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</w:rPr>
        <w:br w:type="page"/>
      </w:r>
    </w:p>
    <w:p w14:paraId="10445F62" w14:textId="5A57BB20" w:rsidR="00212C5D" w:rsidRPr="000D4935" w:rsidRDefault="00212C5D" w:rsidP="00F26C9D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B9514C8" w14:textId="77777777" w:rsidR="00FF6B84" w:rsidRPr="00625257" w:rsidRDefault="00FF6B84" w:rsidP="005F6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212C5D" w:rsidRPr="000D4935" w14:paraId="247A9F42" w14:textId="77777777" w:rsidTr="005E2827">
        <w:trPr>
          <w:trHeight w:val="335"/>
        </w:trPr>
        <w:tc>
          <w:tcPr>
            <w:tcW w:w="4500" w:type="dxa"/>
          </w:tcPr>
          <w:p w14:paraId="26DC6F8D" w14:textId="77777777" w:rsidR="00212C5D" w:rsidRPr="000D4935" w:rsidRDefault="00212C5D" w:rsidP="0021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1B02F90" w14:textId="77777777" w:rsidR="00212C5D" w:rsidRPr="000D4935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0D493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F1DA220" w14:textId="77777777" w:rsidR="00212C5D" w:rsidRPr="000D4935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EE14E02" w14:textId="77777777" w:rsidR="00212C5D" w:rsidRPr="000D4935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D493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1546A" w:rsidRPr="000D4935" w14:paraId="531EDB30" w14:textId="77777777" w:rsidTr="005E2827">
        <w:tc>
          <w:tcPr>
            <w:tcW w:w="4500" w:type="dxa"/>
          </w:tcPr>
          <w:p w14:paraId="0F3C7C9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85AAD8" w14:textId="34847BC8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F7D419" w14:textId="77777777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907C54" w14:textId="23EA3F9B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FE73AB" w14:textId="77777777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A80FBC" w14:textId="782B8C32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D706401" w14:textId="77777777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B969DB" w14:textId="6DD99BD5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1546A" w:rsidRPr="000D4935" w14:paraId="6F961ACA" w14:textId="77777777" w:rsidTr="005E2827">
        <w:trPr>
          <w:trHeight w:val="317"/>
        </w:trPr>
        <w:tc>
          <w:tcPr>
            <w:tcW w:w="4500" w:type="dxa"/>
          </w:tcPr>
          <w:p w14:paraId="61CB981A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A970B3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546A" w:rsidRPr="000D4935" w14:paraId="551FEB7D" w14:textId="77777777" w:rsidTr="005E2827">
        <w:tc>
          <w:tcPr>
            <w:tcW w:w="4500" w:type="dxa"/>
          </w:tcPr>
          <w:p w14:paraId="6C8EA11B" w14:textId="77777777" w:rsidR="0031546A" w:rsidRPr="000D4935" w:rsidRDefault="0031546A" w:rsidP="003154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เงินสดและเช็คในมือ</w:t>
            </w:r>
          </w:p>
        </w:tc>
        <w:tc>
          <w:tcPr>
            <w:tcW w:w="990" w:type="dxa"/>
          </w:tcPr>
          <w:p w14:paraId="36C76E0A" w14:textId="21451E06" w:rsidR="0031546A" w:rsidRPr="000D4935" w:rsidRDefault="00C73546" w:rsidP="003154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13,600</w:t>
            </w:r>
          </w:p>
        </w:tc>
        <w:tc>
          <w:tcPr>
            <w:tcW w:w="270" w:type="dxa"/>
          </w:tcPr>
          <w:p w14:paraId="1BD53865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14E76" w14:textId="418AC94A" w:rsidR="0031546A" w:rsidRPr="000D4935" w:rsidRDefault="0031546A" w:rsidP="003154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20,618</w:t>
            </w:r>
          </w:p>
        </w:tc>
        <w:tc>
          <w:tcPr>
            <w:tcW w:w="270" w:type="dxa"/>
          </w:tcPr>
          <w:p w14:paraId="278BE18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8D283" w14:textId="39955F12" w:rsidR="0031546A" w:rsidRPr="008977AE" w:rsidRDefault="008977AE" w:rsidP="0031546A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240293">
              <w:rPr>
                <w:rFonts w:ascii="Angsana New" w:hAnsi="Angsana New"/>
                <w:sz w:val="30"/>
                <w:szCs w:val="30"/>
                <w:lang w:val="en-US" w:bidi="th-TH"/>
              </w:rPr>
              <w:t>,003</w:t>
            </w:r>
          </w:p>
        </w:tc>
        <w:tc>
          <w:tcPr>
            <w:tcW w:w="270" w:type="dxa"/>
          </w:tcPr>
          <w:p w14:paraId="3690C1D5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8E4D7" w14:textId="3BA9CF77" w:rsidR="0031546A" w:rsidRPr="000D4935" w:rsidRDefault="0031546A" w:rsidP="0031546A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</w:p>
        </w:tc>
      </w:tr>
      <w:tr w:rsidR="0031546A" w:rsidRPr="000D4935" w14:paraId="45A86705" w14:textId="77777777" w:rsidTr="00725DC5">
        <w:tc>
          <w:tcPr>
            <w:tcW w:w="4500" w:type="dxa"/>
          </w:tcPr>
          <w:p w14:paraId="4499FD04" w14:textId="54CF762F" w:rsidR="0031546A" w:rsidRPr="000D4935" w:rsidRDefault="0031546A" w:rsidP="003154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เงินฝากธนาคา</w:t>
            </w:r>
            <w:r w:rsidR="00574157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990" w:type="dxa"/>
          </w:tcPr>
          <w:p w14:paraId="628C5DCA" w14:textId="226E875A" w:rsidR="0031546A" w:rsidRPr="000D4935" w:rsidRDefault="00710D5D" w:rsidP="003154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203,632</w:t>
            </w:r>
          </w:p>
        </w:tc>
        <w:tc>
          <w:tcPr>
            <w:tcW w:w="270" w:type="dxa"/>
          </w:tcPr>
          <w:p w14:paraId="3DF6F855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A893" w14:textId="60F7ACFC" w:rsidR="0031546A" w:rsidRPr="000D4935" w:rsidRDefault="0031546A" w:rsidP="003154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240,628</w:t>
            </w:r>
          </w:p>
        </w:tc>
        <w:tc>
          <w:tcPr>
            <w:tcW w:w="270" w:type="dxa"/>
          </w:tcPr>
          <w:p w14:paraId="42CCE51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A84F" w14:textId="33D37B34" w:rsidR="0031546A" w:rsidRPr="000D4935" w:rsidRDefault="00710D5D" w:rsidP="0031546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166,458</w:t>
            </w:r>
          </w:p>
        </w:tc>
        <w:tc>
          <w:tcPr>
            <w:tcW w:w="270" w:type="dxa"/>
          </w:tcPr>
          <w:p w14:paraId="1B0BB492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AFEA9" w14:textId="2BCB4D66" w:rsidR="0031546A" w:rsidRPr="000D4935" w:rsidRDefault="0031546A" w:rsidP="0031546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</w:p>
        </w:tc>
      </w:tr>
      <w:tr w:rsidR="0031546A" w:rsidRPr="000D4935" w14:paraId="1D6B077C" w14:textId="77777777" w:rsidTr="005E2827">
        <w:tc>
          <w:tcPr>
            <w:tcW w:w="4500" w:type="dxa"/>
          </w:tcPr>
          <w:p w14:paraId="68850B8C" w14:textId="09E30E7C" w:rsidR="0031546A" w:rsidRPr="000D4935" w:rsidRDefault="0031546A" w:rsidP="0031546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18E6CE" w14:textId="5FF3ECB8" w:rsidR="0031546A" w:rsidRPr="000D4935" w:rsidRDefault="00710D5D" w:rsidP="003154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217,232</w:t>
            </w:r>
          </w:p>
        </w:tc>
        <w:tc>
          <w:tcPr>
            <w:tcW w:w="270" w:type="dxa"/>
          </w:tcPr>
          <w:p w14:paraId="7D5B4AB8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4E6589" w14:textId="530D5C4E" w:rsidR="0031546A" w:rsidRPr="000D4935" w:rsidRDefault="0031546A" w:rsidP="003154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261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049A19C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DCAFEE" w14:textId="71CEFD58" w:rsidR="0031546A" w:rsidRPr="000F6F97" w:rsidRDefault="00710D5D" w:rsidP="0031546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179,461</w:t>
            </w:r>
          </w:p>
        </w:tc>
        <w:tc>
          <w:tcPr>
            <w:tcW w:w="270" w:type="dxa"/>
          </w:tcPr>
          <w:p w14:paraId="7B560ADC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EB8C1D" w14:textId="0F0E7051" w:rsidR="0031546A" w:rsidRPr="000D4935" w:rsidRDefault="0031546A" w:rsidP="0031546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230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649</w:t>
            </w:r>
          </w:p>
        </w:tc>
      </w:tr>
    </w:tbl>
    <w:p w14:paraId="7D171D06" w14:textId="33A452F2" w:rsidR="00625257" w:rsidRDefault="00625257" w:rsidP="00DA6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36B6879" w14:textId="4CEB61E3" w:rsidR="00E6798F" w:rsidRPr="00C95739" w:rsidRDefault="00E6798F" w:rsidP="00257065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3013C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50E74FD" w14:textId="41342F84" w:rsidR="003013C2" w:rsidRPr="002D6B5A" w:rsidRDefault="003013C2" w:rsidP="00E9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2C2112" w:rsidRPr="000D4935" w14:paraId="35197309" w14:textId="77777777" w:rsidTr="00D70A0A">
        <w:trPr>
          <w:trHeight w:val="335"/>
        </w:trPr>
        <w:tc>
          <w:tcPr>
            <w:tcW w:w="4500" w:type="dxa"/>
          </w:tcPr>
          <w:p w14:paraId="003D1B73" w14:textId="77777777" w:rsidR="002C2112" w:rsidRPr="000D4935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52B8B5" w14:textId="77777777" w:rsidR="002C2112" w:rsidRPr="000D4935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0D493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784DEDB" w14:textId="77777777" w:rsidR="002C2112" w:rsidRPr="000D4935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F665D63" w14:textId="77777777" w:rsidR="002C2112" w:rsidRPr="000D4935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D493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C2112" w:rsidRPr="000D4935" w14:paraId="164C1CEA" w14:textId="77777777" w:rsidTr="00D70A0A">
        <w:tc>
          <w:tcPr>
            <w:tcW w:w="4500" w:type="dxa"/>
          </w:tcPr>
          <w:p w14:paraId="2C5EF278" w14:textId="6D5D5253" w:rsidR="002C2112" w:rsidRPr="000D4935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CA6D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6D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6D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5188A309" w14:textId="77777777" w:rsidR="002C2112" w:rsidRPr="000D4935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E36804" w14:textId="77777777" w:rsidR="002C2112" w:rsidRPr="000D4935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1A0978" w14:textId="77777777" w:rsidR="002C2112" w:rsidRPr="000D4935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DE9F3EC" w14:textId="77777777" w:rsidR="002C2112" w:rsidRPr="000D4935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3F7F76" w14:textId="77777777" w:rsidR="002C2112" w:rsidRPr="000D4935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09C182" w14:textId="77777777" w:rsidR="002C2112" w:rsidRPr="000D4935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518AF2" w14:textId="77777777" w:rsidR="002C2112" w:rsidRPr="000D4935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C2112" w:rsidRPr="000D4935" w14:paraId="71EE9415" w14:textId="77777777" w:rsidTr="00D70A0A">
        <w:trPr>
          <w:trHeight w:val="317"/>
        </w:trPr>
        <w:tc>
          <w:tcPr>
            <w:tcW w:w="4500" w:type="dxa"/>
          </w:tcPr>
          <w:p w14:paraId="00FDFCED" w14:textId="77777777" w:rsidR="002C2112" w:rsidRPr="000D4935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ADCC141" w14:textId="77777777" w:rsidR="002C2112" w:rsidRPr="000D4935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112" w:rsidRPr="002C2112" w14:paraId="751FE470" w14:textId="77777777" w:rsidTr="00D70A0A">
        <w:tc>
          <w:tcPr>
            <w:tcW w:w="4500" w:type="dxa"/>
          </w:tcPr>
          <w:p w14:paraId="68B3DB2E" w14:textId="3E8D3F69" w:rsidR="002C2112" w:rsidRPr="000D4935" w:rsidRDefault="002C2112" w:rsidP="002C21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6D1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56EC6B5F" w14:textId="32179455" w:rsidR="002C2112" w:rsidRPr="000D4935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2112">
              <w:rPr>
                <w:rFonts w:ascii="Angsana New" w:hAnsi="Angsana New"/>
                <w:sz w:val="30"/>
                <w:szCs w:val="30"/>
                <w:lang w:val="en-US" w:bidi="th-TH"/>
              </w:rPr>
              <w:t>476,094</w:t>
            </w:r>
          </w:p>
        </w:tc>
        <w:tc>
          <w:tcPr>
            <w:tcW w:w="270" w:type="dxa"/>
          </w:tcPr>
          <w:p w14:paraId="46DFF86C" w14:textId="77777777" w:rsidR="002C2112" w:rsidRPr="002C2112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4A2A11" w14:textId="4DA250E7" w:rsidR="002C2112" w:rsidRPr="00DD0E95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0E95">
              <w:rPr>
                <w:rFonts w:ascii="Angsana New" w:hAnsi="Angsana New"/>
                <w:sz w:val="30"/>
                <w:szCs w:val="30"/>
                <w:lang w:val="en-US" w:bidi="th-TH"/>
              </w:rPr>
              <w:t>456,659</w:t>
            </w:r>
          </w:p>
        </w:tc>
        <w:tc>
          <w:tcPr>
            <w:tcW w:w="270" w:type="dxa"/>
          </w:tcPr>
          <w:p w14:paraId="4D3C980E" w14:textId="77777777" w:rsidR="002C2112" w:rsidRPr="00DD0E95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A22EAC" w14:textId="67068775" w:rsidR="002C2112" w:rsidRPr="008977AE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2112">
              <w:rPr>
                <w:rFonts w:ascii="Angsana New" w:hAnsi="Angsana New"/>
                <w:sz w:val="30"/>
                <w:szCs w:val="30"/>
                <w:lang w:val="en-US" w:bidi="th-TH"/>
              </w:rPr>
              <w:t>457,389</w:t>
            </w:r>
          </w:p>
        </w:tc>
        <w:tc>
          <w:tcPr>
            <w:tcW w:w="270" w:type="dxa"/>
          </w:tcPr>
          <w:p w14:paraId="70E5514D" w14:textId="77777777" w:rsidR="002C2112" w:rsidRPr="002C2112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CE87E" w14:textId="00876FAB" w:rsidR="002C2112" w:rsidRPr="002C2112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2112">
              <w:rPr>
                <w:rFonts w:ascii="Angsana New" w:hAnsi="Angsana New"/>
                <w:sz w:val="30"/>
                <w:szCs w:val="30"/>
                <w:lang w:val="en-US" w:bidi="th-TH"/>
              </w:rPr>
              <w:t>438,529</w:t>
            </w:r>
          </w:p>
        </w:tc>
      </w:tr>
      <w:tr w:rsidR="002C2112" w:rsidRPr="00326828" w14:paraId="526F73A8" w14:textId="77777777" w:rsidTr="00D70A0A">
        <w:tc>
          <w:tcPr>
            <w:tcW w:w="4500" w:type="dxa"/>
          </w:tcPr>
          <w:p w14:paraId="084BE749" w14:textId="4BC67C94" w:rsidR="002C2112" w:rsidRPr="000D4935" w:rsidRDefault="002C2112" w:rsidP="002C21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6D1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62F4974F" w14:textId="74E044E7" w:rsidR="002C2112" w:rsidRPr="000D4935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5DAFF4" w14:textId="77777777" w:rsidR="002C2112" w:rsidRPr="00326828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33FFF5" w14:textId="589C07B3" w:rsidR="002C2112" w:rsidRPr="00DD0E95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EF0517" w14:textId="77777777" w:rsidR="002C2112" w:rsidRPr="00DD0E95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A307D6" w14:textId="065727BC" w:rsidR="002C2112" w:rsidRPr="008977AE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709DB1" w14:textId="77777777" w:rsidR="002C2112" w:rsidRPr="00326828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5E805E" w14:textId="0BE25EAF" w:rsidR="002C2112" w:rsidRPr="00326828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C2112" w:rsidRPr="00326828" w14:paraId="489B4334" w14:textId="77777777" w:rsidTr="00D70A0A">
        <w:tc>
          <w:tcPr>
            <w:tcW w:w="4500" w:type="dxa"/>
          </w:tcPr>
          <w:p w14:paraId="0ACD4B32" w14:textId="18A62704" w:rsidR="002C2112" w:rsidRPr="000D4935" w:rsidRDefault="002C2112" w:rsidP="002C21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6D1C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00CA66C1" w14:textId="6B051980" w:rsidR="002C2112" w:rsidRPr="000D4935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1,425</w:t>
            </w:r>
          </w:p>
        </w:tc>
        <w:tc>
          <w:tcPr>
            <w:tcW w:w="270" w:type="dxa"/>
          </w:tcPr>
          <w:p w14:paraId="6FD4A652" w14:textId="77777777" w:rsidR="002C2112" w:rsidRPr="00326828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FD7813" w14:textId="2DB2071C" w:rsidR="002C2112" w:rsidRPr="00DD0E95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0E95">
              <w:rPr>
                <w:rFonts w:ascii="Angsana New" w:hAnsi="Angsana New"/>
                <w:sz w:val="30"/>
                <w:szCs w:val="30"/>
                <w:lang w:val="en-US" w:bidi="th-TH"/>
              </w:rPr>
              <w:t>5,070</w:t>
            </w:r>
          </w:p>
        </w:tc>
        <w:tc>
          <w:tcPr>
            <w:tcW w:w="270" w:type="dxa"/>
          </w:tcPr>
          <w:p w14:paraId="55F43FA7" w14:textId="77777777" w:rsidR="002C2112" w:rsidRPr="00DD0E95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3ABFD7" w14:textId="7C3EF634" w:rsidR="002C2112" w:rsidRPr="008977AE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1,425</w:t>
            </w:r>
          </w:p>
        </w:tc>
        <w:tc>
          <w:tcPr>
            <w:tcW w:w="270" w:type="dxa"/>
          </w:tcPr>
          <w:p w14:paraId="66DE4A3C" w14:textId="77777777" w:rsidR="002C2112" w:rsidRPr="00326828" w:rsidRDefault="002C2112" w:rsidP="0032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D2C34C" w14:textId="1C06A14C" w:rsidR="002C2112" w:rsidRPr="00326828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CEF">
              <w:rPr>
                <w:rFonts w:ascii="Angsana New" w:hAnsi="Angsana New"/>
                <w:sz w:val="30"/>
                <w:szCs w:val="30"/>
                <w:lang w:val="en-US" w:bidi="th-TH"/>
              </w:rPr>
              <w:t>5,070</w:t>
            </w:r>
          </w:p>
        </w:tc>
      </w:tr>
      <w:tr w:rsidR="002C2112" w:rsidRPr="00326828" w14:paraId="1381811C" w14:textId="77777777" w:rsidTr="00D70A0A">
        <w:tc>
          <w:tcPr>
            <w:tcW w:w="4500" w:type="dxa"/>
          </w:tcPr>
          <w:p w14:paraId="6BFB9DC0" w14:textId="3933717C" w:rsidR="002C2112" w:rsidRPr="000D4935" w:rsidRDefault="002C2112" w:rsidP="002C21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6D1C">
              <w:rPr>
                <w:rFonts w:ascii="Angsana New" w:hAnsi="Angsana New"/>
                <w:sz w:val="30"/>
                <w:szCs w:val="30"/>
              </w:rPr>
              <w:t xml:space="preserve">  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6D1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EDFB807" w14:textId="0CE6EF2D" w:rsidR="002C2112" w:rsidRPr="000D4935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57A39FF6" w14:textId="77777777" w:rsidR="002C2112" w:rsidRPr="00326828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C7BC8" w14:textId="42A21D07" w:rsidR="002C2112" w:rsidRPr="00DD0E95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0E95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</w:tcPr>
          <w:p w14:paraId="1A657236" w14:textId="77777777" w:rsidR="002C2112" w:rsidRPr="00DD0E95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DB5131" w14:textId="1E29EE9C" w:rsidR="002C2112" w:rsidRPr="008977AE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32682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38C69AE5" w14:textId="77777777" w:rsidR="002C2112" w:rsidRPr="00326828" w:rsidRDefault="002C2112" w:rsidP="0032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3111B8" w14:textId="31CEB537" w:rsidR="002C2112" w:rsidRPr="00326828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CEF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</w:tr>
      <w:tr w:rsidR="002C2112" w:rsidRPr="00326828" w14:paraId="0C02B4EC" w14:textId="77777777" w:rsidTr="00326828">
        <w:tc>
          <w:tcPr>
            <w:tcW w:w="4500" w:type="dxa"/>
          </w:tcPr>
          <w:p w14:paraId="17A52F79" w14:textId="05958242" w:rsidR="002C2112" w:rsidRPr="000D4935" w:rsidRDefault="002C2112" w:rsidP="002C21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6D1C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A6D1C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CA6D1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371AED61" w14:textId="545B0267" w:rsidR="002C2112" w:rsidRPr="000D4935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70" w:type="dxa"/>
          </w:tcPr>
          <w:p w14:paraId="1F117376" w14:textId="77777777" w:rsidR="002C2112" w:rsidRPr="00326828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874BCE" w14:textId="148BA556" w:rsidR="002C2112" w:rsidRPr="00DD0E95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0E95">
              <w:rPr>
                <w:rFonts w:ascii="Angsana New" w:hAnsi="Angsana New"/>
                <w:sz w:val="30"/>
                <w:szCs w:val="30"/>
                <w:lang w:val="en-US" w:bidi="th-TH"/>
              </w:rPr>
              <w:t>2,911</w:t>
            </w:r>
          </w:p>
        </w:tc>
        <w:tc>
          <w:tcPr>
            <w:tcW w:w="270" w:type="dxa"/>
          </w:tcPr>
          <w:p w14:paraId="10742B27" w14:textId="77777777" w:rsidR="002C2112" w:rsidRPr="00DD0E95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A840D2" w14:textId="17161988" w:rsidR="002C2112" w:rsidRPr="008977AE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70" w:type="dxa"/>
          </w:tcPr>
          <w:p w14:paraId="78CBA754" w14:textId="77777777" w:rsidR="002C2112" w:rsidRPr="00326828" w:rsidRDefault="002C2112" w:rsidP="0032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DF4910" w14:textId="7B26E4A9" w:rsidR="002C2112" w:rsidRPr="00326828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17E9">
              <w:rPr>
                <w:rFonts w:ascii="Angsana New" w:hAnsi="Angsana New"/>
                <w:sz w:val="30"/>
                <w:szCs w:val="30"/>
                <w:lang w:val="en-US" w:bidi="th-TH"/>
              </w:rPr>
              <w:t>2,911</w:t>
            </w:r>
          </w:p>
        </w:tc>
      </w:tr>
      <w:tr w:rsidR="002C2112" w:rsidRPr="00326828" w14:paraId="4EAE7F01" w14:textId="77777777" w:rsidTr="00326828">
        <w:tc>
          <w:tcPr>
            <w:tcW w:w="4500" w:type="dxa"/>
          </w:tcPr>
          <w:p w14:paraId="76F91D60" w14:textId="53B2DA25" w:rsidR="002C2112" w:rsidRPr="000D4935" w:rsidRDefault="002C2112" w:rsidP="002C21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6D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CA6D1C">
              <w:rPr>
                <w:rFonts w:ascii="Angsana New" w:hAnsi="Angsana New"/>
                <w:sz w:val="30"/>
                <w:szCs w:val="30"/>
                <w:cs/>
              </w:rPr>
              <w:t>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กกว่า</w:t>
            </w:r>
            <w:r w:rsidRPr="00CA6D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CA6D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E8D094" w14:textId="2C672885" w:rsidR="002C2112" w:rsidRPr="002C2112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77969C66" w14:textId="77777777" w:rsidR="002C2112" w:rsidRPr="002C2112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FADEB4" w14:textId="2F465652" w:rsidR="002C2112" w:rsidRPr="00DD0E95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0E95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70" w:type="dxa"/>
          </w:tcPr>
          <w:p w14:paraId="1E3E7DBA" w14:textId="77777777" w:rsidR="002C2112" w:rsidRPr="00DD0E95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6A1658" w14:textId="607E79B5" w:rsidR="002C2112" w:rsidRPr="002C2112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26E81CA4" w14:textId="77777777" w:rsidR="002C2112" w:rsidRPr="002C2112" w:rsidRDefault="002C2112" w:rsidP="0032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F7DEB" w14:textId="5326D909" w:rsidR="002C2112" w:rsidRPr="00326828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17E9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</w:tr>
      <w:tr w:rsidR="002C2112" w:rsidRPr="00326828" w14:paraId="16DCF868" w14:textId="77777777" w:rsidTr="00326828">
        <w:tc>
          <w:tcPr>
            <w:tcW w:w="4500" w:type="dxa"/>
          </w:tcPr>
          <w:p w14:paraId="638BA581" w14:textId="0F6791D0" w:rsidR="002C2112" w:rsidRPr="000D4935" w:rsidRDefault="002C2112" w:rsidP="002C21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6D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5939C6" w14:textId="688F76B4" w:rsidR="002C2112" w:rsidRPr="00326828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268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478,529</w:t>
            </w:r>
          </w:p>
        </w:tc>
        <w:tc>
          <w:tcPr>
            <w:tcW w:w="270" w:type="dxa"/>
          </w:tcPr>
          <w:p w14:paraId="1D0A610F" w14:textId="77777777" w:rsidR="002C2112" w:rsidRPr="00326828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3A474E" w14:textId="7471F31D" w:rsidR="002C2112" w:rsidRPr="00326828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268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464,863</w:t>
            </w:r>
          </w:p>
        </w:tc>
        <w:tc>
          <w:tcPr>
            <w:tcW w:w="270" w:type="dxa"/>
          </w:tcPr>
          <w:p w14:paraId="00CE406D" w14:textId="77777777" w:rsidR="002C2112" w:rsidRPr="00326828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38A34D9" w14:textId="5A9F12DC" w:rsidR="002C2112" w:rsidRPr="00326828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268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459,824</w:t>
            </w:r>
          </w:p>
        </w:tc>
        <w:tc>
          <w:tcPr>
            <w:tcW w:w="270" w:type="dxa"/>
          </w:tcPr>
          <w:p w14:paraId="681A127E" w14:textId="77777777" w:rsidR="002C2112" w:rsidRPr="00326828" w:rsidRDefault="002C2112" w:rsidP="0032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4450CF" w14:textId="4E88280D" w:rsidR="002C2112" w:rsidRPr="00326828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268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446,733</w:t>
            </w:r>
          </w:p>
        </w:tc>
      </w:tr>
      <w:tr w:rsidR="002C2112" w:rsidRPr="00326828" w14:paraId="4F2DD3FC" w14:textId="77777777" w:rsidTr="00326828">
        <w:tc>
          <w:tcPr>
            <w:tcW w:w="4500" w:type="dxa"/>
            <w:vAlign w:val="bottom"/>
          </w:tcPr>
          <w:p w14:paraId="36327424" w14:textId="1351A046" w:rsidR="002C2112" w:rsidRPr="000D4935" w:rsidRDefault="002C2112" w:rsidP="002C211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6D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5481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9E520F" w14:textId="690F831B" w:rsidR="002C2112" w:rsidRPr="00326828" w:rsidRDefault="002C2112" w:rsidP="00DD0E9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2112">
              <w:rPr>
                <w:rFonts w:ascii="Angsana New" w:hAnsi="Angsana New"/>
                <w:sz w:val="30"/>
                <w:szCs w:val="30"/>
                <w:lang w:val="en-US" w:bidi="th-TH"/>
              </w:rPr>
              <w:t>(582)</w:t>
            </w:r>
          </w:p>
        </w:tc>
        <w:tc>
          <w:tcPr>
            <w:tcW w:w="270" w:type="dxa"/>
            <w:vAlign w:val="bottom"/>
          </w:tcPr>
          <w:p w14:paraId="7CBEE023" w14:textId="77777777" w:rsidR="002C2112" w:rsidRPr="002C2112" w:rsidRDefault="002C2112" w:rsidP="00DD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A9A4FD" w14:textId="627264E6" w:rsidR="002C2112" w:rsidRPr="00326828" w:rsidRDefault="002C2112" w:rsidP="00DD0E9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2112">
              <w:rPr>
                <w:rFonts w:ascii="Angsana New" w:hAnsi="Angsana New"/>
                <w:sz w:val="30"/>
                <w:szCs w:val="30"/>
                <w:lang w:val="en-US" w:bidi="th-TH"/>
              </w:rPr>
              <w:t>(1,710)</w:t>
            </w:r>
          </w:p>
        </w:tc>
        <w:tc>
          <w:tcPr>
            <w:tcW w:w="270" w:type="dxa"/>
            <w:vAlign w:val="bottom"/>
          </w:tcPr>
          <w:p w14:paraId="242B4492" w14:textId="77777777" w:rsidR="002C2112" w:rsidRPr="002C2112" w:rsidRDefault="002C2112" w:rsidP="00DD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F25388" w14:textId="616C1205" w:rsidR="002C2112" w:rsidRPr="002C2112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2112">
              <w:rPr>
                <w:rFonts w:ascii="Angsana New" w:hAnsi="Angsana New"/>
                <w:sz w:val="30"/>
                <w:szCs w:val="30"/>
                <w:lang w:val="en-US" w:bidi="th-TH"/>
              </w:rPr>
              <w:t>(582)</w:t>
            </w:r>
          </w:p>
        </w:tc>
        <w:tc>
          <w:tcPr>
            <w:tcW w:w="270" w:type="dxa"/>
            <w:vAlign w:val="bottom"/>
          </w:tcPr>
          <w:p w14:paraId="2D7B4E9E" w14:textId="77777777" w:rsidR="002C2112" w:rsidRPr="002C2112" w:rsidRDefault="002C2112" w:rsidP="0032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83BE70" w14:textId="2AE7BF13" w:rsidR="002C2112" w:rsidRPr="00326828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2112">
              <w:rPr>
                <w:rFonts w:ascii="Angsana New" w:hAnsi="Angsana New"/>
                <w:sz w:val="30"/>
                <w:szCs w:val="30"/>
                <w:lang w:val="en-US" w:bidi="th-TH"/>
              </w:rPr>
              <w:t>(1,710)</w:t>
            </w:r>
          </w:p>
        </w:tc>
      </w:tr>
      <w:tr w:rsidR="002C2112" w:rsidRPr="00326828" w14:paraId="3A105F26" w14:textId="77777777" w:rsidTr="00326828">
        <w:tc>
          <w:tcPr>
            <w:tcW w:w="4500" w:type="dxa"/>
          </w:tcPr>
          <w:p w14:paraId="1FD54DEC" w14:textId="211EF971" w:rsidR="002C2112" w:rsidRPr="00CA6D1C" w:rsidRDefault="002C2112" w:rsidP="002C2112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6D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1B1898" w14:textId="1799F6A6" w:rsidR="002C2112" w:rsidRPr="00326828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268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477,947</w:t>
            </w:r>
          </w:p>
        </w:tc>
        <w:tc>
          <w:tcPr>
            <w:tcW w:w="270" w:type="dxa"/>
          </w:tcPr>
          <w:p w14:paraId="0B8B7276" w14:textId="77777777" w:rsidR="002C2112" w:rsidRPr="00326828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B2DA47" w14:textId="0898015F" w:rsidR="002C2112" w:rsidRPr="00326828" w:rsidRDefault="002C2112" w:rsidP="002C21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268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463,153</w:t>
            </w:r>
          </w:p>
        </w:tc>
        <w:tc>
          <w:tcPr>
            <w:tcW w:w="270" w:type="dxa"/>
          </w:tcPr>
          <w:p w14:paraId="0B6CC597" w14:textId="77777777" w:rsidR="002C2112" w:rsidRPr="00326828" w:rsidRDefault="002C2112" w:rsidP="002C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E4E5A1" w14:textId="4A793C6E" w:rsidR="002C2112" w:rsidRPr="00326828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268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459,242</w:t>
            </w:r>
          </w:p>
        </w:tc>
        <w:tc>
          <w:tcPr>
            <w:tcW w:w="270" w:type="dxa"/>
          </w:tcPr>
          <w:p w14:paraId="764A3F08" w14:textId="77777777" w:rsidR="002C2112" w:rsidRPr="00326828" w:rsidRDefault="002C2112" w:rsidP="0032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961052D" w14:textId="2810142A" w:rsidR="002C2112" w:rsidRPr="00326828" w:rsidRDefault="002C2112" w:rsidP="0032682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268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445,023</w:t>
            </w:r>
          </w:p>
        </w:tc>
      </w:tr>
    </w:tbl>
    <w:p w14:paraId="0A0FADFA" w14:textId="30534CB4" w:rsidR="002D6B5A" w:rsidRPr="002D6B5A" w:rsidRDefault="002D6B5A" w:rsidP="00E9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6B2566F" w14:textId="77777777" w:rsidR="002D6B5A" w:rsidRDefault="002D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</w:rPr>
        <w:br w:type="page"/>
      </w:r>
    </w:p>
    <w:p w14:paraId="4A8C4A46" w14:textId="796D050F" w:rsidR="007B79D9" w:rsidRDefault="00A54EFC" w:rsidP="007B79D9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Pr="000D493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61C5650" w14:textId="77777777" w:rsidR="00A54EFC" w:rsidRPr="002D6B5A" w:rsidRDefault="00A54EFC" w:rsidP="0077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3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58"/>
        <w:gridCol w:w="259"/>
        <w:gridCol w:w="1064"/>
        <w:gridCol w:w="253"/>
        <w:gridCol w:w="72"/>
        <w:gridCol w:w="991"/>
        <w:gridCol w:w="247"/>
        <w:gridCol w:w="1064"/>
      </w:tblGrid>
      <w:tr w:rsidR="00A54EFC" w:rsidRPr="000D4935" w14:paraId="16CD86E7" w14:textId="77777777" w:rsidTr="006F064B">
        <w:trPr>
          <w:tblHeader/>
        </w:trPr>
        <w:tc>
          <w:tcPr>
            <w:tcW w:w="4320" w:type="dxa"/>
          </w:tcPr>
          <w:p w14:paraId="0827E95F" w14:textId="77777777" w:rsidR="00A54EFC" w:rsidRPr="000D4935" w:rsidRDefault="00A54EFC" w:rsidP="000767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1" w:type="dxa"/>
            <w:gridSpan w:val="3"/>
            <w:hideMark/>
          </w:tcPr>
          <w:p w14:paraId="7E309EBA" w14:textId="77777777" w:rsidR="00A54EFC" w:rsidRPr="000D4935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25" w:type="dxa"/>
            <w:gridSpan w:val="2"/>
          </w:tcPr>
          <w:p w14:paraId="2A462EC5" w14:textId="77777777" w:rsidR="00A54EFC" w:rsidRPr="000D4935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hideMark/>
          </w:tcPr>
          <w:p w14:paraId="617D164E" w14:textId="77777777" w:rsidR="00A54EFC" w:rsidRPr="000D4935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1546A" w:rsidRPr="000D4935" w14:paraId="05ACA54F" w14:textId="77777777" w:rsidTr="006F064B">
        <w:trPr>
          <w:tblHeader/>
        </w:trPr>
        <w:tc>
          <w:tcPr>
            <w:tcW w:w="4320" w:type="dxa"/>
          </w:tcPr>
          <w:p w14:paraId="65BD1A37" w14:textId="77777777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22A3A911" w14:textId="579578A8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9" w:type="dxa"/>
          </w:tcPr>
          <w:p w14:paraId="7B99B907" w14:textId="77777777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35C492A" w14:textId="4282466F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25" w:type="dxa"/>
            <w:gridSpan w:val="2"/>
          </w:tcPr>
          <w:p w14:paraId="166FA168" w14:textId="77777777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38FE1C1" w14:textId="75C07813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7" w:type="dxa"/>
          </w:tcPr>
          <w:p w14:paraId="51D4942F" w14:textId="77777777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45BE91" w14:textId="5AB13951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1546A" w:rsidRPr="000D4935" w14:paraId="30FC7D61" w14:textId="77777777" w:rsidTr="006F064B">
        <w:trPr>
          <w:tblHeader/>
        </w:trPr>
        <w:tc>
          <w:tcPr>
            <w:tcW w:w="4320" w:type="dxa"/>
          </w:tcPr>
          <w:p w14:paraId="4B4E7900" w14:textId="77777777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08" w:type="dxa"/>
            <w:gridSpan w:val="8"/>
            <w:hideMark/>
          </w:tcPr>
          <w:p w14:paraId="1C84E2C6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D493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546A" w:rsidRPr="000D4935" w14:paraId="5B74B1A7" w14:textId="77777777" w:rsidTr="006F064B">
        <w:tc>
          <w:tcPr>
            <w:tcW w:w="4320" w:type="dxa"/>
            <w:hideMark/>
          </w:tcPr>
          <w:p w14:paraId="6162B599" w14:textId="2E5D6C33" w:rsidR="0031546A" w:rsidRPr="000D4935" w:rsidRDefault="0031546A" w:rsidP="0031546A">
            <w:pPr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58" w:type="dxa"/>
          </w:tcPr>
          <w:p w14:paraId="22DD93BD" w14:textId="57572227" w:rsidR="0031546A" w:rsidRPr="000D4935" w:rsidRDefault="001A3CC0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135,412</w:t>
            </w:r>
          </w:p>
        </w:tc>
        <w:tc>
          <w:tcPr>
            <w:tcW w:w="259" w:type="dxa"/>
          </w:tcPr>
          <w:p w14:paraId="29797561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398DB29" w14:textId="529EA3D4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163,727</w:t>
            </w:r>
          </w:p>
        </w:tc>
        <w:tc>
          <w:tcPr>
            <w:tcW w:w="253" w:type="dxa"/>
          </w:tcPr>
          <w:p w14:paraId="0A1C9455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5732B98" w14:textId="6722401D" w:rsidR="0031546A" w:rsidRPr="000D4935" w:rsidRDefault="00984C42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94,476</w:t>
            </w:r>
          </w:p>
        </w:tc>
        <w:tc>
          <w:tcPr>
            <w:tcW w:w="247" w:type="dxa"/>
          </w:tcPr>
          <w:p w14:paraId="2E5C07D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1BA6721E" w14:textId="6561BE81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133,641</w:t>
            </w:r>
          </w:p>
        </w:tc>
      </w:tr>
      <w:tr w:rsidR="0031546A" w:rsidRPr="000D4935" w14:paraId="52FAD607" w14:textId="77777777" w:rsidTr="006F064B">
        <w:tc>
          <w:tcPr>
            <w:tcW w:w="4320" w:type="dxa"/>
          </w:tcPr>
          <w:p w14:paraId="46F9559E" w14:textId="2B97C021" w:rsidR="0031546A" w:rsidRPr="000D4935" w:rsidRDefault="0031546A" w:rsidP="003154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และวัสดุหีบห่อ</w:t>
            </w:r>
          </w:p>
        </w:tc>
        <w:tc>
          <w:tcPr>
            <w:tcW w:w="1058" w:type="dxa"/>
          </w:tcPr>
          <w:p w14:paraId="66566D7B" w14:textId="4B6F6F1E" w:rsidR="0031546A" w:rsidRPr="000D4935" w:rsidRDefault="001A3CC0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156,110</w:t>
            </w:r>
          </w:p>
        </w:tc>
        <w:tc>
          <w:tcPr>
            <w:tcW w:w="259" w:type="dxa"/>
          </w:tcPr>
          <w:p w14:paraId="1CB2F4C8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865621E" w14:textId="3776594C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53" w:type="dxa"/>
          </w:tcPr>
          <w:p w14:paraId="0471DAF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1EEAD755" w14:textId="172EB31B" w:rsidR="0031546A" w:rsidRPr="000D4935" w:rsidRDefault="00984C42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135,190</w:t>
            </w:r>
          </w:p>
        </w:tc>
        <w:tc>
          <w:tcPr>
            <w:tcW w:w="247" w:type="dxa"/>
          </w:tcPr>
          <w:p w14:paraId="32538CE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A525104" w14:textId="4300FFEE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</w:p>
        </w:tc>
      </w:tr>
      <w:tr w:rsidR="0031546A" w:rsidRPr="000D4935" w14:paraId="288857C4" w14:textId="77777777" w:rsidTr="006F064B">
        <w:tc>
          <w:tcPr>
            <w:tcW w:w="4320" w:type="dxa"/>
          </w:tcPr>
          <w:p w14:paraId="6A37D0D2" w14:textId="7B118CA7" w:rsidR="0031546A" w:rsidRPr="000D4935" w:rsidRDefault="0031546A" w:rsidP="003154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58" w:type="dxa"/>
          </w:tcPr>
          <w:p w14:paraId="7A52F6BB" w14:textId="213157C5" w:rsidR="0031546A" w:rsidRPr="000D4935" w:rsidRDefault="001A3CC0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59" w:type="dxa"/>
          </w:tcPr>
          <w:p w14:paraId="5BD05A18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1D35CA" w14:textId="5AB88432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53" w:type="dxa"/>
          </w:tcPr>
          <w:p w14:paraId="72A575E0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0A7F701" w14:textId="4F3A7518" w:rsidR="0031546A" w:rsidRPr="000D4935" w:rsidRDefault="00984C42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47" w:type="dxa"/>
          </w:tcPr>
          <w:p w14:paraId="56BBB91A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B90F2E" w14:textId="4AC86AB6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31546A" w:rsidRPr="000D4935" w14:paraId="4C6D3069" w14:textId="77777777" w:rsidTr="006F064B">
        <w:tc>
          <w:tcPr>
            <w:tcW w:w="4320" w:type="dxa"/>
            <w:hideMark/>
          </w:tcPr>
          <w:p w14:paraId="3A21AA66" w14:textId="5FB7D3F7" w:rsidR="0031546A" w:rsidRPr="000D4935" w:rsidRDefault="0031546A" w:rsidP="0031546A">
            <w:pPr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1058" w:type="dxa"/>
          </w:tcPr>
          <w:p w14:paraId="3892F0BC" w14:textId="7FA794A3" w:rsidR="0031546A" w:rsidRPr="000D4935" w:rsidRDefault="001A3CC0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47,000</w:t>
            </w:r>
          </w:p>
        </w:tc>
        <w:tc>
          <w:tcPr>
            <w:tcW w:w="259" w:type="dxa"/>
          </w:tcPr>
          <w:p w14:paraId="782A226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0377B067" w14:textId="67BA89B0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3" w:type="dxa"/>
          </w:tcPr>
          <w:p w14:paraId="21B71C30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8C11CD5" w14:textId="5175A610" w:rsidR="0031546A" w:rsidRPr="000D4935" w:rsidRDefault="00984C42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40,480</w:t>
            </w:r>
          </w:p>
        </w:tc>
        <w:tc>
          <w:tcPr>
            <w:tcW w:w="247" w:type="dxa"/>
          </w:tcPr>
          <w:p w14:paraId="737BBE1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6D395B37" w14:textId="2FBFD3E7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</w:tr>
      <w:tr w:rsidR="0031546A" w:rsidRPr="000D4935" w14:paraId="2AEC02A2" w14:textId="77777777" w:rsidTr="006F064B">
        <w:tc>
          <w:tcPr>
            <w:tcW w:w="4320" w:type="dxa"/>
          </w:tcPr>
          <w:p w14:paraId="4E931CD7" w14:textId="1119942F" w:rsidR="0031546A" w:rsidRPr="000D4935" w:rsidRDefault="0031546A" w:rsidP="003154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58" w:type="dxa"/>
          </w:tcPr>
          <w:p w14:paraId="7CC652FF" w14:textId="70C03664" w:rsidR="0031546A" w:rsidRPr="000D4935" w:rsidRDefault="001A3CC0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59" w:type="dxa"/>
          </w:tcPr>
          <w:p w14:paraId="5F6AFA3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0F153C" w14:textId="2CC54F95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253" w:type="dxa"/>
          </w:tcPr>
          <w:p w14:paraId="2BAE6A2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D2C0FD8" w14:textId="5C6D430E" w:rsidR="0031546A" w:rsidRPr="000D4935" w:rsidRDefault="00984C42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47" w:type="dxa"/>
          </w:tcPr>
          <w:p w14:paraId="7E68C6F4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4A577A7" w14:textId="0F565716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</w:tr>
      <w:tr w:rsidR="0031546A" w:rsidRPr="000D4935" w14:paraId="59D64871" w14:textId="77777777" w:rsidTr="006F064B">
        <w:tc>
          <w:tcPr>
            <w:tcW w:w="4320" w:type="dxa"/>
          </w:tcPr>
          <w:p w14:paraId="13759D9C" w14:textId="1410B99A" w:rsidR="0031546A" w:rsidRPr="000D4935" w:rsidRDefault="0031546A" w:rsidP="0031546A">
            <w:pPr>
              <w:ind w:left="258" w:hanging="25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ค่าเผื่อผลขาดทุนจากสินค้าเสื่อมสภาพ</w:t>
            </w:r>
          </w:p>
        </w:tc>
        <w:tc>
          <w:tcPr>
            <w:tcW w:w="1058" w:type="dxa"/>
          </w:tcPr>
          <w:p w14:paraId="222C1761" w14:textId="2EB55A99" w:rsidR="0031546A" w:rsidRPr="000D4935" w:rsidRDefault="00066755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4EFF">
              <w:rPr>
                <w:rFonts w:ascii="Angsana New" w:hAnsi="Angsana New"/>
                <w:sz w:val="30"/>
                <w:szCs w:val="30"/>
              </w:rPr>
              <w:t>4,385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1089B670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0E28A422" w14:textId="73585697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482D5DBB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F719D50" w14:textId="46A72BAD" w:rsidR="0031546A" w:rsidRPr="000D4935" w:rsidRDefault="00984C42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</w:t>
            </w:r>
            <w:r w:rsidR="00066755">
              <w:rPr>
                <w:rFonts w:ascii="Angsana New" w:hAnsi="Angsana New"/>
                <w:sz w:val="30"/>
                <w:szCs w:val="30"/>
              </w:rPr>
              <w:t>385)</w:t>
            </w:r>
          </w:p>
        </w:tc>
        <w:tc>
          <w:tcPr>
            <w:tcW w:w="247" w:type="dxa"/>
          </w:tcPr>
          <w:p w14:paraId="14ACB964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150F510" w14:textId="0046D0DC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546A" w:rsidRPr="000D4935" w14:paraId="6F8DDF43" w14:textId="77777777" w:rsidTr="006F064B">
        <w:tc>
          <w:tcPr>
            <w:tcW w:w="4320" w:type="dxa"/>
          </w:tcPr>
          <w:p w14:paraId="6946FEE6" w14:textId="7AC13EEB" w:rsidR="0031546A" w:rsidRPr="000D4935" w:rsidRDefault="0031546A" w:rsidP="0031546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3ADB00B" w14:textId="696A7721" w:rsidR="0031546A" w:rsidRPr="00174EFF" w:rsidRDefault="00174EFF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EFF">
              <w:rPr>
                <w:rFonts w:ascii="Angsana New" w:hAnsi="Angsana New"/>
                <w:b/>
                <w:bCs/>
                <w:sz w:val="30"/>
                <w:szCs w:val="30"/>
              </w:rPr>
              <w:t>334,475</w:t>
            </w:r>
          </w:p>
        </w:tc>
        <w:tc>
          <w:tcPr>
            <w:tcW w:w="259" w:type="dxa"/>
          </w:tcPr>
          <w:p w14:paraId="194784D1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7BF1233" w14:textId="30F9E8A1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180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</w:t>
            </w:r>
          </w:p>
        </w:tc>
        <w:tc>
          <w:tcPr>
            <w:tcW w:w="253" w:type="dxa"/>
          </w:tcPr>
          <w:p w14:paraId="282A2B4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</w:tcPr>
          <w:p w14:paraId="74CB538D" w14:textId="202BA2D2" w:rsidR="0031546A" w:rsidRPr="000D4935" w:rsidRDefault="00066755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266,100</w:t>
            </w:r>
          </w:p>
        </w:tc>
        <w:tc>
          <w:tcPr>
            <w:tcW w:w="247" w:type="dxa"/>
          </w:tcPr>
          <w:p w14:paraId="375145BA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3ECD400" w14:textId="6EF4241C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184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539</w:t>
            </w:r>
          </w:p>
        </w:tc>
      </w:tr>
      <w:tr w:rsidR="00F86BC9" w:rsidRPr="00DD0E95" w14:paraId="7819970A" w14:textId="77777777" w:rsidTr="006F064B">
        <w:trPr>
          <w:trHeight w:val="260"/>
        </w:trPr>
        <w:tc>
          <w:tcPr>
            <w:tcW w:w="4320" w:type="dxa"/>
          </w:tcPr>
          <w:p w14:paraId="3BBDEB58" w14:textId="5BF7AC4F" w:rsidR="00104972" w:rsidRPr="002D6B5A" w:rsidRDefault="00104972" w:rsidP="0031546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7FFA5B51" w14:textId="77777777" w:rsidR="00F86BC9" w:rsidRPr="002D6B5A" w:rsidRDefault="00F86BC9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428E3626" w14:textId="77777777" w:rsidR="00F86BC9" w:rsidRPr="002D6B5A" w:rsidRDefault="00F86BC9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64C0363B" w14:textId="77777777" w:rsidR="00F86BC9" w:rsidRPr="002D6B5A" w:rsidRDefault="00F86BC9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CED5AE3" w14:textId="77777777" w:rsidR="00F86BC9" w:rsidRPr="002D6B5A" w:rsidRDefault="00F86BC9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double" w:sz="4" w:space="0" w:color="auto"/>
            </w:tcBorders>
          </w:tcPr>
          <w:p w14:paraId="78C48E0E" w14:textId="77777777" w:rsidR="00F86BC9" w:rsidRPr="002D6B5A" w:rsidRDefault="00F86BC9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78A95E4" w14:textId="77777777" w:rsidR="00F86BC9" w:rsidRPr="002D6B5A" w:rsidRDefault="00F86BC9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0AA50766" w14:textId="77777777" w:rsidR="00F86BC9" w:rsidRPr="002D6B5A" w:rsidRDefault="00F86BC9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46A" w:rsidRPr="000D4935" w14:paraId="3A56193A" w14:textId="77777777" w:rsidTr="006F064B">
        <w:tc>
          <w:tcPr>
            <w:tcW w:w="4320" w:type="dxa"/>
            <w:hideMark/>
          </w:tcPr>
          <w:p w14:paraId="05F473E4" w14:textId="3562FBC1" w:rsidR="0031546A" w:rsidRPr="000D4935" w:rsidRDefault="0031546A" w:rsidP="0031546A">
            <w:pPr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ต้นทุนของสินค้าคงเหลือที่บันทึกรวมในบัญชี </w:t>
            </w:r>
          </w:p>
          <w:p w14:paraId="44DF89A0" w14:textId="4F21B1FE" w:rsidR="0031546A" w:rsidRPr="000D4935" w:rsidRDefault="0031546A" w:rsidP="0031546A">
            <w:pPr>
              <w:tabs>
                <w:tab w:val="clear" w:pos="227"/>
              </w:tabs>
              <w:ind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058" w:type="dxa"/>
          </w:tcPr>
          <w:p w14:paraId="4EAF94EB" w14:textId="77777777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0F0D463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210ABB5" w14:textId="77777777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498457B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60AE2393" w14:textId="77777777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3979878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9C0F3CF" w14:textId="77777777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546A" w:rsidRPr="000D4935" w14:paraId="40E14244" w14:textId="77777777" w:rsidTr="006F064B">
        <w:tc>
          <w:tcPr>
            <w:tcW w:w="4320" w:type="dxa"/>
            <w:shd w:val="clear" w:color="auto" w:fill="auto"/>
            <w:hideMark/>
          </w:tcPr>
          <w:p w14:paraId="1412956C" w14:textId="77777777" w:rsidR="0031546A" w:rsidRPr="000D4935" w:rsidRDefault="0031546A" w:rsidP="003154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- ต้นทุนขาย</w:t>
            </w:r>
          </w:p>
        </w:tc>
        <w:tc>
          <w:tcPr>
            <w:tcW w:w="1058" w:type="dxa"/>
            <w:shd w:val="clear" w:color="auto" w:fill="auto"/>
          </w:tcPr>
          <w:p w14:paraId="27FB116C" w14:textId="527F106D" w:rsidR="0031546A" w:rsidRPr="000D4935" w:rsidRDefault="000F4C1F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3,888,359</w:t>
            </w:r>
          </w:p>
        </w:tc>
        <w:tc>
          <w:tcPr>
            <w:tcW w:w="259" w:type="dxa"/>
          </w:tcPr>
          <w:p w14:paraId="65D8371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2C786C4" w14:textId="01F538C0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3,737,390</w:t>
            </w:r>
          </w:p>
        </w:tc>
        <w:tc>
          <w:tcPr>
            <w:tcW w:w="253" w:type="dxa"/>
          </w:tcPr>
          <w:p w14:paraId="2B89D343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617A84CF" w14:textId="16B4DB44" w:rsidR="0031546A" w:rsidRPr="000D4935" w:rsidRDefault="000F4C1F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3,936,410</w:t>
            </w:r>
          </w:p>
        </w:tc>
        <w:tc>
          <w:tcPr>
            <w:tcW w:w="247" w:type="dxa"/>
          </w:tcPr>
          <w:p w14:paraId="3445E060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7BDA148" w14:textId="31E31279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3,949,296</w:t>
            </w:r>
          </w:p>
        </w:tc>
      </w:tr>
      <w:tr w:rsidR="0031546A" w:rsidRPr="000D4935" w14:paraId="426B6211" w14:textId="77777777" w:rsidTr="006F064B">
        <w:tc>
          <w:tcPr>
            <w:tcW w:w="4320" w:type="dxa"/>
            <w:shd w:val="clear" w:color="auto" w:fill="auto"/>
            <w:hideMark/>
          </w:tcPr>
          <w:p w14:paraId="1CB7EEF7" w14:textId="49BB9C91" w:rsidR="0031546A" w:rsidRPr="000D4935" w:rsidRDefault="0031546A" w:rsidP="003154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57573F6A" w14:textId="4E110774" w:rsidR="0031546A" w:rsidRPr="000D4935" w:rsidRDefault="005132A7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4,960</w:t>
            </w:r>
          </w:p>
        </w:tc>
        <w:tc>
          <w:tcPr>
            <w:tcW w:w="259" w:type="dxa"/>
          </w:tcPr>
          <w:p w14:paraId="49289C80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14:paraId="3608AFEB" w14:textId="7DD7E5EA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4,515</w:t>
            </w:r>
          </w:p>
        </w:tc>
        <w:tc>
          <w:tcPr>
            <w:tcW w:w="253" w:type="dxa"/>
          </w:tcPr>
          <w:p w14:paraId="0651A6E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</w:tcPr>
          <w:p w14:paraId="057CF8A3" w14:textId="10DE33E3" w:rsidR="0031546A" w:rsidRPr="000D4935" w:rsidRDefault="005132A7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4,960</w:t>
            </w:r>
          </w:p>
        </w:tc>
        <w:tc>
          <w:tcPr>
            <w:tcW w:w="247" w:type="dxa"/>
          </w:tcPr>
          <w:p w14:paraId="265B3D5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14:paraId="154CE7F5" w14:textId="4BC61A58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4,515</w:t>
            </w:r>
          </w:p>
        </w:tc>
      </w:tr>
      <w:tr w:rsidR="0031546A" w:rsidRPr="000D4935" w14:paraId="0B0F499B" w14:textId="77777777" w:rsidTr="006F064B">
        <w:tc>
          <w:tcPr>
            <w:tcW w:w="4320" w:type="dxa"/>
            <w:shd w:val="clear" w:color="auto" w:fill="auto"/>
            <w:hideMark/>
          </w:tcPr>
          <w:p w14:paraId="2C9E0BA1" w14:textId="77777777" w:rsidR="0031546A" w:rsidRPr="000D4935" w:rsidRDefault="0031546A" w:rsidP="0031546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30F714" w14:textId="291DA735" w:rsidR="0031546A" w:rsidRPr="000D4935" w:rsidRDefault="00B9359C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</w:t>
            </w:r>
            <w:r w:rsidR="00E63E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89</w:t>
            </w:r>
            <w:r w:rsidR="000F4C1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3,319</w:t>
            </w:r>
          </w:p>
        </w:tc>
        <w:tc>
          <w:tcPr>
            <w:tcW w:w="259" w:type="dxa"/>
          </w:tcPr>
          <w:p w14:paraId="5F83A111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C6EB1B" w14:textId="2854E971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741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53" w:type="dxa"/>
          </w:tcPr>
          <w:p w14:paraId="0536542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76B36" w14:textId="49D14C0F" w:rsidR="0031546A" w:rsidRPr="000D4935" w:rsidRDefault="000F4C1F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3,941,370</w:t>
            </w:r>
          </w:p>
        </w:tc>
        <w:tc>
          <w:tcPr>
            <w:tcW w:w="247" w:type="dxa"/>
          </w:tcPr>
          <w:p w14:paraId="1EE8A094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651CD0" w14:textId="74749FBC" w:rsidR="0031546A" w:rsidRPr="000D4935" w:rsidRDefault="0031546A" w:rsidP="00315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953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811</w:t>
            </w:r>
          </w:p>
        </w:tc>
      </w:tr>
    </w:tbl>
    <w:p w14:paraId="63068763" w14:textId="62D00882" w:rsidR="002D6B5A" w:rsidRDefault="002D6B5A" w:rsidP="002D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1E33C04" w14:textId="77777777" w:rsidR="002D6B5A" w:rsidRDefault="002D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827A519" w14:textId="02AA86EB" w:rsidR="009472BF" w:rsidRPr="000D4935" w:rsidRDefault="009472BF" w:rsidP="002D234C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2AD5845E" w14:textId="2785CED1" w:rsidR="000A6A59" w:rsidRDefault="000A6A59" w:rsidP="00171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78"/>
        <w:gridCol w:w="902"/>
        <w:gridCol w:w="180"/>
        <w:gridCol w:w="900"/>
      </w:tblGrid>
      <w:tr w:rsidR="001550BD" w14:paraId="4051FC1C" w14:textId="77777777" w:rsidTr="006C63BD">
        <w:trPr>
          <w:cantSplit/>
          <w:tblHeader/>
        </w:trPr>
        <w:tc>
          <w:tcPr>
            <w:tcW w:w="5130" w:type="dxa"/>
          </w:tcPr>
          <w:p w14:paraId="46EA4507" w14:textId="0F570718" w:rsidR="001550BD" w:rsidRPr="001550BD" w:rsidRDefault="001550BD" w:rsidP="006C63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467077E" w14:textId="77777777" w:rsidR="001550BD" w:rsidRPr="001550BD" w:rsidRDefault="001550BD" w:rsidP="006C63BD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F974078" w14:textId="77777777" w:rsidR="001550BD" w:rsidRPr="001550BD" w:rsidRDefault="001550BD" w:rsidP="006C63B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8911151" w14:textId="7448B15D" w:rsidR="001550BD" w:rsidRPr="001550BD" w:rsidRDefault="001550BD" w:rsidP="006C63B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1550B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550BD" w14:paraId="313F994F" w14:textId="77777777" w:rsidTr="006C63BD">
        <w:trPr>
          <w:cantSplit/>
          <w:tblHeader/>
        </w:trPr>
        <w:tc>
          <w:tcPr>
            <w:tcW w:w="5130" w:type="dxa"/>
          </w:tcPr>
          <w:p w14:paraId="2441940B" w14:textId="77777777" w:rsidR="001550BD" w:rsidRPr="001550BD" w:rsidRDefault="001550BD" w:rsidP="006C63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550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1550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550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02D9239F" w14:textId="77777777" w:rsidR="001550BD" w:rsidRPr="001550BD" w:rsidRDefault="001550BD" w:rsidP="006C63B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383206" w14:textId="77777777" w:rsidR="001550BD" w:rsidRPr="001550BD" w:rsidRDefault="001550BD" w:rsidP="006C63BD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E3F0EB" w14:textId="3F009C39" w:rsidR="001550BD" w:rsidRPr="001550BD" w:rsidRDefault="001550BD" w:rsidP="006C63BD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89E1E99" w14:textId="77777777" w:rsidR="001550BD" w:rsidRPr="001550BD" w:rsidRDefault="001550BD" w:rsidP="006C63B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508820A" w14:textId="77777777" w:rsidR="001550BD" w:rsidRPr="001550BD" w:rsidRDefault="001550BD" w:rsidP="006C63B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50B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227184CA" w14:textId="77777777" w:rsidR="001550BD" w:rsidRPr="001550BD" w:rsidRDefault="001550BD" w:rsidP="006C63B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FFF3F9" w14:textId="77777777" w:rsidR="001550BD" w:rsidRPr="001550BD" w:rsidRDefault="001550BD" w:rsidP="006C63B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1550BD">
              <w:rPr>
                <w:rFonts w:ascii="Angsana New" w:hAnsi="Angsana New"/>
                <w:b w:val="0"/>
                <w:sz w:val="30"/>
                <w:szCs w:val="30"/>
              </w:rPr>
              <w:t>2563</w:t>
            </w:r>
          </w:p>
        </w:tc>
      </w:tr>
      <w:tr w:rsidR="001550BD" w14:paraId="57E261BB" w14:textId="77777777" w:rsidTr="006C63BD">
        <w:trPr>
          <w:cantSplit/>
        </w:trPr>
        <w:tc>
          <w:tcPr>
            <w:tcW w:w="5130" w:type="dxa"/>
          </w:tcPr>
          <w:p w14:paraId="6FE93D4B" w14:textId="77777777" w:rsidR="001550BD" w:rsidRPr="001550BD" w:rsidRDefault="001550BD" w:rsidP="006C63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1E15F07" w14:textId="77777777" w:rsidR="001550BD" w:rsidRPr="001550BD" w:rsidRDefault="001550BD" w:rsidP="006C63B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078841" w14:textId="77777777" w:rsidR="001550BD" w:rsidRPr="001550BD" w:rsidRDefault="001550BD" w:rsidP="006C63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02F0FE" w14:textId="77777777" w:rsidR="001550BD" w:rsidRPr="001550BD" w:rsidRDefault="001550BD" w:rsidP="006C63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5E40FC5" w14:textId="77777777" w:rsidR="001550BD" w:rsidRPr="001550BD" w:rsidRDefault="001550BD" w:rsidP="006C63B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2" w:type="dxa"/>
            <w:gridSpan w:val="3"/>
          </w:tcPr>
          <w:p w14:paraId="793DEE0D" w14:textId="452B748A" w:rsidR="001550BD" w:rsidRPr="001550BD" w:rsidRDefault="001550BD" w:rsidP="006C63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550B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550B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63E8C" w14:paraId="24D7808F" w14:textId="77777777" w:rsidTr="006C63BD">
        <w:trPr>
          <w:cantSplit/>
        </w:trPr>
        <w:tc>
          <w:tcPr>
            <w:tcW w:w="5130" w:type="dxa"/>
          </w:tcPr>
          <w:p w14:paraId="22CC2A43" w14:textId="4B7E51AC" w:rsidR="00E63E8C" w:rsidRPr="001550BD" w:rsidRDefault="00E63E8C" w:rsidP="00E63E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0D7E1254" w14:textId="77777777" w:rsidR="00E63E8C" w:rsidRPr="001550BD" w:rsidRDefault="00E63E8C" w:rsidP="00E63E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891C6A8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7EDFF7" w14:textId="1576169E" w:rsidR="00E63E8C" w:rsidRPr="001550BD" w:rsidRDefault="00E63E8C" w:rsidP="00E63E8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5D62E4C4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5EF0B78" w14:textId="506D5681" w:rsidR="00E63E8C" w:rsidRPr="00E63E8C" w:rsidRDefault="00E63E8C" w:rsidP="00E63E8C">
            <w:pPr>
              <w:pStyle w:val="acctfourfigures"/>
              <w:tabs>
                <w:tab w:val="decimal" w:pos="686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133,992</w:t>
            </w:r>
          </w:p>
        </w:tc>
        <w:tc>
          <w:tcPr>
            <w:tcW w:w="180" w:type="dxa"/>
          </w:tcPr>
          <w:p w14:paraId="2E97D363" w14:textId="77777777" w:rsidR="00E63E8C" w:rsidRPr="00E63E8C" w:rsidRDefault="00E63E8C" w:rsidP="00E63E8C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19539CF" w14:textId="5A716445" w:rsidR="00E63E8C" w:rsidRPr="00E63E8C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96,993</w:t>
            </w:r>
          </w:p>
        </w:tc>
      </w:tr>
      <w:tr w:rsidR="00E63E8C" w14:paraId="758081ED" w14:textId="77777777" w:rsidTr="006C63BD">
        <w:trPr>
          <w:cantSplit/>
        </w:trPr>
        <w:tc>
          <w:tcPr>
            <w:tcW w:w="5130" w:type="dxa"/>
          </w:tcPr>
          <w:p w14:paraId="28811B4A" w14:textId="78215D25" w:rsidR="00E63E8C" w:rsidRPr="001550BD" w:rsidRDefault="00E63E8C" w:rsidP="00E63E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50BD">
              <w:rPr>
                <w:rFonts w:ascii="Angsana New" w:hAnsi="Angsana New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หาดทิพย์ ฟู้ด แอนด์ เบฟเวอร์เรจเจส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900" w:type="dxa"/>
          </w:tcPr>
          <w:p w14:paraId="7C00AEA3" w14:textId="77777777" w:rsidR="00E63E8C" w:rsidRPr="001550BD" w:rsidRDefault="00E63E8C" w:rsidP="00E63E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388B5E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475B35" w14:textId="77777777" w:rsidR="00E63E8C" w:rsidRPr="001550BD" w:rsidRDefault="00E63E8C" w:rsidP="00E63E8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982D3BA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2FF5BEA" w14:textId="77777777" w:rsidR="00E63E8C" w:rsidRDefault="00E63E8C" w:rsidP="00E63E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014762" w14:textId="0975E313" w:rsidR="00E63E8C" w:rsidRDefault="00E63E8C" w:rsidP="00E63E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1C5904" w14:textId="77777777" w:rsidR="00E63E8C" w:rsidRPr="001550BD" w:rsidRDefault="00E63E8C" w:rsidP="00E63E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94F2D3" w14:textId="77777777" w:rsidR="00E63E8C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8F9CD5" w14:textId="0F342E7F" w:rsidR="00E63E8C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20,000</w:t>
            </w:r>
          </w:p>
        </w:tc>
      </w:tr>
      <w:tr w:rsidR="00E63E8C" w14:paraId="5877F2BF" w14:textId="77777777" w:rsidTr="006C63BD">
        <w:trPr>
          <w:cantSplit/>
        </w:trPr>
        <w:tc>
          <w:tcPr>
            <w:tcW w:w="5130" w:type="dxa"/>
          </w:tcPr>
          <w:p w14:paraId="20293E73" w14:textId="1777B212" w:rsidR="00E63E8C" w:rsidRPr="001550BD" w:rsidRDefault="00E63E8C" w:rsidP="00E63E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50BD">
              <w:rPr>
                <w:rFonts w:ascii="Angsana New" w:hAnsi="Angsana New"/>
                <w:sz w:val="30"/>
                <w:szCs w:val="30"/>
                <w:cs/>
              </w:rPr>
              <w:t>ซื้อเงินลงทุนใน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บริษัท หาดทิพย์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คอมเมอร์เชียล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694D8F8D" w14:textId="77777777" w:rsidR="00E63E8C" w:rsidRPr="001550BD" w:rsidRDefault="00E63E8C" w:rsidP="00E63E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8902E4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40C989" w14:textId="77777777" w:rsidR="00E63E8C" w:rsidRPr="001550BD" w:rsidRDefault="00E63E8C" w:rsidP="00E63E8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E80450B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9E57A48" w14:textId="6B6D8100" w:rsidR="00E63E8C" w:rsidRPr="001550BD" w:rsidRDefault="00E63E8C" w:rsidP="00E63E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90FA58" w14:textId="77777777" w:rsidR="00E63E8C" w:rsidRPr="001550BD" w:rsidRDefault="00E63E8C" w:rsidP="00E63E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E0C1CE" w14:textId="1E558DBF" w:rsidR="00E63E8C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</w:tr>
      <w:tr w:rsidR="00E63E8C" w14:paraId="60345ECE" w14:textId="77777777" w:rsidTr="006C63BD">
        <w:trPr>
          <w:cantSplit/>
        </w:trPr>
        <w:tc>
          <w:tcPr>
            <w:tcW w:w="5130" w:type="dxa"/>
          </w:tcPr>
          <w:p w14:paraId="47A9FE92" w14:textId="6DF9F0FB" w:rsidR="00E63E8C" w:rsidRPr="001550BD" w:rsidRDefault="00E63E8C" w:rsidP="00E63E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50BD">
              <w:rPr>
                <w:rFonts w:ascii="Angsana New" w:hAnsi="Angsana New"/>
                <w:sz w:val="30"/>
                <w:szCs w:val="30"/>
                <w:cs/>
              </w:rPr>
              <w:t>ซื้อเงินลงทุนใน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บริษัท หาดทิพย์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ดีเวลลอปเม้นท์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5F97EF92" w14:textId="77777777" w:rsidR="00E63E8C" w:rsidRPr="001550BD" w:rsidRDefault="00E63E8C" w:rsidP="00E63E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CE9E49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9B4617" w14:textId="77777777" w:rsidR="00E63E8C" w:rsidRPr="001550BD" w:rsidRDefault="00E63E8C" w:rsidP="00E63E8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7EDCA596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1C96566" w14:textId="62FAC3CD" w:rsidR="00E63E8C" w:rsidRPr="001550BD" w:rsidRDefault="00E63E8C" w:rsidP="00E63E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43E846" w14:textId="77777777" w:rsidR="00E63E8C" w:rsidRPr="001550BD" w:rsidRDefault="00E63E8C" w:rsidP="00E63E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32A6C4" w14:textId="40E4A821" w:rsidR="00E63E8C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</w:t>
            </w:r>
          </w:p>
        </w:tc>
      </w:tr>
      <w:tr w:rsidR="00E63E8C" w14:paraId="590EA21B" w14:textId="77777777" w:rsidTr="00E63E8C">
        <w:trPr>
          <w:cantSplit/>
        </w:trPr>
        <w:tc>
          <w:tcPr>
            <w:tcW w:w="5130" w:type="dxa"/>
          </w:tcPr>
          <w:p w14:paraId="7A6BB6ED" w14:textId="61C52D0C" w:rsidR="00E63E8C" w:rsidRPr="001550BD" w:rsidRDefault="00E63E8C" w:rsidP="00E63E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50BD">
              <w:rPr>
                <w:rFonts w:ascii="Angsana New" w:hAnsi="Angsana New"/>
                <w:sz w:val="30"/>
                <w:szCs w:val="30"/>
                <w:cs/>
              </w:rPr>
              <w:t>เพิ่มทุนในบริษัทบริษัท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หาดทิพย์ ฟู้ด แอนด์ เบฟเวอร์เรจเจส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900" w:type="dxa"/>
          </w:tcPr>
          <w:p w14:paraId="11559F28" w14:textId="77777777" w:rsidR="00E63E8C" w:rsidRPr="001550BD" w:rsidRDefault="00E63E8C" w:rsidP="00E63E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C77B27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CC54CC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8DDD07A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0963E78B" w14:textId="77777777" w:rsidR="00E63E8C" w:rsidRDefault="00E63E8C" w:rsidP="00E63E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093C544" w14:textId="736A3C0F" w:rsidR="00E63E8C" w:rsidRPr="001550BD" w:rsidRDefault="00E63E8C" w:rsidP="00E63E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80" w:type="dxa"/>
          </w:tcPr>
          <w:p w14:paraId="50039F96" w14:textId="77777777" w:rsidR="00E63E8C" w:rsidRPr="001550BD" w:rsidRDefault="00E63E8C" w:rsidP="00E63E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A965C4" w14:textId="77777777" w:rsidR="00E63E8C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0E2E2F" w14:textId="25B1F8E1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3E8C" w14:paraId="40CE36FB" w14:textId="77777777" w:rsidTr="00E63E8C">
        <w:trPr>
          <w:cantSplit/>
        </w:trPr>
        <w:tc>
          <w:tcPr>
            <w:tcW w:w="5130" w:type="dxa"/>
          </w:tcPr>
          <w:p w14:paraId="216DC844" w14:textId="73931911" w:rsidR="00E63E8C" w:rsidRPr="001550BD" w:rsidRDefault="00E63E8C" w:rsidP="00E63E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1550BD">
              <w:rPr>
                <w:rFonts w:ascii="Angsana New" w:hAnsi="Angsana New"/>
                <w:sz w:val="30"/>
                <w:szCs w:val="30"/>
                <w:cs/>
              </w:rPr>
              <w:t>ทุนใน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บริษัท หาดทิพย์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ดีเวลลอปเม้นท์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0BA8A61C" w14:textId="77777777" w:rsidR="00E63E8C" w:rsidRPr="001550BD" w:rsidRDefault="00E63E8C" w:rsidP="00E63E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F925A2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25B128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50A4EA7" w14:textId="77777777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7785813" w14:textId="20B0A820" w:rsidR="00E63E8C" w:rsidRPr="003C7A38" w:rsidRDefault="00E63E8C" w:rsidP="00E63E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3ED7B0F6" w14:textId="77777777" w:rsidR="00E63E8C" w:rsidRPr="001550BD" w:rsidRDefault="00E63E8C" w:rsidP="00E63E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ACA1F5" w14:textId="37A5A010" w:rsidR="00E63E8C" w:rsidRPr="001550BD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3E8C" w14:paraId="79D1E305" w14:textId="77777777" w:rsidTr="00E63E8C">
        <w:trPr>
          <w:cantSplit/>
        </w:trPr>
        <w:tc>
          <w:tcPr>
            <w:tcW w:w="5130" w:type="dxa"/>
          </w:tcPr>
          <w:p w14:paraId="6809DE2C" w14:textId="44CA7D2F" w:rsidR="00E63E8C" w:rsidRPr="00E63E8C" w:rsidRDefault="00E63E8C" w:rsidP="00E63E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E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3E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3E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5D9D1A72" w14:textId="77777777" w:rsidR="00E63E8C" w:rsidRPr="00E63E8C" w:rsidRDefault="00E63E8C" w:rsidP="00E63E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0C66CC" w14:textId="77777777" w:rsidR="00E63E8C" w:rsidRPr="00E63E8C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9D082B7" w14:textId="77777777" w:rsidR="00E63E8C" w:rsidRPr="00E63E8C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F3381D1" w14:textId="77777777" w:rsidR="00E63E8C" w:rsidRPr="00E63E8C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60818E0" w14:textId="75D33BEB" w:rsidR="00E63E8C" w:rsidRPr="00E63E8C" w:rsidRDefault="00E63E8C" w:rsidP="00E63E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223,992</w:t>
            </w:r>
          </w:p>
        </w:tc>
        <w:tc>
          <w:tcPr>
            <w:tcW w:w="180" w:type="dxa"/>
          </w:tcPr>
          <w:p w14:paraId="0FAF1D13" w14:textId="77777777" w:rsidR="00E63E8C" w:rsidRPr="00E63E8C" w:rsidRDefault="00E63E8C" w:rsidP="00E63E8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FB1142" w14:textId="2FE80032" w:rsidR="00E63E8C" w:rsidRPr="00E63E8C" w:rsidRDefault="00E63E8C" w:rsidP="00E63E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133,992</w:t>
            </w:r>
          </w:p>
        </w:tc>
      </w:tr>
    </w:tbl>
    <w:p w14:paraId="205BA9C4" w14:textId="77777777" w:rsidR="001550BD" w:rsidRDefault="001550BD" w:rsidP="00171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69500B" w14:textId="778C9173" w:rsidR="0017150B" w:rsidRPr="000D4935" w:rsidRDefault="0099376C" w:rsidP="00171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17150B" w:rsidRPr="000D4935">
        <w:rPr>
          <w:rFonts w:ascii="Angsana New" w:hAnsi="Angsana New"/>
          <w:sz w:val="30"/>
          <w:szCs w:val="30"/>
        </w:rPr>
        <w:t>2563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 บริษัทได้มีการจดทะเบียนจัดตั้ง บริษัท หาดทิพย์ ฟู้ด แอนด์ เบฟเวอร์เรจเจส จำกัด </w:t>
      </w:r>
      <w:r w:rsidR="0017150B" w:rsidRPr="000D4935">
        <w:rPr>
          <w:rFonts w:ascii="Angsana New" w:hAnsi="Angsana New"/>
          <w:sz w:val="30"/>
          <w:szCs w:val="30"/>
        </w:rPr>
        <w:br/>
      </w:r>
      <w:r w:rsidR="0017150B" w:rsidRPr="000D4935">
        <w:rPr>
          <w:rFonts w:ascii="Angsana New" w:hAnsi="Angsana New"/>
          <w:sz w:val="30"/>
          <w:szCs w:val="30"/>
          <w:cs/>
        </w:rPr>
        <w:t>ซึ่ง</w:t>
      </w:r>
      <w:r w:rsidR="0017150B" w:rsidRPr="000D4935">
        <w:rPr>
          <w:rFonts w:ascii="Angsana New" w:hAnsi="Angsana New" w:hint="cs"/>
          <w:sz w:val="30"/>
          <w:szCs w:val="30"/>
          <w:cs/>
        </w:rPr>
        <w:t>เป็นบริษัทย่อยของบริษัท โดย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ดำเนินธุรกิจหลักเกี่ยวกับการผลิตและจำหน่ายอาหาร </w:t>
      </w:r>
      <w:r w:rsidR="0017150B" w:rsidRPr="000D4935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="0017150B" w:rsidRPr="000D4935">
        <w:rPr>
          <w:rFonts w:ascii="Angsana New" w:hAnsi="Angsana New"/>
          <w:sz w:val="30"/>
          <w:szCs w:val="30"/>
          <w:cs/>
        </w:rPr>
        <w:t>มี</w:t>
      </w:r>
      <w:r w:rsidR="0017150B" w:rsidRPr="000D4935">
        <w:rPr>
          <w:rFonts w:ascii="Angsana New" w:hAnsi="Angsana New"/>
          <w:sz w:val="30"/>
          <w:szCs w:val="30"/>
        </w:rPr>
        <w:br/>
      </w:r>
      <w:r w:rsidR="0017150B" w:rsidRPr="000D4935">
        <w:rPr>
          <w:rFonts w:ascii="Angsana New" w:hAnsi="Angsana New"/>
          <w:sz w:val="30"/>
          <w:szCs w:val="30"/>
          <w:cs/>
        </w:rPr>
        <w:t xml:space="preserve">ทุนจดทะเบียนทั้งสิ้น </w:t>
      </w:r>
      <w:r w:rsidR="0017150B" w:rsidRPr="000D4935">
        <w:rPr>
          <w:rFonts w:ascii="Angsana New" w:hAnsi="Angsana New"/>
          <w:sz w:val="30"/>
          <w:szCs w:val="30"/>
        </w:rPr>
        <w:t>20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 ล้านบาท โดยมีบริษัท หาดทิพย์ จำกัด (มหาชน) เป็นผู้ถือหุ้นในสัดส่วนร้อยละ </w:t>
      </w:r>
      <w:r w:rsidR="0017150B" w:rsidRPr="000D4935">
        <w:rPr>
          <w:rFonts w:ascii="Angsana New" w:hAnsi="Angsana New"/>
          <w:sz w:val="30"/>
          <w:szCs w:val="30"/>
        </w:rPr>
        <w:t>99.99</w:t>
      </w:r>
    </w:p>
    <w:p w14:paraId="4C30A8DC" w14:textId="7A08CEAF" w:rsidR="0017150B" w:rsidRPr="000D4935" w:rsidRDefault="0017150B" w:rsidP="00171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CAEB4C" w14:textId="0EA2098E" w:rsidR="0017150B" w:rsidRPr="000D4935" w:rsidRDefault="0099376C" w:rsidP="00B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17150B" w:rsidRPr="000D4935">
        <w:rPr>
          <w:rFonts w:ascii="Angsana New" w:hAnsi="Angsana New"/>
          <w:sz w:val="30"/>
          <w:szCs w:val="30"/>
        </w:rPr>
        <w:t xml:space="preserve">2563 </w:t>
      </w:r>
      <w:r w:rsidR="00B77744" w:rsidRPr="000D4935">
        <w:rPr>
          <w:rFonts w:ascii="Angsana New" w:hAnsi="Angsana New"/>
          <w:sz w:val="30"/>
          <w:szCs w:val="30"/>
          <w:cs/>
        </w:rPr>
        <w:t xml:space="preserve">บริษัท หาดทิพย์ ฟู้ด แอนด์ เบฟเวอร์เรจเจส จำกัด 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ได้มีการจดทะเบียนจัดตั้ง บริษัท กินดี อยู่ดี </w:t>
      </w:r>
      <w:r w:rsidR="0017150B" w:rsidRPr="000D4935">
        <w:rPr>
          <w:rFonts w:ascii="Angsana New" w:hAnsi="Angsana New"/>
          <w:sz w:val="30"/>
          <w:szCs w:val="30"/>
        </w:rPr>
        <w:t xml:space="preserve">2020 </w:t>
      </w:r>
      <w:r w:rsidR="0017150B" w:rsidRPr="000D4935">
        <w:rPr>
          <w:rFonts w:ascii="Angsana New" w:hAnsi="Angsana New"/>
          <w:sz w:val="30"/>
          <w:szCs w:val="30"/>
          <w:cs/>
        </w:rPr>
        <w:t>จำกัด ซึ่ง</w:t>
      </w:r>
      <w:r w:rsidR="0017150B" w:rsidRPr="000D4935">
        <w:rPr>
          <w:rFonts w:ascii="Angsana New" w:hAnsi="Angsana New" w:hint="cs"/>
          <w:sz w:val="30"/>
          <w:szCs w:val="30"/>
          <w:cs/>
        </w:rPr>
        <w:t>เป็นบริษัทย่อย</w:t>
      </w:r>
      <w:r>
        <w:rPr>
          <w:rFonts w:ascii="Angsana New" w:hAnsi="Angsana New" w:hint="cs"/>
          <w:sz w:val="30"/>
          <w:szCs w:val="30"/>
          <w:cs/>
        </w:rPr>
        <w:t>ทางอ้อม</w:t>
      </w:r>
      <w:r w:rsidR="0017150B" w:rsidRPr="000D4935">
        <w:rPr>
          <w:rFonts w:ascii="Angsana New" w:hAnsi="Angsana New" w:hint="cs"/>
          <w:sz w:val="30"/>
          <w:szCs w:val="30"/>
          <w:cs/>
        </w:rPr>
        <w:t>ของบริษัท โดย</w:t>
      </w:r>
      <w:r w:rsidR="0017150B" w:rsidRPr="000D4935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17150B" w:rsidRPr="000D4935">
        <w:rPr>
          <w:rFonts w:ascii="Angsana New" w:hAnsi="Angsana New" w:hint="cs"/>
          <w:sz w:val="30"/>
          <w:szCs w:val="30"/>
          <w:cs/>
        </w:rPr>
        <w:t>อาหาร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 </w:t>
      </w:r>
      <w:r w:rsidR="0017150B" w:rsidRPr="000D4935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มีทุนจดทะเบียนทั้งสิ้น </w:t>
      </w:r>
      <w:r w:rsidR="0017150B" w:rsidRPr="000D4935">
        <w:rPr>
          <w:rFonts w:ascii="Angsana New" w:hAnsi="Angsana New"/>
          <w:sz w:val="30"/>
          <w:szCs w:val="30"/>
        </w:rPr>
        <w:t xml:space="preserve">30 </w:t>
      </w:r>
      <w:r w:rsidR="0017150B" w:rsidRPr="000D4935">
        <w:rPr>
          <w:rFonts w:ascii="Angsana New" w:hAnsi="Angsana New"/>
          <w:sz w:val="30"/>
          <w:szCs w:val="30"/>
          <w:cs/>
        </w:rPr>
        <w:t>ล้านบาท</w:t>
      </w:r>
      <w:r w:rsidR="0017150B" w:rsidRPr="000D4935">
        <w:rPr>
          <w:rFonts w:ascii="Angsana New" w:hAnsi="Angsana New"/>
          <w:sz w:val="30"/>
          <w:szCs w:val="30"/>
        </w:rPr>
        <w:t xml:space="preserve"> </w:t>
      </w:r>
      <w:r w:rsidR="0017150B" w:rsidRPr="000D4935">
        <w:rPr>
          <w:rFonts w:ascii="Angsana New" w:hAnsi="Angsana New" w:hint="cs"/>
          <w:sz w:val="30"/>
          <w:szCs w:val="30"/>
          <w:cs/>
        </w:rPr>
        <w:t xml:space="preserve">ซึ่งเรียกชำระแล้ว </w:t>
      </w:r>
      <w:r w:rsidR="0017150B" w:rsidRPr="000D4935">
        <w:rPr>
          <w:rFonts w:ascii="Angsana New" w:hAnsi="Angsana New"/>
          <w:sz w:val="30"/>
          <w:szCs w:val="30"/>
        </w:rPr>
        <w:t xml:space="preserve">16.5 </w:t>
      </w:r>
      <w:r w:rsidR="0017150B" w:rsidRPr="000D4935">
        <w:rPr>
          <w:rFonts w:ascii="Angsana New" w:hAnsi="Angsana New" w:hint="cs"/>
          <w:sz w:val="30"/>
          <w:szCs w:val="30"/>
          <w:cs/>
        </w:rPr>
        <w:t>ล้านบาท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 โดยมีบริษัท หาดทิพย์ ฟู้ด แอนด์ เบฟเวอร์เรจเจส จำกัด เป็นผู้ถือหุ้นในสัดส่วนร้อยละ </w:t>
      </w:r>
      <w:r w:rsidR="0017150B" w:rsidRPr="000D4935">
        <w:rPr>
          <w:rFonts w:ascii="Angsana New" w:hAnsi="Angsana New"/>
          <w:sz w:val="30"/>
          <w:szCs w:val="30"/>
        </w:rPr>
        <w:t>71.00</w:t>
      </w:r>
    </w:p>
    <w:p w14:paraId="60B1813F" w14:textId="77777777" w:rsidR="0017150B" w:rsidRPr="000D4935" w:rsidRDefault="0017150B" w:rsidP="00171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B84866" w14:textId="11C168AD" w:rsidR="0017150B" w:rsidRPr="000D4935" w:rsidRDefault="00B77744" w:rsidP="00171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17150B" w:rsidRPr="000D4935">
        <w:rPr>
          <w:rFonts w:ascii="Angsana New" w:hAnsi="Angsana New" w:hint="cs"/>
          <w:sz w:val="30"/>
          <w:szCs w:val="30"/>
          <w:cs/>
        </w:rPr>
        <w:t>กุมภาพันธ์</w:t>
      </w:r>
      <w:r w:rsidR="0017150B" w:rsidRPr="000D4935">
        <w:rPr>
          <w:rFonts w:ascii="Angsana New" w:hAnsi="Angsana New"/>
          <w:sz w:val="30"/>
          <w:szCs w:val="30"/>
        </w:rPr>
        <w:t xml:space="preserve"> 2563 </w:t>
      </w:r>
      <w:r w:rsidR="0017150B" w:rsidRPr="000D4935">
        <w:rPr>
          <w:rFonts w:ascii="Angsana New" w:hAnsi="Angsana New"/>
          <w:sz w:val="30"/>
          <w:szCs w:val="30"/>
          <w:cs/>
        </w:rPr>
        <w:t>บริษัทได้มีการจดทะเบียนจัดตั้ง บริษัท หาดทิพย์</w:t>
      </w:r>
      <w:r w:rsidR="0017150B" w:rsidRPr="000D4935">
        <w:rPr>
          <w:rFonts w:ascii="Angsana New" w:hAnsi="Angsana New"/>
          <w:sz w:val="30"/>
          <w:szCs w:val="30"/>
        </w:rPr>
        <w:t xml:space="preserve"> </w:t>
      </w:r>
      <w:r w:rsidR="0017150B" w:rsidRPr="000D4935">
        <w:rPr>
          <w:rFonts w:ascii="Angsana New" w:hAnsi="Angsana New"/>
          <w:sz w:val="30"/>
          <w:szCs w:val="30"/>
          <w:cs/>
        </w:rPr>
        <w:t>คอมเมอร์เชียล</w:t>
      </w:r>
      <w:r w:rsidR="0017150B" w:rsidRPr="000D4935">
        <w:rPr>
          <w:rFonts w:ascii="Angsana New" w:hAnsi="Angsana New"/>
          <w:sz w:val="30"/>
          <w:szCs w:val="30"/>
        </w:rPr>
        <w:t xml:space="preserve"> </w:t>
      </w:r>
      <w:r w:rsidR="0017150B" w:rsidRPr="000D4935">
        <w:rPr>
          <w:rFonts w:ascii="Angsana New" w:hAnsi="Angsana New"/>
          <w:sz w:val="30"/>
          <w:szCs w:val="30"/>
          <w:cs/>
        </w:rPr>
        <w:t>จำกัด ซึ่ง</w:t>
      </w:r>
      <w:r w:rsidR="0017150B" w:rsidRPr="000D4935">
        <w:rPr>
          <w:rFonts w:ascii="Angsana New" w:hAnsi="Angsana New" w:hint="cs"/>
          <w:sz w:val="30"/>
          <w:szCs w:val="30"/>
          <w:cs/>
        </w:rPr>
        <w:t>เป็นบริษัทย่อยของบริษัท โดย</w:t>
      </w:r>
      <w:r w:rsidR="0017150B" w:rsidRPr="000D4935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17150B" w:rsidRPr="000D4935">
        <w:rPr>
          <w:rFonts w:ascii="Angsana New" w:hAnsi="Angsana New" w:hint="cs"/>
          <w:sz w:val="30"/>
          <w:szCs w:val="30"/>
          <w:cs/>
        </w:rPr>
        <w:t>การผลิตและจำหน่ายสินค้าอุปโภคบริโภค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 </w:t>
      </w:r>
      <w:r w:rsidR="0017150B" w:rsidRPr="000D4935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="0017150B" w:rsidRPr="000D4935">
        <w:rPr>
          <w:rFonts w:ascii="Angsana New" w:hAnsi="Angsana New"/>
          <w:sz w:val="30"/>
          <w:szCs w:val="30"/>
          <w:cs/>
        </w:rPr>
        <w:t>มี</w:t>
      </w:r>
      <w:r w:rsidR="0017150B" w:rsidRPr="000D4935">
        <w:rPr>
          <w:rFonts w:ascii="Angsana New" w:hAnsi="Angsana New"/>
          <w:sz w:val="30"/>
          <w:szCs w:val="30"/>
        </w:rPr>
        <w:br/>
      </w:r>
      <w:r w:rsidR="0017150B" w:rsidRPr="000D4935">
        <w:rPr>
          <w:rFonts w:ascii="Angsana New" w:hAnsi="Angsana New"/>
          <w:sz w:val="30"/>
          <w:szCs w:val="30"/>
          <w:cs/>
        </w:rPr>
        <w:t xml:space="preserve">ทุนจดทะเบียนทั้งสิ้น </w:t>
      </w:r>
      <w:r w:rsidR="0017150B" w:rsidRPr="000D4935">
        <w:rPr>
          <w:rFonts w:ascii="Angsana New" w:hAnsi="Angsana New"/>
          <w:sz w:val="30"/>
          <w:szCs w:val="30"/>
        </w:rPr>
        <w:t xml:space="preserve">16 </w:t>
      </w:r>
      <w:r w:rsidR="0017150B" w:rsidRPr="000D4935">
        <w:rPr>
          <w:rFonts w:ascii="Angsana New" w:hAnsi="Angsana New"/>
          <w:sz w:val="30"/>
          <w:szCs w:val="30"/>
          <w:cs/>
        </w:rPr>
        <w:t>ล้านบาท โดยมีบริษัท</w:t>
      </w:r>
      <w:r w:rsidR="0017150B" w:rsidRPr="000D4935">
        <w:rPr>
          <w:rFonts w:ascii="Angsana New" w:hAnsi="Angsana New" w:hint="cs"/>
          <w:sz w:val="30"/>
          <w:szCs w:val="30"/>
          <w:cs/>
        </w:rPr>
        <w:t xml:space="preserve"> หาดทิพย์ </w:t>
      </w:r>
      <w:r w:rsidR="0017150B" w:rsidRPr="000D4935">
        <w:rPr>
          <w:rFonts w:ascii="Angsana New" w:hAnsi="Angsana New"/>
          <w:sz w:val="30"/>
          <w:szCs w:val="30"/>
          <w:cs/>
        </w:rPr>
        <w:t>จำกัด</w:t>
      </w:r>
      <w:r w:rsidR="0017150B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17150B" w:rsidRPr="000D4935">
        <w:rPr>
          <w:rFonts w:ascii="Angsana New" w:hAnsi="Angsana New"/>
          <w:sz w:val="30"/>
          <w:szCs w:val="30"/>
        </w:rPr>
        <w:t>(</w:t>
      </w:r>
      <w:r w:rsidR="0017150B" w:rsidRPr="000D4935">
        <w:rPr>
          <w:rFonts w:ascii="Angsana New" w:hAnsi="Angsana New" w:hint="cs"/>
          <w:sz w:val="30"/>
          <w:szCs w:val="30"/>
          <w:cs/>
        </w:rPr>
        <w:t>มหาชน</w:t>
      </w:r>
      <w:r w:rsidR="0017150B" w:rsidRPr="000D4935">
        <w:rPr>
          <w:rFonts w:ascii="Angsana New" w:hAnsi="Angsana New"/>
          <w:sz w:val="30"/>
          <w:szCs w:val="30"/>
        </w:rPr>
        <w:t>)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 เป็นผู้ถือหุ้นในสัดส่วนร้อยละ </w:t>
      </w:r>
      <w:r w:rsidR="0017150B" w:rsidRPr="000D4935">
        <w:rPr>
          <w:rFonts w:ascii="Angsana New" w:hAnsi="Angsana New"/>
          <w:sz w:val="30"/>
          <w:szCs w:val="30"/>
        </w:rPr>
        <w:t>99.99</w:t>
      </w:r>
    </w:p>
    <w:p w14:paraId="7CBE3ADB" w14:textId="77777777" w:rsidR="0017150B" w:rsidRPr="0017150B" w:rsidRDefault="0017150B" w:rsidP="00171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D57195" w14:textId="725C57ED" w:rsidR="003C7A38" w:rsidRDefault="00B77744" w:rsidP="00E63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17150B" w:rsidRPr="000D4935">
        <w:rPr>
          <w:rFonts w:ascii="Angsana New" w:hAnsi="Angsana New" w:hint="cs"/>
          <w:sz w:val="30"/>
          <w:szCs w:val="30"/>
          <w:cs/>
        </w:rPr>
        <w:t>ธันวาคม</w:t>
      </w:r>
      <w:r w:rsidR="0017150B" w:rsidRPr="000D4935">
        <w:rPr>
          <w:rFonts w:ascii="Angsana New" w:hAnsi="Angsana New"/>
          <w:sz w:val="30"/>
          <w:szCs w:val="30"/>
        </w:rPr>
        <w:t xml:space="preserve"> 2563 </w:t>
      </w:r>
      <w:r w:rsidR="0017150B" w:rsidRPr="000D4935">
        <w:rPr>
          <w:rFonts w:ascii="Angsana New" w:hAnsi="Angsana New"/>
          <w:sz w:val="30"/>
          <w:szCs w:val="30"/>
          <w:cs/>
        </w:rPr>
        <w:t>บริษัทได้มีการจดทะเบียนจัดตั้ง บริษัท หาดทิพย์</w:t>
      </w:r>
      <w:r w:rsidR="0017150B" w:rsidRPr="000D4935">
        <w:rPr>
          <w:rFonts w:ascii="Angsana New" w:hAnsi="Angsana New"/>
          <w:sz w:val="30"/>
          <w:szCs w:val="30"/>
        </w:rPr>
        <w:t xml:space="preserve"> </w:t>
      </w:r>
      <w:r w:rsidR="0017150B" w:rsidRPr="000D4935">
        <w:rPr>
          <w:rFonts w:ascii="Angsana New" w:hAnsi="Angsana New" w:hint="cs"/>
          <w:sz w:val="30"/>
          <w:szCs w:val="30"/>
          <w:cs/>
        </w:rPr>
        <w:t>ดีเวลลอปเม้นท์</w:t>
      </w:r>
      <w:r w:rsidR="0017150B" w:rsidRPr="000D4935">
        <w:rPr>
          <w:rFonts w:ascii="Angsana New" w:hAnsi="Angsana New"/>
          <w:sz w:val="30"/>
          <w:szCs w:val="30"/>
        </w:rPr>
        <w:t xml:space="preserve"> </w:t>
      </w:r>
      <w:r w:rsidR="0017150B" w:rsidRPr="000D4935">
        <w:rPr>
          <w:rFonts w:ascii="Angsana New" w:hAnsi="Angsana New"/>
          <w:sz w:val="30"/>
          <w:szCs w:val="30"/>
          <w:cs/>
        </w:rPr>
        <w:t>จำกัด ซึ่ง</w:t>
      </w:r>
      <w:r w:rsidR="0017150B" w:rsidRPr="000D4935">
        <w:rPr>
          <w:rFonts w:ascii="Angsana New" w:hAnsi="Angsana New" w:hint="cs"/>
          <w:sz w:val="30"/>
          <w:szCs w:val="30"/>
          <w:cs/>
        </w:rPr>
        <w:t>เป็นบริษัทย่อยของบริษัท โดย</w:t>
      </w:r>
      <w:r w:rsidR="0017150B" w:rsidRPr="000D4935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17150B" w:rsidRPr="000D4935">
        <w:rPr>
          <w:rFonts w:ascii="Angsana New" w:hAnsi="Angsana New" w:hint="cs"/>
          <w:sz w:val="30"/>
          <w:szCs w:val="30"/>
          <w:cs/>
        </w:rPr>
        <w:t>การพัฒนาอสังหาริมทรัพย์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 </w:t>
      </w:r>
      <w:r w:rsidR="0017150B" w:rsidRPr="000D4935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="0017150B" w:rsidRPr="000D4935">
        <w:rPr>
          <w:rFonts w:ascii="Angsana New" w:hAnsi="Angsana New"/>
          <w:sz w:val="30"/>
          <w:szCs w:val="30"/>
          <w:cs/>
        </w:rPr>
        <w:t>มีทุนจดทะเบียนทั้งสิ้น</w:t>
      </w:r>
      <w:r w:rsidR="00690945">
        <w:rPr>
          <w:rFonts w:ascii="Angsana New" w:hAnsi="Angsana New"/>
          <w:sz w:val="30"/>
          <w:szCs w:val="30"/>
          <w:cs/>
        </w:rPr>
        <w:br/>
      </w:r>
      <w:r w:rsidR="0017150B" w:rsidRPr="000D4935">
        <w:rPr>
          <w:rFonts w:ascii="Angsana New" w:hAnsi="Angsana New"/>
          <w:sz w:val="30"/>
          <w:szCs w:val="30"/>
        </w:rPr>
        <w:t xml:space="preserve">1 </w:t>
      </w:r>
      <w:r w:rsidR="0017150B" w:rsidRPr="000D4935">
        <w:rPr>
          <w:rFonts w:ascii="Angsana New" w:hAnsi="Angsana New"/>
          <w:sz w:val="30"/>
          <w:szCs w:val="30"/>
          <w:cs/>
        </w:rPr>
        <w:t>ล้านบาท โดยมีบริษัท</w:t>
      </w:r>
      <w:r w:rsidR="0017150B" w:rsidRPr="000D4935">
        <w:rPr>
          <w:rFonts w:ascii="Angsana New" w:hAnsi="Angsana New" w:hint="cs"/>
          <w:sz w:val="30"/>
          <w:szCs w:val="30"/>
          <w:cs/>
        </w:rPr>
        <w:t xml:space="preserve"> หาดทิพย์ </w:t>
      </w:r>
      <w:r w:rsidR="0017150B" w:rsidRPr="000D4935">
        <w:rPr>
          <w:rFonts w:ascii="Angsana New" w:hAnsi="Angsana New"/>
          <w:sz w:val="30"/>
          <w:szCs w:val="30"/>
          <w:cs/>
        </w:rPr>
        <w:t>จำกัด</w:t>
      </w:r>
      <w:r w:rsidR="0017150B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17150B" w:rsidRPr="000D4935">
        <w:rPr>
          <w:rFonts w:ascii="Angsana New" w:hAnsi="Angsana New"/>
          <w:sz w:val="30"/>
          <w:szCs w:val="30"/>
        </w:rPr>
        <w:t>(</w:t>
      </w:r>
      <w:r w:rsidR="0017150B" w:rsidRPr="000D4935">
        <w:rPr>
          <w:rFonts w:ascii="Angsana New" w:hAnsi="Angsana New" w:hint="cs"/>
          <w:sz w:val="30"/>
          <w:szCs w:val="30"/>
          <w:cs/>
        </w:rPr>
        <w:t>มหาชน</w:t>
      </w:r>
      <w:r w:rsidR="0017150B" w:rsidRPr="000D4935">
        <w:rPr>
          <w:rFonts w:ascii="Angsana New" w:hAnsi="Angsana New"/>
          <w:sz w:val="30"/>
          <w:szCs w:val="30"/>
        </w:rPr>
        <w:t>)</w:t>
      </w:r>
      <w:r w:rsidR="0017150B" w:rsidRPr="000D4935">
        <w:rPr>
          <w:rFonts w:ascii="Angsana New" w:hAnsi="Angsana New"/>
          <w:sz w:val="30"/>
          <w:szCs w:val="30"/>
          <w:cs/>
        </w:rPr>
        <w:t xml:space="preserve"> เป็นผู้ถือหุ้นในสัดส่วนร้อยละ </w:t>
      </w:r>
      <w:r w:rsidR="0017150B" w:rsidRPr="000D4935">
        <w:rPr>
          <w:rFonts w:ascii="Angsana New" w:hAnsi="Angsana New"/>
          <w:sz w:val="30"/>
          <w:szCs w:val="30"/>
        </w:rPr>
        <w:t>99.96</w:t>
      </w:r>
      <w:r w:rsidR="003C7A38">
        <w:rPr>
          <w:rFonts w:ascii="Angsana New" w:hAnsi="Angsana New"/>
          <w:b/>
          <w:bCs/>
          <w:sz w:val="30"/>
          <w:szCs w:val="30"/>
        </w:rPr>
        <w:br w:type="page"/>
      </w:r>
    </w:p>
    <w:p w14:paraId="1ECB59BE" w14:textId="691FF4D3" w:rsidR="006C1C1D" w:rsidRDefault="006C1C1D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0945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Pr="00690945">
        <w:rPr>
          <w:rFonts w:ascii="Angsana New" w:hAnsi="Angsana New"/>
          <w:sz w:val="30"/>
          <w:szCs w:val="30"/>
        </w:rPr>
        <w:t>2564</w:t>
      </w:r>
      <w:r w:rsidRPr="00690945">
        <w:rPr>
          <w:rFonts w:ascii="Angsana New" w:hAnsi="Angsana New"/>
          <w:sz w:val="30"/>
          <w:szCs w:val="30"/>
          <w:cs/>
        </w:rPr>
        <w:t xml:space="preserve"> บริษัท หาดทิพย์ ฟู้ด แอนด์ เบฟเวอร์เรจเจส จ</w:t>
      </w:r>
      <w:r w:rsidR="000B3129" w:rsidRPr="00690945">
        <w:rPr>
          <w:rFonts w:ascii="Angsana New" w:hAnsi="Angsana New"/>
          <w:sz w:val="30"/>
          <w:szCs w:val="30"/>
          <w:cs/>
        </w:rPr>
        <w:t>ำ</w:t>
      </w:r>
      <w:r w:rsidRPr="00690945">
        <w:rPr>
          <w:rFonts w:ascii="Angsana New" w:hAnsi="Angsana New"/>
          <w:sz w:val="30"/>
          <w:szCs w:val="30"/>
          <w:cs/>
        </w:rPr>
        <w:t>กัด</w:t>
      </w:r>
      <w:r w:rsidR="007F2576" w:rsidRPr="00690945">
        <w:rPr>
          <w:rFonts w:ascii="Angsana New" w:hAnsi="Angsana New"/>
          <w:sz w:val="30"/>
          <w:szCs w:val="30"/>
          <w:cs/>
        </w:rPr>
        <w:t xml:space="preserve"> </w:t>
      </w:r>
      <w:r w:rsidR="0057409C">
        <w:rPr>
          <w:rFonts w:ascii="Angsana New" w:hAnsi="Angsana New" w:hint="cs"/>
          <w:sz w:val="30"/>
          <w:szCs w:val="30"/>
          <w:cs/>
        </w:rPr>
        <w:t>ได้</w:t>
      </w:r>
      <w:r w:rsidR="005C48C7">
        <w:rPr>
          <w:rFonts w:ascii="Angsana New" w:hAnsi="Angsana New" w:hint="cs"/>
          <w:sz w:val="30"/>
          <w:szCs w:val="30"/>
          <w:cs/>
        </w:rPr>
        <w:t>จ่ายชำระค่าหุ้นเพิ่มเติม</w:t>
      </w:r>
      <w:r w:rsidR="0057409C">
        <w:rPr>
          <w:rFonts w:ascii="Angsana New" w:hAnsi="Angsana New" w:hint="cs"/>
          <w:sz w:val="30"/>
          <w:szCs w:val="30"/>
          <w:cs/>
        </w:rPr>
        <w:t>ใน</w:t>
      </w:r>
      <w:r w:rsidRPr="00690945">
        <w:rPr>
          <w:rFonts w:ascii="Angsana New" w:hAnsi="Angsana New"/>
          <w:sz w:val="30"/>
          <w:szCs w:val="30"/>
          <w:cs/>
        </w:rPr>
        <w:t xml:space="preserve">บริษัท </w:t>
      </w:r>
      <w:r w:rsidR="0057409C">
        <w:rPr>
          <w:rFonts w:ascii="Angsana New" w:hAnsi="Angsana New"/>
          <w:sz w:val="30"/>
          <w:szCs w:val="30"/>
          <w:cs/>
        </w:rPr>
        <w:br/>
      </w:r>
      <w:r w:rsidRPr="00690945">
        <w:rPr>
          <w:rFonts w:ascii="Angsana New" w:hAnsi="Angsana New"/>
          <w:sz w:val="30"/>
          <w:szCs w:val="30"/>
          <w:cs/>
        </w:rPr>
        <w:t xml:space="preserve">กินดี อยู่ดี </w:t>
      </w:r>
      <w:r w:rsidRPr="00690945">
        <w:rPr>
          <w:rFonts w:ascii="Angsana New" w:hAnsi="Angsana New"/>
          <w:sz w:val="30"/>
          <w:szCs w:val="30"/>
        </w:rPr>
        <w:t>2020</w:t>
      </w:r>
      <w:r w:rsidRPr="00690945">
        <w:rPr>
          <w:rFonts w:ascii="Angsana New" w:hAnsi="Angsana New"/>
          <w:sz w:val="30"/>
          <w:szCs w:val="30"/>
          <w:cs/>
        </w:rPr>
        <w:t xml:space="preserve"> จ</w:t>
      </w:r>
      <w:r w:rsidR="000B3129" w:rsidRPr="00690945">
        <w:rPr>
          <w:rFonts w:ascii="Angsana New" w:hAnsi="Angsana New"/>
          <w:sz w:val="30"/>
          <w:szCs w:val="30"/>
          <w:cs/>
        </w:rPr>
        <w:t>ำ</w:t>
      </w:r>
      <w:r w:rsidRPr="00690945">
        <w:rPr>
          <w:rFonts w:ascii="Angsana New" w:hAnsi="Angsana New"/>
          <w:sz w:val="30"/>
          <w:szCs w:val="30"/>
          <w:cs/>
        </w:rPr>
        <w:t xml:space="preserve">กัด </w:t>
      </w:r>
      <w:r w:rsidR="000B3129" w:rsidRPr="00690945">
        <w:rPr>
          <w:rFonts w:ascii="Angsana New" w:hAnsi="Angsana New"/>
          <w:sz w:val="30"/>
          <w:szCs w:val="30"/>
          <w:cs/>
        </w:rPr>
        <w:t>ซึ่</w:t>
      </w:r>
      <w:r w:rsidRPr="00690945">
        <w:rPr>
          <w:rFonts w:ascii="Angsana New" w:hAnsi="Angsana New"/>
          <w:sz w:val="30"/>
          <w:szCs w:val="30"/>
          <w:cs/>
        </w:rPr>
        <w:t>งเป็นบริษัทย่อยทางอ้อมของบริษัท หาดทิพย์ จ</w:t>
      </w:r>
      <w:r w:rsidR="000B3129" w:rsidRPr="00690945">
        <w:rPr>
          <w:rFonts w:ascii="Angsana New" w:hAnsi="Angsana New"/>
          <w:sz w:val="30"/>
          <w:szCs w:val="30"/>
          <w:cs/>
        </w:rPr>
        <w:t>ำ</w:t>
      </w:r>
      <w:r w:rsidRPr="00690945">
        <w:rPr>
          <w:rFonts w:ascii="Angsana New" w:hAnsi="Angsana New"/>
          <w:sz w:val="30"/>
          <w:szCs w:val="30"/>
          <w:cs/>
        </w:rPr>
        <w:t xml:space="preserve">กัด (มหาชน) </w:t>
      </w:r>
      <w:r w:rsidR="005C48C7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5C48C7">
        <w:rPr>
          <w:rFonts w:ascii="Angsana New" w:hAnsi="Angsana New"/>
          <w:sz w:val="30"/>
          <w:szCs w:val="30"/>
        </w:rPr>
        <w:t xml:space="preserve">75 </w:t>
      </w:r>
      <w:r w:rsidR="005C48C7">
        <w:rPr>
          <w:rFonts w:ascii="Angsana New" w:hAnsi="Angsana New" w:hint="cs"/>
          <w:sz w:val="30"/>
          <w:szCs w:val="30"/>
          <w:cs/>
        </w:rPr>
        <w:t xml:space="preserve">มูลค่าหุ้นละ </w:t>
      </w:r>
      <w:r w:rsidR="005C48C7">
        <w:rPr>
          <w:rFonts w:ascii="Angsana New" w:hAnsi="Angsana New"/>
          <w:sz w:val="30"/>
          <w:szCs w:val="30"/>
        </w:rPr>
        <w:t xml:space="preserve">100 </w:t>
      </w:r>
      <w:r w:rsidR="005C48C7">
        <w:rPr>
          <w:rFonts w:ascii="Angsana New" w:hAnsi="Angsana New" w:hint="cs"/>
          <w:sz w:val="30"/>
          <w:szCs w:val="30"/>
          <w:cs/>
        </w:rPr>
        <w:t>บาท จำนวน</w:t>
      </w:r>
      <w:r w:rsidR="005C48C7">
        <w:rPr>
          <w:rFonts w:ascii="Angsana New" w:hAnsi="Angsana New"/>
          <w:sz w:val="30"/>
          <w:szCs w:val="30"/>
        </w:rPr>
        <w:t xml:space="preserve"> 127,800 </w:t>
      </w:r>
      <w:r w:rsidR="005C48C7">
        <w:rPr>
          <w:rFonts w:ascii="Angsana New" w:hAnsi="Angsana New" w:hint="cs"/>
          <w:sz w:val="30"/>
          <w:szCs w:val="30"/>
          <w:cs/>
        </w:rPr>
        <w:t xml:space="preserve">หุ้น เป็นจำนวนเงิน </w:t>
      </w:r>
      <w:r w:rsidR="005C48C7">
        <w:rPr>
          <w:rFonts w:ascii="Angsana New" w:hAnsi="Angsana New"/>
          <w:sz w:val="30"/>
          <w:szCs w:val="30"/>
        </w:rPr>
        <w:t xml:space="preserve">9.6 </w:t>
      </w:r>
      <w:r w:rsidR="005C48C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0945">
        <w:rPr>
          <w:rFonts w:ascii="Angsana New" w:hAnsi="Angsana New"/>
          <w:sz w:val="30"/>
          <w:szCs w:val="30"/>
          <w:cs/>
        </w:rPr>
        <w:t xml:space="preserve"> </w:t>
      </w:r>
    </w:p>
    <w:p w14:paraId="4B2C00A4" w14:textId="77777777" w:rsidR="00690945" w:rsidRPr="00690945" w:rsidRDefault="00690945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5D1A5B" w14:textId="055D0CAA" w:rsidR="006C1C1D" w:rsidRPr="00690945" w:rsidRDefault="006C1C1D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0945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690945">
        <w:rPr>
          <w:rFonts w:ascii="Angsana New" w:hAnsi="Angsana New"/>
          <w:sz w:val="30"/>
          <w:szCs w:val="30"/>
        </w:rPr>
        <w:t>2564</w:t>
      </w:r>
      <w:r w:rsidRPr="00690945">
        <w:rPr>
          <w:rFonts w:ascii="Angsana New" w:hAnsi="Angsana New"/>
          <w:sz w:val="30"/>
          <w:szCs w:val="30"/>
          <w:cs/>
        </w:rPr>
        <w:t xml:space="preserve"> บริษัทได้ลงทุนเพิ่มเติมในบริษัท หาดทิพย์ ฟู้ด แอนด์ เบฟเวอร์เรจเจส จ</w:t>
      </w:r>
      <w:r w:rsidR="00E4403E" w:rsidRPr="00690945">
        <w:rPr>
          <w:rFonts w:ascii="Angsana New" w:hAnsi="Angsana New"/>
          <w:sz w:val="30"/>
          <w:szCs w:val="30"/>
          <w:cs/>
        </w:rPr>
        <w:t>ำ</w:t>
      </w:r>
      <w:r w:rsidRPr="00690945">
        <w:rPr>
          <w:rFonts w:ascii="Angsana New" w:hAnsi="Angsana New"/>
          <w:sz w:val="30"/>
          <w:szCs w:val="30"/>
          <w:cs/>
        </w:rPr>
        <w:t>กัด ซ</w:t>
      </w:r>
      <w:r w:rsidR="000B3129" w:rsidRPr="00690945">
        <w:rPr>
          <w:rFonts w:ascii="Angsana New" w:hAnsi="Angsana New"/>
          <w:sz w:val="30"/>
          <w:szCs w:val="30"/>
          <w:cs/>
        </w:rPr>
        <w:t>ึ่</w:t>
      </w:r>
      <w:r w:rsidRPr="00690945">
        <w:rPr>
          <w:rFonts w:ascii="Angsana New" w:hAnsi="Angsana New"/>
          <w:sz w:val="30"/>
          <w:szCs w:val="30"/>
          <w:cs/>
        </w:rPr>
        <w:t xml:space="preserve">งเป็นบริษัทย่อยทางตรงของบริษัท จากเดิม </w:t>
      </w:r>
      <w:r w:rsidRPr="00690945">
        <w:rPr>
          <w:rFonts w:ascii="Angsana New" w:hAnsi="Angsana New"/>
          <w:sz w:val="30"/>
          <w:szCs w:val="30"/>
        </w:rPr>
        <w:t>20</w:t>
      </w:r>
      <w:r w:rsidRPr="00690945">
        <w:rPr>
          <w:rFonts w:ascii="Angsana New" w:hAnsi="Angsana New"/>
          <w:sz w:val="30"/>
          <w:szCs w:val="30"/>
          <w:cs/>
        </w:rPr>
        <w:t xml:space="preserve"> ล้านบาท เป็นจ</w:t>
      </w:r>
      <w:r w:rsidR="000B3129" w:rsidRPr="00690945">
        <w:rPr>
          <w:rFonts w:ascii="Angsana New" w:hAnsi="Angsana New"/>
          <w:sz w:val="30"/>
          <w:szCs w:val="30"/>
          <w:cs/>
        </w:rPr>
        <w:t>ำ</w:t>
      </w:r>
      <w:r w:rsidRPr="00690945">
        <w:rPr>
          <w:rFonts w:ascii="Angsana New" w:hAnsi="Angsana New"/>
          <w:sz w:val="30"/>
          <w:szCs w:val="30"/>
          <w:cs/>
        </w:rPr>
        <w:t xml:space="preserve">นวน </w:t>
      </w:r>
      <w:r w:rsidRPr="00690945">
        <w:rPr>
          <w:rFonts w:ascii="Angsana New" w:hAnsi="Angsana New"/>
          <w:sz w:val="30"/>
          <w:szCs w:val="30"/>
        </w:rPr>
        <w:t>30</w:t>
      </w:r>
      <w:r w:rsidRPr="00690945">
        <w:rPr>
          <w:rFonts w:ascii="Angsana New" w:hAnsi="Angsana New"/>
          <w:sz w:val="30"/>
          <w:szCs w:val="30"/>
          <w:cs/>
        </w:rPr>
        <w:t xml:space="preserve"> ล้านบาท ท</w:t>
      </w:r>
      <w:r w:rsidR="000B3129" w:rsidRPr="00690945">
        <w:rPr>
          <w:rFonts w:ascii="Angsana New" w:hAnsi="Angsana New"/>
          <w:sz w:val="30"/>
          <w:szCs w:val="30"/>
          <w:cs/>
        </w:rPr>
        <w:t>ั้งนี้</w:t>
      </w:r>
      <w:r w:rsidRPr="00690945">
        <w:rPr>
          <w:rFonts w:ascii="Angsana New" w:hAnsi="Angsana New"/>
          <w:sz w:val="30"/>
          <w:szCs w:val="30"/>
          <w:cs/>
        </w:rPr>
        <w:t>สัดส่วนการลงทุนของบริษัท หาดทิพย์ จ</w:t>
      </w:r>
      <w:r w:rsidR="000B3129" w:rsidRPr="00690945">
        <w:rPr>
          <w:rFonts w:ascii="Angsana New" w:hAnsi="Angsana New"/>
          <w:sz w:val="30"/>
          <w:szCs w:val="30"/>
          <w:cs/>
        </w:rPr>
        <w:t>ำ</w:t>
      </w:r>
      <w:r w:rsidRPr="00690945">
        <w:rPr>
          <w:rFonts w:ascii="Angsana New" w:hAnsi="Angsana New"/>
          <w:sz w:val="30"/>
          <w:szCs w:val="30"/>
          <w:cs/>
        </w:rPr>
        <w:t xml:space="preserve">กัด (มหาชน) ไม่มีการเปลี่ยนแปลง </w:t>
      </w:r>
    </w:p>
    <w:p w14:paraId="4AC9FF5F" w14:textId="77777777" w:rsidR="006C1C1D" w:rsidRPr="00690945" w:rsidRDefault="006C1C1D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85D032A" w14:textId="59D1E11D" w:rsidR="006C1C1D" w:rsidRPr="000D4935" w:rsidRDefault="006C1C1D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6C1C1D" w:rsidRPr="000D4935" w:rsidSect="00C2148E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9"/>
          <w:cols w:space="720"/>
        </w:sectPr>
      </w:pPr>
      <w:r w:rsidRPr="00690945">
        <w:rPr>
          <w:rFonts w:ascii="Angsana New" w:hAnsi="Angsana New"/>
          <w:sz w:val="30"/>
          <w:szCs w:val="30"/>
          <w:cs/>
        </w:rPr>
        <w:t>ในเดือนสิงหาคม</w:t>
      </w:r>
      <w:r w:rsidR="00B93319">
        <w:rPr>
          <w:rFonts w:ascii="Angsana New" w:hAnsi="Angsana New" w:hint="cs"/>
          <w:sz w:val="30"/>
          <w:szCs w:val="30"/>
          <w:cs/>
        </w:rPr>
        <w:t>และเดือนตุลาคม</w:t>
      </w:r>
      <w:r w:rsidRPr="00690945">
        <w:rPr>
          <w:rFonts w:ascii="Angsana New" w:hAnsi="Angsana New"/>
          <w:sz w:val="30"/>
          <w:szCs w:val="30"/>
          <w:cs/>
        </w:rPr>
        <w:t xml:space="preserve"> </w:t>
      </w:r>
      <w:r w:rsidRPr="00690945">
        <w:rPr>
          <w:rFonts w:ascii="Angsana New" w:hAnsi="Angsana New"/>
          <w:sz w:val="30"/>
          <w:szCs w:val="30"/>
        </w:rPr>
        <w:t xml:space="preserve">2564 </w:t>
      </w:r>
      <w:r w:rsidRPr="00690945">
        <w:rPr>
          <w:rFonts w:ascii="Angsana New" w:hAnsi="Angsana New"/>
          <w:sz w:val="30"/>
          <w:szCs w:val="30"/>
          <w:cs/>
        </w:rPr>
        <w:t>บริษัทได้ลงทุนเพิ่มเติมในบริษัท หาดทิพย์  ดีเวลลอปเม้นท์ จ</w:t>
      </w:r>
      <w:r w:rsidR="000B3129" w:rsidRPr="00690945">
        <w:rPr>
          <w:rFonts w:ascii="Angsana New" w:hAnsi="Angsana New"/>
          <w:sz w:val="30"/>
          <w:szCs w:val="30"/>
          <w:cs/>
        </w:rPr>
        <w:t>ำ</w:t>
      </w:r>
      <w:r w:rsidRPr="00690945">
        <w:rPr>
          <w:rFonts w:ascii="Angsana New" w:hAnsi="Angsana New"/>
          <w:sz w:val="30"/>
          <w:szCs w:val="30"/>
          <w:cs/>
        </w:rPr>
        <w:t>กัด ซ</w:t>
      </w:r>
      <w:r w:rsidR="000B3129" w:rsidRPr="00690945">
        <w:rPr>
          <w:rFonts w:ascii="Angsana New" w:hAnsi="Angsana New"/>
          <w:sz w:val="30"/>
          <w:szCs w:val="30"/>
          <w:cs/>
        </w:rPr>
        <w:t>ี่</w:t>
      </w:r>
      <w:r w:rsidRPr="00690945">
        <w:rPr>
          <w:rFonts w:ascii="Angsana New" w:hAnsi="Angsana New"/>
          <w:sz w:val="30"/>
          <w:szCs w:val="30"/>
          <w:cs/>
        </w:rPr>
        <w:t xml:space="preserve">งเป็นบริษัทย่อยทางตรงของบริษัท จากเดิม </w:t>
      </w:r>
      <w:r w:rsidRPr="00690945">
        <w:rPr>
          <w:rFonts w:ascii="Angsana New" w:hAnsi="Angsana New"/>
          <w:sz w:val="30"/>
          <w:szCs w:val="30"/>
        </w:rPr>
        <w:t xml:space="preserve">1 </w:t>
      </w:r>
      <w:r w:rsidRPr="00690945">
        <w:rPr>
          <w:rFonts w:ascii="Angsana New" w:hAnsi="Angsana New"/>
          <w:sz w:val="30"/>
          <w:szCs w:val="30"/>
          <w:cs/>
        </w:rPr>
        <w:t>ล้านบาท เป็นจ</w:t>
      </w:r>
      <w:r w:rsidR="000B3129" w:rsidRPr="00690945">
        <w:rPr>
          <w:rFonts w:ascii="Angsana New" w:hAnsi="Angsana New"/>
          <w:sz w:val="30"/>
          <w:szCs w:val="30"/>
          <w:cs/>
        </w:rPr>
        <w:t>ำ</w:t>
      </w:r>
      <w:r w:rsidRPr="00690945">
        <w:rPr>
          <w:rFonts w:ascii="Angsana New" w:hAnsi="Angsana New"/>
          <w:sz w:val="30"/>
          <w:szCs w:val="30"/>
          <w:cs/>
        </w:rPr>
        <w:t xml:space="preserve">นวน </w:t>
      </w:r>
      <w:r w:rsidRPr="00690945">
        <w:rPr>
          <w:rFonts w:ascii="Angsana New" w:hAnsi="Angsana New"/>
          <w:sz w:val="30"/>
          <w:szCs w:val="30"/>
        </w:rPr>
        <w:t xml:space="preserve">81 </w:t>
      </w:r>
      <w:r w:rsidRPr="00690945">
        <w:rPr>
          <w:rFonts w:ascii="Angsana New" w:hAnsi="Angsana New"/>
          <w:sz w:val="30"/>
          <w:szCs w:val="30"/>
          <w:cs/>
        </w:rPr>
        <w:t>ล้านบาท ซ</w:t>
      </w:r>
      <w:r w:rsidR="000B3129" w:rsidRPr="00690945">
        <w:rPr>
          <w:rFonts w:ascii="Angsana New" w:hAnsi="Angsana New"/>
          <w:sz w:val="30"/>
          <w:szCs w:val="30"/>
          <w:cs/>
        </w:rPr>
        <w:t>ึ่</w:t>
      </w:r>
      <w:r w:rsidRPr="00690945">
        <w:rPr>
          <w:rFonts w:ascii="Angsana New" w:hAnsi="Angsana New"/>
          <w:sz w:val="30"/>
          <w:szCs w:val="30"/>
          <w:cs/>
        </w:rPr>
        <w:t>งท</w:t>
      </w:r>
      <w:r w:rsidR="000B3129" w:rsidRPr="00690945">
        <w:rPr>
          <w:rFonts w:ascii="Angsana New" w:hAnsi="Angsana New"/>
          <w:sz w:val="30"/>
          <w:szCs w:val="30"/>
          <w:cs/>
        </w:rPr>
        <w:t>ำ</w:t>
      </w:r>
      <w:r w:rsidRPr="00690945">
        <w:rPr>
          <w:rFonts w:ascii="Angsana New" w:hAnsi="Angsana New"/>
          <w:sz w:val="30"/>
          <w:szCs w:val="30"/>
          <w:cs/>
        </w:rPr>
        <w:t xml:space="preserve">ให้สัดส่วนการลงทุนของบริษัท หาดทิพย์ </w:t>
      </w:r>
      <w:r w:rsidR="00D67430" w:rsidRPr="00690945">
        <w:rPr>
          <w:rFonts w:ascii="Angsana New" w:hAnsi="Angsana New"/>
          <w:sz w:val="30"/>
          <w:szCs w:val="30"/>
          <w:cs/>
        </w:rPr>
        <w:t>จำ</w:t>
      </w:r>
      <w:r w:rsidRPr="00690945">
        <w:rPr>
          <w:rFonts w:ascii="Angsana New" w:hAnsi="Angsana New"/>
          <w:sz w:val="30"/>
          <w:szCs w:val="30"/>
          <w:cs/>
        </w:rPr>
        <w:t xml:space="preserve">กัด (มหาชน) เปลี่ยนแปลงจากร้อยละ </w:t>
      </w:r>
      <w:r w:rsidRPr="00690945">
        <w:rPr>
          <w:rFonts w:ascii="Angsana New" w:hAnsi="Angsana New"/>
          <w:sz w:val="30"/>
          <w:szCs w:val="30"/>
        </w:rPr>
        <w:t xml:space="preserve">99.96 </w:t>
      </w:r>
      <w:r w:rsidRPr="00690945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690945">
        <w:rPr>
          <w:rFonts w:ascii="Angsana New" w:hAnsi="Angsana New"/>
          <w:sz w:val="30"/>
          <w:szCs w:val="30"/>
        </w:rPr>
        <w:t>99.</w:t>
      </w:r>
      <w:r w:rsidRPr="00D67430">
        <w:rPr>
          <w:rFonts w:ascii="Angsana New" w:hAnsi="Angsana New"/>
          <w:sz w:val="30"/>
          <w:szCs w:val="30"/>
        </w:rPr>
        <w:t>99</w:t>
      </w:r>
    </w:p>
    <w:tbl>
      <w:tblPr>
        <w:tblW w:w="149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3420"/>
        <w:gridCol w:w="900"/>
        <w:gridCol w:w="180"/>
        <w:gridCol w:w="900"/>
        <w:gridCol w:w="185"/>
        <w:gridCol w:w="89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345CA5" w:rsidRPr="000D4935" w:rsidDel="00685444" w14:paraId="0391C30D" w14:textId="77777777" w:rsidTr="001362F1">
        <w:trPr>
          <w:cantSplit/>
          <w:trHeight w:val="363"/>
          <w:tblHeader/>
        </w:trPr>
        <w:tc>
          <w:tcPr>
            <w:tcW w:w="3060" w:type="dxa"/>
          </w:tcPr>
          <w:p w14:paraId="29F30DA1" w14:textId="21A5E779" w:rsidR="001E5EF9" w:rsidRPr="000D4935" w:rsidDel="00685444" w:rsidRDefault="001E5EF9" w:rsidP="000D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880" w:type="dxa"/>
            <w:gridSpan w:val="16"/>
          </w:tcPr>
          <w:p w14:paraId="6C5E9547" w14:textId="18F59D72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45CA5" w:rsidRPr="000D4935" w:rsidDel="00685444" w14:paraId="1A77E6BF" w14:textId="77777777" w:rsidTr="001362F1">
        <w:trPr>
          <w:cantSplit/>
          <w:trHeight w:val="363"/>
          <w:tblHeader/>
        </w:trPr>
        <w:tc>
          <w:tcPr>
            <w:tcW w:w="3060" w:type="dxa"/>
          </w:tcPr>
          <w:p w14:paraId="09F47FC0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420" w:type="dxa"/>
          </w:tcPr>
          <w:p w14:paraId="03D59ACE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34A09133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</w:tcPr>
          <w:p w14:paraId="0EEF2C7E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088AA4E2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9E4340A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52AD377A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5A3626F9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A820E9F" w14:textId="7AF5E710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345CA5" w:rsidRPr="000D4935" w14:paraId="0202FB99" w14:textId="77777777" w:rsidTr="001362F1">
        <w:trPr>
          <w:cantSplit/>
          <w:trHeight w:val="435"/>
          <w:tblHeader/>
        </w:trPr>
        <w:tc>
          <w:tcPr>
            <w:tcW w:w="3060" w:type="dxa"/>
          </w:tcPr>
          <w:p w14:paraId="04DBDFF8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420" w:type="dxa"/>
          </w:tcPr>
          <w:p w14:paraId="022BD183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980" w:type="dxa"/>
            <w:gridSpan w:val="3"/>
          </w:tcPr>
          <w:p w14:paraId="66114CB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185" w:type="dxa"/>
          </w:tcPr>
          <w:p w14:paraId="40B8857C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01E5CCB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67EAC305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3448886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DA5FCB5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43DCA06B" w14:textId="46AE3810" w:rsidR="001E5EF9" w:rsidRPr="000D4935" w:rsidRDefault="00F2114E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806F07" w:rsidRPr="000D493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31546A" w:rsidRPr="000D4935" w14:paraId="0C4D84D2" w14:textId="77777777" w:rsidTr="001362F1">
        <w:trPr>
          <w:cantSplit/>
          <w:trHeight w:val="389"/>
          <w:tblHeader/>
        </w:trPr>
        <w:tc>
          <w:tcPr>
            <w:tcW w:w="3060" w:type="dxa"/>
          </w:tcPr>
          <w:p w14:paraId="1286F21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420" w:type="dxa"/>
          </w:tcPr>
          <w:p w14:paraId="5E02F5E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2A1C2E4" w14:textId="16C172B8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2BE8258" w14:textId="77777777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19B1174" w14:textId="333BC828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5" w:type="dxa"/>
          </w:tcPr>
          <w:p w14:paraId="14F984C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4367BDE1" w14:textId="27E1F52D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DEC36AD" w14:textId="77777777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9FA9829" w14:textId="422470A0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4DAC4CE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60F75B0" w14:textId="2155020D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A22C21E" w14:textId="77777777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7DE94B" w14:textId="0806F8EB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536BA76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4020D5B" w14:textId="7185337C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DC74E53" w14:textId="77777777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14A012" w14:textId="2903CAEE" w:rsidR="0031546A" w:rsidRPr="000D4935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1546A" w:rsidRPr="000D4935" w14:paraId="7B105C29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14ED1B32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67391BC3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14EAF670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5" w:type="dxa"/>
          </w:tcPr>
          <w:p w14:paraId="14FCDE10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95" w:type="dxa"/>
            <w:gridSpan w:val="11"/>
            <w:vAlign w:val="bottom"/>
          </w:tcPr>
          <w:p w14:paraId="43DFC834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1546A" w:rsidRPr="000D4935" w14:paraId="05B039A3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3DAC98F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2175102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2FA5D06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CF7E60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83028DB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5A9C1653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311153E8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CCB863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CA5DEB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81E3C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0D1634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1197D7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9F011E2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9EACD0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FC8CC7A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559480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D2DEB7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1546A" w:rsidRPr="000D4935" w14:paraId="21CE27CA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549FD52A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เซ้าเทิร์น ร็อคส์ จำกัด</w:t>
            </w:r>
          </w:p>
        </w:tc>
        <w:tc>
          <w:tcPr>
            <w:tcW w:w="3420" w:type="dxa"/>
          </w:tcPr>
          <w:p w14:paraId="12C199E2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ผลิตและจำหน่ายขวดพลาสติกกึ่งสำเร็จรูปและ</w:t>
            </w:r>
          </w:p>
        </w:tc>
        <w:tc>
          <w:tcPr>
            <w:tcW w:w="900" w:type="dxa"/>
          </w:tcPr>
          <w:p w14:paraId="28391C9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0B7EA4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E06179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4AC4F186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0072758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137956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22A20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AF8871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81227FA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B946A46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7BDF211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CFC72E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BD1FEDB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22B1510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9D3EA3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1546A" w:rsidRPr="000D4935" w14:paraId="5EB66DE5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7CD92CF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420" w:type="dxa"/>
          </w:tcPr>
          <w:p w14:paraId="32A030D1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both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ขวดพลาสติกและรับจ้างเป่าขวดพลาสติก</w:t>
            </w:r>
          </w:p>
        </w:tc>
        <w:tc>
          <w:tcPr>
            <w:tcW w:w="900" w:type="dxa"/>
            <w:vAlign w:val="center"/>
          </w:tcPr>
          <w:p w14:paraId="467D9745" w14:textId="4E1A5A80" w:rsidR="0031546A" w:rsidRPr="00714E67" w:rsidRDefault="004C2E55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714E67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B2107A2" w14:textId="77777777" w:rsidR="0031546A" w:rsidRPr="00714E67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D2EBC54" w14:textId="74A3DBDC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14:paraId="24FB9A44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6359DB92" w14:textId="350FA0B0" w:rsidR="0031546A" w:rsidRPr="00714E67" w:rsidRDefault="004C2E55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714E67">
              <w:rPr>
                <w:rFonts w:ascii="Angsana New" w:hAnsi="Angsana New"/>
                <w:sz w:val="28"/>
                <w:szCs w:val="28"/>
              </w:rPr>
              <w:t>97,000</w:t>
            </w:r>
          </w:p>
        </w:tc>
        <w:tc>
          <w:tcPr>
            <w:tcW w:w="180" w:type="dxa"/>
            <w:vAlign w:val="bottom"/>
          </w:tcPr>
          <w:p w14:paraId="09496B13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9D751E" w14:textId="31D95028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97,000</w:t>
            </w:r>
          </w:p>
        </w:tc>
        <w:tc>
          <w:tcPr>
            <w:tcW w:w="180" w:type="dxa"/>
            <w:vAlign w:val="bottom"/>
          </w:tcPr>
          <w:p w14:paraId="13A2E91A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BD53ED1" w14:textId="771AFD18" w:rsidR="0031546A" w:rsidRPr="00714E67" w:rsidRDefault="00714E67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714E67">
              <w:rPr>
                <w:rFonts w:ascii="Angsana New" w:hAnsi="Angsana New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6ED7D6DA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95A5E02" w14:textId="492BD248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4AD55375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4EF9C72" w14:textId="70AD04BC" w:rsidR="0031546A" w:rsidRPr="000D4935" w:rsidRDefault="002F6911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140,640</w:t>
            </w:r>
          </w:p>
        </w:tc>
        <w:tc>
          <w:tcPr>
            <w:tcW w:w="180" w:type="dxa"/>
            <w:vAlign w:val="bottom"/>
          </w:tcPr>
          <w:p w14:paraId="2751C5AA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18D52A" w14:textId="0A869238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296,979</w:t>
            </w:r>
          </w:p>
        </w:tc>
      </w:tr>
      <w:tr w:rsidR="0031546A" w:rsidRPr="000D4935" w14:paraId="0C824B5D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17A2C88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บริษัท หาดทิพย์ ฟู้ด แอนด์ </w:t>
            </w:r>
          </w:p>
        </w:tc>
        <w:tc>
          <w:tcPr>
            <w:tcW w:w="3420" w:type="dxa"/>
          </w:tcPr>
          <w:p w14:paraId="5AF3B0D1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51D33098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FC1BEC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3BC80B5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0468FEC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4B03B64B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754172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5CA953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D8B91A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B4226A3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D10F5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471596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13FB2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97C57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7F3115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8AEBBC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546A" w:rsidRPr="000D4935" w14:paraId="5E5F5330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7D91EDDF" w14:textId="23BBB424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 เบฟเวอร์เรจเจส จำกัด</w:t>
            </w:r>
          </w:p>
        </w:tc>
        <w:tc>
          <w:tcPr>
            <w:tcW w:w="3420" w:type="dxa"/>
          </w:tcPr>
          <w:p w14:paraId="625F81F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0509C79C" w14:textId="001616C0" w:rsidR="0031546A" w:rsidRPr="000D4935" w:rsidRDefault="004C2E55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33B6E35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79FFCC7B" w14:textId="3EBCD60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14:paraId="655473BB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3E8C03F" w14:textId="071287B2" w:rsidR="0031546A" w:rsidRPr="000D4935" w:rsidRDefault="004C2E55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80" w:type="dxa"/>
            <w:vAlign w:val="bottom"/>
          </w:tcPr>
          <w:p w14:paraId="43241FA2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DE4F4F" w14:textId="7CBCA3D5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80" w:type="dxa"/>
            <w:vAlign w:val="bottom"/>
          </w:tcPr>
          <w:p w14:paraId="7A957225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248FD96" w14:textId="709E6C58" w:rsidR="0031546A" w:rsidRPr="000D4935" w:rsidRDefault="00714E67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80" w:type="dxa"/>
            <w:vAlign w:val="bottom"/>
          </w:tcPr>
          <w:p w14:paraId="55353EFB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BDF4B4" w14:textId="736C9EC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80" w:type="dxa"/>
            <w:vAlign w:val="bottom"/>
          </w:tcPr>
          <w:p w14:paraId="70618F34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BFBACB" w14:textId="389B8EF7" w:rsidR="0031546A" w:rsidRPr="000D4935" w:rsidRDefault="002F6911" w:rsidP="00C2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6DF62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893266" w14:textId="20F6ECD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1546A" w:rsidRPr="000D4935" w14:paraId="347D78EA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0A073401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หาดทิพย์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lang w:val="en-GB"/>
              </w:rPr>
              <w:t xml:space="preserve"> 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คอมเมอร์เชียล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lang w:val="en-GB"/>
              </w:rPr>
              <w:t xml:space="preserve"> 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3420" w:type="dxa"/>
          </w:tcPr>
          <w:p w14:paraId="5162BC7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vAlign w:val="center"/>
          </w:tcPr>
          <w:p w14:paraId="53E5F51B" w14:textId="71113E6B" w:rsidR="0031546A" w:rsidRPr="000D4935" w:rsidRDefault="004C2E55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7F8E3A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62424526" w14:textId="536ECDB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14:paraId="2363A796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4120E4BB" w14:textId="3167CBCD" w:rsidR="0031546A" w:rsidRPr="000D4935" w:rsidRDefault="004C2E55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25F3BF7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04F06E" w14:textId="764545D2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3F88684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F154E19" w14:textId="6720420A" w:rsidR="0031546A" w:rsidRPr="000D4935" w:rsidRDefault="00714E67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1F61FAE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E390CB" w14:textId="03CBBFB9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11366E8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3BD08A" w14:textId="42C87E82" w:rsidR="0031546A" w:rsidRPr="000D4935" w:rsidRDefault="002F6911" w:rsidP="00C2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BC3C9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6E1DE3" w14:textId="691B3DA9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1546A" w:rsidRPr="000D4935" w14:paraId="559BEFEA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18ABE302" w14:textId="24ADB4B2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หาดทิพย์ ดีเวลลอปเม้นท์ จำกัด</w:t>
            </w:r>
          </w:p>
        </w:tc>
        <w:tc>
          <w:tcPr>
            <w:tcW w:w="3420" w:type="dxa"/>
          </w:tcPr>
          <w:p w14:paraId="15307B8D" w14:textId="426E1045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4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vAlign w:val="center"/>
          </w:tcPr>
          <w:p w14:paraId="00009011" w14:textId="6508C2A6" w:rsidR="0031546A" w:rsidRPr="000D4935" w:rsidRDefault="004C2E55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0A3865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0C665B62" w14:textId="3725AB10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5" w:type="dxa"/>
            <w:vAlign w:val="center"/>
          </w:tcPr>
          <w:p w14:paraId="4DCC655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355890ED" w14:textId="143E0EAB" w:rsidR="0031546A" w:rsidRPr="000D4935" w:rsidRDefault="004C2E55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9036C4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036C4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  <w:vAlign w:val="bottom"/>
          </w:tcPr>
          <w:p w14:paraId="21BC912B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19D385" w14:textId="10123106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80" w:type="dxa"/>
            <w:vAlign w:val="bottom"/>
          </w:tcPr>
          <w:p w14:paraId="2BD4784C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117D36E" w14:textId="69DD1C29" w:rsidR="0031546A" w:rsidRPr="000D4935" w:rsidRDefault="00714E67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8A19E3">
              <w:rPr>
                <w:rFonts w:ascii="Angsana New" w:hAnsi="Angsana New"/>
                <w:sz w:val="28"/>
                <w:szCs w:val="28"/>
              </w:rPr>
              <w:t>8</w:t>
            </w:r>
            <w:r w:rsidR="008A19E3" w:rsidRPr="008A19E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8A19E3">
              <w:rPr>
                <w:rFonts w:ascii="Angsana New" w:hAnsi="Angsana New"/>
                <w:sz w:val="28"/>
                <w:szCs w:val="28"/>
              </w:rPr>
              <w:t>,</w:t>
            </w:r>
            <w:r w:rsidR="008A19E3" w:rsidRPr="008A19E3">
              <w:rPr>
                <w:rFonts w:ascii="Angsana New" w:hAnsi="Angsana New" w:hint="cs"/>
                <w:sz w:val="28"/>
                <w:szCs w:val="28"/>
                <w:cs/>
              </w:rPr>
              <w:t>999</w:t>
            </w:r>
          </w:p>
        </w:tc>
        <w:tc>
          <w:tcPr>
            <w:tcW w:w="180" w:type="dxa"/>
            <w:vAlign w:val="bottom"/>
          </w:tcPr>
          <w:p w14:paraId="5A16D1F1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80E01F" w14:textId="618F5619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  <w:vAlign w:val="bottom"/>
          </w:tcPr>
          <w:p w14:paraId="4322C95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941FA0" w14:textId="20AA26D5" w:rsidR="0031546A" w:rsidRPr="000D4935" w:rsidRDefault="002F6911" w:rsidP="00C2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58DF5F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230C4E" w14:textId="48924785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546A" w:rsidRPr="000D4935" w14:paraId="1525C341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4C946EC4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 </w:t>
            </w:r>
            <w:r w:rsidRPr="000D493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3420" w:type="dxa"/>
          </w:tcPr>
          <w:p w14:paraId="756A332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0639A38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445B92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579D9D7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7EA6D2DC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0F4463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37B056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7497B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ED952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01099" w14:textId="0E197054" w:rsidR="0031546A" w:rsidRPr="000D4935" w:rsidRDefault="00135ABF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223,992</w:t>
            </w:r>
          </w:p>
        </w:tc>
        <w:tc>
          <w:tcPr>
            <w:tcW w:w="180" w:type="dxa"/>
            <w:vAlign w:val="bottom"/>
          </w:tcPr>
          <w:p w14:paraId="2D099B18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FB591" w14:textId="7E14BECA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</w:rPr>
              <w:t>13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</w:rPr>
              <w:t>,992</w:t>
            </w:r>
          </w:p>
        </w:tc>
        <w:tc>
          <w:tcPr>
            <w:tcW w:w="180" w:type="dxa"/>
            <w:vAlign w:val="bottom"/>
          </w:tcPr>
          <w:p w14:paraId="7835714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48EAA5" w14:textId="6D92A09D" w:rsidR="0031546A" w:rsidRPr="000D4935" w:rsidRDefault="00C23232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140,640</w:t>
            </w:r>
          </w:p>
        </w:tc>
        <w:tc>
          <w:tcPr>
            <w:tcW w:w="180" w:type="dxa"/>
            <w:vAlign w:val="bottom"/>
          </w:tcPr>
          <w:p w14:paraId="495E9B06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6E2246" w14:textId="46353419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296,979</w:t>
            </w:r>
          </w:p>
        </w:tc>
      </w:tr>
      <w:tr w:rsidR="0031546A" w:rsidRPr="000D4935" w14:paraId="1B53C87C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64C056B3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420" w:type="dxa"/>
          </w:tcPr>
          <w:p w14:paraId="41CAF2C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21D1CA9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56B398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0134776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54D68D0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45EE209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65F3C3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4559A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8E39E3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74F6CA4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07ABBD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545B8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48637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1DD8F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19C07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FA7B2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546A" w:rsidRPr="000D4935" w14:paraId="1F7755FD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783F08CC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420" w:type="dxa"/>
          </w:tcPr>
          <w:p w14:paraId="25416C74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9EA58C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5DDFA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4259FD6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115C5728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1E88461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F6A34B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E36F81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397A0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40C7541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FB165A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956F6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AE0CF2A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784FE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9F36D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08176C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546A" w:rsidRPr="000D4935" w14:paraId="01D0FC04" w14:textId="77777777" w:rsidTr="00FA2E6E">
        <w:trPr>
          <w:cantSplit/>
          <w:trHeight w:val="197"/>
        </w:trPr>
        <w:tc>
          <w:tcPr>
            <w:tcW w:w="3060" w:type="dxa"/>
            <w:vAlign w:val="bottom"/>
          </w:tcPr>
          <w:p w14:paraId="402A96E3" w14:textId="6D7A905B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กิน</w:t>
            </w: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 xml:space="preserve">ดี 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อยู่ดี 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</w:rPr>
              <w:t>2020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420" w:type="dxa"/>
          </w:tcPr>
          <w:p w14:paraId="3CEB635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2D4F21DA" w14:textId="14837A8D" w:rsidR="0031546A" w:rsidRPr="000D4935" w:rsidRDefault="005830BE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71.00</w:t>
            </w:r>
          </w:p>
        </w:tc>
        <w:tc>
          <w:tcPr>
            <w:tcW w:w="180" w:type="dxa"/>
          </w:tcPr>
          <w:p w14:paraId="4FD27DD6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59326C2F" w14:textId="6324069D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71.00</w:t>
            </w:r>
          </w:p>
        </w:tc>
        <w:tc>
          <w:tcPr>
            <w:tcW w:w="185" w:type="dxa"/>
            <w:vAlign w:val="center"/>
          </w:tcPr>
          <w:p w14:paraId="7E6D210F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3B9A426C" w14:textId="78C94D92" w:rsidR="0031546A" w:rsidRPr="000D4935" w:rsidRDefault="005830BE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80" w:type="dxa"/>
            <w:vAlign w:val="bottom"/>
          </w:tcPr>
          <w:p w14:paraId="27F2FA62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7C5094" w14:textId="0EE8F0B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16,500</w:t>
            </w:r>
          </w:p>
        </w:tc>
        <w:tc>
          <w:tcPr>
            <w:tcW w:w="180" w:type="dxa"/>
            <w:vAlign w:val="bottom"/>
          </w:tcPr>
          <w:p w14:paraId="4F2C0279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667CB73" w14:textId="7ECD8529" w:rsidR="0031546A" w:rsidRPr="000D4935" w:rsidRDefault="005830BE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21,300</w:t>
            </w:r>
          </w:p>
        </w:tc>
        <w:tc>
          <w:tcPr>
            <w:tcW w:w="180" w:type="dxa"/>
            <w:vAlign w:val="bottom"/>
          </w:tcPr>
          <w:p w14:paraId="36F4DF68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2B7072" w14:textId="75CB3545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11,715</w:t>
            </w:r>
          </w:p>
        </w:tc>
        <w:tc>
          <w:tcPr>
            <w:tcW w:w="180" w:type="dxa"/>
            <w:vAlign w:val="bottom"/>
          </w:tcPr>
          <w:p w14:paraId="7C85B32E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37EFF6" w14:textId="6CC6FF1B" w:rsidR="0031546A" w:rsidRPr="000D4935" w:rsidRDefault="00700884" w:rsidP="0070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FD7AC5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5BBF91" w14:textId="1C4CE040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08D1C50B" w14:textId="77777777" w:rsidR="002A7730" w:rsidRPr="000D4935" w:rsidRDefault="002A7730" w:rsidP="00351A49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spacing w:val="-6"/>
          <w:sz w:val="30"/>
          <w:szCs w:val="30"/>
          <w:lang w:bidi="th-TH"/>
        </w:rPr>
      </w:pPr>
    </w:p>
    <w:p w14:paraId="4EF9F8B3" w14:textId="77777777" w:rsidR="00446F8A" w:rsidRPr="000D4935" w:rsidRDefault="00446F8A" w:rsidP="000A1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6B2946" w14:textId="77777777" w:rsidR="00446F8A" w:rsidRPr="000D4935" w:rsidRDefault="00446F8A" w:rsidP="00446F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446F8A" w:rsidRPr="000D4935" w:rsidSect="00D562F7">
          <w:headerReference w:type="default" r:id="rId1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4A4D415" w14:textId="6587CBA9" w:rsidR="00BA3AB7" w:rsidRDefault="000A10DE" w:rsidP="00752157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C5548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bookmarkStart w:id="1" w:name="_Hlk94872557"/>
    </w:p>
    <w:p w14:paraId="488374AA" w14:textId="4448F485" w:rsidR="003C7A38" w:rsidRDefault="003C7A38" w:rsidP="001156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0"/>
          <w:szCs w:val="20"/>
        </w:rPr>
      </w:pPr>
    </w:p>
    <w:tbl>
      <w:tblPr>
        <w:tblW w:w="9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70"/>
        <w:gridCol w:w="270"/>
        <w:gridCol w:w="270"/>
        <w:gridCol w:w="270"/>
        <w:gridCol w:w="900"/>
        <w:gridCol w:w="270"/>
        <w:gridCol w:w="1170"/>
        <w:gridCol w:w="270"/>
        <w:gridCol w:w="810"/>
        <w:gridCol w:w="90"/>
        <w:gridCol w:w="180"/>
        <w:gridCol w:w="56"/>
        <w:gridCol w:w="838"/>
        <w:gridCol w:w="239"/>
        <w:gridCol w:w="818"/>
      </w:tblGrid>
      <w:tr w:rsidR="006438A5" w:rsidRPr="00B61A67" w14:paraId="3152BFA7" w14:textId="77777777" w:rsidTr="006438A5">
        <w:trPr>
          <w:trHeight w:val="279"/>
          <w:tblHeader/>
        </w:trPr>
        <w:tc>
          <w:tcPr>
            <w:tcW w:w="2430" w:type="dxa"/>
            <w:shd w:val="clear" w:color="auto" w:fill="auto"/>
          </w:tcPr>
          <w:p w14:paraId="6FD9D35C" w14:textId="32348DF8" w:rsidR="00B06A82" w:rsidRPr="00B61A67" w:rsidRDefault="00B06A82" w:rsidP="006C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E7460" w14:textId="3181E59D" w:rsidR="00B06A82" w:rsidRPr="00B61A67" w:rsidRDefault="00B06A82" w:rsidP="006C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133567" w14:textId="77777777" w:rsidR="00B06A82" w:rsidRPr="00B61A67" w:rsidRDefault="00B06A82" w:rsidP="006C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F4A8E7" w14:textId="0C3AFFD2" w:rsidR="00B06A82" w:rsidRPr="00B61A67" w:rsidRDefault="00B06A82" w:rsidP="006C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20082C1" w14:textId="77777777" w:rsidR="00B06A82" w:rsidRPr="00B61A67" w:rsidRDefault="00B06A82" w:rsidP="006C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6"/>
            <w:vAlign w:val="bottom"/>
          </w:tcPr>
          <w:p w14:paraId="5D7B27DD" w14:textId="36CD6AE1" w:rsidR="00B06A82" w:rsidRPr="00B61A67" w:rsidRDefault="00B06A82" w:rsidP="006C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B5285E" w14:textId="77777777" w:rsidR="00B06A82" w:rsidRPr="00B61A67" w:rsidRDefault="00B06A82" w:rsidP="006C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6F65D96B" w14:textId="15721A4D" w:rsidR="00B06A82" w:rsidRPr="00B61A67" w:rsidRDefault="00B06A82" w:rsidP="006C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A67" w:rsidRPr="00B61A67" w14:paraId="055AE86C" w14:textId="77777777" w:rsidTr="006438A5">
        <w:trPr>
          <w:trHeight w:val="729"/>
          <w:tblHeader/>
        </w:trPr>
        <w:tc>
          <w:tcPr>
            <w:tcW w:w="2430" w:type="dxa"/>
            <w:shd w:val="clear" w:color="auto" w:fill="auto"/>
          </w:tcPr>
          <w:p w14:paraId="5FD38893" w14:textId="77777777" w:rsidR="00B61A67" w:rsidRPr="00B61A67" w:rsidRDefault="00B61A6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bottom"/>
          </w:tcPr>
          <w:p w14:paraId="27ED0FE3" w14:textId="741BA598" w:rsidR="00B61A67" w:rsidRPr="00B61A67" w:rsidRDefault="00B61A6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C87362E" w14:textId="77777777" w:rsidR="00B61A67" w:rsidRPr="00B61A67" w:rsidRDefault="00B61A6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365DD2" w14:textId="7622B77D" w:rsidR="00B61A67" w:rsidRPr="00B61A67" w:rsidRDefault="00B61A6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A3CB3" w14:textId="77777777" w:rsidR="00B61A67" w:rsidRPr="00B61A67" w:rsidRDefault="00B61A6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B758CD" w14:textId="287BD4E8" w:rsidR="00B61A67" w:rsidRPr="00B61A67" w:rsidRDefault="00B61A6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D665AC" w14:textId="77777777" w:rsidR="00B61A67" w:rsidRPr="00B61A67" w:rsidRDefault="00B61A6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5074FFA" w14:textId="02459496" w:rsidR="00B61A67" w:rsidRPr="00B61A67" w:rsidRDefault="00B61A6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493F126" w14:textId="77777777" w:rsidR="00B61A67" w:rsidRPr="00B61A67" w:rsidRDefault="00B61A6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A973C02" w14:textId="551442C1" w:rsidR="00B61A67" w:rsidRPr="00B61A67" w:rsidRDefault="00B61A6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E606A5" w14:textId="77777777" w:rsidR="00B61A67" w:rsidRPr="00B61A67" w:rsidRDefault="00B61A6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0199D3B1" w14:textId="4261E90D" w:rsidR="00B61A67" w:rsidRPr="00B61A67" w:rsidRDefault="00B61A6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D64F9F" w:rsidRPr="00B61A67" w14:paraId="2B32A18A" w14:textId="77777777" w:rsidTr="00033252">
        <w:trPr>
          <w:trHeight w:val="325"/>
          <w:tblHeader/>
        </w:trPr>
        <w:tc>
          <w:tcPr>
            <w:tcW w:w="2430" w:type="dxa"/>
            <w:shd w:val="clear" w:color="auto" w:fill="auto"/>
          </w:tcPr>
          <w:p w14:paraId="4E8F4528" w14:textId="77777777" w:rsidR="00D64F9F" w:rsidRPr="00B61A67" w:rsidRDefault="00D64F9F" w:rsidP="006C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24512B88" w14:textId="4D4821DE" w:rsidR="00D64F9F" w:rsidRPr="00B61A67" w:rsidRDefault="00D64F9F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641" w:type="dxa"/>
            <w:gridSpan w:val="11"/>
            <w:shd w:val="clear" w:color="auto" w:fill="auto"/>
            <w:vAlign w:val="bottom"/>
          </w:tcPr>
          <w:p w14:paraId="695CE10D" w14:textId="2B14F3B2" w:rsidR="00D64F9F" w:rsidRPr="00B61A67" w:rsidRDefault="00D64F9F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61A6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B61A6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6438A5" w:rsidRPr="00B61A67" w14:paraId="75D3BCF3" w14:textId="77777777" w:rsidTr="006438A5">
        <w:trPr>
          <w:trHeight w:val="335"/>
        </w:trPr>
        <w:tc>
          <w:tcPr>
            <w:tcW w:w="2430" w:type="dxa"/>
            <w:shd w:val="clear" w:color="auto" w:fill="auto"/>
          </w:tcPr>
          <w:p w14:paraId="506C0199" w14:textId="77777777" w:rsidR="003C7A38" w:rsidRPr="00B61A67" w:rsidRDefault="003C7A38" w:rsidP="006C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63BF2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B6AC4C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FCC356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DEB162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47A8E3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26CD5B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0DB13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013886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E2579A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479082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317F6B5F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46F26F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3CCF3FEA" w14:textId="77777777" w:rsidR="003C7A38" w:rsidRPr="00B61A67" w:rsidRDefault="003C7A38" w:rsidP="006C6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38A5" w:rsidRPr="00B61A67" w14:paraId="2858D948" w14:textId="77777777" w:rsidTr="006438A5">
        <w:trPr>
          <w:trHeight w:val="316"/>
        </w:trPr>
        <w:tc>
          <w:tcPr>
            <w:tcW w:w="2430" w:type="dxa"/>
            <w:shd w:val="clear" w:color="auto" w:fill="auto"/>
          </w:tcPr>
          <w:p w14:paraId="5704AB04" w14:textId="77777777" w:rsidR="00B61A67" w:rsidRPr="00B61A67" w:rsidRDefault="00B61A67" w:rsidP="00B6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61A6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61A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61A6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1924A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F618EB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26C8C3" w14:textId="4E74C0AD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F0AF11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D78EAED" w14:textId="57CA98BB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</w:rPr>
              <w:t>206,388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97870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EE41B7" w14:textId="5B402E55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C124C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36E186" w14:textId="71AE8B99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206,388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76AB85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3C9EDEFD" w14:textId="0DF42499" w:rsidR="00B61A67" w:rsidRPr="006438A5" w:rsidRDefault="00B61A67" w:rsidP="006438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8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207,346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DD694D" w14:textId="77777777" w:rsidR="00B61A67" w:rsidRPr="006438A5" w:rsidRDefault="00B61A67" w:rsidP="006438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A1D7D34" w14:textId="1B35148A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207,346</w:t>
            </w:r>
          </w:p>
        </w:tc>
      </w:tr>
      <w:tr w:rsidR="006438A5" w:rsidRPr="00B61A67" w14:paraId="38C3748A" w14:textId="77777777" w:rsidTr="006438A5">
        <w:trPr>
          <w:trHeight w:val="651"/>
        </w:trPr>
        <w:tc>
          <w:tcPr>
            <w:tcW w:w="2430" w:type="dxa"/>
            <w:shd w:val="clear" w:color="auto" w:fill="auto"/>
          </w:tcPr>
          <w:p w14:paraId="57AA60A7" w14:textId="6090423F" w:rsidR="00B61A67" w:rsidRPr="00B61A67" w:rsidRDefault="00B61A67" w:rsidP="00B6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cs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Pr="00B61A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และ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B61A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ACC1F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8598DA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5C9FF" w14:textId="57BC97F0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631D92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3722D07" w14:textId="125230A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206,388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627DB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3CCE2" w14:textId="5CE76B60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F7C928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CA8D9" w14:textId="502E69A3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206,388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A1651D7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E8A1C" w14:textId="6A2CB175" w:rsidR="00B61A67" w:rsidRPr="00B61A67" w:rsidRDefault="00B61A67" w:rsidP="006438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207,346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152851" w14:textId="77777777" w:rsidR="00B61A67" w:rsidRPr="006438A5" w:rsidRDefault="00B61A67" w:rsidP="006438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63B88497" w14:textId="4FDA12C1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207,346</w:t>
            </w:r>
          </w:p>
        </w:tc>
      </w:tr>
      <w:tr w:rsidR="006438A5" w:rsidRPr="00B61A67" w14:paraId="231CACA0" w14:textId="77777777" w:rsidTr="006438A5">
        <w:trPr>
          <w:trHeight w:val="325"/>
        </w:trPr>
        <w:tc>
          <w:tcPr>
            <w:tcW w:w="2430" w:type="dxa"/>
          </w:tcPr>
          <w:p w14:paraId="3D5AAA40" w14:textId="77777777" w:rsidR="00B61A67" w:rsidRPr="00B61A67" w:rsidRDefault="00B61A67" w:rsidP="00B6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2241A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6FE4E5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ACEACC" w14:textId="791DAC8C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B88A7E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A603AD" w14:textId="36F79F3D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7E017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8C7678" w14:textId="6E69878E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="00E63E8C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9C890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80169B" w14:textId="02C40668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</w:t>
            </w:r>
            <w:r w:rsidR="00E63E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EFE711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158037D8" w14:textId="4FA0D854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EB0393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CF521C1" w14:textId="6F82D249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38A5" w:rsidRPr="00B61A67" w14:paraId="1D76A5BE" w14:textId="77777777" w:rsidTr="006438A5">
        <w:trPr>
          <w:trHeight w:val="316"/>
        </w:trPr>
        <w:tc>
          <w:tcPr>
            <w:tcW w:w="2430" w:type="dxa"/>
          </w:tcPr>
          <w:p w14:paraId="242B8656" w14:textId="50EEFDEB" w:rsidR="00B61A67" w:rsidRPr="00B61A67" w:rsidRDefault="00B61A67" w:rsidP="00B6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โอนไปอสังหาริมทรัพย์พัฒนาเพื่อขาย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CD4911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78D104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F75701" w14:textId="17052108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D17EF4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003C52" w14:textId="5BBC2470" w:rsidR="00B61A67" w:rsidRPr="00B61A67" w:rsidRDefault="00290222" w:rsidP="00290222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</w:t>
            </w:r>
            <w:r w:rsidR="00B61A67" w:rsidRPr="00B61A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(14,286)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6DBEC" w14:textId="77777777" w:rsidR="00B61A67" w:rsidRPr="00B61A67" w:rsidRDefault="00B61A67" w:rsidP="00290222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FFC72C" w14:textId="7819A966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8C60A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224C6C" w14:textId="257EA4E7" w:rsidR="00B61A67" w:rsidRPr="00B61A67" w:rsidRDefault="00B61A67" w:rsidP="00290222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(14,286)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DA7617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13F14CAA" w14:textId="278E732A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16D66C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62CBDB6" w14:textId="4C873311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38A5" w:rsidRPr="00B61A67" w14:paraId="69DD99ED" w14:textId="77777777" w:rsidTr="006438A5">
        <w:trPr>
          <w:trHeight w:val="316"/>
        </w:trPr>
        <w:tc>
          <w:tcPr>
            <w:tcW w:w="2430" w:type="dxa"/>
          </w:tcPr>
          <w:p w14:paraId="64331017" w14:textId="695CDC99" w:rsidR="00B61A67" w:rsidRPr="00B61A67" w:rsidRDefault="00B61A67" w:rsidP="00B6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D2A5C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4EC365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AAC777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B30EE7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E4F7243" w14:textId="777F4C3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F2C9C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BF4652" w14:textId="285AB76E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F995F9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FB57A9" w14:textId="1873AA58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5EBEF2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0FD00782" w14:textId="1EE4C73C" w:rsidR="00B61A67" w:rsidRPr="006438A5" w:rsidRDefault="00B61A67" w:rsidP="006438A5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8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(14,286)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BCC58B" w14:textId="77777777" w:rsidR="00B61A67" w:rsidRPr="006438A5" w:rsidRDefault="00B61A67" w:rsidP="006438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76F32BA0" w14:textId="3DAB4BAC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1A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(14,286)</w:t>
            </w:r>
          </w:p>
        </w:tc>
      </w:tr>
      <w:tr w:rsidR="006438A5" w:rsidRPr="00B61A67" w14:paraId="5B846FAB" w14:textId="77777777" w:rsidTr="006438A5">
        <w:trPr>
          <w:trHeight w:val="325"/>
        </w:trPr>
        <w:tc>
          <w:tcPr>
            <w:tcW w:w="2430" w:type="dxa"/>
            <w:shd w:val="clear" w:color="auto" w:fill="auto"/>
          </w:tcPr>
          <w:p w14:paraId="4A29A366" w14:textId="77777777" w:rsidR="00B61A67" w:rsidRPr="00B61A67" w:rsidRDefault="00B61A67" w:rsidP="00B6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6E5D1E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F7124E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85FBF9" w14:textId="7D75F854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2205DCB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B0285" w14:textId="137D11B8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5C96FC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92653" w14:textId="2D267231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023C1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888A4" w14:textId="01164B89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205,751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A2EDA37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63344" w14:textId="49BC0C62" w:rsidR="00B61A67" w:rsidRPr="00B61A67" w:rsidRDefault="00B61A67" w:rsidP="006438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193,061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9995E3" w14:textId="77777777" w:rsidR="00B61A67" w:rsidRPr="006438A5" w:rsidRDefault="00B61A67" w:rsidP="006438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80BAA" w14:textId="36A7B8A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193,061</w:t>
            </w:r>
          </w:p>
        </w:tc>
      </w:tr>
      <w:tr w:rsidR="006438A5" w:rsidRPr="00B61A67" w14:paraId="587C6008" w14:textId="77777777" w:rsidTr="006438A5">
        <w:trPr>
          <w:trHeight w:val="63"/>
        </w:trPr>
        <w:tc>
          <w:tcPr>
            <w:tcW w:w="2430" w:type="dxa"/>
            <w:shd w:val="clear" w:color="auto" w:fill="auto"/>
          </w:tcPr>
          <w:p w14:paraId="02BCD714" w14:textId="77777777" w:rsidR="00B61A67" w:rsidRPr="00B61A67" w:rsidRDefault="00B61A67" w:rsidP="00B6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93D995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0EEF44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FDCEC9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F2A8A4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E3CA18D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0E6F5F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35E7D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DCA61F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DBC64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912CF4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68ABF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B58FD7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BE566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38A5" w:rsidRPr="00B61A67" w14:paraId="5BB0497F" w14:textId="77777777" w:rsidTr="006438A5">
        <w:trPr>
          <w:trHeight w:val="335"/>
        </w:trPr>
        <w:tc>
          <w:tcPr>
            <w:tcW w:w="2430" w:type="dxa"/>
            <w:shd w:val="clear" w:color="auto" w:fill="auto"/>
          </w:tcPr>
          <w:p w14:paraId="1FD84378" w14:textId="77777777" w:rsidR="00B61A67" w:rsidRPr="00B61A67" w:rsidRDefault="00B61A67" w:rsidP="00B6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1156E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BFF7B3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8E6697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102A386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D47F809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035F7E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732B21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A8055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2A13B8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4367B0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5CEDAFDD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580A4D4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3400FF0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438A5" w:rsidRPr="00B61A67" w14:paraId="23AAD9B6" w14:textId="77777777" w:rsidTr="006438A5">
        <w:trPr>
          <w:trHeight w:val="335"/>
        </w:trPr>
        <w:tc>
          <w:tcPr>
            <w:tcW w:w="2430" w:type="dxa"/>
            <w:shd w:val="clear" w:color="auto" w:fill="auto"/>
          </w:tcPr>
          <w:p w14:paraId="150068C7" w14:textId="77777777" w:rsidR="00B61A67" w:rsidRPr="00B61A67" w:rsidRDefault="00B61A67" w:rsidP="00B6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05363" w14:textId="5093A908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4BE68A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D81359" w14:textId="31C499D0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6B27A7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BDD2847" w14:textId="437ED788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206,388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F1A3D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7E65F6" w14:textId="741F4B2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A5300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EF0F86" w14:textId="6F9313B2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206,388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33706E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6D0340" w14:textId="78678FAB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207,346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229F8B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4F638B" w14:textId="37FF84A3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207,346</w:t>
            </w:r>
          </w:p>
        </w:tc>
      </w:tr>
      <w:tr w:rsidR="006438A5" w:rsidRPr="00B61A67" w14:paraId="2BA9BE7A" w14:textId="77777777" w:rsidTr="006438A5">
        <w:trPr>
          <w:trHeight w:val="325"/>
        </w:trPr>
        <w:tc>
          <w:tcPr>
            <w:tcW w:w="2430" w:type="dxa"/>
            <w:shd w:val="clear" w:color="auto" w:fill="auto"/>
          </w:tcPr>
          <w:p w14:paraId="6C6EEBAA" w14:textId="77777777" w:rsidR="00B61A67" w:rsidRPr="00B61A67" w:rsidRDefault="00B61A67" w:rsidP="00B6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53BCB6" w14:textId="4BC883BA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7B77F3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B5530E" w14:textId="5E4D9E99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403F9E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D549DE" w14:textId="0A0BF90A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FAFB4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46601" w14:textId="0016F244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A177F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42287" w14:textId="4E8A06C3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205,751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15D6225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8AFBC2" w14:textId="203251C4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193,061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E924E9" w14:textId="77777777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9B38B" w14:textId="45778765" w:rsidR="00B61A67" w:rsidRPr="00B61A67" w:rsidRDefault="00B61A67" w:rsidP="00B61A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1A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193,061</w:t>
            </w:r>
          </w:p>
        </w:tc>
      </w:tr>
    </w:tbl>
    <w:p w14:paraId="3DD95A19" w14:textId="77777777" w:rsidR="003C7A38" w:rsidRPr="00290222" w:rsidRDefault="003C7A38" w:rsidP="001156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bookmarkEnd w:id="1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1080"/>
        <w:gridCol w:w="270"/>
        <w:gridCol w:w="900"/>
      </w:tblGrid>
      <w:tr w:rsidR="00CE3921" w:rsidRPr="000D4935" w14:paraId="1D9D8E0D" w14:textId="77777777" w:rsidTr="00416964">
        <w:trPr>
          <w:trHeight w:val="20"/>
          <w:tblHeader/>
        </w:trPr>
        <w:tc>
          <w:tcPr>
            <w:tcW w:w="6930" w:type="dxa"/>
          </w:tcPr>
          <w:p w14:paraId="26279476" w14:textId="77777777" w:rsidR="00CE3921" w:rsidRPr="000D4935" w:rsidRDefault="00CE3921" w:rsidP="00A92F9E">
            <w:pPr>
              <w:tabs>
                <w:tab w:val="clear" w:pos="680"/>
                <w:tab w:val="center" w:pos="540"/>
                <w:tab w:val="center" w:pos="81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0D91635D" w14:textId="325D833F" w:rsidR="00CE3921" w:rsidRPr="000D4935" w:rsidRDefault="00CE3921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546A" w:rsidRPr="00416964" w14:paraId="7BBA44E6" w14:textId="77777777" w:rsidTr="00416964">
        <w:trPr>
          <w:trHeight w:val="20"/>
          <w:tblHeader/>
        </w:trPr>
        <w:tc>
          <w:tcPr>
            <w:tcW w:w="6930" w:type="dxa"/>
          </w:tcPr>
          <w:p w14:paraId="70F8FFE5" w14:textId="47DAD0E0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B7DFAD7" w14:textId="34F40B83" w:rsidR="0031546A" w:rsidRPr="00416964" w:rsidRDefault="0031546A" w:rsidP="0041696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696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169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14:paraId="4B0CCD51" w14:textId="77777777" w:rsidR="0031546A" w:rsidRPr="00416964" w:rsidRDefault="0031546A" w:rsidP="0041696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52D73A4" w14:textId="39472968" w:rsidR="0031546A" w:rsidRPr="00416964" w:rsidRDefault="0031546A" w:rsidP="0041696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696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169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31546A" w:rsidRPr="000D4935" w14:paraId="478F860A" w14:textId="77777777" w:rsidTr="00416964">
        <w:trPr>
          <w:trHeight w:val="20"/>
          <w:tblHeader/>
        </w:trPr>
        <w:tc>
          <w:tcPr>
            <w:tcW w:w="6930" w:type="dxa"/>
          </w:tcPr>
          <w:p w14:paraId="33F22218" w14:textId="77777777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B12B3FB" w14:textId="4469EEF2" w:rsidR="0031546A" w:rsidRPr="000D4935" w:rsidRDefault="0031546A" w:rsidP="0031546A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546A" w:rsidRPr="000D4935" w14:paraId="3AD3BB32" w14:textId="77777777" w:rsidTr="00416964">
        <w:trPr>
          <w:trHeight w:val="20"/>
          <w:tblHeader/>
        </w:trPr>
        <w:tc>
          <w:tcPr>
            <w:tcW w:w="6930" w:type="dxa"/>
          </w:tcPr>
          <w:p w14:paraId="68161029" w14:textId="7F0BD185" w:rsidR="0031546A" w:rsidRPr="000D4935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250" w:type="dxa"/>
            <w:gridSpan w:val="3"/>
          </w:tcPr>
          <w:p w14:paraId="3176EFA1" w14:textId="77777777" w:rsidR="0031546A" w:rsidRPr="000D4935" w:rsidRDefault="0031546A" w:rsidP="0031546A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1546A" w:rsidRPr="00416964" w14:paraId="50AD3C28" w14:textId="77777777" w:rsidTr="00416964">
        <w:trPr>
          <w:trHeight w:val="20"/>
        </w:trPr>
        <w:tc>
          <w:tcPr>
            <w:tcW w:w="6930" w:type="dxa"/>
          </w:tcPr>
          <w:p w14:paraId="67C1407B" w14:textId="77777777" w:rsidR="0031546A" w:rsidRPr="000D4935" w:rsidRDefault="0031546A" w:rsidP="0031546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BD3AE48" w14:textId="2BCB4427" w:rsidR="0031546A" w:rsidRPr="000D4935" w:rsidRDefault="009125D8" w:rsidP="003154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02D20D2D" w14:textId="77777777" w:rsidR="0031546A" w:rsidRPr="00416964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F502521" w14:textId="1F51641D" w:rsidR="0031546A" w:rsidRPr="000D4935" w:rsidRDefault="00E63E8C" w:rsidP="003154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</w:tbl>
    <w:p w14:paraId="41CB57B5" w14:textId="77777777" w:rsidR="00796B12" w:rsidRPr="00290222" w:rsidRDefault="00796B12" w:rsidP="00796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1B55CD84" w14:textId="1624668B" w:rsidR="0024093E" w:rsidRPr="0024093E" w:rsidRDefault="000A10DE" w:rsidP="0024093E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92F9E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7C52D3" w:rsidRPr="00A92F9E">
        <w:rPr>
          <w:rFonts w:ascii="Angsana New" w:hAnsi="Angsana New" w:hint="cs"/>
          <w:sz w:val="30"/>
          <w:szCs w:val="30"/>
          <w:cs/>
        </w:rPr>
        <w:t>ประกอบด้วยที่ดินที่ถือครองเพื่อโครงการในอนาคต ที่ดินที่ให้เช่าแก่บริษัทย่อย</w:t>
      </w:r>
      <w:r w:rsidR="001156AC">
        <w:rPr>
          <w:rFonts w:ascii="Angsana New" w:hAnsi="Angsana New" w:hint="cs"/>
          <w:sz w:val="30"/>
          <w:szCs w:val="30"/>
          <w:cs/>
        </w:rPr>
        <w:t>และอสังหาริมทรัพย์ที่อยู่ระหว่างพัฒนาเพื่อให้เช่า</w:t>
      </w:r>
    </w:p>
    <w:p w14:paraId="0FF4FEFC" w14:textId="77777777" w:rsidR="001156AC" w:rsidRPr="00290222" w:rsidRDefault="001156AC" w:rsidP="0024093E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FE2541" w14:textId="650051E2" w:rsidR="0024093E" w:rsidRDefault="00865557" w:rsidP="0024093E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92F9E">
        <w:rPr>
          <w:rFonts w:ascii="Angsana New" w:hAnsi="Angsana New" w:hint="cs"/>
          <w:sz w:val="30"/>
          <w:szCs w:val="30"/>
          <w:cs/>
        </w:rPr>
        <w:t>ในเดือน</w:t>
      </w:r>
      <w:r w:rsidR="000C5754" w:rsidRPr="00A92F9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0632B1" w:rsidRPr="00A92F9E">
        <w:rPr>
          <w:rFonts w:ascii="Angsana New" w:hAnsi="Angsana New"/>
          <w:sz w:val="30"/>
          <w:szCs w:val="30"/>
        </w:rPr>
        <w:t xml:space="preserve">2564 </w:t>
      </w:r>
      <w:r w:rsidR="000632B1" w:rsidRPr="00A92F9E">
        <w:rPr>
          <w:rFonts w:ascii="Angsana New" w:hAnsi="Angsana New" w:hint="cs"/>
          <w:sz w:val="30"/>
          <w:szCs w:val="30"/>
          <w:cs/>
        </w:rPr>
        <w:t>บริษัทจำหน่ายอสังหาริมทรัพย์</w:t>
      </w:r>
      <w:r w:rsidR="004133C7" w:rsidRPr="00A92F9E">
        <w:rPr>
          <w:rFonts w:ascii="Angsana New" w:hAnsi="Angsana New" w:hint="cs"/>
          <w:sz w:val="30"/>
          <w:szCs w:val="30"/>
          <w:cs/>
        </w:rPr>
        <w:t>เพื่อการลงทุนมูลค่าตามบัญชี</w:t>
      </w:r>
      <w:r w:rsidR="001156AC">
        <w:rPr>
          <w:rFonts w:ascii="Angsana New" w:hAnsi="Angsana New" w:hint="cs"/>
          <w:sz w:val="30"/>
          <w:szCs w:val="30"/>
          <w:cs/>
        </w:rPr>
        <w:t xml:space="preserve"> </w:t>
      </w:r>
      <w:r w:rsidR="001156AC">
        <w:rPr>
          <w:rFonts w:ascii="Angsana New" w:hAnsi="Angsana New"/>
          <w:sz w:val="30"/>
          <w:szCs w:val="30"/>
        </w:rPr>
        <w:t>14.29</w:t>
      </w:r>
      <w:r w:rsidR="004133C7" w:rsidRPr="00A92F9E">
        <w:rPr>
          <w:rFonts w:ascii="Angsana New" w:hAnsi="Angsana New"/>
          <w:sz w:val="30"/>
          <w:szCs w:val="30"/>
        </w:rPr>
        <w:t xml:space="preserve"> </w:t>
      </w:r>
      <w:r w:rsidR="004133C7" w:rsidRPr="00A92F9E">
        <w:rPr>
          <w:rFonts w:ascii="Angsana New" w:hAnsi="Angsana New" w:hint="cs"/>
          <w:sz w:val="30"/>
          <w:szCs w:val="30"/>
          <w:cs/>
        </w:rPr>
        <w:t xml:space="preserve">ล้านบาท ให้แก่บริษัทย่อยแห่งหนึ่ง เป็นจำนวนเงิน </w:t>
      </w:r>
      <w:r w:rsidR="00296138" w:rsidRPr="00A92F9E">
        <w:rPr>
          <w:rFonts w:ascii="Angsana New" w:hAnsi="Angsana New"/>
          <w:sz w:val="30"/>
          <w:szCs w:val="30"/>
        </w:rPr>
        <w:t>48.62</w:t>
      </w:r>
      <w:r w:rsidR="004133C7" w:rsidRPr="00A92F9E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7B30A47" w14:textId="77777777" w:rsidR="00824373" w:rsidRPr="00290222" w:rsidRDefault="00824373" w:rsidP="00F6328B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803882D" w14:textId="75FB2683" w:rsidR="00290222" w:rsidRDefault="004E1785" w:rsidP="004E17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F7A99">
        <w:rPr>
          <w:rFonts w:ascii="Angsana New" w:hAnsi="Angsana New" w:hint="cs"/>
          <w:sz w:val="30"/>
          <w:szCs w:val="30"/>
          <w:cs/>
        </w:rPr>
        <w:t>ข้อมูลเกี่ยวกับสัญญ</w:t>
      </w:r>
      <w:r w:rsidR="00BD36E1">
        <w:rPr>
          <w:rFonts w:ascii="Angsana New" w:hAnsi="Angsana New" w:hint="cs"/>
          <w:sz w:val="30"/>
          <w:szCs w:val="30"/>
          <w:cs/>
        </w:rPr>
        <w:t>า</w:t>
      </w:r>
      <w:r w:rsidR="00515F33">
        <w:rPr>
          <w:rFonts w:ascii="Angsana New" w:hAnsi="Angsana New" w:hint="cs"/>
          <w:sz w:val="30"/>
          <w:szCs w:val="30"/>
          <w:cs/>
        </w:rPr>
        <w:t>ให้</w:t>
      </w:r>
      <w:r w:rsidRPr="001F7A99">
        <w:rPr>
          <w:rFonts w:ascii="Angsana New" w:hAnsi="Angsana New" w:hint="cs"/>
          <w:sz w:val="30"/>
          <w:szCs w:val="30"/>
          <w:cs/>
        </w:rPr>
        <w:t xml:space="preserve">เช่าเปิดเผยในหมายเหตุข้อ </w:t>
      </w:r>
      <w:r w:rsidRPr="003C3185">
        <w:rPr>
          <w:rFonts w:ascii="Angsana New" w:hAnsi="Angsana New"/>
          <w:sz w:val="30"/>
          <w:szCs w:val="30"/>
        </w:rPr>
        <w:t>11</w:t>
      </w:r>
    </w:p>
    <w:p w14:paraId="3F0178C9" w14:textId="77777777" w:rsidR="00290222" w:rsidRDefault="00290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25409F8" w14:textId="51573689" w:rsidR="00473498" w:rsidRPr="001156AC" w:rsidRDefault="00D761C0" w:rsidP="006911D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156AC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1156AC" w:rsidRPr="001156AC">
        <w:rPr>
          <w:rFonts w:ascii="Angsana New" w:hAnsi="Angsana New"/>
          <w:sz w:val="30"/>
          <w:szCs w:val="30"/>
        </w:rPr>
        <w:t>31</w:t>
      </w:r>
      <w:r w:rsidRPr="001156A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156AC" w:rsidRPr="001156AC">
        <w:rPr>
          <w:rFonts w:ascii="Angsana New" w:hAnsi="Angsana New"/>
          <w:sz w:val="30"/>
          <w:szCs w:val="30"/>
        </w:rPr>
        <w:t>2564</w:t>
      </w:r>
      <w:r w:rsidR="005132E2">
        <w:rPr>
          <w:rFonts w:ascii="Angsana New" w:hAnsi="Angsana New" w:hint="cs"/>
          <w:sz w:val="30"/>
          <w:szCs w:val="30"/>
          <w:cs/>
        </w:rPr>
        <w:t xml:space="preserve"> ของกลุ่มบริษัทและบริษัท</w:t>
      </w:r>
      <w:r w:rsidRPr="001156AC">
        <w:rPr>
          <w:rFonts w:ascii="Angsana New" w:hAnsi="Angsana New"/>
          <w:sz w:val="30"/>
          <w:szCs w:val="30"/>
          <w:cs/>
        </w:rPr>
        <w:t>จำนวน</w:t>
      </w:r>
      <w:r w:rsidR="005132E2">
        <w:rPr>
          <w:rFonts w:ascii="Angsana New" w:hAnsi="Angsana New" w:hint="cs"/>
          <w:sz w:val="30"/>
          <w:szCs w:val="30"/>
          <w:cs/>
        </w:rPr>
        <w:t xml:space="preserve"> </w:t>
      </w:r>
      <w:r w:rsidR="00741597">
        <w:rPr>
          <w:rFonts w:ascii="Angsana New" w:hAnsi="Angsana New"/>
          <w:sz w:val="30"/>
          <w:szCs w:val="30"/>
        </w:rPr>
        <w:t>451.09</w:t>
      </w:r>
      <w:r w:rsidR="005132E2">
        <w:rPr>
          <w:rFonts w:ascii="Angsana New" w:hAnsi="Angsana New" w:hint="cs"/>
          <w:sz w:val="30"/>
          <w:szCs w:val="30"/>
          <w:cs/>
        </w:rPr>
        <w:t>ล้านบาท</w:t>
      </w:r>
      <w:r w:rsidR="002D135D">
        <w:rPr>
          <w:rFonts w:ascii="Angsana New" w:hAnsi="Angsana New" w:hint="cs"/>
          <w:sz w:val="30"/>
          <w:szCs w:val="30"/>
          <w:cs/>
        </w:rPr>
        <w:t>และ</w:t>
      </w:r>
      <w:r w:rsidR="00324CD1" w:rsidRPr="001156AC">
        <w:rPr>
          <w:rFonts w:ascii="Angsana New" w:hAnsi="Angsana New"/>
          <w:sz w:val="30"/>
          <w:szCs w:val="30"/>
          <w:cs/>
        </w:rPr>
        <w:t xml:space="preserve"> </w:t>
      </w:r>
      <w:r w:rsidR="00B93319">
        <w:rPr>
          <w:rFonts w:ascii="Angsana New" w:hAnsi="Angsana New"/>
          <w:sz w:val="30"/>
          <w:szCs w:val="30"/>
        </w:rPr>
        <w:t>4</w:t>
      </w:r>
      <w:r w:rsidR="00975C37">
        <w:rPr>
          <w:rFonts w:ascii="Angsana New" w:hAnsi="Angsana New"/>
          <w:sz w:val="30"/>
          <w:szCs w:val="30"/>
        </w:rPr>
        <w:t>37</w:t>
      </w:r>
      <w:r w:rsidR="00B93319">
        <w:rPr>
          <w:rFonts w:ascii="Angsana New" w:hAnsi="Angsana New"/>
          <w:sz w:val="30"/>
          <w:szCs w:val="30"/>
        </w:rPr>
        <w:t>.</w:t>
      </w:r>
      <w:r w:rsidR="00975C37">
        <w:rPr>
          <w:rFonts w:ascii="Angsana New" w:hAnsi="Angsana New"/>
          <w:sz w:val="30"/>
          <w:szCs w:val="30"/>
        </w:rPr>
        <w:t>36</w:t>
      </w:r>
      <w:r w:rsidRPr="001156AC">
        <w:rPr>
          <w:rFonts w:ascii="Angsana New" w:hAnsi="Angsana New"/>
          <w:sz w:val="30"/>
          <w:szCs w:val="30"/>
          <w:cs/>
        </w:rPr>
        <w:t xml:space="preserve"> ล้านบาท</w:t>
      </w:r>
      <w:r w:rsidR="002D135D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1156AC">
        <w:rPr>
          <w:rFonts w:ascii="Angsana New" w:hAnsi="Angsana New"/>
          <w:sz w:val="30"/>
          <w:szCs w:val="30"/>
          <w:cs/>
        </w:rPr>
        <w:t xml:space="preserve"> </w:t>
      </w:r>
      <w:r w:rsidRPr="001156AC">
        <w:rPr>
          <w:rFonts w:ascii="Angsana New" w:hAnsi="Angsana New"/>
          <w:i/>
          <w:iCs/>
          <w:sz w:val="30"/>
          <w:szCs w:val="30"/>
          <w:cs/>
        </w:rPr>
        <w:t>(</w:t>
      </w:r>
      <w:r w:rsidR="00B93319">
        <w:rPr>
          <w:rFonts w:ascii="Angsana New" w:hAnsi="Angsana New"/>
          <w:i/>
          <w:iCs/>
          <w:sz w:val="30"/>
          <w:szCs w:val="30"/>
        </w:rPr>
        <w:t>2563</w:t>
      </w:r>
      <w:r w:rsidRPr="001156A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1546A" w:rsidRPr="001156AC">
        <w:rPr>
          <w:rFonts w:ascii="Angsana New" w:hAnsi="Angsana New"/>
          <w:i/>
          <w:iCs/>
          <w:sz w:val="30"/>
          <w:szCs w:val="30"/>
          <w:cs/>
        </w:rPr>
        <w:t>577.91</w:t>
      </w:r>
      <w:r w:rsidRPr="001156AC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1156AC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</w:t>
      </w:r>
      <w:r w:rsidR="00796B12" w:rsidRPr="001156AC">
        <w:rPr>
          <w:rFonts w:ascii="Angsana New" w:hAnsi="Angsana New"/>
          <w:sz w:val="30"/>
          <w:szCs w:val="30"/>
          <w:cs/>
        </w:rPr>
        <w:t>โดยวิธีมูลค่าตลาดสำหรับการใช้ประโยชน์ปัจจุบัน</w:t>
      </w:r>
      <w:r w:rsidR="00CA6B78" w:rsidRPr="001156AC">
        <w:rPr>
          <w:rFonts w:ascii="Angsana New" w:hAnsi="Angsana New"/>
          <w:sz w:val="30"/>
          <w:szCs w:val="30"/>
          <w:cs/>
        </w:rPr>
        <w:t xml:space="preserve"> </w:t>
      </w:r>
      <w:r w:rsidR="00796B12" w:rsidRPr="001156AC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1156AC" w:rsidRPr="001156AC">
        <w:rPr>
          <w:rFonts w:ascii="Angsana New" w:hAnsi="Angsana New"/>
          <w:sz w:val="30"/>
          <w:szCs w:val="30"/>
        </w:rPr>
        <w:t>3</w:t>
      </w:r>
    </w:p>
    <w:p w14:paraId="0C2364E2" w14:textId="77777777" w:rsidR="00FA512D" w:rsidRPr="00290222" w:rsidRDefault="00FA512D" w:rsidP="00FA512D">
      <w:pPr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</w:p>
    <w:p w14:paraId="03DC5D7E" w14:textId="77777777" w:rsidR="00EE58A1" w:rsidRPr="001156AC" w:rsidRDefault="00EE58A1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156AC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37FB4DEB" w14:textId="77777777" w:rsidR="00364963" w:rsidRPr="00290222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E8F69D" w14:textId="0D34A4D6" w:rsidR="00ED2DA7" w:rsidRPr="001156AC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156AC">
        <w:rPr>
          <w:rFonts w:ascii="Angsana New" w:hAnsi="Angsana New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1156AC">
        <w:rPr>
          <w:rFonts w:ascii="Angsana New" w:hAnsi="Angsana New"/>
          <w:sz w:val="30"/>
          <w:szCs w:val="30"/>
        </w:rPr>
        <w:t xml:space="preserve">Market Comparison Approach) </w:t>
      </w:r>
      <w:r w:rsidR="00ED2DA7" w:rsidRPr="001156AC">
        <w:rPr>
          <w:rFonts w:ascii="Angsana New" w:hAnsi="Angsana New"/>
          <w:sz w:val="30"/>
          <w:szCs w:val="30"/>
          <w:cs/>
        </w:rPr>
        <w:t>ในการวัดมูลค่ายุติธรรมของ อสังหาริมทรัพย์เพื่อการลงทุน</w:t>
      </w:r>
    </w:p>
    <w:p w14:paraId="37A467E8" w14:textId="77777777" w:rsidR="00C34E94" w:rsidRPr="00290222" w:rsidRDefault="00C34E94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2022D7" w14:textId="0C4BBE90" w:rsidR="00364963" w:rsidRPr="001156AC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156AC">
        <w:rPr>
          <w:rFonts w:ascii="Angsana New" w:hAnsi="Angsana New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 ราคาเสนอ</w:t>
      </w:r>
      <w:r w:rsidR="00F60290" w:rsidRPr="001156AC">
        <w:rPr>
          <w:rFonts w:ascii="Angsana New" w:hAnsi="Angsana New"/>
          <w:sz w:val="30"/>
          <w:szCs w:val="30"/>
          <w:cs/>
        </w:rPr>
        <w:t>ซื้อขาย และราคาซื้อขาย</w:t>
      </w:r>
      <w:r w:rsidRPr="001156AC">
        <w:rPr>
          <w:rFonts w:ascii="Angsana New" w:hAnsi="Angsana New"/>
          <w:sz w:val="30"/>
          <w:szCs w:val="30"/>
          <w:cs/>
        </w:rPr>
        <w:t>ของอสังหาริมทรัพย์เพื่อการลงทุนเปรียบเทียบที่คล้ายคลึงกันปรับด้วยปัจจัยความต่างอื่นๆ</w:t>
      </w:r>
    </w:p>
    <w:p w14:paraId="4415A742" w14:textId="77777777" w:rsidR="00A715DC" w:rsidRDefault="00A715DC" w:rsidP="00453C28">
      <w:pPr>
        <w:rPr>
          <w:rFonts w:ascii="Angsana New" w:hAnsi="Angsana New"/>
          <w:sz w:val="30"/>
          <w:szCs w:val="30"/>
          <w:cs/>
        </w:rPr>
        <w:sectPr w:rsidR="00A715DC" w:rsidSect="00D23B3B">
          <w:headerReference w:type="default" r:id="rId16"/>
          <w:headerReference w:type="first" r:id="rId17"/>
          <w:pgSz w:w="11909" w:h="16834" w:code="9"/>
          <w:pgMar w:top="1152" w:right="1109" w:bottom="1152" w:left="1080" w:header="720" w:footer="518" w:gutter="0"/>
          <w:paperSrc w:first="7" w:other="7"/>
          <w:cols w:space="720"/>
          <w:titlePg/>
          <w:docGrid w:linePitch="245"/>
        </w:sectPr>
      </w:pPr>
    </w:p>
    <w:p w14:paraId="60AE946E" w14:textId="06B08FFB" w:rsidR="009B36EF" w:rsidRPr="002631AC" w:rsidRDefault="003A3EA8" w:rsidP="002631AC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631AC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674E26" w:rsidRPr="002631AC">
        <w:rPr>
          <w:rFonts w:ascii="Angsana New" w:hAnsi="Angsana New"/>
          <w:b/>
          <w:bCs/>
          <w:sz w:val="30"/>
          <w:szCs w:val="30"/>
        </w:rPr>
        <w:t xml:space="preserve"> </w:t>
      </w:r>
      <w:r w:rsidRPr="002631AC">
        <w:rPr>
          <w:rFonts w:ascii="Angsana New" w:hAnsi="Angsana New"/>
          <w:b/>
          <w:bCs/>
          <w:sz w:val="30"/>
          <w:szCs w:val="30"/>
          <w:cs/>
        </w:rPr>
        <w:t xml:space="preserve">และอุปกรณ์ </w:t>
      </w:r>
    </w:p>
    <w:tbl>
      <w:tblPr>
        <w:tblpPr w:leftFromText="180" w:rightFromText="180" w:vertAnchor="text" w:horzAnchor="margin" w:tblpY="319"/>
        <w:tblW w:w="1512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6"/>
        <w:gridCol w:w="988"/>
        <w:gridCol w:w="236"/>
        <w:gridCol w:w="932"/>
        <w:gridCol w:w="268"/>
        <w:gridCol w:w="810"/>
        <w:gridCol w:w="270"/>
        <w:gridCol w:w="900"/>
        <w:gridCol w:w="270"/>
        <w:gridCol w:w="900"/>
        <w:gridCol w:w="270"/>
        <w:gridCol w:w="810"/>
        <w:gridCol w:w="236"/>
        <w:gridCol w:w="844"/>
        <w:gridCol w:w="241"/>
        <w:gridCol w:w="844"/>
        <w:gridCol w:w="270"/>
        <w:gridCol w:w="810"/>
        <w:gridCol w:w="270"/>
        <w:gridCol w:w="720"/>
        <w:gridCol w:w="270"/>
        <w:gridCol w:w="900"/>
        <w:gridCol w:w="236"/>
        <w:gridCol w:w="759"/>
      </w:tblGrid>
      <w:tr w:rsidR="00656BE6" w:rsidRPr="000D4935" w14:paraId="7E3E513E" w14:textId="77777777" w:rsidTr="00DD1661">
        <w:trPr>
          <w:trHeight w:val="290"/>
        </w:trPr>
        <w:tc>
          <w:tcPr>
            <w:tcW w:w="2066" w:type="dxa"/>
          </w:tcPr>
          <w:p w14:paraId="270A855A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054" w:type="dxa"/>
            <w:gridSpan w:val="23"/>
            <w:tcBorders>
              <w:bottom w:val="nil"/>
            </w:tcBorders>
          </w:tcPr>
          <w:p w14:paraId="59AA885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56BE6" w:rsidRPr="000D4935" w14:paraId="56371004" w14:textId="77777777" w:rsidTr="00DD1661">
        <w:tc>
          <w:tcPr>
            <w:tcW w:w="2066" w:type="dxa"/>
          </w:tcPr>
          <w:p w14:paraId="37BFA239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nil"/>
            </w:tcBorders>
          </w:tcPr>
          <w:p w14:paraId="4DBF315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AD5694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2835380A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1CB3B0A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48CA20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31AD15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C9C8B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626A06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E53E0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4F8A6B5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45A52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DE99B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04BD0B8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63701D65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5F24A659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C0E8B7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07F8C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DF501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B0F868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DA7ACA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49829F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C8E965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352B390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6BE6" w:rsidRPr="000D4935" w14:paraId="11E63BA1" w14:textId="77777777" w:rsidTr="00DD1661">
        <w:tc>
          <w:tcPr>
            <w:tcW w:w="2066" w:type="dxa"/>
          </w:tcPr>
          <w:p w14:paraId="196E40D2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234" w:type="dxa"/>
            <w:gridSpan w:val="5"/>
            <w:tcBorders>
              <w:top w:val="nil"/>
              <w:bottom w:val="single" w:sz="4" w:space="0" w:color="auto"/>
            </w:tcBorders>
          </w:tcPr>
          <w:p w14:paraId="35B98A3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29F71B5F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7E1CD6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7C90A8C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</w:tcPr>
          <w:p w14:paraId="54A6B58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A8EC58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723D6CF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41" w:type="dxa"/>
          </w:tcPr>
          <w:p w14:paraId="398A292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0459ACE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4A53A2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1775F8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B9839E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F2ECF2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5778F46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45E4B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36" w:type="dxa"/>
          </w:tcPr>
          <w:p w14:paraId="5265437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11DACC8F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6BE6" w:rsidRPr="000D4935" w14:paraId="2D4483F4" w14:textId="77777777" w:rsidTr="00DD1661">
        <w:tc>
          <w:tcPr>
            <w:tcW w:w="2066" w:type="dxa"/>
          </w:tcPr>
          <w:p w14:paraId="488A536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DAD531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5911D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5D0F1ED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81E993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8E9740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160E15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C27230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477B6D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AEDE4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2931BA5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98637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12C432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1A197CE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41" w:type="dxa"/>
          </w:tcPr>
          <w:p w14:paraId="5EDA3B55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752309C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3BDE6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FD0FD9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0F9DB60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05D875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406" w:type="dxa"/>
            <w:gridSpan w:val="3"/>
          </w:tcPr>
          <w:p w14:paraId="0F1E933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59" w:type="dxa"/>
          </w:tcPr>
          <w:p w14:paraId="230260B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6BE6" w:rsidRPr="000D4935" w14:paraId="06E9E81A" w14:textId="77777777" w:rsidTr="00DD1661">
        <w:tc>
          <w:tcPr>
            <w:tcW w:w="2066" w:type="dxa"/>
          </w:tcPr>
          <w:p w14:paraId="3886E1B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98DD43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411223CF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</w:tcPr>
          <w:p w14:paraId="6FF4850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68" w:type="dxa"/>
          </w:tcPr>
          <w:p w14:paraId="12A04CAA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A9D79F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0C1BBA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4843F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766530B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0A438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5BCD7FA9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A76CA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32FF4E75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07719CA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1" w:type="dxa"/>
          </w:tcPr>
          <w:p w14:paraId="2C92497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</w:tcBorders>
          </w:tcPr>
          <w:p w14:paraId="031A366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1FA6AA4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7DFF00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4507A21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0E247F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13F0838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CF200D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36" w:type="dxa"/>
          </w:tcPr>
          <w:p w14:paraId="3B16560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62EF06EF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656BE6" w:rsidRPr="000D4935" w14:paraId="5D89D0B0" w14:textId="77777777" w:rsidTr="00DD1661">
        <w:tc>
          <w:tcPr>
            <w:tcW w:w="2066" w:type="dxa"/>
          </w:tcPr>
          <w:p w14:paraId="5679E8CA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054" w:type="dxa"/>
            <w:gridSpan w:val="23"/>
          </w:tcPr>
          <w:p w14:paraId="1DE461D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0D4935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656BE6" w:rsidRPr="000D4935" w14:paraId="32E3B345" w14:textId="77777777" w:rsidTr="00DD1661">
        <w:tc>
          <w:tcPr>
            <w:tcW w:w="2066" w:type="dxa"/>
          </w:tcPr>
          <w:p w14:paraId="0B17E58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ราคาทุน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/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ราคาประเมินใหม่</w:t>
            </w:r>
          </w:p>
        </w:tc>
        <w:tc>
          <w:tcPr>
            <w:tcW w:w="988" w:type="dxa"/>
          </w:tcPr>
          <w:p w14:paraId="2ECC391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BB7F0AA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</w:tcPr>
          <w:p w14:paraId="0A988F8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</w:tcPr>
          <w:p w14:paraId="19C661D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A4595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04F99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FE8B1AF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F56282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CD1108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75173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607732A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D9ED39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116E6AD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540495D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EF6132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48BCA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79CFB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223A90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D17644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6FCF1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69700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0FB133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3B1BC1B9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6BE6" w:rsidRPr="000D4935" w14:paraId="712EEE87" w14:textId="77777777" w:rsidTr="00DD1661">
        <w:trPr>
          <w:trHeight w:val="245"/>
        </w:trPr>
        <w:tc>
          <w:tcPr>
            <w:tcW w:w="2066" w:type="dxa"/>
          </w:tcPr>
          <w:p w14:paraId="646133EF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0D493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001237D0" w14:textId="0B8A8682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15</w:t>
            </w:r>
            <w:r w:rsidR="0014550E">
              <w:rPr>
                <w:rFonts w:ascii="Angsana New" w:hAnsi="Angsana New"/>
                <w:sz w:val="22"/>
                <w:szCs w:val="22"/>
              </w:rPr>
              <w:t>6,195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F3CDD3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52BF864" w14:textId="4E32B46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1,455,913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02E4C230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CFA6536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1,612,108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097DD1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2CAA6C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69,169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92AF80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63992B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910,241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7DC6A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CFA787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1,578,200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5A916E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4E89E2F4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775,530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AD49B1C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94F4D4C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747,479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554B6E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3B873D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17,973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C0058E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4A1DC9E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364,056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9996E8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3EFF5A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66,234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D6D498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2A6B9B4" w14:textId="77777777" w:rsidR="00656BE6" w:rsidRPr="00562466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6,140,990</w:t>
            </w:r>
          </w:p>
        </w:tc>
      </w:tr>
      <w:tr w:rsidR="00656BE6" w:rsidRPr="000D4935" w14:paraId="403F6D63" w14:textId="77777777" w:rsidTr="00DD1661">
        <w:tc>
          <w:tcPr>
            <w:tcW w:w="2066" w:type="dxa"/>
          </w:tcPr>
          <w:p w14:paraId="30819D7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7782B1C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EAE712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DAF9E5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410,043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455A52B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24DC0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41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AABD2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43E93F9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748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E613F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 xml:space="preserve">     456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97E78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9A2439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 xml:space="preserve">     118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6C740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24ACEC4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 xml:space="preserve">   15,739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8F1BD5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CFA2A2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12,641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092DA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67EB03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B84C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7627D4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50,735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6BAC62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5C104E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205,211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E672A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BC85A5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</w:tr>
      <w:tr w:rsidR="00656BE6" w:rsidRPr="000D4935" w14:paraId="7A7AA24B" w14:textId="77777777" w:rsidTr="00DD1661">
        <w:tc>
          <w:tcPr>
            <w:tcW w:w="2066" w:type="dxa"/>
          </w:tcPr>
          <w:p w14:paraId="5C54535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2A0F264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15,540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3C1F3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785C43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61C53FE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317D8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15,540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95A2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F3F67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42EF8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7ECB02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72,962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2F211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151D1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71,992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08C10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74E14D8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7,165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268322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7258AA4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(244,874)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88604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E2341F" w14:textId="589AC1ED" w:rsidR="00656BE6" w:rsidRPr="000D4935" w:rsidRDefault="00E20F95" w:rsidP="00E20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56BE6"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692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82D83A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200F6F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9FCDB89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(200,597)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7ED1D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043F77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(276,572)</w:t>
            </w:r>
          </w:p>
        </w:tc>
      </w:tr>
      <w:tr w:rsidR="00656BE6" w:rsidRPr="000D4935" w14:paraId="5D413AB8" w14:textId="77777777" w:rsidTr="00DD1661">
        <w:tc>
          <w:tcPr>
            <w:tcW w:w="2066" w:type="dxa"/>
          </w:tcPr>
          <w:p w14:paraId="4DB10B76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C117D3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(3,283)</w:t>
            </w:r>
          </w:p>
        </w:tc>
        <w:tc>
          <w:tcPr>
            <w:tcW w:w="236" w:type="dxa"/>
            <w:tcBorders>
              <w:bottom w:val="nil"/>
            </w:tcBorders>
          </w:tcPr>
          <w:p w14:paraId="65FD8E8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B51D24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bottom w:val="nil"/>
            </w:tcBorders>
          </w:tcPr>
          <w:p w14:paraId="1CFD6DC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16824CF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(3,283)</w:t>
            </w:r>
          </w:p>
        </w:tc>
        <w:tc>
          <w:tcPr>
            <w:tcW w:w="270" w:type="dxa"/>
            <w:tcBorders>
              <w:bottom w:val="nil"/>
            </w:tcBorders>
          </w:tcPr>
          <w:p w14:paraId="5358ECA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7C434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B2E9905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B12990" w14:textId="645E1AB4" w:rsidR="00656BE6" w:rsidRPr="000D4935" w:rsidRDefault="00C368EE" w:rsidP="00C3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56BE6"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8943D8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A08163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(193,307)</w:t>
            </w:r>
          </w:p>
        </w:tc>
        <w:tc>
          <w:tcPr>
            <w:tcW w:w="236" w:type="dxa"/>
            <w:tcBorders>
              <w:bottom w:val="nil"/>
            </w:tcBorders>
          </w:tcPr>
          <w:p w14:paraId="7349171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607C8C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(17,508)</w:t>
            </w:r>
          </w:p>
        </w:tc>
        <w:tc>
          <w:tcPr>
            <w:tcW w:w="241" w:type="dxa"/>
            <w:tcBorders>
              <w:bottom w:val="nil"/>
            </w:tcBorders>
          </w:tcPr>
          <w:p w14:paraId="03ADC0FA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BD0EC05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(36,058)</w:t>
            </w:r>
          </w:p>
        </w:tc>
        <w:tc>
          <w:tcPr>
            <w:tcW w:w="270" w:type="dxa"/>
            <w:tcBorders>
              <w:bottom w:val="nil"/>
            </w:tcBorders>
          </w:tcPr>
          <w:p w14:paraId="58FB544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DE220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(6,717)</w:t>
            </w:r>
          </w:p>
        </w:tc>
        <w:tc>
          <w:tcPr>
            <w:tcW w:w="270" w:type="dxa"/>
            <w:tcBorders>
              <w:bottom w:val="nil"/>
            </w:tcBorders>
          </w:tcPr>
          <w:p w14:paraId="30CC63C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C1B843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(6,351)</w:t>
            </w:r>
          </w:p>
        </w:tc>
        <w:tc>
          <w:tcPr>
            <w:tcW w:w="270" w:type="dxa"/>
            <w:tcBorders>
              <w:bottom w:val="nil"/>
            </w:tcBorders>
          </w:tcPr>
          <w:p w14:paraId="36ACB03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F0ED39" w14:textId="77777777" w:rsidR="00656BE6" w:rsidRPr="000D4935" w:rsidRDefault="00656BE6" w:rsidP="00E9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AC962DF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2AE2E39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(2</w:t>
            </w:r>
            <w:r>
              <w:rPr>
                <w:rFonts w:ascii="Angsana New" w:hAnsi="Angsana New"/>
                <w:sz w:val="22"/>
                <w:szCs w:val="22"/>
              </w:rPr>
              <w:t>63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224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56BE6" w:rsidRPr="000D4935" w14:paraId="76AE9FF9" w14:textId="77777777" w:rsidTr="00DD1661">
        <w:trPr>
          <w:trHeight w:val="262"/>
        </w:trPr>
        <w:tc>
          <w:tcPr>
            <w:tcW w:w="2066" w:type="dxa"/>
          </w:tcPr>
          <w:p w14:paraId="2A76872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3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</w:tcPr>
          <w:p w14:paraId="202BA2A2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50AF4E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nil"/>
            </w:tcBorders>
          </w:tcPr>
          <w:p w14:paraId="5062D3E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7A69354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12D4972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6768D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72EC6F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92F18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848AA0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6B07EA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BF8976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AD51B1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14:paraId="4C7E196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1CA24809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14:paraId="18B2482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86D391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16F1B85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7F9FD9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11241C4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5D9E7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F9530CA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97DB55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</w:tcPr>
          <w:p w14:paraId="76A36D8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56BE6" w:rsidRPr="000D4935" w14:paraId="1AE5DCF2" w14:textId="77777777" w:rsidTr="00DD1661">
        <w:tc>
          <w:tcPr>
            <w:tcW w:w="2066" w:type="dxa"/>
          </w:tcPr>
          <w:p w14:paraId="243C071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2DE821DF" w14:textId="14A05AB3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177,</w:t>
            </w:r>
            <w:r w:rsidR="0014550E">
              <w:rPr>
                <w:rFonts w:ascii="Angsana New" w:hAnsi="Angsana New"/>
                <w:b/>
                <w:bCs/>
                <w:sz w:val="22"/>
                <w:szCs w:val="22"/>
              </w:rPr>
              <w:t>452</w:t>
            </w:r>
          </w:p>
        </w:tc>
        <w:tc>
          <w:tcPr>
            <w:tcW w:w="236" w:type="dxa"/>
            <w:tcBorders>
              <w:bottom w:val="nil"/>
            </w:tcBorders>
          </w:tcPr>
          <w:p w14:paraId="3D6823C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F326DBA" w14:textId="43FB2C83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1,865,</w:t>
            </w:r>
            <w:r w:rsidR="00A01B76">
              <w:rPr>
                <w:rFonts w:ascii="Angsana New" w:hAnsi="Angsana New"/>
                <w:b/>
                <w:bCs/>
                <w:sz w:val="22"/>
                <w:szCs w:val="22"/>
              </w:rPr>
              <w:t>95</w:t>
            </w:r>
            <w:r w:rsidR="00795A1A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68" w:type="dxa"/>
            <w:tcBorders>
              <w:bottom w:val="nil"/>
            </w:tcBorders>
          </w:tcPr>
          <w:p w14:paraId="2CA854E2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CD338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2,043,408</w:t>
            </w:r>
          </w:p>
        </w:tc>
        <w:tc>
          <w:tcPr>
            <w:tcW w:w="270" w:type="dxa"/>
            <w:tcBorders>
              <w:bottom w:val="nil"/>
            </w:tcBorders>
          </w:tcPr>
          <w:p w14:paraId="6B3F6CB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B3A365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69,628</w:t>
            </w:r>
          </w:p>
        </w:tc>
        <w:tc>
          <w:tcPr>
            <w:tcW w:w="270" w:type="dxa"/>
            <w:tcBorders>
              <w:bottom w:val="nil"/>
            </w:tcBorders>
          </w:tcPr>
          <w:p w14:paraId="034398A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44DC12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983,659</w:t>
            </w:r>
          </w:p>
        </w:tc>
        <w:tc>
          <w:tcPr>
            <w:tcW w:w="270" w:type="dxa"/>
            <w:tcBorders>
              <w:bottom w:val="nil"/>
            </w:tcBorders>
          </w:tcPr>
          <w:p w14:paraId="13BB735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457295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1,457,003</w:t>
            </w:r>
          </w:p>
        </w:tc>
        <w:tc>
          <w:tcPr>
            <w:tcW w:w="236" w:type="dxa"/>
            <w:tcBorders>
              <w:bottom w:val="nil"/>
            </w:tcBorders>
          </w:tcPr>
          <w:p w14:paraId="18496FA9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44D5C5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780,926</w:t>
            </w:r>
          </w:p>
        </w:tc>
        <w:tc>
          <w:tcPr>
            <w:tcW w:w="241" w:type="dxa"/>
            <w:tcBorders>
              <w:bottom w:val="nil"/>
            </w:tcBorders>
          </w:tcPr>
          <w:p w14:paraId="36DC6D6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415E665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479,188</w:t>
            </w:r>
          </w:p>
        </w:tc>
        <w:tc>
          <w:tcPr>
            <w:tcW w:w="270" w:type="dxa"/>
            <w:tcBorders>
              <w:bottom w:val="nil"/>
            </w:tcBorders>
          </w:tcPr>
          <w:p w14:paraId="5D898BA5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BF29F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11,650</w:t>
            </w:r>
          </w:p>
        </w:tc>
        <w:tc>
          <w:tcPr>
            <w:tcW w:w="270" w:type="dxa"/>
            <w:tcBorders>
              <w:bottom w:val="nil"/>
            </w:tcBorders>
          </w:tcPr>
          <w:p w14:paraId="40B88C5E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2EDC420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409,221</w:t>
            </w:r>
          </w:p>
        </w:tc>
        <w:tc>
          <w:tcPr>
            <w:tcW w:w="270" w:type="dxa"/>
            <w:tcBorders>
              <w:bottom w:val="nil"/>
            </w:tcBorders>
          </w:tcPr>
          <w:p w14:paraId="7689B39F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BBCDD37" w14:textId="77777777" w:rsidR="00656BE6" w:rsidRPr="000D4935" w:rsidRDefault="00656BE6" w:rsidP="00D1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70,848</w:t>
            </w:r>
          </w:p>
        </w:tc>
        <w:tc>
          <w:tcPr>
            <w:tcW w:w="236" w:type="dxa"/>
            <w:tcBorders>
              <w:bottom w:val="nil"/>
            </w:tcBorders>
          </w:tcPr>
          <w:p w14:paraId="377F5A8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BC0B4D3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6,305,531</w:t>
            </w:r>
          </w:p>
        </w:tc>
      </w:tr>
      <w:tr w:rsidR="00DD1661" w:rsidRPr="000D4935" w14:paraId="64A123C3" w14:textId="77777777" w:rsidTr="00DD1661">
        <w:trPr>
          <w:trHeight w:val="316"/>
        </w:trPr>
        <w:tc>
          <w:tcPr>
            <w:tcW w:w="2066" w:type="dxa"/>
          </w:tcPr>
          <w:p w14:paraId="7F59DEAA" w14:textId="08C5F85A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93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35C02D26" w14:textId="6AE26A48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90DB5B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83BEFA6" w14:textId="23FBE02B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0E6598FC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AAC1AD" w14:textId="2209CF31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right="-12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D50AA7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F06655D" w14:textId="5373DC5F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B5936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84A177A" w14:textId="2B1D9971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737943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FFE64B" w14:textId="371A3C98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3294C0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4C816ADB" w14:textId="255BBAAD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15,155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BED3CFC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774958D3" w14:textId="0B76FAF1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E18938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59F8D9" w14:textId="19FF7BDF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C4598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7F6AADD" w14:textId="1F5F0A39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5C788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C4B825" w14:textId="204C56F0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966B18">
              <w:rPr>
                <w:rFonts w:ascii="Angsana New" w:hAnsi="Angsana New"/>
                <w:sz w:val="22"/>
                <w:szCs w:val="22"/>
              </w:rPr>
              <w:t>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807A59">
              <w:rPr>
                <w:rFonts w:ascii="Angsana New" w:hAnsi="Angsana New"/>
                <w:sz w:val="22"/>
                <w:szCs w:val="22"/>
              </w:rPr>
              <w:t>722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D95A80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771D263" w14:textId="5ECBBDF8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966B18">
              <w:rPr>
                <w:rFonts w:ascii="Angsana New" w:hAnsi="Angsana New"/>
                <w:sz w:val="22"/>
                <w:szCs w:val="22"/>
              </w:rPr>
              <w:t>08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807A59">
              <w:rPr>
                <w:rFonts w:ascii="Angsana New" w:hAnsi="Angsana New"/>
                <w:sz w:val="22"/>
                <w:szCs w:val="22"/>
              </w:rPr>
              <w:t>614</w:t>
            </w:r>
          </w:p>
        </w:tc>
      </w:tr>
      <w:tr w:rsidR="00DD1661" w:rsidRPr="000D4935" w14:paraId="16B6654A" w14:textId="77777777" w:rsidTr="00DD1661">
        <w:tc>
          <w:tcPr>
            <w:tcW w:w="2066" w:type="dxa"/>
          </w:tcPr>
          <w:p w14:paraId="14E5DD2A" w14:textId="6EEC83EE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51624842" w14:textId="260CAD6C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54,500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7AE810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02590B9" w14:textId="0E51ED1D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3C2DB3B1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5366C4" w14:textId="04B77CC0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9A50C8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D19F1DA" w14:textId="4E8261B5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14,719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60394D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82F13F" w14:textId="2FFE4FD6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101,556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6DF984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10A31EA" w14:textId="02BAA9CF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10,851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29CCAE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19DED8D" w14:textId="01280D7A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14,913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2AF18DC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2597336" w14:textId="390506F3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59670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7892CE5" w14:textId="07B541FC" w:rsidR="00DD1661" w:rsidRPr="000D4935" w:rsidRDefault="00DD1661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8C0E62" w14:textId="77777777" w:rsidR="00DD1661" w:rsidRPr="000D4935" w:rsidRDefault="00DD1661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C107A21" w14:textId="6A05B8D7" w:rsidR="00DD1661" w:rsidRPr="000D4935" w:rsidRDefault="00DD1661" w:rsidP="004C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2A0421" w14:textId="77777777" w:rsidR="00DD1661" w:rsidRPr="000D4935" w:rsidRDefault="00DD1661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ED2C0C" w14:textId="1717A285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</w:t>
            </w:r>
            <w:r w:rsidR="00696F65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807A59">
              <w:rPr>
                <w:rFonts w:ascii="Angsana New" w:hAnsi="Angsana New"/>
                <w:sz w:val="22"/>
                <w:szCs w:val="22"/>
              </w:rPr>
              <w:t>886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BF9BD4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23C9FB32" w14:textId="4675714E" w:rsidR="00DD1661" w:rsidRPr="000D4935" w:rsidRDefault="00807A59" w:rsidP="0080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D1661" w:rsidRPr="000D4935" w14:paraId="2906BA39" w14:textId="77777777" w:rsidTr="00DD1661">
        <w:tc>
          <w:tcPr>
            <w:tcW w:w="2066" w:type="dxa"/>
          </w:tcPr>
          <w:p w14:paraId="48E976DD" w14:textId="1CE42259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6B1825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3F81CC9C" w14:textId="7706635B" w:rsidR="00DD1661" w:rsidRDefault="00DD1661" w:rsidP="00D7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934BB8" w14:textId="77777777" w:rsidR="00DD1661" w:rsidRPr="000D4935" w:rsidRDefault="00DD1661" w:rsidP="00D7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3ACCC3E3" w14:textId="4B1E8EA6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5C83A09F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B5E6B4" w14:textId="6E53420E" w:rsidR="00DD1661" w:rsidRDefault="00DD1661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60534C" w14:textId="77777777" w:rsidR="00DD1661" w:rsidRPr="000D4935" w:rsidRDefault="00DD1661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683E2A" w14:textId="0B1A056E" w:rsidR="00DD1661" w:rsidRDefault="00DD1661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258389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33F40A" w14:textId="004F07A2" w:rsidR="00DD1661" w:rsidRDefault="00DD1661" w:rsidP="004C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5F23B" w14:textId="77777777" w:rsidR="00DD1661" w:rsidRPr="000D4935" w:rsidRDefault="00DD1661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CAB007" w14:textId="72E48DF1" w:rsidR="00DD1661" w:rsidRDefault="00DD1661" w:rsidP="004C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CFDA47" w14:textId="77777777" w:rsidR="00DD1661" w:rsidRPr="000D4935" w:rsidRDefault="00DD1661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7F5B88D" w14:textId="45264A51" w:rsidR="00DD1661" w:rsidRDefault="00DD1661" w:rsidP="004C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8B5BC48" w14:textId="77777777" w:rsidR="00DD1661" w:rsidRPr="000D4935" w:rsidRDefault="00DD1661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F0505CC" w14:textId="68FDDFB6" w:rsidR="00DD1661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29,505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BC55D3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355D17" w14:textId="4650DE19" w:rsidR="00DD1661" w:rsidRDefault="00DD1661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41023D" w14:textId="77777777" w:rsidR="00DD1661" w:rsidRPr="000D4935" w:rsidRDefault="00DD1661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4FFB18F" w14:textId="3060889C" w:rsidR="00DD1661" w:rsidRDefault="00DD1661" w:rsidP="004C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4B74CC" w14:textId="77777777" w:rsidR="00DD1661" w:rsidRPr="000D4935" w:rsidRDefault="00DD1661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CC7246" w14:textId="40F46AF0" w:rsidR="00DD1661" w:rsidRDefault="00966B18" w:rsidP="0096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48E229" w14:textId="77777777" w:rsidR="00DD1661" w:rsidRPr="000D4935" w:rsidRDefault="00DD1661" w:rsidP="001B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7E193B59" w14:textId="68CE31A6" w:rsidR="00DD1661" w:rsidRDefault="00966B18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29,505</w:t>
            </w:r>
          </w:p>
        </w:tc>
      </w:tr>
      <w:tr w:rsidR="00DD1661" w:rsidRPr="000D4935" w14:paraId="7FA3F3DE" w14:textId="77777777" w:rsidTr="00DD1661">
        <w:tc>
          <w:tcPr>
            <w:tcW w:w="2066" w:type="dxa"/>
          </w:tcPr>
          <w:p w14:paraId="6E587D3B" w14:textId="4621FE05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3C926DC" w14:textId="1DBE3052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6E4AB73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6D923956" w14:textId="3D3772F8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bottom w:val="nil"/>
            </w:tcBorders>
          </w:tcPr>
          <w:p w14:paraId="1DAE7AED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9AE921D" w14:textId="7688DB1B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9284F55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783FD4" w14:textId="763E09E0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2357A96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ACACC7" w14:textId="3B3EE7EF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6D116E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A427936" w14:textId="7F91B3DF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(2,110)</w:t>
            </w:r>
          </w:p>
        </w:tc>
        <w:tc>
          <w:tcPr>
            <w:tcW w:w="236" w:type="dxa"/>
            <w:tcBorders>
              <w:bottom w:val="nil"/>
            </w:tcBorders>
          </w:tcPr>
          <w:p w14:paraId="0330D4B4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35CA6D4" w14:textId="24F64A06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(23,470)</w:t>
            </w:r>
          </w:p>
        </w:tc>
        <w:tc>
          <w:tcPr>
            <w:tcW w:w="241" w:type="dxa"/>
            <w:tcBorders>
              <w:bottom w:val="nil"/>
            </w:tcBorders>
          </w:tcPr>
          <w:p w14:paraId="1478D7A8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AF5FAD2" w14:textId="07DC5F05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(1,675)</w:t>
            </w:r>
          </w:p>
        </w:tc>
        <w:tc>
          <w:tcPr>
            <w:tcW w:w="270" w:type="dxa"/>
            <w:tcBorders>
              <w:bottom w:val="nil"/>
            </w:tcBorders>
          </w:tcPr>
          <w:p w14:paraId="49A44116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61D5B7" w14:textId="2E69FF15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(2,153)</w:t>
            </w:r>
          </w:p>
        </w:tc>
        <w:tc>
          <w:tcPr>
            <w:tcW w:w="270" w:type="dxa"/>
            <w:tcBorders>
              <w:bottom w:val="nil"/>
            </w:tcBorders>
          </w:tcPr>
          <w:p w14:paraId="6D509675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7A9038F" w14:textId="405C28C3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(3,412)</w:t>
            </w:r>
          </w:p>
        </w:tc>
        <w:tc>
          <w:tcPr>
            <w:tcW w:w="270" w:type="dxa"/>
            <w:tcBorders>
              <w:bottom w:val="nil"/>
            </w:tcBorders>
          </w:tcPr>
          <w:p w14:paraId="39FA64EF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FEF273" w14:textId="0932C68B" w:rsidR="00DD1661" w:rsidRPr="000D4935" w:rsidRDefault="00E91296" w:rsidP="0096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="00966B18"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66B1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D166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0A80683" w14:textId="77777777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390E962C" w14:textId="296BCD55" w:rsidR="00DD1661" w:rsidRPr="000D4935" w:rsidRDefault="00DD1661" w:rsidP="00DD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(32,820)</w:t>
            </w:r>
          </w:p>
        </w:tc>
      </w:tr>
      <w:tr w:rsidR="007648D5" w:rsidRPr="000D4935" w14:paraId="46AFEB1A" w14:textId="77777777" w:rsidTr="00DD1661">
        <w:tc>
          <w:tcPr>
            <w:tcW w:w="2066" w:type="dxa"/>
            <w:tcBorders>
              <w:bottom w:val="nil"/>
            </w:tcBorders>
          </w:tcPr>
          <w:p w14:paraId="4FCF7C5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65E1F6A3" w14:textId="6AD5DA8A" w:rsidR="00656BE6" w:rsidRPr="002C1CEC" w:rsidRDefault="002C1CEC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1CEC">
              <w:rPr>
                <w:rFonts w:ascii="Angsana New" w:hAnsi="Angsana New"/>
                <w:b/>
                <w:bCs/>
                <w:sz w:val="22"/>
                <w:szCs w:val="22"/>
              </w:rPr>
              <w:t>231,952</w:t>
            </w:r>
          </w:p>
        </w:tc>
        <w:tc>
          <w:tcPr>
            <w:tcW w:w="236" w:type="dxa"/>
            <w:tcBorders>
              <w:bottom w:val="nil"/>
            </w:tcBorders>
          </w:tcPr>
          <w:p w14:paraId="28BFADAC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C766CE2" w14:textId="39C400DC" w:rsidR="00656BE6" w:rsidRPr="000D4935" w:rsidRDefault="002C1CEC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1,865,</w:t>
            </w:r>
            <w:r w:rsidR="00A01B76"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268" w:type="dxa"/>
            <w:tcBorders>
              <w:bottom w:val="nil"/>
            </w:tcBorders>
          </w:tcPr>
          <w:p w14:paraId="463C0C4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8B06C32" w14:textId="1400F40C" w:rsidR="00656BE6" w:rsidRPr="00DE54D0" w:rsidRDefault="00FA1079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E54D0">
              <w:rPr>
                <w:rFonts w:ascii="Angsana New" w:hAnsi="Angsana New"/>
                <w:b/>
                <w:bCs/>
                <w:sz w:val="22"/>
                <w:szCs w:val="22"/>
              </w:rPr>
              <w:t>2,097</w:t>
            </w:r>
            <w:r w:rsidR="00C368EE" w:rsidRPr="00DE54D0">
              <w:rPr>
                <w:rFonts w:ascii="Angsana New" w:hAnsi="Angsana New"/>
                <w:b/>
                <w:bCs/>
                <w:sz w:val="22"/>
                <w:szCs w:val="22"/>
              </w:rPr>
              <w:t>,908</w:t>
            </w:r>
          </w:p>
        </w:tc>
        <w:tc>
          <w:tcPr>
            <w:tcW w:w="270" w:type="dxa"/>
            <w:tcBorders>
              <w:bottom w:val="nil"/>
            </w:tcBorders>
          </w:tcPr>
          <w:p w14:paraId="7333708F" w14:textId="77777777" w:rsidR="00656BE6" w:rsidRPr="00DE54D0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7721936" w14:textId="1CBAACDD" w:rsidR="00656BE6" w:rsidRPr="00DE54D0" w:rsidRDefault="00F32359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E54D0">
              <w:rPr>
                <w:rFonts w:ascii="Angsana New" w:hAnsi="Angsana New"/>
                <w:b/>
                <w:bCs/>
                <w:sz w:val="22"/>
                <w:szCs w:val="22"/>
              </w:rPr>
              <w:t>84,347</w:t>
            </w:r>
          </w:p>
        </w:tc>
        <w:tc>
          <w:tcPr>
            <w:tcW w:w="270" w:type="dxa"/>
            <w:tcBorders>
              <w:bottom w:val="nil"/>
            </w:tcBorders>
          </w:tcPr>
          <w:p w14:paraId="0F3DD874" w14:textId="77777777" w:rsidR="00656BE6" w:rsidRPr="00DE54D0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2A59795" w14:textId="00A1B75D" w:rsidR="00656BE6" w:rsidRPr="00DE54D0" w:rsidRDefault="00DE54D0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E54D0">
              <w:rPr>
                <w:rFonts w:ascii="Angsana New" w:hAnsi="Angsana New"/>
                <w:b/>
                <w:bCs/>
                <w:sz w:val="22"/>
                <w:szCs w:val="22"/>
              </w:rPr>
              <w:t>1,085,273</w:t>
            </w:r>
          </w:p>
        </w:tc>
        <w:tc>
          <w:tcPr>
            <w:tcW w:w="270" w:type="dxa"/>
            <w:tcBorders>
              <w:bottom w:val="nil"/>
            </w:tcBorders>
          </w:tcPr>
          <w:p w14:paraId="35B506DF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CD56762" w14:textId="7619E2DA" w:rsidR="00656BE6" w:rsidRPr="00686A5E" w:rsidRDefault="005A0CE7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6A5E">
              <w:rPr>
                <w:rFonts w:ascii="Angsana New" w:hAnsi="Angsana New"/>
                <w:b/>
                <w:bCs/>
                <w:sz w:val="22"/>
                <w:szCs w:val="22"/>
              </w:rPr>
              <w:t>1,465,919</w:t>
            </w:r>
          </w:p>
        </w:tc>
        <w:tc>
          <w:tcPr>
            <w:tcW w:w="236" w:type="dxa"/>
            <w:tcBorders>
              <w:bottom w:val="nil"/>
            </w:tcBorders>
          </w:tcPr>
          <w:p w14:paraId="21EC1AA8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79C762D7" w14:textId="03175BCA" w:rsidR="00656BE6" w:rsidRPr="000D4935" w:rsidRDefault="00E20F95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787,52</w:t>
            </w:r>
            <w:r w:rsidR="00F26C79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" w:type="dxa"/>
            <w:tcBorders>
              <w:bottom w:val="nil"/>
            </w:tcBorders>
          </w:tcPr>
          <w:p w14:paraId="7127BAB4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1C327B1C" w14:textId="23A5C800" w:rsidR="00656BE6" w:rsidRPr="000D4935" w:rsidRDefault="00E20F95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513,369</w:t>
            </w:r>
          </w:p>
        </w:tc>
        <w:tc>
          <w:tcPr>
            <w:tcW w:w="270" w:type="dxa"/>
            <w:tcBorders>
              <w:bottom w:val="nil"/>
            </w:tcBorders>
          </w:tcPr>
          <w:p w14:paraId="57A9B46B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47B3F25" w14:textId="716AD008" w:rsidR="00656BE6" w:rsidRPr="000D4935" w:rsidRDefault="00E20F95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9,497</w:t>
            </w:r>
          </w:p>
        </w:tc>
        <w:tc>
          <w:tcPr>
            <w:tcW w:w="270" w:type="dxa"/>
            <w:tcBorders>
              <w:bottom w:val="nil"/>
            </w:tcBorders>
          </w:tcPr>
          <w:p w14:paraId="273232DA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4BD5A8D1" w14:textId="0017083A" w:rsidR="00656BE6" w:rsidRPr="000D4935" w:rsidRDefault="00F76EEE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444,309</w:t>
            </w:r>
          </w:p>
        </w:tc>
        <w:tc>
          <w:tcPr>
            <w:tcW w:w="270" w:type="dxa"/>
            <w:tcBorders>
              <w:bottom w:val="nil"/>
            </w:tcBorders>
          </w:tcPr>
          <w:p w14:paraId="5EBA28A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6B74B04" w14:textId="2C31B53C" w:rsidR="00656BE6" w:rsidRPr="000D4935" w:rsidRDefault="00D16712" w:rsidP="00D1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22,684</w:t>
            </w:r>
          </w:p>
        </w:tc>
        <w:tc>
          <w:tcPr>
            <w:tcW w:w="236" w:type="dxa"/>
            <w:tcBorders>
              <w:bottom w:val="nil"/>
            </w:tcBorders>
          </w:tcPr>
          <w:p w14:paraId="60C5ADF2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F006C" w14:textId="26532FD1" w:rsidR="00656BE6" w:rsidRPr="000D4935" w:rsidRDefault="00686A5E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6,510,830</w:t>
            </w:r>
          </w:p>
        </w:tc>
      </w:tr>
      <w:tr w:rsidR="00656BE6" w:rsidRPr="000D4935" w14:paraId="761FEFDD" w14:textId="77777777" w:rsidTr="00DD1661">
        <w:tc>
          <w:tcPr>
            <w:tcW w:w="2066" w:type="dxa"/>
            <w:tcBorders>
              <w:top w:val="nil"/>
              <w:bottom w:val="nil"/>
            </w:tcBorders>
          </w:tcPr>
          <w:p w14:paraId="65DB234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054" w:type="dxa"/>
            <w:gridSpan w:val="23"/>
            <w:tcBorders>
              <w:top w:val="nil"/>
              <w:bottom w:val="nil"/>
            </w:tcBorders>
          </w:tcPr>
          <w:p w14:paraId="22E63F8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656BE6" w:rsidRPr="000D4935" w14:paraId="24D8FD31" w14:textId="77777777" w:rsidTr="00DD1661">
        <w:tc>
          <w:tcPr>
            <w:tcW w:w="2066" w:type="dxa"/>
            <w:tcBorders>
              <w:top w:val="nil"/>
              <w:bottom w:val="nil"/>
            </w:tcBorders>
          </w:tcPr>
          <w:p w14:paraId="4241D89D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054" w:type="dxa"/>
            <w:gridSpan w:val="23"/>
            <w:tcBorders>
              <w:top w:val="nil"/>
              <w:bottom w:val="nil"/>
            </w:tcBorders>
          </w:tcPr>
          <w:p w14:paraId="731FC517" w14:textId="77777777" w:rsidR="00656BE6" w:rsidRPr="000D4935" w:rsidRDefault="00656BE6" w:rsidP="006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</w:tbl>
    <w:p w14:paraId="30793662" w14:textId="58C883B8" w:rsidR="00872EE9" w:rsidRDefault="00872EE9" w:rsidP="003B449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F3CC117" w14:textId="5B3B6F6B" w:rsidR="00F21B47" w:rsidRDefault="00872EE9" w:rsidP="0087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530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720"/>
        <w:gridCol w:w="270"/>
        <w:gridCol w:w="763"/>
      </w:tblGrid>
      <w:tr w:rsidR="00F16A03" w:rsidRPr="000D4935" w14:paraId="5CE9A1C2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59C712C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23"/>
            <w:tcBorders>
              <w:top w:val="nil"/>
              <w:bottom w:val="nil"/>
            </w:tcBorders>
          </w:tcPr>
          <w:p w14:paraId="45294FD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16A03" w:rsidRPr="000D4935" w14:paraId="1CD27CA8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09EF6C7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20D4A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8B69E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69BAB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2C365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2CEB1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42A7A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262ED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DF0BE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CD7654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4DA3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43404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05994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D6A03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CE6E2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656D4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1EB1E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9B0A9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0F98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A160E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0F1B8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19F672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441E4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5F495F1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1CB5" w:rsidRPr="000D4935" w14:paraId="1DDEE9F3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5204F77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5"/>
            <w:tcBorders>
              <w:top w:val="nil"/>
              <w:bottom w:val="single" w:sz="4" w:space="0" w:color="auto"/>
            </w:tcBorders>
          </w:tcPr>
          <w:p w14:paraId="2395B60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749CF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B727B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</w:tcPr>
          <w:p w14:paraId="5A7C86B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4889B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7577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4450E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1208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AA079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F284F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E5139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2E33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A88B09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AF68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90188C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E99A1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7EC9C6D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1CB5" w:rsidRPr="000D4935" w14:paraId="2A8FFA86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0BC1C4D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3A9B42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071885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E88970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17839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204F0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85E16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25A01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7B3A2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72623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F1B2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32212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2DC70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3941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0B1D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D2ACC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3AAF2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5D22E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10242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4479CF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260" w:type="dxa"/>
            <w:gridSpan w:val="3"/>
            <w:tcBorders>
              <w:top w:val="nil"/>
              <w:bottom w:val="nil"/>
            </w:tcBorders>
          </w:tcPr>
          <w:p w14:paraId="3A5CD34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1621D25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1CB70552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708ABE1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AC842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55A9F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659F7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2E6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681F9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916EE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58557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D4270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EAEF9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F76EB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5E648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435BE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2A2E2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931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62584C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BC4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971F9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4E2F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A3ED3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D0BFA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D54837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444F5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0DA562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16A03" w:rsidRPr="000D4935" w14:paraId="206B4B70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3453ECF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23"/>
            <w:tcBorders>
              <w:top w:val="nil"/>
              <w:bottom w:val="nil"/>
            </w:tcBorders>
          </w:tcPr>
          <w:p w14:paraId="12B763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0D4935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68274F" w:rsidRPr="000D4935" w14:paraId="3748AD52" w14:textId="77777777" w:rsidTr="00466F8D">
        <w:tc>
          <w:tcPr>
            <w:tcW w:w="2567" w:type="dxa"/>
            <w:tcBorders>
              <w:top w:val="nil"/>
            </w:tcBorders>
          </w:tcPr>
          <w:p w14:paraId="4F39D61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D5FD8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B019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292C3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92077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34E64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73E6C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C69FD4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25424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6BDF2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5CBAB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E73559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A6952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B4240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7D35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D4DCB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25612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0DFAB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8835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B29AC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8DB2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A2B26D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D627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7936683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A29E0" w:rsidRPr="000D4935" w14:paraId="3E2FDDFA" w14:textId="77777777" w:rsidTr="00466F8D">
        <w:tc>
          <w:tcPr>
            <w:tcW w:w="2567" w:type="dxa"/>
            <w:tcBorders>
              <w:bottom w:val="nil"/>
            </w:tcBorders>
          </w:tcPr>
          <w:p w14:paraId="7A2DE433" w14:textId="1BDD7F70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0D493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986852" w14:textId="6BDBAAFE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E6EBED" w14:textId="77777777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7F5D0A5" w14:textId="433FE17B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5212FE" w14:textId="77777777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AF9E4D" w14:textId="6F9255ED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358A58C" w14:textId="77777777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D3C0D5" w14:textId="3BD97973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(25,695)</w:t>
            </w:r>
          </w:p>
        </w:tc>
        <w:tc>
          <w:tcPr>
            <w:tcW w:w="270" w:type="dxa"/>
            <w:tcBorders>
              <w:bottom w:val="nil"/>
            </w:tcBorders>
          </w:tcPr>
          <w:p w14:paraId="48995E1B" w14:textId="77777777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BC0A86" w14:textId="3D1A5A08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(366,639)</w:t>
            </w:r>
          </w:p>
        </w:tc>
        <w:tc>
          <w:tcPr>
            <w:tcW w:w="270" w:type="dxa"/>
            <w:tcBorders>
              <w:bottom w:val="nil"/>
            </w:tcBorders>
          </w:tcPr>
          <w:p w14:paraId="4EEC92EA" w14:textId="77777777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CD0BD9" w14:textId="1793698E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(790,933)</w:t>
            </w:r>
          </w:p>
        </w:tc>
        <w:tc>
          <w:tcPr>
            <w:tcW w:w="270" w:type="dxa"/>
            <w:tcBorders>
              <w:bottom w:val="nil"/>
            </w:tcBorders>
          </w:tcPr>
          <w:p w14:paraId="294C72CD" w14:textId="77777777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DCFCAF" w14:textId="31EE6056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(686,568)</w:t>
            </w:r>
          </w:p>
        </w:tc>
        <w:tc>
          <w:tcPr>
            <w:tcW w:w="270" w:type="dxa"/>
            <w:tcBorders>
              <w:bottom w:val="nil"/>
            </w:tcBorders>
          </w:tcPr>
          <w:p w14:paraId="5CD6BA16" w14:textId="77777777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4ADC937" w14:textId="151F7036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(530,347)</w:t>
            </w:r>
          </w:p>
        </w:tc>
        <w:tc>
          <w:tcPr>
            <w:tcW w:w="270" w:type="dxa"/>
            <w:tcBorders>
              <w:bottom w:val="nil"/>
            </w:tcBorders>
          </w:tcPr>
          <w:p w14:paraId="0A0D1A0D" w14:textId="77777777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3AD1ABF" w14:textId="64472C11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2E7E9CE" w14:textId="77777777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014433" w14:textId="597987D3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(280,188)</w:t>
            </w:r>
          </w:p>
        </w:tc>
        <w:tc>
          <w:tcPr>
            <w:tcW w:w="270" w:type="dxa"/>
            <w:tcBorders>
              <w:bottom w:val="nil"/>
            </w:tcBorders>
          </w:tcPr>
          <w:p w14:paraId="59A2337D" w14:textId="77777777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E9E2FE1" w14:textId="4694C5CA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59FB30A" w14:textId="77777777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6AA45A7A" w14:textId="1C4B845D" w:rsidR="00562466" w:rsidRPr="00562466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466">
              <w:rPr>
                <w:rFonts w:ascii="Angsana New" w:hAnsi="Angsana New"/>
                <w:sz w:val="22"/>
                <w:szCs w:val="22"/>
              </w:rPr>
              <w:t>(2,680,370)</w:t>
            </w:r>
          </w:p>
        </w:tc>
      </w:tr>
      <w:tr w:rsidR="00562466" w:rsidRPr="000D4935" w14:paraId="38E249BC" w14:textId="77777777" w:rsidTr="00466F8D">
        <w:tc>
          <w:tcPr>
            <w:tcW w:w="2567" w:type="dxa"/>
            <w:tcBorders>
              <w:bottom w:val="nil"/>
            </w:tcBorders>
          </w:tcPr>
          <w:p w14:paraId="4D6389A0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A395BD" w14:textId="5D97A149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B472F6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AB3895" w14:textId="074F29FA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69794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11CE86" w14:textId="35301A51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CC8A4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1A0CDF" w14:textId="5128D4FC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(6,051)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6CCA48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399355A" w14:textId="0C2524B2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(39,080)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A087A6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80CFDB" w14:textId="23FB1C9E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(88,446)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B2FBA0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6BCE5D" w14:textId="6AFD9F8C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(40,315)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D8AA30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E05DC8F" w14:textId="5DD8AF7A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(94,513)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EB5416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C058650" w14:textId="5168ED89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FE9F5A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3415EF" w14:textId="20759F4D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(31,451)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A74A6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F99E3D6" w14:textId="044EB88F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C67949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3227B89E" w14:textId="4F5D38C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(299,856)</w:t>
            </w:r>
          </w:p>
        </w:tc>
      </w:tr>
      <w:tr w:rsidR="008E70EC" w:rsidRPr="000D4935" w14:paraId="3EA5145A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5C337DF2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E73A626" w14:textId="3A24B834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B9D598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5442798" w14:textId="0D8FF964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AFEA54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1BD78F3" w14:textId="4AF68345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D5D35A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219EBB3" w14:textId="7D3067BB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42139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D2B5076" w14:textId="7814EB30" w:rsidR="00562466" w:rsidRPr="000D4935" w:rsidRDefault="00A87285" w:rsidP="00A8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1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562466"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AA705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0A630BA" w14:textId="626917A2" w:rsidR="00562466" w:rsidRPr="000D4935" w:rsidRDefault="00562466" w:rsidP="00BB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178,001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A8151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53E75DD" w14:textId="0176FDB9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18,207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3C7CF3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3922BB4" w14:textId="397BBE9D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189,869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35F6C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B909391" w14:textId="1A6FEF71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79F9A5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66AEBDC" w14:textId="129C9E54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6,317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72440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5466701C" w14:textId="5504475D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7B93C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</w:tcPr>
          <w:p w14:paraId="6CBA358B" w14:textId="539000DA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 xml:space="preserve">392,394 </w:t>
            </w:r>
          </w:p>
        </w:tc>
      </w:tr>
      <w:tr w:rsidR="00624DFD" w:rsidRPr="000D4935" w14:paraId="1213091A" w14:textId="77777777" w:rsidTr="00466F8D">
        <w:tc>
          <w:tcPr>
            <w:tcW w:w="2567" w:type="dxa"/>
          </w:tcPr>
          <w:p w14:paraId="5E0A881A" w14:textId="0118BAB0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3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5142B41" w14:textId="7113A6E4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CC4657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4B33666" w14:textId="4B149E8F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AA2C7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6836DDA" w14:textId="6C992B0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1A41ED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95FF325" w14:textId="3877F25A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FFA84F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AE8BEAF" w14:textId="2CA10635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E80D33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A4F3E43" w14:textId="51D67DB2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1456EC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057799E" w14:textId="1D68A033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E19317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6D4BA63" w14:textId="76079EEB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FF4A6C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1D6DEA3" w14:textId="5C2E4486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27DF0A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3A47BF1" w14:textId="0FE1956E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33A964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10F616D5" w14:textId="182CF5E2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D69104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</w:tcPr>
          <w:p w14:paraId="018623AB" w14:textId="0BCED0CD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62466" w:rsidRPr="000D4935" w14:paraId="0C4B4EE1" w14:textId="77777777" w:rsidTr="00466F8D">
        <w:tc>
          <w:tcPr>
            <w:tcW w:w="2567" w:type="dxa"/>
            <w:tcBorders>
              <w:bottom w:val="nil"/>
            </w:tcBorders>
          </w:tcPr>
          <w:p w14:paraId="7F50E3D7" w14:textId="292761D2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lang w:val="en-ZW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D4199B1" w14:textId="6B58C619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B1F0C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D6F7F41" w14:textId="47B4A15F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19C7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8CF98A" w14:textId="779F8FC0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4E21B0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6F2ED5" w14:textId="3F5ABB93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(31,746)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648FAC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DE8A1B6" w14:textId="16DAD5F0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(405,719)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9011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F3CAEB" w14:textId="644E225D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(701,378)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BC850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648D183" w14:textId="2489433F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(708,676)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9A5240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523BE9" w14:textId="40E58C39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(434,991)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D1519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3479BA" w14:textId="4141335C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2ECD47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860E89" w14:textId="7D5C234A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(305,322)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E86D6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1BA7EEF" w14:textId="52C2CA0A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A4613A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6F32D611" w14:textId="15CDBABA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(2,587,832)</w:t>
            </w:r>
          </w:p>
        </w:tc>
      </w:tr>
      <w:tr w:rsidR="00376FE8" w:rsidRPr="000D4935" w14:paraId="43E661F2" w14:textId="77777777" w:rsidTr="00466F8D">
        <w:tc>
          <w:tcPr>
            <w:tcW w:w="2567" w:type="dxa"/>
            <w:tcBorders>
              <w:bottom w:val="nil"/>
            </w:tcBorders>
          </w:tcPr>
          <w:p w14:paraId="401DB53A" w14:textId="68173E02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BE4158" w14:textId="097E923D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DAD8C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57D93C" w14:textId="01F8751C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359290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D4467E5" w14:textId="375CE43F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527DE7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B4EC38" w14:textId="6A440E72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(7,012)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D7105C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39B8877" w14:textId="0A238A0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(43,855)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CF1E8F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D45247" w14:textId="2338C146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(88,299)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655138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E9D2F7" w14:textId="73AB4DB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(33,929)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4F573A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0D20B88" w14:textId="31A78565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(21,194)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115AD7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5D6BC74" w14:textId="7CFF7385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087984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22AB2D2" w14:textId="6176887D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(34,023)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1ACB0E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DEC845F" w14:textId="29792BA5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9EF167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D9FBB70" w14:textId="20DEE9DF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(228,312)</w:t>
            </w:r>
          </w:p>
        </w:tc>
      </w:tr>
      <w:tr w:rsidR="00376FE8" w:rsidRPr="000D4935" w14:paraId="7AE2650A" w14:textId="77777777" w:rsidTr="00466F8D">
        <w:tc>
          <w:tcPr>
            <w:tcW w:w="2567" w:type="dxa"/>
            <w:tcBorders>
              <w:bottom w:val="nil"/>
            </w:tcBorders>
          </w:tcPr>
          <w:p w14:paraId="6C1FD661" w14:textId="27F49D55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9E4FAB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C703AB5" w14:textId="0E04C591" w:rsidR="00376FE8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88E1C9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4AA00E" w14:textId="681BF136" w:rsidR="00376FE8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EB103B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DA646C" w14:textId="1301A4E6" w:rsidR="00376FE8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4B7DE4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297AED" w14:textId="5BD66A28" w:rsidR="00376FE8" w:rsidRDefault="00A87285" w:rsidP="00A8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76FE8"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DD3E7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971DC9" w14:textId="79C269A5" w:rsidR="00376FE8" w:rsidRDefault="00376FE8" w:rsidP="00A8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E6BD4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5B8C9D" w14:textId="325BD3E8" w:rsidR="00376FE8" w:rsidRDefault="00376FE8" w:rsidP="00A8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E52C1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298948" w14:textId="07DD3397" w:rsidR="00376FE8" w:rsidRDefault="00376FE8" w:rsidP="00A8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8480D2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D4EE72E" w14:textId="4C10E632" w:rsidR="00376FE8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(29,505)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07C953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C32122" w14:textId="3F5BEACD" w:rsidR="00376FE8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DB0717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ABF338" w14:textId="444B7DC2" w:rsidR="00376FE8" w:rsidRDefault="00376FE8" w:rsidP="00A8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9E7A78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ACD203D" w14:textId="1F2459AA" w:rsidR="00376FE8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5AAB6A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736EC0AB" w14:textId="50908E99" w:rsidR="00376FE8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(29,505)</w:t>
            </w:r>
          </w:p>
        </w:tc>
      </w:tr>
      <w:tr w:rsidR="008E70EC" w:rsidRPr="000D4935" w14:paraId="192B5C96" w14:textId="77777777" w:rsidTr="00466F8D">
        <w:tc>
          <w:tcPr>
            <w:tcW w:w="2567" w:type="dxa"/>
            <w:tcBorders>
              <w:bottom w:val="nil"/>
            </w:tcBorders>
          </w:tcPr>
          <w:p w14:paraId="78486BD5" w14:textId="319759F2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D5DD24D" w14:textId="55DF9591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599AA1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F8DF757" w14:textId="414C599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6B12E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CD7ECD5" w14:textId="4591288B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A566EB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E6A2069" w14:textId="15D8A7DE" w:rsidR="00376FE8" w:rsidRPr="000D4935" w:rsidRDefault="00376FE8" w:rsidP="00A8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6A2A38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BE28A86" w14:textId="0339BA70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E90AE7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353F9B0" w14:textId="3EFC13C8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EB080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DE5F6FD" w14:textId="0F113738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23,387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1359B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2B25227" w14:textId="2633B5E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0669A6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70FEA16" w14:textId="3AFEF6A9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940D3B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2CC75F6" w14:textId="3A7DADD3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D63D00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DEF12A6" w14:textId="595564C9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AB487D" w14:textId="7777777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</w:tcPr>
          <w:p w14:paraId="1108C99E" w14:textId="26795117" w:rsidR="00376FE8" w:rsidRPr="000D4935" w:rsidRDefault="00376FE8" w:rsidP="0037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29,241</w:t>
            </w:r>
          </w:p>
        </w:tc>
      </w:tr>
      <w:tr w:rsidR="008E70EC" w:rsidRPr="000D4935" w14:paraId="2D9870E1" w14:textId="77777777" w:rsidTr="00466F8D">
        <w:tc>
          <w:tcPr>
            <w:tcW w:w="2567" w:type="dxa"/>
          </w:tcPr>
          <w:p w14:paraId="2F8BA416" w14:textId="4CF8A81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B229F4F" w14:textId="6128295A" w:rsidR="00562466" w:rsidRPr="000D4935" w:rsidRDefault="0027762D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465FD6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8D748D2" w14:textId="0CA74C5E" w:rsidR="00562466" w:rsidRPr="000D4935" w:rsidRDefault="0027762D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115CFC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28E7F8" w14:textId="313BA60F" w:rsidR="00562466" w:rsidRPr="000D4935" w:rsidRDefault="0027762D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57E651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E2B875F" w14:textId="40A2CE4A" w:rsidR="00562466" w:rsidRPr="000D4935" w:rsidRDefault="006E0662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(38</w:t>
            </w:r>
            <w:r w:rsidR="004E6F24">
              <w:rPr>
                <w:rFonts w:ascii="Angsana New" w:hAnsi="Angsana New"/>
                <w:b/>
                <w:bCs/>
                <w:sz w:val="22"/>
                <w:szCs w:val="22"/>
              </w:rPr>
              <w:t>,75</w:t>
            </w:r>
            <w:r w:rsidR="00880E62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  <w:r w:rsidR="004E6F2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F5081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14496F4" w14:textId="22D7CABA" w:rsidR="00562466" w:rsidRPr="000D4935" w:rsidRDefault="00AE04A3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(449,57</w:t>
            </w:r>
            <w:r w:rsidR="00880E62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5FC963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8BD9E07" w14:textId="7FEB4034" w:rsidR="00562466" w:rsidRPr="000D4935" w:rsidRDefault="00AE04A3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(788,897)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644749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B0FA612" w14:textId="7C85534F" w:rsidR="00562466" w:rsidRPr="000D4935" w:rsidRDefault="00D47DD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(719,21</w:t>
            </w:r>
            <w:r w:rsidR="00F53167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62BF67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155BB77" w14:textId="2E66830F" w:rsidR="00562466" w:rsidRPr="000D4935" w:rsidRDefault="00D47DD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(484,019)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05B78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5F3E3E" w14:textId="7A61CA28" w:rsidR="00562466" w:rsidRPr="000D4935" w:rsidRDefault="00DE6540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E395D4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7E6E5" w14:textId="2B8E5D06" w:rsidR="00562466" w:rsidRPr="000D4935" w:rsidRDefault="00DE6540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(335,942</w:t>
            </w:r>
            <w:r w:rsidR="00AF1B0C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1A2DA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9B15FDB" w14:textId="4F3AD3F3" w:rsidR="00562466" w:rsidRPr="000D4935" w:rsidRDefault="00DE6540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B74C85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26FF5CD0" w14:textId="7D2C7BBA" w:rsidR="00562466" w:rsidRPr="000D4935" w:rsidRDefault="00DE6540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(2,816,40</w:t>
            </w:r>
            <w:r w:rsidR="001C49E9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8E70EC" w:rsidRPr="000D4935" w14:paraId="5B49521F" w14:textId="77777777" w:rsidTr="00562466">
        <w:tc>
          <w:tcPr>
            <w:tcW w:w="2567" w:type="dxa"/>
          </w:tcPr>
          <w:p w14:paraId="07C99817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BDC689F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A6736E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9A70A5E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4595F5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096C1B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92E1CC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7ED3828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9049B3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4681279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997981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5D749FF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3E5FFA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6F4D756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F5A5BA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FE3C635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7BFFD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5CD137E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71A6A9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36BB8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8793D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27EFFBB1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9789AC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</w:tcPr>
          <w:p w14:paraId="1C895331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62466" w:rsidRPr="000D4935" w14:paraId="26B79425" w14:textId="77777777" w:rsidTr="00562466">
        <w:tc>
          <w:tcPr>
            <w:tcW w:w="2567" w:type="dxa"/>
            <w:tcBorders>
              <w:bottom w:val="nil"/>
            </w:tcBorders>
          </w:tcPr>
          <w:p w14:paraId="5AA990E1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27E95F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30AEFD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B5F2B5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2CD894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7D82E6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13A94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525FE9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365A4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32B169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CCB88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A8F7B4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3358F4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E87B0E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C5BB8D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B8E68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11F90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D4B293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D39462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F04B6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8A1D38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38F9C8C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759156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145547FE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70EC" w:rsidRPr="000D4935" w14:paraId="1059DF18" w14:textId="77777777" w:rsidTr="00562466">
        <w:tc>
          <w:tcPr>
            <w:tcW w:w="2567" w:type="dxa"/>
            <w:tcBorders>
              <w:bottom w:val="nil"/>
            </w:tcBorders>
          </w:tcPr>
          <w:p w14:paraId="11DE8953" w14:textId="745523E8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146DD77" w14:textId="2728A139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177,452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AAED6E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56636E93" w14:textId="78972B2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1,865,956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95E088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3D3A728" w14:textId="1AFA8EB1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2,043,408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C09D00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0D53B908" w14:textId="6A5B09D4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37,882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EE2BF1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4F1893B1" w14:textId="0AD31942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577,940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E6D0A7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3DDF9153" w14:textId="4A9DAA95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755,6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D70454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07CDE8EE" w14:textId="033E5FE6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72,250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6DA0D8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65C042A7" w14:textId="7294B2C3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44,197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C9E5C0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B7FB6F7" w14:textId="48276833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11,650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9AEEC1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1BC657D4" w14:textId="52ABB950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103,899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42135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</w:tcPr>
          <w:p w14:paraId="3C1AA2C7" w14:textId="59BE95F6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70,848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E392CB" w14:textId="77777777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double" w:sz="4" w:space="0" w:color="auto"/>
            </w:tcBorders>
          </w:tcPr>
          <w:p w14:paraId="0983622C" w14:textId="3396138E" w:rsidR="00562466" w:rsidRPr="000D4935" w:rsidRDefault="00562466" w:rsidP="0056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3,717,699</w:t>
            </w:r>
          </w:p>
        </w:tc>
      </w:tr>
      <w:tr w:rsidR="008E70EC" w:rsidRPr="000D4935" w14:paraId="208EF528" w14:textId="77777777" w:rsidTr="00562466">
        <w:tc>
          <w:tcPr>
            <w:tcW w:w="2567" w:type="dxa"/>
            <w:tcBorders>
              <w:bottom w:val="nil"/>
            </w:tcBorders>
          </w:tcPr>
          <w:p w14:paraId="54F03BE6" w14:textId="108123ED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1F36BB00" w14:textId="5CA94A51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1CEC">
              <w:rPr>
                <w:rFonts w:ascii="Angsana New" w:hAnsi="Angsana New"/>
                <w:b/>
                <w:bCs/>
                <w:sz w:val="22"/>
                <w:szCs w:val="22"/>
              </w:rPr>
              <w:t>231,952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0BDAE" w14:textId="77777777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4469650C" w14:textId="6964648C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1,865,</w:t>
            </w:r>
            <w:r w:rsidR="00696F65">
              <w:rPr>
                <w:rFonts w:ascii="Angsana New" w:hAnsi="Angsana New"/>
                <w:b/>
                <w:bCs/>
                <w:sz w:val="22"/>
                <w:szCs w:val="22"/>
              </w:rPr>
              <w:t>956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5656FA" w14:textId="77777777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D537195" w14:textId="1BBBE013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E54D0">
              <w:rPr>
                <w:rFonts w:ascii="Angsana New" w:hAnsi="Angsana New"/>
                <w:b/>
                <w:bCs/>
                <w:sz w:val="22"/>
                <w:szCs w:val="22"/>
              </w:rPr>
              <w:t>2,097,908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396D40" w14:textId="77777777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0720D724" w14:textId="0711F88A" w:rsidR="000C133B" w:rsidRPr="000D4935" w:rsidRDefault="001C285A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45,58</w:t>
            </w:r>
            <w:r w:rsidR="00897CD6"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EA3DF9" w14:textId="77777777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62582E48" w14:textId="371BE860" w:rsidR="000C133B" w:rsidRPr="000D4935" w:rsidRDefault="001C285A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635,</w:t>
            </w:r>
            <w:r w:rsidR="00897CD6">
              <w:rPr>
                <w:rFonts w:ascii="Angsana New" w:hAnsi="Angsana New"/>
                <w:b/>
                <w:bCs/>
                <w:sz w:val="22"/>
                <w:szCs w:val="22"/>
              </w:rPr>
              <w:t>699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F45C2A" w14:textId="77777777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1880B990" w14:textId="54BAE4A1" w:rsidR="000C133B" w:rsidRPr="000D4935" w:rsidRDefault="001B4C41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677,02</w:t>
            </w:r>
            <w:r w:rsidR="00897CD6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B77FF" w14:textId="77777777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59172B55" w14:textId="55A342B0" w:rsidR="000C133B" w:rsidRPr="000D4935" w:rsidRDefault="001B4C41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68,30</w:t>
            </w:r>
            <w:r w:rsidR="00E13C3F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E63079" w14:textId="77777777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61DE6E91" w14:textId="1A224BDD" w:rsidR="000C133B" w:rsidRPr="000D4935" w:rsidRDefault="001B4C41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29,3</w:t>
            </w:r>
            <w:r w:rsidR="00B64122">
              <w:rPr>
                <w:rFonts w:ascii="Angsana New" w:hAnsi="Angsana New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49DFF" w14:textId="77777777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3C6E1A00" w14:textId="203EBE55" w:rsidR="000C133B" w:rsidRPr="000D4935" w:rsidRDefault="001657EF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9,497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E84E16" w14:textId="77777777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90884E5" w14:textId="227BA4FF" w:rsidR="000C133B" w:rsidRPr="000D4935" w:rsidRDefault="001657EF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108,367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F3C67" w14:textId="77777777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</w:tcPr>
          <w:p w14:paraId="4D1D14F5" w14:textId="610458ED" w:rsidR="000C133B" w:rsidRPr="000D4935" w:rsidRDefault="001657EF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22,684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9D72A" w14:textId="77777777" w:rsidR="000C133B" w:rsidRPr="000D4935" w:rsidRDefault="000C133B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double" w:sz="4" w:space="0" w:color="auto"/>
            </w:tcBorders>
          </w:tcPr>
          <w:p w14:paraId="47805022" w14:textId="33C40B03" w:rsidR="000C133B" w:rsidRPr="000D4935" w:rsidRDefault="006E53BE" w:rsidP="000C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left="-108" w:right="-19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3,694,422</w:t>
            </w:r>
          </w:p>
        </w:tc>
      </w:tr>
    </w:tbl>
    <w:p w14:paraId="736842AC" w14:textId="77777777" w:rsidR="001A3220" w:rsidRPr="000D4935" w:rsidRDefault="001A3220" w:rsidP="00C32885">
      <w:pPr>
        <w:spacing w:line="240" w:lineRule="auto"/>
        <w:rPr>
          <w:rFonts w:ascii="Times New Roman" w:hAnsi="Times New Roman"/>
          <w:sz w:val="22"/>
          <w:szCs w:val="22"/>
        </w:rPr>
        <w:sectPr w:rsidR="001A3220" w:rsidRPr="000D4935" w:rsidSect="00214D94">
          <w:pgSz w:w="16834" w:h="11909" w:orient="landscape" w:code="9"/>
          <w:pgMar w:top="1080" w:right="1152" w:bottom="1109" w:left="1152" w:header="720" w:footer="518" w:gutter="0"/>
          <w:paperSrc w:first="7" w:other="7"/>
          <w:cols w:space="720"/>
          <w:titlePg/>
          <w:docGrid w:linePitch="245"/>
        </w:sectPr>
      </w:pPr>
    </w:p>
    <w:tbl>
      <w:tblPr>
        <w:tblW w:w="1521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F16A03" w:rsidRPr="000D4935" w14:paraId="49F8D1BA" w14:textId="77777777" w:rsidTr="0059166F">
        <w:trPr>
          <w:trHeight w:val="290"/>
        </w:trPr>
        <w:tc>
          <w:tcPr>
            <w:tcW w:w="2340" w:type="dxa"/>
          </w:tcPr>
          <w:p w14:paraId="4E7A8A5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4E19AC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6A03" w:rsidRPr="000D4935" w14:paraId="1F09C692" w14:textId="77777777" w:rsidTr="0059166F">
        <w:tc>
          <w:tcPr>
            <w:tcW w:w="2340" w:type="dxa"/>
          </w:tcPr>
          <w:p w14:paraId="6992974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7C235F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09C2C6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2603AB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B878E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002552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8AD93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BD126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9774B4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08F276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1EE6662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E94BD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C1066D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46A5E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57F15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D2E06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F715F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11D8E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BAF6A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9542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1B8C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E7497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8FAAE5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FF952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19ECE2D3" w14:textId="77777777" w:rsidTr="0059166F">
        <w:tc>
          <w:tcPr>
            <w:tcW w:w="2340" w:type="dxa"/>
          </w:tcPr>
          <w:p w14:paraId="55139A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6C29099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7D61E8F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33BA3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4B7C233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745F5D7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99103A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B45254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6B332C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B032B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97882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55008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6034F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DC826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71839CB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20A0A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3BC0F8A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10A09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274F" w:rsidRPr="000D4935" w14:paraId="79DFDE1B" w14:textId="77777777" w:rsidTr="0059166F">
        <w:tc>
          <w:tcPr>
            <w:tcW w:w="2340" w:type="dxa"/>
          </w:tcPr>
          <w:p w14:paraId="2FC66DC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6E3CD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1FE96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4904B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465EC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7AE0B7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FBEA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D6E176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3855CB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434B3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AA9D8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69542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5CF14F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653B8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6AA9690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30352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73BE5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759A0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446818B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88336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4C293FA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657CA55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5F157188" w14:textId="77777777" w:rsidTr="0059166F">
        <w:tc>
          <w:tcPr>
            <w:tcW w:w="2340" w:type="dxa"/>
          </w:tcPr>
          <w:p w14:paraId="1C58BA6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2F3E0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30F2BBD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1D8E4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</w:tcPr>
          <w:p w14:paraId="67E761A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9B12A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02282EC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A961C3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4BC4769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067A3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528A5C8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0C7FC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78E11B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4A63F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60E99D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D3D966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3EC0266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C8E9C7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3615EAB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D9FB4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228A486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08A7A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1D14BBC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73F89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B4726F" w:rsidRPr="000D4935" w14:paraId="5570E41A" w14:textId="77777777" w:rsidTr="0059166F">
        <w:tc>
          <w:tcPr>
            <w:tcW w:w="2340" w:type="dxa"/>
          </w:tcPr>
          <w:p w14:paraId="54B147B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</w:tcPr>
          <w:p w14:paraId="30194B7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0D4935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B4726F" w:rsidRPr="000D4935" w14:paraId="7590D0FB" w14:textId="77777777" w:rsidTr="0059166F">
        <w:tc>
          <w:tcPr>
            <w:tcW w:w="2340" w:type="dxa"/>
          </w:tcPr>
          <w:p w14:paraId="66EBAB6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ราคาทุน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/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ราคาประเมินใหม่</w:t>
            </w:r>
          </w:p>
        </w:tc>
        <w:tc>
          <w:tcPr>
            <w:tcW w:w="810" w:type="dxa"/>
          </w:tcPr>
          <w:p w14:paraId="7A1BBF8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9046F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00056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DBB0F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217D5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D2BC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8F220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184B2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07888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0E9FA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10A5D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B7C61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35FED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7DA22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C3415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AE138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2EE3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CC23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75471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34AF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2EFE7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E5230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7C95E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2E6E" w:rsidRPr="000D4935" w14:paraId="2398D9A7" w14:textId="77777777" w:rsidTr="0059166F">
        <w:tc>
          <w:tcPr>
            <w:tcW w:w="2340" w:type="dxa"/>
          </w:tcPr>
          <w:p w14:paraId="4FAE2166" w14:textId="0228427A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0D493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441567" w14:textId="6FA9CEBD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67191">
              <w:rPr>
                <w:rFonts w:ascii="Angsana New" w:hAnsi="Angsana New"/>
                <w:sz w:val="22"/>
                <w:szCs w:val="22"/>
              </w:rPr>
              <w:t>155,539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F5F7F8" w14:textId="77777777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336BFFB" w14:textId="5771F045" w:rsidR="00FA2E6E" w:rsidRPr="00B67191" w:rsidRDefault="00FA2E6E" w:rsidP="00FA2E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67191">
              <w:rPr>
                <w:rFonts w:ascii="Angsana New" w:hAnsi="Angsana New"/>
                <w:sz w:val="22"/>
                <w:szCs w:val="22"/>
              </w:rPr>
              <w:t xml:space="preserve">  1,455,503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6FE6AF" w14:textId="77777777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F1B3FF" w14:textId="3E8BE5F9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67191">
              <w:rPr>
                <w:rFonts w:ascii="Angsana New" w:hAnsi="Angsana New"/>
                <w:sz w:val="22"/>
                <w:szCs w:val="22"/>
              </w:rPr>
              <w:t>1,611,042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93111B" w14:textId="77777777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041FFC" w14:textId="2E3B9B5C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67191">
              <w:rPr>
                <w:rFonts w:ascii="Angsana New" w:hAnsi="Angsana New"/>
                <w:sz w:val="22"/>
                <w:szCs w:val="22"/>
              </w:rPr>
              <w:t>66,087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4BE4F5" w14:textId="77777777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9B5FC0" w14:textId="58C20213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67191">
              <w:rPr>
                <w:rFonts w:ascii="Angsana New" w:hAnsi="Angsana New"/>
                <w:sz w:val="22"/>
                <w:szCs w:val="22"/>
              </w:rPr>
              <w:t>848,580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B50CEF" w14:textId="77777777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BE11E7" w14:textId="2FCE52E9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67191">
              <w:rPr>
                <w:rFonts w:ascii="Angsana New" w:hAnsi="Angsana New"/>
                <w:sz w:val="22"/>
                <w:szCs w:val="22"/>
              </w:rPr>
              <w:t>1,224,216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C1A608" w14:textId="77777777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0B55F3" w14:textId="1987BA56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67191">
              <w:rPr>
                <w:rFonts w:ascii="Angsana New" w:hAnsi="Angsana New"/>
                <w:sz w:val="22"/>
                <w:szCs w:val="22"/>
              </w:rPr>
              <w:t>744,372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ED2B57" w14:textId="77777777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A456D6" w14:textId="48FC2597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67191">
              <w:rPr>
                <w:rFonts w:ascii="Angsana New" w:hAnsi="Angsana New"/>
                <w:sz w:val="22"/>
                <w:szCs w:val="22"/>
              </w:rPr>
              <w:t>743,765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A42C5B" w14:textId="77777777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466604" w14:textId="4974143A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67191">
              <w:rPr>
                <w:rFonts w:ascii="Angsana New" w:hAnsi="Angsana New"/>
                <w:sz w:val="22"/>
                <w:szCs w:val="22"/>
              </w:rPr>
              <w:t>17,973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481D2" w14:textId="77777777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B50B03" w14:textId="6F69722F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67191">
              <w:rPr>
                <w:rFonts w:ascii="Angsana New" w:hAnsi="Angsana New"/>
                <w:sz w:val="22"/>
                <w:szCs w:val="22"/>
              </w:rPr>
              <w:t>364,056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745500" w14:textId="77777777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ED8B7D" w14:textId="4B469E81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67191">
              <w:rPr>
                <w:rFonts w:ascii="Angsana New" w:hAnsi="Angsana New"/>
                <w:sz w:val="22"/>
                <w:szCs w:val="22"/>
              </w:rPr>
              <w:t>66,234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CED83" w14:textId="77777777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F008FC9" w14:textId="5B37B566" w:rsidR="00FA2E6E" w:rsidRPr="00B6719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67191">
              <w:rPr>
                <w:rFonts w:ascii="Angsana New" w:hAnsi="Angsana New"/>
                <w:sz w:val="22"/>
                <w:szCs w:val="22"/>
              </w:rPr>
              <w:t>5,686,325</w:t>
            </w:r>
          </w:p>
        </w:tc>
      </w:tr>
      <w:tr w:rsidR="00FA2E6E" w:rsidRPr="000D4935" w14:paraId="21C826C2" w14:textId="77777777" w:rsidTr="0059166F">
        <w:tc>
          <w:tcPr>
            <w:tcW w:w="2340" w:type="dxa"/>
          </w:tcPr>
          <w:p w14:paraId="39E2A80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54A52D" w14:textId="6D47490C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5195A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5E5F2A3" w14:textId="06CA6870" w:rsidR="00FA2E6E" w:rsidRPr="000D4935" w:rsidRDefault="00FA2E6E" w:rsidP="00FA2E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410,043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9A5D6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FE6B45" w14:textId="338E1248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41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66260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CD02CD" w14:textId="3E1CA07A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F157C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DC136F3" w14:textId="5A55B895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65D0F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0E2830" w14:textId="318721D5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28837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C4857C0" w14:textId="612A1CC3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14,335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5B53C3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A95912" w14:textId="7DBD6089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12,641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CB03B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599CC1" w14:textId="167F754C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F70D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F85140" w14:textId="17631680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50,735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51F51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346253" w14:textId="1FC9E4E6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191,743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CE45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C1B84D" w14:textId="1D58E5D4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68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891</w:t>
            </w:r>
          </w:p>
        </w:tc>
      </w:tr>
      <w:tr w:rsidR="00FA2E6E" w:rsidRPr="000D4935" w14:paraId="4F9BBC6B" w14:textId="77777777" w:rsidTr="0059166F">
        <w:tc>
          <w:tcPr>
            <w:tcW w:w="2340" w:type="dxa"/>
          </w:tcPr>
          <w:p w14:paraId="1683B09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19D7E9" w14:textId="1AAC3BA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15,540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7CDDA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516CD2" w14:textId="5B4D05DC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C8A3DC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42F427" w14:textId="13B62E33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15,540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9D761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CC7A50C" w14:textId="41C35692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1397A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4AD906C" w14:textId="21B79C3D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66,036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8A6643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81E8E3" w14:textId="1F5327D9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68,603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0306C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4DE5EB3" w14:textId="4A34ADF8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6,489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E3CD1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400A48" w14:textId="229D919A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(244,835)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D7299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63AA53" w14:textId="7AABBF66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8A008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4314BB" w14:textId="441DBC96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F3408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FBF88A" w14:textId="69A841BF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(187,311)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7A939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7D9A78" w14:textId="4F3CC955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(274,238)</w:t>
            </w:r>
          </w:p>
        </w:tc>
      </w:tr>
      <w:tr w:rsidR="00AA29E0" w:rsidRPr="000D4935" w14:paraId="6EF66D0B" w14:textId="77777777" w:rsidTr="0059166F">
        <w:tc>
          <w:tcPr>
            <w:tcW w:w="2340" w:type="dxa"/>
          </w:tcPr>
          <w:p w14:paraId="2498320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C34818" w14:textId="50FB8F4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(3,283)</w:t>
            </w:r>
          </w:p>
        </w:tc>
        <w:tc>
          <w:tcPr>
            <w:tcW w:w="270" w:type="dxa"/>
            <w:tcBorders>
              <w:bottom w:val="nil"/>
            </w:tcBorders>
          </w:tcPr>
          <w:p w14:paraId="47B1CAF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C41E28" w14:textId="160BBEF9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C58F6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1AC545" w14:textId="24E46C2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(3,283)</w:t>
            </w:r>
          </w:p>
        </w:tc>
        <w:tc>
          <w:tcPr>
            <w:tcW w:w="270" w:type="dxa"/>
            <w:tcBorders>
              <w:bottom w:val="nil"/>
            </w:tcBorders>
          </w:tcPr>
          <w:p w14:paraId="5C0ECF0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F28BC52" w14:textId="6583DDF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8CD76E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57189E" w14:textId="5A2342A2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1582EA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03956A" w14:textId="083F6DC9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(193,307)</w:t>
            </w:r>
          </w:p>
        </w:tc>
        <w:tc>
          <w:tcPr>
            <w:tcW w:w="270" w:type="dxa"/>
            <w:tcBorders>
              <w:bottom w:val="nil"/>
            </w:tcBorders>
          </w:tcPr>
          <w:p w14:paraId="6787D2E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B3E2FA" w14:textId="72A75542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(17,493)</w:t>
            </w:r>
          </w:p>
        </w:tc>
        <w:tc>
          <w:tcPr>
            <w:tcW w:w="270" w:type="dxa"/>
            <w:tcBorders>
              <w:bottom w:val="nil"/>
            </w:tcBorders>
          </w:tcPr>
          <w:p w14:paraId="70178DF3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AD8A27" w14:textId="5031A08C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(36,057)</w:t>
            </w:r>
          </w:p>
        </w:tc>
        <w:tc>
          <w:tcPr>
            <w:tcW w:w="270" w:type="dxa"/>
            <w:tcBorders>
              <w:bottom w:val="nil"/>
            </w:tcBorders>
          </w:tcPr>
          <w:p w14:paraId="6699E32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ABC846" w14:textId="760EA80D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(6,717)</w:t>
            </w:r>
          </w:p>
        </w:tc>
        <w:tc>
          <w:tcPr>
            <w:tcW w:w="270" w:type="dxa"/>
            <w:tcBorders>
              <w:bottom w:val="nil"/>
            </w:tcBorders>
          </w:tcPr>
          <w:p w14:paraId="312F0A5C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AD3898" w14:textId="7FEC6C42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(6,351)</w:t>
            </w:r>
          </w:p>
        </w:tc>
        <w:tc>
          <w:tcPr>
            <w:tcW w:w="270" w:type="dxa"/>
            <w:tcBorders>
              <w:bottom w:val="nil"/>
            </w:tcBorders>
          </w:tcPr>
          <w:p w14:paraId="346122D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837E09" w14:textId="65F0152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886DB8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A00BEE" w14:textId="582C6039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(2</w:t>
            </w:r>
            <w:r>
              <w:rPr>
                <w:rFonts w:ascii="Angsana New" w:hAnsi="Angsana New"/>
                <w:sz w:val="22"/>
                <w:szCs w:val="22"/>
              </w:rPr>
              <w:t>63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208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24DFD" w:rsidRPr="000D4935" w14:paraId="52154BEB" w14:textId="77777777" w:rsidTr="0059166F">
        <w:trPr>
          <w:trHeight w:val="262"/>
        </w:trPr>
        <w:tc>
          <w:tcPr>
            <w:tcW w:w="2340" w:type="dxa"/>
          </w:tcPr>
          <w:p w14:paraId="7EC2390D" w14:textId="61B125CF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3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C13A3E0" w14:textId="171E2ACB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82C7D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C38E8CE" w14:textId="0E4C1068" w:rsidR="00FA2E6E" w:rsidRPr="000D4935" w:rsidRDefault="00FA2E6E" w:rsidP="00FA2E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480A0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CB60E5B" w14:textId="7C316712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51820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4F69053" w14:textId="21560603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0BA00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3084C78" w14:textId="5846707B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06A7C8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037EDDC" w14:textId="13A5BCB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ACC7D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B7B88C8" w14:textId="2AAB95FC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D3B245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0ED1218" w14:textId="4A1BE1A0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DBCDF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878DC11" w14:textId="32999CAA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9F2FA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8F4406C" w14:textId="39ACBB48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583F2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D7B50C0" w14:textId="4CF04C52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D5953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2CA330C" w14:textId="18F6BE54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A29E0" w:rsidRPr="000D4935" w14:paraId="72E4A0D3" w14:textId="77777777" w:rsidTr="0059166F">
        <w:tc>
          <w:tcPr>
            <w:tcW w:w="2340" w:type="dxa"/>
          </w:tcPr>
          <w:p w14:paraId="160E5A41" w14:textId="180318D4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A927F6" w14:textId="6761611A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176,796</w:t>
            </w:r>
          </w:p>
        </w:tc>
        <w:tc>
          <w:tcPr>
            <w:tcW w:w="270" w:type="dxa"/>
            <w:tcBorders>
              <w:bottom w:val="nil"/>
            </w:tcBorders>
          </w:tcPr>
          <w:p w14:paraId="576ED29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192F7D3" w14:textId="1DD7140A" w:rsidR="00FA2E6E" w:rsidRPr="000D4935" w:rsidRDefault="00FA2E6E" w:rsidP="00FA2E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1,865,546</w:t>
            </w:r>
          </w:p>
        </w:tc>
        <w:tc>
          <w:tcPr>
            <w:tcW w:w="270" w:type="dxa"/>
            <w:tcBorders>
              <w:bottom w:val="nil"/>
            </w:tcBorders>
          </w:tcPr>
          <w:p w14:paraId="0E3A403C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BEE475" w14:textId="5F288532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2,042,342</w:t>
            </w:r>
          </w:p>
        </w:tc>
        <w:tc>
          <w:tcPr>
            <w:tcW w:w="270" w:type="dxa"/>
            <w:tcBorders>
              <w:bottom w:val="nil"/>
            </w:tcBorders>
          </w:tcPr>
          <w:p w14:paraId="154F5238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11EF9C" w14:textId="308AA688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66,546</w:t>
            </w:r>
          </w:p>
        </w:tc>
        <w:tc>
          <w:tcPr>
            <w:tcW w:w="270" w:type="dxa"/>
            <w:tcBorders>
              <w:bottom w:val="nil"/>
            </w:tcBorders>
          </w:tcPr>
          <w:p w14:paraId="0E21EF2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6E100A3" w14:textId="5223814D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914,616</w:t>
            </w:r>
          </w:p>
        </w:tc>
        <w:tc>
          <w:tcPr>
            <w:tcW w:w="270" w:type="dxa"/>
            <w:tcBorders>
              <w:bottom w:val="nil"/>
            </w:tcBorders>
          </w:tcPr>
          <w:p w14:paraId="40E25A03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A3F50A" w14:textId="37245545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1,099,512</w:t>
            </w:r>
          </w:p>
        </w:tc>
        <w:tc>
          <w:tcPr>
            <w:tcW w:w="270" w:type="dxa"/>
            <w:tcBorders>
              <w:bottom w:val="nil"/>
            </w:tcBorders>
          </w:tcPr>
          <w:p w14:paraId="1AFC533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D10D22C" w14:textId="07E7F9EF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747,703</w:t>
            </w:r>
          </w:p>
        </w:tc>
        <w:tc>
          <w:tcPr>
            <w:tcW w:w="270" w:type="dxa"/>
            <w:tcBorders>
              <w:bottom w:val="nil"/>
            </w:tcBorders>
          </w:tcPr>
          <w:p w14:paraId="695BCB7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19A244D" w14:textId="696BEC56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475,514</w:t>
            </w:r>
          </w:p>
        </w:tc>
        <w:tc>
          <w:tcPr>
            <w:tcW w:w="270" w:type="dxa"/>
            <w:tcBorders>
              <w:bottom w:val="nil"/>
            </w:tcBorders>
          </w:tcPr>
          <w:p w14:paraId="116F3FB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EB3919" w14:textId="6C568704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11,650</w:t>
            </w:r>
          </w:p>
        </w:tc>
        <w:tc>
          <w:tcPr>
            <w:tcW w:w="270" w:type="dxa"/>
            <w:tcBorders>
              <w:bottom w:val="nil"/>
            </w:tcBorders>
          </w:tcPr>
          <w:p w14:paraId="21FA6A9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ED7A6FB" w14:textId="4E86943F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409,221</w:t>
            </w:r>
          </w:p>
        </w:tc>
        <w:tc>
          <w:tcPr>
            <w:tcW w:w="270" w:type="dxa"/>
            <w:tcBorders>
              <w:bottom w:val="nil"/>
            </w:tcBorders>
          </w:tcPr>
          <w:p w14:paraId="522D9E4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1E2BB7" w14:textId="1BF20F0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70,666</w:t>
            </w:r>
          </w:p>
        </w:tc>
        <w:tc>
          <w:tcPr>
            <w:tcW w:w="270" w:type="dxa"/>
            <w:tcBorders>
              <w:bottom w:val="nil"/>
            </w:tcBorders>
          </w:tcPr>
          <w:p w14:paraId="0F7FD31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D2CBE3" w14:textId="303746BA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5,837,770</w:t>
            </w:r>
          </w:p>
        </w:tc>
      </w:tr>
      <w:tr w:rsidR="00A52BE6" w:rsidRPr="000D4935" w14:paraId="6B66CA96" w14:textId="77777777" w:rsidTr="0059166F">
        <w:tc>
          <w:tcPr>
            <w:tcW w:w="2340" w:type="dxa"/>
          </w:tcPr>
          <w:p w14:paraId="47FAA4EE" w14:textId="3129FDB8" w:rsidR="00A52BE6" w:rsidRPr="000D4935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96160D" w14:textId="52B38DDF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D8D787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ED1119D" w14:textId="09AE2B4D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9D7706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EBE37E" w14:textId="5358D85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83291A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CC7322" w14:textId="7E45557E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69AB09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0D316EA" w14:textId="6FE507FF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22F403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F7F99E" w14:textId="3EF49BDC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01D34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DD4900" w14:textId="6E6EEBBF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E5A85">
              <w:rPr>
                <w:rFonts w:ascii="Angsana New" w:hAnsi="Angsana New"/>
                <w:sz w:val="22"/>
                <w:szCs w:val="22"/>
              </w:rPr>
              <w:t>13,069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46819B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E6F3D8" w14:textId="121EB34D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58BD1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171D5ED" w14:textId="7E865293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28A876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D375A9" w14:textId="57CE712A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38,500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559B9C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3FB5A6" w14:textId="27D9EEA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1</w:t>
            </w:r>
            <w:r w:rsidR="00577768">
              <w:rPr>
                <w:rFonts w:ascii="Angsana New" w:hAnsi="Angsana New"/>
                <w:sz w:val="22"/>
                <w:szCs w:val="22"/>
              </w:rPr>
              <w:t>41,882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284C18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FBDD55" w14:textId="73488C7F" w:rsidR="00A52BE6" w:rsidRPr="007B47AC" w:rsidRDefault="00577768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</w:t>
            </w:r>
            <w:r w:rsidR="00A52BE6" w:rsidRPr="004A7F11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455</w:t>
            </w:r>
          </w:p>
        </w:tc>
      </w:tr>
      <w:tr w:rsidR="00A52BE6" w:rsidRPr="0029386C" w14:paraId="4B4247F8" w14:textId="77777777" w:rsidTr="00F23E92">
        <w:tc>
          <w:tcPr>
            <w:tcW w:w="2340" w:type="dxa"/>
          </w:tcPr>
          <w:p w14:paraId="6176CBFC" w14:textId="7A0793AB" w:rsidR="00A52BE6" w:rsidRPr="000D4935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7C672D" w14:textId="49889F3F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54,500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8F0104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926BDDB" w14:textId="7A391D82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E7EBB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460B5A9" w14:textId="0C642206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54,500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25D330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239427" w14:textId="7B513102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14,719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F79375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E0A993" w14:textId="3A1A1E24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97,762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D63D79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013953" w14:textId="6E2DA2BB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8,681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011458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766317" w14:textId="1EA7C358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E5A85">
              <w:rPr>
                <w:rFonts w:ascii="Angsana New" w:hAnsi="Angsana New"/>
                <w:sz w:val="22"/>
                <w:szCs w:val="22"/>
              </w:rPr>
              <w:t>14,546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C42B24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B7F059" w14:textId="39CEA092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8C724E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109EA5B" w14:textId="6E05D86F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0A4F7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754D9B" w14:textId="33397EA9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EFDC9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CAF6FD" w14:textId="1FA300C3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194,55</w:t>
            </w:r>
            <w:r w:rsidR="000E338A">
              <w:rPr>
                <w:rFonts w:ascii="Angsana New" w:hAnsi="Angsana New"/>
                <w:sz w:val="22"/>
                <w:szCs w:val="22"/>
              </w:rPr>
              <w:t>5</w:t>
            </w:r>
            <w:r w:rsidRPr="007B47A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722233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E96D3A6" w14:textId="589C6A4C" w:rsidR="00A52BE6" w:rsidRPr="004A7F11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A7F1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52BE6" w:rsidRPr="0029386C" w14:paraId="0484F7C9" w14:textId="77777777" w:rsidTr="00F23E92">
        <w:tc>
          <w:tcPr>
            <w:tcW w:w="2340" w:type="dxa"/>
          </w:tcPr>
          <w:p w14:paraId="0BD3233D" w14:textId="03A6C0A7" w:rsidR="00A52BE6" w:rsidRPr="000D4935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6B1825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FB8785" w14:textId="2F396E62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8AC12B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21963D" w14:textId="494C636B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8D99AD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4D2A75" w14:textId="128ED418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62B593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DCB7E5" w14:textId="0C6B567E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87B0D2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974009" w14:textId="0CE1D4FA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04148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5540D9" w14:textId="4EB42CF2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A58891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D75044F" w14:textId="712D2D9B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3182D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C334925" w14:textId="6D3B9083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29,505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89DF43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4710D7" w14:textId="2123DF83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5DD98E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A6FE111" w14:textId="78426A0C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1A4A21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9A9EB1" w14:textId="2B6F0B03" w:rsidR="00A52BE6" w:rsidRPr="007B47AC" w:rsidRDefault="00577768" w:rsidP="005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C6C9D0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B38FE69" w14:textId="3EF19B3A" w:rsidR="00A52BE6" w:rsidRPr="004A7F11" w:rsidRDefault="00577768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29,505</w:t>
            </w:r>
          </w:p>
        </w:tc>
      </w:tr>
      <w:tr w:rsidR="00A52BE6" w:rsidRPr="000D4935" w14:paraId="04E15F49" w14:textId="77777777" w:rsidTr="0059166F">
        <w:tc>
          <w:tcPr>
            <w:tcW w:w="2340" w:type="dxa"/>
          </w:tcPr>
          <w:p w14:paraId="48CFC591" w14:textId="35E3C7EB" w:rsidR="00A52BE6" w:rsidRPr="000D4935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DB28A9" w14:textId="0F692596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93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3B3C532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A0D4EC" w14:textId="0788BF1C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153FB2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3960F6" w14:textId="53CD0CC9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D499A46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BB078A0" w14:textId="7CA24B85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270" w:type="dxa"/>
            <w:tcBorders>
              <w:bottom w:val="nil"/>
            </w:tcBorders>
          </w:tcPr>
          <w:p w14:paraId="0C105C15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A94FD1" w14:textId="7CC986F4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67FBFC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3AE470" w14:textId="5A44950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(2,1</w:t>
            </w:r>
            <w:r w:rsidR="0066336D">
              <w:rPr>
                <w:rFonts w:ascii="Angsana New" w:hAnsi="Angsana New"/>
                <w:sz w:val="22"/>
                <w:szCs w:val="22"/>
              </w:rPr>
              <w:t>10</w:t>
            </w:r>
            <w:r w:rsidRPr="007B47A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A5A7A20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0BE482" w14:textId="7307A861" w:rsidR="00A52BE6" w:rsidRPr="00FE5A85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E5A85">
              <w:rPr>
                <w:rFonts w:ascii="Angsana New" w:hAnsi="Angsana New"/>
                <w:sz w:val="22"/>
                <w:szCs w:val="22"/>
              </w:rPr>
              <w:t>(23,06</w:t>
            </w:r>
            <w:r w:rsidR="0066336D">
              <w:rPr>
                <w:rFonts w:ascii="Angsana New" w:hAnsi="Angsana New"/>
                <w:sz w:val="22"/>
                <w:szCs w:val="22"/>
              </w:rPr>
              <w:t>7</w:t>
            </w:r>
            <w:r w:rsidRPr="00FE5A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F4A22A0" w14:textId="77777777" w:rsidR="00A52BE6" w:rsidRPr="0033749F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1F0DF8" w14:textId="171297B8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(1,67</w:t>
            </w:r>
            <w:r w:rsidR="00874FA6">
              <w:rPr>
                <w:rFonts w:ascii="Angsana New" w:hAnsi="Angsana New"/>
                <w:sz w:val="22"/>
                <w:szCs w:val="22"/>
              </w:rPr>
              <w:t>4</w:t>
            </w:r>
            <w:r w:rsidRPr="007B47A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467C5A0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155F7F" w14:textId="69C28BEB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(2,153)</w:t>
            </w:r>
          </w:p>
        </w:tc>
        <w:tc>
          <w:tcPr>
            <w:tcW w:w="270" w:type="dxa"/>
            <w:tcBorders>
              <w:bottom w:val="nil"/>
            </w:tcBorders>
          </w:tcPr>
          <w:p w14:paraId="1AFD52D8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35FFBCB" w14:textId="017FCA7A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(3,412)</w:t>
            </w:r>
          </w:p>
        </w:tc>
        <w:tc>
          <w:tcPr>
            <w:tcW w:w="270" w:type="dxa"/>
            <w:tcBorders>
              <w:bottom w:val="nil"/>
            </w:tcBorders>
          </w:tcPr>
          <w:p w14:paraId="144B4DA0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EDB36A" w14:textId="4ABBA60F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508BD80" w14:textId="77777777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5AC918" w14:textId="3C76F751" w:rsidR="00A52BE6" w:rsidRPr="007B47AC" w:rsidRDefault="00A52BE6" w:rsidP="00A5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7B47AC">
              <w:rPr>
                <w:rFonts w:ascii="Angsana New" w:hAnsi="Angsana New"/>
                <w:sz w:val="22"/>
                <w:szCs w:val="22"/>
              </w:rPr>
              <w:t>(32,416)</w:t>
            </w:r>
          </w:p>
        </w:tc>
      </w:tr>
      <w:tr w:rsidR="008E70EC" w:rsidRPr="000D4935" w14:paraId="3EA46C9C" w14:textId="77777777" w:rsidTr="0059166F">
        <w:tc>
          <w:tcPr>
            <w:tcW w:w="2340" w:type="dxa"/>
            <w:tcBorders>
              <w:bottom w:val="nil"/>
            </w:tcBorders>
          </w:tcPr>
          <w:p w14:paraId="55112486" w14:textId="2156AB43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DB2FA94" w14:textId="59FCA199" w:rsidR="00FA2E6E" w:rsidRPr="007B47AC" w:rsidRDefault="0038008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231,</w:t>
            </w:r>
            <w:r w:rsidR="00EC7AAC" w:rsidRPr="007B47AC">
              <w:rPr>
                <w:rFonts w:ascii="Angsana New" w:hAnsi="Angsana New"/>
                <w:b/>
                <w:bCs/>
                <w:sz w:val="22"/>
                <w:szCs w:val="22"/>
              </w:rPr>
              <w:t>296</w:t>
            </w:r>
          </w:p>
        </w:tc>
        <w:tc>
          <w:tcPr>
            <w:tcW w:w="270" w:type="dxa"/>
            <w:tcBorders>
              <w:bottom w:val="nil"/>
            </w:tcBorders>
          </w:tcPr>
          <w:p w14:paraId="2643C7B3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50DFE4" w14:textId="0785FF62" w:rsidR="00FA2E6E" w:rsidRPr="007B47AC" w:rsidRDefault="002404D5" w:rsidP="00FA2E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1,865,546</w:t>
            </w:r>
          </w:p>
        </w:tc>
        <w:tc>
          <w:tcPr>
            <w:tcW w:w="270" w:type="dxa"/>
            <w:tcBorders>
              <w:bottom w:val="nil"/>
            </w:tcBorders>
          </w:tcPr>
          <w:p w14:paraId="66A9FAB4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203B32B" w14:textId="6E53CA06" w:rsidR="00FA2E6E" w:rsidRPr="007B47AC" w:rsidRDefault="00EA57A2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2,</w:t>
            </w:r>
            <w:r w:rsidR="00D41C07" w:rsidRPr="007B47AC">
              <w:rPr>
                <w:rFonts w:ascii="Angsana New" w:hAnsi="Angsana New"/>
                <w:b/>
                <w:bCs/>
                <w:sz w:val="22"/>
                <w:szCs w:val="22"/>
              </w:rPr>
              <w:t>096,842</w:t>
            </w:r>
          </w:p>
        </w:tc>
        <w:tc>
          <w:tcPr>
            <w:tcW w:w="270" w:type="dxa"/>
            <w:tcBorders>
              <w:bottom w:val="nil"/>
            </w:tcBorders>
          </w:tcPr>
          <w:p w14:paraId="02FD420E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8DBC6DC" w14:textId="704CCAFA" w:rsidR="00FA2E6E" w:rsidRPr="007B47AC" w:rsidRDefault="00247955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81,265</w:t>
            </w:r>
          </w:p>
        </w:tc>
        <w:tc>
          <w:tcPr>
            <w:tcW w:w="270" w:type="dxa"/>
            <w:tcBorders>
              <w:bottom w:val="nil"/>
            </w:tcBorders>
          </w:tcPr>
          <w:p w14:paraId="3268D378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A858280" w14:textId="6C6CCCCA" w:rsidR="00FA2E6E" w:rsidRPr="007B47AC" w:rsidRDefault="00BC7344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1,012,378</w:t>
            </w:r>
          </w:p>
        </w:tc>
        <w:tc>
          <w:tcPr>
            <w:tcW w:w="270" w:type="dxa"/>
            <w:tcBorders>
              <w:bottom w:val="nil"/>
            </w:tcBorders>
          </w:tcPr>
          <w:p w14:paraId="6EEC5585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B99B43E" w14:textId="51EC4188" w:rsidR="00FA2E6E" w:rsidRPr="007B47AC" w:rsidRDefault="00237B7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1,1</w:t>
            </w:r>
            <w:r w:rsidR="008B7EA5" w:rsidRPr="007B47AC">
              <w:rPr>
                <w:rFonts w:ascii="Angsana New" w:hAnsi="Angsana New"/>
                <w:b/>
                <w:bCs/>
                <w:sz w:val="22"/>
                <w:szCs w:val="22"/>
              </w:rPr>
              <w:t>06,08</w:t>
            </w:r>
            <w:r w:rsidR="0066336D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52A4A223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0ECFD0C" w14:textId="5A7C8E00" w:rsidR="00FA2E6E" w:rsidRPr="007B47AC" w:rsidRDefault="00C20E08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752,2</w:t>
            </w:r>
            <w:r w:rsidR="00E534CE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66336D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6EB47126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B65BD10" w14:textId="65C82452" w:rsidR="00FA2E6E" w:rsidRPr="007B47AC" w:rsidRDefault="00056545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509,69</w:t>
            </w:r>
            <w:r w:rsidR="00874FA6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2912C4D6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0161E28" w14:textId="49DA6924" w:rsidR="00FA2E6E" w:rsidRPr="007B47AC" w:rsidRDefault="00056545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9,497</w:t>
            </w:r>
          </w:p>
        </w:tc>
        <w:tc>
          <w:tcPr>
            <w:tcW w:w="270" w:type="dxa"/>
            <w:tcBorders>
              <w:bottom w:val="nil"/>
            </w:tcBorders>
          </w:tcPr>
          <w:p w14:paraId="7B8FCB41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6757DF0" w14:textId="433CD047" w:rsidR="00FA2E6E" w:rsidRPr="007B47AC" w:rsidRDefault="0084656A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444,309</w:t>
            </w:r>
          </w:p>
        </w:tc>
        <w:tc>
          <w:tcPr>
            <w:tcW w:w="270" w:type="dxa"/>
            <w:tcBorders>
              <w:bottom w:val="nil"/>
            </w:tcBorders>
          </w:tcPr>
          <w:p w14:paraId="746D4DCE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04ECE13" w14:textId="0A21F009" w:rsidR="00FA2E6E" w:rsidRPr="007B47AC" w:rsidRDefault="00411976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17,99</w:t>
            </w:r>
            <w:r w:rsidR="00E534CE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0A447AA9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0224B03" w14:textId="3C4E4FB1" w:rsidR="00FA2E6E" w:rsidRPr="007B47AC" w:rsidRDefault="008F6876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6,</w:t>
            </w:r>
            <w:r w:rsidR="00063562" w:rsidRPr="007B47AC">
              <w:rPr>
                <w:rFonts w:ascii="Angsana New" w:hAnsi="Angsana New"/>
                <w:b/>
                <w:bCs/>
                <w:sz w:val="22"/>
                <w:szCs w:val="22"/>
              </w:rPr>
              <w:t>0</w:t>
            </w:r>
            <w:r w:rsidR="007B47AC" w:rsidRPr="007B47AC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7B47AC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7B47AC" w:rsidRPr="007B47AC">
              <w:rPr>
                <w:rFonts w:ascii="Angsana New" w:hAnsi="Angsana New"/>
                <w:b/>
                <w:bCs/>
                <w:sz w:val="22"/>
                <w:szCs w:val="22"/>
              </w:rPr>
              <w:t>314</w:t>
            </w:r>
          </w:p>
        </w:tc>
      </w:tr>
      <w:tr w:rsidR="008E70EC" w:rsidRPr="000D4935" w14:paraId="07BF3925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44E7713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DEE48D4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6CD9AA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FE710EC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0F01E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388AC8E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08E97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67B09E0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36BA1B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38E6E95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351C9F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297FF70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2F594E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F81FB93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9D0227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A688482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05042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503D66F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462DBA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2550467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969001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51F2CC4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0520BE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7C5BBB7" w14:textId="77777777" w:rsidR="00FA2E6E" w:rsidRPr="007B47AC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A2E6E" w:rsidRPr="000D4935" w14:paraId="06902C1F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4DFFF5D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880CA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5B508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2DBC8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6BE0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D48F0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7F9E7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AEFFBEC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076C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F8CB38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98D58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452A2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F39B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050A2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624AC3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DAEC3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A4B77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2061D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568C1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49020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E0B9A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3F7BD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7F7D3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F4709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A2E6E" w:rsidRPr="000D4935" w14:paraId="409CF211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63F95DE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93588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914E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A64C41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C40AE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E2807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66C1C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23B3E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B94D8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E01F43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C4AC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6D43F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D4C02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DB9FB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9D36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80775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6F9C7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D2B39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3F5A7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7ED8E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53126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F6752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FA252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E71036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A2E6E" w:rsidRPr="000D4935" w14:paraId="6B2FDE93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5FFF59F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2BC9EC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EE577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69E96A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06220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54BB4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0ED2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B7D08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C6DA0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A801DC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5C264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35EF2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37D5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8C167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47E03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70EB1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F837D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82DC1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4245E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80B05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F907F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B26D5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94C5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92861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A2E6E" w:rsidRPr="000D4935" w14:paraId="49B8A610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267A97A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18AB0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65D85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29BFF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7889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007C8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B5EED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98262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FCE98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96E84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AEEA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8228E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66F9A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848B88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E9B0A8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2AE51C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4595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03FCE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0905E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234314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454C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452F28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2F12B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ED894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2F921E36" w14:textId="77777777" w:rsidR="001E4D45" w:rsidRPr="000D4935" w:rsidRDefault="001E4D45" w:rsidP="00C96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right="-918"/>
        <w:rPr>
          <w:rFonts w:ascii="Angsana New" w:hAnsi="Angsana New"/>
          <w:b/>
          <w:bCs/>
          <w:i/>
          <w:iCs/>
          <w:sz w:val="22"/>
          <w:szCs w:val="22"/>
        </w:rPr>
        <w:sectPr w:rsidR="001E4D45" w:rsidRPr="000D4935" w:rsidSect="00D562F7">
          <w:pgSz w:w="16834" w:h="11909" w:orient="landscape" w:code="9"/>
          <w:pgMar w:top="691" w:right="1152" w:bottom="576" w:left="1152" w:header="720" w:footer="518" w:gutter="0"/>
          <w:paperSrc w:first="7" w:other="7"/>
          <w:cols w:space="720"/>
          <w:titlePg/>
          <w:docGrid w:linePitch="245"/>
        </w:sectPr>
      </w:pPr>
    </w:p>
    <w:tbl>
      <w:tblPr>
        <w:tblW w:w="1521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68274F" w:rsidRPr="000D4935" w14:paraId="558B302F" w14:textId="77777777" w:rsidTr="0059166F">
        <w:trPr>
          <w:trHeight w:val="290"/>
        </w:trPr>
        <w:tc>
          <w:tcPr>
            <w:tcW w:w="2340" w:type="dxa"/>
            <w:tcBorders>
              <w:top w:val="nil"/>
            </w:tcBorders>
          </w:tcPr>
          <w:p w14:paraId="59D79E9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3FEBD6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6A03" w:rsidRPr="000D4935" w14:paraId="50D8ED30" w14:textId="77777777" w:rsidTr="0059166F">
        <w:tc>
          <w:tcPr>
            <w:tcW w:w="2340" w:type="dxa"/>
          </w:tcPr>
          <w:p w14:paraId="57C44DB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0E6731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DA451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799A0B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B704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72D529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0C7644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5E81F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0AD6F0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880D5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3675BC1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BDCE1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598BAD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F44026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1CE36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4D239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5C0A2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9FEB5B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B8DF9C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B35DD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24F80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4CBB8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7C200E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AA85B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109CB878" w14:textId="77777777" w:rsidTr="0059166F">
        <w:tc>
          <w:tcPr>
            <w:tcW w:w="2340" w:type="dxa"/>
          </w:tcPr>
          <w:p w14:paraId="2D1022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5EFEECF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74D5489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4DF38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0A83C6C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7C6D802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D968E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9A239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E53F7C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6554F4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D03E2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CED175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A52EC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200A81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7E3E4B4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DBE95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2D92BD8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17E2D4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274F" w:rsidRPr="000D4935" w14:paraId="019C2DBC" w14:textId="77777777" w:rsidTr="0059166F">
        <w:tc>
          <w:tcPr>
            <w:tcW w:w="2340" w:type="dxa"/>
          </w:tcPr>
          <w:p w14:paraId="675D90C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B893E6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2BA9C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1DA9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F5305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24D328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6976D1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409FE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C42987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DFCE4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1F8FA0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9C5A3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43D32D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AD4058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42E5A27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96FB4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3204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6D4D78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5E5D2DB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AF721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60B7AC9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0164584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5141E42C" w14:textId="77777777" w:rsidTr="0059166F">
        <w:tc>
          <w:tcPr>
            <w:tcW w:w="2340" w:type="dxa"/>
          </w:tcPr>
          <w:p w14:paraId="5F933BC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E68DBE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07C9FF2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4E05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</w:tcPr>
          <w:p w14:paraId="2B3348B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7A7D8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1B2FBD4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7E117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2C70913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7FD16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4391683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589D8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EA0858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F2EA5E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1B9FEC1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131A97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493E218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F990AD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5D41A8E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FA8F9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3963B1F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0AEC18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0B42EA0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18D8C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16A03" w:rsidRPr="000D4935" w14:paraId="35BA77F5" w14:textId="77777777" w:rsidTr="0059166F">
        <w:tc>
          <w:tcPr>
            <w:tcW w:w="2340" w:type="dxa"/>
          </w:tcPr>
          <w:p w14:paraId="67DB528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63FB2B5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0D4935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68274F" w:rsidRPr="000D4935" w14:paraId="1008CB8B" w14:textId="77777777" w:rsidTr="0059166F">
        <w:tc>
          <w:tcPr>
            <w:tcW w:w="2340" w:type="dxa"/>
            <w:tcBorders>
              <w:top w:val="nil"/>
            </w:tcBorders>
          </w:tcPr>
          <w:p w14:paraId="4D98B33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1F39B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F4FB7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5EE41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61D9A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E74FC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EB7D8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3B526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5E3C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19054E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154B2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F0E41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C41A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1F1C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8B9DC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302B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0F97F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4516E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8B78C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A619D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39AD2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B5D5B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D5A2A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CCD4B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A29E0" w:rsidRPr="000D4935" w14:paraId="721895EA" w14:textId="77777777" w:rsidTr="0059166F">
        <w:tc>
          <w:tcPr>
            <w:tcW w:w="2340" w:type="dxa"/>
            <w:tcBorders>
              <w:bottom w:val="nil"/>
            </w:tcBorders>
          </w:tcPr>
          <w:p w14:paraId="3C755848" w14:textId="5209013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0D493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C89240" w14:textId="09B7996B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A2E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9FA81F" w14:textId="77777777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901854D" w14:textId="0DBC676E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A2E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A63C538" w14:textId="77777777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91E4EA" w14:textId="01FD3FA2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A2E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07AA3E" w14:textId="77777777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1AE012" w14:textId="7CF51193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A2E6E">
              <w:rPr>
                <w:rFonts w:ascii="Angsana New" w:hAnsi="Angsana New"/>
                <w:sz w:val="22"/>
                <w:szCs w:val="22"/>
              </w:rPr>
              <w:t>(25,070)</w:t>
            </w:r>
          </w:p>
        </w:tc>
        <w:tc>
          <w:tcPr>
            <w:tcW w:w="270" w:type="dxa"/>
            <w:tcBorders>
              <w:bottom w:val="nil"/>
            </w:tcBorders>
          </w:tcPr>
          <w:p w14:paraId="3712DA52" w14:textId="77777777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4E5613" w14:textId="625AB601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FA2E6E">
              <w:rPr>
                <w:rFonts w:ascii="Angsana New" w:hAnsi="Angsana New"/>
                <w:sz w:val="22"/>
                <w:szCs w:val="22"/>
              </w:rPr>
              <w:t>(354,219)</w:t>
            </w:r>
          </w:p>
        </w:tc>
        <w:tc>
          <w:tcPr>
            <w:tcW w:w="270" w:type="dxa"/>
            <w:tcBorders>
              <w:bottom w:val="nil"/>
            </w:tcBorders>
          </w:tcPr>
          <w:p w14:paraId="7D491261" w14:textId="77777777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75320A0" w14:textId="59085B31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FA2E6E">
              <w:rPr>
                <w:rFonts w:ascii="Angsana New" w:hAnsi="Angsana New"/>
                <w:sz w:val="22"/>
                <w:szCs w:val="22"/>
              </w:rPr>
              <w:t>(659,286)</w:t>
            </w:r>
          </w:p>
        </w:tc>
        <w:tc>
          <w:tcPr>
            <w:tcW w:w="270" w:type="dxa"/>
            <w:tcBorders>
              <w:bottom w:val="nil"/>
            </w:tcBorders>
          </w:tcPr>
          <w:p w14:paraId="4B179109" w14:textId="77777777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23EA4C" w14:textId="67B94E2C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A2E6E">
              <w:rPr>
                <w:rFonts w:ascii="Angsana New" w:hAnsi="Angsana New"/>
                <w:sz w:val="22"/>
                <w:szCs w:val="22"/>
              </w:rPr>
              <w:t>(658,958)</w:t>
            </w:r>
          </w:p>
        </w:tc>
        <w:tc>
          <w:tcPr>
            <w:tcW w:w="270" w:type="dxa"/>
            <w:tcBorders>
              <w:bottom w:val="nil"/>
            </w:tcBorders>
          </w:tcPr>
          <w:p w14:paraId="16E05242" w14:textId="77777777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C06FFD" w14:textId="476400D0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A2E6E">
              <w:rPr>
                <w:rFonts w:ascii="Angsana New" w:hAnsi="Angsana New"/>
                <w:sz w:val="22"/>
                <w:szCs w:val="22"/>
              </w:rPr>
              <w:t>(527,152)</w:t>
            </w:r>
          </w:p>
        </w:tc>
        <w:tc>
          <w:tcPr>
            <w:tcW w:w="270" w:type="dxa"/>
            <w:tcBorders>
              <w:bottom w:val="nil"/>
            </w:tcBorders>
          </w:tcPr>
          <w:p w14:paraId="0F9517BA" w14:textId="77777777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BBF3BD" w14:textId="642B3449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A2E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6828A33" w14:textId="77777777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FCBFFD" w14:textId="56B97B2A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A2E6E">
              <w:rPr>
                <w:rFonts w:ascii="Angsana New" w:hAnsi="Angsana New"/>
                <w:sz w:val="22"/>
                <w:szCs w:val="22"/>
              </w:rPr>
              <w:t>(280,188)</w:t>
            </w:r>
          </w:p>
        </w:tc>
        <w:tc>
          <w:tcPr>
            <w:tcW w:w="270" w:type="dxa"/>
            <w:tcBorders>
              <w:bottom w:val="nil"/>
            </w:tcBorders>
          </w:tcPr>
          <w:p w14:paraId="635E1151" w14:textId="77777777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CB4A69" w14:textId="161027F4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A2E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F26CE5" w14:textId="77777777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648635D" w14:textId="2690EC2A" w:rsidR="00FA2E6E" w:rsidRPr="00FA2E6E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FA2E6E">
              <w:rPr>
                <w:rFonts w:ascii="Angsana New" w:hAnsi="Angsana New"/>
                <w:sz w:val="22"/>
                <w:szCs w:val="22"/>
              </w:rPr>
              <w:t>(2,504,873)</w:t>
            </w:r>
          </w:p>
        </w:tc>
      </w:tr>
      <w:tr w:rsidR="00FA2E6E" w:rsidRPr="000D4935" w14:paraId="2049135D" w14:textId="77777777" w:rsidTr="0059166F">
        <w:tc>
          <w:tcPr>
            <w:tcW w:w="2340" w:type="dxa"/>
            <w:tcBorders>
              <w:bottom w:val="nil"/>
            </w:tcBorders>
          </w:tcPr>
          <w:p w14:paraId="343C1583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1224D3" w14:textId="1FEA8BE4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1B6B2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EA68FF" w14:textId="5CF329D8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CADE1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B7284A" w14:textId="4825CFF3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919C7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2C4532" w14:textId="4B77D83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(5,897)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6738F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018FF0" w14:textId="22054B51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(35,464)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BAEC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6BB6F2" w14:textId="3A1DA6F3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(56,416)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6286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598E27" w14:textId="276F0268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(38,068)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F3CA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B5710F" w14:textId="104307BD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(94,037)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BF295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A29141" w14:textId="091EC399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AB347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09AED3" w14:textId="1DDF1F4B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(31,451)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84A17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32BFF3" w14:textId="544FDB0B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FA9AD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1290C7" w14:textId="25369C30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(261,333)</w:t>
            </w:r>
          </w:p>
        </w:tc>
      </w:tr>
      <w:tr w:rsidR="008E70EC" w:rsidRPr="000D4935" w14:paraId="5ECDAAF4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2E788DE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1E9D7AC" w14:textId="5664839B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03D71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560A0D9" w14:textId="1820E9FB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075D7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099F773" w14:textId="0A6B1796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B6C05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6FE4B23" w14:textId="1678269D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953CB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47A28E" w14:textId="0C4EC3FD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340C8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ED0B8C9" w14:textId="4A9B22A8" w:rsidR="00FA2E6E" w:rsidRPr="000D4935" w:rsidRDefault="00FA2E6E" w:rsidP="0014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178,001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4DBD8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96CBAF7" w14:textId="176B1572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18,198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D3DD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D495B95" w14:textId="7D1CE34F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189,869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4B491C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D4072D0" w14:textId="0C532139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185E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FF9ED5D" w14:textId="42CCC0D4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6,317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406D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556477C" w14:textId="7379EA56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1256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905CE72" w14:textId="0AC0FA0C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392,385</w:t>
            </w:r>
          </w:p>
        </w:tc>
      </w:tr>
      <w:tr w:rsidR="00624DFD" w:rsidRPr="000D4935" w14:paraId="0480DDF6" w14:textId="77777777" w:rsidTr="0059166F">
        <w:tc>
          <w:tcPr>
            <w:tcW w:w="2340" w:type="dxa"/>
          </w:tcPr>
          <w:p w14:paraId="13242DAE" w14:textId="0904C1B2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3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DF93A49" w14:textId="0209085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3DE6B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AC83553" w14:textId="2704E66F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B271E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1C80F46" w14:textId="1DC844D2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FEA2E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DBD6EA3" w14:textId="2EE18C18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74A257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28B9C7E" w14:textId="3923D650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FF874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5F6AD02" w14:textId="04C29D93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57C7E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99C6F70" w14:textId="0070DC5D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6BEDF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494BAC6" w14:textId="69EE9256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CE37E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A43DAC2" w14:textId="2A4D136A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2C1AA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F07016F" w14:textId="1808F288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CEE2E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DE3A11E" w14:textId="1D0305F9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0A8D6A3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83F03C7" w14:textId="1B440F13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A2E6E" w:rsidRPr="000D4935" w14:paraId="7FC4E616" w14:textId="77777777" w:rsidTr="0059166F">
        <w:tc>
          <w:tcPr>
            <w:tcW w:w="2340" w:type="dxa"/>
            <w:tcBorders>
              <w:bottom w:val="nil"/>
            </w:tcBorders>
          </w:tcPr>
          <w:p w14:paraId="5ECFD2B9" w14:textId="64F89558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D3F16D" w14:textId="6A97ECB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1C3DC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623798F" w14:textId="616110A1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B23F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A06DDC" w14:textId="63C7DCC2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37FA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65886D" w14:textId="056CEA61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(30,967)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FBE8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ADF1ED" w14:textId="3E682DE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(389,683)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6EE9C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9CA486" w14:textId="3DB6E11F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(537,701)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077F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E6AC3A" w14:textId="2BE73E0D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(678,828)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69E5B8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9E839C" w14:textId="61443FC1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(431,320)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C14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A19C53" w14:textId="124EB073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7017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FFAF28" w14:textId="6FD3DD61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(305,322)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EF8093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2468BC" w14:textId="2DE0B585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D2CC43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F3099F" w14:textId="20A07CB8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(2,373,821)</w:t>
            </w:r>
          </w:p>
        </w:tc>
      </w:tr>
      <w:tr w:rsidR="0000705C" w:rsidRPr="000D4935" w14:paraId="547E7532" w14:textId="77777777" w:rsidTr="0059166F">
        <w:tc>
          <w:tcPr>
            <w:tcW w:w="2340" w:type="dxa"/>
            <w:tcBorders>
              <w:bottom w:val="nil"/>
            </w:tcBorders>
          </w:tcPr>
          <w:p w14:paraId="3FBBC537" w14:textId="4695B3E1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189A620" w14:textId="5F7E3761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B6D69E" w14:textId="77777777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543FB1" w14:textId="396B5447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1C5068" w14:textId="77777777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4556DC" w14:textId="6EA9A854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220EC9" w14:textId="77777777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9E1F32" w14:textId="3C22C886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(6,859)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1F8367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E00CFC5" w14:textId="1703AD2C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(39,22</w:t>
            </w:r>
            <w:r w:rsidR="00FC0D00">
              <w:rPr>
                <w:rFonts w:ascii="Angsana New" w:hAnsi="Angsana New"/>
                <w:sz w:val="22"/>
                <w:szCs w:val="22"/>
              </w:rPr>
              <w:t>3</w:t>
            </w:r>
            <w:r w:rsidRPr="0015624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2FB219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D05AC0" w14:textId="672E5B7F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(55,689)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64047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4CDD66" w14:textId="55BB3638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(32,595)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D68AC3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964C94" w14:textId="6CDD2616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21</w:t>
            </w:r>
            <w:r w:rsidRPr="00156241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194</w:t>
            </w:r>
            <w:r w:rsidRPr="0015624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04BFC6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3E125A" w14:textId="6F5E36EF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52F79D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3F2119C" w14:textId="7F22A546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(34,023)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9A63C3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5F224BB" w14:textId="7248571D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77DB32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20EF05" w14:textId="0EC567FF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(</w:t>
            </w:r>
            <w:r w:rsidR="00F27D2C">
              <w:rPr>
                <w:rFonts w:ascii="Angsana New" w:hAnsi="Angsana New"/>
                <w:sz w:val="22"/>
                <w:szCs w:val="22"/>
              </w:rPr>
              <w:t>189</w:t>
            </w:r>
            <w:r w:rsidRPr="00156241">
              <w:rPr>
                <w:rFonts w:ascii="Angsana New" w:hAnsi="Angsana New"/>
                <w:sz w:val="22"/>
                <w:szCs w:val="22"/>
              </w:rPr>
              <w:t>,</w:t>
            </w:r>
            <w:r w:rsidR="00F27D2C">
              <w:rPr>
                <w:rFonts w:ascii="Angsana New" w:hAnsi="Angsana New"/>
                <w:sz w:val="22"/>
                <w:szCs w:val="22"/>
              </w:rPr>
              <w:t>583</w:t>
            </w:r>
            <w:r w:rsidRPr="0015624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0705C" w:rsidRPr="000D4935" w14:paraId="6D8A6443" w14:textId="77777777" w:rsidTr="0059166F">
        <w:tc>
          <w:tcPr>
            <w:tcW w:w="2340" w:type="dxa"/>
            <w:tcBorders>
              <w:bottom w:val="nil"/>
            </w:tcBorders>
          </w:tcPr>
          <w:p w14:paraId="2ACEEC74" w14:textId="6DF734BA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9E4FAB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51EA7E" w14:textId="23CC6124" w:rsidR="0000705C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DC122" w14:textId="77777777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071BA2" w14:textId="72B77997" w:rsidR="0000705C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BBC702" w14:textId="77777777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CE5132" w14:textId="03C09C0E" w:rsidR="0000705C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0DD138" w14:textId="77777777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2013F4" w14:textId="0F2F84DA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AA63D6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C4EDAD" w14:textId="2D0868C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EACA9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D92ACAE" w14:textId="36A85C02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F76E85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57BFF4" w14:textId="73DE77AA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6BD31A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D8E4FA9" w14:textId="38A1A4C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(29,505)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2B73F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8CD636" w14:textId="2C3B2F0D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02A5DF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A1FDBC" w14:textId="7588C782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8FBEBB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9504C4" w14:textId="1B5AB280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E4B0A4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594A76" w14:textId="017E9E1D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(29,505)</w:t>
            </w:r>
          </w:p>
        </w:tc>
      </w:tr>
      <w:tr w:rsidR="008E70EC" w:rsidRPr="000D4935" w14:paraId="28AAA1A1" w14:textId="77777777" w:rsidTr="0059166F">
        <w:tc>
          <w:tcPr>
            <w:tcW w:w="2340" w:type="dxa"/>
            <w:tcBorders>
              <w:bottom w:val="nil"/>
            </w:tcBorders>
          </w:tcPr>
          <w:p w14:paraId="1262EBF7" w14:textId="7F9E1FB3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8030C50" w14:textId="74FF4F1F" w:rsidR="0000705C" w:rsidRPr="005B235F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FC5200" w14:textId="77777777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5E28413" w14:textId="5AE7524D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F1779D" w14:textId="77777777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3868A0B" w14:textId="6A951726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A90D3" w14:textId="77777777" w:rsidR="0000705C" w:rsidRPr="000D4935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242DDC5" w14:textId="1E11FCA6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42B6CB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C6B56A0" w14:textId="726691FB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E6F98A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3FFEC91" w14:textId="398CD348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32A73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C206B52" w14:textId="0A03426C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22,983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C21810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B21C72C" w14:textId="42FC06F3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1,671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2C704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BF9AABD" w14:textId="6E8E985F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17D6AD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1935F4C" w14:textId="765139C8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3,403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BBC624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7AD439F" w14:textId="3B38C7EA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07FDDC" w14:textId="77777777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6A2A543" w14:textId="7C6EB063" w:rsidR="0000705C" w:rsidRPr="00156241" w:rsidRDefault="0000705C" w:rsidP="0000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156241">
              <w:rPr>
                <w:rFonts w:ascii="Angsana New" w:hAnsi="Angsana New"/>
                <w:sz w:val="22"/>
                <w:szCs w:val="22"/>
              </w:rPr>
              <w:t>28,837</w:t>
            </w:r>
          </w:p>
        </w:tc>
      </w:tr>
      <w:tr w:rsidR="00AA29E0" w:rsidRPr="000D4935" w14:paraId="2029A3CB" w14:textId="77777777" w:rsidTr="0059166F">
        <w:tc>
          <w:tcPr>
            <w:tcW w:w="2340" w:type="dxa"/>
            <w:tcBorders>
              <w:bottom w:val="nil"/>
            </w:tcBorders>
          </w:tcPr>
          <w:p w14:paraId="3507705C" w14:textId="4E7A7B71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96E4F36" w14:textId="55521DE0" w:rsidR="00FA2E6E" w:rsidRPr="000D4935" w:rsidRDefault="005B235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235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E1CA0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C0F0D62" w14:textId="4A510260" w:rsidR="00FA2E6E" w:rsidRPr="000D4935" w:rsidRDefault="005B235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235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8148F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2D8CF79" w14:textId="20D4FB36" w:rsidR="00FA2E6E" w:rsidRPr="000D4935" w:rsidRDefault="005B235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235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9C212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AB0F151" w14:textId="7A5CE02B" w:rsidR="00FA2E6E" w:rsidRPr="00156241" w:rsidRDefault="005B235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(37,826)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269EF2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1AC80AE" w14:textId="418F12F1" w:rsidR="00FA2E6E" w:rsidRPr="00156241" w:rsidRDefault="005B235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(428,906)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D17A16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C4586E4" w14:textId="19C69FE3" w:rsidR="00FA2E6E" w:rsidRPr="00156241" w:rsidRDefault="005B235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(592,610)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54BE0E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80C0823" w14:textId="17669435" w:rsidR="00FA2E6E" w:rsidRPr="00156241" w:rsidRDefault="005B235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(688,440)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0F385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9AAEFC2" w14:textId="6486827C" w:rsidR="00FA2E6E" w:rsidRPr="00156241" w:rsidRDefault="005B235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(480,348)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BCD965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0ECAB18" w14:textId="213427FF" w:rsidR="00FA2E6E" w:rsidRPr="00156241" w:rsidRDefault="005B235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6C826C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7D446C0" w14:textId="79B7FB66" w:rsidR="00FA2E6E" w:rsidRPr="00156241" w:rsidRDefault="005B235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(335,942)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AADB3C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6A9826F" w14:textId="40696723" w:rsidR="00FA2E6E" w:rsidRPr="00156241" w:rsidRDefault="005B235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FDBD0F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44AAF08" w14:textId="6DC97827" w:rsidR="00FA2E6E" w:rsidRPr="00156241" w:rsidRDefault="005B235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(2,564,07</w:t>
            </w:r>
            <w:r w:rsidR="00156241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FA2E6E" w:rsidRPr="000D4935" w14:paraId="2BE46122" w14:textId="77777777" w:rsidTr="0059166F">
        <w:tc>
          <w:tcPr>
            <w:tcW w:w="2340" w:type="dxa"/>
          </w:tcPr>
          <w:p w14:paraId="787D6D1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ECE52E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507D5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6E5E08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E2838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BDD145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61DA9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40AD6C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DE4B9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105A0C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6382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3D60B8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5856F5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B0E58D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740FD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F8FB698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5CADC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98271F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5C15E8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3C1500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28FCC8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1765A7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78C6C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6F2B7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2E6E" w:rsidRPr="000D4935" w14:paraId="2F53B625" w14:textId="77777777" w:rsidTr="00FA2E6E">
        <w:tc>
          <w:tcPr>
            <w:tcW w:w="2340" w:type="dxa"/>
          </w:tcPr>
          <w:p w14:paraId="736F1F7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bottom w:val="nil"/>
            </w:tcBorders>
          </w:tcPr>
          <w:p w14:paraId="091697A2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C3EA4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100A4F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C5E13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25DBF18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78B37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E89BB7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E9AFE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40E0B83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DC44D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24A5C1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BC236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1A78EC6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1D16AC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AFBAF07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76AAF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78A60B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ADE850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4B5FAA3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5D142F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1DC282A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5FDABF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FBB4BB1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70EC" w:rsidRPr="000D4935" w14:paraId="5CFF5D80" w14:textId="77777777" w:rsidTr="00FA2E6E">
        <w:tc>
          <w:tcPr>
            <w:tcW w:w="2340" w:type="dxa"/>
            <w:tcBorders>
              <w:bottom w:val="nil"/>
            </w:tcBorders>
          </w:tcPr>
          <w:p w14:paraId="3C84A3B3" w14:textId="659D7726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4788EF8E" w14:textId="4DB158D1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176,796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AF92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1C14E320" w14:textId="20C7D11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1,865,546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59FEA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5F8AC65F" w14:textId="2F6F321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2,042,342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920D2" w14:textId="77777777" w:rsidR="00FA2E6E" w:rsidRPr="000D4935" w:rsidRDefault="00FA2E6E" w:rsidP="00FA2E6E">
            <w:pPr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F9D113A" w14:textId="24BC00F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35,579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AA97FE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2695AE69" w14:textId="2DA07AF4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524,933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0C26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503E64C6" w14:textId="2079BF0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561,811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ACCFB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4A9FD91" w14:textId="04F43E06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68,875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18C34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71C6959" w14:textId="6B5741B3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44,194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027FF5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32F3A0F6" w14:textId="134D19F6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11,650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2D7BB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1BCAFD06" w14:textId="107B0D6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103,899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598BB9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6752090D" w14:textId="4704758E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70,666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32378D" w14:textId="77777777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0E89F16B" w14:textId="615249DC" w:rsidR="00FA2E6E" w:rsidRPr="000D493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3,463,949</w:t>
            </w:r>
          </w:p>
        </w:tc>
      </w:tr>
      <w:tr w:rsidR="00AA29E0" w:rsidRPr="000D4935" w14:paraId="3868D9A9" w14:textId="77777777" w:rsidTr="00FA2E6E">
        <w:tc>
          <w:tcPr>
            <w:tcW w:w="2340" w:type="dxa"/>
            <w:tcBorders>
              <w:bottom w:val="nil"/>
            </w:tcBorders>
          </w:tcPr>
          <w:p w14:paraId="474BC2ED" w14:textId="6171BF33" w:rsidR="00FA2E6E" w:rsidRPr="002F1B9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5624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Pr="0015624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4081CDF9" w14:textId="2D0914F5" w:rsidR="00FA2E6E" w:rsidRPr="0016613B" w:rsidRDefault="009A47B4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6613B">
              <w:rPr>
                <w:rFonts w:ascii="Angsana New" w:hAnsi="Angsana New"/>
                <w:b/>
                <w:bCs/>
                <w:sz w:val="22"/>
                <w:szCs w:val="22"/>
              </w:rPr>
              <w:t>231,296</w:t>
            </w:r>
          </w:p>
        </w:tc>
        <w:tc>
          <w:tcPr>
            <w:tcW w:w="270" w:type="dxa"/>
            <w:tcBorders>
              <w:bottom w:val="nil"/>
            </w:tcBorders>
          </w:tcPr>
          <w:p w14:paraId="4EC7950F" w14:textId="77777777" w:rsidR="00FA2E6E" w:rsidRPr="0016613B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59AE44DA" w14:textId="5075D4B1" w:rsidR="00FA2E6E" w:rsidRPr="0016613B" w:rsidRDefault="009A47B4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6613B">
              <w:rPr>
                <w:rFonts w:ascii="Angsana New" w:hAnsi="Angsana New"/>
                <w:b/>
                <w:bCs/>
                <w:sz w:val="22"/>
                <w:szCs w:val="22"/>
              </w:rPr>
              <w:t>1,865,546</w:t>
            </w:r>
          </w:p>
        </w:tc>
        <w:tc>
          <w:tcPr>
            <w:tcW w:w="270" w:type="dxa"/>
            <w:tcBorders>
              <w:bottom w:val="nil"/>
            </w:tcBorders>
          </w:tcPr>
          <w:p w14:paraId="0D944853" w14:textId="77777777" w:rsidR="00FA2E6E" w:rsidRPr="0016613B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0CA74590" w14:textId="536D7466" w:rsidR="00FA2E6E" w:rsidRPr="00156241" w:rsidRDefault="009A47B4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2,096,842</w:t>
            </w:r>
          </w:p>
        </w:tc>
        <w:tc>
          <w:tcPr>
            <w:tcW w:w="270" w:type="dxa"/>
            <w:tcBorders>
              <w:bottom w:val="nil"/>
            </w:tcBorders>
          </w:tcPr>
          <w:p w14:paraId="08245BA4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5DC4A23" w14:textId="52539A8B" w:rsidR="00FA2E6E" w:rsidRPr="00156241" w:rsidRDefault="00803DE2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43,439</w:t>
            </w:r>
          </w:p>
        </w:tc>
        <w:tc>
          <w:tcPr>
            <w:tcW w:w="270" w:type="dxa"/>
            <w:tcBorders>
              <w:bottom w:val="nil"/>
            </w:tcBorders>
          </w:tcPr>
          <w:p w14:paraId="1F151D53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0812AF54" w14:textId="0E284B9A" w:rsidR="00FA2E6E" w:rsidRPr="00156241" w:rsidRDefault="00B17434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583</w:t>
            </w:r>
            <w:r w:rsidR="00042A54" w:rsidRPr="00156241">
              <w:rPr>
                <w:rFonts w:ascii="Angsana New" w:hAnsi="Angsana New"/>
                <w:b/>
                <w:bCs/>
                <w:sz w:val="22"/>
                <w:szCs w:val="22"/>
              </w:rPr>
              <w:t>,472</w:t>
            </w:r>
          </w:p>
        </w:tc>
        <w:tc>
          <w:tcPr>
            <w:tcW w:w="270" w:type="dxa"/>
            <w:tcBorders>
              <w:bottom w:val="nil"/>
            </w:tcBorders>
          </w:tcPr>
          <w:p w14:paraId="4FDCE981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8F6D858" w14:textId="4C705E3E" w:rsidR="00FA2E6E" w:rsidRPr="00156241" w:rsidRDefault="00F451CD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A642D4" w:rsidRPr="00156241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="00A642D4" w:rsidRPr="00156241">
              <w:rPr>
                <w:rFonts w:ascii="Angsana New" w:hAnsi="Angsana New"/>
                <w:b/>
                <w:bCs/>
                <w:sz w:val="22"/>
                <w:szCs w:val="22"/>
              </w:rPr>
              <w:t>,47</w:t>
            </w:r>
            <w:r w:rsidR="00E45A78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60D6AA0B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26464E6D" w14:textId="221D2396" w:rsidR="00FA2E6E" w:rsidRPr="00156241" w:rsidRDefault="008912CD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63,8</w:t>
            </w:r>
            <w:r w:rsidR="00E45A78">
              <w:rPr>
                <w:rFonts w:ascii="Angsana New" w:hAnsi="Angsana New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70" w:type="dxa"/>
            <w:tcBorders>
              <w:bottom w:val="nil"/>
            </w:tcBorders>
          </w:tcPr>
          <w:p w14:paraId="723B6AAF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C78B987" w14:textId="1916C77E" w:rsidR="00FA2E6E" w:rsidRPr="00156241" w:rsidRDefault="00EE7F58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29,34</w:t>
            </w:r>
            <w:r w:rsidR="00E45A78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6E7256EB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337D5E59" w14:textId="1108C2DB" w:rsidR="00FA2E6E" w:rsidRPr="00156241" w:rsidRDefault="00054780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9,497</w:t>
            </w:r>
          </w:p>
        </w:tc>
        <w:tc>
          <w:tcPr>
            <w:tcW w:w="270" w:type="dxa"/>
            <w:tcBorders>
              <w:bottom w:val="nil"/>
            </w:tcBorders>
          </w:tcPr>
          <w:p w14:paraId="6B99423D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18F0A0E" w14:textId="7280EBB6" w:rsidR="00FA2E6E" w:rsidRPr="00156241" w:rsidRDefault="00581584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108,367</w:t>
            </w:r>
          </w:p>
        </w:tc>
        <w:tc>
          <w:tcPr>
            <w:tcW w:w="270" w:type="dxa"/>
            <w:tcBorders>
              <w:bottom w:val="nil"/>
            </w:tcBorders>
          </w:tcPr>
          <w:p w14:paraId="1781AA82" w14:textId="77777777" w:rsidR="00FA2E6E" w:rsidRPr="00156241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476F499" w14:textId="2F8E9C95" w:rsidR="00FA2E6E" w:rsidRPr="00156241" w:rsidRDefault="001E4C2F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6241">
              <w:rPr>
                <w:rFonts w:ascii="Angsana New" w:hAnsi="Angsana New"/>
                <w:b/>
                <w:bCs/>
                <w:sz w:val="22"/>
                <w:szCs w:val="22"/>
              </w:rPr>
              <w:t>17,99</w:t>
            </w:r>
            <w:r w:rsidR="00F50818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42927456" w14:textId="77777777" w:rsidR="00FA2E6E" w:rsidRPr="002F1B95" w:rsidRDefault="00FA2E6E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0785F085" w14:textId="34E4C89B" w:rsidR="00FA2E6E" w:rsidRPr="000D4935" w:rsidRDefault="00BF4E3D" w:rsidP="00F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935D5">
              <w:rPr>
                <w:rFonts w:ascii="Angsana New" w:hAnsi="Angsana New"/>
                <w:b/>
                <w:bCs/>
                <w:sz w:val="22"/>
                <w:szCs w:val="22"/>
              </w:rPr>
              <w:t>3,466,24</w:t>
            </w:r>
            <w:r w:rsidR="00156241" w:rsidRPr="000935D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</w:tr>
    </w:tbl>
    <w:p w14:paraId="7B3DF6DB" w14:textId="19A47344" w:rsidR="004033EE" w:rsidRPr="000D4935" w:rsidRDefault="004033EE" w:rsidP="00403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267ACFB8" w14:textId="13343948" w:rsidR="004033EE" w:rsidRPr="000D4935" w:rsidRDefault="004033EE" w:rsidP="00403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s/>
        </w:rPr>
        <w:sectPr w:rsidR="004033EE" w:rsidRPr="000D4935" w:rsidSect="00D562F7">
          <w:pgSz w:w="16834" w:h="11909" w:orient="landscape" w:code="9"/>
          <w:pgMar w:top="691" w:right="1152" w:bottom="576" w:left="1152" w:header="720" w:footer="518" w:gutter="0"/>
          <w:paperSrc w:first="7" w:other="7"/>
          <w:cols w:space="720"/>
          <w:titlePg/>
          <w:docGrid w:linePitch="245"/>
        </w:sectPr>
      </w:pPr>
      <w:r w:rsidRPr="000D4935">
        <w:rPr>
          <w:rFonts w:ascii="Angsana New" w:hAnsi="Angsana New"/>
        </w:rPr>
        <w:tab/>
      </w:r>
    </w:p>
    <w:p w14:paraId="1B37626C" w14:textId="6F8837B8" w:rsidR="00515F33" w:rsidRDefault="006765FC" w:rsidP="006765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 w:hint="cs"/>
          <w:sz w:val="30"/>
          <w:szCs w:val="30"/>
          <w:cs/>
        </w:rPr>
        <w:t>ใน</w:t>
      </w:r>
      <w:r w:rsidR="00B93319">
        <w:rPr>
          <w:rFonts w:ascii="Angsana New" w:hAnsi="Angsana New" w:hint="cs"/>
          <w:sz w:val="30"/>
          <w:szCs w:val="30"/>
          <w:cs/>
        </w:rPr>
        <w:t>เดือนพฤศจิกายน</w:t>
      </w:r>
      <w:r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="00515F33">
        <w:rPr>
          <w:rFonts w:ascii="Angsana New" w:hAnsi="Angsana New" w:hint="cs"/>
          <w:sz w:val="30"/>
          <w:szCs w:val="30"/>
          <w:cs/>
        </w:rPr>
        <w:t>ที่ดินของกลุ่มบริษัทและบริษัทได้ถูกวัดมูลค่าใหม่โดย</w:t>
      </w:r>
      <w:r w:rsidR="00515F33" w:rsidRPr="000D4935">
        <w:rPr>
          <w:rFonts w:ascii="Angsana New" w:hAnsi="Angsana New" w:hint="cs"/>
          <w:sz w:val="30"/>
          <w:szCs w:val="30"/>
          <w:cs/>
        </w:rPr>
        <w:t>บริษัท เอเจนซี่ ฟอร์ เรียลเอสเตท แอฟแฟร์ส จำกัด</w:t>
      </w:r>
      <w:r w:rsidR="00515F33">
        <w:rPr>
          <w:rFonts w:ascii="Angsana New" w:hAnsi="Angsana New" w:hint="cs"/>
          <w:sz w:val="30"/>
          <w:szCs w:val="30"/>
          <w:cs/>
        </w:rPr>
        <w:t xml:space="preserve"> ซึ่งเป็นผู้ประเมินราคาอิสระด้วยวิธีมูลค่าตลาดสำหรับการใช้ประโยชน์ปัจจุบัน </w:t>
      </w:r>
      <w:r w:rsidR="00515F33">
        <w:rPr>
          <w:rFonts w:ascii="Angsana New" w:hAnsi="Angsana New" w:hint="cs"/>
          <w:spacing w:val="4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515F33">
        <w:rPr>
          <w:rFonts w:ascii="Angsana New" w:hAnsi="Angsana New"/>
          <w:spacing w:val="4"/>
          <w:sz w:val="30"/>
          <w:szCs w:val="30"/>
        </w:rPr>
        <w:t xml:space="preserve">3 </w:t>
      </w:r>
      <w:r w:rsidR="003E6D30">
        <w:rPr>
          <w:rFonts w:ascii="Angsana New" w:hAnsi="Angsana New" w:hint="cs"/>
          <w:spacing w:val="4"/>
          <w:sz w:val="30"/>
          <w:szCs w:val="30"/>
          <w:cs/>
        </w:rPr>
        <w:t xml:space="preserve">ทำให้ที่ดินของกลุ่มบริษัทและบริษัทมีมูลค่าเพิ่มขึ้น </w:t>
      </w:r>
      <w:r w:rsidR="003E6D30">
        <w:rPr>
          <w:rFonts w:ascii="Angsana New" w:hAnsi="Angsana New"/>
          <w:spacing w:val="4"/>
          <w:sz w:val="30"/>
          <w:szCs w:val="30"/>
        </w:rPr>
        <w:t xml:space="preserve">410.0 </w:t>
      </w:r>
      <w:r w:rsidR="003E6D30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515F33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กลุ่มบริษัทและบริ</w:t>
      </w:r>
      <w:r w:rsidR="008944A5">
        <w:rPr>
          <w:rFonts w:ascii="Angsana New" w:hAnsi="Angsana New" w:hint="cs"/>
          <w:spacing w:val="4"/>
          <w:sz w:val="30"/>
          <w:szCs w:val="30"/>
          <w:cs/>
        </w:rPr>
        <w:t>ษัทรับรู้</w:t>
      </w:r>
      <w:r w:rsidR="00635EAE">
        <w:rPr>
          <w:rFonts w:ascii="Angsana New" w:hAnsi="Angsana New" w:hint="cs"/>
          <w:spacing w:val="4"/>
          <w:sz w:val="30"/>
          <w:szCs w:val="30"/>
          <w:cs/>
        </w:rPr>
        <w:t>ผลกำไรจาก</w:t>
      </w:r>
      <w:r w:rsidR="00515F33">
        <w:rPr>
          <w:rFonts w:ascii="Angsana New" w:hAnsi="Angsana New" w:hint="cs"/>
          <w:spacing w:val="4"/>
          <w:sz w:val="30"/>
          <w:szCs w:val="30"/>
          <w:cs/>
        </w:rPr>
        <w:t>การตีราคาสินทรัพย์</w:t>
      </w:r>
      <w:r w:rsidR="008944A5">
        <w:rPr>
          <w:rFonts w:ascii="Angsana New" w:hAnsi="Angsana New" w:hint="cs"/>
          <w:spacing w:val="4"/>
          <w:sz w:val="30"/>
          <w:szCs w:val="30"/>
          <w:cs/>
        </w:rPr>
        <w:t>ใหม่สุทธิจากภาษีเงินได้</w:t>
      </w:r>
      <w:r w:rsidR="00515F33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8944A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944A5">
        <w:rPr>
          <w:rFonts w:ascii="Angsana New" w:hAnsi="Angsana New"/>
          <w:spacing w:val="4"/>
          <w:sz w:val="30"/>
          <w:szCs w:val="30"/>
        </w:rPr>
        <w:t>328</w:t>
      </w:r>
      <w:r w:rsidR="00D959ED">
        <w:rPr>
          <w:rFonts w:ascii="Angsana New" w:hAnsi="Angsana New"/>
          <w:spacing w:val="4"/>
          <w:sz w:val="30"/>
          <w:szCs w:val="30"/>
        </w:rPr>
        <w:t>.0</w:t>
      </w:r>
      <w:r w:rsidR="008944A5">
        <w:rPr>
          <w:rFonts w:ascii="Angsana New" w:hAnsi="Angsana New"/>
          <w:spacing w:val="4"/>
          <w:sz w:val="30"/>
          <w:szCs w:val="30"/>
        </w:rPr>
        <w:t xml:space="preserve"> </w:t>
      </w:r>
      <w:r w:rsidR="008944A5">
        <w:rPr>
          <w:rFonts w:ascii="Angsana New" w:hAnsi="Angsana New" w:hint="cs"/>
          <w:spacing w:val="4"/>
          <w:sz w:val="30"/>
          <w:szCs w:val="30"/>
          <w:cs/>
        </w:rPr>
        <w:t>ล้านบาท ในกำไรขาดทุนเบ็ดเสร็จอื่น</w:t>
      </w:r>
      <w:r w:rsidR="003E6D3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944A5">
        <w:rPr>
          <w:rFonts w:ascii="Angsana New" w:hAnsi="Angsana New" w:hint="cs"/>
          <w:spacing w:val="4"/>
          <w:sz w:val="30"/>
          <w:szCs w:val="30"/>
          <w:cs/>
        </w:rPr>
        <w:t xml:space="preserve">ทั้งนี้ ที่ดินของกลุ่มบริษัทและบริษัทจะมีมูลค่าสุทธิทางบัญชี ณ วันที่ </w:t>
      </w:r>
      <w:r w:rsidR="008944A5">
        <w:rPr>
          <w:rFonts w:ascii="Angsana New" w:hAnsi="Angsana New"/>
          <w:spacing w:val="4"/>
          <w:sz w:val="30"/>
          <w:szCs w:val="30"/>
        </w:rPr>
        <w:t xml:space="preserve">31 </w:t>
      </w:r>
      <w:r w:rsidR="008944A5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="00CF09B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F09BB">
        <w:rPr>
          <w:rFonts w:ascii="Angsana New" w:hAnsi="Angsana New"/>
          <w:spacing w:val="4"/>
          <w:sz w:val="30"/>
          <w:szCs w:val="30"/>
        </w:rPr>
        <w:t xml:space="preserve">2564 </w:t>
      </w:r>
      <w:r w:rsidR="00CF09BB">
        <w:rPr>
          <w:rFonts w:ascii="Angsana New" w:hAnsi="Angsana New" w:hint="cs"/>
          <w:spacing w:val="4"/>
          <w:sz w:val="30"/>
          <w:szCs w:val="30"/>
          <w:cs/>
        </w:rPr>
        <w:t xml:space="preserve">เป็นจำนวน </w:t>
      </w:r>
      <w:r w:rsidR="00DE2225">
        <w:rPr>
          <w:rFonts w:ascii="Angsana New" w:hAnsi="Angsana New"/>
          <w:spacing w:val="4"/>
          <w:sz w:val="30"/>
          <w:szCs w:val="30"/>
        </w:rPr>
        <w:t>231.95</w:t>
      </w:r>
      <w:r w:rsidR="00CF09BB">
        <w:rPr>
          <w:rFonts w:ascii="Angsana New" w:hAnsi="Angsana New"/>
          <w:spacing w:val="4"/>
          <w:sz w:val="30"/>
          <w:szCs w:val="30"/>
        </w:rPr>
        <w:t xml:space="preserve"> </w:t>
      </w:r>
      <w:r w:rsidR="00CF09BB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ล้านบาทและ </w:t>
      </w:r>
      <w:r w:rsidR="00DE2225">
        <w:rPr>
          <w:rFonts w:ascii="Angsana New" w:hAnsi="Angsana New"/>
          <w:spacing w:val="4"/>
          <w:sz w:val="30"/>
          <w:szCs w:val="30"/>
        </w:rPr>
        <w:t>231.30</w:t>
      </w:r>
      <w:r w:rsidR="008E2DC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F09BB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ตามลำดับ หากวัดมูลค่าด้วยวิธีราคาทุน </w:t>
      </w:r>
      <w:r w:rsidR="00CF09BB" w:rsidRPr="00CF09BB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="00CF09BB" w:rsidRPr="00CF09BB">
        <w:rPr>
          <w:rFonts w:ascii="Angsana New" w:hAnsi="Angsana New"/>
          <w:i/>
          <w:iCs/>
          <w:spacing w:val="4"/>
          <w:sz w:val="30"/>
          <w:szCs w:val="30"/>
        </w:rPr>
        <w:t>2563: 177.4</w:t>
      </w:r>
      <w:r w:rsidR="004F009F">
        <w:rPr>
          <w:rFonts w:ascii="Angsana New" w:hAnsi="Angsana New"/>
          <w:i/>
          <w:iCs/>
          <w:spacing w:val="4"/>
          <w:sz w:val="30"/>
          <w:szCs w:val="30"/>
        </w:rPr>
        <w:t>5</w:t>
      </w:r>
      <w:r w:rsidR="00CF09BB" w:rsidRPr="00CF09BB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CF09BB" w:rsidRPr="00CF09BB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ล้านบาทและ </w:t>
      </w:r>
      <w:r w:rsidR="00CF09BB" w:rsidRPr="00CF09BB">
        <w:rPr>
          <w:rFonts w:ascii="Angsana New" w:hAnsi="Angsana New"/>
          <w:i/>
          <w:iCs/>
          <w:spacing w:val="4"/>
          <w:sz w:val="30"/>
          <w:szCs w:val="30"/>
        </w:rPr>
        <w:t xml:space="preserve">176.80 </w:t>
      </w:r>
      <w:r w:rsidR="00CF09BB" w:rsidRPr="00CF09BB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 ตามลำดับ)</w:t>
      </w:r>
      <w:r w:rsidR="00CF09B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</w:p>
    <w:p w14:paraId="045D0131" w14:textId="77777777" w:rsidR="00606B55" w:rsidRDefault="00606B55" w:rsidP="00CF0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BC0445" w14:textId="77777777" w:rsidR="008A7A1C" w:rsidRPr="000D4935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0AFC873D" w14:textId="77777777" w:rsidR="008A7A1C" w:rsidRPr="00F8139D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4DCDD2B" w14:textId="77777777" w:rsidR="008A7A1C" w:rsidRPr="000D4935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0D4935">
        <w:rPr>
          <w:rFonts w:ascii="Angsana New" w:hAnsi="Angsana New"/>
          <w:sz w:val="30"/>
          <w:szCs w:val="30"/>
        </w:rPr>
        <w:t>Market Comparison Approach)</w:t>
      </w:r>
      <w:r w:rsidR="001E7BD1" w:rsidRPr="000D4935">
        <w:rPr>
          <w:rFonts w:ascii="Angsana New" w:hAnsi="Angsana New"/>
          <w:sz w:val="30"/>
          <w:szCs w:val="30"/>
        </w:rPr>
        <w:t xml:space="preserve"> </w:t>
      </w:r>
      <w:r w:rsidR="001E7BD1" w:rsidRPr="000D4935">
        <w:rPr>
          <w:rFonts w:ascii="Angsana New" w:hAnsi="Angsana New" w:hint="cs"/>
          <w:sz w:val="30"/>
          <w:szCs w:val="30"/>
          <w:cs/>
        </w:rPr>
        <w:t>ในการประเมินมูลค่ายุติธรรมของที่ดิน</w:t>
      </w:r>
      <w:r w:rsidRPr="000D4935">
        <w:rPr>
          <w:rFonts w:ascii="Angsana New" w:hAnsi="Angsana New"/>
          <w:sz w:val="30"/>
          <w:szCs w:val="30"/>
        </w:rPr>
        <w:t xml:space="preserve">  </w:t>
      </w:r>
    </w:p>
    <w:p w14:paraId="781D8253" w14:textId="77777777" w:rsidR="004808A8" w:rsidRPr="00F8139D" w:rsidRDefault="004808A8" w:rsidP="00480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F1DA3D7" w14:textId="60069BCA" w:rsidR="00DE437F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</w:t>
      </w:r>
      <w:r w:rsidR="001E7BD1" w:rsidRPr="000D4935">
        <w:rPr>
          <w:rFonts w:ascii="Angsana New" w:hAnsi="Angsana New" w:hint="cs"/>
          <w:sz w:val="30"/>
          <w:szCs w:val="30"/>
          <w:cs/>
        </w:rPr>
        <w:t>ที่ดิน</w:t>
      </w:r>
      <w:r w:rsidRPr="000D4935">
        <w:rPr>
          <w:rFonts w:ascii="Angsana New" w:hAnsi="Angsana New" w:hint="cs"/>
          <w:sz w:val="30"/>
          <w:szCs w:val="30"/>
          <w:cs/>
        </w:rPr>
        <w:t xml:space="preserve"> คือ ราคาเสนอ</w:t>
      </w:r>
      <w:r w:rsidR="004B24B7" w:rsidRPr="000D4935">
        <w:rPr>
          <w:rFonts w:ascii="Angsana New" w:hAnsi="Angsana New" w:hint="cs"/>
          <w:sz w:val="30"/>
          <w:szCs w:val="30"/>
          <w:cs/>
        </w:rPr>
        <w:t>ซื้อขาย และราคา ซื้อขาย</w:t>
      </w:r>
      <w:r w:rsidRPr="000D4935">
        <w:rPr>
          <w:rFonts w:ascii="Angsana New" w:hAnsi="Angsana New" w:hint="cs"/>
          <w:sz w:val="30"/>
          <w:szCs w:val="30"/>
          <w:cs/>
        </w:rPr>
        <w:t>ของ</w:t>
      </w:r>
      <w:r w:rsidR="00465F4E" w:rsidRPr="000D4935">
        <w:rPr>
          <w:rFonts w:ascii="Angsana New" w:hAnsi="Angsana New" w:hint="cs"/>
          <w:sz w:val="30"/>
          <w:szCs w:val="30"/>
          <w:cs/>
        </w:rPr>
        <w:t>ที่ดิน</w:t>
      </w:r>
      <w:r w:rsidRPr="000D4935">
        <w:rPr>
          <w:rFonts w:ascii="Angsana New" w:hAnsi="Angsana New" w:hint="cs"/>
          <w:sz w:val="30"/>
          <w:szCs w:val="30"/>
          <w:cs/>
        </w:rPr>
        <w:t>เปรียบเทียบที่คล้ายคลึงกันปรับด้วยปัจจัยความต่างอื่นๆ</w:t>
      </w:r>
    </w:p>
    <w:p w14:paraId="78938632" w14:textId="77777777" w:rsidR="00035F68" w:rsidRPr="000D4935" w:rsidRDefault="00035F68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1054D0B" w14:textId="4C512509" w:rsidR="00DE437F" w:rsidRPr="00035F68" w:rsidRDefault="00DE437F" w:rsidP="00035F68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35F68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69DB215F" w14:textId="77777777" w:rsidR="00FF2257" w:rsidRPr="000D4935" w:rsidRDefault="00FF2257" w:rsidP="00DE437F">
      <w:pPr>
        <w:pStyle w:val="block"/>
        <w:spacing w:after="0" w:line="240" w:lineRule="auto"/>
        <w:ind w:left="3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20B4F6C3" w14:textId="352003AC" w:rsidR="00DE437F" w:rsidRPr="000D4935" w:rsidRDefault="00DE437F" w:rsidP="00C14107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D4935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6523E52" w14:textId="77777777" w:rsidR="00237DCD" w:rsidRPr="00237DCD" w:rsidRDefault="00237DCD" w:rsidP="00237DCD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E26CF7" w:rsidRPr="009573C6" w14:paraId="7BCD7D66" w14:textId="77777777" w:rsidTr="005536FA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4C5762CA" w14:textId="7C918436" w:rsidR="00E26CF7" w:rsidRPr="00947732" w:rsidRDefault="00E26CF7" w:rsidP="005536F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77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4F75CF40" w14:textId="7589F590" w:rsidR="00E26CF7" w:rsidRPr="00947732" w:rsidRDefault="00E26CF7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47732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4773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59CAB5B" w14:textId="77777777" w:rsidR="00E26CF7" w:rsidRPr="00947732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1666AB7C" w14:textId="3A6BBD55" w:rsidR="00E26CF7" w:rsidRPr="00947732" w:rsidRDefault="00E26CF7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47732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47732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94773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E26CF7" w:rsidRPr="009573C6" w14:paraId="00F805C7" w14:textId="77777777" w:rsidTr="005536FA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550AB97" w14:textId="77777777" w:rsidR="00E26CF7" w:rsidRPr="00947732" w:rsidRDefault="00E26CF7" w:rsidP="005536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77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9477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477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2D38B4F" w14:textId="77777777" w:rsidR="00E26CF7" w:rsidRPr="00947732" w:rsidRDefault="00E26CF7" w:rsidP="005536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47732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8942C2B" w14:textId="77777777" w:rsidR="00E26CF7" w:rsidRPr="00947732" w:rsidRDefault="00E26CF7" w:rsidP="005536F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76F38A1" w14:textId="77777777" w:rsidR="00E26CF7" w:rsidRPr="00947732" w:rsidRDefault="00E26CF7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7732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50DC2525" w14:textId="77777777" w:rsidR="00E26CF7" w:rsidRPr="00947732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889E02C" w14:textId="77777777" w:rsidR="00E26CF7" w:rsidRPr="00947732" w:rsidRDefault="00E26CF7" w:rsidP="005536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C69C8C2" w14:textId="77777777" w:rsidR="00E26CF7" w:rsidRPr="00947732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478CFA" w14:textId="77777777" w:rsidR="00E26CF7" w:rsidRPr="00947732" w:rsidRDefault="00E26CF7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7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26CF7" w:rsidRPr="00453B87" w14:paraId="497E9521" w14:textId="77777777" w:rsidTr="005536FA">
        <w:trPr>
          <w:cantSplit/>
          <w:trHeight w:val="20"/>
          <w:tblHeader/>
        </w:trPr>
        <w:tc>
          <w:tcPr>
            <w:tcW w:w="4050" w:type="dxa"/>
          </w:tcPr>
          <w:p w14:paraId="46024430" w14:textId="11B461C9" w:rsidR="00E26CF7" w:rsidRPr="00947732" w:rsidRDefault="00E26CF7" w:rsidP="005536F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5FFEB550" w14:textId="77777777" w:rsidR="00E26CF7" w:rsidRPr="00947732" w:rsidRDefault="00E26CF7" w:rsidP="005536F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47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4773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4773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26CF7" w:rsidRPr="009573C6" w14:paraId="2B882291" w14:textId="77777777" w:rsidTr="005536FA">
        <w:trPr>
          <w:cantSplit/>
          <w:trHeight w:val="20"/>
        </w:trPr>
        <w:tc>
          <w:tcPr>
            <w:tcW w:w="4050" w:type="dxa"/>
          </w:tcPr>
          <w:p w14:paraId="537C005B" w14:textId="6720A9EA" w:rsidR="00E26CF7" w:rsidRPr="00947732" w:rsidRDefault="00417DF1" w:rsidP="005536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4773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57267BFF" w14:textId="7DAD6AEF" w:rsidR="00E26CF7" w:rsidRPr="00947732" w:rsidRDefault="0077799B" w:rsidP="005536F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947732">
              <w:rPr>
                <w:rFonts w:asciiTheme="majorBidi" w:hAnsiTheme="majorBidi" w:cstheme="majorBidi"/>
                <w:sz w:val="30"/>
                <w:szCs w:val="30"/>
              </w:rPr>
              <w:t>9,470</w:t>
            </w:r>
          </w:p>
        </w:tc>
        <w:tc>
          <w:tcPr>
            <w:tcW w:w="178" w:type="dxa"/>
            <w:vAlign w:val="bottom"/>
          </w:tcPr>
          <w:p w14:paraId="7A6FD6C6" w14:textId="77777777" w:rsidR="00E26CF7" w:rsidRPr="00947732" w:rsidRDefault="00E26CF7" w:rsidP="005536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F8F74C6" w14:textId="1DDA483F" w:rsidR="00E26CF7" w:rsidRPr="00947732" w:rsidRDefault="00947732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947732">
              <w:rPr>
                <w:rFonts w:asciiTheme="majorBidi" w:hAnsiTheme="majorBidi" w:cstheme="majorBidi"/>
                <w:sz w:val="30"/>
                <w:szCs w:val="30"/>
              </w:rPr>
              <w:t>19,999</w:t>
            </w:r>
          </w:p>
        </w:tc>
        <w:tc>
          <w:tcPr>
            <w:tcW w:w="180" w:type="dxa"/>
            <w:vAlign w:val="bottom"/>
          </w:tcPr>
          <w:p w14:paraId="2D7F99BC" w14:textId="77777777" w:rsidR="00E26CF7" w:rsidRPr="00947732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33997EB" w14:textId="7BC1C24A" w:rsidR="00E26CF7" w:rsidRPr="00947732" w:rsidRDefault="00836DE2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47732">
              <w:rPr>
                <w:rFonts w:asciiTheme="majorBidi" w:hAnsiTheme="majorBidi" w:cstheme="majorBidi"/>
                <w:sz w:val="30"/>
                <w:szCs w:val="30"/>
              </w:rPr>
              <w:t>4,914</w:t>
            </w:r>
          </w:p>
        </w:tc>
        <w:tc>
          <w:tcPr>
            <w:tcW w:w="180" w:type="dxa"/>
            <w:vAlign w:val="bottom"/>
          </w:tcPr>
          <w:p w14:paraId="2385C4F3" w14:textId="77777777" w:rsidR="00E26CF7" w:rsidRPr="00947732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DE1690E" w14:textId="3F1F8A66" w:rsidR="00E26CF7" w:rsidRPr="00947732" w:rsidRDefault="00947732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47732">
              <w:rPr>
                <w:rFonts w:asciiTheme="majorBidi" w:hAnsiTheme="majorBidi" w:cstheme="majorBidi"/>
                <w:sz w:val="30"/>
                <w:szCs w:val="30"/>
              </w:rPr>
              <w:t>13,001</w:t>
            </w:r>
          </w:p>
        </w:tc>
      </w:tr>
      <w:tr w:rsidR="00E26CF7" w:rsidRPr="009573C6" w14:paraId="5FA126FB" w14:textId="77777777" w:rsidTr="005536FA">
        <w:trPr>
          <w:cantSplit/>
          <w:trHeight w:val="20"/>
        </w:trPr>
        <w:tc>
          <w:tcPr>
            <w:tcW w:w="4050" w:type="dxa"/>
          </w:tcPr>
          <w:p w14:paraId="20A2DE68" w14:textId="77777777" w:rsidR="00E26CF7" w:rsidRPr="00947732" w:rsidRDefault="00E26CF7" w:rsidP="005536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73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33B0B6F" w14:textId="0A5810F9" w:rsidR="00E26CF7" w:rsidRPr="00947732" w:rsidRDefault="0077799B" w:rsidP="005536F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947732">
              <w:rPr>
                <w:rFonts w:ascii="Angsana New" w:hAnsi="Angsana New"/>
                <w:sz w:val="30"/>
                <w:szCs w:val="30"/>
              </w:rPr>
              <w:t>202,274</w:t>
            </w:r>
          </w:p>
        </w:tc>
        <w:tc>
          <w:tcPr>
            <w:tcW w:w="178" w:type="dxa"/>
            <w:vAlign w:val="bottom"/>
          </w:tcPr>
          <w:p w14:paraId="2B325806" w14:textId="77777777" w:rsidR="00E26CF7" w:rsidRPr="00947732" w:rsidRDefault="00E26CF7" w:rsidP="005536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567A895" w14:textId="3C33EF02" w:rsidR="00E26CF7" w:rsidRPr="00947732" w:rsidRDefault="00947732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947732">
              <w:rPr>
                <w:rFonts w:ascii="Angsana New" w:hAnsi="Angsana New"/>
                <w:sz w:val="30"/>
                <w:szCs w:val="30"/>
              </w:rPr>
              <w:t>147,422</w:t>
            </w:r>
          </w:p>
        </w:tc>
        <w:tc>
          <w:tcPr>
            <w:tcW w:w="180" w:type="dxa"/>
            <w:vAlign w:val="bottom"/>
          </w:tcPr>
          <w:p w14:paraId="34BB4421" w14:textId="77777777" w:rsidR="00E26CF7" w:rsidRPr="00947732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F318454" w14:textId="333A8FD3" w:rsidR="00E26CF7" w:rsidRPr="00947732" w:rsidRDefault="0077799B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947732">
              <w:rPr>
                <w:rFonts w:ascii="Angsana New" w:hAnsi="Angsana New"/>
                <w:sz w:val="30"/>
                <w:szCs w:val="30"/>
              </w:rPr>
              <w:t>193,315</w:t>
            </w:r>
          </w:p>
        </w:tc>
        <w:tc>
          <w:tcPr>
            <w:tcW w:w="180" w:type="dxa"/>
            <w:vAlign w:val="bottom"/>
          </w:tcPr>
          <w:p w14:paraId="79AE31ED" w14:textId="77777777" w:rsidR="00E26CF7" w:rsidRPr="00947732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ABE3FC5" w14:textId="6FB30927" w:rsidR="00E26CF7" w:rsidRPr="00947732" w:rsidRDefault="00947732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947732">
              <w:rPr>
                <w:rFonts w:ascii="Angsana New" w:hAnsi="Angsana New"/>
                <w:sz w:val="30"/>
                <w:szCs w:val="30"/>
              </w:rPr>
              <w:t>145,649</w:t>
            </w:r>
          </w:p>
        </w:tc>
      </w:tr>
      <w:tr w:rsidR="00E26CF7" w:rsidRPr="009573C6" w14:paraId="7D6CA94E" w14:textId="77777777" w:rsidTr="005536FA">
        <w:trPr>
          <w:cantSplit/>
          <w:trHeight w:val="20"/>
        </w:trPr>
        <w:tc>
          <w:tcPr>
            <w:tcW w:w="4050" w:type="dxa"/>
          </w:tcPr>
          <w:p w14:paraId="3EB3DE91" w14:textId="77777777" w:rsidR="00E26CF7" w:rsidRPr="00947732" w:rsidRDefault="00E26CF7" w:rsidP="005536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2EC1" w14:textId="16247DC5" w:rsidR="00E26CF7" w:rsidRPr="00CF09BB" w:rsidRDefault="0077799B" w:rsidP="005536F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9BB">
              <w:rPr>
                <w:rFonts w:ascii="Angsana New" w:hAnsi="Angsana New"/>
                <w:b/>
                <w:bCs/>
                <w:sz w:val="30"/>
                <w:szCs w:val="30"/>
              </w:rPr>
              <w:t>211,744</w:t>
            </w:r>
          </w:p>
        </w:tc>
        <w:tc>
          <w:tcPr>
            <w:tcW w:w="178" w:type="dxa"/>
            <w:vAlign w:val="bottom"/>
          </w:tcPr>
          <w:p w14:paraId="3F045FEE" w14:textId="77777777" w:rsidR="00E26CF7" w:rsidRPr="00CF09BB" w:rsidRDefault="00E26CF7" w:rsidP="005536F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101AF" w14:textId="380F7604" w:rsidR="00E26CF7" w:rsidRPr="00CF09BB" w:rsidRDefault="00947732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9BB">
              <w:rPr>
                <w:rFonts w:ascii="Angsana New" w:hAnsi="Angsana New"/>
                <w:b/>
                <w:bCs/>
                <w:sz w:val="30"/>
                <w:szCs w:val="30"/>
              </w:rPr>
              <w:t>167,421</w:t>
            </w:r>
          </w:p>
        </w:tc>
        <w:tc>
          <w:tcPr>
            <w:tcW w:w="180" w:type="dxa"/>
            <w:vAlign w:val="bottom"/>
          </w:tcPr>
          <w:p w14:paraId="440A5058" w14:textId="77777777" w:rsidR="00E26CF7" w:rsidRPr="00CF09BB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91B88" w14:textId="6BB6D404" w:rsidR="00E26CF7" w:rsidRPr="00CF09BB" w:rsidRDefault="0077799B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9BB">
              <w:rPr>
                <w:rFonts w:ascii="Angsana New" w:hAnsi="Angsana New"/>
                <w:b/>
                <w:bCs/>
                <w:sz w:val="30"/>
                <w:szCs w:val="30"/>
              </w:rPr>
              <w:t>198,229</w:t>
            </w:r>
          </w:p>
        </w:tc>
        <w:tc>
          <w:tcPr>
            <w:tcW w:w="180" w:type="dxa"/>
            <w:vAlign w:val="bottom"/>
          </w:tcPr>
          <w:p w14:paraId="0A6208E6" w14:textId="77777777" w:rsidR="00E26CF7" w:rsidRPr="00CF09BB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C26E2" w14:textId="66EBCB9F" w:rsidR="00E26CF7" w:rsidRPr="00CF09BB" w:rsidRDefault="00947732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9BB">
              <w:rPr>
                <w:rFonts w:ascii="Angsana New" w:hAnsi="Angsana New"/>
                <w:b/>
                <w:bCs/>
                <w:sz w:val="30"/>
                <w:szCs w:val="30"/>
              </w:rPr>
              <w:t>158,650</w:t>
            </w:r>
          </w:p>
        </w:tc>
      </w:tr>
    </w:tbl>
    <w:p w14:paraId="153C8593" w14:textId="77777777" w:rsidR="005E3975" w:rsidRPr="000D4935" w:rsidRDefault="005E3975" w:rsidP="00C14107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C4A7C09" w14:textId="46795C2C" w:rsidR="00072362" w:rsidRPr="00072362" w:rsidRDefault="00677A45" w:rsidP="00072362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AB14EC">
        <w:rPr>
          <w:rFonts w:ascii="Angsana New" w:hAnsi="Angsana New" w:hint="cs"/>
          <w:sz w:val="30"/>
          <w:szCs w:val="30"/>
          <w:cs/>
          <w:lang w:bidi="th-TH"/>
        </w:rPr>
        <w:t xml:space="preserve">ในปี </w:t>
      </w:r>
      <w:r w:rsidRPr="00AB14EC">
        <w:rPr>
          <w:rFonts w:ascii="Angsana New" w:hAnsi="Angsana New"/>
          <w:sz w:val="30"/>
          <w:szCs w:val="30"/>
          <w:lang w:val="en-US" w:bidi="th-TH"/>
        </w:rPr>
        <w:t xml:space="preserve">2564 </w:t>
      </w:r>
      <w:r w:rsidRPr="00AB14EC">
        <w:rPr>
          <w:rFonts w:ascii="Angsana New" w:hAnsi="Angsana New" w:hint="cs"/>
          <w:sz w:val="30"/>
          <w:szCs w:val="30"/>
          <w:cs/>
          <w:lang w:val="en-US" w:bidi="th-TH"/>
        </w:rPr>
        <w:t>สินทรัพย์สิทธิการใช้ของกลุ่มบริษัทและบริษัทเพิ่มขึ้นเป็นจำนวน</w:t>
      </w:r>
      <w:r w:rsidR="00FD1B5E" w:rsidRPr="00AB14E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D442E">
        <w:rPr>
          <w:rFonts w:ascii="Angsana New" w:hAnsi="Angsana New"/>
          <w:sz w:val="30"/>
          <w:szCs w:val="30"/>
          <w:lang w:val="en-US" w:bidi="th-TH"/>
        </w:rPr>
        <w:t>1</w:t>
      </w:r>
      <w:r w:rsidR="003609B2">
        <w:rPr>
          <w:rFonts w:ascii="Angsana New" w:hAnsi="Angsana New"/>
          <w:sz w:val="30"/>
          <w:szCs w:val="30"/>
          <w:lang w:val="en-US" w:bidi="th-TH"/>
        </w:rPr>
        <w:t>2</w:t>
      </w:r>
      <w:r w:rsidR="001222ED">
        <w:rPr>
          <w:rFonts w:ascii="Angsana New" w:hAnsi="Angsana New"/>
          <w:sz w:val="30"/>
          <w:szCs w:val="30"/>
          <w:lang w:val="en-US" w:bidi="th-TH"/>
        </w:rPr>
        <w:t>3</w:t>
      </w:r>
      <w:r w:rsidR="00ED442E">
        <w:rPr>
          <w:rFonts w:ascii="Angsana New" w:hAnsi="Angsana New"/>
          <w:sz w:val="30"/>
          <w:szCs w:val="30"/>
          <w:lang w:val="en-US" w:bidi="th-TH"/>
        </w:rPr>
        <w:t>.</w:t>
      </w:r>
      <w:r w:rsidR="001222ED">
        <w:rPr>
          <w:rFonts w:ascii="Angsana New" w:hAnsi="Angsana New"/>
          <w:sz w:val="30"/>
          <w:szCs w:val="30"/>
          <w:lang w:val="en-US" w:bidi="th-TH"/>
        </w:rPr>
        <w:t>1</w:t>
      </w:r>
      <w:r w:rsidR="008550EB">
        <w:rPr>
          <w:rFonts w:ascii="Angsana New" w:hAnsi="Angsana New"/>
          <w:sz w:val="30"/>
          <w:szCs w:val="30"/>
          <w:lang w:val="en-US" w:bidi="th-TH"/>
        </w:rPr>
        <w:t>3</w:t>
      </w:r>
      <w:r w:rsidR="003E4ECA" w:rsidRPr="00AB14E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AB14EC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DF46A0" w:rsidRPr="00AB14EC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</w:t>
      </w:r>
      <w:r w:rsidR="003E4ECA" w:rsidRPr="00AB14E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D442E">
        <w:rPr>
          <w:rFonts w:ascii="Angsana New" w:hAnsi="Angsana New"/>
          <w:sz w:val="30"/>
          <w:szCs w:val="30"/>
          <w:lang w:val="en-US" w:bidi="th-TH"/>
        </w:rPr>
        <w:t>11</w:t>
      </w:r>
      <w:r w:rsidR="003609B2">
        <w:rPr>
          <w:rFonts w:ascii="Angsana New" w:hAnsi="Angsana New"/>
          <w:sz w:val="30"/>
          <w:szCs w:val="30"/>
          <w:lang w:val="en-US" w:bidi="th-TH"/>
        </w:rPr>
        <w:t>6.</w:t>
      </w:r>
      <w:r w:rsidR="001222ED">
        <w:rPr>
          <w:rFonts w:ascii="Angsana New" w:hAnsi="Angsana New"/>
          <w:sz w:val="30"/>
          <w:szCs w:val="30"/>
          <w:lang w:val="en-US" w:bidi="th-TH"/>
        </w:rPr>
        <w:t>92</w:t>
      </w:r>
      <w:r w:rsidR="005E25EA" w:rsidRPr="00AB14E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96C27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DF46A0" w:rsidRPr="00AB14EC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ตามลำดับ </w:t>
      </w:r>
      <w:r w:rsidR="00DF46A0" w:rsidRPr="00050EC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DF46A0" w:rsidRPr="00050EC6">
        <w:rPr>
          <w:rFonts w:ascii="Angsana New" w:hAnsi="Angsana New"/>
          <w:i/>
          <w:iCs/>
          <w:sz w:val="30"/>
          <w:szCs w:val="30"/>
          <w:lang w:val="en-US" w:bidi="th-TH"/>
        </w:rPr>
        <w:t>2563:</w:t>
      </w:r>
      <w:r w:rsidR="00B36585" w:rsidRPr="00050EC6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FE5BE7">
        <w:rPr>
          <w:rFonts w:ascii="Angsana New" w:hAnsi="Angsana New"/>
          <w:i/>
          <w:iCs/>
          <w:sz w:val="30"/>
          <w:szCs w:val="30"/>
          <w:lang w:val="en-US" w:bidi="th-TH"/>
        </w:rPr>
        <w:t>105</w:t>
      </w:r>
      <w:r w:rsidR="00B36585" w:rsidRPr="00050EC6">
        <w:rPr>
          <w:rFonts w:ascii="Angsana New" w:hAnsi="Angsana New"/>
          <w:i/>
          <w:iCs/>
          <w:sz w:val="30"/>
          <w:szCs w:val="30"/>
          <w:lang w:val="en-US" w:bidi="th-TH"/>
        </w:rPr>
        <w:t>.</w:t>
      </w:r>
      <w:r w:rsidR="00FE5BE7">
        <w:rPr>
          <w:rFonts w:ascii="Angsana New" w:hAnsi="Angsana New"/>
          <w:i/>
          <w:iCs/>
          <w:sz w:val="30"/>
          <w:szCs w:val="30"/>
          <w:lang w:val="en-US" w:bidi="th-TH"/>
        </w:rPr>
        <w:t>74</w:t>
      </w:r>
      <w:r w:rsidR="00B36585" w:rsidRPr="00050EC6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DF46A0" w:rsidRPr="00050EC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ล้านบาท และ </w:t>
      </w:r>
      <w:r w:rsidR="00BB2294">
        <w:rPr>
          <w:rFonts w:ascii="Angsana New" w:hAnsi="Angsana New"/>
          <w:i/>
          <w:iCs/>
          <w:sz w:val="30"/>
          <w:szCs w:val="30"/>
          <w:lang w:val="en-US" w:bidi="th-TH"/>
        </w:rPr>
        <w:t>95.70</w:t>
      </w:r>
      <w:r w:rsidR="00DF13BB" w:rsidRPr="00050EC6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DF46A0" w:rsidRPr="00050EC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ล้านบาท </w:t>
      </w:r>
      <w:r w:rsidR="00BC7C30" w:rsidRPr="00050EC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ตามลำดับ)</w:t>
      </w:r>
    </w:p>
    <w:p w14:paraId="4A311DFE" w14:textId="391B9384" w:rsidR="00035F68" w:rsidRDefault="0003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EE971D4" w14:textId="1E6BB3D7" w:rsidR="00DE437F" w:rsidRPr="002363FB" w:rsidRDefault="00DE437F" w:rsidP="00DE437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FF0000"/>
          <w:sz w:val="30"/>
          <w:szCs w:val="30"/>
          <w:lang w:val="en-US" w:bidi="th-TH"/>
        </w:rPr>
      </w:pPr>
      <w:r w:rsidRPr="000D4935">
        <w:rPr>
          <w:rFonts w:ascii="Angsana New" w:hAnsi="Angsana New"/>
          <w:sz w:val="30"/>
          <w:szCs w:val="30"/>
          <w:cs/>
        </w:rPr>
        <w:t>กลุ่มบริษัท</w:t>
      </w:r>
      <w:r w:rsidR="00BB2294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0D4935">
        <w:rPr>
          <w:rFonts w:ascii="Angsana New" w:hAnsi="Angsana New"/>
          <w:sz w:val="30"/>
          <w:szCs w:val="30"/>
          <w:cs/>
        </w:rPr>
        <w:t>เช่า</w:t>
      </w:r>
      <w:r w:rsidR="00DD0FBC" w:rsidRPr="000D4935">
        <w:rPr>
          <w:rFonts w:ascii="Angsana New" w:hAnsi="Angsana New" w:hint="cs"/>
          <w:sz w:val="30"/>
          <w:szCs w:val="30"/>
          <w:cs/>
          <w:lang w:bidi="th-TH"/>
        </w:rPr>
        <w:t>อาคาร</w:t>
      </w:r>
      <w:r w:rsidR="0011229D">
        <w:rPr>
          <w:rFonts w:ascii="Angsana New" w:hAnsi="Angsana New" w:hint="cs"/>
          <w:sz w:val="30"/>
          <w:szCs w:val="30"/>
          <w:cs/>
          <w:lang w:bidi="th-TH"/>
        </w:rPr>
        <w:t>หลายแห่ง</w:t>
      </w:r>
      <w:r w:rsidRPr="000D4935">
        <w:rPr>
          <w:rFonts w:ascii="Angsana New" w:hAnsi="Angsana New" w:hint="cs"/>
          <w:sz w:val="30"/>
          <w:szCs w:val="30"/>
          <w:cs/>
        </w:rPr>
        <w:t>เป็น</w:t>
      </w:r>
      <w:r w:rsidRPr="000D4935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1E1B1A" w:rsidRPr="0060021C">
        <w:rPr>
          <w:rFonts w:ascii="Angsana New" w:hAnsi="Angsana New"/>
          <w:sz w:val="30"/>
          <w:szCs w:val="30"/>
        </w:rPr>
        <w:t>2</w:t>
      </w:r>
      <w:r w:rsidR="00E67ABC" w:rsidRPr="0060021C">
        <w:rPr>
          <w:rFonts w:ascii="Angsana New" w:hAnsi="Angsana New"/>
          <w:sz w:val="30"/>
          <w:szCs w:val="30"/>
        </w:rPr>
        <w:t>-</w:t>
      </w:r>
      <w:r w:rsidR="001E1B1A" w:rsidRPr="0060021C">
        <w:rPr>
          <w:rFonts w:ascii="Angsana New" w:hAnsi="Angsana New"/>
          <w:sz w:val="30"/>
          <w:szCs w:val="30"/>
        </w:rPr>
        <w:t>3</w:t>
      </w:r>
      <w:r w:rsidRPr="000D4935">
        <w:rPr>
          <w:rFonts w:ascii="Angsana New" w:hAnsi="Angsana New"/>
          <w:sz w:val="30"/>
          <w:szCs w:val="30"/>
          <w:cs/>
        </w:rPr>
        <w:t xml:space="preserve"> ปี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D4935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0D4935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0D4935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  <w:r w:rsidR="007101C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30E15EC0" w14:textId="77777777" w:rsidR="007B062F" w:rsidRPr="000D4935" w:rsidRDefault="007B062F" w:rsidP="00DE437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018DB31" w14:textId="3DC95D24" w:rsidR="007B062F" w:rsidRPr="000D4935" w:rsidRDefault="001E3BB6" w:rsidP="007B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7B062F" w:rsidRPr="000D4935">
        <w:rPr>
          <w:rFonts w:ascii="Angsana New" w:hAnsi="Angsana New" w:hint="cs"/>
          <w:sz w:val="30"/>
          <w:szCs w:val="30"/>
          <w:cs/>
        </w:rPr>
        <w:t>บริษัท</w:t>
      </w:r>
      <w:r w:rsidR="00BB2294">
        <w:rPr>
          <w:rFonts w:ascii="Angsana New" w:hAnsi="Angsana New" w:hint="cs"/>
          <w:sz w:val="30"/>
          <w:szCs w:val="30"/>
          <w:cs/>
        </w:rPr>
        <w:t>และบริษัท</w:t>
      </w:r>
      <w:r w:rsidR="007B062F" w:rsidRPr="000D4935">
        <w:rPr>
          <w:rFonts w:ascii="Angsana New" w:hAnsi="Angsana New" w:hint="cs"/>
          <w:sz w:val="30"/>
          <w:szCs w:val="30"/>
          <w:cs/>
        </w:rPr>
        <w:t>เช่ายานพาหนะ</w:t>
      </w:r>
      <w:r w:rsidR="00BB2294">
        <w:rPr>
          <w:rFonts w:ascii="Angsana New" w:hAnsi="Angsana New" w:hint="cs"/>
          <w:sz w:val="30"/>
          <w:szCs w:val="30"/>
          <w:cs/>
        </w:rPr>
        <w:t>หลายคัน</w:t>
      </w:r>
      <w:r w:rsidR="004249B0">
        <w:rPr>
          <w:rFonts w:ascii="Angsana New" w:hAnsi="Angsana New" w:hint="cs"/>
          <w:sz w:val="30"/>
          <w:szCs w:val="30"/>
          <w:cs/>
        </w:rPr>
        <w:t xml:space="preserve"> ค่าเช่า</w:t>
      </w:r>
      <w:r w:rsidR="000277A8">
        <w:rPr>
          <w:rFonts w:ascii="Angsana New" w:hAnsi="Angsana New" w:hint="cs"/>
          <w:sz w:val="30"/>
          <w:szCs w:val="30"/>
          <w:cs/>
        </w:rPr>
        <w:t>กำหนด</w:t>
      </w:r>
      <w:r w:rsidR="007B062F" w:rsidRPr="000D4935">
        <w:rPr>
          <w:rFonts w:ascii="Angsana New" w:hAnsi="Angsana New" w:hint="cs"/>
          <w:sz w:val="30"/>
          <w:szCs w:val="30"/>
          <w:cs/>
        </w:rPr>
        <w:t>ชำระเป็นรายเดือน</w:t>
      </w:r>
      <w:r w:rsidR="00A524E4">
        <w:rPr>
          <w:rFonts w:ascii="Angsana New" w:hAnsi="Angsana New" w:hint="cs"/>
          <w:sz w:val="30"/>
          <w:szCs w:val="30"/>
          <w:cs/>
        </w:rPr>
        <w:t>ตามอัตราที่ระบุ</w:t>
      </w:r>
      <w:r w:rsidR="002242EF">
        <w:rPr>
          <w:rFonts w:ascii="Angsana New" w:hAnsi="Angsana New" w:hint="cs"/>
          <w:sz w:val="30"/>
          <w:szCs w:val="30"/>
          <w:cs/>
        </w:rPr>
        <w:t>ไว้ในสัญญา</w:t>
      </w:r>
      <w:r w:rsidR="007B062F" w:rsidRPr="000D4935">
        <w:rPr>
          <w:rFonts w:ascii="Angsana New" w:hAnsi="Angsana New" w:hint="cs"/>
          <w:sz w:val="30"/>
          <w:szCs w:val="30"/>
          <w:cs/>
        </w:rPr>
        <w:t xml:space="preserve"> กรรมสิทธิ์ในยานพาหนะดังกล่าวจะโอนเป็นของ</w:t>
      </w:r>
      <w:r w:rsidR="00A44A26" w:rsidRPr="000D4935">
        <w:rPr>
          <w:rFonts w:ascii="Angsana New" w:hAnsi="Angsana New" w:hint="cs"/>
          <w:sz w:val="30"/>
          <w:szCs w:val="30"/>
          <w:cs/>
        </w:rPr>
        <w:t>กลุ่ม</w:t>
      </w:r>
      <w:r w:rsidR="007B062F" w:rsidRPr="000D4935">
        <w:rPr>
          <w:rFonts w:ascii="Angsana New" w:hAnsi="Angsana New" w:hint="cs"/>
          <w:sz w:val="30"/>
          <w:szCs w:val="30"/>
          <w:cs/>
        </w:rPr>
        <w:t>บริษัท</w:t>
      </w:r>
      <w:r w:rsidR="00326828">
        <w:rPr>
          <w:rFonts w:ascii="Angsana New" w:hAnsi="Angsana New" w:hint="cs"/>
          <w:sz w:val="30"/>
          <w:szCs w:val="30"/>
          <w:cs/>
        </w:rPr>
        <w:t xml:space="preserve">และบริษัท </w:t>
      </w:r>
      <w:r w:rsidR="007B062F" w:rsidRPr="000D4935">
        <w:rPr>
          <w:rFonts w:ascii="Angsana New" w:hAnsi="Angsana New" w:hint="cs"/>
          <w:sz w:val="30"/>
          <w:szCs w:val="30"/>
          <w:cs/>
        </w:rPr>
        <w:t>เมื่อ</w:t>
      </w:r>
      <w:r w:rsidR="00A44A26" w:rsidRPr="000D4935">
        <w:rPr>
          <w:rFonts w:ascii="Angsana New" w:hAnsi="Angsana New" w:hint="cs"/>
          <w:sz w:val="30"/>
          <w:szCs w:val="30"/>
          <w:cs/>
        </w:rPr>
        <w:t>กลุ่ม</w:t>
      </w:r>
      <w:r w:rsidR="007B062F" w:rsidRPr="000D4935">
        <w:rPr>
          <w:rFonts w:ascii="Angsana New" w:hAnsi="Angsana New" w:hint="cs"/>
          <w:sz w:val="30"/>
          <w:szCs w:val="30"/>
          <w:cs/>
        </w:rPr>
        <w:t>บริษ</w:t>
      </w:r>
      <w:r w:rsidR="00326828">
        <w:rPr>
          <w:rFonts w:ascii="Angsana New" w:hAnsi="Angsana New" w:hint="cs"/>
          <w:sz w:val="30"/>
          <w:szCs w:val="30"/>
          <w:cs/>
        </w:rPr>
        <w:t>ัทและบริษัท</w:t>
      </w:r>
      <w:r w:rsidR="007B062F" w:rsidRPr="000D4935">
        <w:rPr>
          <w:rFonts w:ascii="Angsana New" w:hAnsi="Angsana New" w:hint="cs"/>
          <w:sz w:val="30"/>
          <w:szCs w:val="30"/>
          <w:cs/>
        </w:rPr>
        <w:t>ใช้สิทธิเลือกซื้อและจ่ายชำระเงินค่าสิทธิในการซื้อดังกล่าวแล้ว</w:t>
      </w:r>
    </w:p>
    <w:p w14:paraId="6FC855FA" w14:textId="77777777" w:rsidR="00407ED0" w:rsidRPr="00407ED0" w:rsidRDefault="00407ED0" w:rsidP="0040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FDA0296" w14:textId="6A1E32D8" w:rsidR="00D95AB9" w:rsidRPr="00007977" w:rsidRDefault="00DE437F" w:rsidP="00D95AB9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="00D95AB9" w:rsidRPr="000D4935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8B39446" w14:textId="77777777" w:rsidR="00F33B99" w:rsidRDefault="00F33B99" w:rsidP="0000797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11C9A0C" w14:textId="3FBFB5F0" w:rsidR="00007977" w:rsidRDefault="00007977" w:rsidP="0000797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07977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007977">
        <w:rPr>
          <w:rFonts w:ascii="Angsana New" w:hAnsi="Angsana New" w:hint="cs"/>
          <w:sz w:val="30"/>
          <w:szCs w:val="30"/>
          <w:cs/>
          <w:lang w:val="en-GB"/>
        </w:rPr>
        <w:t>มีสิทธิ</w:t>
      </w:r>
      <w:r w:rsidRPr="00007977">
        <w:rPr>
          <w:rFonts w:ascii="Angsana New" w:hAnsi="Angsana New"/>
          <w:sz w:val="30"/>
          <w:szCs w:val="30"/>
          <w:cs/>
          <w:lang w:val="en-GB"/>
        </w:rPr>
        <w:t>เลือกขยายอายุสัญญาเช่า</w:t>
      </w:r>
      <w:r w:rsidRPr="00007977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</w:t>
      </w:r>
      <w:r w:rsidRPr="00007977">
        <w:rPr>
          <w:rFonts w:ascii="Angsana New" w:hAnsi="Angsana New"/>
          <w:sz w:val="30"/>
          <w:szCs w:val="30"/>
          <w:cs/>
          <w:lang w:val="en-GB"/>
        </w:rPr>
        <w:t xml:space="preserve">ภายในหนึ่งปีก่อนสิ้นสุดระยะเวลาเช่า </w:t>
      </w:r>
      <w:r w:rsidRPr="00007977">
        <w:rPr>
          <w:rFonts w:ascii="Angsana New" w:hAnsi="Angsana New" w:hint="cs"/>
          <w:sz w:val="30"/>
          <w:szCs w:val="30"/>
          <w:cs/>
          <w:lang w:val="en-GB"/>
        </w:rPr>
        <w:t>ซึ่ง</w:t>
      </w:r>
      <w:r w:rsidRPr="00007977">
        <w:rPr>
          <w:rFonts w:ascii="Angsana New" w:hAnsi="Angsana New"/>
          <w:sz w:val="30"/>
          <w:szCs w:val="30"/>
          <w:cs/>
          <w:lang w:val="en-GB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007977">
        <w:rPr>
          <w:rFonts w:ascii="Angsana New" w:hAnsi="Angsana New" w:hint="cs"/>
          <w:sz w:val="30"/>
          <w:szCs w:val="30"/>
          <w:cs/>
          <w:lang w:val="en-GB"/>
        </w:rPr>
        <w:t>ดังกล่าวอย่างสม่ำเสมอ</w:t>
      </w:r>
      <w:r w:rsidRPr="00007977">
        <w:rPr>
          <w:rFonts w:ascii="Angsana New" w:hAnsi="Angsana New"/>
          <w:sz w:val="30"/>
          <w:szCs w:val="30"/>
          <w:cs/>
          <w:lang w:val="en-GB"/>
        </w:rPr>
        <w:t xml:space="preserve">  </w:t>
      </w:r>
    </w:p>
    <w:p w14:paraId="2ACC0DF3" w14:textId="77777777" w:rsidR="00007977" w:rsidRPr="00007977" w:rsidRDefault="00007977" w:rsidP="0000797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72"/>
        <w:gridCol w:w="180"/>
        <w:gridCol w:w="1162"/>
      </w:tblGrid>
      <w:tr w:rsidR="00DE437F" w:rsidRPr="000D4935" w14:paraId="16854086" w14:textId="77777777" w:rsidTr="00974F10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D0520D0" w14:textId="71F12BF6" w:rsidR="00DE437F" w:rsidRPr="000D4935" w:rsidRDefault="00DE437F" w:rsidP="00017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8C8B43C" w14:textId="703DCDB9" w:rsidR="00DE437F" w:rsidRPr="000D4935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6B7588F" w14:textId="77777777" w:rsidR="00DE437F" w:rsidRPr="000D4935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2CD3C0C" w14:textId="498D3017" w:rsidR="00DE437F" w:rsidRPr="000D4935" w:rsidRDefault="00DE437F" w:rsidP="0001785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2E6E" w:rsidRPr="000D4935" w14:paraId="7EB28FEB" w14:textId="77777777" w:rsidTr="00974F10">
        <w:trPr>
          <w:cantSplit/>
          <w:tblHeader/>
        </w:trPr>
        <w:tc>
          <w:tcPr>
            <w:tcW w:w="4410" w:type="dxa"/>
          </w:tcPr>
          <w:p w14:paraId="110915F3" w14:textId="04BE78A9" w:rsidR="00FA2E6E" w:rsidRPr="000D4935" w:rsidRDefault="00FA2E6E" w:rsidP="00FA2E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49BB76A" w14:textId="713509E7" w:rsidR="00FA2E6E" w:rsidRPr="000D4935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FA2E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4D81077" w14:textId="77777777" w:rsidR="00FA2E6E" w:rsidRPr="000D4935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C461F" w14:textId="4AD67391" w:rsidR="00FA2E6E" w:rsidRPr="000D4935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FA2E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C1B0980" w14:textId="77777777" w:rsidR="00FA2E6E" w:rsidRPr="000D4935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74483F40" w14:textId="17FC47D6" w:rsidR="00FA2E6E" w:rsidRPr="000D4935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FA2E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2AF6C98" w14:textId="77777777" w:rsidR="00FA2E6E" w:rsidRPr="000D4935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EE5BDE3" w14:textId="2E26C53E" w:rsidR="00FA2E6E" w:rsidRPr="000D4935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FA2E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FA2E6E" w:rsidRPr="000D4935" w14:paraId="4E808B18" w14:textId="77777777" w:rsidTr="00974F10">
        <w:trPr>
          <w:cantSplit/>
          <w:tblHeader/>
        </w:trPr>
        <w:tc>
          <w:tcPr>
            <w:tcW w:w="4410" w:type="dxa"/>
          </w:tcPr>
          <w:p w14:paraId="23481E4A" w14:textId="13EABA22" w:rsidR="00FA2E6E" w:rsidRPr="000D4935" w:rsidRDefault="00FA2E6E" w:rsidP="00FA2E6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7"/>
          </w:tcPr>
          <w:p w14:paraId="20BEB05C" w14:textId="7F3FEC08" w:rsidR="00FA2E6E" w:rsidRPr="000D4935" w:rsidRDefault="00FA2E6E" w:rsidP="00FA2E6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D49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2E6E" w:rsidRPr="000D4935" w14:paraId="576EF383" w14:textId="77777777" w:rsidTr="00974F10">
        <w:trPr>
          <w:cantSplit/>
        </w:trPr>
        <w:tc>
          <w:tcPr>
            <w:tcW w:w="4410" w:type="dxa"/>
          </w:tcPr>
          <w:p w14:paraId="3464F11C" w14:textId="77777777" w:rsidR="00FA2E6E" w:rsidRPr="000D4935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F828D66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74DCE" w14:textId="77777777" w:rsidR="00FA2E6E" w:rsidRPr="000D4935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0CA2C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90161" w14:textId="77777777" w:rsidR="00FA2E6E" w:rsidRPr="000D4935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C06C8C5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5101F0" w14:textId="77777777" w:rsidR="00FA2E6E" w:rsidRPr="000D4935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DC41BE5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E6E" w:rsidRPr="000D4935" w14:paraId="119E9FAE" w14:textId="77777777" w:rsidTr="00974F10">
        <w:trPr>
          <w:cantSplit/>
        </w:trPr>
        <w:tc>
          <w:tcPr>
            <w:tcW w:w="4410" w:type="dxa"/>
          </w:tcPr>
          <w:p w14:paraId="397CB613" w14:textId="2876F573" w:rsidR="00FA2E6E" w:rsidRPr="000D4935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061BB77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17F6D" w14:textId="77777777" w:rsidR="00FA2E6E" w:rsidRPr="000D4935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623F1B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1BD41D" w14:textId="77777777" w:rsidR="00FA2E6E" w:rsidRPr="000D4935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9A52631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B6EE7C" w14:textId="77777777" w:rsidR="00FA2E6E" w:rsidRPr="000D4935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7E7C5DD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E6E" w:rsidRPr="000D4935" w14:paraId="70385137" w14:textId="77777777" w:rsidTr="00FA2E6E">
        <w:trPr>
          <w:cantSplit/>
        </w:trPr>
        <w:tc>
          <w:tcPr>
            <w:tcW w:w="4410" w:type="dxa"/>
          </w:tcPr>
          <w:p w14:paraId="443BBE02" w14:textId="29584A03" w:rsidR="00FA2E6E" w:rsidRPr="000D4935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อาคาร</w:t>
            </w:r>
          </w:p>
        </w:tc>
        <w:tc>
          <w:tcPr>
            <w:tcW w:w="1080" w:type="dxa"/>
            <w:vAlign w:val="bottom"/>
          </w:tcPr>
          <w:p w14:paraId="42F51F01" w14:textId="22E6DB04" w:rsidR="00FA2E6E" w:rsidRPr="000D4935" w:rsidRDefault="00210CC1" w:rsidP="00FA2E6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11,336</w:t>
            </w:r>
          </w:p>
        </w:tc>
        <w:tc>
          <w:tcPr>
            <w:tcW w:w="180" w:type="dxa"/>
            <w:vAlign w:val="bottom"/>
          </w:tcPr>
          <w:p w14:paraId="50B33FC1" w14:textId="77777777" w:rsidR="00FA2E6E" w:rsidRPr="000D4935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1B984" w14:textId="1027F1C1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9,747</w:t>
            </w:r>
          </w:p>
        </w:tc>
        <w:tc>
          <w:tcPr>
            <w:tcW w:w="180" w:type="dxa"/>
            <w:vAlign w:val="bottom"/>
          </w:tcPr>
          <w:p w14:paraId="6256ADBB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253C24A" w14:textId="1320B28F" w:rsidR="00FA2E6E" w:rsidRPr="000D4935" w:rsidRDefault="004F49B1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8,087</w:t>
            </w:r>
          </w:p>
        </w:tc>
        <w:tc>
          <w:tcPr>
            <w:tcW w:w="180" w:type="dxa"/>
            <w:vAlign w:val="bottom"/>
          </w:tcPr>
          <w:p w14:paraId="5251652D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7A35674" w14:textId="1A22650D" w:rsidR="00FA2E6E" w:rsidRPr="000D4935" w:rsidRDefault="00FA2E6E" w:rsidP="00FA2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8,572</w:t>
            </w:r>
          </w:p>
        </w:tc>
      </w:tr>
      <w:tr w:rsidR="00FA2E6E" w:rsidRPr="000D4935" w14:paraId="7A832C61" w14:textId="77777777" w:rsidTr="00FA2E6E">
        <w:trPr>
          <w:cantSplit/>
        </w:trPr>
        <w:tc>
          <w:tcPr>
            <w:tcW w:w="4410" w:type="dxa"/>
          </w:tcPr>
          <w:p w14:paraId="34D99E91" w14:textId="1AECF27B" w:rsidR="00FA2E6E" w:rsidRPr="000D4935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ยานพาหนะ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BA4ECBB" w14:textId="07CF7BB4" w:rsidR="00FA2E6E" w:rsidRPr="000D4935" w:rsidRDefault="001425A1" w:rsidP="00FA2E6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35E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EAE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180" w:type="dxa"/>
            <w:vAlign w:val="bottom"/>
          </w:tcPr>
          <w:p w14:paraId="211A836C" w14:textId="77777777" w:rsidR="00FA2E6E" w:rsidRPr="000D4935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096A3" w14:textId="20FD5BDA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107,849</w:t>
            </w:r>
          </w:p>
        </w:tc>
        <w:tc>
          <w:tcPr>
            <w:tcW w:w="180" w:type="dxa"/>
            <w:vAlign w:val="bottom"/>
          </w:tcPr>
          <w:p w14:paraId="100F9ADF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1B52492" w14:textId="1D56E3AC" w:rsidR="00FA2E6E" w:rsidRPr="000D4935" w:rsidRDefault="008A1605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</w:t>
            </w:r>
            <w:r w:rsidR="00CD09A5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180" w:type="dxa"/>
            <w:vAlign w:val="bottom"/>
          </w:tcPr>
          <w:p w14:paraId="5D48BA6C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A24A2B7" w14:textId="653A7C0B" w:rsidR="00FA2E6E" w:rsidRPr="000D4935" w:rsidRDefault="00FA2E6E" w:rsidP="00FA2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107,464</w:t>
            </w:r>
          </w:p>
        </w:tc>
      </w:tr>
      <w:tr w:rsidR="00FA2E6E" w:rsidRPr="000D4935" w14:paraId="118DB302" w14:textId="77777777" w:rsidTr="00FA2E6E">
        <w:trPr>
          <w:cantSplit/>
        </w:trPr>
        <w:tc>
          <w:tcPr>
            <w:tcW w:w="4410" w:type="dxa"/>
          </w:tcPr>
          <w:p w14:paraId="77F03EE0" w14:textId="77777777" w:rsidR="00FA2E6E" w:rsidRPr="000D4935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56A90E5C" w14:textId="64E1B9F0" w:rsidR="00FA2E6E" w:rsidRPr="000D4935" w:rsidRDefault="009365EC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 w:rsidR="00F55B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54</w:t>
            </w:r>
          </w:p>
        </w:tc>
        <w:tc>
          <w:tcPr>
            <w:tcW w:w="180" w:type="dxa"/>
            <w:vAlign w:val="bottom"/>
          </w:tcPr>
          <w:p w14:paraId="2E98CA59" w14:textId="77777777" w:rsidR="00FA2E6E" w:rsidRPr="000D4935" w:rsidRDefault="00FA2E6E" w:rsidP="00FA2E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77387" w14:textId="0EFECDAB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</w:p>
        </w:tc>
        <w:tc>
          <w:tcPr>
            <w:tcW w:w="180" w:type="dxa"/>
            <w:vAlign w:val="bottom"/>
          </w:tcPr>
          <w:p w14:paraId="6B37C88C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615A023" w14:textId="033223D7" w:rsidR="00FA2E6E" w:rsidRPr="000D4935" w:rsidRDefault="009365EC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4,708</w:t>
            </w:r>
          </w:p>
        </w:tc>
        <w:tc>
          <w:tcPr>
            <w:tcW w:w="180" w:type="dxa"/>
            <w:vAlign w:val="bottom"/>
          </w:tcPr>
          <w:p w14:paraId="16AD5388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26A42B4" w14:textId="47938AEF" w:rsidR="00FA2E6E" w:rsidRPr="000D4935" w:rsidRDefault="00FA2E6E" w:rsidP="00FA2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</w:p>
        </w:tc>
      </w:tr>
      <w:tr w:rsidR="00FA2E6E" w:rsidRPr="000D4935" w14:paraId="4C83C3E8" w14:textId="77777777" w:rsidTr="00FA2E6E">
        <w:trPr>
          <w:cantSplit/>
        </w:trPr>
        <w:tc>
          <w:tcPr>
            <w:tcW w:w="4410" w:type="dxa"/>
          </w:tcPr>
          <w:p w14:paraId="04190F60" w14:textId="77777777" w:rsidR="00FA2E6E" w:rsidRPr="000D4935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506F7977" w14:textId="43881065" w:rsidR="00FA2E6E" w:rsidRPr="000D4935" w:rsidRDefault="00F55B89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442</w:t>
            </w:r>
          </w:p>
        </w:tc>
        <w:tc>
          <w:tcPr>
            <w:tcW w:w="180" w:type="dxa"/>
            <w:vAlign w:val="bottom"/>
          </w:tcPr>
          <w:p w14:paraId="5F93AEC8" w14:textId="77777777" w:rsidR="00FA2E6E" w:rsidRPr="000D4935" w:rsidRDefault="00FA2E6E" w:rsidP="00FA2E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A525B8" w14:textId="7F4B356E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80" w:type="dxa"/>
            <w:vAlign w:val="bottom"/>
          </w:tcPr>
          <w:p w14:paraId="3DA4CF5F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6B44CF2" w14:textId="77D7A7C6" w:rsidR="00FA2E6E" w:rsidRPr="000D4935" w:rsidRDefault="00595D3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442</w:t>
            </w:r>
          </w:p>
        </w:tc>
        <w:tc>
          <w:tcPr>
            <w:tcW w:w="180" w:type="dxa"/>
            <w:vAlign w:val="bottom"/>
          </w:tcPr>
          <w:p w14:paraId="7DF8CD28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CE37170" w14:textId="4A3C8DC4" w:rsidR="00FA2E6E" w:rsidRPr="000D4935" w:rsidRDefault="00FA2E6E" w:rsidP="00FA2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</w:tr>
      <w:tr w:rsidR="00FA2E6E" w:rsidRPr="000D4935" w14:paraId="119A8357" w14:textId="77777777" w:rsidTr="00974F10">
        <w:trPr>
          <w:cantSplit/>
        </w:trPr>
        <w:tc>
          <w:tcPr>
            <w:tcW w:w="4410" w:type="dxa"/>
          </w:tcPr>
          <w:p w14:paraId="75FF7C89" w14:textId="77777777" w:rsidR="00FA2E6E" w:rsidRPr="000D4935" w:rsidRDefault="00FA2E6E" w:rsidP="00FA2E6E">
            <w:pPr>
              <w:tabs>
                <w:tab w:val="clear" w:pos="680"/>
                <w:tab w:val="clear" w:pos="907"/>
              </w:tabs>
              <w:ind w:left="184" w:right="-76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65598B21" w14:textId="0B8B11EF" w:rsidR="00FA2E6E" w:rsidRPr="000D4935" w:rsidRDefault="00EA3FC2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="00EC73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470</w:t>
            </w:r>
          </w:p>
        </w:tc>
        <w:tc>
          <w:tcPr>
            <w:tcW w:w="180" w:type="dxa"/>
            <w:vAlign w:val="bottom"/>
          </w:tcPr>
          <w:p w14:paraId="373B5877" w14:textId="77777777" w:rsidR="00FA2E6E" w:rsidRPr="000D4935" w:rsidRDefault="00FA2E6E" w:rsidP="00FA2E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BDA126" w14:textId="5941DBDD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  <w:tc>
          <w:tcPr>
            <w:tcW w:w="180" w:type="dxa"/>
            <w:vAlign w:val="bottom"/>
          </w:tcPr>
          <w:p w14:paraId="57DC196D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1C856B8" w14:textId="713BA310" w:rsidR="00FA2E6E" w:rsidRPr="000D4935" w:rsidRDefault="00EC735D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770</w:t>
            </w:r>
          </w:p>
        </w:tc>
        <w:tc>
          <w:tcPr>
            <w:tcW w:w="180" w:type="dxa"/>
            <w:vAlign w:val="bottom"/>
          </w:tcPr>
          <w:p w14:paraId="6DB3AECD" w14:textId="77777777" w:rsidR="00FA2E6E" w:rsidRPr="000D4935" w:rsidRDefault="00FA2E6E" w:rsidP="00FA2E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145E623" w14:textId="6FF1C7FC" w:rsidR="00FA2E6E" w:rsidRPr="000D4935" w:rsidRDefault="00FA2E6E" w:rsidP="00FA2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3,522</w:t>
            </w:r>
          </w:p>
        </w:tc>
      </w:tr>
    </w:tbl>
    <w:p w14:paraId="32FA2DFF" w14:textId="77777777" w:rsidR="00DE437F" w:rsidRPr="000D4935" w:rsidRDefault="00DE437F" w:rsidP="00DE4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4D54D8" w14:textId="7BF2C4DC" w:rsidR="005B0C41" w:rsidRPr="000D4935" w:rsidRDefault="006811C2" w:rsidP="005B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09B2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E1B1A" w:rsidRPr="003609B2">
        <w:rPr>
          <w:rFonts w:ascii="Angsana New" w:hAnsi="Angsana New"/>
          <w:sz w:val="30"/>
          <w:szCs w:val="30"/>
        </w:rPr>
        <w:t>256</w:t>
      </w:r>
      <w:r w:rsidR="00035824" w:rsidRPr="003609B2">
        <w:rPr>
          <w:rFonts w:ascii="Angsana New" w:hAnsi="Angsana New" w:hint="cs"/>
          <w:sz w:val="30"/>
          <w:szCs w:val="30"/>
          <w:cs/>
        </w:rPr>
        <w:t>4</w:t>
      </w:r>
      <w:r w:rsidRPr="003609B2">
        <w:rPr>
          <w:rFonts w:ascii="Angsana New" w:hAnsi="Angsana New"/>
          <w:sz w:val="30"/>
          <w:szCs w:val="30"/>
        </w:rPr>
        <w:t xml:space="preserve"> </w:t>
      </w:r>
      <w:r w:rsidRPr="003609B2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3609B2">
        <w:rPr>
          <w:rFonts w:ascii="Angsana New" w:hAnsi="Angsana New" w:hint="cs"/>
          <w:sz w:val="30"/>
          <w:szCs w:val="30"/>
          <w:cs/>
        </w:rPr>
        <w:t>ของ</w:t>
      </w:r>
      <w:r w:rsidR="004A592F" w:rsidRPr="003609B2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5B0C41" w:rsidRPr="003609B2">
        <w:rPr>
          <w:rFonts w:ascii="Angsana New" w:hAnsi="Angsana New"/>
          <w:sz w:val="30"/>
          <w:szCs w:val="30"/>
          <w:cs/>
        </w:rPr>
        <w:t xml:space="preserve"> มีจำนวน</w:t>
      </w:r>
      <w:r w:rsidR="003609B2" w:rsidRPr="003609B2">
        <w:rPr>
          <w:rFonts w:ascii="Angsana New" w:hAnsi="Angsana New"/>
          <w:sz w:val="30"/>
          <w:szCs w:val="30"/>
        </w:rPr>
        <w:t xml:space="preserve"> </w:t>
      </w:r>
      <w:r w:rsidR="00E34F4C">
        <w:rPr>
          <w:rFonts w:ascii="Angsana New" w:hAnsi="Angsana New"/>
          <w:sz w:val="30"/>
          <w:szCs w:val="30"/>
        </w:rPr>
        <w:t>79.0</w:t>
      </w:r>
      <w:r w:rsidR="00182B06">
        <w:rPr>
          <w:rFonts w:ascii="Angsana New" w:hAnsi="Angsana New"/>
          <w:sz w:val="30"/>
          <w:szCs w:val="30"/>
        </w:rPr>
        <w:t>1</w:t>
      </w:r>
      <w:r w:rsidR="005B0C41" w:rsidRPr="003609B2">
        <w:rPr>
          <w:rFonts w:ascii="Angsana New" w:hAnsi="Angsana New" w:hint="cs"/>
          <w:sz w:val="30"/>
          <w:szCs w:val="30"/>
          <w:cs/>
        </w:rPr>
        <w:t xml:space="preserve"> </w:t>
      </w:r>
      <w:r w:rsidR="005B0C41" w:rsidRPr="003609B2">
        <w:rPr>
          <w:rFonts w:ascii="Angsana New" w:hAnsi="Angsana New"/>
          <w:sz w:val="30"/>
          <w:szCs w:val="30"/>
          <w:cs/>
        </w:rPr>
        <w:t>ล้านบาท และ</w:t>
      </w:r>
      <w:r w:rsidR="005B0C41" w:rsidRPr="003609B2">
        <w:rPr>
          <w:rFonts w:ascii="Angsana New" w:hAnsi="Angsana New" w:hint="cs"/>
          <w:sz w:val="30"/>
          <w:szCs w:val="30"/>
          <w:cs/>
        </w:rPr>
        <w:t xml:space="preserve"> </w:t>
      </w:r>
      <w:r w:rsidR="00B93EED">
        <w:rPr>
          <w:rFonts w:ascii="Angsana New" w:hAnsi="Angsana New"/>
          <w:sz w:val="30"/>
          <w:szCs w:val="30"/>
        </w:rPr>
        <w:t>77</w:t>
      </w:r>
      <w:r w:rsidR="00937CAE">
        <w:rPr>
          <w:rFonts w:ascii="Angsana New" w:hAnsi="Angsana New"/>
          <w:sz w:val="30"/>
          <w:szCs w:val="30"/>
        </w:rPr>
        <w:t>.</w:t>
      </w:r>
      <w:r w:rsidR="00182B06">
        <w:rPr>
          <w:rFonts w:ascii="Angsana New" w:hAnsi="Angsana New"/>
          <w:sz w:val="30"/>
          <w:szCs w:val="30"/>
        </w:rPr>
        <w:t>75</w:t>
      </w:r>
      <w:r w:rsidR="003609B2" w:rsidRPr="003609B2">
        <w:rPr>
          <w:rFonts w:ascii="Angsana New" w:hAnsi="Angsana New"/>
          <w:sz w:val="30"/>
          <w:szCs w:val="30"/>
        </w:rPr>
        <w:t xml:space="preserve"> </w:t>
      </w:r>
      <w:r w:rsidR="005B0C41" w:rsidRPr="003609B2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F4779" w:rsidRPr="003609B2">
        <w:rPr>
          <w:rFonts w:ascii="Angsana New" w:hAnsi="Angsana New" w:hint="cs"/>
          <w:sz w:val="30"/>
          <w:szCs w:val="30"/>
          <w:cs/>
        </w:rPr>
        <w:t xml:space="preserve"> </w:t>
      </w:r>
      <w:r w:rsidR="000F4779" w:rsidRPr="003609B2">
        <w:rPr>
          <w:rFonts w:ascii="Angsana New" w:hAnsi="Angsana New"/>
          <w:i/>
          <w:iCs/>
          <w:sz w:val="30"/>
          <w:szCs w:val="30"/>
        </w:rPr>
        <w:t>(</w:t>
      </w:r>
      <w:r w:rsidR="003B27C9" w:rsidRPr="003609B2">
        <w:rPr>
          <w:rFonts w:ascii="Angsana New" w:hAnsi="Angsana New"/>
          <w:i/>
          <w:iCs/>
          <w:sz w:val="30"/>
          <w:szCs w:val="30"/>
        </w:rPr>
        <w:t>2563:</w:t>
      </w:r>
      <w:r w:rsidR="003609B2" w:rsidRPr="003609B2">
        <w:rPr>
          <w:rFonts w:ascii="Angsana New" w:hAnsi="Angsana New"/>
          <w:i/>
          <w:iCs/>
          <w:sz w:val="30"/>
          <w:szCs w:val="30"/>
        </w:rPr>
        <w:t xml:space="preserve"> </w:t>
      </w:r>
      <w:r w:rsidR="00B93EED">
        <w:rPr>
          <w:rFonts w:ascii="Angsana New" w:hAnsi="Angsana New"/>
          <w:i/>
          <w:iCs/>
          <w:sz w:val="30"/>
          <w:szCs w:val="30"/>
        </w:rPr>
        <w:t>72</w:t>
      </w:r>
      <w:r w:rsidR="003609B2" w:rsidRPr="003609B2">
        <w:rPr>
          <w:rFonts w:ascii="Angsana New" w:hAnsi="Angsana New"/>
          <w:i/>
          <w:iCs/>
          <w:sz w:val="30"/>
          <w:szCs w:val="30"/>
        </w:rPr>
        <w:t>.</w:t>
      </w:r>
      <w:r w:rsidR="00B93EED">
        <w:rPr>
          <w:rFonts w:ascii="Angsana New" w:hAnsi="Angsana New"/>
          <w:i/>
          <w:iCs/>
          <w:sz w:val="30"/>
          <w:szCs w:val="30"/>
        </w:rPr>
        <w:t>50</w:t>
      </w:r>
      <w:r w:rsidR="003609B2" w:rsidRPr="003609B2">
        <w:rPr>
          <w:rFonts w:ascii="Angsana New" w:hAnsi="Angsana New"/>
          <w:i/>
          <w:iCs/>
          <w:sz w:val="30"/>
          <w:szCs w:val="30"/>
        </w:rPr>
        <w:t xml:space="preserve"> </w:t>
      </w:r>
      <w:r w:rsidR="003609B2" w:rsidRPr="003609B2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B93EED">
        <w:rPr>
          <w:rFonts w:ascii="Angsana New" w:hAnsi="Angsana New"/>
          <w:i/>
          <w:iCs/>
          <w:sz w:val="30"/>
          <w:szCs w:val="30"/>
        </w:rPr>
        <w:t>72.23</w:t>
      </w:r>
      <w:r w:rsidR="003609B2" w:rsidRPr="003609B2">
        <w:rPr>
          <w:rFonts w:ascii="Angsana New" w:hAnsi="Angsana New"/>
          <w:i/>
          <w:iCs/>
          <w:sz w:val="30"/>
          <w:szCs w:val="30"/>
        </w:rPr>
        <w:t xml:space="preserve"> </w:t>
      </w:r>
      <w:r w:rsidR="003B27C9" w:rsidRPr="003609B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609B2" w:rsidRPr="003609B2">
        <w:rPr>
          <w:rFonts w:ascii="Angsana New" w:hAnsi="Angsana New"/>
          <w:i/>
          <w:iCs/>
          <w:sz w:val="30"/>
          <w:szCs w:val="30"/>
        </w:rPr>
        <w:t xml:space="preserve"> </w:t>
      </w:r>
      <w:r w:rsidR="003609B2" w:rsidRPr="003609B2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3B27C9" w:rsidRPr="003609B2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E1894F8" w14:textId="77777777" w:rsidR="00791370" w:rsidRPr="000D4935" w:rsidRDefault="00791370" w:rsidP="005B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2FE5BB" w14:textId="77777777" w:rsidR="000C4621" w:rsidRPr="000D4935" w:rsidRDefault="000C4621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D493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</w:t>
      </w:r>
      <w:r w:rsidRPr="000D4935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0D493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4A393903" w14:textId="77777777" w:rsidR="00CE0F9A" w:rsidRPr="000D4935" w:rsidRDefault="00CE0F9A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4DD6B5E" w14:textId="23E03026" w:rsidR="008D45C1" w:rsidRPr="000D4935" w:rsidRDefault="00A9447A" w:rsidP="008D45C1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8D45C1" w:rsidRPr="000D4935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8D45C1" w:rsidRPr="000D4935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="008D45C1" w:rsidRPr="000D4935">
        <w:rPr>
          <w:rFonts w:ascii="Angsana New" w:hAnsi="Angsana New" w:hint="cs"/>
          <w:sz w:val="30"/>
          <w:szCs w:val="30"/>
          <w:cs/>
        </w:rPr>
        <w:t>ที่ดินที่ให้เช่าแก่บริษัทย่อย</w:t>
      </w:r>
      <w:r w:rsidR="00B33CD9" w:rsidRPr="000D4935">
        <w:rPr>
          <w:rFonts w:ascii="Angsana New" w:hAnsi="Angsana New" w:hint="cs"/>
          <w:sz w:val="30"/>
          <w:szCs w:val="30"/>
          <w:cs/>
        </w:rPr>
        <w:t>ตามสั</w:t>
      </w:r>
      <w:r w:rsidR="002A2C5F" w:rsidRPr="000D4935">
        <w:rPr>
          <w:rFonts w:ascii="Angsana New" w:hAnsi="Angsana New" w:hint="cs"/>
          <w:sz w:val="30"/>
          <w:szCs w:val="30"/>
          <w:cs/>
        </w:rPr>
        <w:t>ญญาเช่าดำเนินงาน</w:t>
      </w:r>
    </w:p>
    <w:p w14:paraId="7467039B" w14:textId="77777777" w:rsidR="00CE0F9A" w:rsidRPr="000D4935" w:rsidRDefault="00CE0F9A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36"/>
        <w:gridCol w:w="1204"/>
      </w:tblGrid>
      <w:tr w:rsidR="00791370" w:rsidRPr="000D4935" w14:paraId="74D5E6E4" w14:textId="77777777" w:rsidTr="0053349B">
        <w:trPr>
          <w:trHeight w:val="20"/>
          <w:tblHeader/>
        </w:trPr>
        <w:tc>
          <w:tcPr>
            <w:tcW w:w="6480" w:type="dxa"/>
          </w:tcPr>
          <w:p w14:paraId="7DEA6DC1" w14:textId="1D88BDCB" w:rsidR="00791370" w:rsidRPr="000D4935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58184F1" w14:textId="77777777" w:rsidR="00791370" w:rsidRPr="000D4935" w:rsidRDefault="00791370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370" w:rsidRPr="000D4935" w14:paraId="10DD429B" w14:textId="77777777" w:rsidTr="0053349B">
        <w:trPr>
          <w:trHeight w:val="20"/>
          <w:tblHeader/>
        </w:trPr>
        <w:tc>
          <w:tcPr>
            <w:tcW w:w="6480" w:type="dxa"/>
          </w:tcPr>
          <w:p w14:paraId="4D07B4C2" w14:textId="4DD06081" w:rsidR="00791370" w:rsidRPr="000D4935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3BAE611A" w14:textId="72AF9C9F" w:rsidR="00791370" w:rsidRPr="000D4935" w:rsidRDefault="001E1B1A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 w:rsidR="0003582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center"/>
          </w:tcPr>
          <w:p w14:paraId="2BCFE821" w14:textId="77777777" w:rsidR="00791370" w:rsidRPr="000D4935" w:rsidRDefault="00791370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20910FA" w14:textId="026575C3" w:rsidR="00791370" w:rsidRPr="000D4935" w:rsidRDefault="001E1B1A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 w:rsidR="0003582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791370" w:rsidRPr="000D4935" w14:paraId="1957D2C2" w14:textId="77777777" w:rsidTr="0053349B">
        <w:trPr>
          <w:trHeight w:val="20"/>
          <w:tblHeader/>
        </w:trPr>
        <w:tc>
          <w:tcPr>
            <w:tcW w:w="6480" w:type="dxa"/>
          </w:tcPr>
          <w:p w14:paraId="1350EA7C" w14:textId="77777777" w:rsidR="00791370" w:rsidRPr="000D4935" w:rsidRDefault="00791370" w:rsidP="005334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40570A" w14:textId="77777777" w:rsidR="00791370" w:rsidRPr="000D4935" w:rsidRDefault="00791370" w:rsidP="0053349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1370" w:rsidRPr="000D4935" w14:paraId="6B798EB7" w14:textId="77777777" w:rsidTr="0053349B">
        <w:trPr>
          <w:trHeight w:val="20"/>
        </w:trPr>
        <w:tc>
          <w:tcPr>
            <w:tcW w:w="6480" w:type="dxa"/>
          </w:tcPr>
          <w:p w14:paraId="593D11D3" w14:textId="35FA8AA6" w:rsidR="00791370" w:rsidRPr="000D4935" w:rsidRDefault="00AE63C5" w:rsidP="005334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</w:t>
            </w:r>
            <w:r w:rsidR="004F00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ได้รับจากสัญญาให้เช่าดำเนินงาน</w:t>
            </w:r>
            <w:r w:rsidR="00791370"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0" w:type="dxa"/>
            <w:gridSpan w:val="3"/>
          </w:tcPr>
          <w:p w14:paraId="16E1B215" w14:textId="77777777" w:rsidR="00791370" w:rsidRPr="000D4935" w:rsidRDefault="00791370" w:rsidP="0053349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35824" w:rsidRPr="000D4935" w14:paraId="69B2FBB3" w14:textId="77777777" w:rsidTr="0053349B">
        <w:trPr>
          <w:trHeight w:val="20"/>
        </w:trPr>
        <w:tc>
          <w:tcPr>
            <w:tcW w:w="6480" w:type="dxa"/>
          </w:tcPr>
          <w:p w14:paraId="31650070" w14:textId="4772A9FA" w:rsidR="00035824" w:rsidRPr="000D4935" w:rsidRDefault="00E21A90" w:rsidP="00035824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ACE8934" w14:textId="332DEA13" w:rsidR="00035824" w:rsidRPr="000D4935" w:rsidRDefault="00372710" w:rsidP="000358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36" w:type="dxa"/>
          </w:tcPr>
          <w:p w14:paraId="3072526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D104D4" w14:textId="7C8581DB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</w:tr>
      <w:tr w:rsidR="00E21A90" w:rsidRPr="000D4935" w14:paraId="45234C6E" w14:textId="77777777" w:rsidTr="00B60992">
        <w:trPr>
          <w:trHeight w:val="20"/>
        </w:trPr>
        <w:tc>
          <w:tcPr>
            <w:tcW w:w="6480" w:type="dxa"/>
          </w:tcPr>
          <w:p w14:paraId="3FB59DA6" w14:textId="58C9F46B" w:rsidR="00E21A90" w:rsidRPr="000D4935" w:rsidRDefault="00E21A90" w:rsidP="00035824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56DC099" w14:textId="7CE09082" w:rsidR="00E21A90" w:rsidRPr="00B60992" w:rsidRDefault="00B60992" w:rsidP="000358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36" w:type="dxa"/>
            <w:shd w:val="clear" w:color="auto" w:fill="auto"/>
          </w:tcPr>
          <w:p w14:paraId="4E827882" w14:textId="77777777" w:rsidR="00E21A90" w:rsidRPr="000D4935" w:rsidRDefault="00E21A90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E5605A3" w14:textId="160E8CEA" w:rsidR="00E21A90" w:rsidRPr="000D4935" w:rsidRDefault="00B60992" w:rsidP="000358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</w:tr>
      <w:tr w:rsidR="00E21A90" w:rsidRPr="000D4935" w14:paraId="17E79B60" w14:textId="77777777" w:rsidTr="00B60992">
        <w:trPr>
          <w:trHeight w:val="20"/>
        </w:trPr>
        <w:tc>
          <w:tcPr>
            <w:tcW w:w="6480" w:type="dxa"/>
          </w:tcPr>
          <w:p w14:paraId="076113DF" w14:textId="0A94C0CC" w:rsidR="00E21A90" w:rsidRPr="000D4935" w:rsidRDefault="00E21A90" w:rsidP="00035824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243FE38" w14:textId="31F58488" w:rsidR="00E21A90" w:rsidRDefault="00B60992" w:rsidP="000358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36" w:type="dxa"/>
            <w:shd w:val="clear" w:color="auto" w:fill="auto"/>
          </w:tcPr>
          <w:p w14:paraId="757C8AA0" w14:textId="77777777" w:rsidR="00E21A90" w:rsidRPr="000D4935" w:rsidRDefault="00E21A90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DF05A0" w14:textId="4740BAA2" w:rsidR="00E21A90" w:rsidRPr="000D4935" w:rsidRDefault="00B60992" w:rsidP="000358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</w:tr>
      <w:tr w:rsidR="00E21A90" w:rsidRPr="000D4935" w14:paraId="4ADFE5DB" w14:textId="77777777" w:rsidTr="00B60992">
        <w:trPr>
          <w:trHeight w:val="20"/>
        </w:trPr>
        <w:tc>
          <w:tcPr>
            <w:tcW w:w="6480" w:type="dxa"/>
          </w:tcPr>
          <w:p w14:paraId="0708BD35" w14:textId="78FBE4AF" w:rsidR="00E21A90" w:rsidRPr="000D4935" w:rsidRDefault="00E21A90" w:rsidP="00035824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754F52D2" w14:textId="08A31D8E" w:rsidR="00E21A90" w:rsidRDefault="00B60992" w:rsidP="000358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36" w:type="dxa"/>
            <w:shd w:val="clear" w:color="auto" w:fill="auto"/>
          </w:tcPr>
          <w:p w14:paraId="7F2947CF" w14:textId="77777777" w:rsidR="00E21A90" w:rsidRPr="000D4935" w:rsidRDefault="00E21A90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B4C469" w14:textId="4D0E94C9" w:rsidR="00E21A90" w:rsidRPr="000D4935" w:rsidRDefault="00B60992" w:rsidP="000358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</w:tr>
      <w:tr w:rsidR="00E21A90" w:rsidRPr="000D4935" w14:paraId="7821E2B4" w14:textId="77777777" w:rsidTr="00B60992">
        <w:trPr>
          <w:trHeight w:val="20"/>
        </w:trPr>
        <w:tc>
          <w:tcPr>
            <w:tcW w:w="6480" w:type="dxa"/>
          </w:tcPr>
          <w:p w14:paraId="28C5D40E" w14:textId="07CF2F8B" w:rsidR="00E21A90" w:rsidRPr="000D4935" w:rsidRDefault="00E21A90" w:rsidP="00E21A90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864DDF9" w14:textId="575AD108" w:rsidR="00E21A90" w:rsidRDefault="00B60992" w:rsidP="00E21A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60A47ED5" w14:textId="77777777" w:rsidR="00E21A90" w:rsidRPr="000D4935" w:rsidRDefault="00E21A90" w:rsidP="00E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1A2A85E" w14:textId="6156560C" w:rsidR="00E21A90" w:rsidRPr="000D4935" w:rsidRDefault="00B60992" w:rsidP="00E21A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035824" w:rsidRPr="000D4935" w14:paraId="200978C4" w14:textId="77777777" w:rsidTr="0053349B">
        <w:trPr>
          <w:trHeight w:val="20"/>
        </w:trPr>
        <w:tc>
          <w:tcPr>
            <w:tcW w:w="6480" w:type="dxa"/>
          </w:tcPr>
          <w:p w14:paraId="3D5CDFE8" w14:textId="6DE0F7C6" w:rsidR="00035824" w:rsidRPr="000D4935" w:rsidRDefault="00035824" w:rsidP="00035824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069522" w14:textId="5646CF2E" w:rsidR="00035824" w:rsidRPr="000D4935" w:rsidRDefault="00372710" w:rsidP="000358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E61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2A9408A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C1BC2B6" w14:textId="15790CBB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968</w:t>
            </w:r>
          </w:p>
        </w:tc>
      </w:tr>
      <w:tr w:rsidR="00035824" w:rsidRPr="000D4935" w14:paraId="23DFA145" w14:textId="77777777" w:rsidTr="0053349B">
        <w:trPr>
          <w:trHeight w:val="20"/>
        </w:trPr>
        <w:tc>
          <w:tcPr>
            <w:tcW w:w="6480" w:type="dxa"/>
          </w:tcPr>
          <w:p w14:paraId="266AB6F8" w14:textId="77777777" w:rsidR="00035824" w:rsidRPr="000D4935" w:rsidRDefault="00035824" w:rsidP="00035824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FA11AC" w14:textId="1E8B04E0" w:rsidR="00035824" w:rsidRPr="000D4935" w:rsidRDefault="00AE615E" w:rsidP="000358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4,343</w:t>
            </w:r>
          </w:p>
        </w:tc>
        <w:tc>
          <w:tcPr>
            <w:tcW w:w="236" w:type="dxa"/>
          </w:tcPr>
          <w:p w14:paraId="2284DB9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DE7E240" w14:textId="31CB7440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</w:tr>
    </w:tbl>
    <w:p w14:paraId="24829445" w14:textId="77777777" w:rsidR="00E21A90" w:rsidRDefault="00E21A90" w:rsidP="00E21A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21958C56" w14:textId="4120DB1C" w:rsidR="001B4C03" w:rsidRPr="000D4935" w:rsidRDefault="000A10DE" w:rsidP="00833FF9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AA42CD5" w14:textId="77777777" w:rsidR="003C694D" w:rsidRPr="00D81A2D" w:rsidRDefault="003C694D" w:rsidP="003C6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1100"/>
        <w:gridCol w:w="236"/>
        <w:gridCol w:w="1065"/>
        <w:gridCol w:w="237"/>
        <w:gridCol w:w="907"/>
        <w:gridCol w:w="234"/>
        <w:gridCol w:w="1058"/>
        <w:gridCol w:w="251"/>
        <w:gridCol w:w="1058"/>
        <w:gridCol w:w="234"/>
        <w:gridCol w:w="860"/>
      </w:tblGrid>
      <w:tr w:rsidR="00023019" w:rsidRPr="006C1AD9" w14:paraId="70B36271" w14:textId="77777777" w:rsidTr="00EC1B9C">
        <w:trPr>
          <w:tblHeader/>
        </w:trPr>
        <w:tc>
          <w:tcPr>
            <w:tcW w:w="2610" w:type="dxa"/>
          </w:tcPr>
          <w:p w14:paraId="0758D7ED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3" w:type="dxa"/>
            <w:gridSpan w:val="11"/>
            <w:shd w:val="clear" w:color="auto" w:fill="auto"/>
          </w:tcPr>
          <w:p w14:paraId="69049ACC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3019" w:rsidRPr="006C1AD9" w14:paraId="1F9730C4" w14:textId="77777777" w:rsidTr="00EC1B9C">
        <w:trPr>
          <w:tblHeader/>
        </w:trPr>
        <w:tc>
          <w:tcPr>
            <w:tcW w:w="2610" w:type="dxa"/>
          </w:tcPr>
          <w:p w14:paraId="2CD47D31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5" w:type="dxa"/>
            <w:gridSpan w:val="5"/>
          </w:tcPr>
          <w:p w14:paraId="44457541" w14:textId="2BF5BD59" w:rsidR="00023019" w:rsidRPr="006C1AD9" w:rsidRDefault="001E1B1A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256</w:t>
            </w:r>
            <w:r w:rsidR="00035824" w:rsidRPr="006C1AD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14:paraId="37B01528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2" w:type="dxa"/>
            <w:gridSpan w:val="5"/>
          </w:tcPr>
          <w:p w14:paraId="79287180" w14:textId="46124E1E" w:rsidR="00023019" w:rsidRPr="006C1AD9" w:rsidRDefault="001E1B1A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256</w:t>
            </w:r>
            <w:r w:rsidR="00035824" w:rsidRPr="006C1AD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023019" w:rsidRPr="006C1AD9" w14:paraId="000751F7" w14:textId="77777777" w:rsidTr="00EC1B9C">
        <w:trPr>
          <w:tblHeader/>
        </w:trPr>
        <w:tc>
          <w:tcPr>
            <w:tcW w:w="2610" w:type="dxa"/>
          </w:tcPr>
          <w:p w14:paraId="06368D06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CE2B267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2FE2F50E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0DFF98C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1B753313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7A3510C1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0D0A66F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3F8DE6F0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41E14D45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7B5E1FDD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4F94C48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4AF04EAE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23019" w:rsidRPr="006C1AD9" w14:paraId="27D6612C" w14:textId="77777777" w:rsidTr="00EC1B9C">
        <w:trPr>
          <w:tblHeader/>
        </w:trPr>
        <w:tc>
          <w:tcPr>
            <w:tcW w:w="2610" w:type="dxa"/>
          </w:tcPr>
          <w:p w14:paraId="7F2BB6CA" w14:textId="77777777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3" w:type="dxa"/>
            <w:gridSpan w:val="11"/>
            <w:vAlign w:val="bottom"/>
          </w:tcPr>
          <w:p w14:paraId="7F457CEC" w14:textId="7021A73F" w:rsidR="00023019" w:rsidRPr="006C1AD9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1AD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07403F" w:rsidRPr="006C1A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1A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35824" w:rsidRPr="006C1AD9" w14:paraId="1E31B5EA" w14:textId="77777777" w:rsidTr="00EC1B9C">
        <w:tc>
          <w:tcPr>
            <w:tcW w:w="2610" w:type="dxa"/>
          </w:tcPr>
          <w:p w14:paraId="38781B53" w14:textId="64507250" w:rsidR="00035824" w:rsidRPr="006C1AD9" w:rsidRDefault="00035824" w:rsidP="0003582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="006C1AD9">
              <w:rPr>
                <w:rFonts w:ascii="Angsana New" w:hAnsi="Angsana New"/>
                <w:sz w:val="30"/>
                <w:szCs w:val="30"/>
              </w:rPr>
              <w:br/>
            </w:r>
            <w:r w:rsidR="006E432B" w:rsidRPr="006C1AD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5B6EDA34" w14:textId="4616618E" w:rsidR="00035824" w:rsidRPr="006C1AD9" w:rsidRDefault="00DB2838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62,000</w:t>
            </w:r>
          </w:p>
        </w:tc>
        <w:tc>
          <w:tcPr>
            <w:tcW w:w="238" w:type="dxa"/>
            <w:vAlign w:val="bottom"/>
          </w:tcPr>
          <w:p w14:paraId="46B5DE86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A268828" w14:textId="19DD8064" w:rsidR="00035824" w:rsidRPr="006C1AD9" w:rsidRDefault="00644F72" w:rsidP="001E28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43423954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5E9E1A57" w14:textId="051DDD2E" w:rsidR="00035824" w:rsidRPr="006C1AD9" w:rsidRDefault="00585D26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62,000</w:t>
            </w:r>
          </w:p>
        </w:tc>
        <w:tc>
          <w:tcPr>
            <w:tcW w:w="236" w:type="dxa"/>
            <w:vAlign w:val="bottom"/>
          </w:tcPr>
          <w:p w14:paraId="726558BD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350A4266" w14:textId="13C7097D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  <w:tc>
          <w:tcPr>
            <w:tcW w:w="256" w:type="dxa"/>
            <w:vAlign w:val="bottom"/>
          </w:tcPr>
          <w:p w14:paraId="65A200B8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13027F7E" w14:textId="4FADBF13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61E1C6C9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2D93E7D6" w14:textId="1E2963FF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</w:tr>
      <w:tr w:rsidR="00035824" w:rsidRPr="006C1AD9" w14:paraId="7220E295" w14:textId="77777777" w:rsidTr="00EC1B9C">
        <w:tc>
          <w:tcPr>
            <w:tcW w:w="2610" w:type="dxa"/>
          </w:tcPr>
          <w:p w14:paraId="0573A6CD" w14:textId="68F44AE7" w:rsidR="00035824" w:rsidRPr="006C1AD9" w:rsidRDefault="00035824" w:rsidP="006C1AD9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  <w:r w:rsidR="006C1AD9">
              <w:rPr>
                <w:rFonts w:ascii="Angsana New" w:hAnsi="Angsana New"/>
                <w:sz w:val="30"/>
                <w:szCs w:val="30"/>
              </w:rPr>
              <w:br/>
            </w:r>
            <w:r w:rsidR="006E432B" w:rsidRPr="006C1AD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6EE3F491" w14:textId="77148697" w:rsidR="00035824" w:rsidRPr="006C1AD9" w:rsidRDefault="00585D26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167,080</w:t>
            </w:r>
          </w:p>
        </w:tc>
        <w:tc>
          <w:tcPr>
            <w:tcW w:w="238" w:type="dxa"/>
            <w:vAlign w:val="bottom"/>
          </w:tcPr>
          <w:p w14:paraId="3A2A5EBB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0680EFBF" w14:textId="56085CD0" w:rsidR="00035824" w:rsidRPr="006C1AD9" w:rsidRDefault="00644F72" w:rsidP="001E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1B7A34A0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3A41A77B" w14:textId="697C580C" w:rsidR="00035824" w:rsidRPr="006C1AD9" w:rsidRDefault="00585D26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167,080</w:t>
            </w:r>
          </w:p>
        </w:tc>
        <w:tc>
          <w:tcPr>
            <w:tcW w:w="236" w:type="dxa"/>
            <w:vAlign w:val="bottom"/>
          </w:tcPr>
          <w:p w14:paraId="03C2ECDC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680558DC" w14:textId="24F04690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257,700</w:t>
            </w:r>
          </w:p>
        </w:tc>
        <w:tc>
          <w:tcPr>
            <w:tcW w:w="256" w:type="dxa"/>
            <w:vAlign w:val="bottom"/>
          </w:tcPr>
          <w:p w14:paraId="302EDED1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1126CB2D" w14:textId="2E15DA2F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184D2942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63348D62" w14:textId="579BF762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257,700</w:t>
            </w:r>
          </w:p>
        </w:tc>
      </w:tr>
      <w:tr w:rsidR="00035824" w:rsidRPr="006C1AD9" w14:paraId="766AC63D" w14:textId="77777777" w:rsidTr="00EC1B9C">
        <w:tc>
          <w:tcPr>
            <w:tcW w:w="2610" w:type="dxa"/>
          </w:tcPr>
          <w:p w14:paraId="741C9C2F" w14:textId="217DB43A" w:rsidR="00035824" w:rsidRPr="006C1AD9" w:rsidRDefault="00035824" w:rsidP="00E72A22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vAlign w:val="bottom"/>
          </w:tcPr>
          <w:p w14:paraId="17A13C2F" w14:textId="51081893" w:rsidR="00035824" w:rsidRPr="006C1AD9" w:rsidRDefault="00EA555C" w:rsidP="00EA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585D26" w:rsidRPr="006C1A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1F8E8455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9777FA1" w14:textId="4E5DF0D0" w:rsidR="00035824" w:rsidRPr="006C1AD9" w:rsidRDefault="00BB3189" w:rsidP="0064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212</w:t>
            </w:r>
            <w:r w:rsidR="009236DF" w:rsidRPr="006C1AD9">
              <w:rPr>
                <w:rFonts w:ascii="Angsana New" w:hAnsi="Angsana New"/>
                <w:sz w:val="30"/>
                <w:szCs w:val="30"/>
              </w:rPr>
              <w:t>,</w:t>
            </w:r>
            <w:r w:rsidRPr="006C1AD9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39" w:type="dxa"/>
            <w:vAlign w:val="bottom"/>
          </w:tcPr>
          <w:p w14:paraId="386819A8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0CAD1787" w14:textId="48326698" w:rsidR="00035824" w:rsidRPr="006C1AD9" w:rsidRDefault="00EA555C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212,656</w:t>
            </w:r>
          </w:p>
        </w:tc>
        <w:tc>
          <w:tcPr>
            <w:tcW w:w="236" w:type="dxa"/>
            <w:vAlign w:val="bottom"/>
          </w:tcPr>
          <w:p w14:paraId="676C532F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41C0144E" w14:textId="44B9F866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56" w:type="dxa"/>
            <w:vAlign w:val="bottom"/>
          </w:tcPr>
          <w:p w14:paraId="00D7D333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72CDFD5A" w14:textId="6E387636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166,627</w:t>
            </w:r>
          </w:p>
        </w:tc>
        <w:tc>
          <w:tcPr>
            <w:tcW w:w="236" w:type="dxa"/>
            <w:vAlign w:val="bottom"/>
          </w:tcPr>
          <w:p w14:paraId="637D5DE1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5B87739A" w14:textId="53FD8A4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166,627</w:t>
            </w:r>
          </w:p>
        </w:tc>
      </w:tr>
      <w:tr w:rsidR="00035824" w:rsidRPr="006C1AD9" w14:paraId="676E3F68" w14:textId="77777777" w:rsidTr="00EC1B9C">
        <w:tc>
          <w:tcPr>
            <w:tcW w:w="2610" w:type="dxa"/>
          </w:tcPr>
          <w:p w14:paraId="1F40E4AB" w14:textId="77777777" w:rsidR="00035824" w:rsidRPr="006C1AD9" w:rsidRDefault="00035824" w:rsidP="00035824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6C1A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D5411" w14:textId="56527D78" w:rsidR="00035824" w:rsidRPr="006C1AD9" w:rsidRDefault="00585D26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b/>
                <w:bCs/>
                <w:sz w:val="30"/>
                <w:szCs w:val="30"/>
              </w:rPr>
              <w:t>229,080</w:t>
            </w:r>
          </w:p>
        </w:tc>
        <w:tc>
          <w:tcPr>
            <w:tcW w:w="238" w:type="dxa"/>
            <w:vAlign w:val="bottom"/>
          </w:tcPr>
          <w:p w14:paraId="066EE932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4CE8C" w14:textId="2559726B" w:rsidR="00035824" w:rsidRPr="006C1AD9" w:rsidRDefault="00BB3189" w:rsidP="0064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  <w:r w:rsidR="005722AC" w:rsidRPr="006C1AD9">
              <w:rPr>
                <w:rFonts w:ascii="Angsana New" w:hAnsi="Angsana New"/>
                <w:b/>
                <w:bCs/>
                <w:sz w:val="30"/>
                <w:szCs w:val="30"/>
              </w:rPr>
              <w:t>,656</w:t>
            </w:r>
          </w:p>
        </w:tc>
        <w:tc>
          <w:tcPr>
            <w:tcW w:w="239" w:type="dxa"/>
            <w:vAlign w:val="bottom"/>
          </w:tcPr>
          <w:p w14:paraId="35A4B138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F7B74" w14:textId="1ED957DB" w:rsidR="00035824" w:rsidRPr="006C1AD9" w:rsidRDefault="00585D26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A555C" w:rsidRPr="006C1AD9">
              <w:rPr>
                <w:rFonts w:ascii="Angsana New" w:hAnsi="Angsana New"/>
                <w:b/>
                <w:bCs/>
                <w:sz w:val="30"/>
                <w:szCs w:val="30"/>
              </w:rPr>
              <w:t>41,736</w:t>
            </w:r>
          </w:p>
        </w:tc>
        <w:tc>
          <w:tcPr>
            <w:tcW w:w="236" w:type="dxa"/>
            <w:vAlign w:val="bottom"/>
          </w:tcPr>
          <w:p w14:paraId="5A9FB6E7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8AABD" w14:textId="07906B9F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b/>
                <w:bCs/>
                <w:sz w:val="30"/>
                <w:szCs w:val="30"/>
              </w:rPr>
              <w:t>274,700</w:t>
            </w:r>
          </w:p>
        </w:tc>
        <w:tc>
          <w:tcPr>
            <w:tcW w:w="256" w:type="dxa"/>
            <w:vAlign w:val="bottom"/>
          </w:tcPr>
          <w:p w14:paraId="64FAE0EF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42D95" w14:textId="467D72B4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b/>
                <w:bCs/>
                <w:sz w:val="30"/>
                <w:szCs w:val="30"/>
              </w:rPr>
              <w:t>166,627</w:t>
            </w:r>
          </w:p>
        </w:tc>
        <w:tc>
          <w:tcPr>
            <w:tcW w:w="236" w:type="dxa"/>
            <w:vAlign w:val="bottom"/>
          </w:tcPr>
          <w:p w14:paraId="5AA5712A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32F67" w14:textId="677EDB79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b/>
                <w:bCs/>
                <w:sz w:val="30"/>
                <w:szCs w:val="30"/>
              </w:rPr>
              <w:t>441,327</w:t>
            </w:r>
          </w:p>
        </w:tc>
      </w:tr>
    </w:tbl>
    <w:p w14:paraId="7B767AB9" w14:textId="54796869" w:rsidR="00E21A90" w:rsidRDefault="00E21A90">
      <w:pPr>
        <w:rPr>
          <w:rFonts w:asciiTheme="majorBidi" w:hAnsiTheme="majorBidi" w:cstheme="majorBidi"/>
          <w:sz w:val="30"/>
          <w:szCs w:val="30"/>
        </w:rPr>
      </w:pPr>
    </w:p>
    <w:p w14:paraId="50A759F0" w14:textId="77777777" w:rsidR="00E21A90" w:rsidRDefault="00E2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1100"/>
        <w:gridCol w:w="236"/>
        <w:gridCol w:w="1065"/>
        <w:gridCol w:w="237"/>
        <w:gridCol w:w="907"/>
        <w:gridCol w:w="234"/>
        <w:gridCol w:w="1058"/>
        <w:gridCol w:w="251"/>
        <w:gridCol w:w="1058"/>
        <w:gridCol w:w="234"/>
        <w:gridCol w:w="860"/>
      </w:tblGrid>
      <w:tr w:rsidR="006933EE" w:rsidRPr="006C1AD9" w14:paraId="3F593720" w14:textId="77777777" w:rsidTr="00E21A90">
        <w:trPr>
          <w:tblHeader/>
        </w:trPr>
        <w:tc>
          <w:tcPr>
            <w:tcW w:w="2393" w:type="dxa"/>
          </w:tcPr>
          <w:p w14:paraId="4CF076CA" w14:textId="77777777" w:rsidR="006933EE" w:rsidRPr="006C1AD9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0" w:type="dxa"/>
            <w:gridSpan w:val="11"/>
            <w:shd w:val="clear" w:color="auto" w:fill="auto"/>
          </w:tcPr>
          <w:p w14:paraId="59E84984" w14:textId="77777777" w:rsidR="006933EE" w:rsidRPr="006C1AD9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5824" w:rsidRPr="006C1AD9" w14:paraId="062F63BF" w14:textId="77777777" w:rsidTr="00E21A90">
        <w:trPr>
          <w:tblHeader/>
        </w:trPr>
        <w:tc>
          <w:tcPr>
            <w:tcW w:w="2393" w:type="dxa"/>
          </w:tcPr>
          <w:p w14:paraId="5CA4AF39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5" w:type="dxa"/>
            <w:gridSpan w:val="5"/>
          </w:tcPr>
          <w:p w14:paraId="0586E1C6" w14:textId="29114954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256</w:t>
            </w: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4" w:type="dxa"/>
          </w:tcPr>
          <w:p w14:paraId="22900DDF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1" w:type="dxa"/>
            <w:gridSpan w:val="5"/>
          </w:tcPr>
          <w:p w14:paraId="0B70EC8C" w14:textId="2D760F06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256</w:t>
            </w: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035824" w:rsidRPr="006C1AD9" w14:paraId="7BABB0E4" w14:textId="77777777" w:rsidTr="00E21A90">
        <w:trPr>
          <w:tblHeader/>
        </w:trPr>
        <w:tc>
          <w:tcPr>
            <w:tcW w:w="2393" w:type="dxa"/>
          </w:tcPr>
          <w:p w14:paraId="6312424B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AD3ED71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F48B06F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2A58EDB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44663D34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2146BEF9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" w:type="dxa"/>
            <w:vAlign w:val="center"/>
          </w:tcPr>
          <w:p w14:paraId="32190A15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5A4A73E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18B0A04F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B02C5AC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4466428F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2143115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35824" w:rsidRPr="006C1AD9" w14:paraId="17114735" w14:textId="77777777" w:rsidTr="00E21A90">
        <w:trPr>
          <w:tblHeader/>
        </w:trPr>
        <w:tc>
          <w:tcPr>
            <w:tcW w:w="2393" w:type="dxa"/>
          </w:tcPr>
          <w:p w14:paraId="58F5466D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0" w:type="dxa"/>
            <w:gridSpan w:val="11"/>
            <w:vAlign w:val="bottom"/>
          </w:tcPr>
          <w:p w14:paraId="6439C396" w14:textId="4EC3C505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C1A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5824" w:rsidRPr="006C1AD9" w14:paraId="679F1F15" w14:textId="77777777" w:rsidTr="00E21A90">
        <w:tc>
          <w:tcPr>
            <w:tcW w:w="2393" w:type="dxa"/>
          </w:tcPr>
          <w:p w14:paraId="0929A18C" w14:textId="77777777" w:rsidR="00D14CA1" w:rsidRPr="006C1AD9" w:rsidRDefault="00035824" w:rsidP="0003582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  <w:p w14:paraId="74950BBF" w14:textId="58FDEE7D" w:rsidR="00035824" w:rsidRPr="006C1AD9" w:rsidRDefault="00D14CA1" w:rsidP="0003582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="00035824" w:rsidRPr="006C1AD9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6E4B953D" w14:textId="58B20C69" w:rsidR="00035824" w:rsidRPr="006C1AD9" w:rsidRDefault="00585D26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120,780</w:t>
            </w:r>
          </w:p>
        </w:tc>
        <w:tc>
          <w:tcPr>
            <w:tcW w:w="236" w:type="dxa"/>
            <w:vAlign w:val="bottom"/>
          </w:tcPr>
          <w:p w14:paraId="64A92D75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941DBB6" w14:textId="5C9BB365" w:rsidR="00035824" w:rsidRPr="006C1AD9" w:rsidRDefault="00644F72" w:rsidP="00D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7E96B8C5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773B4DBB" w14:textId="3CEFC701" w:rsidR="00035824" w:rsidRPr="006C1AD9" w:rsidRDefault="00585D26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120,780</w:t>
            </w:r>
          </w:p>
        </w:tc>
        <w:tc>
          <w:tcPr>
            <w:tcW w:w="234" w:type="dxa"/>
            <w:vAlign w:val="bottom"/>
          </w:tcPr>
          <w:p w14:paraId="3921FBFD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7CCF8E4" w14:textId="15D5E52C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197,600</w:t>
            </w:r>
          </w:p>
        </w:tc>
        <w:tc>
          <w:tcPr>
            <w:tcW w:w="251" w:type="dxa"/>
            <w:vAlign w:val="bottom"/>
          </w:tcPr>
          <w:p w14:paraId="3D7536D1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4C4D0A8" w14:textId="3786D513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34" w:type="dxa"/>
            <w:vAlign w:val="bottom"/>
          </w:tcPr>
          <w:p w14:paraId="1D85A9FB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BD6B9B5" w14:textId="53DA2C85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197,600</w:t>
            </w:r>
          </w:p>
        </w:tc>
      </w:tr>
      <w:tr w:rsidR="00035824" w:rsidRPr="006C1AD9" w14:paraId="5C75956A" w14:textId="77777777" w:rsidTr="00E21A90">
        <w:trPr>
          <w:trHeight w:val="263"/>
        </w:trPr>
        <w:tc>
          <w:tcPr>
            <w:tcW w:w="2393" w:type="dxa"/>
          </w:tcPr>
          <w:p w14:paraId="55973F75" w14:textId="04D5909A" w:rsidR="00035824" w:rsidRPr="006C1AD9" w:rsidRDefault="00035824" w:rsidP="00E72A22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580C9A75" w14:textId="27BCDBE7" w:rsidR="00035824" w:rsidRPr="006C1AD9" w:rsidRDefault="00EA555C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585D26" w:rsidRPr="006C1A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8E5085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CB3EC3C" w14:textId="5F0339B0" w:rsidR="00035824" w:rsidRPr="006C1AD9" w:rsidRDefault="008D0488" w:rsidP="008D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199,124</w:t>
            </w:r>
          </w:p>
        </w:tc>
        <w:tc>
          <w:tcPr>
            <w:tcW w:w="237" w:type="dxa"/>
            <w:vAlign w:val="bottom"/>
          </w:tcPr>
          <w:p w14:paraId="2D7AA59F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53086D9" w14:textId="55B249C7" w:rsidR="00035824" w:rsidRPr="006C1AD9" w:rsidRDefault="00585D26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199,124</w:t>
            </w:r>
          </w:p>
        </w:tc>
        <w:tc>
          <w:tcPr>
            <w:tcW w:w="234" w:type="dxa"/>
            <w:vAlign w:val="bottom"/>
          </w:tcPr>
          <w:p w14:paraId="41B2149D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7CDA672" w14:textId="146D966D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51" w:type="dxa"/>
            <w:vAlign w:val="bottom"/>
          </w:tcPr>
          <w:p w14:paraId="57775454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7EB1075" w14:textId="1F81382A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157,752</w:t>
            </w:r>
          </w:p>
        </w:tc>
        <w:tc>
          <w:tcPr>
            <w:tcW w:w="234" w:type="dxa"/>
            <w:vAlign w:val="bottom"/>
          </w:tcPr>
          <w:p w14:paraId="2FE3083C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33BFB453" w14:textId="2E5972EB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sz w:val="30"/>
                <w:szCs w:val="30"/>
              </w:rPr>
              <w:t>157,752</w:t>
            </w:r>
          </w:p>
        </w:tc>
      </w:tr>
      <w:tr w:rsidR="00035824" w:rsidRPr="006C1AD9" w14:paraId="36E3E974" w14:textId="77777777" w:rsidTr="00E21A90">
        <w:tc>
          <w:tcPr>
            <w:tcW w:w="2393" w:type="dxa"/>
          </w:tcPr>
          <w:p w14:paraId="773CF17C" w14:textId="77777777" w:rsidR="00035824" w:rsidRPr="006C1AD9" w:rsidRDefault="00035824" w:rsidP="00035824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6C1A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32143" w14:textId="4192EF36" w:rsidR="00035824" w:rsidRPr="006C1AD9" w:rsidRDefault="00585D26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b/>
                <w:bCs/>
                <w:sz w:val="30"/>
                <w:szCs w:val="30"/>
              </w:rPr>
              <w:t>120,780</w:t>
            </w:r>
          </w:p>
        </w:tc>
        <w:tc>
          <w:tcPr>
            <w:tcW w:w="236" w:type="dxa"/>
            <w:vAlign w:val="bottom"/>
          </w:tcPr>
          <w:p w14:paraId="54AFC6A7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4E129" w14:textId="7EC01113" w:rsidR="00035824" w:rsidRPr="006C1AD9" w:rsidRDefault="008D0488" w:rsidP="008D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b/>
                <w:bCs/>
                <w:sz w:val="30"/>
                <w:szCs w:val="30"/>
              </w:rPr>
              <w:t>199,124</w:t>
            </w:r>
          </w:p>
        </w:tc>
        <w:tc>
          <w:tcPr>
            <w:tcW w:w="237" w:type="dxa"/>
            <w:vAlign w:val="bottom"/>
          </w:tcPr>
          <w:p w14:paraId="171EE2B3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BA9CC" w14:textId="429B8F22" w:rsidR="00035824" w:rsidRPr="006C1AD9" w:rsidRDefault="00585D26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b/>
                <w:bCs/>
                <w:sz w:val="30"/>
                <w:szCs w:val="30"/>
              </w:rPr>
              <w:t>319,904</w:t>
            </w:r>
          </w:p>
        </w:tc>
        <w:tc>
          <w:tcPr>
            <w:tcW w:w="234" w:type="dxa"/>
            <w:vAlign w:val="bottom"/>
          </w:tcPr>
          <w:p w14:paraId="69DDB67F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F1999" w14:textId="1667BB78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b/>
                <w:bCs/>
                <w:sz w:val="30"/>
                <w:szCs w:val="30"/>
              </w:rPr>
              <w:t>197,600</w:t>
            </w:r>
          </w:p>
        </w:tc>
        <w:tc>
          <w:tcPr>
            <w:tcW w:w="251" w:type="dxa"/>
            <w:vAlign w:val="bottom"/>
          </w:tcPr>
          <w:p w14:paraId="4D75FF43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E90C5" w14:textId="35E09C81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b/>
                <w:bCs/>
                <w:sz w:val="30"/>
                <w:szCs w:val="30"/>
              </w:rPr>
              <w:t>157,752</w:t>
            </w:r>
          </w:p>
        </w:tc>
        <w:tc>
          <w:tcPr>
            <w:tcW w:w="234" w:type="dxa"/>
            <w:vAlign w:val="bottom"/>
          </w:tcPr>
          <w:p w14:paraId="0994B0D5" w14:textId="77777777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097FF" w14:textId="3EE89772" w:rsidR="00035824" w:rsidRPr="006C1AD9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1AD9">
              <w:rPr>
                <w:rFonts w:ascii="Angsana New" w:hAnsi="Angsana New"/>
                <w:b/>
                <w:bCs/>
                <w:sz w:val="30"/>
                <w:szCs w:val="30"/>
              </w:rPr>
              <w:t>355,352</w:t>
            </w:r>
          </w:p>
        </w:tc>
      </w:tr>
    </w:tbl>
    <w:p w14:paraId="607FDC7B" w14:textId="77777777" w:rsidR="003C694D" w:rsidRPr="006C1AD9" w:rsidRDefault="003C694D" w:rsidP="00DA6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2DB4C988" w14:textId="77777777" w:rsidR="005D1D21" w:rsidRPr="006C1AD9" w:rsidRDefault="00550728" w:rsidP="004A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C1AD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C1AD9">
        <w:rPr>
          <w:rFonts w:ascii="Angsana New" w:hAnsi="Angsana New"/>
          <w:sz w:val="30"/>
          <w:szCs w:val="30"/>
        </w:rPr>
        <w:t xml:space="preserve">31 </w:t>
      </w:r>
      <w:r w:rsidRPr="006C1AD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C1AD9">
        <w:rPr>
          <w:rFonts w:ascii="Angsana New" w:hAnsi="Angsana New"/>
          <w:sz w:val="30"/>
          <w:szCs w:val="30"/>
        </w:rPr>
        <w:t xml:space="preserve">2564 </w:t>
      </w:r>
      <w:r w:rsidRPr="006C1AD9">
        <w:rPr>
          <w:rFonts w:ascii="Angsana New" w:hAnsi="Angsana New" w:hint="cs"/>
          <w:sz w:val="30"/>
          <w:szCs w:val="30"/>
          <w:cs/>
        </w:rPr>
        <w:t>กลุ่มบริษัทมีเงินกู้ยืมระยะสั้นจากสถาบัน</w:t>
      </w:r>
      <w:r w:rsidR="00791B5B" w:rsidRPr="006C1AD9">
        <w:rPr>
          <w:rFonts w:ascii="Angsana New" w:hAnsi="Angsana New" w:hint="cs"/>
          <w:sz w:val="30"/>
          <w:szCs w:val="30"/>
          <w:cs/>
        </w:rPr>
        <w:t>การเงิน ได้แก่ ตั๋วสัญญาใช้เงิน ซึ่งมีกำหนด</w:t>
      </w:r>
      <w:r w:rsidR="00571F3A" w:rsidRPr="006C1AD9">
        <w:rPr>
          <w:rFonts w:ascii="Angsana New" w:hAnsi="Angsana New" w:hint="cs"/>
          <w:sz w:val="30"/>
          <w:szCs w:val="30"/>
          <w:cs/>
        </w:rPr>
        <w:t xml:space="preserve">ชำระคืนภายในปี </w:t>
      </w:r>
      <w:r w:rsidR="00571F3A" w:rsidRPr="006C1AD9">
        <w:rPr>
          <w:rFonts w:ascii="Angsana New" w:hAnsi="Angsana New"/>
          <w:sz w:val="30"/>
          <w:szCs w:val="30"/>
        </w:rPr>
        <w:t xml:space="preserve">2565 </w:t>
      </w:r>
      <w:r w:rsidR="00571F3A" w:rsidRPr="006C1AD9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โดยมีอัตราดอกเบี้ยระหว่างร้อยละ </w:t>
      </w:r>
      <w:r w:rsidR="00EA555C" w:rsidRPr="006C1AD9">
        <w:rPr>
          <w:rFonts w:ascii="Angsana New" w:hAnsi="Angsana New"/>
          <w:sz w:val="30"/>
          <w:szCs w:val="30"/>
        </w:rPr>
        <w:t>0.</w:t>
      </w:r>
      <w:r w:rsidR="00D84ACD" w:rsidRPr="006C1AD9">
        <w:rPr>
          <w:rFonts w:ascii="Angsana New" w:hAnsi="Angsana New"/>
          <w:sz w:val="30"/>
          <w:szCs w:val="30"/>
        </w:rPr>
        <w:t>70</w:t>
      </w:r>
      <w:r w:rsidR="00EA555C" w:rsidRPr="006C1AD9">
        <w:rPr>
          <w:rFonts w:ascii="Angsana New" w:hAnsi="Angsana New"/>
          <w:sz w:val="30"/>
          <w:szCs w:val="30"/>
        </w:rPr>
        <w:t xml:space="preserve"> – 1.9</w:t>
      </w:r>
      <w:r w:rsidR="00D84ACD" w:rsidRPr="006C1AD9">
        <w:rPr>
          <w:rFonts w:ascii="Angsana New" w:hAnsi="Angsana New"/>
          <w:sz w:val="30"/>
          <w:szCs w:val="30"/>
        </w:rPr>
        <w:t>7</w:t>
      </w:r>
      <w:r w:rsidR="00571F3A" w:rsidRPr="006C1AD9">
        <w:rPr>
          <w:rFonts w:ascii="Angsana New" w:hAnsi="Angsana New"/>
          <w:sz w:val="30"/>
          <w:szCs w:val="30"/>
        </w:rPr>
        <w:t xml:space="preserve"> </w:t>
      </w:r>
      <w:r w:rsidR="00571F3A" w:rsidRPr="006C1AD9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571F3A" w:rsidRPr="006C1AD9">
        <w:rPr>
          <w:rFonts w:ascii="Angsana New" w:hAnsi="Angsana New"/>
          <w:i/>
          <w:iCs/>
          <w:sz w:val="30"/>
          <w:szCs w:val="30"/>
        </w:rPr>
        <w:t>(2563</w:t>
      </w:r>
      <w:r w:rsidR="00EA555C" w:rsidRPr="006C1AD9">
        <w:rPr>
          <w:rFonts w:ascii="Angsana New" w:hAnsi="Angsana New"/>
          <w:i/>
          <w:iCs/>
          <w:sz w:val="30"/>
          <w:szCs w:val="30"/>
        </w:rPr>
        <w:t xml:space="preserve">: </w:t>
      </w:r>
      <w:r w:rsidR="00EA555C" w:rsidRPr="006C1AD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EA555C" w:rsidRPr="006C1AD9">
        <w:rPr>
          <w:rFonts w:ascii="Angsana New" w:hAnsi="Angsana New"/>
          <w:i/>
          <w:iCs/>
          <w:sz w:val="30"/>
          <w:szCs w:val="30"/>
        </w:rPr>
        <w:t xml:space="preserve">0.72 – 1.99 </w:t>
      </w:r>
      <w:r w:rsidR="00EA555C" w:rsidRPr="006C1AD9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5D1D21" w:rsidRPr="006C1AD9">
        <w:rPr>
          <w:rFonts w:ascii="Angsana New" w:hAnsi="Angsana New"/>
          <w:i/>
          <w:iCs/>
          <w:sz w:val="30"/>
          <w:szCs w:val="30"/>
        </w:rPr>
        <w:t>)</w:t>
      </w:r>
    </w:p>
    <w:p w14:paraId="342B0620" w14:textId="77777777" w:rsidR="005D1D21" w:rsidRPr="006C1AD9" w:rsidRDefault="005D1D21" w:rsidP="004A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D660997" w14:textId="7EEA6BF6" w:rsidR="00D53A2F" w:rsidRPr="00EF26FD" w:rsidRDefault="00D53A2F" w:rsidP="004E1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F26FD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3E8AA28C" w14:textId="77777777" w:rsidR="00D53A2F" w:rsidRPr="00EF26FD" w:rsidRDefault="00D53A2F" w:rsidP="004E19D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7D29167B" w14:textId="0D622D32" w:rsidR="005D1D21" w:rsidRPr="00EF26FD" w:rsidRDefault="00D53A2F" w:rsidP="004E19DA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EF26FD">
        <w:rPr>
          <w:rFonts w:ascii="Angsana New" w:hAnsi="Angsana New" w:cs="Angsana New"/>
          <w:cs/>
          <w:lang w:val="en-US"/>
        </w:rPr>
        <w:t>เมื่อวันที่</w:t>
      </w:r>
      <w:r w:rsidRPr="00EF26FD">
        <w:rPr>
          <w:rFonts w:ascii="Angsana New" w:hAnsi="Angsana New" w:cs="Angsana New"/>
          <w:color w:val="FFFFFF"/>
          <w:lang w:val="en-US"/>
        </w:rPr>
        <w:t>/</w:t>
      </w:r>
      <w:r w:rsidR="001E1B1A" w:rsidRPr="00EF26FD">
        <w:rPr>
          <w:rFonts w:ascii="Angsana New" w:hAnsi="Angsana New" w:cs="Angsana New"/>
          <w:lang w:val="en-US"/>
        </w:rPr>
        <w:t>27</w:t>
      </w:r>
      <w:r w:rsidRPr="00EF26FD">
        <w:rPr>
          <w:rFonts w:ascii="Angsana New" w:hAnsi="Angsana New" w:cs="Angsana New"/>
          <w:color w:val="FFFFFF"/>
          <w:lang w:val="en-US"/>
        </w:rPr>
        <w:t>/</w:t>
      </w:r>
      <w:r w:rsidRPr="00EF26FD">
        <w:rPr>
          <w:rFonts w:ascii="Angsana New" w:hAnsi="Angsana New" w:cs="Angsana New"/>
          <w:cs/>
          <w:lang w:val="en-US"/>
        </w:rPr>
        <w:t>พฤศจิกายน</w:t>
      </w:r>
      <w:r w:rsidRPr="00EF26FD">
        <w:rPr>
          <w:rFonts w:ascii="Angsana New" w:hAnsi="Angsana New" w:cs="Angsana New"/>
          <w:color w:val="FFFFFF"/>
          <w:lang w:val="en-US"/>
        </w:rPr>
        <w:t>/</w:t>
      </w:r>
      <w:r w:rsidR="001E1B1A" w:rsidRPr="00EF26FD">
        <w:rPr>
          <w:rFonts w:ascii="Angsana New" w:hAnsi="Angsana New" w:cs="Angsana New"/>
          <w:lang w:val="en-US"/>
        </w:rPr>
        <w:t>2557</w:t>
      </w:r>
      <w:r w:rsidRPr="00EF26FD">
        <w:rPr>
          <w:rFonts w:ascii="Angsana New" w:hAnsi="Angsana New" w:cs="Angsana New"/>
          <w:color w:val="FFFFFF"/>
          <w:lang w:val="en-US"/>
        </w:rPr>
        <w:t>/</w:t>
      </w:r>
      <w:r w:rsidRPr="00EF26FD">
        <w:rPr>
          <w:rFonts w:ascii="Angsana New" w:hAnsi="Angsana New" w:cs="Angsana New"/>
          <w:cs/>
          <w:lang w:val="en-US"/>
        </w:rPr>
        <w:t>บริษัทได้ทำสัญญากู้ยืมเงินกับสถาบันการเงิน</w:t>
      </w:r>
      <w:r w:rsidR="0060004A" w:rsidRPr="00EF26FD">
        <w:rPr>
          <w:rFonts w:ascii="Angsana New" w:hAnsi="Angsana New" w:cs="Angsana New" w:hint="cs"/>
          <w:cs/>
          <w:lang w:val="en-US"/>
        </w:rPr>
        <w:t>แห่งหนึ่ง</w:t>
      </w:r>
      <w:r w:rsidRPr="00EF26FD">
        <w:rPr>
          <w:rFonts w:ascii="Angsana New" w:hAnsi="Angsana New" w:cs="Angsana New"/>
          <w:cs/>
          <w:lang w:val="en-US"/>
        </w:rPr>
        <w:t>มีวงเงินกู้จำนวน</w:t>
      </w:r>
      <w:r w:rsidRPr="00EF26FD">
        <w:rPr>
          <w:rFonts w:ascii="Angsana New" w:hAnsi="Angsana New" w:cs="Angsana New"/>
          <w:color w:val="FFFFFF"/>
          <w:lang w:val="en-US"/>
        </w:rPr>
        <w:t>/</w:t>
      </w:r>
      <w:r w:rsidR="001E1B1A" w:rsidRPr="00EF26FD">
        <w:rPr>
          <w:rFonts w:ascii="Angsana New" w:hAnsi="Angsana New" w:cs="Angsana New"/>
          <w:lang w:val="en-US"/>
        </w:rPr>
        <w:t>80</w:t>
      </w:r>
      <w:r w:rsidRPr="00EF26FD">
        <w:rPr>
          <w:rFonts w:ascii="Angsana New" w:hAnsi="Angsana New" w:cs="Angsana New"/>
          <w:color w:val="FFFFFF"/>
          <w:lang w:val="en-US"/>
        </w:rPr>
        <w:t>/</w:t>
      </w:r>
      <w:r w:rsidRPr="00EF26FD">
        <w:rPr>
          <w:rFonts w:ascii="Angsana New" w:hAnsi="Angsana New" w:cs="Angsana New"/>
          <w:cs/>
          <w:lang w:val="en-US"/>
        </w:rPr>
        <w:t>ล้านบาท</w:t>
      </w:r>
      <w:r w:rsidR="005D1D21" w:rsidRPr="00EF26FD">
        <w:rPr>
          <w:rFonts w:ascii="Angsana New" w:hAnsi="Angsana New" w:cs="Angsana New"/>
          <w:cs/>
          <w:lang w:val="en-US"/>
        </w:rPr>
        <w:br/>
      </w:r>
      <w:r w:rsidRPr="00EF26FD">
        <w:rPr>
          <w:rFonts w:ascii="Angsana New" w:hAnsi="Angsana New" w:cs="Angsana New"/>
          <w:cs/>
          <w:lang w:val="en-US"/>
        </w:rPr>
        <w:t xml:space="preserve">เพื่อก่อสร้างอาคารเก็บสินค้าและอาคารพักสินค้า เงินกู้ยืมดังกล่าวมีอัตราดอกเบี้ยขั้นต่ำสำหรับเงินกู้ยืม </w:t>
      </w:r>
      <w:r w:rsidRPr="00EF26FD">
        <w:rPr>
          <w:rFonts w:ascii="Angsana New" w:hAnsi="Angsana New" w:cs="Angsana New"/>
          <w:lang w:val="en-US"/>
        </w:rPr>
        <w:t>(MLR)</w:t>
      </w:r>
      <w:r w:rsidR="005D1D21" w:rsidRPr="00EF26FD">
        <w:rPr>
          <w:rFonts w:ascii="Angsana New" w:hAnsi="Angsana New" w:cs="Angsana New"/>
          <w:cs/>
          <w:lang w:val="en-US"/>
        </w:rPr>
        <w:br/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 xml:space="preserve">ลบด้วยร้อยละ </w:t>
      </w:r>
      <w:r w:rsidR="001E1B1A" w:rsidRPr="00EF26FD">
        <w:rPr>
          <w:rFonts w:ascii="Angsana New" w:hAnsi="Angsana New" w:cs="Angsana New"/>
          <w:lang w:val="en-US"/>
        </w:rPr>
        <w:t>2</w:t>
      </w:r>
      <w:r w:rsidRPr="00EF26FD">
        <w:rPr>
          <w:rFonts w:ascii="Angsana New" w:hAnsi="Angsana New" w:cs="Angsana New"/>
          <w:lang w:val="en-US"/>
        </w:rPr>
        <w:t>.</w:t>
      </w:r>
      <w:r w:rsidR="001E1B1A" w:rsidRPr="00EF26FD">
        <w:rPr>
          <w:rFonts w:ascii="Angsana New" w:hAnsi="Angsana New" w:cs="Angsana New"/>
          <w:lang w:val="en-US"/>
        </w:rPr>
        <w:t>50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 xml:space="preserve">ต่อปี สำหรับสองปีแรก อัตราดอกเบี้ยขั้นต่ำสำหรับเงินกู้ยืม </w:t>
      </w:r>
      <w:r w:rsidRPr="00EF26FD">
        <w:rPr>
          <w:rFonts w:ascii="Angsana New" w:hAnsi="Angsana New" w:cs="Angsana New"/>
          <w:lang w:val="en-US"/>
        </w:rPr>
        <w:t xml:space="preserve">(MLR) </w:t>
      </w:r>
      <w:r w:rsidRPr="00EF26FD">
        <w:rPr>
          <w:rFonts w:ascii="Angsana New" w:hAnsi="Angsana New" w:cs="Angsana New"/>
          <w:cs/>
          <w:lang w:val="en-US"/>
        </w:rPr>
        <w:t xml:space="preserve">ลบด้วยร้อยละ </w:t>
      </w:r>
      <w:r w:rsidR="001E1B1A" w:rsidRPr="00EF26FD">
        <w:rPr>
          <w:rFonts w:ascii="Angsana New" w:hAnsi="Angsana New" w:cs="Angsana New"/>
          <w:lang w:val="en-US"/>
        </w:rPr>
        <w:t>2</w:t>
      </w:r>
      <w:r w:rsidRPr="00EF26FD">
        <w:rPr>
          <w:rFonts w:ascii="Angsana New" w:hAnsi="Angsana New" w:cs="Angsana New"/>
          <w:lang w:val="en-US"/>
        </w:rPr>
        <w:t>.</w:t>
      </w:r>
      <w:r w:rsidR="001E1B1A" w:rsidRPr="00EF26FD">
        <w:rPr>
          <w:rFonts w:ascii="Angsana New" w:hAnsi="Angsana New" w:cs="Angsana New"/>
          <w:lang w:val="en-US"/>
        </w:rPr>
        <w:t>00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 xml:space="preserve">ต่อปี สำหรับปีที่สามและสี่ และอัตราดอกเบี้ยขั้นต่ำสำหรับเงินกู้ยืม </w:t>
      </w:r>
      <w:r w:rsidRPr="00EF26FD">
        <w:rPr>
          <w:rFonts w:ascii="Angsana New" w:hAnsi="Angsana New" w:cs="Angsana New"/>
          <w:lang w:val="en-US"/>
        </w:rPr>
        <w:t xml:space="preserve">(MLR) </w:t>
      </w:r>
      <w:r w:rsidRPr="00EF26FD">
        <w:rPr>
          <w:rFonts w:ascii="Angsana New" w:hAnsi="Angsana New" w:cs="Angsana New"/>
          <w:cs/>
          <w:lang w:val="en-US"/>
        </w:rPr>
        <w:t xml:space="preserve">ลบด้วยร้อยละ </w:t>
      </w:r>
      <w:r w:rsidR="001E1B1A" w:rsidRPr="00EF26FD">
        <w:rPr>
          <w:rFonts w:ascii="Angsana New" w:hAnsi="Angsana New" w:cs="Angsana New"/>
          <w:lang w:val="en-US"/>
        </w:rPr>
        <w:t>1</w:t>
      </w:r>
      <w:r w:rsidRPr="00EF26FD">
        <w:rPr>
          <w:rFonts w:ascii="Angsana New" w:hAnsi="Angsana New" w:cs="Angsana New"/>
          <w:lang w:val="en-US"/>
        </w:rPr>
        <w:t>.</w:t>
      </w:r>
      <w:r w:rsidR="001E1B1A" w:rsidRPr="00EF26FD">
        <w:rPr>
          <w:rFonts w:ascii="Angsana New" w:hAnsi="Angsana New" w:cs="Angsana New"/>
          <w:lang w:val="en-US"/>
        </w:rPr>
        <w:t>50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 xml:space="preserve">ต่อปี สำหรับปีที่ห้าเป็นต้นไป มีกำหนดชำระคืนเงินต้นเป็นรายเดือนทุกเดือน เดือนละ </w:t>
      </w:r>
      <w:r w:rsidR="001E1B1A" w:rsidRPr="00EF26FD">
        <w:rPr>
          <w:rFonts w:ascii="Angsana New" w:hAnsi="Angsana New" w:cs="Angsana New"/>
          <w:lang w:val="en-US"/>
        </w:rPr>
        <w:t>1</w:t>
      </w:r>
      <w:r w:rsidRPr="00EF26FD">
        <w:rPr>
          <w:rFonts w:ascii="Angsana New" w:hAnsi="Angsana New" w:cs="Angsana New"/>
          <w:lang w:val="en-US"/>
        </w:rPr>
        <w:t>.</w:t>
      </w:r>
      <w:r w:rsidR="001E1B1A" w:rsidRPr="00EF26FD">
        <w:rPr>
          <w:rFonts w:ascii="Angsana New" w:hAnsi="Angsana New" w:cs="Angsana New"/>
          <w:lang w:val="en-US"/>
        </w:rPr>
        <w:t>12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>ล้านบาท และกำหนดชำระคืนเงินต้น</w:t>
      </w:r>
      <w:r w:rsidR="006C1AD9" w:rsidRPr="00EF26FD">
        <w:rPr>
          <w:rFonts w:ascii="Angsana New" w:hAnsi="Angsana New" w:cs="Angsana New"/>
          <w:cs/>
          <w:lang w:val="en-US"/>
        </w:rPr>
        <w:br/>
      </w:r>
      <w:r w:rsidRPr="00EF26FD">
        <w:rPr>
          <w:rFonts w:ascii="Angsana New" w:hAnsi="Angsana New" w:cs="Angsana New"/>
          <w:cs/>
          <w:lang w:val="en-US"/>
        </w:rPr>
        <w:t>ให้เสร็จสิ้นภายใน</w:t>
      </w:r>
      <w:r w:rsidRPr="00EF26FD">
        <w:rPr>
          <w:rFonts w:ascii="Angsana New" w:hAnsi="Angsana New" w:cs="Angsana New"/>
          <w:color w:val="FFFFFF"/>
          <w:cs/>
          <w:lang w:val="en-US"/>
        </w:rPr>
        <w:t>/</w:t>
      </w:r>
      <w:r w:rsidR="001E1B1A" w:rsidRPr="00EF26FD">
        <w:rPr>
          <w:rFonts w:ascii="Angsana New" w:hAnsi="Angsana New" w:cs="Angsana New"/>
          <w:lang w:val="en-US"/>
        </w:rPr>
        <w:t>8</w:t>
      </w:r>
      <w:r w:rsidRPr="00EF26FD">
        <w:rPr>
          <w:rFonts w:ascii="Angsana New" w:hAnsi="Angsana New" w:cs="Angsana New"/>
          <w:color w:val="FFFFFF"/>
          <w:cs/>
          <w:lang w:val="en-US"/>
        </w:rPr>
        <w:t>/</w:t>
      </w:r>
      <w:r w:rsidRPr="00EF26FD">
        <w:rPr>
          <w:rFonts w:ascii="Angsana New" w:hAnsi="Angsana New" w:cs="Angsana New"/>
          <w:cs/>
          <w:lang w:val="en-US"/>
        </w:rPr>
        <w:t>ปี</w:t>
      </w:r>
      <w:r w:rsidRPr="00EF26FD">
        <w:rPr>
          <w:rFonts w:ascii="Angsana New" w:hAnsi="Angsana New" w:cs="Angsana New"/>
          <w:color w:val="FFFFFF"/>
          <w:cs/>
          <w:lang w:val="en-US"/>
        </w:rPr>
        <w:t>/</w:t>
      </w:r>
      <w:r w:rsidRPr="00EF26FD">
        <w:rPr>
          <w:rFonts w:ascii="Angsana New" w:hAnsi="Angsana New" w:cs="Angsana New"/>
          <w:cs/>
          <w:lang w:val="en-US"/>
        </w:rPr>
        <w:t>นับจากวันเบิกรับเงินกู้งวดแรก</w:t>
      </w:r>
      <w:r w:rsidRPr="00EF26FD">
        <w:rPr>
          <w:rFonts w:ascii="Angsana New" w:hAnsi="Angsana New" w:cs="Angsana New"/>
          <w:color w:val="FFFFFF"/>
          <w:cs/>
          <w:lang w:val="en-US"/>
        </w:rPr>
        <w:t>/</w:t>
      </w:r>
      <w:r w:rsidRPr="00EF26FD">
        <w:rPr>
          <w:rFonts w:ascii="Angsana New" w:hAnsi="Angsana New" w:cs="Angsana New"/>
          <w:cs/>
          <w:lang w:val="en-US"/>
        </w:rPr>
        <w:t>ณ</w:t>
      </w:r>
      <w:r w:rsidRPr="00EF26FD">
        <w:rPr>
          <w:rFonts w:ascii="Angsana New" w:hAnsi="Angsana New" w:cs="Angsana New"/>
          <w:color w:val="FFFFFF"/>
          <w:cs/>
          <w:lang w:val="en-US"/>
        </w:rPr>
        <w:t>/</w:t>
      </w:r>
      <w:r w:rsidRPr="00EF26FD">
        <w:rPr>
          <w:rFonts w:ascii="Angsana New" w:hAnsi="Angsana New" w:cs="Angsana New"/>
          <w:cs/>
          <w:lang w:val="en-US"/>
        </w:rPr>
        <w:t>วันที่</w:t>
      </w:r>
      <w:r w:rsidRPr="00EF26FD">
        <w:rPr>
          <w:rFonts w:ascii="Angsana New" w:hAnsi="Angsana New" w:cs="Angsana New"/>
          <w:color w:val="FFFFFF"/>
          <w:cs/>
          <w:lang w:val="en-US"/>
        </w:rPr>
        <w:t>/</w:t>
      </w:r>
      <w:r w:rsidR="001E1B1A" w:rsidRPr="00EF26FD">
        <w:rPr>
          <w:rFonts w:ascii="Angsana New" w:hAnsi="Angsana New" w:cs="Angsana New"/>
          <w:lang w:val="en-US"/>
        </w:rPr>
        <w:t>31</w:t>
      </w:r>
      <w:r w:rsidRPr="00EF26FD">
        <w:rPr>
          <w:rFonts w:ascii="Angsana New" w:hAnsi="Angsana New" w:cs="Angsana New"/>
          <w:color w:val="FFFFFF"/>
          <w:cs/>
          <w:lang w:val="en-US"/>
        </w:rPr>
        <w:t>/</w:t>
      </w:r>
      <w:r w:rsidRPr="00EF26FD">
        <w:rPr>
          <w:rFonts w:ascii="Angsana New" w:hAnsi="Angsana New" w:cs="Angsana New"/>
          <w:cs/>
          <w:lang w:val="en-US"/>
        </w:rPr>
        <w:t>ธันวาคม</w:t>
      </w:r>
      <w:r w:rsidRPr="00EF26FD">
        <w:rPr>
          <w:rFonts w:ascii="Angsana New" w:hAnsi="Angsana New" w:cs="Angsana New"/>
          <w:color w:val="FFFFFF"/>
          <w:cs/>
          <w:lang w:val="en-US"/>
        </w:rPr>
        <w:t>/</w:t>
      </w:r>
      <w:r w:rsidR="001E1B1A" w:rsidRPr="00EF26FD">
        <w:rPr>
          <w:rFonts w:ascii="Angsana New" w:hAnsi="Angsana New" w:cs="Angsana New"/>
          <w:lang w:val="en-US"/>
        </w:rPr>
        <w:t>256</w:t>
      </w:r>
      <w:r w:rsidR="005D7E44" w:rsidRPr="00EF26FD">
        <w:rPr>
          <w:rFonts w:ascii="Angsana New" w:hAnsi="Angsana New" w:cs="Angsana New"/>
          <w:lang w:val="en-US"/>
        </w:rPr>
        <w:t>4</w:t>
      </w:r>
      <w:r w:rsidRPr="00EF26FD">
        <w:rPr>
          <w:rFonts w:ascii="Angsana New" w:hAnsi="Angsana New" w:cs="Angsana New"/>
          <w:color w:val="FFFFFF"/>
          <w:cs/>
          <w:lang w:val="en-US"/>
        </w:rPr>
        <w:t>/</w:t>
      </w:r>
      <w:r w:rsidRPr="00EF26FD">
        <w:rPr>
          <w:rFonts w:ascii="Angsana New" w:hAnsi="Angsana New" w:cs="Angsana New"/>
          <w:cs/>
          <w:lang w:val="en-US"/>
        </w:rPr>
        <w:t>บริษัทไม่มีวงเงินกู้ยืมที่ยังไม่ได้เบิกใช้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i/>
          <w:iCs/>
          <w:cs/>
          <w:lang w:val="en-US"/>
        </w:rPr>
        <w:t>(</w:t>
      </w:r>
      <w:r w:rsidR="001E1B1A" w:rsidRPr="00EF26FD">
        <w:rPr>
          <w:rFonts w:ascii="Angsana New" w:hAnsi="Angsana New" w:cs="Angsana New"/>
          <w:i/>
          <w:iCs/>
          <w:lang w:val="en-US"/>
        </w:rPr>
        <w:t>256</w:t>
      </w:r>
      <w:r w:rsidR="005D7E44" w:rsidRPr="00EF26FD">
        <w:rPr>
          <w:rFonts w:ascii="Angsana New" w:hAnsi="Angsana New" w:cs="Angsana New"/>
          <w:i/>
          <w:iCs/>
          <w:lang w:val="en-US"/>
        </w:rPr>
        <w:t>3</w:t>
      </w:r>
      <w:r w:rsidRPr="00EF26FD">
        <w:rPr>
          <w:rFonts w:ascii="Angsana New" w:hAnsi="Angsana New" w:cs="Angsana New"/>
          <w:i/>
          <w:iCs/>
          <w:lang w:val="en-US"/>
        </w:rPr>
        <w:t>:</w:t>
      </w:r>
      <w:r w:rsidRPr="00EF26FD">
        <w:rPr>
          <w:rFonts w:ascii="Angsana New" w:hAnsi="Angsana New" w:cs="Angsana New"/>
          <w:i/>
          <w:iCs/>
          <w:cs/>
          <w:lang w:val="en-US"/>
        </w:rPr>
        <w:t>ไม่มี</w:t>
      </w:r>
      <w:r w:rsidR="005D1D21" w:rsidRPr="00EF26FD">
        <w:rPr>
          <w:rFonts w:ascii="Angsana New" w:hAnsi="Angsana New" w:cs="Angsana New"/>
          <w:i/>
          <w:iCs/>
          <w:lang w:val="en-US"/>
        </w:rPr>
        <w:t>)</w:t>
      </w:r>
    </w:p>
    <w:p w14:paraId="09F793B8" w14:textId="77777777" w:rsidR="006C1AD9" w:rsidRPr="00EF26FD" w:rsidRDefault="006C1AD9" w:rsidP="004E19DA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cs/>
        </w:rPr>
      </w:pPr>
    </w:p>
    <w:p w14:paraId="49662B33" w14:textId="34EA0BA4" w:rsidR="00D53A2F" w:rsidRPr="00EF26FD" w:rsidRDefault="00D53A2F" w:rsidP="004E19DA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EF26FD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1E1B1A" w:rsidRPr="00EF26FD">
        <w:rPr>
          <w:rFonts w:ascii="Angsana New" w:hAnsi="Angsana New" w:cs="Angsana New"/>
          <w:lang w:val="en-US"/>
        </w:rPr>
        <w:t>17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 xml:space="preserve">กันยายน </w:t>
      </w:r>
      <w:r w:rsidR="001E1B1A" w:rsidRPr="00EF26FD">
        <w:rPr>
          <w:rFonts w:ascii="Angsana New" w:hAnsi="Angsana New" w:cs="Angsana New"/>
          <w:lang w:val="en-US"/>
        </w:rPr>
        <w:t>2558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 w:rsidR="001E1B1A" w:rsidRPr="00EF26FD">
        <w:rPr>
          <w:rFonts w:ascii="Angsana New" w:hAnsi="Angsana New" w:cs="Angsana New"/>
          <w:lang w:val="en-US"/>
        </w:rPr>
        <w:t>450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 xml:space="preserve">ล้านบาท เพื่อใช้ในการซื้อเครื่องจักร อุปกรณ์ และปรับปรุงพื้นที่ติดตั้งเครื่องจักร เงินกู้ยืมดังกล่าวมีอัตราดอกเบี้ยขั้นต่ำสำหรับเงินกู้ยืม </w:t>
      </w:r>
      <w:r w:rsidRPr="00EF26FD">
        <w:rPr>
          <w:rFonts w:ascii="Angsana New" w:hAnsi="Angsana New" w:cs="Angsana New"/>
          <w:lang w:val="en-US"/>
        </w:rPr>
        <w:t xml:space="preserve">(MLR) </w:t>
      </w:r>
      <w:r w:rsidRPr="00EF26FD">
        <w:rPr>
          <w:rFonts w:ascii="Angsana New" w:hAnsi="Angsana New" w:cs="Angsana New"/>
          <w:cs/>
          <w:lang w:val="en-US"/>
        </w:rPr>
        <w:t xml:space="preserve">ลบด้วยร้อยละ </w:t>
      </w:r>
      <w:r w:rsidR="001E1B1A" w:rsidRPr="00EF26FD">
        <w:rPr>
          <w:rFonts w:ascii="Angsana New" w:hAnsi="Angsana New" w:cs="Angsana New"/>
          <w:lang w:val="en-US"/>
        </w:rPr>
        <w:t>2</w:t>
      </w:r>
      <w:r w:rsidRPr="00EF26FD">
        <w:rPr>
          <w:rFonts w:ascii="Angsana New" w:hAnsi="Angsana New" w:cs="Angsana New"/>
          <w:lang w:val="en-US"/>
        </w:rPr>
        <w:t>.</w:t>
      </w:r>
      <w:r w:rsidR="001E1B1A" w:rsidRPr="00EF26FD">
        <w:rPr>
          <w:rFonts w:ascii="Angsana New" w:hAnsi="Angsana New" w:cs="Angsana New"/>
          <w:lang w:val="en-US"/>
        </w:rPr>
        <w:t>50</w:t>
      </w:r>
      <w:r w:rsidRPr="00EF26FD">
        <w:rPr>
          <w:rFonts w:ascii="Angsana New" w:hAnsi="Angsana New" w:cs="Angsana New"/>
          <w:lang w:val="en-US"/>
        </w:rPr>
        <w:t xml:space="preserve">  </w:t>
      </w:r>
      <w:r w:rsidRPr="00EF26FD">
        <w:rPr>
          <w:rFonts w:ascii="Angsana New" w:hAnsi="Angsana New" w:cs="Angsana New"/>
          <w:cs/>
          <w:lang w:val="en-US"/>
        </w:rPr>
        <w:t xml:space="preserve">ต่อปี สำหรับสองปีแรก อัตราดอกเบี้ยขั้นต่ำสำหรับเงินกู้ยืม </w:t>
      </w:r>
      <w:r w:rsidRPr="00EF26FD">
        <w:rPr>
          <w:rFonts w:ascii="Angsana New" w:hAnsi="Angsana New" w:cs="Angsana New"/>
          <w:lang w:val="en-US"/>
        </w:rPr>
        <w:t xml:space="preserve">(MLR) </w:t>
      </w:r>
      <w:r w:rsidRPr="00EF26FD">
        <w:rPr>
          <w:rFonts w:ascii="Angsana New" w:hAnsi="Angsana New" w:cs="Angsana New"/>
          <w:cs/>
          <w:lang w:val="en-US"/>
        </w:rPr>
        <w:t xml:space="preserve">  ลบด้วยร้อยละ </w:t>
      </w:r>
      <w:r w:rsidR="001E1B1A" w:rsidRPr="00EF26FD">
        <w:rPr>
          <w:rFonts w:ascii="Angsana New" w:hAnsi="Angsana New" w:cs="Angsana New"/>
          <w:lang w:val="en-US"/>
        </w:rPr>
        <w:t>2</w:t>
      </w:r>
      <w:r w:rsidRPr="00EF26FD">
        <w:rPr>
          <w:rFonts w:ascii="Angsana New" w:hAnsi="Angsana New" w:cs="Angsana New"/>
          <w:lang w:val="en-US"/>
        </w:rPr>
        <w:t>.</w:t>
      </w:r>
      <w:r w:rsidR="001E1B1A" w:rsidRPr="00EF26FD">
        <w:rPr>
          <w:rFonts w:ascii="Angsana New" w:hAnsi="Angsana New" w:cs="Angsana New"/>
          <w:lang w:val="en-US"/>
        </w:rPr>
        <w:t>00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>ต่อปี สำหรับปีที่สามเป็นต้นไป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 xml:space="preserve">ดอกเบี้ยจ่ายทุกเดือน มีกำหนดชำระคืนเงินต้นเป็นรายเดือน  ทุกเดือน เดือนละ </w:t>
      </w:r>
      <w:r w:rsidR="001E1B1A" w:rsidRPr="00EF26FD">
        <w:rPr>
          <w:rFonts w:ascii="Angsana New" w:hAnsi="Angsana New" w:cs="Angsana New"/>
          <w:lang w:val="en-US"/>
        </w:rPr>
        <w:t>4</w:t>
      </w:r>
      <w:r w:rsidRPr="00EF26FD">
        <w:rPr>
          <w:rFonts w:ascii="Angsana New" w:hAnsi="Angsana New" w:cs="Angsana New"/>
          <w:lang w:val="en-US"/>
        </w:rPr>
        <w:t>.</w:t>
      </w:r>
      <w:r w:rsidR="001E1B1A" w:rsidRPr="00EF26FD">
        <w:rPr>
          <w:rFonts w:ascii="Angsana New" w:hAnsi="Angsana New" w:cs="Angsana New"/>
          <w:lang w:val="en-US"/>
        </w:rPr>
        <w:t>7</w:t>
      </w:r>
      <w:r w:rsidRPr="00EF26FD">
        <w:rPr>
          <w:rFonts w:ascii="Angsana New" w:hAnsi="Angsana New" w:cs="Angsana New"/>
          <w:cs/>
          <w:lang w:val="en-US"/>
        </w:rPr>
        <w:t xml:space="preserve"> ล้านบาท และกำหนดชำระคืนเงินต้นให้เสร็จสิ้นภายใน </w:t>
      </w:r>
      <w:r w:rsidR="001E1B1A" w:rsidRPr="00EF26FD">
        <w:rPr>
          <w:rFonts w:ascii="Angsana New" w:hAnsi="Angsana New" w:cs="Angsana New"/>
          <w:lang w:val="en-US"/>
        </w:rPr>
        <w:t>10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>ปี นับจากวันเบิกรับเงินกู้งวดแรก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 xml:space="preserve">ณ วันที่ </w:t>
      </w:r>
      <w:r w:rsidR="001E1B1A" w:rsidRPr="00EF26FD">
        <w:rPr>
          <w:rFonts w:ascii="Angsana New" w:hAnsi="Angsana New" w:cs="Angsana New"/>
          <w:lang w:val="en-US"/>
        </w:rPr>
        <w:t>31</w:t>
      </w:r>
      <w:r w:rsidRPr="00EF26FD">
        <w:rPr>
          <w:rFonts w:ascii="Angsana New" w:hAnsi="Angsana New" w:cs="Angsana New"/>
          <w:cs/>
          <w:lang w:val="en-US"/>
        </w:rPr>
        <w:t xml:space="preserve"> ธันวาคม </w:t>
      </w:r>
      <w:r w:rsidR="001E1B1A" w:rsidRPr="00EF26FD">
        <w:rPr>
          <w:rFonts w:ascii="Angsana New" w:hAnsi="Angsana New" w:cs="Angsana New"/>
          <w:lang w:val="en-US"/>
        </w:rPr>
        <w:t>256</w:t>
      </w:r>
      <w:r w:rsidR="00E51013" w:rsidRPr="00EF26FD">
        <w:rPr>
          <w:rFonts w:ascii="Angsana New" w:hAnsi="Angsana New" w:cs="Angsana New"/>
          <w:lang w:val="en-US"/>
        </w:rPr>
        <w:t>4</w:t>
      </w:r>
      <w:r w:rsidRPr="00EF26FD">
        <w:rPr>
          <w:rFonts w:ascii="Angsana New" w:hAnsi="Angsana New" w:cs="Angsana New"/>
          <w:cs/>
          <w:lang w:val="en-US"/>
        </w:rPr>
        <w:t xml:space="preserve"> บริษัทยังมีวงเงินกู้ยืมที่ยังไม่ได้เบิกใช้จำนวน</w:t>
      </w:r>
      <w:r w:rsidRPr="00EF26FD">
        <w:rPr>
          <w:rFonts w:ascii="Angsana New" w:hAnsi="Angsana New" w:cs="Angsana New"/>
          <w:lang w:val="en-US"/>
        </w:rPr>
        <w:t xml:space="preserve"> </w:t>
      </w:r>
      <w:r w:rsidR="001E1B1A" w:rsidRPr="00EF26FD">
        <w:rPr>
          <w:rFonts w:ascii="Angsana New" w:hAnsi="Angsana New" w:cs="Angsana New"/>
          <w:lang w:val="en-US"/>
        </w:rPr>
        <w:t>41</w:t>
      </w:r>
      <w:r w:rsidRPr="00EF26FD">
        <w:rPr>
          <w:rFonts w:ascii="Angsana New" w:hAnsi="Angsana New" w:cs="Angsana New"/>
          <w:lang w:val="en-US"/>
        </w:rPr>
        <w:t>.</w:t>
      </w:r>
      <w:r w:rsidR="001E1B1A" w:rsidRPr="00EF26FD">
        <w:rPr>
          <w:rFonts w:ascii="Angsana New" w:hAnsi="Angsana New" w:cs="Angsana New"/>
          <w:lang w:val="en-US"/>
        </w:rPr>
        <w:t>8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>ล้านบาท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i/>
          <w:iCs/>
          <w:cs/>
          <w:lang w:val="en-US"/>
        </w:rPr>
        <w:t>(</w:t>
      </w:r>
      <w:r w:rsidR="001E1B1A" w:rsidRPr="00EF26FD">
        <w:rPr>
          <w:rFonts w:ascii="Angsana New" w:hAnsi="Angsana New" w:cs="Angsana New"/>
          <w:i/>
          <w:iCs/>
          <w:lang w:val="en-US"/>
        </w:rPr>
        <w:t>256</w:t>
      </w:r>
      <w:r w:rsidR="00E51013" w:rsidRPr="00EF26FD">
        <w:rPr>
          <w:rFonts w:ascii="Angsana New" w:hAnsi="Angsana New" w:cs="Angsana New"/>
          <w:i/>
          <w:iCs/>
          <w:lang w:val="en-US"/>
        </w:rPr>
        <w:t>3</w:t>
      </w:r>
      <w:r w:rsidRPr="00EF26FD">
        <w:rPr>
          <w:rFonts w:ascii="Angsana New" w:hAnsi="Angsana New" w:cs="Angsana New"/>
          <w:i/>
          <w:iCs/>
          <w:lang w:val="en-US"/>
        </w:rPr>
        <w:t xml:space="preserve">: </w:t>
      </w:r>
      <w:r w:rsidR="001E1B1A" w:rsidRPr="00EF26FD">
        <w:rPr>
          <w:rFonts w:ascii="Angsana New" w:hAnsi="Angsana New" w:cs="Angsana New"/>
          <w:i/>
          <w:iCs/>
          <w:lang w:val="en-US"/>
        </w:rPr>
        <w:t>41</w:t>
      </w:r>
      <w:r w:rsidRPr="00EF26FD">
        <w:rPr>
          <w:rFonts w:ascii="Angsana New" w:hAnsi="Angsana New" w:cs="Angsana New"/>
          <w:i/>
          <w:iCs/>
          <w:lang w:val="en-US"/>
        </w:rPr>
        <w:t>.</w:t>
      </w:r>
      <w:r w:rsidR="001E1B1A" w:rsidRPr="00EF26FD">
        <w:rPr>
          <w:rFonts w:ascii="Angsana New" w:hAnsi="Angsana New" w:cs="Angsana New"/>
          <w:i/>
          <w:iCs/>
          <w:lang w:val="en-US"/>
        </w:rPr>
        <w:t>8</w:t>
      </w:r>
      <w:r w:rsidRPr="00EF26FD">
        <w:rPr>
          <w:rFonts w:ascii="Angsana New" w:hAnsi="Angsana New" w:cs="Angsana New"/>
          <w:i/>
          <w:iCs/>
          <w:lang w:val="en-US"/>
        </w:rPr>
        <w:t xml:space="preserve"> </w:t>
      </w:r>
      <w:r w:rsidRPr="00EF26FD">
        <w:rPr>
          <w:rFonts w:ascii="Angsana New" w:hAnsi="Angsana New" w:cs="Angsana New"/>
          <w:i/>
          <w:iCs/>
          <w:cs/>
          <w:lang w:val="en-US"/>
        </w:rPr>
        <w:t>ล้านบาท)</w:t>
      </w:r>
    </w:p>
    <w:p w14:paraId="260E5CC4" w14:textId="16AA99B0" w:rsidR="00290222" w:rsidRDefault="00290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</w:rPr>
        <w:br w:type="page"/>
      </w:r>
    </w:p>
    <w:p w14:paraId="6920F316" w14:textId="27D3E979" w:rsidR="002B2563" w:rsidRPr="00EF26FD" w:rsidRDefault="00D53A2F" w:rsidP="002B2563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spacing w:val="-3"/>
          <w:lang w:val="en-US"/>
        </w:rPr>
      </w:pPr>
      <w:r w:rsidRPr="00EF26FD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1E1B1A" w:rsidRPr="00EF26FD">
        <w:rPr>
          <w:rFonts w:ascii="Angsana New" w:hAnsi="Angsana New" w:cs="Angsana New"/>
          <w:lang w:val="en-US"/>
        </w:rPr>
        <w:t>23</w:t>
      </w:r>
      <w:r w:rsidRPr="00EF26FD">
        <w:rPr>
          <w:rFonts w:ascii="Angsana New" w:hAnsi="Angsana New" w:cs="Angsana New"/>
          <w:cs/>
          <w:lang w:val="en-US"/>
        </w:rPr>
        <w:t xml:space="preserve"> กุมภาพันธ์ </w:t>
      </w:r>
      <w:r w:rsidR="001E1B1A" w:rsidRPr="00EF26FD">
        <w:rPr>
          <w:rFonts w:ascii="Angsana New" w:hAnsi="Angsana New" w:cs="Angsana New"/>
          <w:lang w:val="en-US"/>
        </w:rPr>
        <w:t>2560</w:t>
      </w:r>
      <w:r w:rsidRPr="00EF26FD">
        <w:rPr>
          <w:rFonts w:ascii="Angsana New" w:hAnsi="Angsana New" w:cs="Angsana New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1E1B1A" w:rsidRPr="00EF26FD">
        <w:rPr>
          <w:rFonts w:ascii="Angsana New" w:hAnsi="Angsana New" w:cs="Angsana New"/>
          <w:lang w:val="en-US"/>
        </w:rPr>
        <w:t>92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>ล้านบาท เพื่อใช้ในการก่อสร้างสิ่งปลูกสร้าง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 xml:space="preserve">ปรับปรุงที่ดิน และงานก่อสร้างอื่นๆ เงินกู้ยืมดังกล่าวมีอัตราดอกเบี้ยขั้นต่ำสำหรับเงินกู้ยืม </w:t>
      </w:r>
      <w:r w:rsidRPr="00EF26FD">
        <w:rPr>
          <w:rFonts w:ascii="Angsana New" w:hAnsi="Angsana New" w:cs="Angsana New"/>
          <w:lang w:val="en-US"/>
        </w:rPr>
        <w:t xml:space="preserve">(MLR) </w:t>
      </w:r>
      <w:r w:rsidRPr="00EF26FD">
        <w:rPr>
          <w:rFonts w:ascii="Angsana New" w:hAnsi="Angsana New" w:cs="Angsana New"/>
          <w:cs/>
          <w:lang w:val="en-US"/>
        </w:rPr>
        <w:t xml:space="preserve">ลบด้วยร้อยละ </w:t>
      </w:r>
      <w:r w:rsidR="001E1B1A" w:rsidRPr="00EF26FD">
        <w:rPr>
          <w:rFonts w:ascii="Angsana New" w:hAnsi="Angsana New" w:cs="Angsana New"/>
          <w:lang w:val="en-US"/>
        </w:rPr>
        <w:t>2</w:t>
      </w:r>
      <w:r w:rsidRPr="00EF26FD">
        <w:rPr>
          <w:rFonts w:ascii="Angsana New" w:hAnsi="Angsana New" w:cs="Angsana New"/>
          <w:lang w:val="en-US"/>
        </w:rPr>
        <w:t>.</w:t>
      </w:r>
      <w:r w:rsidR="001E1B1A" w:rsidRPr="00EF26FD">
        <w:rPr>
          <w:rFonts w:ascii="Angsana New" w:hAnsi="Angsana New" w:cs="Angsana New"/>
          <w:lang w:val="en-US"/>
        </w:rPr>
        <w:t>50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 xml:space="preserve">ต่อปี สำหรับสองปีแรก อัตราดอกเบี้ยขั้นต่ำสำหรับเงินกู้ยืม </w:t>
      </w:r>
      <w:r w:rsidRPr="00EF26FD">
        <w:rPr>
          <w:rFonts w:ascii="Angsana New" w:hAnsi="Angsana New" w:cs="Angsana New"/>
          <w:lang w:val="en-US"/>
        </w:rPr>
        <w:t>(MLR)</w:t>
      </w:r>
      <w:r w:rsidR="006D36F0" w:rsidRPr="00EF26FD">
        <w:rPr>
          <w:rFonts w:ascii="Angsana New" w:hAnsi="Angsana New" w:cs="Angsana New"/>
          <w:cs/>
          <w:lang w:val="en-US"/>
        </w:rPr>
        <w:br/>
      </w:r>
      <w:r w:rsidRPr="00EF26FD">
        <w:rPr>
          <w:rFonts w:ascii="Angsana New" w:hAnsi="Angsana New" w:cs="Angsana New"/>
          <w:cs/>
          <w:lang w:val="en-US"/>
        </w:rPr>
        <w:t xml:space="preserve">ลบด้วยร้อยละ </w:t>
      </w:r>
      <w:r w:rsidR="001E1B1A" w:rsidRPr="00EF26FD">
        <w:rPr>
          <w:rFonts w:ascii="Angsana New" w:hAnsi="Angsana New" w:cs="Angsana New"/>
          <w:lang w:val="en-US"/>
        </w:rPr>
        <w:t>2</w:t>
      </w:r>
      <w:r w:rsidRPr="00EF26FD">
        <w:rPr>
          <w:rFonts w:ascii="Angsana New" w:hAnsi="Angsana New" w:cs="Angsana New"/>
          <w:lang w:val="en-US"/>
        </w:rPr>
        <w:t>.</w:t>
      </w:r>
      <w:r w:rsidR="001E1B1A" w:rsidRPr="00EF26FD">
        <w:rPr>
          <w:rFonts w:ascii="Angsana New" w:hAnsi="Angsana New" w:cs="Angsana New"/>
          <w:lang w:val="en-US"/>
        </w:rPr>
        <w:t>00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>ต่อปี สำหรับปีที่สามเป็นต้นไป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>ดอกเบี้ยจ่ายทุกเดือน มีกำหนดชำระคืนเงินต้นเป็นรายเดือน</w:t>
      </w:r>
      <w:r w:rsidR="006D36F0" w:rsidRPr="00EF26FD">
        <w:rPr>
          <w:rFonts w:ascii="Angsana New" w:hAnsi="Angsana New" w:cs="Angsana New"/>
          <w:cs/>
          <w:lang w:val="en-US"/>
        </w:rPr>
        <w:br/>
      </w:r>
      <w:r w:rsidRPr="00EF26FD">
        <w:rPr>
          <w:rFonts w:ascii="Angsana New" w:hAnsi="Angsana New" w:cs="Angsana New"/>
          <w:cs/>
          <w:lang w:val="en-US"/>
        </w:rPr>
        <w:t xml:space="preserve">ทุกเดือน เดือนละ </w:t>
      </w:r>
      <w:r w:rsidR="001E1B1A" w:rsidRPr="00EF26FD">
        <w:rPr>
          <w:rFonts w:ascii="Angsana New" w:hAnsi="Angsana New" w:cs="Angsana New"/>
          <w:lang w:val="en-US"/>
        </w:rPr>
        <w:t>0</w:t>
      </w:r>
      <w:r w:rsidRPr="00EF26FD">
        <w:rPr>
          <w:rFonts w:ascii="Angsana New" w:hAnsi="Angsana New" w:cs="Angsana New"/>
          <w:lang w:val="en-US"/>
        </w:rPr>
        <w:t>.</w:t>
      </w:r>
      <w:r w:rsidR="001E1B1A" w:rsidRPr="00EF26FD">
        <w:rPr>
          <w:rFonts w:ascii="Angsana New" w:hAnsi="Angsana New" w:cs="Angsana New"/>
          <w:lang w:val="en-US"/>
        </w:rPr>
        <w:t>96</w:t>
      </w:r>
      <w:r w:rsidRPr="00EF26FD">
        <w:rPr>
          <w:rFonts w:ascii="Angsana New" w:hAnsi="Angsana New" w:cs="Angsana New"/>
          <w:cs/>
          <w:lang w:val="en-US"/>
        </w:rPr>
        <w:t xml:space="preserve"> ล้านบาท และกำหนดชำระคืนเงินต้นให้เสร็จสิ้นภายใน </w:t>
      </w:r>
      <w:r w:rsidR="001E1B1A" w:rsidRPr="00EF26FD">
        <w:rPr>
          <w:rFonts w:ascii="Angsana New" w:hAnsi="Angsana New" w:cs="Angsana New"/>
          <w:lang w:val="en-US"/>
        </w:rPr>
        <w:t>10</w:t>
      </w:r>
      <w:r w:rsidRPr="00EF26FD">
        <w:rPr>
          <w:rFonts w:ascii="Angsana New" w:hAnsi="Angsana New" w:cs="Angsana New"/>
          <w:lang w:val="en-US"/>
        </w:rPr>
        <w:t xml:space="preserve"> </w:t>
      </w:r>
      <w:r w:rsidRPr="00EF26FD">
        <w:rPr>
          <w:rFonts w:ascii="Angsana New" w:hAnsi="Angsana New" w:cs="Angsana New"/>
          <w:cs/>
          <w:lang w:val="en-US"/>
        </w:rPr>
        <w:t>ปี นับจากวันเบิกรับเงินกู้</w:t>
      </w:r>
      <w:r w:rsidRPr="00EF26FD">
        <w:rPr>
          <w:rFonts w:ascii="Angsana New" w:hAnsi="Angsana New" w:cs="Angsana New"/>
          <w:lang w:val="en-US"/>
        </w:rPr>
        <w:br/>
      </w:r>
      <w:r w:rsidRPr="00EF26FD">
        <w:rPr>
          <w:rFonts w:ascii="Angsana New" w:hAnsi="Angsana New" w:cs="Angsana New"/>
          <w:spacing w:val="-3"/>
          <w:cs/>
          <w:lang w:val="en-US"/>
        </w:rPr>
        <w:t>งวดแรก</w:t>
      </w:r>
      <w:r w:rsidR="006D36F0" w:rsidRPr="00EF26FD">
        <w:rPr>
          <w:rFonts w:ascii="Angsana New" w:hAnsi="Angsana New" w:cs="Angsana New"/>
          <w:spacing w:val="-3"/>
          <w:cs/>
          <w:lang w:val="en-US"/>
        </w:rPr>
        <w:t xml:space="preserve"> ในระหว่างปี </w:t>
      </w:r>
      <w:r w:rsidR="006D36F0" w:rsidRPr="00EF26FD">
        <w:rPr>
          <w:rFonts w:ascii="Angsana New" w:hAnsi="Angsana New" w:cs="Angsana New"/>
          <w:spacing w:val="-3"/>
          <w:lang w:val="en-US"/>
        </w:rPr>
        <w:t xml:space="preserve">2564 </w:t>
      </w:r>
      <w:r w:rsidR="006D36F0" w:rsidRPr="00EF26FD">
        <w:rPr>
          <w:rFonts w:ascii="Angsana New" w:hAnsi="Angsana New" w:cs="Angsana New"/>
          <w:spacing w:val="-3"/>
          <w:cs/>
          <w:lang w:val="en-US"/>
        </w:rPr>
        <w:t>บริษัทได้จ่ายชำระเงินคืนเงินกู้ยืมที่เหลือทั้งหมดแล้ว</w:t>
      </w:r>
    </w:p>
    <w:p w14:paraId="07B09B54" w14:textId="77777777" w:rsidR="00035DEF" w:rsidRPr="00EF26FD" w:rsidRDefault="00035DEF" w:rsidP="002B2563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spacing w:val="-3"/>
          <w:cs/>
          <w:lang w:val="en-US"/>
        </w:rPr>
      </w:pPr>
    </w:p>
    <w:p w14:paraId="233EBCF8" w14:textId="4FF0BA16" w:rsidR="00460B95" w:rsidRPr="00EF26FD" w:rsidRDefault="00460B95" w:rsidP="0081425C">
      <w:pPr>
        <w:pStyle w:val="a"/>
        <w:tabs>
          <w:tab w:val="clear" w:pos="1080"/>
        </w:tabs>
        <w:spacing w:line="24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  <w:r w:rsidRPr="00EF26FD">
        <w:rPr>
          <w:rFonts w:ascii="Angsana New" w:hAnsi="Angsana New" w:cs="Angsana New" w:hint="cs"/>
          <w:i/>
          <w:iCs/>
          <w:cs/>
          <w:lang w:val="en-US"/>
        </w:rPr>
        <w:t>บริษัทย่อย</w:t>
      </w:r>
    </w:p>
    <w:p w14:paraId="6C579081" w14:textId="77777777" w:rsidR="00460B95" w:rsidRPr="00E21A90" w:rsidRDefault="00460B95" w:rsidP="00772B2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365493D4" w14:textId="01CA0DA4" w:rsidR="00035DEF" w:rsidRPr="00E21A90" w:rsidRDefault="00460B95" w:rsidP="00EF26FD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/>
        </w:rPr>
      </w:pPr>
      <w:r w:rsidRPr="00E21A90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1E1B1A" w:rsidRPr="00E21A90">
        <w:rPr>
          <w:rFonts w:asciiTheme="majorBidi" w:hAnsiTheme="majorBidi" w:cstheme="majorBidi"/>
          <w:spacing w:val="-4"/>
          <w:lang w:val="en-US"/>
        </w:rPr>
        <w:t>23</w:t>
      </w:r>
      <w:r w:rsidRPr="00E21A90">
        <w:rPr>
          <w:rFonts w:asciiTheme="majorBidi" w:hAnsiTheme="majorBidi" w:cstheme="majorBidi"/>
          <w:spacing w:val="-4"/>
          <w:cs/>
          <w:lang w:val="en-US"/>
        </w:rPr>
        <w:t xml:space="preserve"> กุมภาพันธ์ </w:t>
      </w:r>
      <w:r w:rsidR="001E1B1A" w:rsidRPr="00E21A90">
        <w:rPr>
          <w:rFonts w:asciiTheme="majorBidi" w:hAnsiTheme="majorBidi" w:cstheme="majorBidi"/>
          <w:spacing w:val="-4"/>
          <w:lang w:val="en-US"/>
        </w:rPr>
        <w:t>2561</w:t>
      </w:r>
      <w:r w:rsidRPr="00E21A90">
        <w:rPr>
          <w:rFonts w:asciiTheme="majorBidi" w:hAnsiTheme="majorBidi" w:cstheme="majorBidi"/>
          <w:spacing w:val="-4"/>
          <w:cs/>
          <w:lang w:val="en-US"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="001E1B1A" w:rsidRPr="00E21A90">
        <w:rPr>
          <w:rFonts w:asciiTheme="majorBidi" w:hAnsiTheme="majorBidi" w:cstheme="majorBidi"/>
          <w:spacing w:val="-4"/>
          <w:lang w:val="en-US"/>
        </w:rPr>
        <w:t>110</w:t>
      </w:r>
      <w:r w:rsidRPr="00E21A90">
        <w:rPr>
          <w:rFonts w:asciiTheme="majorBidi" w:hAnsiTheme="majorBidi" w:cstheme="majorBidi"/>
          <w:spacing w:val="-4"/>
          <w:cs/>
          <w:lang w:val="en-US"/>
        </w:rPr>
        <w:t xml:space="preserve"> ล้าน</w:t>
      </w:r>
      <w:r w:rsidRPr="00E21A90">
        <w:rPr>
          <w:rFonts w:asciiTheme="majorBidi" w:hAnsiTheme="majorBidi" w:cstheme="majorBidi"/>
          <w:cs/>
          <w:lang w:val="en-US"/>
        </w:rPr>
        <w:t xml:space="preserve">บาท เพื่อใช้ในการซื้อเครื่องจักรและอุปกรณ์ เงินกู้ยืมดังกล่าวมีอัตราดอกเบี้ยคงที่ร้อยละ </w:t>
      </w:r>
      <w:r w:rsidR="001E1B1A" w:rsidRPr="00E21A90">
        <w:rPr>
          <w:rFonts w:asciiTheme="majorBidi" w:hAnsiTheme="majorBidi" w:cstheme="majorBidi"/>
          <w:lang w:val="en-US"/>
        </w:rPr>
        <w:t>3</w:t>
      </w:r>
      <w:r w:rsidRPr="00E21A90">
        <w:rPr>
          <w:rFonts w:asciiTheme="majorBidi" w:hAnsiTheme="majorBidi" w:cstheme="majorBidi"/>
          <w:lang w:val="en-US"/>
        </w:rPr>
        <w:t>.</w:t>
      </w:r>
      <w:r w:rsidR="001E1B1A" w:rsidRPr="00E21A90">
        <w:rPr>
          <w:rFonts w:asciiTheme="majorBidi" w:hAnsiTheme="majorBidi" w:cstheme="majorBidi"/>
          <w:lang w:val="en-US"/>
        </w:rPr>
        <w:t>5</w:t>
      </w:r>
      <w:r w:rsidRPr="00E21A90">
        <w:rPr>
          <w:rFonts w:asciiTheme="majorBidi" w:hAnsiTheme="majorBidi" w:cstheme="majorBidi"/>
          <w:cs/>
          <w:lang w:val="en-US"/>
        </w:rPr>
        <w:t xml:space="preserve"> ต่อปี มีกำหนดชำระคืนเงินต้นเป็นรายเดือนทุกเดือน เดือนละ </w:t>
      </w:r>
      <w:r w:rsidR="001E1B1A" w:rsidRPr="00E21A90">
        <w:rPr>
          <w:rFonts w:asciiTheme="majorBidi" w:hAnsiTheme="majorBidi" w:cstheme="majorBidi"/>
          <w:lang w:val="en-US"/>
        </w:rPr>
        <w:t>1</w:t>
      </w:r>
      <w:r w:rsidRPr="00E21A90">
        <w:rPr>
          <w:rFonts w:asciiTheme="majorBidi" w:hAnsiTheme="majorBidi" w:cstheme="majorBidi"/>
          <w:cs/>
          <w:lang w:val="en-US"/>
        </w:rPr>
        <w:t>.</w:t>
      </w:r>
      <w:r w:rsidR="001E1B1A" w:rsidRPr="00E21A90">
        <w:rPr>
          <w:rFonts w:asciiTheme="majorBidi" w:hAnsiTheme="majorBidi" w:cstheme="majorBidi"/>
          <w:lang w:val="en-US"/>
        </w:rPr>
        <w:t>15</w:t>
      </w:r>
      <w:r w:rsidRPr="00E21A90">
        <w:rPr>
          <w:rFonts w:asciiTheme="majorBidi" w:hAnsiTheme="majorBidi" w:cstheme="majorBidi"/>
          <w:cs/>
          <w:lang w:val="en-US"/>
        </w:rPr>
        <w:t xml:space="preserve"> ล้านบาท และ</w:t>
      </w:r>
      <w:r w:rsidRPr="00E21A90">
        <w:rPr>
          <w:rFonts w:asciiTheme="majorBidi" w:hAnsiTheme="majorBidi" w:cstheme="majorBidi"/>
          <w:spacing w:val="-2"/>
          <w:cs/>
          <w:lang w:val="en-US"/>
        </w:rPr>
        <w:t xml:space="preserve">กำหนดชำระคืนเงินต้นให้เสร็จสิ้นภายใน </w:t>
      </w:r>
      <w:r w:rsidR="001E1B1A" w:rsidRPr="00E21A90">
        <w:rPr>
          <w:rFonts w:asciiTheme="majorBidi" w:hAnsiTheme="majorBidi" w:cstheme="majorBidi"/>
          <w:spacing w:val="-2"/>
          <w:lang w:val="en-US"/>
        </w:rPr>
        <w:t>10</w:t>
      </w:r>
      <w:r w:rsidRPr="00E21A90">
        <w:rPr>
          <w:rFonts w:asciiTheme="majorBidi" w:hAnsiTheme="majorBidi" w:cstheme="majorBidi"/>
          <w:spacing w:val="-2"/>
          <w:cs/>
          <w:lang w:val="en-US"/>
        </w:rPr>
        <w:t xml:space="preserve"> ปี นับจาก</w:t>
      </w:r>
      <w:r w:rsidRPr="00E21A90">
        <w:rPr>
          <w:rFonts w:asciiTheme="majorBidi" w:hAnsiTheme="majorBidi" w:cstheme="majorBidi"/>
          <w:spacing w:val="-2"/>
          <w:cs/>
          <w:lang w:val="en-US"/>
        </w:rPr>
        <w:br/>
        <w:t>วันเบิกรับเงินกู้งวดแรก</w:t>
      </w:r>
      <w:r w:rsidRPr="00E21A90">
        <w:rPr>
          <w:rFonts w:asciiTheme="majorBidi" w:hAnsiTheme="majorBidi" w:cstheme="majorBidi"/>
          <w:spacing w:val="-2"/>
          <w:lang w:val="en-US"/>
        </w:rPr>
        <w:t xml:space="preserve"> </w:t>
      </w:r>
      <w:r w:rsidRPr="00E21A90">
        <w:rPr>
          <w:rFonts w:asciiTheme="majorBidi" w:hAnsiTheme="majorBidi" w:cstheme="majorBidi"/>
          <w:spacing w:val="-2"/>
          <w:cs/>
          <w:lang w:val="en-US"/>
        </w:rPr>
        <w:t xml:space="preserve">ณ วันที่ </w:t>
      </w:r>
      <w:r w:rsidR="001E1B1A" w:rsidRPr="00E21A90">
        <w:rPr>
          <w:rFonts w:asciiTheme="majorBidi" w:hAnsiTheme="majorBidi" w:cstheme="majorBidi"/>
          <w:spacing w:val="-2"/>
          <w:lang w:val="en-US"/>
        </w:rPr>
        <w:t>31</w:t>
      </w:r>
      <w:r w:rsidRPr="00E21A90">
        <w:rPr>
          <w:rFonts w:asciiTheme="majorBidi" w:hAnsiTheme="majorBidi" w:cstheme="majorBidi"/>
          <w:spacing w:val="-2"/>
          <w:cs/>
          <w:lang w:val="en-US"/>
        </w:rPr>
        <w:t xml:space="preserve"> ธันวาคม </w:t>
      </w:r>
      <w:r w:rsidR="001E1B1A" w:rsidRPr="00E21A90">
        <w:rPr>
          <w:rFonts w:asciiTheme="majorBidi" w:hAnsiTheme="majorBidi" w:cstheme="majorBidi"/>
          <w:spacing w:val="-2"/>
          <w:lang w:val="en-US"/>
        </w:rPr>
        <w:t>256</w:t>
      </w:r>
      <w:r w:rsidR="00035824" w:rsidRPr="00E21A90">
        <w:rPr>
          <w:rFonts w:asciiTheme="majorBidi" w:hAnsiTheme="majorBidi" w:cstheme="majorBidi"/>
          <w:spacing w:val="-2"/>
          <w:lang w:val="en-US"/>
        </w:rPr>
        <w:t>4</w:t>
      </w:r>
      <w:r w:rsidRPr="00E21A90">
        <w:rPr>
          <w:rFonts w:asciiTheme="majorBidi" w:hAnsiTheme="majorBidi" w:cstheme="majorBidi"/>
          <w:spacing w:val="-2"/>
          <w:cs/>
          <w:lang w:val="en-US"/>
        </w:rPr>
        <w:t xml:space="preserve"> บริษัทย่อย</w:t>
      </w:r>
      <w:r w:rsidRPr="00E21A90">
        <w:rPr>
          <w:rFonts w:asciiTheme="majorBidi" w:hAnsiTheme="majorBidi" w:cstheme="majorBidi"/>
          <w:cs/>
          <w:lang w:val="en-US"/>
        </w:rPr>
        <w:t>มีวงเงินกู้ยืมที่ยังไม่ได้เบิกใช้จำนวน</w:t>
      </w:r>
      <w:r w:rsidR="00784794" w:rsidRPr="00E21A90">
        <w:rPr>
          <w:rFonts w:asciiTheme="majorBidi" w:hAnsiTheme="majorBidi" w:cstheme="majorBidi"/>
          <w:lang w:val="en-US"/>
        </w:rPr>
        <w:t xml:space="preserve"> 43</w:t>
      </w:r>
      <w:r w:rsidR="00DF3874" w:rsidRPr="00E21A90">
        <w:rPr>
          <w:rFonts w:asciiTheme="majorBidi" w:hAnsiTheme="majorBidi" w:cstheme="majorBidi"/>
          <w:lang w:val="en-US"/>
        </w:rPr>
        <w:t>.0</w:t>
      </w:r>
      <w:r w:rsidR="00784794" w:rsidRPr="00E21A90">
        <w:rPr>
          <w:rFonts w:asciiTheme="majorBidi" w:hAnsiTheme="majorBidi" w:cstheme="majorBidi"/>
          <w:lang w:val="en-US"/>
        </w:rPr>
        <w:t xml:space="preserve"> </w:t>
      </w:r>
      <w:r w:rsidRPr="00E21A90">
        <w:rPr>
          <w:rFonts w:asciiTheme="majorBidi" w:hAnsiTheme="majorBidi" w:cstheme="majorBidi"/>
          <w:cs/>
          <w:lang w:val="en-US"/>
        </w:rPr>
        <w:t>ล้านบาท</w:t>
      </w:r>
      <w:r w:rsidR="00784794" w:rsidRPr="00E21A90">
        <w:rPr>
          <w:rFonts w:asciiTheme="majorBidi" w:hAnsiTheme="majorBidi" w:cstheme="majorBidi"/>
          <w:lang w:val="en-US"/>
        </w:rPr>
        <w:t xml:space="preserve"> </w:t>
      </w:r>
      <w:r w:rsidRPr="00E21A90">
        <w:rPr>
          <w:rFonts w:asciiTheme="majorBidi" w:hAnsiTheme="majorBidi" w:cstheme="majorBidi"/>
          <w:i/>
          <w:iCs/>
          <w:cs/>
          <w:lang w:val="en-US"/>
        </w:rPr>
        <w:t>(</w:t>
      </w:r>
      <w:r w:rsidR="001E1B1A" w:rsidRPr="00E21A90">
        <w:rPr>
          <w:rFonts w:asciiTheme="majorBidi" w:hAnsiTheme="majorBidi" w:cstheme="majorBidi"/>
          <w:i/>
          <w:iCs/>
          <w:lang w:val="en-US"/>
        </w:rPr>
        <w:t>256</w:t>
      </w:r>
      <w:r w:rsidR="00035824" w:rsidRPr="00E21A90">
        <w:rPr>
          <w:rFonts w:asciiTheme="majorBidi" w:hAnsiTheme="majorBidi" w:cstheme="majorBidi"/>
          <w:i/>
          <w:iCs/>
          <w:cs/>
          <w:lang w:val="en-US"/>
        </w:rPr>
        <w:t>3</w:t>
      </w:r>
      <w:r w:rsidRPr="00E21A90">
        <w:rPr>
          <w:rFonts w:asciiTheme="majorBidi" w:hAnsiTheme="majorBidi" w:cstheme="majorBidi"/>
          <w:i/>
          <w:iCs/>
          <w:lang w:val="en-US"/>
        </w:rPr>
        <w:t xml:space="preserve">: </w:t>
      </w:r>
      <w:r w:rsidR="001E1B1A" w:rsidRPr="00E21A90">
        <w:rPr>
          <w:rFonts w:asciiTheme="majorBidi" w:hAnsiTheme="majorBidi" w:cstheme="majorBidi"/>
          <w:i/>
          <w:iCs/>
          <w:lang w:val="en-US"/>
        </w:rPr>
        <w:t>43</w:t>
      </w:r>
      <w:r w:rsidRPr="00E21A90">
        <w:rPr>
          <w:rFonts w:asciiTheme="majorBidi" w:hAnsiTheme="majorBidi" w:cstheme="majorBidi"/>
          <w:i/>
          <w:iCs/>
          <w:lang w:val="en-US"/>
        </w:rPr>
        <w:t>.</w:t>
      </w:r>
      <w:r w:rsidR="001E1B1A" w:rsidRPr="00E21A90">
        <w:rPr>
          <w:rFonts w:asciiTheme="majorBidi" w:hAnsiTheme="majorBidi" w:cstheme="majorBidi"/>
          <w:i/>
          <w:iCs/>
          <w:lang w:val="en-US"/>
        </w:rPr>
        <w:t>0</w:t>
      </w:r>
      <w:r w:rsidRPr="00E21A9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E21A90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3F7A0693" w14:textId="77777777" w:rsidR="00E21A90" w:rsidRPr="00E21A90" w:rsidRDefault="00E21A90" w:rsidP="00EF26FD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</w:p>
    <w:p w14:paraId="06BBBE57" w14:textId="65B805ED" w:rsidR="001830B3" w:rsidRPr="00E21A90" w:rsidRDefault="00460B95" w:rsidP="00FA377B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E21A90">
        <w:rPr>
          <w:rFonts w:asciiTheme="majorBidi" w:hAnsiTheme="majorBidi" w:cstheme="majorBidi"/>
          <w:cs/>
          <w:lang w:val="en-US"/>
        </w:rPr>
        <w:t>ภายใต้เงื่อนไขของสัญญาเงินกู้ยืมเหล่านี้ 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3095B4D0" w14:textId="77777777" w:rsidR="00132B6A" w:rsidRPr="000D4935" w:rsidRDefault="00132B6A" w:rsidP="00FA377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1830B3" w:rsidRPr="000D4935" w14:paraId="6663CC69" w14:textId="77777777" w:rsidTr="00C4067B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2312C1A4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19B66E7" w14:textId="7F8BE020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61C779D7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3C9A29B6" w14:textId="4153445D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D49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13F0795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6A129826" w14:textId="4AC04AD1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D49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35824" w:rsidRPr="000D4935" w14:paraId="7A3A8B46" w14:textId="77777777" w:rsidTr="00C4067B">
        <w:trPr>
          <w:tblHeader/>
        </w:trPr>
        <w:tc>
          <w:tcPr>
            <w:tcW w:w="3312" w:type="dxa"/>
            <w:vMerge/>
          </w:tcPr>
          <w:p w14:paraId="1DA5BEF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A9B2BD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DEDE6D2" w14:textId="46D1C376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ABCC8C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76E4C02" w14:textId="7004AC59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D66D5E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2D28A4FC" w14:textId="330DBA9C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4E158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D9C24BF" w14:textId="55CDB176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035824" w:rsidRPr="000D4935" w14:paraId="00DE1176" w14:textId="77777777" w:rsidTr="00C4067B">
        <w:trPr>
          <w:tblHeader/>
        </w:trPr>
        <w:tc>
          <w:tcPr>
            <w:tcW w:w="3312" w:type="dxa"/>
          </w:tcPr>
          <w:p w14:paraId="32FDFF1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530804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40B52876" w14:textId="2DBB4823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0D493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D49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35824" w:rsidRPr="000D4935" w14:paraId="7430F219" w14:textId="77777777" w:rsidTr="00C4067B">
        <w:tc>
          <w:tcPr>
            <w:tcW w:w="3312" w:type="dxa"/>
          </w:tcPr>
          <w:p w14:paraId="025BED6E" w14:textId="77777777" w:rsidR="00035824" w:rsidRPr="000D4935" w:rsidRDefault="00035824" w:rsidP="0003582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1BB04C1C" w14:textId="6831AFCA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009" w:type="dxa"/>
          </w:tcPr>
          <w:p w14:paraId="55649C06" w14:textId="3FE31CAE" w:rsidR="00035824" w:rsidRPr="000D4935" w:rsidRDefault="007907CE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768,906</w:t>
            </w:r>
          </w:p>
        </w:tc>
        <w:tc>
          <w:tcPr>
            <w:tcW w:w="269" w:type="dxa"/>
          </w:tcPr>
          <w:p w14:paraId="0FC2787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3293F805" w14:textId="2D79E997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1,045,770</w:t>
            </w:r>
          </w:p>
        </w:tc>
        <w:tc>
          <w:tcPr>
            <w:tcW w:w="270" w:type="dxa"/>
          </w:tcPr>
          <w:p w14:paraId="719EB7A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0F8415B" w14:textId="7398CEFA" w:rsidR="00035824" w:rsidRPr="000D4935" w:rsidRDefault="00B34709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729,960</w:t>
            </w:r>
          </w:p>
        </w:tc>
        <w:tc>
          <w:tcPr>
            <w:tcW w:w="270" w:type="dxa"/>
          </w:tcPr>
          <w:p w14:paraId="7EF0292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5E68C3EB" w14:textId="0F1ADB60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</w:tr>
      <w:tr w:rsidR="00035824" w:rsidRPr="000D4935" w14:paraId="09110810" w14:textId="77777777" w:rsidTr="00C4067B">
        <w:tc>
          <w:tcPr>
            <w:tcW w:w="3312" w:type="dxa"/>
          </w:tcPr>
          <w:p w14:paraId="14C4A03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564356FD" w14:textId="77777777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06D0F29" w14:textId="7DC95D7A" w:rsidR="00035824" w:rsidRPr="000D4935" w:rsidRDefault="00DB5913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768,906</w:t>
            </w:r>
          </w:p>
        </w:tc>
        <w:tc>
          <w:tcPr>
            <w:tcW w:w="269" w:type="dxa"/>
          </w:tcPr>
          <w:p w14:paraId="22EB7D4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F31B721" w14:textId="474E4810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1,045,770</w:t>
            </w:r>
          </w:p>
        </w:tc>
        <w:tc>
          <w:tcPr>
            <w:tcW w:w="270" w:type="dxa"/>
          </w:tcPr>
          <w:p w14:paraId="714B388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DC3FD63" w14:textId="188BAD48" w:rsidR="00035824" w:rsidRPr="000D4935" w:rsidRDefault="004C2D31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729,960</w:t>
            </w:r>
          </w:p>
        </w:tc>
        <w:tc>
          <w:tcPr>
            <w:tcW w:w="270" w:type="dxa"/>
          </w:tcPr>
          <w:p w14:paraId="12DCAC4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36CA46F5" w14:textId="106A034F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562</w:t>
            </w:r>
          </w:p>
        </w:tc>
      </w:tr>
    </w:tbl>
    <w:p w14:paraId="6D6F063B" w14:textId="77777777" w:rsidR="001830B3" w:rsidRPr="000D4935" w:rsidRDefault="001830B3" w:rsidP="001830B3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43CE7DFD" w14:textId="12F5F0CF" w:rsidR="006D36F0" w:rsidRDefault="0092407B" w:rsidP="001B1CE1">
      <w:pPr>
        <w:tabs>
          <w:tab w:val="clear" w:pos="227"/>
          <w:tab w:val="clear" w:pos="454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0D493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1E1B1A" w:rsidRPr="000D4935">
        <w:rPr>
          <w:rFonts w:ascii="Angsana New" w:hAnsi="Angsana New"/>
          <w:spacing w:val="-4"/>
          <w:sz w:val="30"/>
          <w:szCs w:val="30"/>
        </w:rPr>
        <w:t>31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spacing w:val="-4"/>
          <w:sz w:val="30"/>
          <w:szCs w:val="30"/>
        </w:rPr>
        <w:t>256</w:t>
      </w:r>
      <w:r w:rsidR="00035824">
        <w:rPr>
          <w:rFonts w:ascii="Angsana New" w:hAnsi="Angsana New"/>
          <w:spacing w:val="-4"/>
          <w:sz w:val="30"/>
          <w:szCs w:val="30"/>
        </w:rPr>
        <w:t>4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="0088589B">
        <w:rPr>
          <w:rFonts w:ascii="Angsana New" w:hAnsi="Angsana New"/>
          <w:spacing w:val="-4"/>
          <w:sz w:val="30"/>
          <w:szCs w:val="30"/>
        </w:rPr>
        <w:t>1,</w:t>
      </w:r>
      <w:r w:rsidR="00A86742">
        <w:rPr>
          <w:rFonts w:ascii="Angsana New" w:hAnsi="Angsana New"/>
          <w:spacing w:val="-4"/>
          <w:sz w:val="30"/>
          <w:szCs w:val="30"/>
        </w:rPr>
        <w:t>336</w:t>
      </w:r>
      <w:r w:rsidR="0088589B">
        <w:rPr>
          <w:rFonts w:ascii="Angsana New" w:hAnsi="Angsana New"/>
          <w:spacing w:val="-4"/>
          <w:sz w:val="30"/>
          <w:szCs w:val="30"/>
        </w:rPr>
        <w:t>.</w:t>
      </w:r>
      <w:r w:rsidR="00A86742">
        <w:rPr>
          <w:rFonts w:ascii="Angsana New" w:hAnsi="Angsana New"/>
          <w:spacing w:val="-4"/>
          <w:sz w:val="30"/>
          <w:szCs w:val="30"/>
        </w:rPr>
        <w:t>5</w:t>
      </w:r>
      <w:r w:rsidR="00FB2A3F"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="0023374A">
        <w:rPr>
          <w:rFonts w:ascii="Angsana New" w:hAnsi="Angsana New"/>
          <w:spacing w:val="-4"/>
          <w:sz w:val="30"/>
          <w:szCs w:val="30"/>
        </w:rPr>
        <w:t>1,</w:t>
      </w:r>
      <w:r w:rsidR="00A86742">
        <w:rPr>
          <w:rFonts w:ascii="Angsana New" w:hAnsi="Angsana New"/>
          <w:spacing w:val="-4"/>
          <w:sz w:val="30"/>
          <w:szCs w:val="30"/>
        </w:rPr>
        <w:t>215</w:t>
      </w:r>
      <w:r w:rsidR="0023374A">
        <w:rPr>
          <w:rFonts w:ascii="Angsana New" w:hAnsi="Angsana New"/>
          <w:spacing w:val="-4"/>
          <w:sz w:val="30"/>
          <w:szCs w:val="30"/>
        </w:rPr>
        <w:t>.</w:t>
      </w:r>
      <w:r w:rsidR="00A86742">
        <w:rPr>
          <w:rFonts w:ascii="Angsana New" w:hAnsi="Angsana New"/>
          <w:spacing w:val="-4"/>
          <w:sz w:val="30"/>
          <w:szCs w:val="30"/>
        </w:rPr>
        <w:t>5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0D4935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1E1B1A" w:rsidRPr="000D4935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035824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0D4935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035824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23374A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A86742">
        <w:rPr>
          <w:rFonts w:ascii="Angsana New" w:hAnsi="Angsana New"/>
          <w:i/>
          <w:iCs/>
          <w:spacing w:val="-4"/>
          <w:sz w:val="30"/>
          <w:szCs w:val="30"/>
        </w:rPr>
        <w:t>322</w:t>
      </w:r>
      <w:r w:rsidR="00502828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A86742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23374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035824">
        <w:rPr>
          <w:rFonts w:ascii="Angsana New" w:hAnsi="Angsana New"/>
          <w:i/>
          <w:iCs/>
          <w:spacing w:val="-4"/>
          <w:sz w:val="30"/>
          <w:szCs w:val="30"/>
        </w:rPr>
        <w:t>1,</w:t>
      </w:r>
      <w:r w:rsidR="00A86742">
        <w:rPr>
          <w:rFonts w:ascii="Angsana New" w:hAnsi="Angsana New"/>
          <w:i/>
          <w:iCs/>
          <w:spacing w:val="-4"/>
          <w:sz w:val="30"/>
          <w:szCs w:val="30"/>
        </w:rPr>
        <w:t>216</w:t>
      </w:r>
      <w:r w:rsidR="00502828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A86742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Pr="000D49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1AE4F761" w14:textId="77777777" w:rsidR="006D36F0" w:rsidRDefault="006D3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65F2F7C2" w14:textId="6AC8BECA" w:rsidR="00AF2485" w:rsidRPr="0007010D" w:rsidRDefault="00AF2485" w:rsidP="00833FF9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7010D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14:paraId="4F0191BD" w14:textId="77777777" w:rsidR="0007010D" w:rsidRPr="000D4935" w:rsidRDefault="0007010D" w:rsidP="0007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62"/>
        <w:gridCol w:w="36"/>
        <w:gridCol w:w="270"/>
        <w:gridCol w:w="1152"/>
        <w:gridCol w:w="270"/>
        <w:gridCol w:w="1152"/>
        <w:gridCol w:w="270"/>
        <w:gridCol w:w="1080"/>
      </w:tblGrid>
      <w:tr w:rsidR="0007010D" w:rsidRPr="000D4935" w14:paraId="764B2027" w14:textId="77777777" w:rsidTr="00987E5D">
        <w:tc>
          <w:tcPr>
            <w:tcW w:w="3870" w:type="dxa"/>
          </w:tcPr>
          <w:p w14:paraId="0A40E4E4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7699C183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A1B1C2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6D2D19FE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10D" w:rsidRPr="000D4935" w14:paraId="48FAF81F" w14:textId="77777777" w:rsidTr="00987E5D">
        <w:tc>
          <w:tcPr>
            <w:tcW w:w="3870" w:type="dxa"/>
          </w:tcPr>
          <w:p w14:paraId="3B1D742D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3FEAD7F" w14:textId="77777777" w:rsidR="0007010D" w:rsidRPr="000D4935" w:rsidRDefault="0007010D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C52E876" w14:textId="77777777" w:rsidR="0007010D" w:rsidRPr="000D4935" w:rsidRDefault="0007010D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3ACAC24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254C089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86B3158" w14:textId="77777777" w:rsidR="0007010D" w:rsidRPr="000D4935" w:rsidRDefault="0007010D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350D444" w14:textId="77777777" w:rsidR="0007010D" w:rsidRPr="000D4935" w:rsidRDefault="0007010D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EBD944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7010D" w:rsidRPr="000D4935" w14:paraId="7D80F041" w14:textId="77777777" w:rsidTr="00987E5D">
        <w:tc>
          <w:tcPr>
            <w:tcW w:w="3870" w:type="dxa"/>
          </w:tcPr>
          <w:p w14:paraId="5F0D95C0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2" w:type="dxa"/>
            <w:gridSpan w:val="8"/>
          </w:tcPr>
          <w:p w14:paraId="2736D472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010D" w:rsidRPr="000D4935" w14:paraId="5FD61A3E" w14:textId="77777777" w:rsidTr="00987E5D">
        <w:tc>
          <w:tcPr>
            <w:tcW w:w="3870" w:type="dxa"/>
          </w:tcPr>
          <w:p w14:paraId="568DDB75" w14:textId="43D0A08E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ค่าใช้จ่ายการส่งเสริมการขายและ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การตลาดค้างจ่าย</w:t>
            </w:r>
          </w:p>
        </w:tc>
        <w:tc>
          <w:tcPr>
            <w:tcW w:w="1062" w:type="dxa"/>
          </w:tcPr>
          <w:p w14:paraId="6128B9C7" w14:textId="77777777" w:rsidR="009B66D0" w:rsidRDefault="009B66D0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1B28FC6F" w14:textId="4C1BCA32" w:rsidR="0007010D" w:rsidRPr="000D4935" w:rsidRDefault="00925B93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69,839</w:t>
            </w:r>
          </w:p>
        </w:tc>
        <w:tc>
          <w:tcPr>
            <w:tcW w:w="306" w:type="dxa"/>
            <w:gridSpan w:val="2"/>
          </w:tcPr>
          <w:p w14:paraId="0E68FB81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8B56BBD" w14:textId="77777777" w:rsidR="0007010D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6C853AC9" w14:textId="62F334A2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68,974</w:t>
            </w:r>
          </w:p>
        </w:tc>
        <w:tc>
          <w:tcPr>
            <w:tcW w:w="270" w:type="dxa"/>
          </w:tcPr>
          <w:p w14:paraId="4E2D1054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0D16FD" w14:textId="77777777" w:rsidR="009B66D0" w:rsidRDefault="009B66D0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31D84227" w14:textId="726BEA6C" w:rsidR="0007010D" w:rsidRPr="000D4935" w:rsidRDefault="003B021B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69,839</w:t>
            </w:r>
          </w:p>
        </w:tc>
        <w:tc>
          <w:tcPr>
            <w:tcW w:w="270" w:type="dxa"/>
          </w:tcPr>
          <w:p w14:paraId="506EB1A0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A6DFF3" w14:textId="77777777" w:rsidR="0007010D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41A130B3" w14:textId="77BA4634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68,974</w:t>
            </w:r>
          </w:p>
        </w:tc>
      </w:tr>
      <w:tr w:rsidR="0007010D" w:rsidRPr="000D4935" w14:paraId="4E3196D6" w14:textId="77777777" w:rsidTr="00987E5D">
        <w:trPr>
          <w:trHeight w:val="452"/>
        </w:trPr>
        <w:tc>
          <w:tcPr>
            <w:tcW w:w="3870" w:type="dxa"/>
          </w:tcPr>
          <w:p w14:paraId="33B9A6D9" w14:textId="66CB16B2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062" w:type="dxa"/>
          </w:tcPr>
          <w:p w14:paraId="7442A301" w14:textId="64130029" w:rsidR="0007010D" w:rsidRPr="000D4935" w:rsidRDefault="00813EF5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93,457</w:t>
            </w:r>
          </w:p>
        </w:tc>
        <w:tc>
          <w:tcPr>
            <w:tcW w:w="306" w:type="dxa"/>
            <w:gridSpan w:val="2"/>
          </w:tcPr>
          <w:p w14:paraId="3B7444D7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681C019" w14:textId="2737182C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86,419</w:t>
            </w:r>
          </w:p>
        </w:tc>
        <w:tc>
          <w:tcPr>
            <w:tcW w:w="270" w:type="dxa"/>
          </w:tcPr>
          <w:p w14:paraId="6AB370AC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F65E6A" w14:textId="3991D1ED" w:rsidR="0007010D" w:rsidRPr="000D4935" w:rsidRDefault="00E27593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91,603</w:t>
            </w:r>
          </w:p>
        </w:tc>
        <w:tc>
          <w:tcPr>
            <w:tcW w:w="270" w:type="dxa"/>
          </w:tcPr>
          <w:p w14:paraId="0690B984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9A87C" w14:textId="5D2059D9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80,872</w:t>
            </w:r>
          </w:p>
        </w:tc>
      </w:tr>
      <w:tr w:rsidR="0007010D" w:rsidRPr="000D4935" w14:paraId="14D01E27" w14:textId="77777777" w:rsidTr="00987E5D">
        <w:trPr>
          <w:trHeight w:val="452"/>
        </w:trPr>
        <w:tc>
          <w:tcPr>
            <w:tcW w:w="3870" w:type="dxa"/>
          </w:tcPr>
          <w:p w14:paraId="4EF99385" w14:textId="0EBA564A" w:rsidR="0007010D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62" w:type="dxa"/>
          </w:tcPr>
          <w:p w14:paraId="579D2FAE" w14:textId="06062B82" w:rsidR="0007010D" w:rsidRPr="000D4935" w:rsidRDefault="00813EF5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5,713</w:t>
            </w:r>
          </w:p>
        </w:tc>
        <w:tc>
          <w:tcPr>
            <w:tcW w:w="306" w:type="dxa"/>
            <w:gridSpan w:val="2"/>
          </w:tcPr>
          <w:p w14:paraId="443B024C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6D40084" w14:textId="07A72A5A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118,063</w:t>
            </w:r>
          </w:p>
        </w:tc>
        <w:tc>
          <w:tcPr>
            <w:tcW w:w="270" w:type="dxa"/>
          </w:tcPr>
          <w:p w14:paraId="2E2498CD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06C9F0" w14:textId="5325C3A1" w:rsidR="0007010D" w:rsidRPr="000D4935" w:rsidRDefault="00E27593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5,673</w:t>
            </w:r>
          </w:p>
        </w:tc>
        <w:tc>
          <w:tcPr>
            <w:tcW w:w="270" w:type="dxa"/>
          </w:tcPr>
          <w:p w14:paraId="187DD162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6643C" w14:textId="09850C2C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118,063</w:t>
            </w:r>
          </w:p>
        </w:tc>
      </w:tr>
      <w:tr w:rsidR="0007010D" w:rsidRPr="000D4935" w14:paraId="26EC9D50" w14:textId="77777777" w:rsidTr="00987E5D">
        <w:tc>
          <w:tcPr>
            <w:tcW w:w="3870" w:type="dxa"/>
          </w:tcPr>
          <w:p w14:paraId="5F747F02" w14:textId="06A4B1CB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2" w:type="dxa"/>
          </w:tcPr>
          <w:p w14:paraId="133965D1" w14:textId="191B6152" w:rsidR="0007010D" w:rsidRPr="000D4935" w:rsidRDefault="009E5E69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154,708</w:t>
            </w:r>
          </w:p>
        </w:tc>
        <w:tc>
          <w:tcPr>
            <w:tcW w:w="306" w:type="dxa"/>
            <w:gridSpan w:val="2"/>
          </w:tcPr>
          <w:p w14:paraId="1C03C098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7004D80" w14:textId="3310746C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221,650</w:t>
            </w:r>
          </w:p>
        </w:tc>
        <w:tc>
          <w:tcPr>
            <w:tcW w:w="270" w:type="dxa"/>
          </w:tcPr>
          <w:p w14:paraId="41AA0FE0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2FDF30" w14:textId="6CBBAEB5" w:rsidR="0007010D" w:rsidRPr="000D4935" w:rsidRDefault="00937A56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149,997</w:t>
            </w:r>
          </w:p>
        </w:tc>
        <w:tc>
          <w:tcPr>
            <w:tcW w:w="270" w:type="dxa"/>
          </w:tcPr>
          <w:p w14:paraId="2B9213F9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501A3" w14:textId="7887BF10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219,522</w:t>
            </w:r>
          </w:p>
        </w:tc>
      </w:tr>
      <w:tr w:rsidR="0007010D" w:rsidRPr="000D4935" w14:paraId="52041238" w14:textId="77777777" w:rsidTr="00987E5D">
        <w:tc>
          <w:tcPr>
            <w:tcW w:w="3870" w:type="dxa"/>
          </w:tcPr>
          <w:p w14:paraId="2B1C5D83" w14:textId="633E306B" w:rsidR="0007010D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ค่าขนส่งค้างจ่าย</w:t>
            </w:r>
          </w:p>
        </w:tc>
        <w:tc>
          <w:tcPr>
            <w:tcW w:w="1062" w:type="dxa"/>
          </w:tcPr>
          <w:p w14:paraId="7A3C3058" w14:textId="286148F4" w:rsidR="0007010D" w:rsidRPr="000D4935" w:rsidRDefault="009E5E69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10,932</w:t>
            </w:r>
          </w:p>
        </w:tc>
        <w:tc>
          <w:tcPr>
            <w:tcW w:w="306" w:type="dxa"/>
            <w:gridSpan w:val="2"/>
          </w:tcPr>
          <w:p w14:paraId="7217A44A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006A2B2" w14:textId="194F0FC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8,772</w:t>
            </w:r>
          </w:p>
        </w:tc>
        <w:tc>
          <w:tcPr>
            <w:tcW w:w="270" w:type="dxa"/>
          </w:tcPr>
          <w:p w14:paraId="699C4B39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BFEAB44" w14:textId="6FC096B2" w:rsidR="0007010D" w:rsidRPr="000D4935" w:rsidRDefault="00937A56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10,932</w:t>
            </w:r>
          </w:p>
        </w:tc>
        <w:tc>
          <w:tcPr>
            <w:tcW w:w="270" w:type="dxa"/>
          </w:tcPr>
          <w:p w14:paraId="63FD1635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9EC88" w14:textId="7389331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8,772</w:t>
            </w:r>
          </w:p>
        </w:tc>
      </w:tr>
      <w:tr w:rsidR="0007010D" w:rsidRPr="000D4935" w14:paraId="3DC92302" w14:textId="77777777" w:rsidTr="00987E5D">
        <w:tc>
          <w:tcPr>
            <w:tcW w:w="3870" w:type="dxa"/>
          </w:tcPr>
          <w:p w14:paraId="5E5BCA65" w14:textId="5957FC88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เจ้าหนี้ภาษีมูลค่าเพิ่ม</w:t>
            </w:r>
          </w:p>
        </w:tc>
        <w:tc>
          <w:tcPr>
            <w:tcW w:w="1062" w:type="dxa"/>
          </w:tcPr>
          <w:p w14:paraId="027077B6" w14:textId="06C40EE9" w:rsidR="0007010D" w:rsidRPr="000D4935" w:rsidRDefault="00C65CCA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19,738</w:t>
            </w:r>
          </w:p>
        </w:tc>
        <w:tc>
          <w:tcPr>
            <w:tcW w:w="306" w:type="dxa"/>
            <w:gridSpan w:val="2"/>
          </w:tcPr>
          <w:p w14:paraId="2FAD2DA0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1BC28EC" w14:textId="091D1625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15,057</w:t>
            </w:r>
          </w:p>
        </w:tc>
        <w:tc>
          <w:tcPr>
            <w:tcW w:w="270" w:type="dxa"/>
          </w:tcPr>
          <w:p w14:paraId="4A7AAF63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FA75802" w14:textId="05D677E1" w:rsidR="0007010D" w:rsidRPr="000D4935" w:rsidRDefault="00FB5A19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19,738</w:t>
            </w:r>
          </w:p>
        </w:tc>
        <w:tc>
          <w:tcPr>
            <w:tcW w:w="270" w:type="dxa"/>
          </w:tcPr>
          <w:p w14:paraId="31E825E9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325AD" w14:textId="6D325CDD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15,057</w:t>
            </w:r>
          </w:p>
        </w:tc>
      </w:tr>
      <w:tr w:rsidR="0007010D" w:rsidRPr="000D4935" w14:paraId="602EDD3C" w14:textId="77777777" w:rsidTr="00987E5D">
        <w:tc>
          <w:tcPr>
            <w:tcW w:w="3870" w:type="dxa"/>
          </w:tcPr>
          <w:p w14:paraId="566B8B4E" w14:textId="52EB1F22" w:rsidR="0007010D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62" w:type="dxa"/>
          </w:tcPr>
          <w:p w14:paraId="76CC12B0" w14:textId="0BC715BF" w:rsidR="0007010D" w:rsidRPr="000D4935" w:rsidRDefault="00F27D2C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11,706</w:t>
            </w:r>
          </w:p>
        </w:tc>
        <w:tc>
          <w:tcPr>
            <w:tcW w:w="306" w:type="dxa"/>
            <w:gridSpan w:val="2"/>
          </w:tcPr>
          <w:p w14:paraId="0DF5E499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D4F8265" w14:textId="3BE73C8B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15,105</w:t>
            </w:r>
          </w:p>
        </w:tc>
        <w:tc>
          <w:tcPr>
            <w:tcW w:w="270" w:type="dxa"/>
          </w:tcPr>
          <w:p w14:paraId="5E4A3B19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CA2930" w14:textId="2A815C65" w:rsidR="0007010D" w:rsidRPr="000D4935" w:rsidRDefault="00F27D2C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10,959</w:t>
            </w:r>
          </w:p>
        </w:tc>
        <w:tc>
          <w:tcPr>
            <w:tcW w:w="270" w:type="dxa"/>
          </w:tcPr>
          <w:p w14:paraId="469B00FC" w14:textId="77777777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1A8A0" w14:textId="7EF23258" w:rsidR="0007010D" w:rsidRPr="000D4935" w:rsidRDefault="0007010D" w:rsidP="0007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13,965</w:t>
            </w:r>
          </w:p>
        </w:tc>
      </w:tr>
      <w:tr w:rsidR="0007010D" w:rsidRPr="000D4935" w14:paraId="3076806A" w14:textId="77777777" w:rsidTr="00987E5D">
        <w:tc>
          <w:tcPr>
            <w:tcW w:w="3870" w:type="dxa"/>
          </w:tcPr>
          <w:p w14:paraId="01F02554" w14:textId="1CB6FB09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4D4B212" w14:textId="2883CC4A" w:rsidR="0007010D" w:rsidRPr="000D4935" w:rsidRDefault="00F27D2C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366,093</w:t>
            </w:r>
          </w:p>
        </w:tc>
        <w:tc>
          <w:tcPr>
            <w:tcW w:w="306" w:type="dxa"/>
            <w:gridSpan w:val="2"/>
          </w:tcPr>
          <w:p w14:paraId="1EC06357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FC251" w14:textId="5AF9EF43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534,040</w:t>
            </w:r>
          </w:p>
        </w:tc>
        <w:tc>
          <w:tcPr>
            <w:tcW w:w="270" w:type="dxa"/>
          </w:tcPr>
          <w:p w14:paraId="52BE82BA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1AA0996" w14:textId="2A875079" w:rsidR="0007010D" w:rsidRPr="000D4935" w:rsidRDefault="00F27D2C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358,741</w:t>
            </w:r>
          </w:p>
        </w:tc>
        <w:tc>
          <w:tcPr>
            <w:tcW w:w="270" w:type="dxa"/>
          </w:tcPr>
          <w:p w14:paraId="233EAE8A" w14:textId="77777777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A9F1A" w14:textId="197E8106" w:rsidR="0007010D" w:rsidRPr="000D4935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525,225</w:t>
            </w:r>
          </w:p>
        </w:tc>
      </w:tr>
    </w:tbl>
    <w:p w14:paraId="4C642BBE" w14:textId="77777777" w:rsidR="0007010D" w:rsidRDefault="0007010D" w:rsidP="00AF24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583258C" w14:textId="24ABCD6E" w:rsidR="00AF2485" w:rsidRPr="0007010D" w:rsidRDefault="0007010D" w:rsidP="000701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7010D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จากการขายผ่านช่องทางร้านค้าส่งค้าปลีกสมัยใหม่มีการให้ผลตอบแทนจากการขายหลายรูปแบบ เช่น ส่วนลด เงินคืน ค่าใช้จ่ายสนับสนุนทางการตลาดและการส่งเสริมการขาย ส่วนลด และเงินคืนบันทึกสุทธิจากรายได้จากการขาย ค่าใช้จ่ายทางการตลาดและการส่งเสริมการขายบันทึกเป็นค่าใช้จ่ายตามเกณฑ์คงค้าง</w:t>
      </w:r>
    </w:p>
    <w:p w14:paraId="1154861C" w14:textId="77777777" w:rsidR="00AF2485" w:rsidRDefault="00AF2485" w:rsidP="00AF24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4185C0C" w14:textId="2E1F3741" w:rsidR="000061BA" w:rsidRPr="0007010D" w:rsidRDefault="00F14BD8" w:rsidP="00833FF9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7010D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FE0D79" w:rsidRPr="0007010D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358FF86D" w14:textId="77777777" w:rsidR="00204BD2" w:rsidRPr="00F8139D" w:rsidRDefault="00204BD2" w:rsidP="0020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5B2A8EB" w14:textId="0941A18D" w:rsidR="005219BB" w:rsidRPr="000D4935" w:rsidRDefault="00FE0D79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>กลุ่ม</w:t>
      </w:r>
      <w:r w:rsidRPr="000D4935">
        <w:rPr>
          <w:rFonts w:ascii="Angsana New" w:hAnsi="Angsana New"/>
          <w:sz w:val="30"/>
          <w:szCs w:val="30"/>
          <w:cs/>
        </w:rPr>
        <w:t>บริษัท</w:t>
      </w:r>
      <w:r w:rsidR="006D4057">
        <w:rPr>
          <w:rFonts w:ascii="Angsana New" w:hAnsi="Angsana New" w:hint="cs"/>
          <w:sz w:val="30"/>
          <w:szCs w:val="30"/>
          <w:cs/>
        </w:rPr>
        <w:t>และ</w:t>
      </w:r>
      <w:r w:rsidRPr="000D4935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7E77C1" w:rsidRPr="000D4935">
        <w:rPr>
          <w:rFonts w:hint="cs"/>
          <w:sz w:val="30"/>
          <w:szCs w:val="30"/>
          <w:cs/>
        </w:rPr>
        <w:t>ผลประโยชน์ที่กำหนดไว้</w:t>
      </w:r>
      <w:r w:rsidRPr="000D4935">
        <w:rPr>
          <w:rFonts w:ascii="Angsana New" w:hAnsi="Angsana New"/>
          <w:sz w:val="30"/>
          <w:szCs w:val="30"/>
          <w:cs/>
        </w:rPr>
        <w:t>ตามข้อกำหน</w:t>
      </w:r>
      <w:r w:rsidR="00862FC8" w:rsidRPr="000D4935">
        <w:rPr>
          <w:rFonts w:ascii="Angsana New" w:hAnsi="Angsana New"/>
          <w:sz w:val="30"/>
          <w:szCs w:val="30"/>
          <w:cs/>
        </w:rPr>
        <w:t>ดของพระราชบัญญัติคุ้มครองแรงงาน</w:t>
      </w:r>
      <w:r w:rsidR="00D12B6E" w:rsidRPr="000D4935">
        <w:rPr>
          <w:rFonts w:ascii="Angsana New" w:hAnsi="Angsana New"/>
          <w:color w:val="FFFFFF"/>
          <w:sz w:val="30"/>
          <w:szCs w:val="30"/>
        </w:rPr>
        <w:br/>
      </w:r>
      <w:r w:rsidR="00862FC8" w:rsidRPr="000D4935">
        <w:rPr>
          <w:rFonts w:ascii="Angsana New" w:hAnsi="Angsana New"/>
          <w:sz w:val="30"/>
          <w:szCs w:val="30"/>
          <w:cs/>
        </w:rPr>
        <w:t>พ.ศ.</w:t>
      </w:r>
      <w:r w:rsidR="00862FC8" w:rsidRPr="000D4935">
        <w:rPr>
          <w:rFonts w:ascii="Angsana New" w:hAnsi="Angsana New"/>
          <w:color w:val="FFFFFF"/>
          <w:sz w:val="30"/>
          <w:szCs w:val="30"/>
        </w:rPr>
        <w:t>/</w:t>
      </w:r>
      <w:r w:rsidR="001E1B1A" w:rsidRPr="000D4935">
        <w:rPr>
          <w:rFonts w:ascii="Angsana New" w:hAnsi="Angsana New"/>
          <w:sz w:val="30"/>
          <w:szCs w:val="30"/>
        </w:rPr>
        <w:t>2541</w:t>
      </w:r>
      <w:r w:rsidR="00862FC8"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</w:t>
      </w:r>
      <w:r w:rsidR="00C4067B" w:rsidRPr="000D4935">
        <w:rPr>
          <w:rFonts w:ascii="Angsana New" w:hAnsi="Angsana New" w:hint="cs"/>
          <w:sz w:val="30"/>
          <w:szCs w:val="30"/>
          <w:cs/>
        </w:rPr>
        <w:t>น</w:t>
      </w:r>
      <w:r w:rsidR="00D9477F" w:rsidRPr="000D4935">
        <w:rPr>
          <w:rFonts w:ascii="Angsana New" w:hAnsi="Angsana New"/>
          <w:sz w:val="30"/>
          <w:szCs w:val="30"/>
        </w:rPr>
        <w:t xml:space="preserve"> </w:t>
      </w:r>
      <w:r w:rsidR="004C01C6" w:rsidRPr="000D4935">
        <w:rPr>
          <w:rFonts w:ascii="Angsana New" w:hAnsi="Angsana New"/>
          <w:spacing w:val="-4"/>
          <w:sz w:val="30"/>
          <w:szCs w:val="30"/>
          <w:cs/>
        </w:rPr>
        <w:t>โครงการผลประโยชน์</w:t>
      </w:r>
      <w:r w:rsidR="004C01C6" w:rsidRPr="000D4935">
        <w:rPr>
          <w:rFonts w:ascii="Angsana New" w:hAnsi="Angsana New" w:hint="cs"/>
          <w:spacing w:val="-4"/>
          <w:sz w:val="30"/>
          <w:szCs w:val="30"/>
          <w:cs/>
        </w:rPr>
        <w:t>ที่กำหนดไว้</w:t>
      </w:r>
      <w:r w:rsidR="004C01C6" w:rsidRPr="000D4935">
        <w:rPr>
          <w:rFonts w:ascii="Angsana New" w:hAnsi="Angsana New"/>
          <w:spacing w:val="-4"/>
          <w:sz w:val="30"/>
          <w:szCs w:val="30"/>
          <w:cs/>
        </w:rPr>
        <w:t>มีความเสี่ยงจากการประมาณการตา</w:t>
      </w:r>
      <w:r w:rsidR="00016B71" w:rsidRPr="000D4935">
        <w:rPr>
          <w:rFonts w:ascii="Angsana New" w:hAnsi="Angsana New"/>
          <w:spacing w:val="-4"/>
          <w:sz w:val="30"/>
          <w:szCs w:val="30"/>
          <w:cs/>
        </w:rPr>
        <w:t>มหลักคณิตศาสตร์ประกันภัย ได้แก่</w:t>
      </w:r>
      <w:r w:rsidR="00DE5E0F" w:rsidRPr="000D4935">
        <w:rPr>
          <w:rFonts w:ascii="Angsana New" w:hAnsi="Angsana New"/>
          <w:spacing w:val="-4"/>
          <w:sz w:val="30"/>
          <w:szCs w:val="30"/>
        </w:rPr>
        <w:t xml:space="preserve">  </w:t>
      </w:r>
      <w:r w:rsidR="004C01C6" w:rsidRPr="000D4935">
        <w:rPr>
          <w:rFonts w:ascii="Angsana New" w:hAnsi="Angsana New"/>
          <w:spacing w:val="-4"/>
          <w:sz w:val="30"/>
          <w:szCs w:val="30"/>
          <w:cs/>
        </w:rPr>
        <w:t>ความเสี่ยงของช่วงชีวิต</w:t>
      </w:r>
      <w:r w:rsidR="004C01C6" w:rsidRPr="000D4935">
        <w:rPr>
          <w:rFonts w:ascii="Angsana New" w:hAnsi="Angsana New"/>
          <w:sz w:val="30"/>
          <w:szCs w:val="30"/>
          <w:cs/>
        </w:rPr>
        <w:t xml:space="preserve"> </w:t>
      </w:r>
      <w:r w:rsidR="00046414" w:rsidRPr="000D4935">
        <w:rPr>
          <w:rFonts w:ascii="Angsana New" w:hAnsi="Angsana New" w:hint="cs"/>
          <w:sz w:val="30"/>
          <w:szCs w:val="30"/>
          <w:cs/>
        </w:rPr>
        <w:t>และ</w:t>
      </w:r>
      <w:r w:rsidR="004C01C6" w:rsidRPr="000D4935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3421FE1B" w14:textId="21EA119E" w:rsidR="0007010D" w:rsidRDefault="0007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3D0FC5" w:rsidRPr="003D0FC5" w14:paraId="2183CCAD" w14:textId="77777777" w:rsidTr="005A73E6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1C3805FA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D0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2C4A0E54" w14:textId="7FE80715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="Angsana New" w:hAnsi="Angsana New"/>
                <w:b/>
                <w:color w:val="0000FF"/>
                <w:sz w:val="24"/>
                <w:szCs w:val="24"/>
              </w:rPr>
            </w:pPr>
            <w:r w:rsidRPr="003D0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 </w:t>
            </w:r>
          </w:p>
        </w:tc>
        <w:tc>
          <w:tcPr>
            <w:tcW w:w="558" w:type="dxa"/>
          </w:tcPr>
          <w:p w14:paraId="3014836F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E0307C7" w14:textId="7A6A1EC4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D0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4E1796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4FEBBB78" w14:textId="4F14917B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D0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FC5" w:rsidRPr="003D0FC5" w14:paraId="4A887AB0" w14:textId="77777777" w:rsidTr="005A73E6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584FD9C5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8" w:type="dxa"/>
            <w:vAlign w:val="bottom"/>
          </w:tcPr>
          <w:p w14:paraId="0A623B01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57E4012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D0FC5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7" w:type="dxa"/>
            <w:vAlign w:val="center"/>
          </w:tcPr>
          <w:p w14:paraId="076CE0EA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76FD138C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D0FC5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5E3D7F2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E042F1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D0FC5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66750432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22EDAB1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D0FC5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3D0FC5" w:rsidRPr="003D0FC5" w14:paraId="0878C799" w14:textId="77777777" w:rsidTr="005A73E6">
        <w:trPr>
          <w:trHeight w:val="144"/>
          <w:tblHeader/>
        </w:trPr>
        <w:tc>
          <w:tcPr>
            <w:tcW w:w="3582" w:type="dxa"/>
          </w:tcPr>
          <w:p w14:paraId="70D7893A" w14:textId="03649D6E" w:rsidR="003D0FC5" w:rsidRPr="003D0FC5" w:rsidRDefault="003D0FC5" w:rsidP="003D0FC5">
            <w:pPr>
              <w:ind w:left="-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" w:type="dxa"/>
          </w:tcPr>
          <w:p w14:paraId="17B8675D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5141" w:type="dxa"/>
            <w:gridSpan w:val="7"/>
          </w:tcPr>
          <w:p w14:paraId="186226D7" w14:textId="4653699B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D0F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102CD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D0F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0FC5" w:rsidRPr="003D0FC5" w14:paraId="4449DC2C" w14:textId="77777777" w:rsidTr="005A73E6">
        <w:trPr>
          <w:trHeight w:val="144"/>
        </w:trPr>
        <w:tc>
          <w:tcPr>
            <w:tcW w:w="3582" w:type="dxa"/>
          </w:tcPr>
          <w:p w14:paraId="1C8DE29F" w14:textId="77777777" w:rsidR="003D0FC5" w:rsidRPr="003D0FC5" w:rsidRDefault="003D0FC5" w:rsidP="00102CD3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3D0FC5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3D0FC5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3D0FC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D0FC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dxa"/>
          </w:tcPr>
          <w:p w14:paraId="0A3B9D6B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12D96E" w14:textId="3D0BFD60" w:rsidR="003D0FC5" w:rsidRPr="003D0FC5" w:rsidRDefault="000C675B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304,723</w:t>
            </w:r>
          </w:p>
        </w:tc>
        <w:tc>
          <w:tcPr>
            <w:tcW w:w="237" w:type="dxa"/>
          </w:tcPr>
          <w:p w14:paraId="6A2C1658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8620F74" w14:textId="5E987E54" w:rsidR="003D0FC5" w:rsidRPr="003D0FC5" w:rsidRDefault="00D20CFB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287,145</w:t>
            </w:r>
          </w:p>
        </w:tc>
        <w:tc>
          <w:tcPr>
            <w:tcW w:w="270" w:type="dxa"/>
          </w:tcPr>
          <w:p w14:paraId="24F794AF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0FB240" w14:textId="4B0F48D8" w:rsidR="003D0FC5" w:rsidRPr="003D0FC5" w:rsidRDefault="000C675B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303,581</w:t>
            </w:r>
          </w:p>
        </w:tc>
        <w:tc>
          <w:tcPr>
            <w:tcW w:w="270" w:type="dxa"/>
          </w:tcPr>
          <w:p w14:paraId="7A360F52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6F6C756" w14:textId="483097F8" w:rsidR="003D0FC5" w:rsidRPr="003D0FC5" w:rsidRDefault="00C52E39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286,878</w:t>
            </w:r>
          </w:p>
        </w:tc>
      </w:tr>
      <w:tr w:rsidR="003D0FC5" w:rsidRPr="003D0FC5" w14:paraId="6A7FAE65" w14:textId="77777777" w:rsidTr="00376544">
        <w:trPr>
          <w:trHeight w:val="144"/>
        </w:trPr>
        <w:tc>
          <w:tcPr>
            <w:tcW w:w="3582" w:type="dxa"/>
          </w:tcPr>
          <w:p w14:paraId="60906B16" w14:textId="77777777" w:rsidR="003D0FC5" w:rsidRPr="000C675B" w:rsidRDefault="003D0FC5" w:rsidP="00102CD3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7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1F690270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8F3531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02F85C9D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D05B546" w14:textId="01D7773C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0807CA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F942F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84A86C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C3E3B8F" w14:textId="13C00D18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D0FC5" w:rsidRPr="003D0FC5" w14:paraId="0D001101" w14:textId="77777777" w:rsidTr="00376544">
        <w:trPr>
          <w:trHeight w:val="144"/>
        </w:trPr>
        <w:tc>
          <w:tcPr>
            <w:tcW w:w="3582" w:type="dxa"/>
          </w:tcPr>
          <w:p w14:paraId="3F52438A" w14:textId="2E6B88A9" w:rsidR="003D0FC5" w:rsidRPr="003D0FC5" w:rsidRDefault="003D0FC5" w:rsidP="00102CD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D0FC5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3D0FC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58" w:type="dxa"/>
          </w:tcPr>
          <w:p w14:paraId="51F5DFB8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09486D5" w14:textId="3B906F68" w:rsidR="003D0FC5" w:rsidRPr="00376544" w:rsidRDefault="0049355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23,321</w:t>
            </w:r>
          </w:p>
        </w:tc>
        <w:tc>
          <w:tcPr>
            <w:tcW w:w="237" w:type="dxa"/>
            <w:shd w:val="clear" w:color="auto" w:fill="auto"/>
          </w:tcPr>
          <w:p w14:paraId="3D059649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A63407E" w14:textId="62AC2A16" w:rsidR="003D0FC5" w:rsidRPr="00376544" w:rsidRDefault="000C675B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20,580</w:t>
            </w:r>
          </w:p>
        </w:tc>
        <w:tc>
          <w:tcPr>
            <w:tcW w:w="270" w:type="dxa"/>
            <w:shd w:val="clear" w:color="auto" w:fill="auto"/>
          </w:tcPr>
          <w:p w14:paraId="6CADF0AC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6DA96" w14:textId="69EE2C9A" w:rsidR="003D0FC5" w:rsidRPr="00376544" w:rsidRDefault="009E2826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22,804</w:t>
            </w:r>
          </w:p>
        </w:tc>
        <w:tc>
          <w:tcPr>
            <w:tcW w:w="270" w:type="dxa"/>
          </w:tcPr>
          <w:p w14:paraId="042CA01C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F071010" w14:textId="06AB5290" w:rsidR="003D0FC5" w:rsidRPr="003D0FC5" w:rsidRDefault="006D4057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20,066</w:t>
            </w:r>
          </w:p>
        </w:tc>
      </w:tr>
      <w:tr w:rsidR="003D0FC5" w:rsidRPr="003D0FC5" w14:paraId="0029E308" w14:textId="77777777" w:rsidTr="00376544">
        <w:trPr>
          <w:trHeight w:val="144"/>
        </w:trPr>
        <w:tc>
          <w:tcPr>
            <w:tcW w:w="3582" w:type="dxa"/>
          </w:tcPr>
          <w:p w14:paraId="545E4333" w14:textId="5821768F" w:rsidR="003D0FC5" w:rsidRPr="003D0FC5" w:rsidRDefault="003D0FC5" w:rsidP="00102CD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D0FC5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</w:t>
            </w:r>
            <w:r w:rsidR="00102CD3" w:rsidRPr="00102CD3"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</w:p>
        </w:tc>
        <w:tc>
          <w:tcPr>
            <w:tcW w:w="558" w:type="dxa"/>
          </w:tcPr>
          <w:p w14:paraId="3F44CBA0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D4499A2" w14:textId="3889A712" w:rsidR="003D0FC5" w:rsidRPr="00376544" w:rsidRDefault="0049355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3,3</w:t>
            </w:r>
            <w:r w:rsidR="00520F28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7" w:type="dxa"/>
            <w:shd w:val="clear" w:color="auto" w:fill="auto"/>
          </w:tcPr>
          <w:p w14:paraId="5BC6B3E4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0F01C13" w14:textId="35F4B324" w:rsidR="003D0FC5" w:rsidRPr="00376544" w:rsidRDefault="000C675B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4,265</w:t>
            </w:r>
          </w:p>
        </w:tc>
        <w:tc>
          <w:tcPr>
            <w:tcW w:w="270" w:type="dxa"/>
            <w:shd w:val="clear" w:color="auto" w:fill="auto"/>
          </w:tcPr>
          <w:p w14:paraId="4671F478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BC8B45" w14:textId="0C7B1535" w:rsidR="003D0FC5" w:rsidRPr="00376544" w:rsidRDefault="0049355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3,304</w:t>
            </w:r>
          </w:p>
        </w:tc>
        <w:tc>
          <w:tcPr>
            <w:tcW w:w="270" w:type="dxa"/>
          </w:tcPr>
          <w:p w14:paraId="08378A38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5BE4A01" w14:textId="414282D0" w:rsidR="003D0FC5" w:rsidRPr="003D0FC5" w:rsidRDefault="00C52E39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4,</w:t>
            </w:r>
            <w:r w:rsidR="006D4057" w:rsidRPr="000D4935">
              <w:rPr>
                <w:rFonts w:ascii="Angsana New" w:hAnsi="Angsana New"/>
                <w:sz w:val="30"/>
                <w:szCs w:val="30"/>
              </w:rPr>
              <w:t>011</w:t>
            </w:r>
          </w:p>
        </w:tc>
      </w:tr>
      <w:tr w:rsidR="003D0FC5" w:rsidRPr="003D0FC5" w14:paraId="13A55C5D" w14:textId="77777777" w:rsidTr="00376544">
        <w:trPr>
          <w:trHeight w:val="144"/>
        </w:trPr>
        <w:tc>
          <w:tcPr>
            <w:tcW w:w="3582" w:type="dxa"/>
          </w:tcPr>
          <w:p w14:paraId="61F75523" w14:textId="0BAB0551" w:rsidR="003D0FC5" w:rsidRPr="003D0FC5" w:rsidRDefault="00102CD3" w:rsidP="00102CD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02CD3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558" w:type="dxa"/>
          </w:tcPr>
          <w:p w14:paraId="688A1880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4DAC73C" w14:textId="10638824" w:rsidR="003D0FC5" w:rsidRPr="00376544" w:rsidRDefault="00530BFB" w:rsidP="0053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81A0F62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ACCDA21" w14:textId="55F55860" w:rsidR="003D0FC5" w:rsidRPr="00376544" w:rsidRDefault="000C675B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4,689</w:t>
            </w:r>
          </w:p>
        </w:tc>
        <w:tc>
          <w:tcPr>
            <w:tcW w:w="270" w:type="dxa"/>
            <w:shd w:val="clear" w:color="auto" w:fill="auto"/>
          </w:tcPr>
          <w:p w14:paraId="6FD8C7F4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7BBCAC" w14:textId="4D7158AB" w:rsidR="003D0FC5" w:rsidRPr="00376544" w:rsidRDefault="00530BFB" w:rsidP="00CF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01F504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E216ED2" w14:textId="2FA1470C" w:rsidR="003D0FC5" w:rsidRPr="003D0FC5" w:rsidRDefault="006D4057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4,665</w:t>
            </w:r>
          </w:p>
        </w:tc>
      </w:tr>
      <w:tr w:rsidR="003D0FC5" w:rsidRPr="003D0FC5" w14:paraId="35869F3F" w14:textId="77777777" w:rsidTr="00376544">
        <w:trPr>
          <w:trHeight w:val="144"/>
        </w:trPr>
        <w:tc>
          <w:tcPr>
            <w:tcW w:w="3582" w:type="dxa"/>
          </w:tcPr>
          <w:p w14:paraId="49D508D1" w14:textId="77777777" w:rsidR="003D0FC5" w:rsidRPr="000C675B" w:rsidRDefault="003D0FC5" w:rsidP="003D0FC5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7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0CC01A23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0B76CE2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7D8EE78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8415FAA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FFD014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DE6881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C0384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DFFB319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0FC5" w:rsidRPr="003D0FC5" w14:paraId="61F9C594" w14:textId="77777777" w:rsidTr="00376544">
        <w:trPr>
          <w:trHeight w:val="144"/>
        </w:trPr>
        <w:tc>
          <w:tcPr>
            <w:tcW w:w="3582" w:type="dxa"/>
          </w:tcPr>
          <w:p w14:paraId="08981393" w14:textId="4D9806AA" w:rsidR="003D0FC5" w:rsidRPr="003D0FC5" w:rsidRDefault="003D0FC5" w:rsidP="00102CD3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3D0FC5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558" w:type="dxa"/>
          </w:tcPr>
          <w:p w14:paraId="4D33A027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93E962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56D400C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B3EF854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C9A4E8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C80B75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C63AB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9385AA1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D7C" w:rsidRPr="003D0FC5" w14:paraId="3EB2578C" w14:textId="77777777" w:rsidTr="00376544">
        <w:trPr>
          <w:trHeight w:val="144"/>
        </w:trPr>
        <w:tc>
          <w:tcPr>
            <w:tcW w:w="3582" w:type="dxa"/>
          </w:tcPr>
          <w:p w14:paraId="11BFF93E" w14:textId="71B033C8" w:rsidR="00E95D7C" w:rsidRPr="003D0FC5" w:rsidRDefault="00E95D7C" w:rsidP="00E95D7C">
            <w:pPr>
              <w:pStyle w:val="ListParagraph"/>
              <w:numPr>
                <w:ilvl w:val="2"/>
                <w:numId w:val="17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3D0FC5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3D0FC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58" w:type="dxa"/>
          </w:tcPr>
          <w:p w14:paraId="0CC967D7" w14:textId="77777777" w:rsidR="00E95D7C" w:rsidRPr="003D0FC5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A14BF1" w14:textId="35E8C0E9" w:rsidR="00E95D7C" w:rsidRPr="00376544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(18,075)</w:t>
            </w:r>
          </w:p>
        </w:tc>
        <w:tc>
          <w:tcPr>
            <w:tcW w:w="237" w:type="dxa"/>
            <w:shd w:val="clear" w:color="auto" w:fill="auto"/>
          </w:tcPr>
          <w:p w14:paraId="37EB362A" w14:textId="77777777" w:rsidR="00E95D7C" w:rsidRPr="00376544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589CC63" w14:textId="32142C09" w:rsidR="00E95D7C" w:rsidRPr="00376544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9,335</w:t>
            </w:r>
          </w:p>
        </w:tc>
        <w:tc>
          <w:tcPr>
            <w:tcW w:w="270" w:type="dxa"/>
            <w:shd w:val="clear" w:color="auto" w:fill="auto"/>
          </w:tcPr>
          <w:p w14:paraId="2272D7B8" w14:textId="77777777" w:rsidR="00E95D7C" w:rsidRPr="00376544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CA7AF2" w14:textId="166133D3" w:rsidR="00E95D7C" w:rsidRPr="00376544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(17,978)</w:t>
            </w:r>
          </w:p>
        </w:tc>
        <w:tc>
          <w:tcPr>
            <w:tcW w:w="270" w:type="dxa"/>
          </w:tcPr>
          <w:p w14:paraId="34DB6C3C" w14:textId="77777777" w:rsidR="00E95D7C" w:rsidRPr="003D0FC5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0D3F6DD" w14:textId="490A5C1C" w:rsidR="00E95D7C" w:rsidRPr="003D0FC5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9,177</w:t>
            </w:r>
          </w:p>
        </w:tc>
      </w:tr>
      <w:tr w:rsidR="00E95D7C" w:rsidRPr="003D0FC5" w14:paraId="47589927" w14:textId="77777777" w:rsidTr="00376544">
        <w:trPr>
          <w:trHeight w:val="144"/>
        </w:trPr>
        <w:tc>
          <w:tcPr>
            <w:tcW w:w="3582" w:type="dxa"/>
          </w:tcPr>
          <w:p w14:paraId="5AD578D7" w14:textId="77777777" w:rsidR="00E95D7C" w:rsidRPr="003D0FC5" w:rsidRDefault="00E95D7C" w:rsidP="00E95D7C">
            <w:pPr>
              <w:pStyle w:val="ListParagraph"/>
              <w:numPr>
                <w:ilvl w:val="2"/>
                <w:numId w:val="17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3D0FC5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4A89A7EC" w14:textId="77777777" w:rsidR="00E95D7C" w:rsidRPr="003D0FC5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FBDE15" w14:textId="2CD0E76F" w:rsidR="00E95D7C" w:rsidRPr="00376544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2837AD5" w14:textId="77777777" w:rsidR="00E95D7C" w:rsidRPr="00376544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90C27DA" w14:textId="4AEA315B" w:rsidR="00E95D7C" w:rsidRPr="00376544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(4,385)</w:t>
            </w:r>
          </w:p>
        </w:tc>
        <w:tc>
          <w:tcPr>
            <w:tcW w:w="270" w:type="dxa"/>
            <w:shd w:val="clear" w:color="auto" w:fill="auto"/>
          </w:tcPr>
          <w:p w14:paraId="1261B44F" w14:textId="77777777" w:rsidR="00E95D7C" w:rsidRPr="00376544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4EF392" w14:textId="0B374B7A" w:rsidR="00E95D7C" w:rsidRPr="00376544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2FCB5" w14:textId="77777777" w:rsidR="00E95D7C" w:rsidRPr="003D0FC5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3058F55" w14:textId="2D7C8247" w:rsidR="00E95D7C" w:rsidRPr="003D0FC5" w:rsidRDefault="00E95D7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(4,310)</w:t>
            </w:r>
          </w:p>
        </w:tc>
      </w:tr>
      <w:tr w:rsidR="003D0FC5" w:rsidRPr="003D0FC5" w14:paraId="2CC06743" w14:textId="77777777" w:rsidTr="00376544">
        <w:trPr>
          <w:trHeight w:val="144"/>
        </w:trPr>
        <w:tc>
          <w:tcPr>
            <w:tcW w:w="3582" w:type="dxa"/>
          </w:tcPr>
          <w:p w14:paraId="358855D6" w14:textId="09D9C5CB" w:rsidR="003D0FC5" w:rsidRPr="003D0FC5" w:rsidRDefault="003D0FC5" w:rsidP="003D0FC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D0FC5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  <w:r w:rsidRPr="003D0FC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58" w:type="dxa"/>
          </w:tcPr>
          <w:p w14:paraId="4A51B6C7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DDC76F" w14:textId="0880C9C3" w:rsidR="003D0FC5" w:rsidRPr="00376544" w:rsidRDefault="00435C6C" w:rsidP="00E9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(11,928)</w:t>
            </w:r>
          </w:p>
        </w:tc>
        <w:tc>
          <w:tcPr>
            <w:tcW w:w="237" w:type="dxa"/>
            <w:shd w:val="clear" w:color="auto" w:fill="auto"/>
          </w:tcPr>
          <w:p w14:paraId="4638D0AE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0CAA7782" w14:textId="71CBB6CB" w:rsidR="003D0FC5" w:rsidRPr="00376544" w:rsidRDefault="00C52E39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(16,906)</w:t>
            </w:r>
          </w:p>
        </w:tc>
        <w:tc>
          <w:tcPr>
            <w:tcW w:w="270" w:type="dxa"/>
            <w:shd w:val="clear" w:color="auto" w:fill="auto"/>
          </w:tcPr>
          <w:p w14:paraId="02B776F8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5BB92C" w14:textId="28D057C5" w:rsidR="003D0FC5" w:rsidRPr="00376544" w:rsidRDefault="00CF4EBD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6544">
              <w:rPr>
                <w:rFonts w:ascii="Angsana New" w:hAnsi="Angsana New"/>
                <w:sz w:val="30"/>
                <w:szCs w:val="30"/>
              </w:rPr>
              <w:t>(11,928)</w:t>
            </w:r>
          </w:p>
        </w:tc>
        <w:tc>
          <w:tcPr>
            <w:tcW w:w="270" w:type="dxa"/>
          </w:tcPr>
          <w:p w14:paraId="00DBA5DB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5767703" w14:textId="7A2EF831" w:rsidR="003D0FC5" w:rsidRPr="003D0FC5" w:rsidRDefault="006D4057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(16,906)</w:t>
            </w:r>
          </w:p>
        </w:tc>
      </w:tr>
      <w:tr w:rsidR="003D0FC5" w:rsidRPr="003D0FC5" w14:paraId="0E91D546" w14:textId="77777777" w:rsidTr="00376544">
        <w:trPr>
          <w:trHeight w:val="144"/>
        </w:trPr>
        <w:tc>
          <w:tcPr>
            <w:tcW w:w="3582" w:type="dxa"/>
          </w:tcPr>
          <w:p w14:paraId="6C464B03" w14:textId="77777777" w:rsidR="003D0FC5" w:rsidRPr="003D0FC5" w:rsidRDefault="003D0FC5" w:rsidP="00102CD3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0F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3D0F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3D0F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D0F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dxa"/>
          </w:tcPr>
          <w:p w14:paraId="5FB8B28E" w14:textId="77777777" w:rsidR="003D0FC5" w:rsidRPr="003D0FC5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6C894" w14:textId="17C88511" w:rsidR="003D0FC5" w:rsidRPr="00376544" w:rsidRDefault="0037654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544">
              <w:rPr>
                <w:rFonts w:ascii="Angsana New" w:hAnsi="Angsana New"/>
                <w:b/>
                <w:bCs/>
                <w:sz w:val="30"/>
                <w:szCs w:val="30"/>
              </w:rPr>
              <w:t>301,386</w:t>
            </w:r>
          </w:p>
        </w:tc>
        <w:tc>
          <w:tcPr>
            <w:tcW w:w="237" w:type="dxa"/>
            <w:shd w:val="clear" w:color="auto" w:fill="auto"/>
          </w:tcPr>
          <w:p w14:paraId="5869AB2F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9069C" w14:textId="3EABD4C1" w:rsidR="003D0FC5" w:rsidRPr="00376544" w:rsidRDefault="00C52E39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544">
              <w:rPr>
                <w:rFonts w:ascii="Angsana New" w:hAnsi="Angsana New"/>
                <w:b/>
                <w:bCs/>
                <w:sz w:val="30"/>
                <w:szCs w:val="30"/>
              </w:rPr>
              <w:t>304,723</w:t>
            </w:r>
          </w:p>
        </w:tc>
        <w:tc>
          <w:tcPr>
            <w:tcW w:w="270" w:type="dxa"/>
            <w:shd w:val="clear" w:color="auto" w:fill="auto"/>
          </w:tcPr>
          <w:p w14:paraId="68DF7506" w14:textId="77777777" w:rsidR="003D0FC5" w:rsidRPr="00376544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945AA" w14:textId="2B272491" w:rsidR="003D0FC5" w:rsidRPr="00376544" w:rsidRDefault="0037654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544">
              <w:rPr>
                <w:rFonts w:ascii="Angsana New" w:hAnsi="Angsana New"/>
                <w:b/>
                <w:bCs/>
                <w:sz w:val="30"/>
                <w:szCs w:val="30"/>
              </w:rPr>
              <w:t>299,783</w:t>
            </w:r>
          </w:p>
        </w:tc>
        <w:tc>
          <w:tcPr>
            <w:tcW w:w="270" w:type="dxa"/>
          </w:tcPr>
          <w:p w14:paraId="16126679" w14:textId="77777777" w:rsidR="003D0FC5" w:rsidRPr="003D0FC5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5AF1F005" w14:textId="1363AF9A" w:rsidR="003D0FC5" w:rsidRPr="003D0FC5" w:rsidRDefault="006D4057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303,581</w:t>
            </w:r>
          </w:p>
        </w:tc>
      </w:tr>
    </w:tbl>
    <w:p w14:paraId="0713CB5E" w14:textId="692C5E92" w:rsidR="001A6C39" w:rsidRPr="00A83C93" w:rsidRDefault="001A6C39" w:rsidP="0081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W w:w="93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94"/>
        <w:gridCol w:w="256"/>
        <w:gridCol w:w="1080"/>
        <w:gridCol w:w="270"/>
        <w:gridCol w:w="1080"/>
        <w:gridCol w:w="270"/>
        <w:gridCol w:w="1089"/>
      </w:tblGrid>
      <w:tr w:rsidR="00515EFE" w:rsidRPr="000D4935" w14:paraId="5AC2BEC5" w14:textId="77777777" w:rsidTr="00A6030F">
        <w:tc>
          <w:tcPr>
            <w:tcW w:w="4230" w:type="dxa"/>
            <w:vMerge w:val="restart"/>
          </w:tcPr>
          <w:p w14:paraId="6A896676" w14:textId="35F14D84" w:rsidR="00515EFE" w:rsidRPr="000D4935" w:rsidRDefault="003221F5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="00515EFE" w:rsidRPr="000D4935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="00F1577E" w:rsidRPr="000D4935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="00515EFE" w:rsidRPr="000D4935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  <w:p w14:paraId="4FB0E58D" w14:textId="7AFA2C7B" w:rsidR="00515EFE" w:rsidRPr="000D4935" w:rsidRDefault="00515EFE" w:rsidP="0051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506322C5" w14:textId="77777777" w:rsidR="00515EFE" w:rsidRPr="000D4935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39C386" w14:textId="77777777" w:rsidR="00515EFE" w:rsidRPr="000D4935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710EAAFE" w14:textId="77777777" w:rsidR="00515EFE" w:rsidRPr="000D4935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5824" w:rsidRPr="000D4935" w14:paraId="5C52D964" w14:textId="77777777" w:rsidTr="00A6030F">
        <w:tc>
          <w:tcPr>
            <w:tcW w:w="4230" w:type="dxa"/>
            <w:vMerge/>
          </w:tcPr>
          <w:p w14:paraId="7C1D660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0EDF176C" w14:textId="78A9ED4D" w:rsidR="00035824" w:rsidRPr="000D4935" w:rsidRDefault="0003582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6" w:type="dxa"/>
          </w:tcPr>
          <w:p w14:paraId="1F9242CF" w14:textId="77777777" w:rsidR="00035824" w:rsidRPr="000D4935" w:rsidRDefault="0003582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19B7FF" w14:textId="46F254A7" w:rsidR="00035824" w:rsidRPr="000D4935" w:rsidRDefault="0003582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AB47F5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5EDF1" w14:textId="740B18E1" w:rsidR="00035824" w:rsidRPr="000D4935" w:rsidRDefault="0003582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2061F61" w14:textId="77777777" w:rsidR="00035824" w:rsidRPr="000D4935" w:rsidRDefault="0003582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5FEE8435" w14:textId="1E1AB53C" w:rsidR="00035824" w:rsidRPr="000D4935" w:rsidRDefault="0003582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35824" w:rsidRPr="000D4935" w14:paraId="6F7FAE3D" w14:textId="77777777" w:rsidTr="00A6030F">
        <w:tc>
          <w:tcPr>
            <w:tcW w:w="4230" w:type="dxa"/>
          </w:tcPr>
          <w:p w14:paraId="716ABFFF" w14:textId="451986A2" w:rsidR="00035824" w:rsidRPr="0059772D" w:rsidRDefault="00035824" w:rsidP="00035824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39" w:type="dxa"/>
            <w:gridSpan w:val="7"/>
          </w:tcPr>
          <w:p w14:paraId="27547E58" w14:textId="77777777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035824" w:rsidRPr="000D4935" w14:paraId="388DF95B" w14:textId="77777777" w:rsidTr="00A6030F">
        <w:tc>
          <w:tcPr>
            <w:tcW w:w="4230" w:type="dxa"/>
          </w:tcPr>
          <w:p w14:paraId="104C43D0" w14:textId="77777777" w:rsidR="00035824" w:rsidRPr="000D4935" w:rsidRDefault="00035824" w:rsidP="00035824">
            <w:pPr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94" w:type="dxa"/>
          </w:tcPr>
          <w:p w14:paraId="58D23A88" w14:textId="43C84F9E" w:rsidR="00035824" w:rsidRPr="000D4935" w:rsidRDefault="0007010D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</w:t>
            </w:r>
            <w:r w:rsidR="00971C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6" w:type="dxa"/>
          </w:tcPr>
          <w:p w14:paraId="141C678C" w14:textId="77777777" w:rsidR="00035824" w:rsidRPr="000D4935" w:rsidRDefault="00035824" w:rsidP="000358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D2E2B" w14:textId="5CB98A2B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4A0E5F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A2ED00" w14:textId="70BB93C9" w:rsidR="00035824" w:rsidRPr="000D4935" w:rsidRDefault="0007010D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1.</w:t>
            </w:r>
            <w:r w:rsidR="00971C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6B02A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5178A5" w14:textId="3D963A40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35824" w:rsidRPr="000D4935" w14:paraId="304BE988" w14:textId="77777777" w:rsidTr="00A6030F">
        <w:tc>
          <w:tcPr>
            <w:tcW w:w="4230" w:type="dxa"/>
          </w:tcPr>
          <w:p w14:paraId="39A3E05D" w14:textId="77777777" w:rsidR="00035824" w:rsidRPr="000D4935" w:rsidRDefault="00035824" w:rsidP="00035824">
            <w:pPr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094" w:type="dxa"/>
          </w:tcPr>
          <w:p w14:paraId="5EE3347D" w14:textId="26DF6DE0" w:rsidR="00035824" w:rsidRPr="000D4935" w:rsidRDefault="0007010D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56" w:type="dxa"/>
          </w:tcPr>
          <w:p w14:paraId="4D617E0B" w14:textId="77777777" w:rsidR="00035824" w:rsidRPr="000D4935" w:rsidRDefault="00035824" w:rsidP="000358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D55A5" w14:textId="113BC6B8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63B792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A2A6D4" w14:textId="49E05768" w:rsidR="00035824" w:rsidRPr="000D4935" w:rsidRDefault="0007010D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74E6E39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8B4EF44" w14:textId="504D0054" w:rsidR="00035824" w:rsidRPr="000D493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</w:tbl>
    <w:p w14:paraId="6B4ADA79" w14:textId="77777777" w:rsidR="00FE0D79" w:rsidRPr="00A83C93" w:rsidRDefault="00FE0D79" w:rsidP="00B80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31AC4C85" w14:textId="77777777" w:rsidR="00B438F8" w:rsidRPr="000D4935" w:rsidRDefault="002572A6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ข้อสมมติ</w:t>
      </w:r>
      <w:r w:rsidR="00B438F8" w:rsidRPr="000D4935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3A0047D5" w14:textId="77777777" w:rsidR="00993A79" w:rsidRPr="00A83C93" w:rsidRDefault="00993A79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D8A0A8" w14:textId="0FB625DC" w:rsidR="00611AD9" w:rsidRPr="004D4230" w:rsidRDefault="00993A79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423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81A2D">
        <w:rPr>
          <w:rFonts w:ascii="Angsana New" w:hAnsi="Angsana New"/>
          <w:sz w:val="30"/>
          <w:szCs w:val="30"/>
        </w:rPr>
        <w:t>31</w:t>
      </w:r>
      <w:r w:rsidRPr="004D423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81A2D">
        <w:rPr>
          <w:rFonts w:ascii="Angsana New" w:hAnsi="Angsana New"/>
          <w:sz w:val="30"/>
          <w:szCs w:val="30"/>
        </w:rPr>
        <w:t xml:space="preserve">2564 </w:t>
      </w:r>
      <w:r w:rsidRPr="004D4230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957A1" w:rsidRPr="004D4230">
        <w:rPr>
          <w:rFonts w:ascii="Angsana New" w:hAnsi="Angsana New"/>
          <w:sz w:val="30"/>
          <w:szCs w:val="30"/>
          <w:cs/>
        </w:rPr>
        <w:t xml:space="preserve"> </w:t>
      </w:r>
      <w:r w:rsidR="0007010D" w:rsidRPr="004D4230">
        <w:rPr>
          <w:rFonts w:ascii="Angsana New" w:hAnsi="Angsana New"/>
          <w:sz w:val="30"/>
          <w:szCs w:val="30"/>
        </w:rPr>
        <w:t>8</w:t>
      </w:r>
      <w:r w:rsidR="008F1C20" w:rsidRPr="004D4230">
        <w:rPr>
          <w:rFonts w:ascii="Angsana New" w:hAnsi="Angsana New"/>
          <w:sz w:val="30"/>
          <w:szCs w:val="30"/>
        </w:rPr>
        <w:t xml:space="preserve"> </w:t>
      </w:r>
      <w:r w:rsidRPr="004D4230">
        <w:rPr>
          <w:rFonts w:ascii="Angsana New" w:hAnsi="Angsana New"/>
          <w:sz w:val="30"/>
          <w:szCs w:val="30"/>
          <w:cs/>
        </w:rPr>
        <w:t xml:space="preserve">ปี </w:t>
      </w:r>
      <w:r w:rsidR="00D81A2D">
        <w:rPr>
          <w:rFonts w:ascii="Angsana New" w:hAnsi="Angsana New"/>
          <w:sz w:val="30"/>
          <w:szCs w:val="30"/>
        </w:rPr>
        <w:br/>
      </w:r>
      <w:r w:rsidRPr="00D81A2D">
        <w:rPr>
          <w:rFonts w:ascii="Angsana New" w:hAnsi="Angsana New"/>
          <w:i/>
          <w:iCs/>
          <w:sz w:val="30"/>
          <w:szCs w:val="30"/>
          <w:cs/>
        </w:rPr>
        <w:t>(</w:t>
      </w:r>
      <w:r w:rsidR="00AE311A" w:rsidRPr="00D81A2D">
        <w:rPr>
          <w:rFonts w:ascii="Angsana New" w:hAnsi="Angsana New"/>
          <w:i/>
          <w:iCs/>
          <w:sz w:val="30"/>
          <w:szCs w:val="30"/>
        </w:rPr>
        <w:t>2563</w:t>
      </w:r>
      <w:r w:rsidRPr="00D81A2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E311A" w:rsidRPr="00D81A2D">
        <w:rPr>
          <w:rFonts w:ascii="Angsana New" w:hAnsi="Angsana New"/>
          <w:i/>
          <w:iCs/>
          <w:sz w:val="30"/>
          <w:szCs w:val="30"/>
        </w:rPr>
        <w:t>8</w:t>
      </w:r>
      <w:r w:rsidRPr="00D81A2D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</w:p>
    <w:p w14:paraId="23C7DA97" w14:textId="77777777" w:rsidR="001559E8" w:rsidRPr="00A83C93" w:rsidRDefault="001559E8" w:rsidP="000C6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4921AC5" w14:textId="77777777" w:rsidR="000C675B" w:rsidRDefault="00993A79" w:rsidP="000C6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12789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4D150A25" w14:textId="77777777" w:rsidR="00A83C93" w:rsidRPr="00A83C93" w:rsidRDefault="00A83C93" w:rsidP="000C6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alibri" w:hAnsi="Angsana New"/>
          <w:i/>
          <w:iCs/>
          <w:sz w:val="16"/>
          <w:szCs w:val="16"/>
        </w:rPr>
      </w:pPr>
    </w:p>
    <w:p w14:paraId="5050E2C6" w14:textId="59D1EE68" w:rsidR="007A24D2" w:rsidRDefault="00515EFE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D4230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24D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ED4125" w14:paraId="06097A21" w14:textId="77777777" w:rsidTr="00A6030F">
        <w:trPr>
          <w:trHeight w:val="20"/>
          <w:tblHeader/>
        </w:trPr>
        <w:tc>
          <w:tcPr>
            <w:tcW w:w="4320" w:type="dxa"/>
          </w:tcPr>
          <w:p w14:paraId="68ABF70B" w14:textId="77777777" w:rsidR="00A453B0" w:rsidRPr="00ED4125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8314AA6" w14:textId="42F0F2B0" w:rsidR="00A453B0" w:rsidRPr="00ED412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D41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53B0" w:rsidRPr="00ED4125" w14:paraId="23B807BD" w14:textId="77777777" w:rsidTr="00A6030F">
        <w:trPr>
          <w:trHeight w:val="20"/>
          <w:tblHeader/>
        </w:trPr>
        <w:tc>
          <w:tcPr>
            <w:tcW w:w="4320" w:type="dxa"/>
          </w:tcPr>
          <w:p w14:paraId="349F03D4" w14:textId="77777777" w:rsidR="00A453B0" w:rsidRPr="00ED4125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41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5362AC90" w14:textId="17DF3B73" w:rsidR="00A453B0" w:rsidRPr="00ED412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E1B1A"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94C4D"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E1B1A"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B82F445" w14:textId="77777777" w:rsidR="00A453B0" w:rsidRPr="00ED4125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39E1BA62" w14:textId="7B66B133" w:rsidR="00A453B0" w:rsidRPr="00ED412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ED41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ED412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1E1B1A"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94C4D"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E1B1A"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035824" w:rsidRPr="00ED4125" w14:paraId="041AC1D3" w14:textId="77777777" w:rsidTr="00A6030F">
        <w:trPr>
          <w:trHeight w:val="20"/>
          <w:tblHeader/>
        </w:trPr>
        <w:tc>
          <w:tcPr>
            <w:tcW w:w="4320" w:type="dxa"/>
          </w:tcPr>
          <w:p w14:paraId="660D91BC" w14:textId="3A40DF64" w:rsidR="00035824" w:rsidRPr="00ED4125" w:rsidRDefault="00035824" w:rsidP="000358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1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D41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D41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319CBC5A" w14:textId="21AEEABD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3" w:type="dxa"/>
          </w:tcPr>
          <w:p w14:paraId="64F2A77A" w14:textId="77777777" w:rsidR="00035824" w:rsidRPr="00ED412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C0FEAE8" w14:textId="3D3C7E22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19B39C3A" w14:textId="77777777" w:rsidR="00035824" w:rsidRPr="00ED412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A7D1DA9" w14:textId="3CDBAF82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5" w:type="dxa"/>
          </w:tcPr>
          <w:p w14:paraId="4CE7A5E6" w14:textId="77777777" w:rsidR="00035824" w:rsidRPr="00ED412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6DD449A9" w14:textId="487E0F7E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035824" w:rsidRPr="00ED4125" w14:paraId="19AD2AD7" w14:textId="77777777" w:rsidTr="00A6030F">
        <w:trPr>
          <w:trHeight w:val="20"/>
          <w:tblHeader/>
        </w:trPr>
        <w:tc>
          <w:tcPr>
            <w:tcW w:w="4320" w:type="dxa"/>
          </w:tcPr>
          <w:p w14:paraId="118A5EA6" w14:textId="77777777" w:rsidR="00035824" w:rsidRPr="00ED4125" w:rsidRDefault="00035824" w:rsidP="00035824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45DB31E" w14:textId="4C2C55AE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D41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35824" w:rsidRPr="00ED4125" w14:paraId="5BC0C180" w14:textId="77777777" w:rsidTr="00A6030F">
        <w:trPr>
          <w:trHeight w:val="20"/>
        </w:trPr>
        <w:tc>
          <w:tcPr>
            <w:tcW w:w="4320" w:type="dxa"/>
          </w:tcPr>
          <w:p w14:paraId="235142A3" w14:textId="77777777" w:rsidR="00035824" w:rsidRPr="00ED4125" w:rsidRDefault="00035824" w:rsidP="0003582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D412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ED412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7F763A75" w14:textId="46BC12BD" w:rsidR="00035824" w:rsidRPr="00ED4125" w:rsidRDefault="00ED4125" w:rsidP="00ED4125">
            <w:pPr>
              <w:pStyle w:val="acctfourfigures"/>
              <w:tabs>
                <w:tab w:val="clear" w:pos="765"/>
              </w:tabs>
              <w:spacing w:line="240" w:lineRule="atLeast"/>
              <w:ind w:left="-79" w:right="-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C41FD7">
              <w:rPr>
                <w:rFonts w:ascii="Angsana New" w:hAnsi="Angsana New"/>
                <w:sz w:val="30"/>
                <w:szCs w:val="30"/>
                <w:lang w:val="en-US" w:bidi="th-TH"/>
              </w:rPr>
              <w:t>2,079</w:t>
            </w: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5AD9323" w14:textId="77777777" w:rsidR="00035824" w:rsidRPr="00ED412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EF290A4" w14:textId="2D50D6FA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(12,017)</w:t>
            </w:r>
          </w:p>
        </w:tc>
        <w:tc>
          <w:tcPr>
            <w:tcW w:w="233" w:type="dxa"/>
            <w:vAlign w:val="center"/>
          </w:tcPr>
          <w:p w14:paraId="5AA39ED8" w14:textId="77777777" w:rsidR="00035824" w:rsidRPr="00ED412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211B84F" w14:textId="608D66D6" w:rsidR="00035824" w:rsidRPr="00ED4125" w:rsidRDefault="00ED4125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4125">
              <w:rPr>
                <w:rFonts w:ascii="Angsana New" w:hAnsi="Angsana New"/>
                <w:sz w:val="30"/>
                <w:szCs w:val="30"/>
              </w:rPr>
              <w:t>1</w:t>
            </w:r>
            <w:r w:rsidR="00690713">
              <w:rPr>
                <w:rFonts w:ascii="Angsana New" w:hAnsi="Angsana New"/>
                <w:sz w:val="30"/>
                <w:szCs w:val="30"/>
              </w:rPr>
              <w:t>3</w:t>
            </w:r>
            <w:r w:rsidRPr="00ED4125">
              <w:rPr>
                <w:rFonts w:ascii="Angsana New" w:hAnsi="Angsana New"/>
                <w:sz w:val="30"/>
                <w:szCs w:val="30"/>
              </w:rPr>
              <w:t>,</w:t>
            </w:r>
            <w:r w:rsidR="00690713">
              <w:rPr>
                <w:rFonts w:ascii="Angsana New" w:hAnsi="Angsana New"/>
                <w:sz w:val="30"/>
                <w:szCs w:val="30"/>
              </w:rPr>
              <w:t>058</w:t>
            </w:r>
          </w:p>
        </w:tc>
        <w:tc>
          <w:tcPr>
            <w:tcW w:w="235" w:type="dxa"/>
            <w:vAlign w:val="center"/>
          </w:tcPr>
          <w:p w14:paraId="0CD88180" w14:textId="77777777" w:rsidR="00035824" w:rsidRPr="00ED412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68ECB3F6" w14:textId="69F6B4FC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ED4125">
              <w:rPr>
                <w:rFonts w:ascii="Angsana New" w:hAnsi="Angsana New"/>
                <w:sz w:val="30"/>
                <w:szCs w:val="30"/>
              </w:rPr>
              <w:t>,</w:t>
            </w:r>
            <w:r w:rsidRPr="00ED4125">
              <w:rPr>
                <w:rFonts w:ascii="Angsana New" w:hAnsi="Angsana New"/>
                <w:sz w:val="30"/>
                <w:szCs w:val="30"/>
                <w:lang w:val="en-US"/>
              </w:rPr>
              <w:t>975</w:t>
            </w:r>
          </w:p>
        </w:tc>
      </w:tr>
      <w:tr w:rsidR="00035824" w:rsidRPr="00ED4125" w14:paraId="36F8D179" w14:textId="77777777" w:rsidTr="00A6030F">
        <w:trPr>
          <w:trHeight w:val="20"/>
        </w:trPr>
        <w:tc>
          <w:tcPr>
            <w:tcW w:w="4320" w:type="dxa"/>
          </w:tcPr>
          <w:p w14:paraId="0CCC433D" w14:textId="77777777" w:rsidR="00035824" w:rsidRPr="00ED4125" w:rsidRDefault="00035824" w:rsidP="0003582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D412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133C38AE" w14:textId="15015EC7" w:rsidR="00035824" w:rsidRPr="00ED4125" w:rsidRDefault="00ED4125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13,</w:t>
            </w:r>
            <w:r w:rsidR="00C41FD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08572390" w14:textId="77777777" w:rsidR="00035824" w:rsidRPr="00ED412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11FBEF35" w14:textId="5BBB7501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12,411</w:t>
            </w:r>
          </w:p>
        </w:tc>
        <w:tc>
          <w:tcPr>
            <w:tcW w:w="233" w:type="dxa"/>
          </w:tcPr>
          <w:p w14:paraId="091477F5" w14:textId="77777777" w:rsidR="00035824" w:rsidRPr="00ED412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714AB237" w14:textId="3FBF18C6" w:rsidR="00035824" w:rsidRPr="00ED4125" w:rsidRDefault="00ED4125" w:rsidP="00ED4125">
            <w:pPr>
              <w:pStyle w:val="acctfourfigures"/>
              <w:tabs>
                <w:tab w:val="clear" w:pos="765"/>
              </w:tabs>
              <w:spacing w:line="240" w:lineRule="atLeast"/>
              <w:ind w:left="-79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4125">
              <w:rPr>
                <w:rFonts w:ascii="Angsana New" w:hAnsi="Angsana New"/>
                <w:sz w:val="30"/>
                <w:szCs w:val="30"/>
              </w:rPr>
              <w:t>(1</w:t>
            </w:r>
            <w:r w:rsidR="00690713">
              <w:rPr>
                <w:rFonts w:ascii="Angsana New" w:hAnsi="Angsana New"/>
                <w:sz w:val="30"/>
                <w:szCs w:val="30"/>
              </w:rPr>
              <w:t>3,085</w:t>
            </w:r>
            <w:r w:rsidRPr="00ED41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59A3DB5E" w14:textId="77777777" w:rsidR="00035824" w:rsidRPr="00ED412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7E239ADB" w14:textId="2626CDCE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ED412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639</w:t>
            </w:r>
            <w:r w:rsidRPr="00ED412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43528014" w14:textId="77777777" w:rsidR="008A1494" w:rsidRPr="00ED4125" w:rsidRDefault="008A1494" w:rsidP="00065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ED4125" w14:paraId="4C4AD3D3" w14:textId="77777777" w:rsidTr="00A6030F">
        <w:trPr>
          <w:trHeight w:val="20"/>
          <w:tblHeader/>
        </w:trPr>
        <w:tc>
          <w:tcPr>
            <w:tcW w:w="4320" w:type="dxa"/>
          </w:tcPr>
          <w:p w14:paraId="1AC4B578" w14:textId="77777777" w:rsidR="00A453B0" w:rsidRPr="00ED4125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0772704C" w14:textId="31AF83BF" w:rsidR="00A453B0" w:rsidRPr="00ED412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D41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ED4125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D41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453B0" w:rsidRPr="00ED4125" w14:paraId="51ED445B" w14:textId="77777777" w:rsidTr="00A6030F">
        <w:trPr>
          <w:trHeight w:val="20"/>
          <w:tblHeader/>
        </w:trPr>
        <w:tc>
          <w:tcPr>
            <w:tcW w:w="4320" w:type="dxa"/>
          </w:tcPr>
          <w:p w14:paraId="6DAD12AD" w14:textId="77777777" w:rsidR="00A453B0" w:rsidRPr="00ED4125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41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23B26C90" w14:textId="5623DE14" w:rsidR="00A453B0" w:rsidRPr="00ED412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E1B1A"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333D2"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E1B1A"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EFB9194" w14:textId="77777777" w:rsidR="00A453B0" w:rsidRPr="00ED4125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40C9642" w14:textId="07FB6D4A" w:rsidR="00A453B0" w:rsidRPr="00ED412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ED41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ED412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1E1B1A"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333D2"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E1B1A"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035824" w:rsidRPr="00ED4125" w14:paraId="7A14AFEC" w14:textId="77777777" w:rsidTr="00A6030F">
        <w:trPr>
          <w:trHeight w:val="20"/>
          <w:tblHeader/>
        </w:trPr>
        <w:tc>
          <w:tcPr>
            <w:tcW w:w="4320" w:type="dxa"/>
          </w:tcPr>
          <w:p w14:paraId="166443DB" w14:textId="3102B6CE" w:rsidR="00035824" w:rsidRPr="00ED4125" w:rsidRDefault="00035824" w:rsidP="000358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1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D41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D41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1F8BF882" w14:textId="00096795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3" w:type="dxa"/>
          </w:tcPr>
          <w:p w14:paraId="57C965CC" w14:textId="77777777" w:rsidR="00035824" w:rsidRPr="00ED412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4532364" w14:textId="7DA1BB77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64819CD3" w14:textId="77777777" w:rsidR="00035824" w:rsidRPr="00ED412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5B6A4143" w14:textId="1AD4AAAF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5" w:type="dxa"/>
          </w:tcPr>
          <w:p w14:paraId="165695C9" w14:textId="77777777" w:rsidR="00035824" w:rsidRPr="00ED412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2BD0FD2" w14:textId="2A015EB2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035824" w:rsidRPr="00ED4125" w14:paraId="537013BB" w14:textId="77777777" w:rsidTr="00A6030F">
        <w:trPr>
          <w:trHeight w:val="20"/>
          <w:tblHeader/>
        </w:trPr>
        <w:tc>
          <w:tcPr>
            <w:tcW w:w="4320" w:type="dxa"/>
          </w:tcPr>
          <w:p w14:paraId="06ADD943" w14:textId="77777777" w:rsidR="00035824" w:rsidRPr="00ED4125" w:rsidRDefault="00035824" w:rsidP="00035824">
            <w:pPr>
              <w:ind w:left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674A1CD" w14:textId="0F814DA8" w:rsidR="00035824" w:rsidRPr="00ED4125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D41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A2677" w:rsidRPr="00ED4125" w14:paraId="228B334B" w14:textId="77777777" w:rsidTr="00690713">
        <w:trPr>
          <w:trHeight w:val="20"/>
        </w:trPr>
        <w:tc>
          <w:tcPr>
            <w:tcW w:w="4320" w:type="dxa"/>
          </w:tcPr>
          <w:p w14:paraId="78B65C61" w14:textId="77777777" w:rsidR="00DA2677" w:rsidRPr="00ED4125" w:rsidRDefault="00DA2677" w:rsidP="00DA267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D412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ED412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702F42C" w14:textId="1ABB8103" w:rsidR="00DA2677" w:rsidRPr="00ED4125" w:rsidRDefault="00DA2677" w:rsidP="00DA2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(11,885)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75DE413" w14:textId="77777777" w:rsidR="00DA2677" w:rsidRPr="00ED4125" w:rsidRDefault="00DA2677" w:rsidP="00DA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08036733" w14:textId="374E76DD" w:rsidR="00DA2677" w:rsidRPr="00ED4125" w:rsidRDefault="00DA2677" w:rsidP="00DA26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(11,949)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59ACF25" w14:textId="77777777" w:rsidR="00DA2677" w:rsidRPr="00ED4125" w:rsidRDefault="00DA2677" w:rsidP="00DA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1F097A16" w14:textId="1382AFB7" w:rsidR="00DA2677" w:rsidRPr="00ED4125" w:rsidRDefault="00DA2677" w:rsidP="00DA2677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4125">
              <w:rPr>
                <w:rFonts w:ascii="Angsana New" w:hAnsi="Angsana New"/>
                <w:sz w:val="30"/>
                <w:szCs w:val="30"/>
              </w:rPr>
              <w:t>12,846</w:t>
            </w:r>
          </w:p>
        </w:tc>
        <w:tc>
          <w:tcPr>
            <w:tcW w:w="235" w:type="dxa"/>
            <w:vAlign w:val="center"/>
          </w:tcPr>
          <w:p w14:paraId="499D67F2" w14:textId="77777777" w:rsidR="00DA2677" w:rsidRPr="00ED4125" w:rsidRDefault="00DA2677" w:rsidP="00DA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6A99378" w14:textId="3AAA2651" w:rsidR="00DA2677" w:rsidRPr="00ED4125" w:rsidRDefault="00DA2677" w:rsidP="00DA2677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ED4125">
              <w:rPr>
                <w:rFonts w:ascii="Angsana New" w:hAnsi="Angsana New"/>
                <w:sz w:val="30"/>
                <w:szCs w:val="30"/>
              </w:rPr>
              <w:t>,</w:t>
            </w:r>
            <w:r w:rsidRPr="00ED4125"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</w:p>
        </w:tc>
      </w:tr>
      <w:tr w:rsidR="00DA2677" w:rsidRPr="00ED4125" w14:paraId="550ED2B0" w14:textId="77777777" w:rsidTr="00690713">
        <w:trPr>
          <w:trHeight w:val="20"/>
        </w:trPr>
        <w:tc>
          <w:tcPr>
            <w:tcW w:w="4320" w:type="dxa"/>
          </w:tcPr>
          <w:p w14:paraId="513B8FC6" w14:textId="77777777" w:rsidR="00DA2677" w:rsidRPr="00ED4125" w:rsidRDefault="00DA2677" w:rsidP="00DA267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D412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</w:tcPr>
          <w:p w14:paraId="75077C5D" w14:textId="26510118" w:rsidR="00DA2677" w:rsidRPr="00ED4125" w:rsidRDefault="00DA2677" w:rsidP="00DA26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13,771</w:t>
            </w:r>
          </w:p>
        </w:tc>
        <w:tc>
          <w:tcPr>
            <w:tcW w:w="233" w:type="dxa"/>
            <w:shd w:val="clear" w:color="auto" w:fill="auto"/>
          </w:tcPr>
          <w:p w14:paraId="3B3AE908" w14:textId="77777777" w:rsidR="00DA2677" w:rsidRPr="00ED4125" w:rsidRDefault="00DA2677" w:rsidP="00DA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5E0AAB73" w14:textId="2F844FDC" w:rsidR="00DA2677" w:rsidRPr="00ED4125" w:rsidRDefault="00DA2677" w:rsidP="00DA2677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ED412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33" w:type="dxa"/>
            <w:shd w:val="clear" w:color="auto" w:fill="auto"/>
          </w:tcPr>
          <w:p w14:paraId="5A6048EC" w14:textId="77777777" w:rsidR="00DA2677" w:rsidRPr="00ED4125" w:rsidRDefault="00DA2677" w:rsidP="00DA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3ADA6006" w14:textId="179BACAA" w:rsidR="00DA2677" w:rsidRPr="00ED4125" w:rsidRDefault="00DA2677" w:rsidP="00DA2677">
            <w:pPr>
              <w:pStyle w:val="acctfourfigures"/>
              <w:tabs>
                <w:tab w:val="clear" w:pos="765"/>
              </w:tabs>
              <w:spacing w:line="240" w:lineRule="atLeast"/>
              <w:ind w:left="-79" w:right="-2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</w:rPr>
              <w:t>(12,883)</w:t>
            </w:r>
          </w:p>
        </w:tc>
        <w:tc>
          <w:tcPr>
            <w:tcW w:w="235" w:type="dxa"/>
          </w:tcPr>
          <w:p w14:paraId="66A29B4C" w14:textId="77777777" w:rsidR="00DA2677" w:rsidRPr="00ED4125" w:rsidRDefault="00DA2677" w:rsidP="00DA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72C99A4" w14:textId="30F43AA7" w:rsidR="00DA2677" w:rsidRPr="00ED4125" w:rsidRDefault="00DA2677" w:rsidP="00DA267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412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ED412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D4125">
              <w:rPr>
                <w:rFonts w:ascii="Angsana New" w:hAnsi="Angsana New"/>
                <w:sz w:val="30"/>
                <w:szCs w:val="30"/>
                <w:lang w:val="en-US" w:bidi="th-TH"/>
              </w:rPr>
              <w:t>574</w:t>
            </w:r>
            <w:r w:rsidRPr="00ED412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659FD86E" w14:textId="77777777" w:rsidR="008A1494" w:rsidRPr="00ED4125" w:rsidRDefault="008A1494">
      <w:pPr>
        <w:rPr>
          <w:rFonts w:ascii="Angsana New" w:hAnsi="Angsana New"/>
          <w:sz w:val="30"/>
          <w:szCs w:val="30"/>
        </w:rPr>
      </w:pPr>
    </w:p>
    <w:p w14:paraId="798921EC" w14:textId="77777777" w:rsidR="00BD1FC1" w:rsidRDefault="00ED4125" w:rsidP="00BD1FC1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ประมาณการหนี้สินไม่หมุนเวียนอื่น</w:t>
      </w:r>
      <w:bookmarkStart w:id="2" w:name="_Hlk95219796"/>
    </w:p>
    <w:p w14:paraId="65ECC7B3" w14:textId="77777777" w:rsidR="00BD1FC1" w:rsidRDefault="00BD1FC1" w:rsidP="00BD1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B642C43" w14:textId="2F65BE15" w:rsidR="00BD1FC1" w:rsidRDefault="00BD1FC1" w:rsidP="00BD1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bookmarkStart w:id="3" w:name="_Hlk96267137"/>
      <w:r w:rsidRPr="00BD1FC1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Pr="00BD1FC1">
        <w:rPr>
          <w:rFonts w:ascii="Angsana New" w:hAnsi="Angsana New"/>
          <w:sz w:val="32"/>
          <w:szCs w:val="32"/>
        </w:rPr>
        <w:t xml:space="preserve">2564 </w:t>
      </w:r>
      <w:r w:rsidRPr="00BD1FC1">
        <w:rPr>
          <w:rFonts w:ascii="Angsana New" w:hAnsi="Angsana New" w:hint="cs"/>
          <w:sz w:val="32"/>
          <w:szCs w:val="32"/>
          <w:cs/>
        </w:rPr>
        <w:t>บริษัท</w:t>
      </w:r>
      <w:r w:rsidR="003C3A8E">
        <w:rPr>
          <w:rFonts w:ascii="Angsana New" w:hAnsi="Angsana New" w:hint="cs"/>
          <w:sz w:val="32"/>
          <w:szCs w:val="32"/>
          <w:cs/>
        </w:rPr>
        <w:t>ได้รับแบบแจ้งการ</w:t>
      </w:r>
      <w:r w:rsidRPr="00BD1FC1">
        <w:rPr>
          <w:rFonts w:ascii="Angsana New" w:hAnsi="Angsana New" w:hint="cs"/>
          <w:sz w:val="32"/>
          <w:szCs w:val="32"/>
          <w:cs/>
        </w:rPr>
        <w:t>ประเมิ</w:t>
      </w:r>
      <w:r w:rsidR="003C3A8E">
        <w:rPr>
          <w:rFonts w:ascii="Angsana New" w:hAnsi="Angsana New" w:hint="cs"/>
          <w:sz w:val="32"/>
          <w:szCs w:val="32"/>
          <w:cs/>
        </w:rPr>
        <w:t>น</w:t>
      </w:r>
      <w:r w:rsidRPr="00BD1FC1">
        <w:rPr>
          <w:rFonts w:ascii="Angsana New" w:hAnsi="Angsana New" w:hint="cs"/>
          <w:sz w:val="32"/>
          <w:szCs w:val="32"/>
          <w:cs/>
        </w:rPr>
        <w:t>ภาษี</w:t>
      </w:r>
      <w:r w:rsidR="003C3A8E">
        <w:rPr>
          <w:rFonts w:ascii="Angsana New" w:hAnsi="Angsana New" w:hint="cs"/>
          <w:sz w:val="32"/>
          <w:szCs w:val="32"/>
          <w:cs/>
        </w:rPr>
        <w:t>สำหรับสินค้านำเข้าจากกรมศุลกากรเพื่อเรียกเก็บ</w:t>
      </w:r>
      <w:r w:rsidRPr="00BD1FC1">
        <w:rPr>
          <w:rFonts w:ascii="Angsana New" w:hAnsi="Angsana New" w:hint="cs"/>
          <w:sz w:val="32"/>
          <w:szCs w:val="32"/>
          <w:cs/>
        </w:rPr>
        <w:t>อากรขาเข้าเพิ่มเติม พร้อมทั้งภาษีมูลค่าเพิ่ม</w:t>
      </w:r>
      <w:r w:rsidR="003C3A8E">
        <w:rPr>
          <w:rFonts w:ascii="Angsana New" w:hAnsi="Angsana New"/>
          <w:sz w:val="32"/>
          <w:szCs w:val="32"/>
        </w:rPr>
        <w:t xml:space="preserve"> </w:t>
      </w:r>
      <w:r w:rsidRPr="00BD1FC1">
        <w:rPr>
          <w:rFonts w:ascii="Angsana New" w:hAnsi="Angsana New" w:hint="cs"/>
          <w:sz w:val="32"/>
          <w:szCs w:val="32"/>
          <w:cs/>
        </w:rPr>
        <w:t>เบี้ยปรับ</w:t>
      </w:r>
      <w:r w:rsidR="003C3A8E">
        <w:rPr>
          <w:rFonts w:ascii="Angsana New" w:hAnsi="Angsana New" w:hint="cs"/>
          <w:sz w:val="32"/>
          <w:szCs w:val="32"/>
          <w:cs/>
        </w:rPr>
        <w:t>และเงินเพิ่ม</w:t>
      </w:r>
      <w:r w:rsidRPr="00BD1FC1">
        <w:rPr>
          <w:rFonts w:ascii="Angsana New" w:hAnsi="Angsana New" w:hint="cs"/>
          <w:sz w:val="32"/>
          <w:szCs w:val="32"/>
          <w:cs/>
        </w:rPr>
        <w:t>เป็นจำนวนเงิ</w:t>
      </w:r>
      <w:r w:rsidR="00BA45CB">
        <w:rPr>
          <w:rFonts w:ascii="Angsana New" w:hAnsi="Angsana New" w:hint="cs"/>
          <w:sz w:val="32"/>
          <w:szCs w:val="32"/>
          <w:cs/>
        </w:rPr>
        <w:t>น</w:t>
      </w:r>
      <w:r w:rsidR="00C46C59">
        <w:rPr>
          <w:rFonts w:ascii="Angsana New" w:hAnsi="Angsana New" w:hint="cs"/>
          <w:sz w:val="32"/>
          <w:szCs w:val="32"/>
          <w:cs/>
        </w:rPr>
        <w:t>ทั้งสิ้น</w:t>
      </w:r>
      <w:r w:rsidRPr="00BD1FC1">
        <w:rPr>
          <w:rFonts w:ascii="Angsana New" w:hAnsi="Angsana New" w:hint="cs"/>
          <w:sz w:val="32"/>
          <w:szCs w:val="32"/>
          <w:cs/>
        </w:rPr>
        <w:t xml:space="preserve"> </w:t>
      </w:r>
      <w:r w:rsidRPr="00BD1FC1">
        <w:rPr>
          <w:rFonts w:ascii="Angsana New" w:hAnsi="Angsana New"/>
          <w:sz w:val="32"/>
          <w:szCs w:val="32"/>
        </w:rPr>
        <w:t>12.</w:t>
      </w:r>
      <w:r w:rsidR="00BA45CB">
        <w:rPr>
          <w:rFonts w:ascii="Angsana New" w:hAnsi="Angsana New"/>
          <w:sz w:val="32"/>
          <w:szCs w:val="32"/>
        </w:rPr>
        <w:t>99</w:t>
      </w:r>
      <w:r w:rsidRPr="00BD1FC1">
        <w:rPr>
          <w:rFonts w:ascii="Angsana New" w:hAnsi="Angsana New"/>
          <w:sz w:val="32"/>
          <w:szCs w:val="32"/>
        </w:rPr>
        <w:t xml:space="preserve"> </w:t>
      </w:r>
      <w:r w:rsidRPr="00BD1FC1">
        <w:rPr>
          <w:rFonts w:ascii="Angsana New" w:hAnsi="Angsana New" w:hint="cs"/>
          <w:sz w:val="32"/>
          <w:szCs w:val="32"/>
          <w:cs/>
        </w:rPr>
        <w:t xml:space="preserve">ล้านบาท ในเดือนพฤศจิกายน </w:t>
      </w:r>
      <w:r w:rsidRPr="00BD1FC1">
        <w:rPr>
          <w:rFonts w:ascii="Angsana New" w:hAnsi="Angsana New"/>
          <w:sz w:val="32"/>
          <w:szCs w:val="32"/>
        </w:rPr>
        <w:t>2564</w:t>
      </w:r>
      <w:r w:rsidRPr="00BD1FC1">
        <w:rPr>
          <w:rFonts w:ascii="Angsana New" w:hAnsi="Angsana New" w:hint="cs"/>
          <w:sz w:val="32"/>
          <w:szCs w:val="32"/>
          <w:cs/>
        </w:rPr>
        <w:t xml:space="preserve"> บริษัทได้ยื่นอุทธรณ์การประเมิ</w:t>
      </w:r>
      <w:r w:rsidR="003C3A8E">
        <w:rPr>
          <w:rFonts w:ascii="Angsana New" w:hAnsi="Angsana New" w:hint="cs"/>
          <w:sz w:val="32"/>
          <w:szCs w:val="32"/>
          <w:cs/>
        </w:rPr>
        <w:t>น</w:t>
      </w:r>
      <w:r w:rsidRPr="00BD1FC1">
        <w:rPr>
          <w:rFonts w:ascii="Angsana New" w:hAnsi="Angsana New" w:hint="cs"/>
          <w:sz w:val="32"/>
          <w:szCs w:val="32"/>
          <w:cs/>
        </w:rPr>
        <w:t>ภาษีดังกล่าว</w:t>
      </w:r>
      <w:r w:rsidR="00AE0060">
        <w:rPr>
          <w:rFonts w:ascii="Angsana New" w:hAnsi="Angsana New" w:hint="cs"/>
          <w:sz w:val="32"/>
          <w:szCs w:val="32"/>
          <w:cs/>
        </w:rPr>
        <w:t>ต่อ</w:t>
      </w:r>
      <w:r w:rsidR="003C3A8E">
        <w:rPr>
          <w:rFonts w:ascii="Angsana New" w:hAnsi="Angsana New" w:hint="cs"/>
          <w:sz w:val="32"/>
          <w:szCs w:val="32"/>
          <w:cs/>
        </w:rPr>
        <w:t>คณะกรรมการพิจารณาอุทธรณ์</w:t>
      </w:r>
      <w:r w:rsidR="00807668">
        <w:rPr>
          <w:rFonts w:ascii="Angsana New" w:hAnsi="Angsana New" w:hint="cs"/>
          <w:sz w:val="32"/>
          <w:szCs w:val="32"/>
          <w:cs/>
        </w:rPr>
        <w:t>ของกรมศุลกากร</w:t>
      </w:r>
      <w:r w:rsidR="00B85369">
        <w:rPr>
          <w:rFonts w:ascii="Angsana New" w:hAnsi="Angsana New" w:hint="cs"/>
          <w:sz w:val="32"/>
          <w:szCs w:val="32"/>
          <w:cs/>
        </w:rPr>
        <w:t xml:space="preserve"> </w:t>
      </w:r>
      <w:r w:rsidR="00DF1B64">
        <w:rPr>
          <w:rFonts w:ascii="Angsana New" w:hAnsi="Angsana New" w:hint="cs"/>
          <w:sz w:val="32"/>
          <w:szCs w:val="32"/>
          <w:cs/>
        </w:rPr>
        <w:t>และ</w:t>
      </w:r>
      <w:r w:rsidR="00AE0060">
        <w:rPr>
          <w:rFonts w:ascii="Angsana New" w:hAnsi="Angsana New" w:hint="cs"/>
          <w:sz w:val="32"/>
          <w:szCs w:val="32"/>
          <w:cs/>
        </w:rPr>
        <w:t>ในการยื่นอุทธรณ์นี้ บริษัทได้วาง</w:t>
      </w:r>
      <w:r w:rsidR="00B85369">
        <w:rPr>
          <w:rFonts w:ascii="Angsana New" w:hAnsi="Angsana New" w:hint="cs"/>
          <w:sz w:val="32"/>
          <w:szCs w:val="32"/>
          <w:cs/>
        </w:rPr>
        <w:t>หนังสือค้ำประกันที่ออกโดยสถาบันการเงินแห่งหนึ่ง</w:t>
      </w:r>
      <w:r w:rsidR="00B11C5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11C5C">
        <w:rPr>
          <w:rFonts w:ascii="Angsana New" w:hAnsi="Angsana New"/>
          <w:sz w:val="32"/>
          <w:szCs w:val="32"/>
        </w:rPr>
        <w:t xml:space="preserve">13.60 </w:t>
      </w:r>
      <w:r w:rsidR="00B11C5C">
        <w:rPr>
          <w:rFonts w:ascii="Angsana New" w:hAnsi="Angsana New" w:hint="cs"/>
          <w:sz w:val="32"/>
          <w:szCs w:val="32"/>
          <w:cs/>
        </w:rPr>
        <w:t>ล้านบาท</w:t>
      </w:r>
      <w:r w:rsidR="00B85369">
        <w:rPr>
          <w:rFonts w:ascii="Angsana New" w:hAnsi="Angsana New" w:hint="cs"/>
          <w:sz w:val="32"/>
          <w:szCs w:val="32"/>
          <w:cs/>
        </w:rPr>
        <w:t xml:space="preserve"> เพื่อเป็นการค้ำประกันการชำระ</w:t>
      </w:r>
      <w:r w:rsidR="00AE0060">
        <w:rPr>
          <w:rFonts w:ascii="Angsana New" w:hAnsi="Angsana New" w:hint="cs"/>
          <w:sz w:val="32"/>
          <w:szCs w:val="32"/>
          <w:cs/>
        </w:rPr>
        <w:t xml:space="preserve">ค่าภาษี </w:t>
      </w:r>
      <w:r w:rsidRPr="00390A6B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390A6B">
        <w:rPr>
          <w:rFonts w:ascii="Angsana New" w:hAnsi="Angsana New"/>
          <w:sz w:val="32"/>
          <w:szCs w:val="32"/>
        </w:rPr>
        <w:t xml:space="preserve"> </w:t>
      </w:r>
      <w:r w:rsidRPr="00390A6B">
        <w:rPr>
          <w:rFonts w:ascii="Angsana New" w:hAnsi="Angsana New" w:hint="cs"/>
          <w:sz w:val="32"/>
          <w:szCs w:val="32"/>
          <w:cs/>
        </w:rPr>
        <w:t>บริษัท</w:t>
      </w:r>
      <w:r w:rsidR="006D3892">
        <w:rPr>
          <w:rFonts w:ascii="Angsana New" w:hAnsi="Angsana New" w:hint="cs"/>
          <w:sz w:val="32"/>
          <w:szCs w:val="32"/>
          <w:cs/>
        </w:rPr>
        <w:t>สามารถเรียกเก็บภาษีอากรและค่าใช้จ่ายที่เกี่ยวข้องได้จากบริษัท</w:t>
      </w:r>
      <w:r w:rsidRPr="00390A6B">
        <w:rPr>
          <w:rFonts w:ascii="Angsana New" w:hAnsi="Angsana New" w:hint="cs"/>
          <w:sz w:val="32"/>
          <w:szCs w:val="32"/>
          <w:cs/>
        </w:rPr>
        <w:t>ผู้ขา</w:t>
      </w:r>
      <w:r w:rsidR="006D3892">
        <w:rPr>
          <w:rFonts w:ascii="Angsana New" w:hAnsi="Angsana New" w:hint="cs"/>
          <w:sz w:val="32"/>
          <w:szCs w:val="32"/>
          <w:cs/>
        </w:rPr>
        <w:t>ย</w:t>
      </w:r>
      <w:r w:rsidR="002A274C">
        <w:rPr>
          <w:rFonts w:ascii="Angsana New" w:hAnsi="Angsana New" w:hint="cs"/>
          <w:sz w:val="32"/>
          <w:szCs w:val="32"/>
          <w:cs/>
        </w:rPr>
        <w:t>สินค้า</w:t>
      </w:r>
      <w:r w:rsidR="006D3892">
        <w:rPr>
          <w:rFonts w:ascii="Angsana New" w:hAnsi="Angsana New" w:hint="cs"/>
          <w:sz w:val="32"/>
          <w:szCs w:val="32"/>
          <w:cs/>
        </w:rPr>
        <w:t>ตามเงื่อนไขที่ตกลงกัน</w:t>
      </w:r>
      <w:r w:rsidRPr="00BD1FC1">
        <w:rPr>
          <w:rFonts w:ascii="Angsana New" w:hAnsi="Angsana New" w:hint="cs"/>
          <w:sz w:val="32"/>
          <w:szCs w:val="32"/>
          <w:cs/>
        </w:rPr>
        <w:t xml:space="preserve"> </w:t>
      </w:r>
      <w:r w:rsidR="00807668">
        <w:rPr>
          <w:rFonts w:ascii="Angsana New" w:hAnsi="Angsana New" w:hint="cs"/>
          <w:sz w:val="32"/>
          <w:szCs w:val="32"/>
          <w:cs/>
        </w:rPr>
        <w:t>หาก</w:t>
      </w:r>
      <w:r w:rsidRPr="00BD1FC1">
        <w:rPr>
          <w:rFonts w:ascii="Angsana New" w:hAnsi="Angsana New" w:hint="cs"/>
          <w:sz w:val="32"/>
          <w:szCs w:val="32"/>
          <w:cs/>
        </w:rPr>
        <w:t xml:space="preserve">ผลคำอุทธรณ์สิ้นสุด </w:t>
      </w:r>
      <w:r w:rsidR="00554FB3">
        <w:rPr>
          <w:rFonts w:ascii="Angsana New" w:hAnsi="Angsana New"/>
          <w:sz w:val="32"/>
          <w:szCs w:val="32"/>
        </w:rPr>
        <w:br/>
      </w:r>
      <w:r w:rsidR="009F772D">
        <w:rPr>
          <w:rFonts w:ascii="Angsana New" w:hAnsi="Angsana New" w:hint="cs"/>
          <w:sz w:val="32"/>
          <w:szCs w:val="32"/>
          <w:cs/>
        </w:rPr>
        <w:t>บริษัทได้บันทึกภาษีและค่าใช้จ่ายที่เกี่ยวข้อ</w:t>
      </w:r>
      <w:r w:rsidR="00554FB3">
        <w:rPr>
          <w:rFonts w:ascii="Angsana New" w:hAnsi="Angsana New" w:hint="cs"/>
          <w:sz w:val="32"/>
          <w:szCs w:val="32"/>
          <w:cs/>
        </w:rPr>
        <w:t>ง</w:t>
      </w:r>
      <w:r w:rsidR="00BA45CB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BA45CB">
        <w:rPr>
          <w:rFonts w:ascii="Angsana New" w:hAnsi="Angsana New"/>
          <w:sz w:val="32"/>
          <w:szCs w:val="32"/>
        </w:rPr>
        <w:t xml:space="preserve">12.61 </w:t>
      </w:r>
      <w:r w:rsidR="00BA45CB">
        <w:rPr>
          <w:rFonts w:ascii="Angsana New" w:hAnsi="Angsana New" w:hint="cs"/>
          <w:sz w:val="32"/>
          <w:szCs w:val="32"/>
          <w:cs/>
        </w:rPr>
        <w:t>ล้านบาท</w:t>
      </w:r>
      <w:r w:rsidR="009F772D">
        <w:rPr>
          <w:rFonts w:ascii="Angsana New" w:hAnsi="Angsana New" w:hint="cs"/>
          <w:sz w:val="32"/>
          <w:szCs w:val="32"/>
          <w:cs/>
        </w:rPr>
        <w:t>ในบัญชีประมาณการหนี้สินไม่หมุนเวียนอื่น และบันทึก</w:t>
      </w:r>
      <w:r w:rsidR="00B85369">
        <w:rPr>
          <w:rFonts w:ascii="Angsana New" w:hAnsi="Angsana New" w:hint="cs"/>
          <w:sz w:val="32"/>
          <w:szCs w:val="32"/>
          <w:cs/>
        </w:rPr>
        <w:t>เงินที่จะได้รับชดเชย</w:t>
      </w:r>
      <w:r w:rsidR="00BA45CB">
        <w:rPr>
          <w:rFonts w:ascii="Angsana New" w:hAnsi="Angsana New" w:hint="cs"/>
          <w:sz w:val="32"/>
          <w:szCs w:val="32"/>
          <w:cs/>
        </w:rPr>
        <w:t>ด้วยจำนวนเดียวกัน</w:t>
      </w:r>
      <w:r w:rsidR="009F772D">
        <w:rPr>
          <w:rFonts w:ascii="Angsana New" w:hAnsi="Angsana New" w:hint="cs"/>
          <w:sz w:val="32"/>
          <w:szCs w:val="32"/>
          <w:cs/>
        </w:rPr>
        <w:t>ในบัญชีสินทรัพย์ไม่หมุนเวียนอื่น</w:t>
      </w:r>
      <w:r w:rsidR="00C46C59">
        <w:rPr>
          <w:rFonts w:ascii="Angsana New" w:hAnsi="Angsana New" w:hint="cs"/>
          <w:sz w:val="32"/>
          <w:szCs w:val="32"/>
          <w:cs/>
        </w:rPr>
        <w:t>ใน</w:t>
      </w:r>
      <w:r w:rsidR="00F0661B">
        <w:rPr>
          <w:rFonts w:ascii="Angsana New" w:hAnsi="Angsana New"/>
          <w:sz w:val="32"/>
          <w:szCs w:val="32"/>
        </w:rPr>
        <w:br/>
      </w:r>
      <w:r w:rsidR="00C46C59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  <w:r w:rsidR="00746E5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746E53">
        <w:rPr>
          <w:rFonts w:ascii="Angsana New" w:hAnsi="Angsana New"/>
          <w:sz w:val="32"/>
          <w:szCs w:val="32"/>
        </w:rPr>
        <w:t xml:space="preserve">31 </w:t>
      </w:r>
      <w:r w:rsidR="00746E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6E53">
        <w:rPr>
          <w:rFonts w:ascii="Angsana New" w:hAnsi="Angsana New"/>
          <w:sz w:val="32"/>
          <w:szCs w:val="32"/>
        </w:rPr>
        <w:t>2564</w:t>
      </w:r>
      <w:r w:rsidR="009F772D">
        <w:rPr>
          <w:rFonts w:ascii="Angsana New" w:hAnsi="Angsana New" w:hint="cs"/>
          <w:sz w:val="32"/>
          <w:szCs w:val="32"/>
          <w:cs/>
        </w:rPr>
        <w:t xml:space="preserve"> </w:t>
      </w:r>
      <w:r w:rsidRPr="00BD1FC1">
        <w:rPr>
          <w:rFonts w:ascii="Angsana New" w:hAnsi="Angsana New" w:hint="cs"/>
          <w:sz w:val="32"/>
          <w:szCs w:val="32"/>
          <w:cs/>
        </w:rPr>
        <w:t>ขณะนี้</w:t>
      </w:r>
      <w:r w:rsidR="00C46C59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BD1FC1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C46C59">
        <w:rPr>
          <w:rFonts w:ascii="Angsana New" w:hAnsi="Angsana New" w:hint="cs"/>
          <w:sz w:val="32"/>
          <w:szCs w:val="32"/>
          <w:cs/>
        </w:rPr>
        <w:t>การพิจารณาของ</w:t>
      </w:r>
      <w:r w:rsidRPr="00BD1FC1">
        <w:rPr>
          <w:rFonts w:ascii="Angsana New" w:hAnsi="Angsana New" w:hint="cs"/>
          <w:sz w:val="32"/>
          <w:szCs w:val="32"/>
          <w:cs/>
        </w:rPr>
        <w:t>คณะกรรมการพิจารณ</w:t>
      </w:r>
      <w:r w:rsidR="00807668">
        <w:rPr>
          <w:rFonts w:ascii="Angsana New" w:hAnsi="Angsana New" w:hint="cs"/>
          <w:sz w:val="32"/>
          <w:szCs w:val="32"/>
          <w:cs/>
        </w:rPr>
        <w:t>า</w:t>
      </w:r>
      <w:r w:rsidRPr="00BD1FC1">
        <w:rPr>
          <w:rFonts w:ascii="Angsana New" w:hAnsi="Angsana New" w:hint="cs"/>
          <w:sz w:val="32"/>
          <w:szCs w:val="32"/>
          <w:cs/>
        </w:rPr>
        <w:t>อุทธรณ์</w:t>
      </w:r>
      <w:bookmarkEnd w:id="2"/>
      <w:r w:rsidR="00807668">
        <w:rPr>
          <w:rFonts w:ascii="Angsana New" w:hAnsi="Angsana New" w:hint="cs"/>
          <w:sz w:val="32"/>
          <w:szCs w:val="32"/>
          <w:cs/>
        </w:rPr>
        <w:t>ของกรมศุลกากร</w:t>
      </w:r>
    </w:p>
    <w:bookmarkEnd w:id="3"/>
    <w:p w14:paraId="311D8C8B" w14:textId="46D11A11" w:rsidR="00DF1B64" w:rsidRDefault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31AFBA" w14:textId="7AA5DF6F" w:rsidR="00C6091F" w:rsidRPr="00ED4125" w:rsidRDefault="00C6091F" w:rsidP="00BE6FDF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ED4125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562F5D7E" w14:textId="55DE6822" w:rsidR="00C6091F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453"/>
        <w:jc w:val="both"/>
        <w:rPr>
          <w:rFonts w:ascii="Angsana New" w:hAnsi="Angsana New"/>
          <w:sz w:val="30"/>
          <w:szCs w:val="30"/>
        </w:rPr>
      </w:pPr>
    </w:p>
    <w:p w14:paraId="504DCAF9" w14:textId="286871E5" w:rsidR="00DF1B64" w:rsidRPr="00DF1B64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5" w:hanging="45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1B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สำรองตามกฏหมาย</w:t>
      </w:r>
    </w:p>
    <w:p w14:paraId="2AEFD1BA" w14:textId="77777777" w:rsidR="00DF1B64" w:rsidRPr="00ED4125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5" w:hanging="453"/>
        <w:jc w:val="both"/>
        <w:rPr>
          <w:rFonts w:ascii="Angsana New" w:hAnsi="Angsana New"/>
          <w:sz w:val="30"/>
          <w:szCs w:val="30"/>
        </w:rPr>
      </w:pPr>
    </w:p>
    <w:p w14:paraId="64FACEC5" w14:textId="2BC64805" w:rsidR="00C6091F" w:rsidRPr="00ED4125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ED412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E1B1A" w:rsidRPr="00ED4125">
        <w:rPr>
          <w:rFonts w:ascii="Angsana New" w:hAnsi="Angsana New"/>
          <w:sz w:val="30"/>
          <w:szCs w:val="30"/>
        </w:rPr>
        <w:t>2535</w:t>
      </w:r>
      <w:r w:rsidRPr="00ED4125">
        <w:rPr>
          <w:rFonts w:ascii="Angsana New" w:hAnsi="Angsana New"/>
          <w:sz w:val="30"/>
          <w:szCs w:val="30"/>
          <w:cs/>
        </w:rPr>
        <w:t xml:space="preserve"> มาตรา </w:t>
      </w:r>
      <w:r w:rsidR="001E1B1A" w:rsidRPr="00ED4125">
        <w:rPr>
          <w:rFonts w:ascii="Angsana New" w:hAnsi="Angsana New"/>
          <w:sz w:val="30"/>
          <w:szCs w:val="30"/>
        </w:rPr>
        <w:t>116</w:t>
      </w:r>
      <w:r w:rsidRPr="00ED4125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ED4125">
        <w:rPr>
          <w:rFonts w:ascii="Angsana New" w:hAnsi="Angsana New"/>
          <w:sz w:val="30"/>
          <w:szCs w:val="30"/>
        </w:rPr>
        <w:t>“</w:t>
      </w:r>
      <w:r w:rsidRPr="00ED4125">
        <w:rPr>
          <w:rFonts w:ascii="Angsana New" w:hAnsi="Angsana New"/>
          <w:sz w:val="30"/>
          <w:szCs w:val="30"/>
          <w:cs/>
        </w:rPr>
        <w:t>สำรองตามกฎหมาย</w:t>
      </w:r>
      <w:r w:rsidRPr="00ED4125">
        <w:rPr>
          <w:rFonts w:ascii="Angsana New" w:hAnsi="Angsana New"/>
          <w:sz w:val="30"/>
          <w:szCs w:val="30"/>
        </w:rPr>
        <w:t>”</w:t>
      </w:r>
      <w:r w:rsidRPr="00ED4125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1E1B1A" w:rsidRPr="00ED4125">
        <w:rPr>
          <w:rFonts w:ascii="Angsana New" w:hAnsi="Angsana New"/>
          <w:sz w:val="30"/>
          <w:szCs w:val="30"/>
        </w:rPr>
        <w:t>5</w:t>
      </w:r>
      <w:r w:rsidRPr="00ED4125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E1B1A" w:rsidRPr="00ED4125">
        <w:rPr>
          <w:rFonts w:ascii="Angsana New" w:hAnsi="Angsana New"/>
          <w:sz w:val="30"/>
          <w:szCs w:val="30"/>
        </w:rPr>
        <w:t>10</w:t>
      </w:r>
      <w:r w:rsidRPr="00ED4125">
        <w:rPr>
          <w:rFonts w:ascii="Angsana New" w:hAnsi="Angsana New"/>
          <w:sz w:val="30"/>
          <w:szCs w:val="30"/>
        </w:rPr>
        <w:t xml:space="preserve"> </w:t>
      </w:r>
      <w:r w:rsidRPr="00ED4125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E69770D" w14:textId="528B4D58" w:rsidR="00C976C6" w:rsidRDefault="00C976C6" w:rsidP="00BD1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6B4F2F72" w14:textId="58CB1976" w:rsidR="00DF1B64" w:rsidRPr="000D4935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สำรองทั่วไป</w:t>
      </w:r>
    </w:p>
    <w:p w14:paraId="57DC2133" w14:textId="77777777" w:rsidR="00DF1B64" w:rsidRPr="000D4935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  <w:cs/>
        </w:rPr>
      </w:pPr>
    </w:p>
    <w:p w14:paraId="32F273E0" w14:textId="177C0961" w:rsidR="00DF1B64" w:rsidRPr="000D4935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บริษัทมีนโยบายในการจัดสรรสำรองเพื่อวัตถุประสงค์ทั่วไป ณ วันที่ </w:t>
      </w:r>
      <w:r w:rsidRPr="000D4935">
        <w:rPr>
          <w:rFonts w:ascii="Angsana New" w:hAnsi="Angsana New"/>
          <w:sz w:val="30"/>
          <w:szCs w:val="30"/>
        </w:rPr>
        <w:t>31</w:t>
      </w:r>
      <w:r w:rsidRPr="000D493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D493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สำรองทั่วไปของบริษัทมีจำนวน</w:t>
      </w:r>
      <w:r w:rsidRPr="000D4935">
        <w:rPr>
          <w:rFonts w:ascii="Angsana New" w:hAnsi="Angsana New"/>
          <w:sz w:val="30"/>
          <w:szCs w:val="30"/>
        </w:rPr>
        <w:t xml:space="preserve"> 35</w:t>
      </w:r>
      <w:r w:rsidRPr="000D4935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0D4935">
        <w:rPr>
          <w:rFonts w:ascii="Angsana New" w:hAnsi="Angsana New"/>
          <w:i/>
          <w:iCs/>
          <w:sz w:val="30"/>
          <w:szCs w:val="30"/>
          <w:cs/>
        </w:rPr>
        <w:t>(</w:t>
      </w:r>
      <w:r w:rsidRPr="000D4935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3</w:t>
      </w:r>
      <w:r w:rsidRPr="000D4935">
        <w:rPr>
          <w:rFonts w:ascii="Angsana New" w:hAnsi="Angsana New"/>
          <w:i/>
          <w:iCs/>
          <w:sz w:val="30"/>
          <w:szCs w:val="30"/>
        </w:rPr>
        <w:t>: 35</w:t>
      </w:r>
      <w:r w:rsidRPr="000D4935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1A5423C1" w14:textId="77777777" w:rsidR="00DF1B64" w:rsidRPr="000D4935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2303A2" w14:textId="77777777" w:rsidR="00DF1B64" w:rsidRPr="00ED4125" w:rsidRDefault="00DF1B64" w:rsidP="00BD1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15E8D3B2" w14:textId="77777777" w:rsidR="004816A7" w:rsidRPr="000D4935" w:rsidRDefault="004816A7" w:rsidP="0048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1539452" w14:textId="68D9695C" w:rsidR="003C4040" w:rsidRPr="000D4935" w:rsidRDefault="003C4040" w:rsidP="00C02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3C4040" w:rsidRPr="000D4935" w:rsidSect="00D562F7">
          <w:head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1B0D333F" w14:textId="3A30F37D" w:rsidR="00E41012" w:rsidRPr="00ED4125" w:rsidRDefault="00E41012" w:rsidP="00085699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  <w:tab w:val="left" w:pos="1170"/>
        </w:tabs>
        <w:spacing w:line="240" w:lineRule="auto"/>
        <w:ind w:left="1080" w:hanging="540"/>
        <w:rPr>
          <w:rFonts w:ascii="Angsana New" w:hAnsi="Angsana New"/>
          <w:b/>
          <w:bCs/>
          <w:sz w:val="30"/>
          <w:szCs w:val="30"/>
        </w:rPr>
      </w:pPr>
      <w:r w:rsidRPr="00ED412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473B301" w14:textId="77777777" w:rsidR="00E41012" w:rsidRPr="000D4935" w:rsidRDefault="00E41012" w:rsidP="008A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4419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898"/>
        <w:gridCol w:w="270"/>
        <w:gridCol w:w="898"/>
        <w:gridCol w:w="8"/>
      </w:tblGrid>
      <w:tr w:rsidR="00E41012" w:rsidRPr="000D4935" w14:paraId="145F311A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45A71344" w14:textId="77777777" w:rsidR="00E41012" w:rsidRPr="000D4935" w:rsidRDefault="00E41012" w:rsidP="000178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359AF2BE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1012" w:rsidRPr="000D4935" w14:paraId="2734DDF3" w14:textId="77777777" w:rsidTr="00D528F2">
        <w:tc>
          <w:tcPr>
            <w:tcW w:w="2429" w:type="dxa"/>
          </w:tcPr>
          <w:p w14:paraId="22EB7043" w14:textId="77777777" w:rsidR="00E41012" w:rsidRPr="000D4935" w:rsidRDefault="00E41012" w:rsidP="008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7" w:type="dxa"/>
            <w:gridSpan w:val="3"/>
          </w:tcPr>
          <w:p w14:paraId="3D3E8E8F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23EFE416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450DD531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3EB8914B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49AAB194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346B519C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2A8CFE88" w14:textId="1F9CF4D8" w:rsidR="00627D9C" w:rsidRPr="000D4935" w:rsidRDefault="00627D9C" w:rsidP="0062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4293391B" w14:textId="589A17B9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14269528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35824" w:rsidRPr="000D4935" w14:paraId="62279D61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32337285" w14:textId="274B1DFB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7ABD177A" w14:textId="1A80EE20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69" w:type="dxa"/>
          </w:tcPr>
          <w:p w14:paraId="433AA83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C55355B" w14:textId="1995BF5D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BECADF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1D9ADC6" w14:textId="5F45D420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360" w:type="dxa"/>
          </w:tcPr>
          <w:p w14:paraId="06EC59C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343BE5E7" w14:textId="1868345E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78EFAFD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E3AFFDD" w14:textId="76A3A925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87692E2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7EDBA86" w14:textId="3F92A0AD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619790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B97D00C" w14:textId="31997D2E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F06B2A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E56F8C" w14:textId="60FE4F8E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791982C2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A44CCEC" w14:textId="338EDA0F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C76493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0E451EC" w14:textId="44FDAC36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035824" w:rsidRPr="000D4935" w14:paraId="06113702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24CD797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79BA95C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035824" w:rsidRPr="000D4935" w14:paraId="36334B76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5D780C4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617C2E1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4007BC5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19931D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1A204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E554AD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923F3B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534896F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D3FDB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9B803C2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74F38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8AE876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8CAD8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60C7A4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16B2A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F5D115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A0D8E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EA796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40180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4E73D9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5824" w:rsidRPr="000D4935" w14:paraId="7C8CB004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68E2B3C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5C179ED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134F41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784343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D3645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9BC3E7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5B4EFD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4961BCC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942EE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0D8437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A1D7A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2DAA87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E8B3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692DFD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7A101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57E5F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D89392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AEB11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CC947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168CCF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5824" w:rsidRPr="000D4935" w14:paraId="21B3DEF7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3C498CC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6CAB7E5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A1AE91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56BBE4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6FEE8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E1F96F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2CEFC30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051A6F1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25778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266BD7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7F9F7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D15E0F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642EC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C6476D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157CB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ACF51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ADD7C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D64952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BC322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CDBA77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5824" w:rsidRPr="00C80EA6" w14:paraId="668E9BDD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0C7D6AB2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4272F4A6" w14:textId="100B912B" w:rsidR="00035824" w:rsidRPr="000D4935" w:rsidRDefault="00BB2AA2" w:rsidP="004E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B2AA2">
              <w:rPr>
                <w:rFonts w:ascii="Angsana New" w:hAnsi="Angsana New"/>
                <w:sz w:val="24"/>
                <w:szCs w:val="24"/>
              </w:rPr>
              <w:t>6,353,482</w:t>
            </w:r>
          </w:p>
        </w:tc>
        <w:tc>
          <w:tcPr>
            <w:tcW w:w="269" w:type="dxa"/>
          </w:tcPr>
          <w:p w14:paraId="4F2050CE" w14:textId="77777777" w:rsidR="00035824" w:rsidRPr="000D4935" w:rsidRDefault="00035824" w:rsidP="004E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25C8DA23" w14:textId="01AEE3F8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6,341,333</w:t>
            </w:r>
          </w:p>
        </w:tc>
        <w:tc>
          <w:tcPr>
            <w:tcW w:w="270" w:type="dxa"/>
          </w:tcPr>
          <w:p w14:paraId="2565286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4CB363B" w14:textId="18988EDB" w:rsidR="00035824" w:rsidRPr="000D4935" w:rsidRDefault="00BB2AA2" w:rsidP="00BB2A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BB2AA2">
              <w:rPr>
                <w:rFonts w:ascii="Angsana New" w:hAnsi="Angsana New"/>
                <w:sz w:val="24"/>
                <w:szCs w:val="24"/>
              </w:rPr>
              <w:t>138,563</w:t>
            </w:r>
          </w:p>
        </w:tc>
        <w:tc>
          <w:tcPr>
            <w:tcW w:w="360" w:type="dxa"/>
          </w:tcPr>
          <w:p w14:paraId="72EC4E3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6E81C3E9" w14:textId="2F1B9E0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70,149</w:t>
            </w:r>
          </w:p>
        </w:tc>
        <w:tc>
          <w:tcPr>
            <w:tcW w:w="270" w:type="dxa"/>
          </w:tcPr>
          <w:p w14:paraId="0345AE5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33F1535" w14:textId="1AC823E3" w:rsidR="00035824" w:rsidRPr="000D4935" w:rsidRDefault="00BB2AA2" w:rsidP="004E5C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BB2AA2">
              <w:rPr>
                <w:rFonts w:ascii="Angsana New" w:hAnsi="Angsana New"/>
                <w:sz w:val="24"/>
                <w:szCs w:val="24"/>
              </w:rPr>
              <w:t>21,222</w:t>
            </w:r>
          </w:p>
        </w:tc>
        <w:tc>
          <w:tcPr>
            <w:tcW w:w="270" w:type="dxa"/>
          </w:tcPr>
          <w:p w14:paraId="461D498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C9B9903" w14:textId="0DE835D2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7,381</w:t>
            </w:r>
          </w:p>
        </w:tc>
        <w:tc>
          <w:tcPr>
            <w:tcW w:w="270" w:type="dxa"/>
          </w:tcPr>
          <w:p w14:paraId="2849EC6C" w14:textId="77777777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48B0A46" w14:textId="019F86A6" w:rsidR="00035824" w:rsidRPr="000D4935" w:rsidRDefault="00BB2AA2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79487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AB6758" w14:textId="755FDC8E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EB318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6FFA71A" w14:textId="4DEE2C6E" w:rsidR="00035824" w:rsidRPr="00C80EA6" w:rsidRDefault="00C80EA6" w:rsidP="00C80E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6,513,267</w:t>
            </w:r>
          </w:p>
        </w:tc>
        <w:tc>
          <w:tcPr>
            <w:tcW w:w="270" w:type="dxa"/>
          </w:tcPr>
          <w:p w14:paraId="08BA6F4F" w14:textId="77777777" w:rsidR="00035824" w:rsidRPr="00C80EA6" w:rsidRDefault="00035824" w:rsidP="00C80E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34CDB86" w14:textId="7517B6FD" w:rsidR="00035824" w:rsidRPr="000D4935" w:rsidRDefault="00035824" w:rsidP="00C80EA6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6,418,863</w:t>
            </w:r>
          </w:p>
        </w:tc>
      </w:tr>
      <w:tr w:rsidR="00035824" w:rsidRPr="00C80EA6" w14:paraId="436824F1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07FE549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00D105" w14:textId="2D41D5A0" w:rsidR="00035824" w:rsidRPr="000D4935" w:rsidRDefault="00BB2AA2" w:rsidP="004E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B2AA2">
              <w:rPr>
                <w:rFonts w:ascii="Angsana New" w:hAnsi="Angsana New"/>
                <w:sz w:val="24"/>
                <w:szCs w:val="24"/>
              </w:rPr>
              <w:t>4,687</w:t>
            </w:r>
          </w:p>
        </w:tc>
        <w:tc>
          <w:tcPr>
            <w:tcW w:w="269" w:type="dxa"/>
          </w:tcPr>
          <w:p w14:paraId="115F7952" w14:textId="77777777" w:rsidR="00035824" w:rsidRPr="000D4935" w:rsidRDefault="00035824" w:rsidP="004E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6BE03BA" w14:textId="2DBC1052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6,556</w:t>
            </w:r>
          </w:p>
        </w:tc>
        <w:tc>
          <w:tcPr>
            <w:tcW w:w="270" w:type="dxa"/>
          </w:tcPr>
          <w:p w14:paraId="12A1AE3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FA658CA" w14:textId="2D5E5D25" w:rsidR="00035824" w:rsidRPr="000D4935" w:rsidRDefault="00BB2AA2" w:rsidP="00BB2A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BA9162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70C47930" w14:textId="41F199A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6A132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C6DD4F3" w14:textId="0E0219AC" w:rsidR="00035824" w:rsidRPr="000D4935" w:rsidRDefault="00BB2AA2" w:rsidP="004E5C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8F4BF0" w14:textId="77777777" w:rsidR="00035824" w:rsidRPr="000D4935" w:rsidRDefault="00035824" w:rsidP="004E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106111FA" w14:textId="70DECC48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FB6AD9" w14:textId="77777777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E31949F" w14:textId="5FFD3364" w:rsidR="00035824" w:rsidRPr="000D4935" w:rsidRDefault="00BB2AA2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051ED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BEC56B" w14:textId="1EB05FF1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34DD8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63F0E87" w14:textId="5BD70249" w:rsidR="00035824" w:rsidRPr="00C80EA6" w:rsidRDefault="00C80EA6" w:rsidP="00C80E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80EA6">
              <w:rPr>
                <w:rFonts w:ascii="Angsana New" w:hAnsi="Angsana New"/>
                <w:sz w:val="24"/>
                <w:szCs w:val="24"/>
              </w:rPr>
              <w:t>4,687</w:t>
            </w:r>
          </w:p>
        </w:tc>
        <w:tc>
          <w:tcPr>
            <w:tcW w:w="270" w:type="dxa"/>
          </w:tcPr>
          <w:p w14:paraId="5C1D2915" w14:textId="77777777" w:rsidR="00035824" w:rsidRPr="00C80EA6" w:rsidRDefault="00035824" w:rsidP="00C80E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5BDF4E0" w14:textId="46E62B3E" w:rsidR="00035824" w:rsidRPr="000D4935" w:rsidRDefault="00035824" w:rsidP="00C80EA6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6,556</w:t>
            </w:r>
          </w:p>
        </w:tc>
      </w:tr>
      <w:tr w:rsidR="00C80EA6" w:rsidRPr="00C80EA6" w14:paraId="279A1BE9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0D5E1D27" w14:textId="77777777" w:rsidR="00C80EA6" w:rsidRPr="000D4935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10E59" w14:textId="44AED263" w:rsidR="00C80EA6" w:rsidRPr="004E5C4B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5C4B">
              <w:rPr>
                <w:rFonts w:ascii="Angsana New" w:hAnsi="Angsana New"/>
                <w:b/>
                <w:bCs/>
                <w:sz w:val="24"/>
                <w:szCs w:val="24"/>
              </w:rPr>
              <w:t>6,358,169</w:t>
            </w:r>
          </w:p>
        </w:tc>
        <w:tc>
          <w:tcPr>
            <w:tcW w:w="269" w:type="dxa"/>
          </w:tcPr>
          <w:p w14:paraId="4DE05A7A" w14:textId="77777777" w:rsidR="00C80EA6" w:rsidRPr="004E5C4B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2FBD4C3" w14:textId="5E1F6299" w:rsidR="00C80EA6" w:rsidRPr="000D4935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6,347,889</w:t>
            </w:r>
          </w:p>
        </w:tc>
        <w:tc>
          <w:tcPr>
            <w:tcW w:w="270" w:type="dxa"/>
          </w:tcPr>
          <w:p w14:paraId="021DF989" w14:textId="77777777" w:rsidR="00C80EA6" w:rsidRPr="000D4935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AB531" w14:textId="6AB7CEF2" w:rsidR="00C80EA6" w:rsidRPr="00BB2AA2" w:rsidRDefault="00C80EA6" w:rsidP="00C80E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2AA2">
              <w:rPr>
                <w:rFonts w:ascii="Angsana New" w:hAnsi="Angsana New"/>
                <w:b/>
                <w:bCs/>
                <w:sz w:val="24"/>
                <w:szCs w:val="24"/>
              </w:rPr>
              <w:t>138,563</w:t>
            </w:r>
          </w:p>
        </w:tc>
        <w:tc>
          <w:tcPr>
            <w:tcW w:w="360" w:type="dxa"/>
          </w:tcPr>
          <w:p w14:paraId="7705EA06" w14:textId="77777777" w:rsidR="00C80EA6" w:rsidRPr="000D4935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38EFD520" w14:textId="62AC0F31" w:rsidR="00C80EA6" w:rsidRPr="000D4935" w:rsidRDefault="00C80EA6" w:rsidP="00C80E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70,149</w:t>
            </w:r>
          </w:p>
        </w:tc>
        <w:tc>
          <w:tcPr>
            <w:tcW w:w="270" w:type="dxa"/>
          </w:tcPr>
          <w:p w14:paraId="63D00AA8" w14:textId="77777777" w:rsidR="00C80EA6" w:rsidRPr="000D4935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5CDA9" w14:textId="2DF98279" w:rsidR="00C80EA6" w:rsidRPr="004E5C4B" w:rsidRDefault="00C80EA6" w:rsidP="00C80E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5C4B">
              <w:rPr>
                <w:rFonts w:ascii="Angsana New" w:hAnsi="Angsana New"/>
                <w:b/>
                <w:bCs/>
                <w:sz w:val="24"/>
                <w:szCs w:val="24"/>
              </w:rPr>
              <w:t>21,222</w:t>
            </w:r>
          </w:p>
        </w:tc>
        <w:tc>
          <w:tcPr>
            <w:tcW w:w="270" w:type="dxa"/>
          </w:tcPr>
          <w:p w14:paraId="0E1FA530" w14:textId="77777777" w:rsidR="00C80EA6" w:rsidRPr="004E5C4B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6F10DF47" w14:textId="49CC6E9A" w:rsidR="00C80EA6" w:rsidRPr="0068575A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575A">
              <w:rPr>
                <w:rFonts w:ascii="Angsana New" w:hAnsi="Angsana New"/>
                <w:b/>
                <w:bCs/>
                <w:sz w:val="24"/>
                <w:szCs w:val="24"/>
              </w:rPr>
              <w:t>7,381</w:t>
            </w:r>
          </w:p>
        </w:tc>
        <w:tc>
          <w:tcPr>
            <w:tcW w:w="270" w:type="dxa"/>
          </w:tcPr>
          <w:p w14:paraId="75529383" w14:textId="77777777" w:rsidR="00C80EA6" w:rsidRPr="0068575A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6CEB" w14:textId="0FA9802A" w:rsidR="00C80EA6" w:rsidRPr="000D4935" w:rsidRDefault="00C80EA6" w:rsidP="00C80E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F177E9" w14:textId="77777777" w:rsidR="00C80EA6" w:rsidRPr="000D4935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8369F4" w14:textId="6E4FF577" w:rsidR="00C80EA6" w:rsidRPr="000D4935" w:rsidRDefault="00C80EA6" w:rsidP="00C80E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5C73A9" w14:textId="77777777" w:rsidR="00C80EA6" w:rsidRPr="000D4935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1F801" w14:textId="73344C48" w:rsidR="00C80EA6" w:rsidRPr="00F75778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5778">
              <w:rPr>
                <w:rFonts w:ascii="Angsana New" w:hAnsi="Angsana New"/>
                <w:b/>
                <w:bCs/>
                <w:sz w:val="24"/>
                <w:szCs w:val="24"/>
              </w:rPr>
              <w:t>6,517,954</w:t>
            </w:r>
          </w:p>
        </w:tc>
        <w:tc>
          <w:tcPr>
            <w:tcW w:w="270" w:type="dxa"/>
          </w:tcPr>
          <w:p w14:paraId="0CC44277" w14:textId="77777777" w:rsidR="00C80EA6" w:rsidRPr="000D4935" w:rsidRDefault="00C80EA6" w:rsidP="00C8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68BB2" w14:textId="6B811B19" w:rsidR="00C80EA6" w:rsidRPr="00C80EA6" w:rsidRDefault="00C80EA6" w:rsidP="00C80EA6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0EA6">
              <w:rPr>
                <w:rFonts w:ascii="Angsana New" w:hAnsi="Angsana New"/>
                <w:b/>
                <w:bCs/>
                <w:sz w:val="24"/>
                <w:szCs w:val="24"/>
              </w:rPr>
              <w:t>6,425,419</w:t>
            </w:r>
          </w:p>
        </w:tc>
      </w:tr>
      <w:tr w:rsidR="00035824" w:rsidRPr="000D4935" w14:paraId="51296733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5E2D70D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04FC97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FF0CBB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33C53F5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1BEE75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1797D00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361467F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47E6781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9A6EC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299F496" w14:textId="77777777" w:rsidR="00035824" w:rsidRPr="000D4935" w:rsidRDefault="00035824" w:rsidP="004E5C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48DBDC" w14:textId="77777777" w:rsidR="00035824" w:rsidRPr="000D4935" w:rsidRDefault="00035824" w:rsidP="004E5C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012757B3" w14:textId="77777777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5C1A29" w14:textId="77777777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18DA0AD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095F8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AFB67E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80FC2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3164703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319A5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AFAC37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5824" w:rsidRPr="000D4935" w14:paraId="6294ADEF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3C68E77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  <w:shd w:val="clear" w:color="auto" w:fill="auto"/>
          </w:tcPr>
          <w:p w14:paraId="1F85B00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6BFD66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891655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EA9E3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FC4805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07D6E9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1707710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867A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2FDFF8F" w14:textId="77777777" w:rsidR="00035824" w:rsidRPr="000D4935" w:rsidRDefault="00035824" w:rsidP="004E5C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41F522" w14:textId="77777777" w:rsidR="00035824" w:rsidRPr="000D4935" w:rsidRDefault="00035824" w:rsidP="004E5C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E65C749" w14:textId="77777777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9AFC42" w14:textId="77777777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2DC25A2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3DA6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DBD72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27F69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1CC476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DCACB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0DB929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5824" w:rsidRPr="000D4935" w14:paraId="476B6531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7CE1914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  <w:shd w:val="clear" w:color="auto" w:fill="auto"/>
          </w:tcPr>
          <w:p w14:paraId="74900AE4" w14:textId="2047B17A" w:rsidR="00035824" w:rsidRPr="000D4935" w:rsidRDefault="00F75778" w:rsidP="00F75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75778">
              <w:rPr>
                <w:rFonts w:ascii="Angsana New" w:hAnsi="Angsana New"/>
                <w:sz w:val="24"/>
                <w:szCs w:val="24"/>
              </w:rPr>
              <w:t>6,033,799</w:t>
            </w:r>
          </w:p>
        </w:tc>
        <w:tc>
          <w:tcPr>
            <w:tcW w:w="269" w:type="dxa"/>
          </w:tcPr>
          <w:p w14:paraId="54FEB77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AD0A2E6" w14:textId="7B69E6F0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6,014,153</w:t>
            </w:r>
          </w:p>
        </w:tc>
        <w:tc>
          <w:tcPr>
            <w:tcW w:w="270" w:type="dxa"/>
          </w:tcPr>
          <w:p w14:paraId="41062F8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559AC41" w14:textId="5DC1C125" w:rsidR="00035824" w:rsidRPr="000D4935" w:rsidRDefault="00F75778" w:rsidP="00F757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7C31F02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22D737BA" w14:textId="2247F51D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81A48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9918D3C" w14:textId="08A654B7" w:rsidR="00035824" w:rsidRPr="000D4935" w:rsidRDefault="00F75778" w:rsidP="004F00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E4077E" w14:textId="77777777" w:rsidR="00035824" w:rsidRPr="000D4935" w:rsidRDefault="00035824" w:rsidP="004E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A005EAB" w14:textId="3B49DCC6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C7D32" w14:textId="77777777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EC58E4F" w14:textId="4DB81630" w:rsidR="00035824" w:rsidRPr="000D4935" w:rsidRDefault="00F75778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63318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59114D" w14:textId="305F9B31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11006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A9BAE0B" w14:textId="25B398C4" w:rsidR="00035824" w:rsidRPr="000D4935" w:rsidRDefault="00F75778" w:rsidP="00F757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75778">
              <w:rPr>
                <w:rFonts w:ascii="Angsana New" w:hAnsi="Angsana New"/>
                <w:sz w:val="24"/>
                <w:szCs w:val="24"/>
              </w:rPr>
              <w:t>6,033,799</w:t>
            </w:r>
          </w:p>
        </w:tc>
        <w:tc>
          <w:tcPr>
            <w:tcW w:w="270" w:type="dxa"/>
          </w:tcPr>
          <w:p w14:paraId="4170D5C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0C52D66" w14:textId="488CD272" w:rsidR="00035824" w:rsidRPr="000D4935" w:rsidRDefault="00035824" w:rsidP="000358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6,014,153</w:t>
            </w:r>
          </w:p>
        </w:tc>
      </w:tr>
      <w:tr w:rsidR="00035824" w:rsidRPr="000D4935" w14:paraId="78DA140D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7E15D90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  <w:shd w:val="clear" w:color="auto" w:fill="auto"/>
          </w:tcPr>
          <w:p w14:paraId="27348FCE" w14:textId="28A6E5D5" w:rsidR="00035824" w:rsidRPr="000D4935" w:rsidRDefault="00F75778" w:rsidP="00F75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75778">
              <w:rPr>
                <w:rFonts w:ascii="Angsana New" w:hAnsi="Angsana New"/>
                <w:sz w:val="24"/>
                <w:szCs w:val="24"/>
              </w:rPr>
              <w:t>324,370</w:t>
            </w:r>
          </w:p>
        </w:tc>
        <w:tc>
          <w:tcPr>
            <w:tcW w:w="269" w:type="dxa"/>
          </w:tcPr>
          <w:p w14:paraId="267DA1C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CB46E97" w14:textId="717188D4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333,736</w:t>
            </w:r>
          </w:p>
        </w:tc>
        <w:tc>
          <w:tcPr>
            <w:tcW w:w="270" w:type="dxa"/>
          </w:tcPr>
          <w:p w14:paraId="7103772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CFE6337" w14:textId="6D1B972F" w:rsidR="00035824" w:rsidRPr="000D4935" w:rsidRDefault="00F75778" w:rsidP="00F757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631053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1A27085" w14:textId="50975908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C347C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1A47BC0" w14:textId="700C9D6F" w:rsidR="00035824" w:rsidRPr="000D4935" w:rsidRDefault="00F75778" w:rsidP="004F00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2C36EA" w14:textId="77777777" w:rsidR="00035824" w:rsidRPr="000D4935" w:rsidRDefault="00035824" w:rsidP="004E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1437165" w14:textId="7EE1A579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6206FB" w14:textId="77777777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D592B7C" w14:textId="2A381544" w:rsidR="00035824" w:rsidRPr="000D4935" w:rsidRDefault="00F75778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AD5D5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53D48C" w14:textId="5ED1856F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69F72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2B2BC79" w14:textId="05F825E1" w:rsidR="00035824" w:rsidRPr="000D4935" w:rsidRDefault="00F75778" w:rsidP="00F757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75778">
              <w:rPr>
                <w:rFonts w:ascii="Angsana New" w:hAnsi="Angsana New"/>
                <w:sz w:val="24"/>
                <w:szCs w:val="24"/>
              </w:rPr>
              <w:t>324,370</w:t>
            </w:r>
          </w:p>
        </w:tc>
        <w:tc>
          <w:tcPr>
            <w:tcW w:w="270" w:type="dxa"/>
          </w:tcPr>
          <w:p w14:paraId="4DF5605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97F0470" w14:textId="00DD71DE" w:rsidR="00035824" w:rsidRPr="000D4935" w:rsidRDefault="00035824" w:rsidP="000358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333,736</w:t>
            </w:r>
          </w:p>
        </w:tc>
      </w:tr>
      <w:tr w:rsidR="00035824" w:rsidRPr="000D4935" w14:paraId="1150A139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61402EF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  <w:shd w:val="clear" w:color="auto" w:fill="auto"/>
          </w:tcPr>
          <w:p w14:paraId="7657418D" w14:textId="2248C303" w:rsidR="00035824" w:rsidRPr="000D4935" w:rsidRDefault="00F75778" w:rsidP="00F75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C7AAD6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95BAAA0" w14:textId="795F43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ADA44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1C83FDB4" w14:textId="10155466" w:rsidR="00035824" w:rsidRPr="000D4935" w:rsidRDefault="00F75778" w:rsidP="00F757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F75778">
              <w:rPr>
                <w:rFonts w:ascii="Angsana New" w:hAnsi="Angsana New"/>
                <w:sz w:val="24"/>
                <w:szCs w:val="24"/>
              </w:rPr>
              <w:t>138,563</w:t>
            </w:r>
          </w:p>
        </w:tc>
        <w:tc>
          <w:tcPr>
            <w:tcW w:w="360" w:type="dxa"/>
          </w:tcPr>
          <w:p w14:paraId="0EA8A7E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773EF826" w14:textId="7258CE3E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70,149</w:t>
            </w:r>
          </w:p>
        </w:tc>
        <w:tc>
          <w:tcPr>
            <w:tcW w:w="270" w:type="dxa"/>
          </w:tcPr>
          <w:p w14:paraId="45C2CDD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D5F19F4" w14:textId="2F00AAEE" w:rsidR="00035824" w:rsidRPr="000D4935" w:rsidRDefault="00F75778" w:rsidP="004E5C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737A9C" w14:textId="77777777" w:rsidR="00035824" w:rsidRPr="000D4935" w:rsidRDefault="00035824" w:rsidP="004E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338BC2" w14:textId="6316D856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85908E" w14:textId="77777777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B8B1C93" w14:textId="4494A5C6" w:rsidR="00035824" w:rsidRPr="000D4935" w:rsidRDefault="00F75778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74D26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67D18C" w14:textId="26F8DCFA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DC45E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80773D3" w14:textId="3FC6BDF8" w:rsidR="00035824" w:rsidRPr="000D4935" w:rsidRDefault="00F75778" w:rsidP="00F757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75778">
              <w:rPr>
                <w:rFonts w:ascii="Angsana New" w:hAnsi="Angsana New"/>
                <w:sz w:val="24"/>
                <w:szCs w:val="24"/>
              </w:rPr>
              <w:t>138,563</w:t>
            </w:r>
          </w:p>
        </w:tc>
        <w:tc>
          <w:tcPr>
            <w:tcW w:w="270" w:type="dxa"/>
          </w:tcPr>
          <w:p w14:paraId="60F3302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C8A50F4" w14:textId="48693C95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70,149</w:t>
            </w:r>
          </w:p>
        </w:tc>
      </w:tr>
      <w:tr w:rsidR="00035824" w:rsidRPr="000D4935" w14:paraId="4D1A6766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5D45AF7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6A5FEB" w14:textId="5C6DFDA4" w:rsidR="00035824" w:rsidRPr="000D4935" w:rsidRDefault="00F75778" w:rsidP="00F75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6CEEB0D5" w14:textId="77777777" w:rsidR="00035824" w:rsidRPr="000D4935" w:rsidRDefault="00035824" w:rsidP="00F75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C02BBE4" w14:textId="277081CB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EECB82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701FE1C" w14:textId="5683D1BF" w:rsidR="00035824" w:rsidRPr="000D4935" w:rsidRDefault="00F75778" w:rsidP="00F757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27E67B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65EA955" w14:textId="48896E49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92FC6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9E9725B" w14:textId="15E4E29A" w:rsidR="00035824" w:rsidRPr="000D4935" w:rsidRDefault="00F75778" w:rsidP="004E5C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F75778">
              <w:rPr>
                <w:rFonts w:ascii="Angsana New" w:hAnsi="Angsana New"/>
                <w:sz w:val="24"/>
                <w:szCs w:val="24"/>
              </w:rPr>
              <w:t>21,222</w:t>
            </w:r>
          </w:p>
        </w:tc>
        <w:tc>
          <w:tcPr>
            <w:tcW w:w="270" w:type="dxa"/>
          </w:tcPr>
          <w:p w14:paraId="2BD4C15C" w14:textId="77777777" w:rsidR="00035824" w:rsidRPr="000D4935" w:rsidRDefault="00035824" w:rsidP="004E5C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1C0AB805" w14:textId="1929C96E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7,381</w:t>
            </w:r>
          </w:p>
        </w:tc>
        <w:tc>
          <w:tcPr>
            <w:tcW w:w="270" w:type="dxa"/>
          </w:tcPr>
          <w:p w14:paraId="62426A3C" w14:textId="77777777" w:rsidR="00035824" w:rsidRPr="000D4935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0EF267A" w14:textId="15A86F21" w:rsidR="00035824" w:rsidRPr="000D4935" w:rsidRDefault="00F75778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BAA28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976330" w14:textId="34421AA5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D494A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8F27882" w14:textId="2F41F31B" w:rsidR="00035824" w:rsidRPr="000D4935" w:rsidRDefault="00F75778" w:rsidP="00F757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75778">
              <w:rPr>
                <w:rFonts w:ascii="Angsana New" w:hAnsi="Angsana New"/>
                <w:sz w:val="24"/>
                <w:szCs w:val="24"/>
              </w:rPr>
              <w:t>21,222</w:t>
            </w:r>
          </w:p>
        </w:tc>
        <w:tc>
          <w:tcPr>
            <w:tcW w:w="270" w:type="dxa"/>
          </w:tcPr>
          <w:p w14:paraId="7905DE9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139AFCE" w14:textId="7D1B0D3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7,381</w:t>
            </w:r>
          </w:p>
        </w:tc>
      </w:tr>
      <w:tr w:rsidR="00035824" w:rsidRPr="000D4935" w14:paraId="76AE04E3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08FD8DB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39C20" w14:textId="746FB547" w:rsidR="00035824" w:rsidRPr="00F75778" w:rsidRDefault="00F75778" w:rsidP="00F75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778">
              <w:rPr>
                <w:rFonts w:ascii="Angsana New" w:hAnsi="Angsana New"/>
                <w:b/>
                <w:bCs/>
                <w:sz w:val="24"/>
                <w:szCs w:val="24"/>
              </w:rPr>
              <w:t>6,358,169</w:t>
            </w:r>
          </w:p>
        </w:tc>
        <w:tc>
          <w:tcPr>
            <w:tcW w:w="269" w:type="dxa"/>
          </w:tcPr>
          <w:p w14:paraId="10F932E5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32248AB" w14:textId="28616C0F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6,347,889</w:t>
            </w:r>
          </w:p>
        </w:tc>
        <w:tc>
          <w:tcPr>
            <w:tcW w:w="270" w:type="dxa"/>
          </w:tcPr>
          <w:p w14:paraId="154AB1EC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8707D" w14:textId="19C5C552" w:rsidR="00035824" w:rsidRPr="00F75778" w:rsidRDefault="00F75778" w:rsidP="00F757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778">
              <w:rPr>
                <w:rFonts w:ascii="Angsana New" w:hAnsi="Angsana New"/>
                <w:b/>
                <w:bCs/>
                <w:sz w:val="24"/>
                <w:szCs w:val="24"/>
              </w:rPr>
              <w:t>138,563</w:t>
            </w:r>
          </w:p>
        </w:tc>
        <w:tc>
          <w:tcPr>
            <w:tcW w:w="360" w:type="dxa"/>
          </w:tcPr>
          <w:p w14:paraId="0C206FB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B50BE" w14:textId="782E6BB3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70,149</w:t>
            </w:r>
          </w:p>
        </w:tc>
        <w:tc>
          <w:tcPr>
            <w:tcW w:w="270" w:type="dxa"/>
          </w:tcPr>
          <w:p w14:paraId="570573D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B0C9B" w14:textId="4F5AF581" w:rsidR="00035824" w:rsidRPr="004E5C4B" w:rsidRDefault="00F75778" w:rsidP="004E5C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5C4B">
              <w:rPr>
                <w:rFonts w:ascii="Angsana New" w:hAnsi="Angsana New"/>
                <w:b/>
                <w:bCs/>
                <w:sz w:val="24"/>
                <w:szCs w:val="24"/>
              </w:rPr>
              <w:t>21,222</w:t>
            </w:r>
          </w:p>
        </w:tc>
        <w:tc>
          <w:tcPr>
            <w:tcW w:w="270" w:type="dxa"/>
          </w:tcPr>
          <w:p w14:paraId="7F5F3A92" w14:textId="77777777" w:rsidR="00035824" w:rsidRPr="004E5C4B" w:rsidRDefault="00035824" w:rsidP="004E5C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356EFF3" w14:textId="5F8E9433" w:rsidR="00035824" w:rsidRPr="0068575A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575A">
              <w:rPr>
                <w:rFonts w:ascii="Angsana New" w:hAnsi="Angsana New"/>
                <w:b/>
                <w:bCs/>
                <w:sz w:val="24"/>
                <w:szCs w:val="24"/>
              </w:rPr>
              <w:t>7,381</w:t>
            </w:r>
          </w:p>
        </w:tc>
        <w:tc>
          <w:tcPr>
            <w:tcW w:w="270" w:type="dxa"/>
          </w:tcPr>
          <w:p w14:paraId="393FE8F6" w14:textId="77777777" w:rsidR="00035824" w:rsidRPr="0068575A" w:rsidRDefault="00035824" w:rsidP="0068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A5A68" w14:textId="79BC026D" w:rsidR="00035824" w:rsidRPr="000D4935" w:rsidRDefault="00F75778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F5461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662532C" w14:textId="2C0BEF66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80C78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8FB3C" w14:textId="188AF9A8" w:rsidR="00035824" w:rsidRPr="00F75778" w:rsidRDefault="00F75778" w:rsidP="00F757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778">
              <w:rPr>
                <w:rFonts w:ascii="Angsana New" w:hAnsi="Angsana New"/>
                <w:b/>
                <w:bCs/>
                <w:sz w:val="24"/>
                <w:szCs w:val="24"/>
              </w:rPr>
              <w:t>6,517,954</w:t>
            </w:r>
          </w:p>
        </w:tc>
        <w:tc>
          <w:tcPr>
            <w:tcW w:w="270" w:type="dxa"/>
          </w:tcPr>
          <w:p w14:paraId="162B0CC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C962249" w14:textId="7CA7F0E8" w:rsidR="00035824" w:rsidRPr="000D4935" w:rsidRDefault="00035824" w:rsidP="000358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6,425,419</w:t>
            </w:r>
          </w:p>
        </w:tc>
      </w:tr>
      <w:tr w:rsidR="00035824" w:rsidRPr="000D4935" w14:paraId="007957A4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18D05F9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F004BE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EF29B2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6C38095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CBB33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6DA6FFA6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AAA65C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360EB764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9E511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D99D06B" w14:textId="77777777" w:rsidR="00035824" w:rsidRPr="004E5C4B" w:rsidRDefault="00035824" w:rsidP="004E5C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DD9CD2" w14:textId="77777777" w:rsidR="00035824" w:rsidRPr="004E5C4B" w:rsidRDefault="00035824" w:rsidP="004E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10D5F93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C5523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BEF2500" w14:textId="132D8F19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6B4CF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F736828" w14:textId="37E2BFC6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6F9F9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A4B7AF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B9B3B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B316195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35824" w:rsidRPr="000D4935" w14:paraId="474BCCA3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0DB6F982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8EBA2E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1895B4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D7F106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A50AF2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CA1C359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4D01A9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7E987328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86CC1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350E3FB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46C23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2294998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D1FA8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785C365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A5E12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3BC028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BA52C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D05A22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AD5E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25C3AE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35824" w:rsidRPr="000D4935" w14:paraId="448F2171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66AE806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F7FE10E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7E9AB6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A62708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83D5A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15A8C6CF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06DFA3D5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C9CD16F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B6BD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205BD46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3B04E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703860B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E35945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55E4919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B252C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01E7EF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F9F8C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CC936A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43123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E1DB40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35824" w:rsidRPr="000D4935" w14:paraId="7EB6BAF4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5873B2D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9A04DF3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45DB427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790906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0000DA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2D191B95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744016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6F62023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3BAB24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6B216868" w14:textId="77777777" w:rsidR="00035824" w:rsidRPr="000D4935" w:rsidRDefault="00035824" w:rsidP="000358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F4002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0D37920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E9CF6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FC6EA2D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12A3EE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F27A44B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6D25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25078F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43DBDBA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FA45752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TableGrid2"/>
        <w:tblW w:w="14577" w:type="dxa"/>
        <w:tblInd w:w="1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1080"/>
        <w:gridCol w:w="270"/>
        <w:gridCol w:w="1080"/>
        <w:gridCol w:w="270"/>
        <w:gridCol w:w="1080"/>
        <w:gridCol w:w="360"/>
        <w:gridCol w:w="810"/>
        <w:gridCol w:w="270"/>
        <w:gridCol w:w="990"/>
        <w:gridCol w:w="270"/>
        <w:gridCol w:w="810"/>
        <w:gridCol w:w="270"/>
        <w:gridCol w:w="810"/>
        <w:gridCol w:w="270"/>
        <w:gridCol w:w="810"/>
        <w:gridCol w:w="266"/>
        <w:gridCol w:w="994"/>
        <w:gridCol w:w="270"/>
        <w:gridCol w:w="905"/>
      </w:tblGrid>
      <w:tr w:rsidR="00B92193" w:rsidRPr="000D4935" w14:paraId="6ABF1FFD" w14:textId="77777777" w:rsidTr="00D528F2">
        <w:tc>
          <w:tcPr>
            <w:tcW w:w="2692" w:type="dxa"/>
          </w:tcPr>
          <w:p w14:paraId="6577C6CC" w14:textId="77777777" w:rsidR="00B92193" w:rsidRPr="000D4935" w:rsidRDefault="00B9219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5" w:type="dxa"/>
            <w:gridSpan w:val="19"/>
          </w:tcPr>
          <w:p w14:paraId="7AB772E1" w14:textId="64A31B3C" w:rsidR="00B92193" w:rsidRPr="000D4935" w:rsidRDefault="00B9219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1A26E1"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0143" w:rsidRPr="000D4935" w14:paraId="32912B82" w14:textId="77777777" w:rsidTr="00D528F2">
        <w:tc>
          <w:tcPr>
            <w:tcW w:w="2692" w:type="dxa"/>
          </w:tcPr>
          <w:p w14:paraId="11FD5FEA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40555CF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25DD2C9B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3104EFDB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25726B38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318801D6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49BB34F3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14:paraId="72DB27D1" w14:textId="198849DC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66" w:type="dxa"/>
          </w:tcPr>
          <w:p w14:paraId="1EE378D4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9" w:type="dxa"/>
            <w:gridSpan w:val="3"/>
          </w:tcPr>
          <w:p w14:paraId="2DEB2FB0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35824" w:rsidRPr="000D4935" w14:paraId="04F95793" w14:textId="77777777" w:rsidTr="00D528F2">
        <w:tc>
          <w:tcPr>
            <w:tcW w:w="2692" w:type="dxa"/>
          </w:tcPr>
          <w:p w14:paraId="063EF964" w14:textId="6F5DFBAE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38F218AB" w14:textId="358F2E3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3AA9197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428655" w14:textId="262B13C6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72822C7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CAF31A" w14:textId="2FF4DEB2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360" w:type="dxa"/>
          </w:tcPr>
          <w:p w14:paraId="69DCF8D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446757" w14:textId="63A58F48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43D56C3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364EBB" w14:textId="5A1E3F10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E77383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B59A55" w14:textId="4B7A04C3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77EE99B9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0588D6" w14:textId="2B810338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6408E1FF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1CE735" w14:textId="39B069B8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66" w:type="dxa"/>
          </w:tcPr>
          <w:p w14:paraId="4ACBC091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78C4F29" w14:textId="30FA109C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CC5A298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44FBA518" w14:textId="576B7386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035824" w:rsidRPr="000D4935" w14:paraId="77FEC506" w14:textId="77777777" w:rsidTr="00D528F2">
        <w:tc>
          <w:tcPr>
            <w:tcW w:w="2692" w:type="dxa"/>
          </w:tcPr>
          <w:p w14:paraId="6CA14B50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5" w:type="dxa"/>
            <w:gridSpan w:val="19"/>
          </w:tcPr>
          <w:p w14:paraId="02D31CA6" w14:textId="77777777" w:rsidR="00035824" w:rsidRPr="000D4935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C943D6" w:rsidRPr="000D4935" w14:paraId="6EDC71E9" w14:textId="77777777" w:rsidTr="00C943D6">
        <w:tc>
          <w:tcPr>
            <w:tcW w:w="2692" w:type="dxa"/>
          </w:tcPr>
          <w:p w14:paraId="7099FAC2" w14:textId="79C77F0A" w:rsidR="00C943D6" w:rsidRPr="000D4935" w:rsidRDefault="003701B7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="00C943D6" w:rsidRPr="000D4935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</w:tcPr>
          <w:p w14:paraId="5E35CD4D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11E14F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FD617A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914DA0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5BD7D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0F73BEA7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65CFF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E7A1D3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3801DB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ABFF1C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6692C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192885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343C7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FE238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963B0A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063A70E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A0C954F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C8CDA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585F388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43D6" w:rsidRPr="000D4935" w14:paraId="7ADCB41D" w14:textId="77777777" w:rsidTr="00C943D6">
        <w:tc>
          <w:tcPr>
            <w:tcW w:w="2692" w:type="dxa"/>
          </w:tcPr>
          <w:p w14:paraId="0E84E43E" w14:textId="6619505A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</w:tcPr>
          <w:p w14:paraId="1B34DCDE" w14:textId="12971510" w:rsidR="00C943D6" w:rsidRPr="000D4935" w:rsidRDefault="00344045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670,734</w:t>
            </w:r>
          </w:p>
        </w:tc>
        <w:tc>
          <w:tcPr>
            <w:tcW w:w="270" w:type="dxa"/>
          </w:tcPr>
          <w:p w14:paraId="5609E8EB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396905" w14:textId="7CEE42CC" w:rsidR="00C943D6" w:rsidRPr="000D4935" w:rsidRDefault="005B7CBB" w:rsidP="005B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4F009F">
              <w:rPr>
                <w:rFonts w:ascii="Angsana New" w:hAnsi="Angsana New"/>
                <w:sz w:val="24"/>
                <w:szCs w:val="24"/>
              </w:rPr>
              <w:t>4</w:t>
            </w:r>
            <w:r w:rsidR="00904B36">
              <w:rPr>
                <w:rFonts w:ascii="Angsana New" w:hAnsi="Angsana New"/>
                <w:sz w:val="24"/>
                <w:szCs w:val="24"/>
              </w:rPr>
              <w:t>2</w:t>
            </w:r>
            <w:r w:rsidR="004F009F">
              <w:rPr>
                <w:rFonts w:ascii="Angsana New" w:hAnsi="Angsana New"/>
                <w:sz w:val="24"/>
                <w:szCs w:val="24"/>
              </w:rPr>
              <w:t>,621</w:t>
            </w:r>
          </w:p>
        </w:tc>
        <w:tc>
          <w:tcPr>
            <w:tcW w:w="270" w:type="dxa"/>
          </w:tcPr>
          <w:p w14:paraId="167EC301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0BBD34" w14:textId="3DDFD3E9" w:rsidR="00C943D6" w:rsidRPr="000D4935" w:rsidRDefault="005B7CBB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(20,100)</w:t>
            </w:r>
          </w:p>
        </w:tc>
        <w:tc>
          <w:tcPr>
            <w:tcW w:w="360" w:type="dxa"/>
          </w:tcPr>
          <w:p w14:paraId="15664471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5C60A5" w14:textId="6A6A594E" w:rsidR="00C943D6" w:rsidRPr="000D4935" w:rsidRDefault="005B7CBB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(747)</w:t>
            </w:r>
          </w:p>
        </w:tc>
        <w:tc>
          <w:tcPr>
            <w:tcW w:w="270" w:type="dxa"/>
          </w:tcPr>
          <w:p w14:paraId="65F45941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10FF1B" w14:textId="647DDDCE" w:rsidR="00C943D6" w:rsidRPr="000D4935" w:rsidRDefault="005B7CBB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(17,100)</w:t>
            </w:r>
          </w:p>
        </w:tc>
        <w:tc>
          <w:tcPr>
            <w:tcW w:w="270" w:type="dxa"/>
          </w:tcPr>
          <w:p w14:paraId="2917AF9D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B8D6BB" w14:textId="2F8AE610" w:rsidR="00C943D6" w:rsidRPr="000D4935" w:rsidRDefault="005B7CBB" w:rsidP="005B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(9,383)</w:t>
            </w:r>
          </w:p>
        </w:tc>
        <w:tc>
          <w:tcPr>
            <w:tcW w:w="270" w:type="dxa"/>
          </w:tcPr>
          <w:p w14:paraId="2A127C5B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398048" w14:textId="6503AE44" w:rsidR="00C943D6" w:rsidRPr="000D4935" w:rsidRDefault="005B7CBB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(4,062)</w:t>
            </w:r>
          </w:p>
        </w:tc>
        <w:tc>
          <w:tcPr>
            <w:tcW w:w="270" w:type="dxa"/>
          </w:tcPr>
          <w:p w14:paraId="12FB201A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0B4609" w14:textId="41247745" w:rsidR="00C943D6" w:rsidRPr="000D4935" w:rsidRDefault="005B7CBB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(58)</w:t>
            </w:r>
          </w:p>
        </w:tc>
        <w:tc>
          <w:tcPr>
            <w:tcW w:w="266" w:type="dxa"/>
          </w:tcPr>
          <w:p w14:paraId="168A90C7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CE0DD09" w14:textId="00498DC8" w:rsidR="00C943D6" w:rsidRPr="000D4935" w:rsidRDefault="00344045" w:rsidP="005B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629,472</w:t>
            </w:r>
          </w:p>
        </w:tc>
        <w:tc>
          <w:tcPr>
            <w:tcW w:w="270" w:type="dxa"/>
          </w:tcPr>
          <w:p w14:paraId="398C8BB2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FD7F4F1" w14:textId="1970178F" w:rsidR="00C943D6" w:rsidRPr="000D4935" w:rsidRDefault="00904B3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632,433</w:t>
            </w:r>
          </w:p>
        </w:tc>
      </w:tr>
      <w:tr w:rsidR="00C943D6" w:rsidRPr="000D4935" w14:paraId="2FE6750E" w14:textId="77777777" w:rsidTr="00C943D6">
        <w:tc>
          <w:tcPr>
            <w:tcW w:w="2692" w:type="dxa"/>
          </w:tcPr>
          <w:p w14:paraId="5FC93B75" w14:textId="584B1415" w:rsidR="00C943D6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FAE14D" w14:textId="6E79DF00" w:rsidR="00C943D6" w:rsidRPr="000D4935" w:rsidRDefault="005B7CBB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44045">
              <w:rPr>
                <w:rFonts w:ascii="Angsana New" w:hAnsi="Angsana New"/>
                <w:sz w:val="24"/>
                <w:szCs w:val="24"/>
              </w:rPr>
              <w:t>25,289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4A23318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8EFDAE" w14:textId="508E2E9E" w:rsidR="00C943D6" w:rsidRPr="000D4935" w:rsidRDefault="005B7CBB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4F009F">
              <w:rPr>
                <w:rFonts w:ascii="Angsana New" w:hAnsi="Angsana New"/>
                <w:sz w:val="24"/>
                <w:szCs w:val="24"/>
              </w:rPr>
              <w:t>8,717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A6CD83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6D123" w14:textId="06980B75" w:rsidR="00C943D6" w:rsidRPr="000D4935" w:rsidRDefault="005B7CBB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344045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44045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4404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60" w:type="dxa"/>
          </w:tcPr>
          <w:p w14:paraId="37320E8C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64DABE" w14:textId="0C6EB480" w:rsidR="00C943D6" w:rsidRPr="000D4935" w:rsidRDefault="005B7CBB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4,569</w:t>
            </w:r>
          </w:p>
        </w:tc>
        <w:tc>
          <w:tcPr>
            <w:tcW w:w="270" w:type="dxa"/>
          </w:tcPr>
          <w:p w14:paraId="3628623F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4DDFB5" w14:textId="5B7F0C98" w:rsidR="00C943D6" w:rsidRPr="000D4935" w:rsidRDefault="005B7CBB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4,440</w:t>
            </w:r>
          </w:p>
        </w:tc>
        <w:tc>
          <w:tcPr>
            <w:tcW w:w="270" w:type="dxa"/>
          </w:tcPr>
          <w:p w14:paraId="348BEDE8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32BE3C" w14:textId="54A71AFC" w:rsidR="00C943D6" w:rsidRPr="000D4935" w:rsidRDefault="005B7CBB" w:rsidP="005B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4,048 </w:t>
            </w:r>
          </w:p>
        </w:tc>
        <w:tc>
          <w:tcPr>
            <w:tcW w:w="270" w:type="dxa"/>
          </w:tcPr>
          <w:p w14:paraId="70B905A5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1A82E8" w14:textId="188C7AA2" w:rsidR="00C943D6" w:rsidRPr="000D4935" w:rsidRDefault="005B7CBB" w:rsidP="005B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1,978</w:t>
            </w:r>
          </w:p>
        </w:tc>
        <w:tc>
          <w:tcPr>
            <w:tcW w:w="270" w:type="dxa"/>
          </w:tcPr>
          <w:p w14:paraId="651CAA69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7C27DD3" w14:textId="2F00641D" w:rsidR="00C943D6" w:rsidRPr="000D4935" w:rsidRDefault="005B7CBB" w:rsidP="00B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B61CEE9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24B9085" w14:textId="79797E22" w:rsidR="00C943D6" w:rsidRPr="000D4935" w:rsidRDefault="005B7CBB" w:rsidP="005B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44045">
              <w:rPr>
                <w:rFonts w:ascii="Angsana New" w:hAnsi="Angsana New"/>
                <w:sz w:val="24"/>
                <w:szCs w:val="24"/>
              </w:rPr>
              <w:t>736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7F409EA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682D60C6" w14:textId="32259790" w:rsidR="00C943D6" w:rsidRPr="000D4935" w:rsidRDefault="00904B3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(100)</w:t>
            </w:r>
          </w:p>
        </w:tc>
      </w:tr>
      <w:tr w:rsidR="00C943D6" w:rsidRPr="000D4935" w14:paraId="51CD6633" w14:textId="77777777" w:rsidTr="00C943D6">
        <w:tc>
          <w:tcPr>
            <w:tcW w:w="2692" w:type="dxa"/>
          </w:tcPr>
          <w:p w14:paraId="4F862B03" w14:textId="78976813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CF8E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5524C2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700FD3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1BFA7A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64F89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CA132F0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F2BED9D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47845E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ADC5F1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8F8670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F25795C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DB63C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7AD080D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4B470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570DE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10EF351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234E05C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8FE49D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684247E7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43D6" w:rsidRPr="000D4935" w14:paraId="177B698A" w14:textId="77777777" w:rsidTr="00C943D6">
        <w:tc>
          <w:tcPr>
            <w:tcW w:w="2692" w:type="dxa"/>
          </w:tcPr>
          <w:p w14:paraId="4FD680FA" w14:textId="04CD6A1D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1ED77A" w14:textId="50D13A86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6</w:t>
            </w:r>
            <w:r w:rsidR="00344045">
              <w:rPr>
                <w:rFonts w:ascii="Angsana New" w:hAnsi="Angsana New"/>
                <w:sz w:val="24"/>
                <w:szCs w:val="24"/>
              </w:rPr>
              <w:t>45,445</w:t>
            </w:r>
          </w:p>
        </w:tc>
        <w:tc>
          <w:tcPr>
            <w:tcW w:w="270" w:type="dxa"/>
            <w:shd w:val="clear" w:color="auto" w:fill="auto"/>
          </w:tcPr>
          <w:p w14:paraId="013D494D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31CAB1" w14:textId="0A039829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633,904</w:t>
            </w:r>
          </w:p>
        </w:tc>
        <w:tc>
          <w:tcPr>
            <w:tcW w:w="270" w:type="dxa"/>
            <w:shd w:val="clear" w:color="auto" w:fill="auto"/>
          </w:tcPr>
          <w:p w14:paraId="3C39B93A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D83ABA5" w14:textId="2FA8E469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(</w:t>
            </w:r>
            <w:r w:rsidR="00344045">
              <w:rPr>
                <w:rFonts w:ascii="Angsana New" w:hAnsi="Angsana New"/>
                <w:sz w:val="24"/>
                <w:szCs w:val="24"/>
              </w:rPr>
              <w:t>1,965</w:t>
            </w:r>
            <w:r w:rsidRPr="00C6247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0F5C9257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D66CC53" w14:textId="399E534C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3,82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BB97940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56D51B6" w14:textId="66D7B3A6" w:rsidR="00C943D6" w:rsidRPr="000D4935" w:rsidRDefault="00C943D6" w:rsidP="00C943D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(12,660)</w:t>
            </w:r>
          </w:p>
        </w:tc>
        <w:tc>
          <w:tcPr>
            <w:tcW w:w="270" w:type="dxa"/>
            <w:shd w:val="clear" w:color="auto" w:fill="auto"/>
          </w:tcPr>
          <w:p w14:paraId="3DE4753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0712DAD" w14:textId="1E162C68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(5,335)</w:t>
            </w:r>
          </w:p>
        </w:tc>
        <w:tc>
          <w:tcPr>
            <w:tcW w:w="270" w:type="dxa"/>
            <w:shd w:val="clear" w:color="auto" w:fill="auto"/>
          </w:tcPr>
          <w:p w14:paraId="10F1FAE6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6D080E1" w14:textId="53B25C56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(2,084)</w:t>
            </w:r>
          </w:p>
        </w:tc>
        <w:tc>
          <w:tcPr>
            <w:tcW w:w="270" w:type="dxa"/>
            <w:shd w:val="clear" w:color="auto" w:fill="auto"/>
          </w:tcPr>
          <w:p w14:paraId="180C6AEA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A153D3F" w14:textId="4CE40E05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(58)</w:t>
            </w:r>
          </w:p>
        </w:tc>
        <w:tc>
          <w:tcPr>
            <w:tcW w:w="266" w:type="dxa"/>
            <w:shd w:val="clear" w:color="auto" w:fill="auto"/>
          </w:tcPr>
          <w:p w14:paraId="736A0A08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</w:tcPr>
          <w:p w14:paraId="2E33141C" w14:textId="63FAA46A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628,736</w:t>
            </w:r>
          </w:p>
        </w:tc>
        <w:tc>
          <w:tcPr>
            <w:tcW w:w="270" w:type="dxa"/>
            <w:shd w:val="clear" w:color="auto" w:fill="auto"/>
          </w:tcPr>
          <w:p w14:paraId="7897513E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shd w:val="clear" w:color="auto" w:fill="auto"/>
          </w:tcPr>
          <w:p w14:paraId="6014C2A0" w14:textId="226D742F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632,333</w:t>
            </w:r>
          </w:p>
        </w:tc>
      </w:tr>
      <w:tr w:rsidR="00C943D6" w:rsidRPr="000D4935" w14:paraId="457F7066" w14:textId="77777777" w:rsidTr="00C943D6">
        <w:tc>
          <w:tcPr>
            <w:tcW w:w="2692" w:type="dxa"/>
          </w:tcPr>
          <w:p w14:paraId="2D7CB048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3837E0B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87353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C10D121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338C2B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0953BC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14:paraId="5822A8A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4AC7EA2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82EBA3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1969D70" w14:textId="77777777" w:rsidR="00C943D6" w:rsidRPr="000D4935" w:rsidRDefault="00C943D6" w:rsidP="00C943D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A22A7A1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E85B271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A1B628E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B18AA3E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8A4D0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4D7E3EC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57C5357D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shd w:val="clear" w:color="auto" w:fill="auto"/>
          </w:tcPr>
          <w:p w14:paraId="67A0C2B1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59E9BA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shd w:val="clear" w:color="auto" w:fill="auto"/>
          </w:tcPr>
          <w:p w14:paraId="1D684DDA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43D6" w:rsidRPr="000D4935" w14:paraId="040F3197" w14:textId="77777777" w:rsidTr="00426874">
        <w:tc>
          <w:tcPr>
            <w:tcW w:w="2692" w:type="dxa"/>
          </w:tcPr>
          <w:p w14:paraId="13034AC0" w14:textId="0F1C5FB4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0D493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005758D5" w14:textId="5C0EEB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5,279,934</w:t>
            </w:r>
          </w:p>
        </w:tc>
        <w:tc>
          <w:tcPr>
            <w:tcW w:w="270" w:type="dxa"/>
            <w:shd w:val="clear" w:color="auto" w:fill="auto"/>
          </w:tcPr>
          <w:p w14:paraId="31F795E2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3DC2EB" w14:textId="25B4BF92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Theme="majorBidi" w:hAnsiTheme="majorBidi" w:cstheme="majorBidi"/>
                <w:sz w:val="24"/>
                <w:szCs w:val="24"/>
              </w:rPr>
              <w:t>5,234,896</w:t>
            </w:r>
          </w:p>
        </w:tc>
        <w:tc>
          <w:tcPr>
            <w:tcW w:w="270" w:type="dxa"/>
            <w:shd w:val="clear" w:color="auto" w:fill="auto"/>
          </w:tcPr>
          <w:p w14:paraId="166B5BA2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A71A6A" w14:textId="2226187C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61,859</w:t>
            </w:r>
          </w:p>
        </w:tc>
        <w:tc>
          <w:tcPr>
            <w:tcW w:w="360" w:type="dxa"/>
            <w:shd w:val="clear" w:color="auto" w:fill="auto"/>
          </w:tcPr>
          <w:p w14:paraId="38AD26B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B2AB31" w14:textId="75E2576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Theme="majorBidi" w:hAnsiTheme="majorBidi" w:cstheme="majorBidi"/>
                <w:sz w:val="24"/>
                <w:szCs w:val="24"/>
              </w:rPr>
              <w:t>52,625</w:t>
            </w:r>
          </w:p>
        </w:tc>
        <w:tc>
          <w:tcPr>
            <w:tcW w:w="270" w:type="dxa"/>
            <w:shd w:val="clear" w:color="auto" w:fill="auto"/>
          </w:tcPr>
          <w:p w14:paraId="125E74E9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B7B6A8" w14:textId="07400A66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43,756</w:t>
            </w:r>
          </w:p>
        </w:tc>
        <w:tc>
          <w:tcPr>
            <w:tcW w:w="270" w:type="dxa"/>
            <w:shd w:val="clear" w:color="auto" w:fill="auto"/>
          </w:tcPr>
          <w:p w14:paraId="3EE724B9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47890F1" w14:textId="196CC79C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Theme="majorBidi" w:hAnsiTheme="majorBidi" w:cstheme="majorBidi"/>
                <w:sz w:val="24"/>
                <w:szCs w:val="24"/>
              </w:rPr>
              <w:t>35,58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05D4F2E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CB0CA41" w14:textId="2DE1B819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42,382</w:t>
            </w:r>
          </w:p>
        </w:tc>
        <w:tc>
          <w:tcPr>
            <w:tcW w:w="270" w:type="dxa"/>
            <w:shd w:val="clear" w:color="auto" w:fill="auto"/>
          </w:tcPr>
          <w:p w14:paraId="2D343D45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F5B935" w14:textId="5951C57C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Theme="majorBidi" w:hAnsiTheme="majorBidi" w:cstheme="majorBidi"/>
                <w:sz w:val="24"/>
                <w:szCs w:val="24"/>
              </w:rPr>
              <w:t>3,005</w:t>
            </w:r>
          </w:p>
        </w:tc>
        <w:tc>
          <w:tcPr>
            <w:tcW w:w="266" w:type="dxa"/>
            <w:shd w:val="clear" w:color="auto" w:fill="auto"/>
          </w:tcPr>
          <w:p w14:paraId="0F5DF08D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6B38B8C" w14:textId="31120150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5,427,931</w:t>
            </w:r>
          </w:p>
        </w:tc>
        <w:tc>
          <w:tcPr>
            <w:tcW w:w="270" w:type="dxa"/>
            <w:shd w:val="clear" w:color="auto" w:fill="auto"/>
          </w:tcPr>
          <w:p w14:paraId="60FD7304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63255B7" w14:textId="45D541FB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Theme="majorBidi" w:hAnsiTheme="majorBidi" w:cstheme="majorBidi"/>
                <w:sz w:val="24"/>
                <w:szCs w:val="24"/>
              </w:rPr>
              <w:t>5,326,11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943D6" w:rsidRPr="000D4935" w14:paraId="5A20150E" w14:textId="77777777" w:rsidTr="00426874">
        <w:tc>
          <w:tcPr>
            <w:tcW w:w="2692" w:type="dxa"/>
          </w:tcPr>
          <w:p w14:paraId="748C9ECF" w14:textId="3E8A761A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0D493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1B55692" w14:textId="263386E3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1,712,489</w:t>
            </w:r>
          </w:p>
        </w:tc>
        <w:tc>
          <w:tcPr>
            <w:tcW w:w="270" w:type="dxa"/>
            <w:shd w:val="clear" w:color="auto" w:fill="auto"/>
          </w:tcPr>
          <w:p w14:paraId="34C7041E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1F5CE03" w14:textId="1A2E7A5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Theme="majorBidi" w:hAnsiTheme="majorBidi" w:cstheme="majorBidi"/>
                <w:sz w:val="24"/>
                <w:szCs w:val="24"/>
              </w:rPr>
              <w:t>1,822,79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DED1E22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CA9DE68" w14:textId="0DF6B85A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70,144</w:t>
            </w:r>
          </w:p>
        </w:tc>
        <w:tc>
          <w:tcPr>
            <w:tcW w:w="360" w:type="dxa"/>
            <w:shd w:val="clear" w:color="auto" w:fill="auto"/>
          </w:tcPr>
          <w:p w14:paraId="4BC636BD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E2ECD5A" w14:textId="3C144858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Theme="majorBidi" w:hAnsiTheme="majorBidi" w:cstheme="majorBidi"/>
                <w:sz w:val="24"/>
                <w:szCs w:val="24"/>
              </w:rPr>
              <w:t>38,206</w:t>
            </w:r>
          </w:p>
        </w:tc>
        <w:tc>
          <w:tcPr>
            <w:tcW w:w="270" w:type="dxa"/>
            <w:shd w:val="clear" w:color="auto" w:fill="auto"/>
          </w:tcPr>
          <w:p w14:paraId="34889D42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05C337" w14:textId="71283B8C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31,106</w:t>
            </w:r>
          </w:p>
        </w:tc>
        <w:tc>
          <w:tcPr>
            <w:tcW w:w="270" w:type="dxa"/>
            <w:shd w:val="clear" w:color="auto" w:fill="auto"/>
          </w:tcPr>
          <w:p w14:paraId="101F17CF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3E1195F" w14:textId="0F5C4131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11,069</w:t>
            </w:r>
          </w:p>
        </w:tc>
        <w:tc>
          <w:tcPr>
            <w:tcW w:w="270" w:type="dxa"/>
            <w:shd w:val="clear" w:color="auto" w:fill="auto"/>
          </w:tcPr>
          <w:p w14:paraId="3D971BB1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4AF6DA" w14:textId="49EC6409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376A75DF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07B0C5" w14:textId="51C60F7A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266" w:type="dxa"/>
            <w:shd w:val="clear" w:color="auto" w:fill="auto"/>
          </w:tcPr>
          <w:p w14:paraId="16E1C76E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90E2865" w14:textId="364CA98A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="Angsana New" w:hAnsi="Angsana New"/>
                <w:sz w:val="24"/>
                <w:szCs w:val="24"/>
              </w:rPr>
              <w:t>1,814,028</w:t>
            </w:r>
          </w:p>
        </w:tc>
        <w:tc>
          <w:tcPr>
            <w:tcW w:w="270" w:type="dxa"/>
            <w:shd w:val="clear" w:color="auto" w:fill="auto"/>
          </w:tcPr>
          <w:p w14:paraId="5F309563" w14:textId="77777777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5DFE9FA" w14:textId="3E070106" w:rsidR="00C943D6" w:rsidRPr="000D4935" w:rsidRDefault="00C943D6" w:rsidP="00C9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2471">
              <w:rPr>
                <w:rFonts w:asciiTheme="majorBidi" w:hAnsiTheme="majorBidi" w:cstheme="majorBidi"/>
                <w:sz w:val="24"/>
                <w:szCs w:val="24"/>
              </w:rPr>
              <w:t>1,872,13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</w:tbl>
    <w:p w14:paraId="13F5E9F0" w14:textId="0DDB4542" w:rsidR="003C4040" w:rsidRDefault="003C4040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2FFCAEF9" w14:textId="0D3AD14B" w:rsidR="00C943D6" w:rsidRDefault="00C943D6" w:rsidP="00C9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117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จังหวะเวลาในการรับรู้รายได้ตามส่วนงานที่รายงานของกลุ่มบริษัท สำหรับส่วนงานเครื่องดื่ม ส่วนงานสินค้าอุปโภคบริโภคและส่วนงานอาหารเป็นแบบ ณ เวลาใดเวลาหนึ่ง และสำหรับส่วนงานอสังหาริมทรัพย์เป็นแบบ ณ เวลาใดเวลาหนึ่งและตลอดช่วงเวลาหนึ่ง</w:t>
      </w:r>
    </w:p>
    <w:p w14:paraId="448DC56A" w14:textId="77777777" w:rsidR="00C943D6" w:rsidRDefault="00C943D6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CE55492" w14:textId="5C1C4B9E" w:rsidR="00C943D6" w:rsidRPr="000D4935" w:rsidRDefault="00C943D6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  <w:sectPr w:rsidR="00C943D6" w:rsidRPr="000D4935" w:rsidSect="003C4040">
          <w:headerReference w:type="default" r:id="rId19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tbl>
      <w:tblPr>
        <w:tblStyle w:val="TableGrid"/>
        <w:tblW w:w="99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231"/>
        <w:gridCol w:w="990"/>
        <w:gridCol w:w="269"/>
        <w:gridCol w:w="990"/>
        <w:gridCol w:w="270"/>
        <w:gridCol w:w="1006"/>
        <w:gridCol w:w="270"/>
        <w:gridCol w:w="1080"/>
        <w:gridCol w:w="270"/>
        <w:gridCol w:w="957"/>
        <w:gridCol w:w="241"/>
        <w:gridCol w:w="962"/>
        <w:gridCol w:w="7"/>
      </w:tblGrid>
      <w:tr w:rsidR="00900B58" w:rsidRPr="00EF0156" w14:paraId="6FEFE976" w14:textId="77777777" w:rsidTr="00383E58">
        <w:tc>
          <w:tcPr>
            <w:tcW w:w="1430" w:type="dxa"/>
          </w:tcPr>
          <w:p w14:paraId="6153236E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4D831E2F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2" w:type="dxa"/>
            <w:gridSpan w:val="12"/>
          </w:tcPr>
          <w:p w14:paraId="3A29C824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B58" w:rsidRPr="00EF0156" w14:paraId="21759B12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1DC52A5" w14:textId="33C76CC5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49" w:type="dxa"/>
            <w:gridSpan w:val="3"/>
          </w:tcPr>
          <w:p w14:paraId="5C5B6AAB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3A17FD16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4554FC19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68583361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AB80A73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00B58" w:rsidRPr="00EF0156" w14:paraId="74FF4A33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37CACB58" w14:textId="7A629A53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79E7C595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4B93E46F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AF412E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56446CB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2FCC5B8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639F3F1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504510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A76287E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1FC2DA8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1" w:type="dxa"/>
          </w:tcPr>
          <w:p w14:paraId="72707599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5F5C5A41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00B58" w:rsidRPr="00EF0156" w14:paraId="2C236CE5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00CE7786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05" w:type="dxa"/>
            <w:gridSpan w:val="11"/>
          </w:tcPr>
          <w:p w14:paraId="0BCBFFDD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0B58" w:rsidRPr="00EF0156" w14:paraId="197CB7DD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6156797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5E33FE9B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BBB744D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696858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4BE8D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39F051D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3CD81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3F8888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5ABDC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1E7F0AD7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ACF8D96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57775ECD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B58" w:rsidRPr="00EF0156" w14:paraId="70384F9D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0A66782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6ADDD857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BC173F2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89EBF3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2D855E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A625AE9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468EE9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E55AA1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D2D876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FC6F804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F25806E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CBCC0AB" w14:textId="77777777" w:rsidR="00900B58" w:rsidRPr="00EF0156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EED" w:rsidRPr="00EF0156" w14:paraId="6379456C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3B531EAA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7ECC377F" w14:textId="25201077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6,353,488</w:t>
            </w:r>
          </w:p>
        </w:tc>
        <w:tc>
          <w:tcPr>
            <w:tcW w:w="269" w:type="dxa"/>
          </w:tcPr>
          <w:p w14:paraId="7B79F7DF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272638" w14:textId="5A245E07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6,341,168</w:t>
            </w:r>
          </w:p>
        </w:tc>
        <w:tc>
          <w:tcPr>
            <w:tcW w:w="270" w:type="dxa"/>
          </w:tcPr>
          <w:p w14:paraId="25F1DDBB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AD408EE" w14:textId="4038173F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3675C91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56F2CD" w14:textId="42E0AA85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39,592</w:t>
            </w:r>
          </w:p>
        </w:tc>
        <w:tc>
          <w:tcPr>
            <w:tcW w:w="270" w:type="dxa"/>
          </w:tcPr>
          <w:p w14:paraId="75AD914A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1EABB69A" w14:textId="3FFA99F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6,353,497</w:t>
            </w:r>
          </w:p>
        </w:tc>
        <w:tc>
          <w:tcPr>
            <w:tcW w:w="241" w:type="dxa"/>
          </w:tcPr>
          <w:p w14:paraId="3C88E905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B602BB2" w14:textId="0BF176EB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6,380,760</w:t>
            </w:r>
          </w:p>
        </w:tc>
      </w:tr>
      <w:tr w:rsidR="00B93EED" w:rsidRPr="00EF0156" w14:paraId="51C87114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3E692085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115173" w14:textId="496BD536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4,687</w:t>
            </w:r>
          </w:p>
        </w:tc>
        <w:tc>
          <w:tcPr>
            <w:tcW w:w="269" w:type="dxa"/>
          </w:tcPr>
          <w:p w14:paraId="4D6E9F63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E58769" w14:textId="48DF492A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6,556</w:t>
            </w:r>
          </w:p>
        </w:tc>
        <w:tc>
          <w:tcPr>
            <w:tcW w:w="270" w:type="dxa"/>
          </w:tcPr>
          <w:p w14:paraId="2B8896F2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213868D" w14:textId="3906B437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1D9163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5F455A" w14:textId="513C614B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F464FC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02D308D8" w14:textId="146D66BF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4,687</w:t>
            </w:r>
          </w:p>
        </w:tc>
        <w:tc>
          <w:tcPr>
            <w:tcW w:w="241" w:type="dxa"/>
          </w:tcPr>
          <w:p w14:paraId="7506EC28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59EA263" w14:textId="440B6176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6,556</w:t>
            </w:r>
          </w:p>
        </w:tc>
      </w:tr>
      <w:tr w:rsidR="00B93EED" w:rsidRPr="00EF0156" w14:paraId="6D1A6E64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11A6E030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F355B2" w14:textId="03A6CEED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6,358,175</w:t>
            </w:r>
          </w:p>
        </w:tc>
        <w:tc>
          <w:tcPr>
            <w:tcW w:w="269" w:type="dxa"/>
          </w:tcPr>
          <w:p w14:paraId="172B79B7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E9121B" w14:textId="315D1285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6,347,724</w:t>
            </w:r>
          </w:p>
        </w:tc>
        <w:tc>
          <w:tcPr>
            <w:tcW w:w="270" w:type="dxa"/>
          </w:tcPr>
          <w:p w14:paraId="7D689196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FA62A65" w14:textId="5A9C498A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4B524C2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FE592" w14:textId="38BE0914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9,592</w:t>
            </w:r>
          </w:p>
        </w:tc>
        <w:tc>
          <w:tcPr>
            <w:tcW w:w="270" w:type="dxa"/>
          </w:tcPr>
          <w:p w14:paraId="0826C345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521DEE81" w14:textId="6D6F04DA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6,358,184</w:t>
            </w:r>
          </w:p>
        </w:tc>
        <w:tc>
          <w:tcPr>
            <w:tcW w:w="241" w:type="dxa"/>
          </w:tcPr>
          <w:p w14:paraId="6153ACCB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8D118" w14:textId="571A0F10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6,387,316</w:t>
            </w:r>
          </w:p>
        </w:tc>
      </w:tr>
      <w:tr w:rsidR="00B93EED" w:rsidRPr="00EF0156" w14:paraId="21341988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2A09E904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3D0D80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63BD98B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156E82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D2FDD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C622BCC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6E3FD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D52133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677585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701460E8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8D68C35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39CDA4B2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EED" w:rsidRPr="00EF0156" w14:paraId="18A52835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6C43A37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990" w:type="dxa"/>
          </w:tcPr>
          <w:p w14:paraId="10FA3895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A59757B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FCE939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BD4A5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069ACD7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860FD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4D9C2E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D7B7C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2717AA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4C3C9E0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624462D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EED" w:rsidRPr="00EF0156" w14:paraId="79603A56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13043666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990" w:type="dxa"/>
          </w:tcPr>
          <w:p w14:paraId="23A7A2ED" w14:textId="1DC0B9FF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6,033,799</w:t>
            </w:r>
          </w:p>
        </w:tc>
        <w:tc>
          <w:tcPr>
            <w:tcW w:w="269" w:type="dxa"/>
          </w:tcPr>
          <w:p w14:paraId="71221697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C99D69" w14:textId="05AC35AB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6,013,988</w:t>
            </w:r>
          </w:p>
        </w:tc>
        <w:tc>
          <w:tcPr>
            <w:tcW w:w="270" w:type="dxa"/>
          </w:tcPr>
          <w:p w14:paraId="28A8970B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6B748ED" w14:textId="3A93A648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759453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C80107" w14:textId="4D5EE4BC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DC5151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67288037" w14:textId="4C79CC33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6,033,799</w:t>
            </w:r>
          </w:p>
        </w:tc>
        <w:tc>
          <w:tcPr>
            <w:tcW w:w="241" w:type="dxa"/>
          </w:tcPr>
          <w:p w14:paraId="17CBBE7C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E57623A" w14:textId="779B9A70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6,013,988</w:t>
            </w:r>
          </w:p>
        </w:tc>
      </w:tr>
      <w:tr w:rsidR="00B93EED" w:rsidRPr="00EF0156" w14:paraId="7CE6532C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7BAAEB67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990" w:type="dxa"/>
          </w:tcPr>
          <w:p w14:paraId="6715B97D" w14:textId="2780B9B1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324,376</w:t>
            </w:r>
          </w:p>
        </w:tc>
        <w:tc>
          <w:tcPr>
            <w:tcW w:w="269" w:type="dxa"/>
          </w:tcPr>
          <w:p w14:paraId="4779DFFA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92656B" w14:textId="106090A6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333,736</w:t>
            </w:r>
          </w:p>
        </w:tc>
        <w:tc>
          <w:tcPr>
            <w:tcW w:w="270" w:type="dxa"/>
          </w:tcPr>
          <w:p w14:paraId="70498D6A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0C309A7" w14:textId="6399DF82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56261B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00BCDD" w14:textId="212068B4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5A4911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AB208C3" w14:textId="735D7922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324,376</w:t>
            </w:r>
          </w:p>
        </w:tc>
        <w:tc>
          <w:tcPr>
            <w:tcW w:w="241" w:type="dxa"/>
          </w:tcPr>
          <w:p w14:paraId="5B06F6C8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5363D9C" w14:textId="63FD12F2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333,736</w:t>
            </w:r>
          </w:p>
        </w:tc>
      </w:tr>
      <w:tr w:rsidR="00B93EED" w:rsidRPr="00EF0156" w14:paraId="5C1D3FEA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2B11C675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990" w:type="dxa"/>
          </w:tcPr>
          <w:p w14:paraId="63F73990" w14:textId="7ECCC905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7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E6838F5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DDB35" w14:textId="1148AF5E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AF4FAD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6908E5E" w14:textId="2C7C6804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2B282FF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5811C2" w14:textId="3BAF2424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39,592</w:t>
            </w:r>
          </w:p>
        </w:tc>
        <w:tc>
          <w:tcPr>
            <w:tcW w:w="270" w:type="dxa"/>
          </w:tcPr>
          <w:p w14:paraId="6EADFDE4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3F21070" w14:textId="490A45E1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1" w:type="dxa"/>
          </w:tcPr>
          <w:p w14:paraId="186D4EDD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4773446" w14:textId="2A27A98C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sz w:val="28"/>
                <w:szCs w:val="28"/>
              </w:rPr>
              <w:t>39,592</w:t>
            </w:r>
          </w:p>
        </w:tc>
      </w:tr>
      <w:tr w:rsidR="00B93EED" w:rsidRPr="00EF0156" w14:paraId="609F1351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929CFB8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2AC46" w14:textId="4EA02D69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6,358,175</w:t>
            </w:r>
          </w:p>
        </w:tc>
        <w:tc>
          <w:tcPr>
            <w:tcW w:w="269" w:type="dxa"/>
          </w:tcPr>
          <w:p w14:paraId="5B67B885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1E9DE9" w14:textId="71FAEEE8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6,347,724</w:t>
            </w:r>
          </w:p>
        </w:tc>
        <w:tc>
          <w:tcPr>
            <w:tcW w:w="270" w:type="dxa"/>
          </w:tcPr>
          <w:p w14:paraId="729CB415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0B56B90" w14:textId="42AC2B59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AEC365F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ECA27" w14:textId="6B2B819A" w:rsidR="00B93EED" w:rsidRPr="00EF0156" w:rsidRDefault="00B93EED" w:rsidP="00B93E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600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592</w:t>
            </w:r>
          </w:p>
        </w:tc>
        <w:tc>
          <w:tcPr>
            <w:tcW w:w="270" w:type="dxa"/>
          </w:tcPr>
          <w:p w14:paraId="7DCE3832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6B4EC3EF" w14:textId="61335630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6,358,184</w:t>
            </w:r>
          </w:p>
        </w:tc>
        <w:tc>
          <w:tcPr>
            <w:tcW w:w="241" w:type="dxa"/>
          </w:tcPr>
          <w:p w14:paraId="47BF85B6" w14:textId="77777777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19796186" w14:textId="097E60F5" w:rsidR="00B93EED" w:rsidRPr="00EF0156" w:rsidRDefault="00B93EED" w:rsidP="00B9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6,387,316</w:t>
            </w:r>
          </w:p>
        </w:tc>
      </w:tr>
    </w:tbl>
    <w:p w14:paraId="6D6990A3" w14:textId="77777777" w:rsidR="00900B58" w:rsidRDefault="00900B58" w:rsidP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44E933F" w14:textId="3B740827" w:rsidR="00900B58" w:rsidRPr="00EF0156" w:rsidRDefault="00900B58" w:rsidP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จังหวะเวลาในการรับรู้รายได้ตามส่วนงานที่รายงานของบริษัทเป็นแบบ ณ เวลาใดเวลาหนึ่ง</w:t>
      </w:r>
    </w:p>
    <w:p w14:paraId="6573B372" w14:textId="77777777" w:rsidR="00900B58" w:rsidRPr="00EF0156" w:rsidRDefault="00900B58" w:rsidP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2556400" w14:textId="2C8AEADC" w:rsidR="002D5BAC" w:rsidRPr="000D4935" w:rsidRDefault="002D5BAC" w:rsidP="002D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  <w:t>สิทธิประโยชน์จากการส่งเสริมการลงทุน</w:t>
      </w:r>
    </w:p>
    <w:p w14:paraId="5CE66D0B" w14:textId="77777777" w:rsidR="005528C4" w:rsidRPr="000D4935" w:rsidRDefault="005528C4" w:rsidP="00552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7D071ECD" w14:textId="77777777" w:rsidR="00D21ECD" w:rsidRPr="000D4935" w:rsidRDefault="00D21ECD" w:rsidP="00D21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0D4935">
        <w:rPr>
          <w:rFonts w:ascii="Angsana New" w:hAnsi="Angsana New" w:hint="cs"/>
          <w:sz w:val="30"/>
          <w:szCs w:val="30"/>
          <w:cs/>
        </w:rPr>
        <w:t>สำหรับ</w:t>
      </w:r>
      <w:r w:rsidRPr="000D4935">
        <w:rPr>
          <w:rFonts w:ascii="Angsana New" w:hAnsi="Angsana New"/>
          <w:sz w:val="30"/>
          <w:szCs w:val="30"/>
          <w:cs/>
        </w:rPr>
        <w:t xml:space="preserve">กิจการผลิตขวดพลาสติกกึ่งสำเร็จรูป </w:t>
      </w:r>
      <w:r w:rsidRPr="000D4935">
        <w:rPr>
          <w:rFonts w:ascii="Angsana New" w:hAnsi="Angsana New"/>
          <w:sz w:val="30"/>
          <w:szCs w:val="30"/>
        </w:rPr>
        <w:t xml:space="preserve">(Preform) </w:t>
      </w:r>
      <w:r w:rsidRPr="000D4935">
        <w:rPr>
          <w:rFonts w:ascii="Angsana New" w:hAnsi="Angsana New"/>
          <w:sz w:val="30"/>
          <w:szCs w:val="30"/>
          <w:cs/>
        </w:rPr>
        <w:t xml:space="preserve">และขวดพลาสติก </w:t>
      </w:r>
      <w:r w:rsidRPr="000D4935">
        <w:rPr>
          <w:rFonts w:ascii="Angsana New" w:hAnsi="Angsana New"/>
          <w:sz w:val="30"/>
          <w:szCs w:val="30"/>
        </w:rPr>
        <w:t>(PET)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570B3CFC" w14:textId="64F4842A" w:rsidR="00900B58" w:rsidRDefault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53"/>
        <w:gridCol w:w="990"/>
        <w:gridCol w:w="261"/>
        <w:gridCol w:w="954"/>
        <w:gridCol w:w="262"/>
        <w:gridCol w:w="971"/>
        <w:gridCol w:w="262"/>
        <w:gridCol w:w="991"/>
        <w:gridCol w:w="262"/>
        <w:gridCol w:w="954"/>
        <w:gridCol w:w="278"/>
        <w:gridCol w:w="1033"/>
      </w:tblGrid>
      <w:tr w:rsidR="004A1A4B" w:rsidRPr="000D4935" w14:paraId="46D653E5" w14:textId="77777777" w:rsidTr="00513122">
        <w:trPr>
          <w:trHeight w:val="418"/>
          <w:tblHeader/>
        </w:trPr>
        <w:tc>
          <w:tcPr>
            <w:tcW w:w="1953" w:type="dxa"/>
          </w:tcPr>
          <w:p w14:paraId="4797ED4D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8" w:type="dxa"/>
            <w:gridSpan w:val="11"/>
          </w:tcPr>
          <w:p w14:paraId="2A77892D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1A4B" w:rsidRPr="000D4935" w14:paraId="5357120B" w14:textId="77777777" w:rsidTr="00513122">
        <w:trPr>
          <w:trHeight w:val="418"/>
          <w:tblHeader/>
        </w:trPr>
        <w:tc>
          <w:tcPr>
            <w:tcW w:w="1953" w:type="dxa"/>
          </w:tcPr>
          <w:p w14:paraId="275D5C26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38" w:type="dxa"/>
            <w:gridSpan w:val="5"/>
          </w:tcPr>
          <w:p w14:paraId="43A4DD1F" w14:textId="782A2522" w:rsidR="004A1A4B" w:rsidRPr="000D4935" w:rsidRDefault="001E1B1A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 w:rsidR="0016279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</w:tcPr>
          <w:p w14:paraId="26C3B465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8" w:type="dxa"/>
            <w:gridSpan w:val="5"/>
          </w:tcPr>
          <w:p w14:paraId="3CEC6121" w14:textId="34997965" w:rsidR="004A1A4B" w:rsidRPr="000D4935" w:rsidRDefault="001E1B1A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6279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A1A4B" w:rsidRPr="000D4935" w14:paraId="699C32AB" w14:textId="77777777" w:rsidTr="00513122">
        <w:trPr>
          <w:trHeight w:val="1055"/>
          <w:tblHeader/>
        </w:trPr>
        <w:tc>
          <w:tcPr>
            <w:tcW w:w="1953" w:type="dxa"/>
            <w:vAlign w:val="center"/>
          </w:tcPr>
          <w:p w14:paraId="4E5C0EC8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CAFDFE1" w14:textId="25FC221A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</w:r>
            <w:r w:rsidR="001E1B1A"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22C90AE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42B74A2A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CA4F6C4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2" w:type="dxa"/>
            <w:vAlign w:val="bottom"/>
          </w:tcPr>
          <w:p w14:paraId="2F9B77F3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7A556856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909AE3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vAlign w:val="bottom"/>
          </w:tcPr>
          <w:p w14:paraId="7B92C2D0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848A949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2" w:type="dxa"/>
            <w:vAlign w:val="bottom"/>
          </w:tcPr>
          <w:p w14:paraId="26933BF3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96F985D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0D493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8" w:type="dxa"/>
            <w:vAlign w:val="bottom"/>
          </w:tcPr>
          <w:p w14:paraId="493525BD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16F5AA8A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A1A4B" w:rsidRPr="000D4935" w14:paraId="228AC668" w14:textId="77777777" w:rsidTr="00513122">
        <w:trPr>
          <w:trHeight w:val="418"/>
          <w:tblHeader/>
        </w:trPr>
        <w:tc>
          <w:tcPr>
            <w:tcW w:w="1953" w:type="dxa"/>
            <w:vAlign w:val="center"/>
          </w:tcPr>
          <w:p w14:paraId="2850AF5A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8" w:type="dxa"/>
            <w:gridSpan w:val="11"/>
          </w:tcPr>
          <w:p w14:paraId="3A63D262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6874" w:rsidRPr="000D4935" w14:paraId="4686279D" w14:textId="77777777" w:rsidTr="00BB2AA2">
        <w:trPr>
          <w:trHeight w:val="418"/>
        </w:trPr>
        <w:tc>
          <w:tcPr>
            <w:tcW w:w="1953" w:type="dxa"/>
            <w:vAlign w:val="center"/>
          </w:tcPr>
          <w:p w14:paraId="40EA3E3A" w14:textId="77777777" w:rsidR="00426874" w:rsidRPr="00BD1FC1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BD1FC1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  <w:shd w:val="clear" w:color="auto" w:fill="auto"/>
          </w:tcPr>
          <w:p w14:paraId="7562049E" w14:textId="44E35C11" w:rsidR="00426874" w:rsidRPr="00BD1FC1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376,8</w:t>
            </w:r>
            <w:r w:rsidR="00CD4B1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  <w:shd w:val="clear" w:color="auto" w:fill="auto"/>
          </w:tcPr>
          <w:p w14:paraId="4C582187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C0B02E5" w14:textId="1A4C7F20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6,761,343</w:t>
            </w:r>
          </w:p>
        </w:tc>
        <w:tc>
          <w:tcPr>
            <w:tcW w:w="262" w:type="dxa"/>
            <w:shd w:val="clear" w:color="auto" w:fill="auto"/>
          </w:tcPr>
          <w:p w14:paraId="7D7AF6A3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7154B755" w14:textId="69271BFA" w:rsidR="00426874" w:rsidRPr="000D4935" w:rsidRDefault="00426874" w:rsidP="004268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7,138,216</w:t>
            </w:r>
          </w:p>
        </w:tc>
        <w:tc>
          <w:tcPr>
            <w:tcW w:w="262" w:type="dxa"/>
          </w:tcPr>
          <w:p w14:paraId="5A0A3C47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5B74822" w14:textId="1ED67D5D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552,255</w:t>
            </w:r>
          </w:p>
        </w:tc>
        <w:tc>
          <w:tcPr>
            <w:tcW w:w="262" w:type="dxa"/>
          </w:tcPr>
          <w:p w14:paraId="7357201B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077B141" w14:textId="3FBAA911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6,419,138</w:t>
            </w:r>
          </w:p>
        </w:tc>
        <w:tc>
          <w:tcPr>
            <w:tcW w:w="278" w:type="dxa"/>
          </w:tcPr>
          <w:p w14:paraId="3AD7F7C9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0A49A686" w14:textId="28148A84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6,971,393</w:t>
            </w:r>
          </w:p>
        </w:tc>
      </w:tr>
      <w:tr w:rsidR="00426874" w:rsidRPr="000D4935" w14:paraId="77598DCD" w14:textId="77777777" w:rsidTr="00BB2AA2">
        <w:trPr>
          <w:trHeight w:val="418"/>
        </w:trPr>
        <w:tc>
          <w:tcPr>
            <w:tcW w:w="1953" w:type="dxa"/>
            <w:vAlign w:val="center"/>
          </w:tcPr>
          <w:p w14:paraId="423436B3" w14:textId="7AE75470" w:rsidR="00426874" w:rsidRPr="00BD1FC1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D1FC1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  <w:shd w:val="clear" w:color="auto" w:fill="auto"/>
          </w:tcPr>
          <w:p w14:paraId="68235607" w14:textId="0DC16514" w:rsidR="00426874" w:rsidRPr="00BD1FC1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EA8450D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086DDCE4" w14:textId="35AC2AEF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DE9">
              <w:rPr>
                <w:rFonts w:ascii="Angsana New" w:hAnsi="Angsana New"/>
                <w:sz w:val="30"/>
                <w:szCs w:val="30"/>
              </w:rPr>
              <w:t>4,687</w:t>
            </w:r>
          </w:p>
        </w:tc>
        <w:tc>
          <w:tcPr>
            <w:tcW w:w="262" w:type="dxa"/>
            <w:shd w:val="clear" w:color="auto" w:fill="auto"/>
          </w:tcPr>
          <w:p w14:paraId="79BFD025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4EA119EB" w14:textId="4AB7C1FF" w:rsidR="00426874" w:rsidRPr="000D4935" w:rsidRDefault="00426874" w:rsidP="004268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DE9">
              <w:rPr>
                <w:rFonts w:ascii="Angsana New" w:hAnsi="Angsana New"/>
                <w:sz w:val="30"/>
                <w:szCs w:val="30"/>
              </w:rPr>
              <w:t>4,687</w:t>
            </w:r>
          </w:p>
        </w:tc>
        <w:tc>
          <w:tcPr>
            <w:tcW w:w="262" w:type="dxa"/>
          </w:tcPr>
          <w:p w14:paraId="156C3D97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74838EF0" w14:textId="61FA41F0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60F7928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AA7E9FE" w14:textId="6DE45F30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6,556</w:t>
            </w:r>
          </w:p>
        </w:tc>
        <w:tc>
          <w:tcPr>
            <w:tcW w:w="278" w:type="dxa"/>
          </w:tcPr>
          <w:p w14:paraId="26C895DC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7829D191" w14:textId="33E24CF2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6,556</w:t>
            </w:r>
          </w:p>
        </w:tc>
      </w:tr>
      <w:tr w:rsidR="00426874" w:rsidRPr="000D4935" w14:paraId="0810C495" w14:textId="77777777" w:rsidTr="00BB2AA2">
        <w:trPr>
          <w:trHeight w:val="418"/>
        </w:trPr>
        <w:tc>
          <w:tcPr>
            <w:tcW w:w="1953" w:type="dxa"/>
            <w:vAlign w:val="center"/>
          </w:tcPr>
          <w:p w14:paraId="23AA9012" w14:textId="77777777" w:rsidR="00426874" w:rsidRPr="00BD1FC1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44" w:right="-130" w:hanging="14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D1FC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5DACE" w14:textId="668CD36F" w:rsidR="00426874" w:rsidRPr="00BD1FC1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(376,873)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B87E9A1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8254" w14:textId="4301E075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(248,076)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06BD3D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69623" w14:textId="17E16C20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(624,949)</w:t>
            </w:r>
          </w:p>
        </w:tc>
        <w:tc>
          <w:tcPr>
            <w:tcW w:w="262" w:type="dxa"/>
            <w:vAlign w:val="bottom"/>
          </w:tcPr>
          <w:p w14:paraId="510AB9C5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3859A7A" w14:textId="4A2166E3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D4935">
              <w:rPr>
                <w:rFonts w:ascii="Angsana New" w:hAnsi="Angsana New"/>
                <w:sz w:val="30"/>
                <w:szCs w:val="30"/>
              </w:rPr>
              <w:t>2,255)</w:t>
            </w:r>
          </w:p>
        </w:tc>
        <w:tc>
          <w:tcPr>
            <w:tcW w:w="262" w:type="dxa"/>
            <w:vAlign w:val="bottom"/>
          </w:tcPr>
          <w:p w14:paraId="578400FA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E265BAC" w14:textId="67357706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(275)</w:t>
            </w:r>
          </w:p>
        </w:tc>
        <w:tc>
          <w:tcPr>
            <w:tcW w:w="278" w:type="dxa"/>
            <w:vAlign w:val="bottom"/>
          </w:tcPr>
          <w:p w14:paraId="2097C20F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78FC7491" w14:textId="4575B413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98" w:right="-108" w:hanging="6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(552,530)</w:t>
            </w:r>
          </w:p>
        </w:tc>
      </w:tr>
      <w:tr w:rsidR="00426874" w:rsidRPr="000D4935" w14:paraId="68DE8BCE" w14:textId="77777777" w:rsidTr="00BB2AA2">
        <w:trPr>
          <w:trHeight w:val="418"/>
        </w:trPr>
        <w:tc>
          <w:tcPr>
            <w:tcW w:w="1953" w:type="dxa"/>
            <w:vAlign w:val="center"/>
          </w:tcPr>
          <w:p w14:paraId="06523CCF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378EA" w14:textId="23554509" w:rsidR="00426874" w:rsidRPr="00BB2AA2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decimal" w:pos="72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61" w:type="dxa"/>
            <w:shd w:val="clear" w:color="auto" w:fill="auto"/>
          </w:tcPr>
          <w:p w14:paraId="667266D2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F80DF" w14:textId="59A3DD3F" w:rsidR="00426874" w:rsidRPr="00BB2AA2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6,517,954</w:t>
            </w:r>
          </w:p>
        </w:tc>
        <w:tc>
          <w:tcPr>
            <w:tcW w:w="262" w:type="dxa"/>
            <w:shd w:val="clear" w:color="auto" w:fill="auto"/>
          </w:tcPr>
          <w:p w14:paraId="125FCB26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12602" w14:textId="00541524" w:rsidR="00426874" w:rsidRPr="00BB2AA2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6,517,954</w:t>
            </w:r>
          </w:p>
        </w:tc>
        <w:tc>
          <w:tcPr>
            <w:tcW w:w="262" w:type="dxa"/>
          </w:tcPr>
          <w:p w14:paraId="471BCCDA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08EB4E5" w14:textId="7DBA1E29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62" w:type="dxa"/>
          </w:tcPr>
          <w:p w14:paraId="4DBE7388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E63070B" w14:textId="48C21BBA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6,425,419</w:t>
            </w:r>
          </w:p>
        </w:tc>
        <w:tc>
          <w:tcPr>
            <w:tcW w:w="278" w:type="dxa"/>
          </w:tcPr>
          <w:p w14:paraId="5811F448" w14:textId="77777777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43D54C57" w14:textId="18019254" w:rsidR="00426874" w:rsidRPr="000D4935" w:rsidRDefault="00426874" w:rsidP="0042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6,425,419</w:t>
            </w:r>
          </w:p>
        </w:tc>
      </w:tr>
    </w:tbl>
    <w:p w14:paraId="30805DB6" w14:textId="77777777" w:rsidR="004A1A4B" w:rsidRPr="000D4935" w:rsidRDefault="004A1A4B" w:rsidP="0074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53"/>
        <w:gridCol w:w="990"/>
        <w:gridCol w:w="261"/>
        <w:gridCol w:w="954"/>
        <w:gridCol w:w="241"/>
        <w:gridCol w:w="974"/>
        <w:gridCol w:w="262"/>
        <w:gridCol w:w="998"/>
        <w:gridCol w:w="262"/>
        <w:gridCol w:w="954"/>
        <w:gridCol w:w="278"/>
        <w:gridCol w:w="1026"/>
      </w:tblGrid>
      <w:tr w:rsidR="00666273" w:rsidRPr="000D4935" w14:paraId="357D2661" w14:textId="77777777" w:rsidTr="00513122">
        <w:trPr>
          <w:trHeight w:val="418"/>
          <w:tblHeader/>
        </w:trPr>
        <w:tc>
          <w:tcPr>
            <w:tcW w:w="1953" w:type="dxa"/>
          </w:tcPr>
          <w:p w14:paraId="21BEE452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3349E905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273" w:rsidRPr="000D4935" w14:paraId="7915A8D9" w14:textId="77777777" w:rsidTr="00513122">
        <w:trPr>
          <w:trHeight w:val="418"/>
          <w:tblHeader/>
        </w:trPr>
        <w:tc>
          <w:tcPr>
            <w:tcW w:w="1953" w:type="dxa"/>
          </w:tcPr>
          <w:p w14:paraId="1D362E9B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5"/>
          </w:tcPr>
          <w:p w14:paraId="42A6C235" w14:textId="18A83E80" w:rsidR="00666273" w:rsidRPr="000D4935" w:rsidRDefault="001E1B1A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 w:rsidR="0016279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</w:tcPr>
          <w:p w14:paraId="12753330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8" w:type="dxa"/>
            <w:gridSpan w:val="5"/>
          </w:tcPr>
          <w:p w14:paraId="35397A4D" w14:textId="04B57760" w:rsidR="00666273" w:rsidRPr="000D4935" w:rsidRDefault="001E1B1A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6279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66273" w:rsidRPr="000D4935" w14:paraId="3F1A1083" w14:textId="77777777" w:rsidTr="00513122">
        <w:trPr>
          <w:trHeight w:val="1055"/>
          <w:tblHeader/>
        </w:trPr>
        <w:tc>
          <w:tcPr>
            <w:tcW w:w="1953" w:type="dxa"/>
            <w:vAlign w:val="center"/>
          </w:tcPr>
          <w:p w14:paraId="4EFB749B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B54E2E" w14:textId="4F7984B0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</w:r>
            <w:r w:rsidR="001E1B1A"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0984F575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4CC94C90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18B1FF4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41" w:type="dxa"/>
            <w:vAlign w:val="bottom"/>
          </w:tcPr>
          <w:p w14:paraId="3155C635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42A1AEAE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B7115E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vAlign w:val="bottom"/>
          </w:tcPr>
          <w:p w14:paraId="3D2219EA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0490CE2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2" w:type="dxa"/>
            <w:vAlign w:val="bottom"/>
          </w:tcPr>
          <w:p w14:paraId="6D802300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7CB9C3A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0D493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8" w:type="dxa"/>
            <w:vAlign w:val="bottom"/>
          </w:tcPr>
          <w:p w14:paraId="09354633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BD2BFEF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66273" w:rsidRPr="000D4935" w14:paraId="24CE37A1" w14:textId="77777777" w:rsidTr="00513122">
        <w:trPr>
          <w:trHeight w:val="418"/>
          <w:tblHeader/>
        </w:trPr>
        <w:tc>
          <w:tcPr>
            <w:tcW w:w="1953" w:type="dxa"/>
            <w:vAlign w:val="center"/>
          </w:tcPr>
          <w:p w14:paraId="65F83F83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7FA98131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2792" w:rsidRPr="000D4935" w14:paraId="3325D5A5" w14:textId="77777777" w:rsidTr="00BB2AA2">
        <w:trPr>
          <w:trHeight w:val="418"/>
        </w:trPr>
        <w:tc>
          <w:tcPr>
            <w:tcW w:w="1953" w:type="dxa"/>
            <w:shd w:val="clear" w:color="auto" w:fill="auto"/>
            <w:vAlign w:val="center"/>
          </w:tcPr>
          <w:p w14:paraId="1638D4A9" w14:textId="77777777" w:rsidR="00162792" w:rsidRPr="00BD1FC1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BD1FC1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  <w:shd w:val="clear" w:color="auto" w:fill="auto"/>
          </w:tcPr>
          <w:p w14:paraId="1D432193" w14:textId="3CD261DD" w:rsidR="00162792" w:rsidRPr="00BB2AA2" w:rsidRDefault="00BB2AA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36BD780" w14:textId="77777777" w:rsidR="00162792" w:rsidRPr="00BB2AA2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B370DD6" w14:textId="68B2BAE3" w:rsidR="00162792" w:rsidRPr="00BB2AA2" w:rsidRDefault="00BB2AA2" w:rsidP="00BB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B2AA2">
              <w:rPr>
                <w:rFonts w:ascii="Angsana New" w:hAnsi="Angsana New"/>
                <w:sz w:val="30"/>
                <w:szCs w:val="30"/>
              </w:rPr>
              <w:t>6,353,497</w:t>
            </w:r>
          </w:p>
        </w:tc>
        <w:tc>
          <w:tcPr>
            <w:tcW w:w="241" w:type="dxa"/>
            <w:shd w:val="clear" w:color="auto" w:fill="auto"/>
          </w:tcPr>
          <w:p w14:paraId="1A1A9765" w14:textId="77777777" w:rsidR="00162792" w:rsidRPr="00BB2AA2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092ED091" w14:textId="01B3D99C" w:rsidR="00162792" w:rsidRPr="00BB2AA2" w:rsidRDefault="00BB2AA2" w:rsidP="00BB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B2AA2">
              <w:rPr>
                <w:rFonts w:ascii="Angsana New" w:hAnsi="Angsana New"/>
                <w:sz w:val="30"/>
                <w:szCs w:val="30"/>
              </w:rPr>
              <w:t>6,353,497</w:t>
            </w:r>
          </w:p>
        </w:tc>
        <w:tc>
          <w:tcPr>
            <w:tcW w:w="262" w:type="dxa"/>
          </w:tcPr>
          <w:p w14:paraId="6403FA1B" w14:textId="77777777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79EB6D4" w14:textId="5BA12200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ED88E66" w14:textId="77777777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4DBBF6B" w14:textId="1C9D316D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6,380,760</w:t>
            </w:r>
          </w:p>
        </w:tc>
        <w:tc>
          <w:tcPr>
            <w:tcW w:w="278" w:type="dxa"/>
          </w:tcPr>
          <w:p w14:paraId="7D4B0FC2" w14:textId="77777777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3A885E7" w14:textId="5A8FA5C9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6,380,760</w:t>
            </w:r>
          </w:p>
        </w:tc>
      </w:tr>
      <w:tr w:rsidR="00162792" w:rsidRPr="000D4935" w14:paraId="20916167" w14:textId="77777777" w:rsidTr="00BB2AA2">
        <w:trPr>
          <w:trHeight w:val="418"/>
        </w:trPr>
        <w:tc>
          <w:tcPr>
            <w:tcW w:w="1953" w:type="dxa"/>
            <w:shd w:val="clear" w:color="auto" w:fill="auto"/>
            <w:vAlign w:val="center"/>
          </w:tcPr>
          <w:p w14:paraId="43135EAB" w14:textId="6858E32B" w:rsidR="00162792" w:rsidRPr="00BD1FC1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D1FC1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  <w:shd w:val="clear" w:color="auto" w:fill="auto"/>
          </w:tcPr>
          <w:p w14:paraId="5923ABA6" w14:textId="6E013798" w:rsidR="00162792" w:rsidRPr="00BB2AA2" w:rsidRDefault="00BB2AA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487CDDDD" w14:textId="77777777" w:rsidR="00162792" w:rsidRPr="00BB2AA2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95849F6" w14:textId="224618D9" w:rsidR="00162792" w:rsidRPr="00BB2AA2" w:rsidRDefault="00BB2AA2" w:rsidP="00BB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B2AA2">
              <w:rPr>
                <w:rFonts w:ascii="Angsana New" w:hAnsi="Angsana New"/>
                <w:sz w:val="30"/>
                <w:szCs w:val="30"/>
              </w:rPr>
              <w:t>4,687</w:t>
            </w:r>
          </w:p>
        </w:tc>
        <w:tc>
          <w:tcPr>
            <w:tcW w:w="241" w:type="dxa"/>
            <w:shd w:val="clear" w:color="auto" w:fill="auto"/>
          </w:tcPr>
          <w:p w14:paraId="4B1A6B09" w14:textId="77777777" w:rsidR="00162792" w:rsidRPr="00BB2AA2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4F891E19" w14:textId="2A26806A" w:rsidR="00162792" w:rsidRPr="00BB2AA2" w:rsidRDefault="00BB2AA2" w:rsidP="00BB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B2AA2">
              <w:rPr>
                <w:rFonts w:ascii="Angsana New" w:hAnsi="Angsana New"/>
                <w:sz w:val="30"/>
                <w:szCs w:val="30"/>
              </w:rPr>
              <w:t>4,687</w:t>
            </w:r>
          </w:p>
        </w:tc>
        <w:tc>
          <w:tcPr>
            <w:tcW w:w="262" w:type="dxa"/>
          </w:tcPr>
          <w:p w14:paraId="5A547926" w14:textId="77777777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5B89F5D" w14:textId="1DBA8885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6C69697" w14:textId="77777777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B8BF699" w14:textId="536F666D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6,556</w:t>
            </w:r>
          </w:p>
        </w:tc>
        <w:tc>
          <w:tcPr>
            <w:tcW w:w="278" w:type="dxa"/>
          </w:tcPr>
          <w:p w14:paraId="538019F5" w14:textId="77777777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470A5B1" w14:textId="264B4E48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6,556</w:t>
            </w:r>
          </w:p>
        </w:tc>
      </w:tr>
      <w:tr w:rsidR="00162792" w:rsidRPr="000D4935" w14:paraId="14CC4684" w14:textId="77777777" w:rsidTr="00BB2AA2">
        <w:trPr>
          <w:trHeight w:val="418"/>
        </w:trPr>
        <w:tc>
          <w:tcPr>
            <w:tcW w:w="1953" w:type="dxa"/>
            <w:vAlign w:val="center"/>
          </w:tcPr>
          <w:p w14:paraId="4D81F5E7" w14:textId="77777777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38C64" w14:textId="3FBEBA08" w:rsidR="00162792" w:rsidRPr="00BB2AA2" w:rsidRDefault="00BB2AA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1ED9A44" w14:textId="77777777" w:rsidR="00162792" w:rsidRPr="00BB2AA2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3F68D" w14:textId="7AAA1003" w:rsidR="00162792" w:rsidRPr="00BB2AA2" w:rsidRDefault="00BB2AA2" w:rsidP="00BB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AA2">
              <w:rPr>
                <w:rFonts w:ascii="Angsana New" w:hAnsi="Angsana New"/>
                <w:b/>
                <w:bCs/>
                <w:sz w:val="30"/>
                <w:szCs w:val="30"/>
              </w:rPr>
              <w:t>6,358,184</w:t>
            </w:r>
          </w:p>
        </w:tc>
        <w:tc>
          <w:tcPr>
            <w:tcW w:w="241" w:type="dxa"/>
            <w:shd w:val="clear" w:color="auto" w:fill="auto"/>
          </w:tcPr>
          <w:p w14:paraId="51563C83" w14:textId="77777777" w:rsidR="00162792" w:rsidRPr="00BB2AA2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C5DC1" w14:textId="3F84EF75" w:rsidR="00162792" w:rsidRPr="00BB2AA2" w:rsidRDefault="00BB2AA2" w:rsidP="00BB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AA2">
              <w:rPr>
                <w:rFonts w:ascii="Angsana New" w:hAnsi="Angsana New"/>
                <w:b/>
                <w:bCs/>
                <w:sz w:val="30"/>
                <w:szCs w:val="30"/>
              </w:rPr>
              <w:t>6,358,184</w:t>
            </w:r>
          </w:p>
        </w:tc>
        <w:tc>
          <w:tcPr>
            <w:tcW w:w="262" w:type="dxa"/>
          </w:tcPr>
          <w:p w14:paraId="1685B219" w14:textId="77777777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20E1BA9" w14:textId="4DB4DFB5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247ED2D" w14:textId="77777777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C629576" w14:textId="5780FFA5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6,387,316</w:t>
            </w:r>
          </w:p>
        </w:tc>
        <w:tc>
          <w:tcPr>
            <w:tcW w:w="278" w:type="dxa"/>
          </w:tcPr>
          <w:p w14:paraId="1D0CBFF6" w14:textId="77777777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D2D1005" w14:textId="3D7924F7" w:rsidR="00162792" w:rsidRPr="000D4935" w:rsidRDefault="00162792" w:rsidP="0016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6,387,316</w:t>
            </w:r>
          </w:p>
        </w:tc>
      </w:tr>
    </w:tbl>
    <w:p w14:paraId="602C08A7" w14:textId="66FD2EE6" w:rsidR="00C94BB5" w:rsidRDefault="00C94BB5" w:rsidP="0074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19FD2405" w14:textId="77777777" w:rsidR="00C94BB5" w:rsidRDefault="00C94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BB62F4B" w14:textId="007AA172" w:rsidR="00B345C9" w:rsidRPr="000D4935" w:rsidRDefault="00B345C9" w:rsidP="000D2DFF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77412762" w14:textId="77777777" w:rsidR="00B345C9" w:rsidRPr="000D4935" w:rsidRDefault="00B345C9" w:rsidP="00B80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170"/>
        <w:gridCol w:w="270"/>
        <w:gridCol w:w="1170"/>
      </w:tblGrid>
      <w:tr w:rsidR="00ED4ADE" w:rsidRPr="000D4935" w14:paraId="406FE304" w14:textId="77777777" w:rsidTr="00BC6BFC">
        <w:tc>
          <w:tcPr>
            <w:tcW w:w="3600" w:type="dxa"/>
          </w:tcPr>
          <w:p w14:paraId="54C0B678" w14:textId="77777777" w:rsidR="00ED4ADE" w:rsidRPr="000D4935" w:rsidRDefault="00ED4ADE" w:rsidP="00C7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8C34B26" w14:textId="77777777" w:rsidR="00ED4ADE" w:rsidRPr="000D4935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26AD92" w14:textId="77777777" w:rsidR="00ED4ADE" w:rsidRPr="000D4935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1DDAE2D" w14:textId="77777777" w:rsidR="00ED4ADE" w:rsidRPr="000D4935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ADE" w:rsidRPr="000D4935" w14:paraId="2FA5746A" w14:textId="77777777" w:rsidTr="00BC6BFC">
        <w:tc>
          <w:tcPr>
            <w:tcW w:w="3600" w:type="dxa"/>
          </w:tcPr>
          <w:p w14:paraId="1F64F529" w14:textId="77777777" w:rsidR="00ED4ADE" w:rsidRPr="000D4935" w:rsidRDefault="00ED4ADE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E0DAE8" w14:textId="6C3CF703" w:rsidR="00ED4ADE" w:rsidRPr="000D4935" w:rsidRDefault="00ED4ADE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83AD49E" w14:textId="77777777" w:rsidR="00ED4ADE" w:rsidRPr="000D4935" w:rsidRDefault="00ED4ADE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FB7F2D" w14:textId="32DBC0B9" w:rsidR="00ED4ADE" w:rsidRPr="000D4935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4AA9A8" w14:textId="77777777" w:rsidR="00ED4ADE" w:rsidRPr="000D4935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B505E" w14:textId="78E7544C" w:rsidR="00ED4ADE" w:rsidRPr="000D4935" w:rsidRDefault="00ED4ADE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B272B25" w14:textId="77777777" w:rsidR="00ED4ADE" w:rsidRPr="000D4935" w:rsidRDefault="00ED4ADE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AF142A" w14:textId="7361F3B0" w:rsidR="00ED4ADE" w:rsidRPr="000D4935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D4ADE" w:rsidRPr="000D4935" w14:paraId="042733D5" w14:textId="77777777" w:rsidTr="00BC6BFC">
        <w:tc>
          <w:tcPr>
            <w:tcW w:w="3600" w:type="dxa"/>
          </w:tcPr>
          <w:p w14:paraId="796FC239" w14:textId="77777777" w:rsidR="00ED4ADE" w:rsidRPr="000D4935" w:rsidRDefault="00ED4ADE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C221FB5" w14:textId="77777777" w:rsidR="00ED4ADE" w:rsidRPr="000D4935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4ADE" w:rsidRPr="00E9039C" w14:paraId="0707BF8A" w14:textId="77777777" w:rsidTr="00BC6BFC">
        <w:tc>
          <w:tcPr>
            <w:tcW w:w="3600" w:type="dxa"/>
          </w:tcPr>
          <w:p w14:paraId="6EFC1405" w14:textId="77777777" w:rsidR="00ED4ADE" w:rsidRPr="000D4935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260" w:type="dxa"/>
            <w:shd w:val="clear" w:color="auto" w:fill="auto"/>
          </w:tcPr>
          <w:p w14:paraId="21AF82D9" w14:textId="6E6FF4DD" w:rsidR="00ED4ADE" w:rsidRPr="000D4935" w:rsidRDefault="00D62A2A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</w:t>
            </w:r>
            <w:r w:rsidR="005E456F">
              <w:rPr>
                <w:rFonts w:ascii="Angsana New" w:hAnsi="Angsana New"/>
                <w:sz w:val="30"/>
                <w:szCs w:val="30"/>
              </w:rPr>
              <w:t>58,5</w:t>
            </w:r>
            <w:r w:rsidR="00B9595F">
              <w:rPr>
                <w:rFonts w:ascii="Angsana New" w:hAnsi="Angsana New"/>
                <w:sz w:val="30"/>
                <w:szCs w:val="30"/>
              </w:rPr>
              <w:t>9</w:t>
            </w:r>
            <w:r w:rsidR="005E456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53B809E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C219AC" w14:textId="1DCFE10E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1,854,240</w:t>
            </w:r>
          </w:p>
        </w:tc>
        <w:tc>
          <w:tcPr>
            <w:tcW w:w="270" w:type="dxa"/>
            <w:shd w:val="clear" w:color="auto" w:fill="auto"/>
          </w:tcPr>
          <w:p w14:paraId="4F5FA104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B105E0" w14:textId="1FF5BC09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2,211,343</w:t>
            </w:r>
          </w:p>
        </w:tc>
        <w:tc>
          <w:tcPr>
            <w:tcW w:w="270" w:type="dxa"/>
            <w:shd w:val="clear" w:color="auto" w:fill="auto"/>
          </w:tcPr>
          <w:p w14:paraId="7C3B19AB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54B747" w14:textId="1E0A206F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2,176,684</w:t>
            </w:r>
          </w:p>
        </w:tc>
      </w:tr>
      <w:tr w:rsidR="00ED4ADE" w:rsidRPr="00182B43" w14:paraId="3779330A" w14:textId="77777777" w:rsidTr="00BC6BFC">
        <w:tc>
          <w:tcPr>
            <w:tcW w:w="3600" w:type="dxa"/>
          </w:tcPr>
          <w:p w14:paraId="4F4BD312" w14:textId="77777777" w:rsidR="00ED4ADE" w:rsidRPr="000D4935" w:rsidRDefault="00ED4ADE" w:rsidP="00E265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 w:hint="cs"/>
                <w:cs/>
              </w:rPr>
              <w:t>ค่าภาษีสรรพสามิต</w:t>
            </w:r>
          </w:p>
        </w:tc>
        <w:tc>
          <w:tcPr>
            <w:tcW w:w="1260" w:type="dxa"/>
          </w:tcPr>
          <w:p w14:paraId="6B65088A" w14:textId="0EB261BC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1,185,087</w:t>
            </w:r>
          </w:p>
        </w:tc>
        <w:tc>
          <w:tcPr>
            <w:tcW w:w="270" w:type="dxa"/>
          </w:tcPr>
          <w:p w14:paraId="1E058507" w14:textId="77777777" w:rsidR="00ED4ADE" w:rsidRPr="000D4935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CD30CA" w14:textId="6538874A" w:rsidR="00ED4ADE" w:rsidRPr="000D4935" w:rsidRDefault="00ED4ADE" w:rsidP="0018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1,195,565</w:t>
            </w:r>
          </w:p>
        </w:tc>
        <w:tc>
          <w:tcPr>
            <w:tcW w:w="270" w:type="dxa"/>
          </w:tcPr>
          <w:p w14:paraId="5ED587A7" w14:textId="77777777" w:rsidR="00ED4ADE" w:rsidRPr="000D4935" w:rsidRDefault="00ED4ADE" w:rsidP="0018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1FC71" w14:textId="1969BA65" w:rsidR="00ED4ADE" w:rsidRPr="000D4935" w:rsidRDefault="00ED4ADE" w:rsidP="0018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1,185,087</w:t>
            </w:r>
          </w:p>
        </w:tc>
        <w:tc>
          <w:tcPr>
            <w:tcW w:w="270" w:type="dxa"/>
          </w:tcPr>
          <w:p w14:paraId="6CFE4EAB" w14:textId="77777777" w:rsidR="00ED4ADE" w:rsidRPr="000D4935" w:rsidRDefault="00ED4ADE" w:rsidP="0018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CEB3B" w14:textId="42FE1D5D" w:rsidR="00ED4ADE" w:rsidRPr="000D4935" w:rsidRDefault="00ED4ADE" w:rsidP="0018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1,195,565</w:t>
            </w:r>
          </w:p>
        </w:tc>
      </w:tr>
      <w:tr w:rsidR="00ED4ADE" w:rsidRPr="00182B43" w14:paraId="6C3A88DF" w14:textId="77777777" w:rsidTr="00BC6BFC">
        <w:tc>
          <w:tcPr>
            <w:tcW w:w="3600" w:type="dxa"/>
          </w:tcPr>
          <w:p w14:paraId="3FA7E32B" w14:textId="34EF5B46" w:rsidR="00ED4ADE" w:rsidRPr="000D4935" w:rsidRDefault="00ED4ADE" w:rsidP="00E265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0D4935">
              <w:rPr>
                <w:rFonts w:ascii="Angsana New" w:hAnsi="Angsana New" w:cs="Angsana New" w:hint="cs"/>
                <w:cs/>
                <w:lang w:val="en-US"/>
              </w:rPr>
              <w:t>ผลประโยชน์ของ</w:t>
            </w:r>
            <w:r w:rsidRPr="000D4935">
              <w:rPr>
                <w:rFonts w:ascii="Angsana New" w:hAnsi="Angsana New" w:cs="Angsana New"/>
                <w:cs/>
                <w:lang w:val="en-US"/>
              </w:rPr>
              <w:t>พนักงาน</w:t>
            </w:r>
          </w:p>
        </w:tc>
        <w:tc>
          <w:tcPr>
            <w:tcW w:w="1260" w:type="dxa"/>
          </w:tcPr>
          <w:p w14:paraId="1A8B04F2" w14:textId="49A19EA0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1,024,060</w:t>
            </w:r>
          </w:p>
        </w:tc>
        <w:tc>
          <w:tcPr>
            <w:tcW w:w="270" w:type="dxa"/>
          </w:tcPr>
          <w:p w14:paraId="62496D43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F189C5" w14:textId="707BE360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1,117,180</w:t>
            </w:r>
          </w:p>
        </w:tc>
        <w:tc>
          <w:tcPr>
            <w:tcW w:w="270" w:type="dxa"/>
          </w:tcPr>
          <w:p w14:paraId="0E3F09A9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6249A0" w14:textId="6E57727F" w:rsidR="00ED4ADE" w:rsidRPr="000D4935" w:rsidRDefault="00ED4ADE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986,522</w:t>
            </w:r>
          </w:p>
        </w:tc>
        <w:tc>
          <w:tcPr>
            <w:tcW w:w="270" w:type="dxa"/>
          </w:tcPr>
          <w:p w14:paraId="0CAF3F91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6593F" w14:textId="456A1862" w:rsidR="00ED4ADE" w:rsidRPr="000D4935" w:rsidRDefault="00ED4ADE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1,100,755</w:t>
            </w:r>
          </w:p>
        </w:tc>
      </w:tr>
      <w:tr w:rsidR="00ED4ADE" w:rsidRPr="00E9039C" w14:paraId="16EC3734" w14:textId="77777777" w:rsidTr="00BC6BFC">
        <w:tc>
          <w:tcPr>
            <w:tcW w:w="3600" w:type="dxa"/>
          </w:tcPr>
          <w:p w14:paraId="1CA1BBB0" w14:textId="77777777" w:rsidR="00ED4ADE" w:rsidRPr="000D4935" w:rsidRDefault="00ED4ADE" w:rsidP="00E265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</w:rPr>
              <w:t>ค่าเสื่อมราคาและ</w:t>
            </w:r>
            <w:r w:rsidRPr="000D4935">
              <w:rPr>
                <w:rFonts w:ascii="Angsana New" w:hAnsi="Angsana New" w:cs="Angsana New" w:hint="cs"/>
                <w:cs/>
                <w:lang w:val="en-US"/>
              </w:rPr>
              <w:t>ค่าตัดจำหน่าย</w:t>
            </w:r>
          </w:p>
        </w:tc>
        <w:tc>
          <w:tcPr>
            <w:tcW w:w="1260" w:type="dxa"/>
          </w:tcPr>
          <w:p w14:paraId="3080FC43" w14:textId="1F016270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F401A">
              <w:rPr>
                <w:rFonts w:ascii="Angsana New" w:hAnsi="Angsana New"/>
                <w:sz w:val="30"/>
                <w:szCs w:val="30"/>
              </w:rPr>
              <w:t>28,124</w:t>
            </w:r>
          </w:p>
        </w:tc>
        <w:tc>
          <w:tcPr>
            <w:tcW w:w="270" w:type="dxa"/>
          </w:tcPr>
          <w:p w14:paraId="5F5A5DE5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D105F1" w14:textId="71DA552F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31</w:t>
            </w:r>
            <w:r w:rsidR="00D24946">
              <w:rPr>
                <w:rFonts w:ascii="Angsana New" w:hAnsi="Angsana New"/>
                <w:sz w:val="30"/>
                <w:szCs w:val="30"/>
              </w:rPr>
              <w:t>8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D24946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270" w:type="dxa"/>
          </w:tcPr>
          <w:p w14:paraId="75DDA9AB" w14:textId="77777777" w:rsidR="00ED4ADE" w:rsidRPr="00E9039C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2EB06" w14:textId="4ADD1949" w:rsidR="00ED4ADE" w:rsidRPr="000D4935" w:rsidRDefault="001F401A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286,596</w:t>
            </w:r>
          </w:p>
        </w:tc>
        <w:tc>
          <w:tcPr>
            <w:tcW w:w="270" w:type="dxa"/>
          </w:tcPr>
          <w:p w14:paraId="77BF2037" w14:textId="77777777" w:rsidR="00ED4ADE" w:rsidRPr="00E9039C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3D26A" w14:textId="6AE7DA91" w:rsidR="00ED4ADE" w:rsidRPr="000D4935" w:rsidRDefault="00ED4ADE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D2494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24946">
              <w:rPr>
                <w:rFonts w:ascii="Angsana New" w:hAnsi="Angsana New"/>
                <w:sz w:val="30"/>
                <w:szCs w:val="30"/>
                <w:lang w:val="en-US"/>
              </w:rPr>
              <w:t>066</w:t>
            </w:r>
          </w:p>
        </w:tc>
      </w:tr>
      <w:tr w:rsidR="00ED4ADE" w:rsidRPr="00E9039C" w14:paraId="65D8A9A2" w14:textId="77777777" w:rsidTr="00BC6BFC">
        <w:tc>
          <w:tcPr>
            <w:tcW w:w="3600" w:type="dxa"/>
          </w:tcPr>
          <w:p w14:paraId="7F0E81C1" w14:textId="77777777" w:rsidR="00ED4ADE" w:rsidRPr="000D4935" w:rsidRDefault="00ED4ADE" w:rsidP="00E265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</w:rPr>
            </w:pPr>
            <w:r w:rsidRPr="000D4935">
              <w:rPr>
                <w:rFonts w:ascii="Angsana New" w:hAnsi="Angsana New" w:cs="Angsana New" w:hint="cs"/>
                <w:cs/>
              </w:rPr>
              <w:t xml:space="preserve">ค่าใช้จ่ายการส่งเสริมการขายและ </w:t>
            </w:r>
          </w:p>
          <w:p w14:paraId="6A94CE55" w14:textId="77777777" w:rsidR="00ED4ADE" w:rsidRPr="000D4935" w:rsidRDefault="00ED4ADE" w:rsidP="00E265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 w:hint="cs"/>
                <w:cs/>
              </w:rPr>
              <w:t xml:space="preserve">   การตลาด</w:t>
            </w:r>
          </w:p>
        </w:tc>
        <w:tc>
          <w:tcPr>
            <w:tcW w:w="1260" w:type="dxa"/>
          </w:tcPr>
          <w:p w14:paraId="2F0132AE" w14:textId="77777777" w:rsidR="00ED4ADE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1BA5438D" w14:textId="46B9A63A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509,301</w:t>
            </w:r>
          </w:p>
        </w:tc>
        <w:tc>
          <w:tcPr>
            <w:tcW w:w="270" w:type="dxa"/>
          </w:tcPr>
          <w:p w14:paraId="2E1D3EF5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08BEE3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65AEC99D" w14:textId="2B8FD864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479,293</w:t>
            </w:r>
          </w:p>
        </w:tc>
        <w:tc>
          <w:tcPr>
            <w:tcW w:w="270" w:type="dxa"/>
          </w:tcPr>
          <w:p w14:paraId="7D796EA3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7F5D24" w14:textId="77777777" w:rsidR="00ED4ADE" w:rsidRDefault="00ED4ADE" w:rsidP="00E9039C">
            <w:pPr>
              <w:tabs>
                <w:tab w:val="clear" w:pos="907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369664EB" w14:textId="4EBF4198" w:rsidR="00ED4ADE" w:rsidRPr="006E3FDD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507,617</w:t>
            </w:r>
          </w:p>
        </w:tc>
        <w:tc>
          <w:tcPr>
            <w:tcW w:w="270" w:type="dxa"/>
          </w:tcPr>
          <w:p w14:paraId="42AA4F08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672A4" w14:textId="375DB900" w:rsidR="00ED4ADE" w:rsidRPr="000D4935" w:rsidRDefault="00ED4ADE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39C">
              <w:rPr>
                <w:rFonts w:ascii="Angsana New" w:hAnsi="Angsana New"/>
                <w:sz w:val="30"/>
                <w:szCs w:val="30"/>
                <w:lang w:val="en-US"/>
              </w:rPr>
              <w:br/>
              <w:t>478,710</w:t>
            </w:r>
          </w:p>
        </w:tc>
      </w:tr>
      <w:tr w:rsidR="00ED4ADE" w:rsidRPr="00E9039C" w14:paraId="67114727" w14:textId="77777777" w:rsidTr="00BC6BFC">
        <w:tc>
          <w:tcPr>
            <w:tcW w:w="3600" w:type="dxa"/>
          </w:tcPr>
          <w:p w14:paraId="43F0A490" w14:textId="77777777" w:rsidR="00ED4ADE" w:rsidRPr="000D4935" w:rsidRDefault="00ED4ADE" w:rsidP="00E265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 w:hint="cs"/>
                <w:cs/>
              </w:rPr>
              <w:t>ค่าขนส่งและค่าน้ำมันในการเดินทาง</w:t>
            </w:r>
          </w:p>
        </w:tc>
        <w:tc>
          <w:tcPr>
            <w:tcW w:w="1260" w:type="dxa"/>
          </w:tcPr>
          <w:p w14:paraId="6DC29CCC" w14:textId="402AD492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192,643</w:t>
            </w:r>
          </w:p>
        </w:tc>
        <w:tc>
          <w:tcPr>
            <w:tcW w:w="270" w:type="dxa"/>
          </w:tcPr>
          <w:p w14:paraId="5E063399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F65E4F" w14:textId="23D29F81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183,466</w:t>
            </w:r>
          </w:p>
        </w:tc>
        <w:tc>
          <w:tcPr>
            <w:tcW w:w="270" w:type="dxa"/>
          </w:tcPr>
          <w:p w14:paraId="3C8CBB7D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18C7D" w14:textId="73A666F2" w:rsidR="00ED4ADE" w:rsidRPr="000D4935" w:rsidRDefault="00ED4ADE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189,078</w:t>
            </w:r>
          </w:p>
        </w:tc>
        <w:tc>
          <w:tcPr>
            <w:tcW w:w="270" w:type="dxa"/>
          </w:tcPr>
          <w:p w14:paraId="1C778EB3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A2319" w14:textId="0969D213" w:rsidR="00ED4ADE" w:rsidRPr="000D4935" w:rsidRDefault="00ED4ADE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182,397</w:t>
            </w:r>
          </w:p>
        </w:tc>
      </w:tr>
      <w:tr w:rsidR="00ED4ADE" w:rsidRPr="00E9039C" w14:paraId="4F4268EA" w14:textId="77777777" w:rsidTr="00BC6BFC">
        <w:tc>
          <w:tcPr>
            <w:tcW w:w="3600" w:type="dxa"/>
          </w:tcPr>
          <w:p w14:paraId="1CE3918A" w14:textId="77777777" w:rsidR="00ED4ADE" w:rsidRPr="000D4935" w:rsidRDefault="00ED4ADE" w:rsidP="00E265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4D97837C" w14:textId="1A5A4109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72,442</w:t>
            </w:r>
          </w:p>
        </w:tc>
        <w:tc>
          <w:tcPr>
            <w:tcW w:w="270" w:type="dxa"/>
          </w:tcPr>
          <w:p w14:paraId="489C1432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BFAE70" w14:textId="788350B4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62,637</w:t>
            </w:r>
          </w:p>
        </w:tc>
        <w:tc>
          <w:tcPr>
            <w:tcW w:w="270" w:type="dxa"/>
          </w:tcPr>
          <w:p w14:paraId="2293C439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B87C4" w14:textId="7251AA8E" w:rsidR="00ED4ADE" w:rsidRPr="000D4935" w:rsidRDefault="00ED4ADE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65,259</w:t>
            </w:r>
          </w:p>
        </w:tc>
        <w:tc>
          <w:tcPr>
            <w:tcW w:w="270" w:type="dxa"/>
          </w:tcPr>
          <w:p w14:paraId="15F42181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60749" w14:textId="6E5EB34A" w:rsidR="00ED4ADE" w:rsidRPr="000D4935" w:rsidRDefault="00ED4ADE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58,118</w:t>
            </w:r>
          </w:p>
        </w:tc>
      </w:tr>
      <w:tr w:rsidR="00ED4ADE" w:rsidRPr="00E9039C" w14:paraId="3AED2054" w14:textId="77777777" w:rsidTr="00BC6BFC">
        <w:tc>
          <w:tcPr>
            <w:tcW w:w="3600" w:type="dxa"/>
          </w:tcPr>
          <w:p w14:paraId="41BFBA57" w14:textId="77777777" w:rsidR="00ED4ADE" w:rsidRPr="000D4935" w:rsidRDefault="00ED4ADE" w:rsidP="00E265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3CCA8B52" w14:textId="28DE645A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123,570</w:t>
            </w:r>
          </w:p>
        </w:tc>
        <w:tc>
          <w:tcPr>
            <w:tcW w:w="270" w:type="dxa"/>
          </w:tcPr>
          <w:p w14:paraId="414F9631" w14:textId="77777777" w:rsidR="00ED4ADE" w:rsidRPr="00E9039C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41A1A1" w14:textId="29025B61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148,994</w:t>
            </w:r>
          </w:p>
        </w:tc>
        <w:tc>
          <w:tcPr>
            <w:tcW w:w="270" w:type="dxa"/>
          </w:tcPr>
          <w:p w14:paraId="61E2706F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002F16" w14:textId="05A36571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110,285</w:t>
            </w:r>
          </w:p>
        </w:tc>
        <w:tc>
          <w:tcPr>
            <w:tcW w:w="270" w:type="dxa"/>
          </w:tcPr>
          <w:p w14:paraId="6D1B33E2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25D96" w14:textId="252C4A35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140,423</w:t>
            </w:r>
          </w:p>
        </w:tc>
      </w:tr>
      <w:tr w:rsidR="00ED4ADE" w:rsidRPr="00E9039C" w14:paraId="757B98AE" w14:textId="77777777" w:rsidTr="00BC6BFC">
        <w:tc>
          <w:tcPr>
            <w:tcW w:w="3600" w:type="dxa"/>
          </w:tcPr>
          <w:p w14:paraId="35FE1261" w14:textId="77777777" w:rsidR="00ED4ADE" w:rsidRPr="000D4935" w:rsidRDefault="00ED4ADE" w:rsidP="00E265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/>
                <w:cs/>
              </w:rPr>
              <w:t>อื่น ๆ</w:t>
            </w:r>
            <w:r w:rsidRPr="000D493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B4BE5E" w14:textId="51F07AE0" w:rsidR="00ED4ADE" w:rsidRPr="000D4935" w:rsidRDefault="005E456F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F401A">
              <w:rPr>
                <w:rFonts w:ascii="Angsana New" w:hAnsi="Angsana New"/>
                <w:sz w:val="30"/>
                <w:szCs w:val="30"/>
              </w:rPr>
              <w:t>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F401A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70" w:type="dxa"/>
          </w:tcPr>
          <w:p w14:paraId="78F81AD9" w14:textId="556E0D70" w:rsidR="00ED4ADE" w:rsidRPr="00E9039C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2AFCF4" w14:textId="086D4FFE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43</w:t>
            </w:r>
            <w:r w:rsidR="00D24946">
              <w:rPr>
                <w:rFonts w:ascii="Angsana New" w:hAnsi="Angsana New"/>
                <w:sz w:val="30"/>
                <w:szCs w:val="30"/>
              </w:rPr>
              <w:t>5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D24946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14:paraId="4936FBE0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9950B" w14:textId="35050A84" w:rsidR="00ED4ADE" w:rsidRPr="000D4935" w:rsidRDefault="00ED4ADE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F401A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F401A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270" w:type="dxa"/>
          </w:tcPr>
          <w:p w14:paraId="3687AA94" w14:textId="77777777" w:rsidR="00ED4ADE" w:rsidRPr="000D4935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A7B29B" w14:textId="1F2B2E9F" w:rsidR="00ED4ADE" w:rsidRPr="000D4935" w:rsidRDefault="00ED4ADE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D2494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24946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</w:tr>
      <w:tr w:rsidR="00ED4ADE" w:rsidRPr="00E9039C" w14:paraId="755F49A5" w14:textId="77777777" w:rsidTr="00BC6BFC">
        <w:tc>
          <w:tcPr>
            <w:tcW w:w="3600" w:type="dxa"/>
          </w:tcPr>
          <w:p w14:paraId="219D4A24" w14:textId="77777777" w:rsidR="00ED4ADE" w:rsidRPr="000D4935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DA3B42" w14:textId="77777777" w:rsidR="00ED4ADE" w:rsidRPr="00E9039C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70BCB3" w14:textId="38BB6E8B" w:rsidR="00ED4ADE" w:rsidRPr="00E9039C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039C">
              <w:rPr>
                <w:rFonts w:ascii="Angsana New" w:hAnsi="Angsana New"/>
                <w:b/>
                <w:bCs/>
                <w:sz w:val="30"/>
                <w:szCs w:val="30"/>
              </w:rPr>
              <w:t>5,902,889</w:t>
            </w:r>
          </w:p>
        </w:tc>
        <w:tc>
          <w:tcPr>
            <w:tcW w:w="270" w:type="dxa"/>
          </w:tcPr>
          <w:p w14:paraId="26040502" w14:textId="77777777" w:rsidR="00ED4ADE" w:rsidRPr="00E9039C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6A8838" w14:textId="77777777" w:rsidR="00ED4ADE" w:rsidRPr="00E9039C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DFDB77" w14:textId="67F8BE15" w:rsidR="00ED4ADE" w:rsidRPr="00E9039C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039C">
              <w:rPr>
                <w:rFonts w:ascii="Angsana New" w:hAnsi="Angsana New"/>
                <w:b/>
                <w:bCs/>
                <w:sz w:val="30"/>
                <w:szCs w:val="30"/>
              </w:rPr>
              <w:t>5,794,831</w:t>
            </w:r>
          </w:p>
        </w:tc>
        <w:tc>
          <w:tcPr>
            <w:tcW w:w="270" w:type="dxa"/>
          </w:tcPr>
          <w:p w14:paraId="4BF348C9" w14:textId="77777777" w:rsidR="00ED4ADE" w:rsidRPr="00E9039C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8797CF" w14:textId="77777777" w:rsidR="00ED4ADE" w:rsidRPr="00E9039C" w:rsidRDefault="00ED4ADE" w:rsidP="00E9039C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88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F3C2EB8" w14:textId="19FAF4A5" w:rsidR="00ED4ADE" w:rsidRPr="00E9039C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039C">
              <w:rPr>
                <w:rFonts w:ascii="Angsana New" w:hAnsi="Angsana New"/>
                <w:b/>
                <w:bCs/>
                <w:sz w:val="30"/>
                <w:szCs w:val="30"/>
              </w:rPr>
              <w:t>5,909,896</w:t>
            </w:r>
          </w:p>
        </w:tc>
        <w:tc>
          <w:tcPr>
            <w:tcW w:w="270" w:type="dxa"/>
          </w:tcPr>
          <w:p w14:paraId="52D931AB" w14:textId="73766951" w:rsidR="00ED4ADE" w:rsidRPr="00E9039C" w:rsidRDefault="00ED4ADE" w:rsidP="00E9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1C8C50" w14:textId="77777777" w:rsidR="00E9039C" w:rsidRDefault="00E9039C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37FB569" w14:textId="2626D740" w:rsidR="00ED4ADE" w:rsidRPr="00E9039C" w:rsidRDefault="00ED4ADE" w:rsidP="00E9039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03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5,985,072</w:t>
            </w:r>
          </w:p>
        </w:tc>
      </w:tr>
    </w:tbl>
    <w:p w14:paraId="0EAD5083" w14:textId="67A26BA0" w:rsidR="00B9432A" w:rsidRDefault="00B9432A" w:rsidP="001C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115237B" w14:textId="168D5EF1" w:rsidR="003C2181" w:rsidRPr="000D2DFF" w:rsidRDefault="00304410" w:rsidP="000D2DFF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2DFF">
        <w:rPr>
          <w:rFonts w:ascii="Angsana New" w:hAnsi="Angsana New" w:hint="cs"/>
          <w:b/>
          <w:bCs/>
          <w:sz w:val="30"/>
          <w:szCs w:val="30"/>
          <w:cs/>
        </w:rPr>
        <w:t>ภ</w:t>
      </w:r>
      <w:r w:rsidR="003C2181" w:rsidRPr="000D2DFF">
        <w:rPr>
          <w:rFonts w:ascii="Angsana New" w:hAnsi="Angsana New"/>
          <w:b/>
          <w:bCs/>
          <w:sz w:val="30"/>
          <w:szCs w:val="30"/>
          <w:cs/>
        </w:rPr>
        <w:t>าษีเงินได้</w:t>
      </w:r>
    </w:p>
    <w:p w14:paraId="32FF17E0" w14:textId="77777777" w:rsidR="006F0833" w:rsidRPr="000D4935" w:rsidRDefault="006F0833" w:rsidP="003C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5"/>
        <w:gridCol w:w="1305"/>
        <w:gridCol w:w="270"/>
        <w:gridCol w:w="1170"/>
        <w:gridCol w:w="270"/>
        <w:gridCol w:w="1260"/>
        <w:gridCol w:w="270"/>
        <w:gridCol w:w="1260"/>
      </w:tblGrid>
      <w:tr w:rsidR="0093602B" w:rsidRPr="000D4935" w14:paraId="3654C9CE" w14:textId="77777777" w:rsidTr="0093602B">
        <w:trPr>
          <w:tblHeader/>
        </w:trPr>
        <w:tc>
          <w:tcPr>
            <w:tcW w:w="3465" w:type="dxa"/>
          </w:tcPr>
          <w:p w14:paraId="201CBB45" w14:textId="6B4C5D01" w:rsidR="0093602B" w:rsidRPr="000D4935" w:rsidRDefault="0093602B" w:rsidP="004D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45" w:type="dxa"/>
            <w:gridSpan w:val="3"/>
          </w:tcPr>
          <w:p w14:paraId="5088B06F" w14:textId="77777777" w:rsidR="0093602B" w:rsidRPr="000D4935" w:rsidRDefault="0093602B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E56EF0" w14:textId="77777777" w:rsidR="0093602B" w:rsidRPr="000D4935" w:rsidRDefault="0093602B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ADDB425" w14:textId="77777777" w:rsidR="0093602B" w:rsidRPr="000D4935" w:rsidRDefault="0093602B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602B" w:rsidRPr="000D4935" w14:paraId="270DA812" w14:textId="77777777" w:rsidTr="0093602B">
        <w:trPr>
          <w:tblHeader/>
        </w:trPr>
        <w:tc>
          <w:tcPr>
            <w:tcW w:w="3465" w:type="dxa"/>
          </w:tcPr>
          <w:p w14:paraId="6DCEBFEC" w14:textId="77777777" w:rsidR="0093602B" w:rsidRPr="000D4935" w:rsidRDefault="0093602B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00839B6E" w14:textId="5F04B93B" w:rsidR="0093602B" w:rsidRPr="000D4935" w:rsidRDefault="0093602B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3EE7E10" w14:textId="77777777" w:rsidR="0093602B" w:rsidRPr="000D4935" w:rsidRDefault="0093602B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670101" w14:textId="4C68907C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9E7CD3" w14:textId="77777777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76F10" w14:textId="3FEC80EC" w:rsidR="0093602B" w:rsidRPr="000D4935" w:rsidRDefault="0093602B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7DC8C6E" w14:textId="77777777" w:rsidR="0093602B" w:rsidRPr="000D4935" w:rsidRDefault="0093602B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044D14" w14:textId="6ECAB687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3602B" w:rsidRPr="000D4935" w14:paraId="648DBDBB" w14:textId="77777777" w:rsidTr="0093602B">
        <w:trPr>
          <w:tblHeader/>
        </w:trPr>
        <w:tc>
          <w:tcPr>
            <w:tcW w:w="3465" w:type="dxa"/>
          </w:tcPr>
          <w:p w14:paraId="51F59008" w14:textId="77777777" w:rsidR="0093602B" w:rsidRPr="000D4935" w:rsidRDefault="0093602B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5" w:type="dxa"/>
            <w:gridSpan w:val="7"/>
          </w:tcPr>
          <w:p w14:paraId="1B9CAC61" w14:textId="77777777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3602B" w:rsidRPr="000D4935" w14:paraId="61320E61" w14:textId="77777777" w:rsidTr="0093602B">
        <w:tc>
          <w:tcPr>
            <w:tcW w:w="3465" w:type="dxa"/>
          </w:tcPr>
          <w:p w14:paraId="2CB4AD7D" w14:textId="0FF9B467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05" w:type="dxa"/>
            <w:vAlign w:val="bottom"/>
          </w:tcPr>
          <w:p w14:paraId="350ECCC3" w14:textId="77777777" w:rsidR="0093602B" w:rsidRPr="000D4935" w:rsidRDefault="0093602B" w:rsidP="00E265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3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21AD3" w14:textId="77777777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5BDD27" w14:textId="77777777" w:rsidR="0093602B" w:rsidRPr="000D4935" w:rsidRDefault="0093602B" w:rsidP="00E265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00C78" w14:textId="77777777" w:rsidR="0093602B" w:rsidRPr="000D4935" w:rsidRDefault="0093602B" w:rsidP="00E265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2B0F44" w14:textId="77777777" w:rsidR="0093602B" w:rsidRPr="000D4935" w:rsidRDefault="0093602B" w:rsidP="00E265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57BF7" w14:textId="77777777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A1B1E3" w14:textId="77777777" w:rsidR="0093602B" w:rsidRPr="000D4935" w:rsidRDefault="0093602B" w:rsidP="00E265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02B" w:rsidRPr="00C6426F" w14:paraId="12C2B73E" w14:textId="77777777" w:rsidTr="0093602B">
        <w:tc>
          <w:tcPr>
            <w:tcW w:w="3465" w:type="dxa"/>
          </w:tcPr>
          <w:p w14:paraId="585E92ED" w14:textId="5954381A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E3615DB" w14:textId="48BAF0A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111,837</w:t>
            </w:r>
          </w:p>
        </w:tc>
        <w:tc>
          <w:tcPr>
            <w:tcW w:w="270" w:type="dxa"/>
          </w:tcPr>
          <w:p w14:paraId="0BF14EF3" w14:textId="77777777" w:rsidR="0093602B" w:rsidRPr="000D4935" w:rsidRDefault="0093602B" w:rsidP="00E26585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36E7254" w14:textId="5FE100D4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73,089</w:t>
            </w:r>
          </w:p>
        </w:tc>
        <w:tc>
          <w:tcPr>
            <w:tcW w:w="270" w:type="dxa"/>
          </w:tcPr>
          <w:p w14:paraId="7F24E73D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5C8107D" w14:textId="3762E740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98,226</w:t>
            </w:r>
          </w:p>
        </w:tc>
        <w:tc>
          <w:tcPr>
            <w:tcW w:w="270" w:type="dxa"/>
          </w:tcPr>
          <w:p w14:paraId="272D52AB" w14:textId="77777777" w:rsidR="0093602B" w:rsidRPr="000D4935" w:rsidRDefault="0093602B" w:rsidP="00E26585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C939FF" w14:textId="3E730B3B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73,089</w:t>
            </w:r>
          </w:p>
        </w:tc>
      </w:tr>
      <w:tr w:rsidR="0093602B" w:rsidRPr="00C6426F" w14:paraId="6390C37F" w14:textId="77777777" w:rsidTr="0093602B">
        <w:tc>
          <w:tcPr>
            <w:tcW w:w="3465" w:type="dxa"/>
          </w:tcPr>
          <w:p w14:paraId="5F3B97AE" w14:textId="6689FFFA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6195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301DA46F" w14:textId="5F92662F" w:rsidR="0093602B" w:rsidRPr="00FD6195" w:rsidRDefault="0093602B" w:rsidP="00C6426F">
            <w:pPr>
              <w:pStyle w:val="3"/>
              <w:tabs>
                <w:tab w:val="clear" w:pos="360"/>
                <w:tab w:val="clear" w:pos="720"/>
                <w:tab w:val="decimal" w:pos="102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(588)</w:t>
            </w:r>
          </w:p>
        </w:tc>
        <w:tc>
          <w:tcPr>
            <w:tcW w:w="270" w:type="dxa"/>
          </w:tcPr>
          <w:p w14:paraId="7C3A084B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5D1A82" w14:textId="25597145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CED167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445701" w14:textId="1B72674F" w:rsidR="0093602B" w:rsidRDefault="0093602B" w:rsidP="00C642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(588)</w:t>
            </w:r>
          </w:p>
        </w:tc>
        <w:tc>
          <w:tcPr>
            <w:tcW w:w="270" w:type="dxa"/>
          </w:tcPr>
          <w:p w14:paraId="28CA7B22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E2A2E9" w14:textId="0EF1F913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602B" w:rsidRPr="00C6426F" w14:paraId="55362308" w14:textId="77777777" w:rsidTr="0093602B">
        <w:tc>
          <w:tcPr>
            <w:tcW w:w="3465" w:type="dxa"/>
          </w:tcPr>
          <w:p w14:paraId="7C53F1B3" w14:textId="77777777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8D3C9" w14:textId="572427D3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111,249</w:t>
            </w:r>
          </w:p>
        </w:tc>
        <w:tc>
          <w:tcPr>
            <w:tcW w:w="270" w:type="dxa"/>
          </w:tcPr>
          <w:p w14:paraId="21719F09" w14:textId="77777777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EEE05" w14:textId="7E15AE03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73,089</w:t>
            </w:r>
          </w:p>
        </w:tc>
        <w:tc>
          <w:tcPr>
            <w:tcW w:w="270" w:type="dxa"/>
          </w:tcPr>
          <w:p w14:paraId="4F2DEFCF" w14:textId="77777777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5C8AB" w14:textId="7CF60F3E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97,638</w:t>
            </w:r>
          </w:p>
        </w:tc>
        <w:tc>
          <w:tcPr>
            <w:tcW w:w="270" w:type="dxa"/>
          </w:tcPr>
          <w:p w14:paraId="6600143F" w14:textId="77777777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5A3B5" w14:textId="58CAC6EB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73,089</w:t>
            </w:r>
          </w:p>
        </w:tc>
      </w:tr>
      <w:tr w:rsidR="0093602B" w:rsidRPr="00C6426F" w14:paraId="017E4478" w14:textId="77777777" w:rsidTr="0093602B">
        <w:tc>
          <w:tcPr>
            <w:tcW w:w="3465" w:type="dxa"/>
          </w:tcPr>
          <w:p w14:paraId="18EAC04D" w14:textId="77777777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2E8639DF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66DD01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394F28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9EA764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1889CE4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F7B072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938C22F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602B" w:rsidRPr="00C6426F" w14:paraId="5D10F4E1" w14:textId="77777777" w:rsidTr="0093602B">
        <w:tc>
          <w:tcPr>
            <w:tcW w:w="3465" w:type="dxa"/>
          </w:tcPr>
          <w:p w14:paraId="64155654" w14:textId="77777777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305" w:type="dxa"/>
            <w:vAlign w:val="bottom"/>
          </w:tcPr>
          <w:p w14:paraId="3E6F5A0F" w14:textId="29CB99F3" w:rsidR="0093602B" w:rsidRPr="00A62FBD" w:rsidRDefault="0093602B" w:rsidP="00C6426F">
            <w:pPr>
              <w:pStyle w:val="3"/>
              <w:tabs>
                <w:tab w:val="clear" w:pos="360"/>
                <w:tab w:val="clear" w:pos="720"/>
                <w:tab w:val="decimal" w:pos="102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FBD">
              <w:rPr>
                <w:rFonts w:ascii="Angsana New" w:hAnsi="Angsana New"/>
                <w:sz w:val="30"/>
                <w:szCs w:val="30"/>
                <w:lang w:val="en-US"/>
              </w:rPr>
              <w:t>(15,8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A62FB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0DEC4B2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102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2CB2F0" w14:textId="4051D660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(5,698)</w:t>
            </w:r>
          </w:p>
        </w:tc>
        <w:tc>
          <w:tcPr>
            <w:tcW w:w="270" w:type="dxa"/>
          </w:tcPr>
          <w:p w14:paraId="06D9659A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D1B7233" w14:textId="370F974E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(6,495)</w:t>
            </w:r>
          </w:p>
        </w:tc>
        <w:tc>
          <w:tcPr>
            <w:tcW w:w="270" w:type="dxa"/>
          </w:tcPr>
          <w:p w14:paraId="00F903A5" w14:textId="77777777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C0D80BE" w14:textId="42E1F2E3" w:rsidR="0093602B" w:rsidRPr="000D4935" w:rsidRDefault="0093602B" w:rsidP="00C642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(5,617)</w:t>
            </w:r>
          </w:p>
        </w:tc>
      </w:tr>
      <w:tr w:rsidR="0093602B" w:rsidRPr="00C6426F" w14:paraId="002D8EE2" w14:textId="77777777" w:rsidTr="0093602B">
        <w:tc>
          <w:tcPr>
            <w:tcW w:w="3465" w:type="dxa"/>
          </w:tcPr>
          <w:p w14:paraId="6E8F4ADB" w14:textId="6152FFCB" w:rsidR="0093602B" w:rsidRPr="000D4935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D5B2E" w14:textId="39E0CD96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95,414</w:t>
            </w:r>
          </w:p>
        </w:tc>
        <w:tc>
          <w:tcPr>
            <w:tcW w:w="270" w:type="dxa"/>
          </w:tcPr>
          <w:p w14:paraId="227FA0D2" w14:textId="77777777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9591B" w14:textId="145F2E37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67,391</w:t>
            </w:r>
          </w:p>
        </w:tc>
        <w:tc>
          <w:tcPr>
            <w:tcW w:w="270" w:type="dxa"/>
          </w:tcPr>
          <w:p w14:paraId="39EC18DB" w14:textId="77777777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25E4E" w14:textId="5BCE5DB2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91,143</w:t>
            </w:r>
          </w:p>
        </w:tc>
        <w:tc>
          <w:tcPr>
            <w:tcW w:w="270" w:type="dxa"/>
          </w:tcPr>
          <w:p w14:paraId="71689A85" w14:textId="77777777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CC565" w14:textId="4E164D2F" w:rsidR="0093602B" w:rsidRPr="00C6426F" w:rsidRDefault="0093602B" w:rsidP="00C642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67,472</w:t>
            </w:r>
          </w:p>
        </w:tc>
      </w:tr>
    </w:tbl>
    <w:p w14:paraId="0D256CB8" w14:textId="77777777" w:rsidR="00290222" w:rsidRDefault="00290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</w:rPr>
        <w:br w:type="page"/>
      </w:r>
    </w:p>
    <w:tbl>
      <w:tblPr>
        <w:tblW w:w="96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6"/>
        <w:gridCol w:w="885"/>
        <w:gridCol w:w="268"/>
        <w:gridCol w:w="993"/>
        <w:gridCol w:w="266"/>
        <w:gridCol w:w="912"/>
        <w:gridCol w:w="266"/>
        <w:gridCol w:w="814"/>
        <w:gridCol w:w="270"/>
        <w:gridCol w:w="989"/>
        <w:gridCol w:w="270"/>
        <w:gridCol w:w="986"/>
      </w:tblGrid>
      <w:tr w:rsidR="006F0833" w:rsidRPr="000D4935" w14:paraId="36FD1173" w14:textId="77777777" w:rsidTr="00305F1A">
        <w:trPr>
          <w:tblHeader/>
        </w:trPr>
        <w:tc>
          <w:tcPr>
            <w:tcW w:w="1406" w:type="pct"/>
            <w:shd w:val="clear" w:color="auto" w:fill="auto"/>
          </w:tcPr>
          <w:p w14:paraId="0CE93693" w14:textId="77777777" w:rsidR="006F0833" w:rsidRPr="000D4935" w:rsidRDefault="006F0833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4" w:type="pct"/>
            <w:gridSpan w:val="11"/>
            <w:shd w:val="clear" w:color="auto" w:fill="auto"/>
          </w:tcPr>
          <w:p w14:paraId="69DF4F96" w14:textId="29ADCC13" w:rsidR="006F0833" w:rsidRPr="000D4935" w:rsidRDefault="00E250A9" w:rsidP="00E2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61"/>
                <w:tab w:val="left" w:pos="50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="006F0833"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</w:p>
        </w:tc>
      </w:tr>
      <w:tr w:rsidR="0072553E" w:rsidRPr="000D4935" w14:paraId="55B17311" w14:textId="77777777" w:rsidTr="002D5BF6">
        <w:trPr>
          <w:tblHeader/>
        </w:trPr>
        <w:tc>
          <w:tcPr>
            <w:tcW w:w="1406" w:type="pct"/>
            <w:shd w:val="clear" w:color="auto" w:fill="auto"/>
          </w:tcPr>
          <w:p w14:paraId="25932818" w14:textId="77777777" w:rsidR="003C2181" w:rsidRPr="000D4935" w:rsidRDefault="003C218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7" w:type="pct"/>
            <w:gridSpan w:val="5"/>
            <w:shd w:val="clear" w:color="auto" w:fill="auto"/>
          </w:tcPr>
          <w:p w14:paraId="1975E6DB" w14:textId="36EB8EAC" w:rsidR="003C2181" w:rsidRPr="000D4935" w:rsidRDefault="001E1B1A" w:rsidP="002D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265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  <w:shd w:val="clear" w:color="auto" w:fill="auto"/>
          </w:tcPr>
          <w:p w14:paraId="5B2613A2" w14:textId="77777777" w:rsidR="003C2181" w:rsidRPr="000D4935" w:rsidRDefault="003C218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pct"/>
            <w:gridSpan w:val="5"/>
            <w:shd w:val="clear" w:color="auto" w:fill="auto"/>
          </w:tcPr>
          <w:p w14:paraId="5ECC10E8" w14:textId="2CD21E04" w:rsidR="003C2181" w:rsidRPr="000D4935" w:rsidRDefault="001E1B1A" w:rsidP="002D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2658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16C25" w:rsidRPr="000D4935" w14:paraId="0CA11B34" w14:textId="77777777" w:rsidTr="002D5BF6">
        <w:trPr>
          <w:tblHeader/>
        </w:trPr>
        <w:tc>
          <w:tcPr>
            <w:tcW w:w="1406" w:type="pct"/>
            <w:shd w:val="clear" w:color="auto" w:fill="auto"/>
          </w:tcPr>
          <w:p w14:paraId="13982467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0" w:type="pct"/>
            <w:shd w:val="clear" w:color="auto" w:fill="auto"/>
          </w:tcPr>
          <w:p w14:paraId="4EB932FF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1E64797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6A55355C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38" w:type="pct"/>
          </w:tcPr>
          <w:p w14:paraId="61ECEB87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14:paraId="59148377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3045BE1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" w:type="pct"/>
            <w:shd w:val="clear" w:color="auto" w:fill="auto"/>
          </w:tcPr>
          <w:p w14:paraId="59456C93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7633931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1495EBF6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40" w:type="pct"/>
          </w:tcPr>
          <w:p w14:paraId="568A0A11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08B115E1" w14:textId="7CA99F69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6C25" w:rsidRPr="000D4935" w14:paraId="35929401" w14:textId="77777777" w:rsidTr="002D5BF6">
        <w:trPr>
          <w:tblHeader/>
        </w:trPr>
        <w:tc>
          <w:tcPr>
            <w:tcW w:w="1406" w:type="pct"/>
            <w:shd w:val="clear" w:color="auto" w:fill="auto"/>
          </w:tcPr>
          <w:p w14:paraId="1B9D51CA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0" w:type="pct"/>
            <w:shd w:val="clear" w:color="auto" w:fill="auto"/>
          </w:tcPr>
          <w:p w14:paraId="7D577930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39" w:type="pct"/>
            <w:shd w:val="clear" w:color="auto" w:fill="auto"/>
          </w:tcPr>
          <w:p w14:paraId="1FD1193B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33C1AA66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38" w:type="pct"/>
          </w:tcPr>
          <w:p w14:paraId="27B2ED36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14:paraId="16430883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138" w:type="pct"/>
            <w:shd w:val="clear" w:color="auto" w:fill="auto"/>
          </w:tcPr>
          <w:p w14:paraId="24AA3F8A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" w:type="pct"/>
            <w:shd w:val="clear" w:color="auto" w:fill="auto"/>
          </w:tcPr>
          <w:p w14:paraId="32546295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40" w:type="pct"/>
            <w:shd w:val="clear" w:color="auto" w:fill="auto"/>
          </w:tcPr>
          <w:p w14:paraId="6A56B29C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1B0F0BA0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40" w:type="pct"/>
          </w:tcPr>
          <w:p w14:paraId="2B3DC3C1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7B8B99A7" w14:textId="125584AB" w:rsidR="006F0833" w:rsidRPr="000D4935" w:rsidRDefault="002D5BF6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="006F0833" w:rsidRPr="000D4935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</w:tc>
      </w:tr>
      <w:tr w:rsidR="00A16C25" w:rsidRPr="000D4935" w14:paraId="389C242D" w14:textId="77777777" w:rsidTr="002D5BF6">
        <w:trPr>
          <w:tblHeader/>
        </w:trPr>
        <w:tc>
          <w:tcPr>
            <w:tcW w:w="1406" w:type="pct"/>
            <w:shd w:val="clear" w:color="auto" w:fill="auto"/>
          </w:tcPr>
          <w:p w14:paraId="5344B969" w14:textId="4B025C2D" w:rsidR="006F0833" w:rsidRPr="000D4935" w:rsidRDefault="007D167C" w:rsidP="007D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60" w:type="pct"/>
            <w:shd w:val="clear" w:color="auto" w:fill="auto"/>
          </w:tcPr>
          <w:p w14:paraId="0E89E330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39" w:type="pct"/>
            <w:shd w:val="clear" w:color="auto" w:fill="auto"/>
          </w:tcPr>
          <w:p w14:paraId="5ADD6D72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7BBC936A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8" w:type="pct"/>
          </w:tcPr>
          <w:p w14:paraId="0C704405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14:paraId="49EE26B1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8" w:type="pct"/>
            <w:shd w:val="clear" w:color="auto" w:fill="auto"/>
          </w:tcPr>
          <w:p w14:paraId="504F3AF4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" w:type="pct"/>
            <w:shd w:val="clear" w:color="auto" w:fill="auto"/>
          </w:tcPr>
          <w:p w14:paraId="0A9576A4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40" w:type="pct"/>
            <w:shd w:val="clear" w:color="auto" w:fill="auto"/>
          </w:tcPr>
          <w:p w14:paraId="22F51672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2F6AD4FA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0" w:type="pct"/>
          </w:tcPr>
          <w:p w14:paraId="30795230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3952CD56" w14:textId="4B3830B4" w:rsidR="006F0833" w:rsidRPr="000D4935" w:rsidRDefault="002D5BF6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  <w:r w:rsidR="006F0833"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</w:tr>
      <w:tr w:rsidR="006F0833" w:rsidRPr="000D4935" w14:paraId="768AD18C" w14:textId="77777777" w:rsidTr="00305F1A">
        <w:trPr>
          <w:tblHeader/>
        </w:trPr>
        <w:tc>
          <w:tcPr>
            <w:tcW w:w="1406" w:type="pct"/>
            <w:shd w:val="clear" w:color="auto" w:fill="auto"/>
          </w:tcPr>
          <w:p w14:paraId="59249435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4" w:type="pct"/>
            <w:gridSpan w:val="11"/>
            <w:shd w:val="clear" w:color="auto" w:fill="auto"/>
          </w:tcPr>
          <w:p w14:paraId="6B56A87E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CE1" w:rsidRPr="000D4935" w14:paraId="29EDBE0F" w14:textId="77777777" w:rsidTr="00305F1A">
        <w:trPr>
          <w:tblHeader/>
        </w:trPr>
        <w:tc>
          <w:tcPr>
            <w:tcW w:w="1406" w:type="pct"/>
            <w:shd w:val="clear" w:color="auto" w:fill="auto"/>
          </w:tcPr>
          <w:p w14:paraId="2C68DC3F" w14:textId="353BFEDC" w:rsidR="00AD6CE1" w:rsidRPr="000D4935" w:rsidRDefault="00AD6CE1" w:rsidP="00AD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594" w:type="pct"/>
            <w:gridSpan w:val="11"/>
            <w:shd w:val="clear" w:color="auto" w:fill="auto"/>
          </w:tcPr>
          <w:p w14:paraId="4DD61B9A" w14:textId="77777777" w:rsidR="00AD6CE1" w:rsidRPr="000D4935" w:rsidRDefault="00AD6CE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26585" w:rsidRPr="00C6426F" w14:paraId="068CCD4D" w14:textId="77777777" w:rsidTr="002D5BF6">
        <w:tc>
          <w:tcPr>
            <w:tcW w:w="1406" w:type="pct"/>
            <w:shd w:val="clear" w:color="auto" w:fill="auto"/>
          </w:tcPr>
          <w:p w14:paraId="4695D7BA" w14:textId="037DB691" w:rsidR="00E26585" w:rsidRPr="000D4935" w:rsidRDefault="00F27D2C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E26585" w:rsidRPr="000D493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26585" w:rsidRPr="000D4935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7D81DBC0" w14:textId="69B868D0" w:rsidR="00E26585" w:rsidRPr="000D4935" w:rsidRDefault="0043335F" w:rsidP="00C0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18,075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9D84524" w14:textId="77777777" w:rsidR="00E26585" w:rsidRPr="000D4935" w:rsidRDefault="00E26585" w:rsidP="00C0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14:paraId="78E16199" w14:textId="504327B5" w:rsidR="00E26585" w:rsidRPr="000D4935" w:rsidRDefault="00F27D2C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45D41">
              <w:rPr>
                <w:rFonts w:ascii="Angsana New" w:hAnsi="Angsana New"/>
                <w:sz w:val="30"/>
                <w:szCs w:val="30"/>
              </w:rPr>
              <w:t>3,61</w:t>
            </w:r>
            <w:r w:rsidR="00A9674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  <w:vAlign w:val="bottom"/>
          </w:tcPr>
          <w:p w14:paraId="796A1D98" w14:textId="77777777" w:rsidR="00E26585" w:rsidRPr="000D4935" w:rsidRDefault="00E26585" w:rsidP="00C0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76FE4986" w14:textId="6FBBCA08" w:rsidR="00E26585" w:rsidRPr="00C6426F" w:rsidRDefault="00945D41" w:rsidP="00C6426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14,4</w:t>
            </w:r>
            <w:r w:rsidR="002A246E" w:rsidRPr="00C6426F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4579CE2" w14:textId="77777777" w:rsidR="00E26585" w:rsidRPr="00C6426F" w:rsidRDefault="00E26585" w:rsidP="00C6426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002A3FAE" w14:textId="05981007" w:rsidR="00E26585" w:rsidRPr="00C6426F" w:rsidRDefault="00E26585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(4,951)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FD9A4D0" w14:textId="77777777" w:rsidR="00E26585" w:rsidRPr="00C6426F" w:rsidRDefault="00E26585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0B94BF05" w14:textId="10343357" w:rsidR="00E26585" w:rsidRPr="00C6426F" w:rsidRDefault="00E26585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C6426F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140" w:type="pct"/>
            <w:vAlign w:val="bottom"/>
          </w:tcPr>
          <w:p w14:paraId="6470E3A1" w14:textId="77777777" w:rsidR="00E26585" w:rsidRPr="00C6426F" w:rsidRDefault="00E26585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  <w:vAlign w:val="bottom"/>
          </w:tcPr>
          <w:p w14:paraId="59D975E6" w14:textId="1406B7B8" w:rsidR="00E26585" w:rsidRPr="00C6426F" w:rsidRDefault="00E26585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(3,960)</w:t>
            </w:r>
          </w:p>
        </w:tc>
      </w:tr>
      <w:tr w:rsidR="00B61DD3" w:rsidRPr="00C6426F" w14:paraId="29D032BF" w14:textId="77777777" w:rsidTr="002D5BF6">
        <w:tc>
          <w:tcPr>
            <w:tcW w:w="1406" w:type="pct"/>
            <w:shd w:val="clear" w:color="auto" w:fill="auto"/>
          </w:tcPr>
          <w:p w14:paraId="62ACC728" w14:textId="17F08529" w:rsidR="00B61DD3" w:rsidRPr="001C1192" w:rsidRDefault="00B61DD3" w:rsidP="00B61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19612E9D" w14:textId="51782C5F" w:rsidR="00B61DD3" w:rsidRPr="000D4935" w:rsidRDefault="0042722D" w:rsidP="00B4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045F1C9" w14:textId="77777777" w:rsidR="00B61DD3" w:rsidRPr="00BB7790" w:rsidRDefault="00B61DD3" w:rsidP="00B61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14:paraId="56598110" w14:textId="03B390A0" w:rsidR="00B61DD3" w:rsidRPr="000D4935" w:rsidRDefault="00F27D2C" w:rsidP="006A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96748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  <w:vAlign w:val="bottom"/>
          </w:tcPr>
          <w:p w14:paraId="42B922DF" w14:textId="77777777" w:rsidR="00B61DD3" w:rsidRPr="000D4935" w:rsidRDefault="00B61DD3" w:rsidP="00B61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537B999B" w14:textId="57B4FEDA" w:rsidR="00B61DD3" w:rsidRPr="00C6426F" w:rsidRDefault="00C9771A" w:rsidP="00C6426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F118B" w:rsidRPr="00C642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7C0ABEB" w14:textId="77777777" w:rsidR="00B61DD3" w:rsidRPr="00C6426F" w:rsidRDefault="00B61DD3" w:rsidP="00C6426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59043B1" w14:textId="2C39E48C" w:rsidR="00B61DD3" w:rsidRPr="00C6426F" w:rsidRDefault="00B61DD3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(1,041)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A81B7AA" w14:textId="77777777" w:rsidR="00B61DD3" w:rsidRPr="00C6426F" w:rsidRDefault="00B61DD3" w:rsidP="00C6426F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6D6FD0D8" w14:textId="0B81516E" w:rsidR="00B61DD3" w:rsidRPr="00C6426F" w:rsidRDefault="00B61DD3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6426F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0" w:type="pct"/>
            <w:vAlign w:val="bottom"/>
          </w:tcPr>
          <w:p w14:paraId="75ABD15F" w14:textId="77777777" w:rsidR="00B61DD3" w:rsidRPr="00C6426F" w:rsidRDefault="00B61DD3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  <w:vAlign w:val="bottom"/>
          </w:tcPr>
          <w:p w14:paraId="5B8C20B9" w14:textId="3CE16583" w:rsidR="00B61DD3" w:rsidRPr="00C6426F" w:rsidRDefault="00B61DD3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26585" w:rsidRPr="00C6426F" w14:paraId="4615D864" w14:textId="77777777" w:rsidTr="002D5BF6">
        <w:tc>
          <w:tcPr>
            <w:tcW w:w="1406" w:type="pct"/>
            <w:shd w:val="clear" w:color="auto" w:fill="auto"/>
          </w:tcPr>
          <w:p w14:paraId="09506E8B" w14:textId="67541249" w:rsidR="00E26585" w:rsidRPr="000D4935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กำไรจากการตีราคาที่ดิน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6DAD792D" w14:textId="48BB1C53" w:rsidR="00E26585" w:rsidRPr="000D4935" w:rsidRDefault="009C0910" w:rsidP="00C0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30E9368" w14:textId="77777777" w:rsidR="00E26585" w:rsidRPr="00BB7790" w:rsidRDefault="00E26585" w:rsidP="00C0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14:paraId="5139D186" w14:textId="54011623" w:rsidR="00E26585" w:rsidRPr="000D4935" w:rsidRDefault="009C0910" w:rsidP="00C72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  <w:tab w:val="left" w:pos="71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3227EC3B" w14:textId="77777777" w:rsidR="00E26585" w:rsidRPr="000D4935" w:rsidRDefault="00E26585" w:rsidP="00C0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409E5226" w14:textId="2B1B4204" w:rsidR="00E26585" w:rsidRPr="00C6426F" w:rsidRDefault="005D7FBA" w:rsidP="00C6426F">
            <w:pPr>
              <w:pStyle w:val="3"/>
              <w:tabs>
                <w:tab w:val="clear" w:pos="360"/>
                <w:tab w:val="clear" w:pos="720"/>
                <w:tab w:val="decimal" w:pos="538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4C256EC" w14:textId="77777777" w:rsidR="00E26585" w:rsidRPr="00C6426F" w:rsidRDefault="00E26585" w:rsidP="00C6426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E8D4A69" w14:textId="56005D4A" w:rsidR="00E26585" w:rsidRPr="00C6426F" w:rsidRDefault="00E26585" w:rsidP="00C6426F">
            <w:pPr>
              <w:pStyle w:val="3"/>
              <w:tabs>
                <w:tab w:val="clear" w:pos="360"/>
                <w:tab w:val="clear" w:pos="720"/>
                <w:tab w:val="decimal" w:pos="62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410,043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D6CA492" w14:textId="77777777" w:rsidR="00E26585" w:rsidRPr="00C6426F" w:rsidRDefault="00E26585" w:rsidP="00C6426F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1BF2236C" w14:textId="303E6AEE" w:rsidR="00E26585" w:rsidRPr="00C6426F" w:rsidRDefault="00E26585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C6426F">
              <w:rPr>
                <w:rFonts w:ascii="Angsana New" w:hAnsi="Angsana New"/>
                <w:sz w:val="30"/>
                <w:szCs w:val="30"/>
              </w:rPr>
              <w:t>(82,009)</w:t>
            </w:r>
          </w:p>
        </w:tc>
        <w:tc>
          <w:tcPr>
            <w:tcW w:w="140" w:type="pct"/>
            <w:vAlign w:val="bottom"/>
          </w:tcPr>
          <w:p w14:paraId="3345AA6C" w14:textId="77777777" w:rsidR="00E26585" w:rsidRPr="00C6426F" w:rsidRDefault="00E26585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  <w:vAlign w:val="bottom"/>
          </w:tcPr>
          <w:p w14:paraId="12A7AFF4" w14:textId="38322510" w:rsidR="00E26585" w:rsidRPr="00C6426F" w:rsidRDefault="00E26585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</w:tr>
      <w:tr w:rsidR="00E26585" w:rsidRPr="00C6426F" w14:paraId="7AA912B4" w14:textId="77777777" w:rsidTr="002D5BF6">
        <w:trPr>
          <w:trHeight w:val="299"/>
        </w:trPr>
        <w:tc>
          <w:tcPr>
            <w:tcW w:w="1406" w:type="pct"/>
            <w:shd w:val="clear" w:color="auto" w:fill="auto"/>
          </w:tcPr>
          <w:p w14:paraId="3337A58D" w14:textId="77777777" w:rsidR="00E26585" w:rsidRPr="000D4935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D6D5BB" w14:textId="00D48CCA" w:rsidR="00E26585" w:rsidRPr="00C03F3C" w:rsidRDefault="00576399" w:rsidP="006A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18,178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4D25A06" w14:textId="77777777" w:rsidR="00E26585" w:rsidRPr="00C03F3C" w:rsidRDefault="00E26585" w:rsidP="00C0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47204" w14:textId="3F9D467B" w:rsidR="00E26585" w:rsidRPr="00C03F3C" w:rsidRDefault="00F27D2C" w:rsidP="00590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E13A7">
              <w:rPr>
                <w:rFonts w:ascii="Angsana New" w:hAnsi="Angsana New"/>
                <w:b/>
                <w:bCs/>
                <w:sz w:val="30"/>
                <w:szCs w:val="30"/>
              </w:rPr>
              <w:t>3,6</w:t>
            </w:r>
            <w:r w:rsidR="0080019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2201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" w:type="pct"/>
            <w:vAlign w:val="bottom"/>
          </w:tcPr>
          <w:p w14:paraId="1526FB7E" w14:textId="77777777" w:rsidR="00E26585" w:rsidRPr="00C03F3C" w:rsidRDefault="00E26585" w:rsidP="00C0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AC3F4" w14:textId="63A2C0FD" w:rsidR="00E26585" w:rsidRPr="00C6426F" w:rsidRDefault="00576399" w:rsidP="00C6426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</w:t>
            </w:r>
            <w:r w:rsidR="002F78FC"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D1892"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2201B"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D8C1D70" w14:textId="77777777" w:rsidR="00E26585" w:rsidRPr="00C6426F" w:rsidRDefault="00E26585" w:rsidP="00C6426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23B90" w14:textId="715B181D" w:rsidR="00E26585" w:rsidRPr="00C6426F" w:rsidRDefault="00E26585" w:rsidP="00C6426F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404,051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4C3D00A" w14:textId="77777777" w:rsidR="00E26585" w:rsidRPr="00C6426F" w:rsidRDefault="00E26585" w:rsidP="00C6426F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0E978" w14:textId="2D4DEE33" w:rsidR="00E26585" w:rsidRPr="000D4935" w:rsidRDefault="00E26585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(80,810)</w:t>
            </w:r>
          </w:p>
        </w:tc>
        <w:tc>
          <w:tcPr>
            <w:tcW w:w="140" w:type="pct"/>
            <w:vAlign w:val="bottom"/>
          </w:tcPr>
          <w:p w14:paraId="5ED998A1" w14:textId="77777777" w:rsidR="00E26585" w:rsidRPr="000D4935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13207" w14:textId="293AAAEB" w:rsidR="00E26585" w:rsidRPr="00C6426F" w:rsidRDefault="00E26585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323,241</w:t>
            </w:r>
          </w:p>
        </w:tc>
      </w:tr>
    </w:tbl>
    <w:p w14:paraId="433F6D44" w14:textId="14BE14A2" w:rsidR="00C94BB5" w:rsidRPr="00334744" w:rsidRDefault="00C94BB5" w:rsidP="0089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6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6"/>
        <w:gridCol w:w="984"/>
        <w:gridCol w:w="77"/>
        <w:gridCol w:w="170"/>
        <w:gridCol w:w="934"/>
        <w:gridCol w:w="6"/>
        <w:gridCol w:w="230"/>
        <w:gridCol w:w="15"/>
        <w:gridCol w:w="15"/>
        <w:gridCol w:w="851"/>
        <w:gridCol w:w="273"/>
        <w:gridCol w:w="211"/>
        <w:gridCol w:w="265"/>
        <w:gridCol w:w="514"/>
        <w:gridCol w:w="271"/>
        <w:gridCol w:w="215"/>
        <w:gridCol w:w="29"/>
        <w:gridCol w:w="234"/>
        <w:gridCol w:w="46"/>
        <w:gridCol w:w="379"/>
        <w:gridCol w:w="240"/>
        <w:gridCol w:w="711"/>
        <w:gridCol w:w="6"/>
        <w:gridCol w:w="305"/>
      </w:tblGrid>
      <w:tr w:rsidR="00AC13B7" w:rsidRPr="00F37C97" w14:paraId="72F29B08" w14:textId="77777777" w:rsidTr="00334744">
        <w:tc>
          <w:tcPr>
            <w:tcW w:w="1389" w:type="pct"/>
            <w:shd w:val="clear" w:color="auto" w:fill="auto"/>
          </w:tcPr>
          <w:p w14:paraId="734F9680" w14:textId="77777777" w:rsidR="00AC13B7" w:rsidRPr="00F37C97" w:rsidRDefault="00AC13B7" w:rsidP="0071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11" w:type="pct"/>
            <w:gridSpan w:val="23"/>
            <w:shd w:val="clear" w:color="auto" w:fill="auto"/>
          </w:tcPr>
          <w:p w14:paraId="4F4DB3AC" w14:textId="77777777" w:rsidR="00AC13B7" w:rsidRPr="00F37C97" w:rsidRDefault="00AC13B7" w:rsidP="0071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53F" w:rsidRPr="00F37C97" w14:paraId="6D619497" w14:textId="77777777" w:rsidTr="00334744">
        <w:tc>
          <w:tcPr>
            <w:tcW w:w="1389" w:type="pct"/>
            <w:shd w:val="clear" w:color="auto" w:fill="auto"/>
          </w:tcPr>
          <w:p w14:paraId="60328208" w14:textId="77777777" w:rsidR="00BB3652" w:rsidRPr="00F37C97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8" w:type="pct"/>
            <w:gridSpan w:val="9"/>
            <w:shd w:val="clear" w:color="auto" w:fill="auto"/>
          </w:tcPr>
          <w:p w14:paraId="0CB35E20" w14:textId="3A70717B" w:rsidR="00BB3652" w:rsidRPr="00F37C97" w:rsidRDefault="001E1B1A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C9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26585" w:rsidRPr="00F37C9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582EB6B5" w14:textId="77777777" w:rsidR="00BB3652" w:rsidRPr="00F37C97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2" w:type="pct"/>
            <w:gridSpan w:val="13"/>
            <w:shd w:val="clear" w:color="auto" w:fill="auto"/>
          </w:tcPr>
          <w:p w14:paraId="132429BB" w14:textId="501A3962" w:rsidR="00BB3652" w:rsidRPr="00F37C97" w:rsidRDefault="001E1B1A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C9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26585" w:rsidRPr="00F37C9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9053F" w:rsidRPr="00F37C97" w14:paraId="4FBBA61A" w14:textId="77777777" w:rsidTr="00334744">
        <w:tc>
          <w:tcPr>
            <w:tcW w:w="1389" w:type="pct"/>
            <w:shd w:val="clear" w:color="auto" w:fill="auto"/>
          </w:tcPr>
          <w:p w14:paraId="538E64C2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18BC42B7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095830F6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14:paraId="175B15FA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27" w:type="pct"/>
            <w:gridSpan w:val="2"/>
          </w:tcPr>
          <w:p w14:paraId="1C66CBAC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gridSpan w:val="2"/>
            <w:shd w:val="clear" w:color="auto" w:fill="auto"/>
          </w:tcPr>
          <w:p w14:paraId="2EA053A3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7B558FF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shd w:val="clear" w:color="auto" w:fill="auto"/>
          </w:tcPr>
          <w:p w14:paraId="63242519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7CB01096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gridSpan w:val="5"/>
            <w:shd w:val="clear" w:color="auto" w:fill="auto"/>
          </w:tcPr>
          <w:p w14:paraId="097948E6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24" w:type="pct"/>
          </w:tcPr>
          <w:p w14:paraId="0CEE6385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  <w:gridSpan w:val="3"/>
          </w:tcPr>
          <w:p w14:paraId="306C8F21" w14:textId="6733E90D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053F" w:rsidRPr="00F37C97" w14:paraId="256188D4" w14:textId="77777777" w:rsidTr="00334744">
        <w:tc>
          <w:tcPr>
            <w:tcW w:w="1389" w:type="pct"/>
            <w:shd w:val="clear" w:color="auto" w:fill="auto"/>
          </w:tcPr>
          <w:p w14:paraId="6CE0075D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69876568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0A4A32E8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14:paraId="5B8FA5E0" w14:textId="77777777" w:rsidR="00FD4C66" w:rsidRPr="00F37C97" w:rsidRDefault="00FD4C66" w:rsidP="004D5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27" w:type="pct"/>
            <w:gridSpan w:val="2"/>
          </w:tcPr>
          <w:p w14:paraId="30DB7A09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gridSpan w:val="2"/>
            <w:shd w:val="clear" w:color="auto" w:fill="auto"/>
          </w:tcPr>
          <w:p w14:paraId="6EE5882E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141" w:type="pct"/>
            <w:shd w:val="clear" w:color="auto" w:fill="auto"/>
          </w:tcPr>
          <w:p w14:paraId="76A62F8A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shd w:val="clear" w:color="auto" w:fill="auto"/>
          </w:tcPr>
          <w:p w14:paraId="607AB173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40" w:type="pct"/>
            <w:shd w:val="clear" w:color="auto" w:fill="auto"/>
          </w:tcPr>
          <w:p w14:paraId="5DF66D68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gridSpan w:val="5"/>
            <w:shd w:val="clear" w:color="auto" w:fill="auto"/>
          </w:tcPr>
          <w:p w14:paraId="51D00672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24" w:type="pct"/>
          </w:tcPr>
          <w:p w14:paraId="3494312F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  <w:gridSpan w:val="3"/>
          </w:tcPr>
          <w:p w14:paraId="342FB5E3" w14:textId="4D80959A" w:rsidR="00FD4C66" w:rsidRPr="00F37C97" w:rsidRDefault="004475AE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="00FD4C66" w:rsidRPr="00F37C97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</w:tc>
      </w:tr>
      <w:tr w:rsidR="0059053F" w:rsidRPr="00F37C97" w14:paraId="57199D0D" w14:textId="77777777" w:rsidTr="00334744">
        <w:tc>
          <w:tcPr>
            <w:tcW w:w="1389" w:type="pct"/>
            <w:shd w:val="clear" w:color="auto" w:fill="auto"/>
          </w:tcPr>
          <w:p w14:paraId="29CAEBCF" w14:textId="26555EFD" w:rsidR="00FD4C66" w:rsidRPr="00F37C97" w:rsidRDefault="007D167C" w:rsidP="007D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09" w:type="pct"/>
            <w:shd w:val="clear" w:color="auto" w:fill="auto"/>
          </w:tcPr>
          <w:p w14:paraId="68C51FEA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6D664B4B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14:paraId="08635CAF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7" w:type="pct"/>
            <w:gridSpan w:val="2"/>
          </w:tcPr>
          <w:p w14:paraId="66E7505B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gridSpan w:val="2"/>
            <w:shd w:val="clear" w:color="auto" w:fill="auto"/>
          </w:tcPr>
          <w:p w14:paraId="5302A865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1" w:type="pct"/>
            <w:shd w:val="clear" w:color="auto" w:fill="auto"/>
          </w:tcPr>
          <w:p w14:paraId="280315C4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shd w:val="clear" w:color="auto" w:fill="auto"/>
          </w:tcPr>
          <w:p w14:paraId="1966C956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40" w:type="pct"/>
            <w:shd w:val="clear" w:color="auto" w:fill="auto"/>
          </w:tcPr>
          <w:p w14:paraId="1746A683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gridSpan w:val="5"/>
            <w:shd w:val="clear" w:color="auto" w:fill="auto"/>
          </w:tcPr>
          <w:p w14:paraId="0C6EA0E5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4" w:type="pct"/>
          </w:tcPr>
          <w:p w14:paraId="0B1F389A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  <w:gridSpan w:val="3"/>
          </w:tcPr>
          <w:p w14:paraId="47CB2364" w14:textId="02169DC0" w:rsidR="00FD4C66" w:rsidRPr="00F37C97" w:rsidRDefault="004475AE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  <w:r w:rsidR="00FD4C66" w:rsidRPr="00F37C9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</w:tr>
      <w:tr w:rsidR="00FD4C66" w:rsidRPr="00F37C97" w14:paraId="199A006E" w14:textId="77777777" w:rsidTr="00290222">
        <w:trPr>
          <w:tblHeader/>
        </w:trPr>
        <w:tc>
          <w:tcPr>
            <w:tcW w:w="1389" w:type="pct"/>
            <w:shd w:val="clear" w:color="auto" w:fill="auto"/>
          </w:tcPr>
          <w:p w14:paraId="0CAAE0E1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11" w:type="pct"/>
            <w:gridSpan w:val="23"/>
            <w:shd w:val="clear" w:color="auto" w:fill="auto"/>
          </w:tcPr>
          <w:p w14:paraId="1281D376" w14:textId="77777777" w:rsidR="00FD4C66" w:rsidRPr="00F37C9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CE1" w:rsidRPr="00F37C97" w14:paraId="65FD6AF4" w14:textId="77777777" w:rsidTr="00290222">
        <w:trPr>
          <w:tblHeader/>
        </w:trPr>
        <w:tc>
          <w:tcPr>
            <w:tcW w:w="1389" w:type="pct"/>
            <w:shd w:val="clear" w:color="auto" w:fill="auto"/>
          </w:tcPr>
          <w:p w14:paraId="4FCAB8C7" w14:textId="173C0BFE" w:rsidR="00AD6CE1" w:rsidRPr="00F37C97" w:rsidRDefault="00AD6CE1" w:rsidP="00AD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611" w:type="pct"/>
            <w:gridSpan w:val="23"/>
            <w:shd w:val="clear" w:color="auto" w:fill="auto"/>
          </w:tcPr>
          <w:p w14:paraId="2F1F7CA4" w14:textId="77777777" w:rsidR="00AD6CE1" w:rsidRPr="00F37C97" w:rsidRDefault="00AD6CE1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96C46" w:rsidRPr="00C6426F" w14:paraId="08F8C342" w14:textId="77777777" w:rsidTr="00290222">
        <w:tc>
          <w:tcPr>
            <w:tcW w:w="1389" w:type="pct"/>
            <w:shd w:val="clear" w:color="auto" w:fill="auto"/>
          </w:tcPr>
          <w:p w14:paraId="440F3608" w14:textId="29EC292F" w:rsidR="00D96C46" w:rsidRPr="00F37C97" w:rsidRDefault="00C3681D" w:rsidP="00D9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D96C46" w:rsidRPr="00F37C9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D96C46" w:rsidRPr="00F37C97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  <w:r w:rsidR="00D96C46" w:rsidRPr="00F37C97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1698A1FB" w14:textId="254893AF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left" w:pos="627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C97">
              <w:rPr>
                <w:rFonts w:ascii="Angsana New" w:hAnsi="Angsana New"/>
                <w:sz w:val="30"/>
                <w:szCs w:val="30"/>
              </w:rPr>
              <w:t>1</w:t>
            </w:r>
            <w:r w:rsidR="007373D5" w:rsidRPr="00F37C97">
              <w:rPr>
                <w:rFonts w:ascii="Angsana New" w:hAnsi="Angsana New"/>
                <w:sz w:val="30"/>
                <w:szCs w:val="30"/>
              </w:rPr>
              <w:t>7,97</w:t>
            </w:r>
            <w:r w:rsidR="00F14B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788AE230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03143AA3" w14:textId="59E3317F" w:rsidR="00D96C46" w:rsidRPr="00F37C97" w:rsidRDefault="00C3681D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96C46" w:rsidRPr="00F37C97">
              <w:rPr>
                <w:rFonts w:ascii="Angsana New" w:hAnsi="Angsana New"/>
                <w:sz w:val="30"/>
                <w:szCs w:val="30"/>
              </w:rPr>
              <w:t>3,</w:t>
            </w:r>
            <w:r w:rsidR="00B97B02" w:rsidRPr="00F37C97">
              <w:rPr>
                <w:rFonts w:ascii="Angsana New" w:hAnsi="Angsana New"/>
                <w:sz w:val="30"/>
                <w:szCs w:val="30"/>
              </w:rPr>
              <w:t>596</w:t>
            </w: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gridSpan w:val="2"/>
            <w:vAlign w:val="bottom"/>
          </w:tcPr>
          <w:p w14:paraId="3A1A219C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17881F77" w14:textId="29961A6D" w:rsidR="00D96C46" w:rsidRPr="00C6426F" w:rsidRDefault="00D96C46" w:rsidP="00C6426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14,</w:t>
            </w:r>
            <w:r w:rsidR="00951D34" w:rsidRPr="00C6426F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F14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C2BCEC7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shd w:val="clear" w:color="auto" w:fill="auto"/>
            <w:vAlign w:val="bottom"/>
          </w:tcPr>
          <w:p w14:paraId="17A88B20" w14:textId="4284C97D" w:rsidR="00D96C46" w:rsidRPr="00C6426F" w:rsidRDefault="00D96C46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(4,867)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7EE1481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gridSpan w:val="5"/>
            <w:shd w:val="clear" w:color="auto" w:fill="auto"/>
            <w:vAlign w:val="bottom"/>
          </w:tcPr>
          <w:p w14:paraId="43957673" w14:textId="61DB1DD2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F37C97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124" w:type="pct"/>
            <w:vAlign w:val="bottom"/>
          </w:tcPr>
          <w:p w14:paraId="57EDEE98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89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  <w:gridSpan w:val="3"/>
            <w:vAlign w:val="bottom"/>
          </w:tcPr>
          <w:p w14:paraId="5DE72EBC" w14:textId="4F819C58" w:rsidR="00D96C46" w:rsidRPr="00C6426F" w:rsidRDefault="00D96C46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(3,893)</w:t>
            </w:r>
          </w:p>
        </w:tc>
      </w:tr>
      <w:tr w:rsidR="00D96C46" w:rsidRPr="00C6426F" w14:paraId="394D4E51" w14:textId="77777777" w:rsidTr="00290222">
        <w:tc>
          <w:tcPr>
            <w:tcW w:w="1389" w:type="pct"/>
            <w:shd w:val="clear" w:color="auto" w:fill="auto"/>
          </w:tcPr>
          <w:p w14:paraId="4A67701A" w14:textId="6066AC1A" w:rsidR="00D96C46" w:rsidRPr="00F37C97" w:rsidRDefault="00D96C46" w:rsidP="00D9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F37C97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37C97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7D4466F7" w14:textId="681F59BD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442F038C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5AA7E866" w14:textId="44FE5CEA" w:rsidR="00D96C46" w:rsidRPr="00F37C97" w:rsidRDefault="00C3681D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96C46" w:rsidRPr="00F37C97">
              <w:rPr>
                <w:rFonts w:ascii="Angsana New" w:hAnsi="Angsana New"/>
                <w:sz w:val="30"/>
                <w:szCs w:val="30"/>
              </w:rPr>
              <w:t>2</w:t>
            </w:r>
            <w:r w:rsidR="00345401">
              <w:rPr>
                <w:rFonts w:ascii="Angsana New" w:hAnsi="Angsana New"/>
                <w:sz w:val="30"/>
                <w:szCs w:val="30"/>
              </w:rPr>
              <w:t>0</w:t>
            </w: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gridSpan w:val="2"/>
            <w:vAlign w:val="bottom"/>
          </w:tcPr>
          <w:p w14:paraId="768B8963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6222903A" w14:textId="03A8A2AC" w:rsidR="00D96C46" w:rsidRPr="00C6426F" w:rsidRDefault="00D96C46" w:rsidP="00C6426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45401" w:rsidRPr="00C642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303E53F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shd w:val="clear" w:color="auto" w:fill="auto"/>
            <w:vAlign w:val="bottom"/>
          </w:tcPr>
          <w:p w14:paraId="277E9C79" w14:textId="5128E068" w:rsidR="00D96C46" w:rsidRPr="00C6426F" w:rsidRDefault="00D96C46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7C97">
              <w:rPr>
                <w:rFonts w:ascii="Angsana New" w:hAnsi="Angsana New"/>
                <w:sz w:val="30"/>
                <w:szCs w:val="30"/>
                <w:lang w:val="en-US"/>
              </w:rPr>
              <w:t>(1,041)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F4587BA" w14:textId="77777777" w:rsidR="00D96C46" w:rsidRPr="00C6426F" w:rsidRDefault="00D96C46" w:rsidP="00C6426F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  <w:gridSpan w:val="5"/>
            <w:shd w:val="clear" w:color="auto" w:fill="auto"/>
            <w:vAlign w:val="bottom"/>
          </w:tcPr>
          <w:p w14:paraId="6974C621" w14:textId="33DDD343" w:rsidR="00D96C46" w:rsidRPr="00C6426F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24" w:type="pct"/>
            <w:vAlign w:val="bottom"/>
          </w:tcPr>
          <w:p w14:paraId="3FE1DED8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  <w:gridSpan w:val="3"/>
            <w:vAlign w:val="bottom"/>
          </w:tcPr>
          <w:p w14:paraId="572ECBCD" w14:textId="416809D1" w:rsidR="00D96C46" w:rsidRPr="00C6426F" w:rsidRDefault="00D96C46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37C97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96C46" w:rsidRPr="00C6426F" w14:paraId="1F50865F" w14:textId="77777777" w:rsidTr="00290222">
        <w:tc>
          <w:tcPr>
            <w:tcW w:w="1389" w:type="pct"/>
            <w:shd w:val="clear" w:color="auto" w:fill="auto"/>
          </w:tcPr>
          <w:p w14:paraId="07B6D0DE" w14:textId="29CC1FEE" w:rsidR="00D96C46" w:rsidRPr="00F37C97" w:rsidRDefault="00D96C46" w:rsidP="00D9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กำไรจากการตีราคาที่ดิน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0B778967" w14:textId="1D0A7D14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C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03DEE31A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18BB1625" w14:textId="366D293B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C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5C4D37AC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195D9E19" w14:textId="14D3826B" w:rsidR="00D96C46" w:rsidRPr="00C6426F" w:rsidRDefault="00D96C46" w:rsidP="00C6426F">
            <w:pPr>
              <w:pStyle w:val="3"/>
              <w:tabs>
                <w:tab w:val="clear" w:pos="360"/>
                <w:tab w:val="clear" w:pos="720"/>
                <w:tab w:val="decimal" w:pos="460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86EC0A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A15FF" w14:textId="68B26376" w:rsidR="00D96C46" w:rsidRPr="00C6426F" w:rsidRDefault="00D96C46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7C97">
              <w:rPr>
                <w:rFonts w:ascii="Angsana New" w:hAnsi="Angsana New"/>
                <w:sz w:val="30"/>
                <w:szCs w:val="30"/>
                <w:lang w:val="en-US"/>
              </w:rPr>
              <w:t>410,043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9CAB3B9" w14:textId="77777777" w:rsidR="00D96C46" w:rsidRPr="00C6426F" w:rsidRDefault="00D96C46" w:rsidP="00C6426F">
            <w:pPr>
              <w:pStyle w:val="acctfourfigures"/>
              <w:tabs>
                <w:tab w:val="clear" w:pos="765"/>
                <w:tab w:val="decimal" w:pos="152"/>
                <w:tab w:val="decimal" w:pos="6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DA31D" w14:textId="425F4B60" w:rsidR="00D96C46" w:rsidRPr="00C6426F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C6426F">
              <w:rPr>
                <w:rFonts w:ascii="Angsana New" w:hAnsi="Angsana New"/>
                <w:sz w:val="30"/>
                <w:szCs w:val="30"/>
              </w:rPr>
              <w:t>(</w:t>
            </w:r>
            <w:r w:rsidRPr="00F37C97">
              <w:rPr>
                <w:rFonts w:ascii="Angsana New" w:hAnsi="Angsana New"/>
                <w:sz w:val="30"/>
                <w:szCs w:val="30"/>
              </w:rPr>
              <w:t>82</w:t>
            </w:r>
            <w:r w:rsidRPr="00C6426F">
              <w:rPr>
                <w:rFonts w:ascii="Angsana New" w:hAnsi="Angsana New"/>
                <w:sz w:val="30"/>
                <w:szCs w:val="30"/>
              </w:rPr>
              <w:t>,</w:t>
            </w:r>
            <w:r w:rsidRPr="00F37C97">
              <w:rPr>
                <w:rFonts w:ascii="Angsana New" w:hAnsi="Angsana New"/>
                <w:sz w:val="30"/>
                <w:szCs w:val="30"/>
              </w:rPr>
              <w:t>009</w:t>
            </w:r>
            <w:r w:rsidRPr="00C642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  <w:vAlign w:val="bottom"/>
          </w:tcPr>
          <w:p w14:paraId="33476062" w14:textId="77777777" w:rsidR="00D96C46" w:rsidRPr="00F37C97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  <w:gridSpan w:val="3"/>
            <w:tcBorders>
              <w:bottom w:val="single" w:sz="4" w:space="0" w:color="auto"/>
            </w:tcBorders>
            <w:vAlign w:val="bottom"/>
          </w:tcPr>
          <w:p w14:paraId="54496911" w14:textId="68181054" w:rsidR="00D96C46" w:rsidRPr="00C6426F" w:rsidRDefault="00D96C46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7C97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  <w:r w:rsidRPr="00C642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37C97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</w:tr>
      <w:tr w:rsidR="00D96C46" w:rsidRPr="00C6426F" w14:paraId="30BBE80E" w14:textId="77777777" w:rsidTr="00290222">
        <w:tc>
          <w:tcPr>
            <w:tcW w:w="1389" w:type="pct"/>
            <w:shd w:val="clear" w:color="auto" w:fill="auto"/>
          </w:tcPr>
          <w:p w14:paraId="6B549835" w14:textId="44CBD1F5" w:rsidR="00D96C46" w:rsidRPr="00F37C97" w:rsidRDefault="00D96C46" w:rsidP="00D9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37C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07E4" w14:textId="49DA2641" w:rsidR="00D96C46" w:rsidRPr="00C6426F" w:rsidRDefault="00FA366F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</w:rPr>
              <w:t>18,0</w:t>
            </w:r>
            <w:r w:rsidR="00C12EA1" w:rsidRPr="00C6426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14B2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2A1B7931" w14:textId="77777777" w:rsidR="00D96C46" w:rsidRPr="00C6426F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50B96" w14:textId="31C87672" w:rsidR="00D96C46" w:rsidRPr="00C6426F" w:rsidRDefault="00C3681D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2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6354BE" w:rsidRPr="00C6426F">
              <w:rPr>
                <w:rFonts w:ascii="Angsana New" w:hAnsi="Angsana New"/>
                <w:b/>
                <w:bCs/>
                <w:sz w:val="30"/>
                <w:szCs w:val="30"/>
              </w:rPr>
              <w:t>3,61</w:t>
            </w:r>
            <w:r w:rsidR="00345401" w:rsidRPr="00C6426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642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gridSpan w:val="2"/>
            <w:vAlign w:val="bottom"/>
          </w:tcPr>
          <w:p w14:paraId="0B9A81F1" w14:textId="77777777" w:rsidR="00D96C46" w:rsidRPr="00C6426F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7A52F" w14:textId="67688615" w:rsidR="00D96C46" w:rsidRPr="00C6426F" w:rsidRDefault="00215990" w:rsidP="00C6426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14,4</w:t>
            </w:r>
            <w:r w:rsidR="008B0548"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F14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608E37A" w14:textId="77777777" w:rsidR="00D96C46" w:rsidRPr="00C6426F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B8C46" w14:textId="29DD6706" w:rsidR="00D96C46" w:rsidRPr="00C6426F" w:rsidRDefault="00D96C46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404,135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C1121CF" w14:textId="77777777" w:rsidR="00D96C46" w:rsidRPr="00C6426F" w:rsidRDefault="00D96C46" w:rsidP="00C6426F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4AEDE0" w14:textId="2422CADF" w:rsidR="00D96C46" w:rsidRPr="00C6426F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</w:rPr>
              <w:t>(80,827)</w:t>
            </w:r>
          </w:p>
        </w:tc>
        <w:tc>
          <w:tcPr>
            <w:tcW w:w="124" w:type="pct"/>
            <w:vAlign w:val="bottom"/>
          </w:tcPr>
          <w:p w14:paraId="0D945E87" w14:textId="77777777" w:rsidR="00D96C46" w:rsidRPr="00C6426F" w:rsidRDefault="00D96C46" w:rsidP="00C6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B24B5" w14:textId="1CF71156" w:rsidR="00D96C46" w:rsidRPr="00C6426F" w:rsidRDefault="00D96C46" w:rsidP="00C6426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2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323,308</w:t>
            </w:r>
          </w:p>
        </w:tc>
      </w:tr>
      <w:tr w:rsidR="00C649A3" w:rsidRPr="00957F67" w14:paraId="3C263980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03E19E3F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57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Pr="00957F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ารกระทบยอดเพื่อหาอัตราภาษีที่แท้จริง </w:t>
            </w:r>
          </w:p>
        </w:tc>
        <w:tc>
          <w:tcPr>
            <w:tcW w:w="2901" w:type="pct"/>
            <w:gridSpan w:val="19"/>
            <w:shd w:val="clear" w:color="auto" w:fill="FFFFFF"/>
          </w:tcPr>
          <w:p w14:paraId="01809023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49A3" w:rsidRPr="00957F67" w14:paraId="3DF6D63F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2178B27A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399" w:type="pct"/>
            <w:gridSpan w:val="9"/>
            <w:shd w:val="clear" w:color="auto" w:fill="FFFFFF"/>
          </w:tcPr>
          <w:p w14:paraId="2E63C27F" w14:textId="316F461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F6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7" w:type="pct"/>
            <w:shd w:val="clear" w:color="auto" w:fill="FFFFFF"/>
          </w:tcPr>
          <w:p w14:paraId="44294340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pct"/>
            <w:gridSpan w:val="9"/>
            <w:shd w:val="clear" w:color="auto" w:fill="FFFFFF"/>
          </w:tcPr>
          <w:p w14:paraId="7E05C22B" w14:textId="0A349A48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F6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649A3" w:rsidRPr="00957F67" w14:paraId="2689A1BF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4185F4A5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1" w:type="pct"/>
            <w:gridSpan w:val="2"/>
            <w:shd w:val="clear" w:color="auto" w:fill="FFFFFF"/>
          </w:tcPr>
          <w:p w14:paraId="4B073BE7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6F91DE36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957F6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22" w:type="pct"/>
            <w:gridSpan w:val="2"/>
            <w:shd w:val="clear" w:color="auto" w:fill="FFFFFF"/>
          </w:tcPr>
          <w:p w14:paraId="4A06C0E4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shd w:val="clear" w:color="auto" w:fill="FFFFFF"/>
          </w:tcPr>
          <w:p w14:paraId="0022CDAA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2389646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957F6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957F6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957F6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  <w:tc>
          <w:tcPr>
            <w:tcW w:w="137" w:type="pct"/>
            <w:shd w:val="clear" w:color="auto" w:fill="FFFFFF"/>
          </w:tcPr>
          <w:p w14:paraId="5FE9D904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</w:tcPr>
          <w:p w14:paraId="293751A9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4A4486C0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57F6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36" w:type="pct"/>
            <w:gridSpan w:val="2"/>
            <w:shd w:val="clear" w:color="auto" w:fill="FFFFFF"/>
          </w:tcPr>
          <w:p w14:paraId="41F26318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shd w:val="clear" w:color="auto" w:fill="FFFFFF"/>
          </w:tcPr>
          <w:p w14:paraId="0AD0666A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7F5AA0D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957F6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957F6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957F6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C649A3" w:rsidRPr="00957F67" w14:paraId="18D4A446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090EDAF5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19F28FD2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09842237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2D2150ED" w14:textId="1CCE7A15" w:rsidR="00C649A3" w:rsidRPr="00957F67" w:rsidRDefault="00567546" w:rsidP="00F97F7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628,736</w:t>
            </w:r>
          </w:p>
        </w:tc>
        <w:tc>
          <w:tcPr>
            <w:tcW w:w="137" w:type="pct"/>
            <w:shd w:val="clear" w:color="auto" w:fill="FFFFFF"/>
          </w:tcPr>
          <w:p w14:paraId="722A6FBB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</w:tcPr>
          <w:p w14:paraId="610D5EC1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58F8FBD6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2E225E5" w14:textId="60FC359F" w:rsidR="00C649A3" w:rsidRPr="00957F67" w:rsidRDefault="00BC241A" w:rsidP="00F97F7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632,333</w:t>
            </w:r>
          </w:p>
        </w:tc>
      </w:tr>
      <w:tr w:rsidR="00C649A3" w:rsidRPr="00957F67" w14:paraId="755D20E0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30AEE25A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402E7721" w14:textId="60583C22" w:rsidR="00C649A3" w:rsidRPr="00957F67" w:rsidRDefault="00BC241A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22" w:type="pct"/>
            <w:gridSpan w:val="2"/>
            <w:shd w:val="clear" w:color="auto" w:fill="FFFFFF"/>
          </w:tcPr>
          <w:p w14:paraId="519CFE0F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tcBorders>
              <w:top w:val="single" w:sz="4" w:space="0" w:color="auto"/>
            </w:tcBorders>
            <w:shd w:val="clear" w:color="auto" w:fill="FFFFFF"/>
          </w:tcPr>
          <w:p w14:paraId="0ECB73D2" w14:textId="76A7A6C6" w:rsidR="00C649A3" w:rsidRPr="00957F67" w:rsidRDefault="00567546" w:rsidP="00F97F7E">
            <w:pPr>
              <w:pStyle w:val="acctfourfigures"/>
              <w:tabs>
                <w:tab w:val="clear" w:pos="765"/>
                <w:tab w:val="decimal" w:pos="865"/>
                <w:tab w:val="decimal" w:pos="955"/>
              </w:tabs>
              <w:spacing w:line="240" w:lineRule="auto"/>
              <w:ind w:left="-79" w:right="6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125,747</w:t>
            </w:r>
          </w:p>
        </w:tc>
        <w:tc>
          <w:tcPr>
            <w:tcW w:w="137" w:type="pct"/>
            <w:shd w:val="clear" w:color="auto" w:fill="FFFFFF"/>
          </w:tcPr>
          <w:p w14:paraId="2E27081F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</w:tcPr>
          <w:p w14:paraId="2A6F5605" w14:textId="61389C62" w:rsidR="00C649A3" w:rsidRPr="00957F67" w:rsidRDefault="00BC241A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36" w:type="pct"/>
            <w:gridSpan w:val="2"/>
            <w:shd w:val="clear" w:color="auto" w:fill="FFFFFF"/>
          </w:tcPr>
          <w:p w14:paraId="0C43BF9B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1E1A6338" w14:textId="2B8E2ABA" w:rsidR="00C649A3" w:rsidRPr="00957F67" w:rsidRDefault="00BC241A" w:rsidP="00F97F7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126,467</w:t>
            </w:r>
          </w:p>
        </w:tc>
      </w:tr>
      <w:tr w:rsidR="00C649A3" w:rsidRPr="00957F67" w14:paraId="29D8F73F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10C320CC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28CDE97C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7E82F670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shd w:val="clear" w:color="auto" w:fill="FFFFFF"/>
          </w:tcPr>
          <w:p w14:paraId="01350FF7" w14:textId="77777777" w:rsidR="00C649A3" w:rsidRPr="00957F67" w:rsidRDefault="00C649A3" w:rsidP="00F97F7E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shd w:val="clear" w:color="auto" w:fill="FFFFFF"/>
          </w:tcPr>
          <w:p w14:paraId="6BB23225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</w:tcPr>
          <w:p w14:paraId="2E3AB738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1D93B570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shd w:val="clear" w:color="auto" w:fill="FFFFFF"/>
          </w:tcPr>
          <w:p w14:paraId="46A45836" w14:textId="77777777" w:rsidR="00C649A3" w:rsidRPr="00957F67" w:rsidRDefault="00C649A3" w:rsidP="00F97F7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C649A3" w:rsidRPr="00957F67" w14:paraId="5A67C247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0391E762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 xml:space="preserve">   เขตพัฒนาพิเศษเฉพาะกิจ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0F66569F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6415D831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shd w:val="clear" w:color="auto" w:fill="FFFFFF"/>
          </w:tcPr>
          <w:p w14:paraId="3513C61D" w14:textId="7FEB569E" w:rsidR="00C649A3" w:rsidRPr="00957F67" w:rsidRDefault="00567546" w:rsidP="00F97F7E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(9,225)</w:t>
            </w:r>
          </w:p>
        </w:tc>
        <w:tc>
          <w:tcPr>
            <w:tcW w:w="137" w:type="pct"/>
            <w:shd w:val="clear" w:color="auto" w:fill="FFFFFF"/>
          </w:tcPr>
          <w:p w14:paraId="52A4191B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</w:tcPr>
          <w:p w14:paraId="7C640117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238AB8DB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shd w:val="clear" w:color="auto" w:fill="FFFFFF"/>
          </w:tcPr>
          <w:p w14:paraId="1BE279CF" w14:textId="617480F7" w:rsidR="00C649A3" w:rsidRPr="00957F67" w:rsidRDefault="00681980" w:rsidP="00F97F7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(11,332)</w:t>
            </w:r>
          </w:p>
        </w:tc>
      </w:tr>
      <w:tr w:rsidR="00C649A3" w:rsidRPr="00957F67" w14:paraId="2428810A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599513F4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กำไรสุทธิจากกิจการที่ได้รับ                         </w:t>
            </w:r>
            <w:r w:rsidRPr="00957F67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472B62A3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6673EFBD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shd w:val="clear" w:color="auto" w:fill="FFFFFF"/>
          </w:tcPr>
          <w:p w14:paraId="08C10E6A" w14:textId="77777777" w:rsidR="00C649A3" w:rsidRPr="00957F67" w:rsidRDefault="00C649A3" w:rsidP="00F97F7E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7" w:type="pct"/>
            <w:shd w:val="clear" w:color="auto" w:fill="FFFFFF"/>
          </w:tcPr>
          <w:p w14:paraId="7152A96F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</w:tcPr>
          <w:p w14:paraId="0B3AF89F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70609173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shd w:val="clear" w:color="auto" w:fill="FFFFFF"/>
          </w:tcPr>
          <w:p w14:paraId="43B8D0A1" w14:textId="77777777" w:rsidR="00C649A3" w:rsidRPr="00957F67" w:rsidRDefault="00C649A3" w:rsidP="00F97F7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C649A3" w:rsidRPr="00957F67" w14:paraId="6E30B4BD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40EB1A39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1659E263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114EB61A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shd w:val="clear" w:color="auto" w:fill="auto"/>
          </w:tcPr>
          <w:p w14:paraId="13ACB786" w14:textId="3EA001C5" w:rsidR="00C649A3" w:rsidRPr="00957F67" w:rsidRDefault="005B47B6" w:rsidP="00B51A42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(23,610)</w:t>
            </w:r>
          </w:p>
        </w:tc>
        <w:tc>
          <w:tcPr>
            <w:tcW w:w="137" w:type="pct"/>
            <w:shd w:val="clear" w:color="auto" w:fill="FFFFFF"/>
          </w:tcPr>
          <w:p w14:paraId="64094C5F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</w:tcPr>
          <w:p w14:paraId="53C3B74C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165BAFD6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shd w:val="clear" w:color="auto" w:fill="FFFFFF"/>
          </w:tcPr>
          <w:p w14:paraId="56755452" w14:textId="0DB329ED" w:rsidR="00C649A3" w:rsidRPr="00957F67" w:rsidRDefault="00681980" w:rsidP="00F97F7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52779">
              <w:rPr>
                <w:rFonts w:ascii="Angsana New" w:hAnsi="Angsana New"/>
                <w:sz w:val="26"/>
                <w:szCs w:val="26"/>
                <w:lang w:val="en-US" w:bidi="th-TH"/>
              </w:rPr>
              <w:t>45,59</w:t>
            </w:r>
            <w:r w:rsidR="00310546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C649A3" w:rsidRPr="00957F67" w14:paraId="6B96E2DD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5D92A687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5E0B6A39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76F6FD19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shd w:val="clear" w:color="auto" w:fill="FFFFFF"/>
          </w:tcPr>
          <w:p w14:paraId="7C58939A" w14:textId="55FA96FB" w:rsidR="00C649A3" w:rsidRPr="00957F67" w:rsidRDefault="00500C72" w:rsidP="00B51A42">
            <w:pPr>
              <w:pStyle w:val="acctfourfigures"/>
              <w:tabs>
                <w:tab w:val="clear" w:pos="765"/>
                <w:tab w:val="left" w:pos="809"/>
                <w:tab w:val="decimal" w:pos="978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(1,885)</w:t>
            </w:r>
          </w:p>
        </w:tc>
        <w:tc>
          <w:tcPr>
            <w:tcW w:w="137" w:type="pct"/>
            <w:shd w:val="clear" w:color="auto" w:fill="FFFFFF"/>
          </w:tcPr>
          <w:p w14:paraId="6D236DF5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</w:tcPr>
          <w:p w14:paraId="033E4951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078F5EE7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shd w:val="clear" w:color="auto" w:fill="FFFFFF"/>
          </w:tcPr>
          <w:p w14:paraId="2238796C" w14:textId="2896C18F" w:rsidR="00C649A3" w:rsidRPr="00957F67" w:rsidRDefault="00681980" w:rsidP="00F97F7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(7,446)</w:t>
            </w:r>
          </w:p>
        </w:tc>
      </w:tr>
      <w:tr w:rsidR="00C649A3" w:rsidRPr="00957F67" w14:paraId="4D31B501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168A238C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4C827944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44730383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shd w:val="clear" w:color="auto" w:fill="FFFFFF"/>
          </w:tcPr>
          <w:p w14:paraId="0B5AA251" w14:textId="2F7FCE91" w:rsidR="00C649A3" w:rsidRPr="00957F67" w:rsidRDefault="00500C72" w:rsidP="00F97F7E">
            <w:pPr>
              <w:pStyle w:val="acctfourfigures"/>
              <w:tabs>
                <w:tab w:val="clear" w:pos="765"/>
                <w:tab w:val="decimal" w:pos="449"/>
                <w:tab w:val="left" w:pos="1039"/>
              </w:tabs>
              <w:spacing w:line="240" w:lineRule="auto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3,889</w:t>
            </w:r>
          </w:p>
        </w:tc>
        <w:tc>
          <w:tcPr>
            <w:tcW w:w="137" w:type="pct"/>
            <w:shd w:val="clear" w:color="auto" w:fill="FFFFFF"/>
          </w:tcPr>
          <w:p w14:paraId="2F11BC38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</w:tcPr>
          <w:p w14:paraId="566E6C10" w14:textId="77777777" w:rsidR="00C649A3" w:rsidRPr="00957F67" w:rsidRDefault="00C649A3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653472BC" w14:textId="77777777" w:rsidR="00C649A3" w:rsidRPr="00957F67" w:rsidRDefault="00C649A3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shd w:val="clear" w:color="auto" w:fill="FFFFFF"/>
          </w:tcPr>
          <w:p w14:paraId="282276BB" w14:textId="407AF150" w:rsidR="00C649A3" w:rsidRPr="00957F67" w:rsidRDefault="00681980" w:rsidP="00F97F7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3,605</w:t>
            </w:r>
          </w:p>
        </w:tc>
      </w:tr>
      <w:tr w:rsidR="00500C72" w:rsidRPr="00957F67" w14:paraId="08870941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25B2F32C" w14:textId="14B893B2" w:rsidR="00500C72" w:rsidRPr="00957F67" w:rsidRDefault="003D0F22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5D27B274" w14:textId="77777777" w:rsidR="00500C72" w:rsidRPr="00957F67" w:rsidRDefault="00500C72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56F5F351" w14:textId="77777777" w:rsidR="00500C72" w:rsidRPr="00957F67" w:rsidRDefault="00500C72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shd w:val="clear" w:color="auto" w:fill="FFFFFF"/>
          </w:tcPr>
          <w:p w14:paraId="348448D6" w14:textId="2C9F7851" w:rsidR="00500C72" w:rsidRPr="00957F67" w:rsidRDefault="00500C72" w:rsidP="00B51A42">
            <w:pPr>
              <w:pStyle w:val="acctfourfigures"/>
              <w:tabs>
                <w:tab w:val="clear" w:pos="765"/>
                <w:tab w:val="decimal" w:pos="449"/>
                <w:tab w:val="left" w:pos="900"/>
              </w:tabs>
              <w:spacing w:line="240" w:lineRule="auto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shd w:val="clear" w:color="auto" w:fill="FFFFFF"/>
          </w:tcPr>
          <w:p w14:paraId="51EB0E7C" w14:textId="77777777" w:rsidR="00500C72" w:rsidRPr="00957F67" w:rsidRDefault="00500C72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</w:tcPr>
          <w:p w14:paraId="41979598" w14:textId="77777777" w:rsidR="00500C72" w:rsidRPr="00957F67" w:rsidRDefault="00500C72" w:rsidP="00B51A4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6F52CD4B" w14:textId="77777777" w:rsidR="00500C72" w:rsidRPr="00957F67" w:rsidRDefault="00500C72" w:rsidP="00B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shd w:val="clear" w:color="auto" w:fill="FFFFFF"/>
          </w:tcPr>
          <w:p w14:paraId="569AB7B9" w14:textId="1DFCB93F" w:rsidR="00500C72" w:rsidRPr="00957F67" w:rsidRDefault="00500C72" w:rsidP="00F97F7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526B1F" w:rsidRPr="00957F67" w14:paraId="13D18A5F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2581A9D1" w14:textId="0806DE26" w:rsidR="00526B1F" w:rsidRPr="00957F67" w:rsidRDefault="00526B1F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>งวดก่อนๆที่รับรู้ในปีนี้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7A5C7E2E" w14:textId="77777777" w:rsidR="00526B1F" w:rsidRPr="00957F67" w:rsidRDefault="00526B1F" w:rsidP="00526B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4961A0F3" w14:textId="77777777" w:rsidR="00526B1F" w:rsidRPr="00957F67" w:rsidRDefault="00526B1F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shd w:val="clear" w:color="auto" w:fill="FFFFFF"/>
          </w:tcPr>
          <w:p w14:paraId="41685608" w14:textId="71B5CF39" w:rsidR="00526B1F" w:rsidRPr="00957F67" w:rsidRDefault="00526B1F" w:rsidP="00A62FBD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(4,869)</w:t>
            </w:r>
          </w:p>
        </w:tc>
        <w:tc>
          <w:tcPr>
            <w:tcW w:w="137" w:type="pct"/>
            <w:shd w:val="clear" w:color="auto" w:fill="FFFFFF"/>
          </w:tcPr>
          <w:p w14:paraId="5AB93CE2" w14:textId="77777777" w:rsidR="00526B1F" w:rsidRPr="00957F67" w:rsidRDefault="00526B1F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  <w:tab w:val="decimal" w:pos="98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</w:tcPr>
          <w:p w14:paraId="0F618AFD" w14:textId="77777777" w:rsidR="00526B1F" w:rsidRPr="00957F67" w:rsidRDefault="00526B1F" w:rsidP="00526B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2C1DBA11" w14:textId="77777777" w:rsidR="00526B1F" w:rsidRPr="00957F67" w:rsidRDefault="00526B1F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shd w:val="clear" w:color="auto" w:fill="FFFFFF"/>
          </w:tcPr>
          <w:p w14:paraId="0B77F3D3" w14:textId="66DBB2D1" w:rsidR="00526B1F" w:rsidRPr="00957F67" w:rsidRDefault="00526B1F" w:rsidP="00F97F7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957F67" w:rsidRPr="00957F67" w14:paraId="46A5E0C8" w14:textId="77777777" w:rsidTr="00EF469F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0F88FC7A" w14:textId="7FA6538B" w:rsidR="00957F67" w:rsidRPr="00957F67" w:rsidRDefault="00EF469F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154A9A9B" w14:textId="77777777" w:rsidR="00957F67" w:rsidRPr="00957F67" w:rsidRDefault="00957F67" w:rsidP="00526B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6A19EE51" w14:textId="77777777" w:rsidR="00957F67" w:rsidRPr="00957F67" w:rsidRDefault="00957F67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shd w:val="clear" w:color="auto" w:fill="FFFFFF"/>
            <w:vAlign w:val="bottom"/>
          </w:tcPr>
          <w:p w14:paraId="7FD89A99" w14:textId="69945283" w:rsidR="00957F67" w:rsidRPr="00957F67" w:rsidRDefault="00EF469F" w:rsidP="00957F67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4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5,955</w:t>
            </w:r>
          </w:p>
        </w:tc>
        <w:tc>
          <w:tcPr>
            <w:tcW w:w="137" w:type="pct"/>
            <w:shd w:val="clear" w:color="auto" w:fill="FFFFFF"/>
            <w:vAlign w:val="bottom"/>
          </w:tcPr>
          <w:p w14:paraId="33AFE57B" w14:textId="77777777" w:rsidR="00957F67" w:rsidRPr="00957F67" w:rsidRDefault="00957F67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  <w:tab w:val="decimal" w:pos="98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  <w:vAlign w:val="bottom"/>
          </w:tcPr>
          <w:p w14:paraId="7E0369EF" w14:textId="77777777" w:rsidR="00957F67" w:rsidRPr="00957F67" w:rsidRDefault="00957F67" w:rsidP="00526B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  <w:gridSpan w:val="2"/>
            <w:shd w:val="clear" w:color="auto" w:fill="FFFFFF"/>
            <w:vAlign w:val="bottom"/>
          </w:tcPr>
          <w:p w14:paraId="6403F640" w14:textId="77777777" w:rsidR="00957F67" w:rsidRPr="00957F67" w:rsidRDefault="00957F67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shd w:val="clear" w:color="auto" w:fill="FFFFFF"/>
            <w:vAlign w:val="bottom"/>
          </w:tcPr>
          <w:p w14:paraId="070ADBFB" w14:textId="325ACE41" w:rsidR="00957F67" w:rsidRPr="00957F67" w:rsidRDefault="00452779" w:rsidP="0045277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1,689</w:t>
            </w:r>
          </w:p>
        </w:tc>
      </w:tr>
      <w:tr w:rsidR="00526B1F" w:rsidRPr="00957F67" w14:paraId="1F62ECC4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63ED7A28" w14:textId="3B266C43" w:rsidR="00526B1F" w:rsidRPr="00957F67" w:rsidRDefault="00526B1F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</w:rPr>
              <w:t>ภาษีงวดก่อนๆ ที่บันทึกสูงไป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287447AC" w14:textId="77777777" w:rsidR="00526B1F" w:rsidRPr="00957F67" w:rsidRDefault="00526B1F" w:rsidP="00526B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0FEE4916" w14:textId="77777777" w:rsidR="00526B1F" w:rsidRPr="00957F67" w:rsidRDefault="00526B1F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shd w:val="clear" w:color="auto" w:fill="FFFFFF"/>
          </w:tcPr>
          <w:p w14:paraId="43767BED" w14:textId="1157AE7A" w:rsidR="00526B1F" w:rsidRPr="00957F67" w:rsidRDefault="00526B1F" w:rsidP="00A62FBD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(588)</w:t>
            </w:r>
          </w:p>
        </w:tc>
        <w:tc>
          <w:tcPr>
            <w:tcW w:w="137" w:type="pct"/>
            <w:shd w:val="clear" w:color="auto" w:fill="FFFFFF"/>
          </w:tcPr>
          <w:p w14:paraId="337D1003" w14:textId="77777777" w:rsidR="00526B1F" w:rsidRPr="00957F67" w:rsidRDefault="00526B1F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  <w:tab w:val="decimal" w:pos="98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shd w:val="clear" w:color="auto" w:fill="FFFFFF"/>
          </w:tcPr>
          <w:p w14:paraId="5FDBFF8E" w14:textId="77777777" w:rsidR="00526B1F" w:rsidRPr="00957F67" w:rsidRDefault="00526B1F" w:rsidP="00526B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15E7DAD5" w14:textId="77777777" w:rsidR="00526B1F" w:rsidRPr="00957F67" w:rsidRDefault="00526B1F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shd w:val="clear" w:color="auto" w:fill="FFFFFF"/>
          </w:tcPr>
          <w:p w14:paraId="7AC2D499" w14:textId="623A12BC" w:rsidR="00526B1F" w:rsidRPr="00957F67" w:rsidRDefault="00526B1F" w:rsidP="00F97F7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526B1F" w:rsidRPr="00957F67" w14:paraId="16A31ABC" w14:textId="77777777" w:rsidTr="00290222">
        <w:tblPrEx>
          <w:tblLook w:val="01E0" w:firstRow="1" w:lastRow="1" w:firstColumn="1" w:lastColumn="1" w:noHBand="0" w:noVBand="0"/>
        </w:tblPrEx>
        <w:trPr>
          <w:gridAfter w:val="2"/>
          <w:wAfter w:w="161" w:type="pct"/>
        </w:trPr>
        <w:tc>
          <w:tcPr>
            <w:tcW w:w="1938" w:type="pct"/>
            <w:gridSpan w:val="3"/>
            <w:shd w:val="clear" w:color="auto" w:fill="FFFFFF"/>
          </w:tcPr>
          <w:p w14:paraId="06F9D5BD" w14:textId="77777777" w:rsidR="00526B1F" w:rsidRPr="00957F67" w:rsidRDefault="00526B1F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7F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9895621" w14:textId="6C6DB046" w:rsidR="00526B1F" w:rsidRPr="00957F67" w:rsidRDefault="00426E64" w:rsidP="00426E64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37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      </w:t>
            </w:r>
            <w:r w:rsidR="00F93620"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15</w:t>
            </w:r>
            <w:r w:rsidR="00392912"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.1</w:t>
            </w:r>
            <w:r w:rsidR="00D80A33"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22" w:type="pct"/>
            <w:gridSpan w:val="2"/>
            <w:shd w:val="clear" w:color="auto" w:fill="FFFFFF"/>
          </w:tcPr>
          <w:p w14:paraId="64B9F8BE" w14:textId="77777777" w:rsidR="00526B1F" w:rsidRPr="00957F67" w:rsidRDefault="00526B1F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6" w:type="pct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D88792C" w14:textId="07921369" w:rsidR="00526B1F" w:rsidRPr="00957F67" w:rsidRDefault="00526B1F" w:rsidP="00526B1F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95,4</w:t>
            </w:r>
            <w:r w:rsidR="00F31C34"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137" w:type="pct"/>
            <w:shd w:val="clear" w:color="auto" w:fill="FFFFFF"/>
          </w:tcPr>
          <w:p w14:paraId="079D7942" w14:textId="77777777" w:rsidR="00526B1F" w:rsidRPr="00957F67" w:rsidRDefault="00526B1F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F419E83" w14:textId="6DB1E11E" w:rsidR="00526B1F" w:rsidRPr="00957F67" w:rsidRDefault="00526B1F" w:rsidP="00526B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10.66</w:t>
            </w:r>
          </w:p>
        </w:tc>
        <w:tc>
          <w:tcPr>
            <w:tcW w:w="136" w:type="pct"/>
            <w:gridSpan w:val="2"/>
            <w:shd w:val="clear" w:color="auto" w:fill="FFFFFF"/>
          </w:tcPr>
          <w:p w14:paraId="536AD0A5" w14:textId="77777777" w:rsidR="00526B1F" w:rsidRPr="00957F67" w:rsidRDefault="00526B1F" w:rsidP="0052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3D3279A" w14:textId="302370B8" w:rsidR="00526B1F" w:rsidRPr="00957F67" w:rsidRDefault="00526B1F" w:rsidP="00526B1F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67,391</w:t>
            </w:r>
          </w:p>
        </w:tc>
      </w:tr>
      <w:tr w:rsidR="003F5962" w:rsidRPr="00957F67" w14:paraId="55E536DE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34C54EE8" w14:textId="13DF4717" w:rsidR="003F5962" w:rsidRPr="00957F67" w:rsidRDefault="003F5962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04" w:type="pct"/>
            <w:gridSpan w:val="20"/>
            <w:shd w:val="clear" w:color="auto" w:fill="FFFFFF"/>
          </w:tcPr>
          <w:p w14:paraId="1070E3F0" w14:textId="162E938D" w:rsidR="003F5962" w:rsidRPr="00957F67" w:rsidRDefault="003F5962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</w:tr>
      <w:tr w:rsidR="00290222" w:rsidRPr="00792B0B" w14:paraId="046B9A05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6DC79DB0" w14:textId="58C7412A" w:rsidR="00290222" w:rsidRPr="00957F67" w:rsidRDefault="00290222" w:rsidP="0029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57F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 w:type="page"/>
              <w:t>การกระทบยอดเพื่อหาอัตราภาษีที่แท้จริง</w:t>
            </w:r>
          </w:p>
        </w:tc>
        <w:tc>
          <w:tcPr>
            <w:tcW w:w="2904" w:type="pct"/>
            <w:gridSpan w:val="20"/>
            <w:shd w:val="clear" w:color="auto" w:fill="FFFFFF"/>
          </w:tcPr>
          <w:p w14:paraId="1DF96A31" w14:textId="6F1BBD00" w:rsidR="00290222" w:rsidRPr="00957F67" w:rsidRDefault="00290222" w:rsidP="0029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957F67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5962" w:rsidRPr="000D4935" w14:paraId="3BCCEDE9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5576C3D4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399" w:type="pct"/>
            <w:gridSpan w:val="9"/>
            <w:shd w:val="clear" w:color="auto" w:fill="FFFFFF"/>
          </w:tcPr>
          <w:p w14:paraId="48438C68" w14:textId="315C28C3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957F6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7" w:type="pct"/>
            <w:shd w:val="clear" w:color="auto" w:fill="FFFFFF"/>
          </w:tcPr>
          <w:p w14:paraId="626E5D4D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68" w:type="pct"/>
            <w:gridSpan w:val="10"/>
            <w:shd w:val="clear" w:color="auto" w:fill="FFFFFF"/>
          </w:tcPr>
          <w:p w14:paraId="3EFE45EA" w14:textId="58DCAF74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957F67">
              <w:rPr>
                <w:rFonts w:ascii="Angsana New" w:hAnsi="Angsana New"/>
                <w:bCs/>
                <w:sz w:val="26"/>
                <w:szCs w:val="26"/>
              </w:rPr>
              <w:t>2563</w:t>
            </w:r>
          </w:p>
        </w:tc>
      </w:tr>
      <w:tr w:rsidR="003F5962" w:rsidRPr="000D4935" w14:paraId="40527B03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3FCFDD8F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1" w:type="pct"/>
            <w:gridSpan w:val="2"/>
            <w:shd w:val="clear" w:color="auto" w:fill="FFFFFF"/>
          </w:tcPr>
          <w:p w14:paraId="24738F97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00586921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38" w:type="pct"/>
            <w:gridSpan w:val="4"/>
            <w:shd w:val="clear" w:color="auto" w:fill="FFFFFF"/>
          </w:tcPr>
          <w:p w14:paraId="5AC5BF39" w14:textId="77777777" w:rsidR="003F5962" w:rsidRPr="00957F67" w:rsidRDefault="003F5962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shd w:val="clear" w:color="auto" w:fill="FFFFFF"/>
          </w:tcPr>
          <w:p w14:paraId="6F45DC4D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66216218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957F6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957F6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957F6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  <w:tc>
          <w:tcPr>
            <w:tcW w:w="137" w:type="pct"/>
            <w:shd w:val="clear" w:color="auto" w:fill="FFFFFF"/>
          </w:tcPr>
          <w:p w14:paraId="29BD10C1" w14:textId="77777777" w:rsidR="003F5962" w:rsidRPr="00957F67" w:rsidRDefault="003F5962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32" w:type="pct"/>
            <w:gridSpan w:val="4"/>
            <w:shd w:val="clear" w:color="auto" w:fill="FFFFFF"/>
          </w:tcPr>
          <w:p w14:paraId="55389461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76A12606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45" w:type="pct"/>
            <w:gridSpan w:val="2"/>
            <w:shd w:val="clear" w:color="auto" w:fill="FFFFFF"/>
          </w:tcPr>
          <w:p w14:paraId="1F3CBDC0" w14:textId="77777777" w:rsidR="003F5962" w:rsidRPr="00957F67" w:rsidRDefault="003F5962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691" w:type="pct"/>
            <w:gridSpan w:val="4"/>
            <w:shd w:val="clear" w:color="auto" w:fill="FFFFFF"/>
          </w:tcPr>
          <w:p w14:paraId="7848351B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052A3C28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957F6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957F6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957F6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3F5962" w:rsidRPr="000D4935" w14:paraId="5B15F001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3745E993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101E6AD2" w14:textId="77777777" w:rsidR="003F5962" w:rsidRPr="00957F67" w:rsidRDefault="003F5962" w:rsidP="00D54B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38" w:type="pct"/>
            <w:gridSpan w:val="4"/>
            <w:shd w:val="clear" w:color="auto" w:fill="FFFFFF"/>
          </w:tcPr>
          <w:p w14:paraId="79F4B986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C7E5592" w14:textId="270ACF85" w:rsidR="003F5962" w:rsidRPr="00957F67" w:rsidRDefault="00C572EA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659,</w:t>
            </w:r>
            <w:r w:rsidR="00865E04"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813</w:t>
            </w:r>
          </w:p>
        </w:tc>
        <w:tc>
          <w:tcPr>
            <w:tcW w:w="137" w:type="pct"/>
            <w:shd w:val="clear" w:color="auto" w:fill="FFFFFF"/>
          </w:tcPr>
          <w:p w14:paraId="55A5A0AC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2" w:type="pct"/>
            <w:gridSpan w:val="4"/>
            <w:shd w:val="clear" w:color="auto" w:fill="FFFFFF"/>
          </w:tcPr>
          <w:p w14:paraId="4E11D022" w14:textId="77777777" w:rsidR="003F5962" w:rsidRPr="00957F67" w:rsidRDefault="003F5962" w:rsidP="00D54B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14:paraId="1C6A868A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691" w:type="pct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DB81BF9" w14:textId="6672E6D6" w:rsidR="003F5962" w:rsidRPr="00957F67" w:rsidRDefault="00871393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710</w:t>
            </w:r>
            <w:r w:rsidR="0029498D"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,206</w:t>
            </w:r>
          </w:p>
        </w:tc>
      </w:tr>
      <w:tr w:rsidR="003F5962" w:rsidRPr="000D4935" w14:paraId="484CB7C5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73A53A51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24BB1B1B" w14:textId="753E85DB" w:rsidR="003F5962" w:rsidRPr="00957F67" w:rsidRDefault="00872938" w:rsidP="00D54B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38" w:type="pct"/>
            <w:gridSpan w:val="4"/>
            <w:shd w:val="clear" w:color="auto" w:fill="FFFFFF"/>
          </w:tcPr>
          <w:p w14:paraId="390BA104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0E2CF7DD" w14:textId="5FFE0CB5" w:rsidR="003F5962" w:rsidRPr="00957F67" w:rsidRDefault="008C4EE6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131,</w:t>
            </w:r>
            <w:r w:rsidR="00633D6C"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963</w:t>
            </w:r>
          </w:p>
        </w:tc>
        <w:tc>
          <w:tcPr>
            <w:tcW w:w="137" w:type="pct"/>
            <w:shd w:val="clear" w:color="auto" w:fill="FFFFFF"/>
          </w:tcPr>
          <w:p w14:paraId="6E2D91DB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2" w:type="pct"/>
            <w:gridSpan w:val="4"/>
            <w:shd w:val="clear" w:color="auto" w:fill="FFFFFF"/>
          </w:tcPr>
          <w:p w14:paraId="65415DB7" w14:textId="25E4F846" w:rsidR="003F5962" w:rsidRPr="00957F67" w:rsidRDefault="00975B86" w:rsidP="00D54B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45" w:type="pct"/>
            <w:gridSpan w:val="2"/>
            <w:shd w:val="clear" w:color="auto" w:fill="FFFFFF"/>
          </w:tcPr>
          <w:p w14:paraId="17B529B2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1" w:type="pct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1C0D60F1" w14:textId="3D27AC9F" w:rsidR="003F5962" w:rsidRPr="00957F67" w:rsidRDefault="0029498D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142,041</w:t>
            </w:r>
          </w:p>
        </w:tc>
      </w:tr>
      <w:tr w:rsidR="003F5962" w:rsidRPr="000D4935" w14:paraId="0F7FCFF5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4232DF93" w14:textId="77777777" w:rsidR="003F5962" w:rsidRPr="00957F67" w:rsidRDefault="003F5962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34B7F088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" w:type="pct"/>
            <w:gridSpan w:val="4"/>
            <w:shd w:val="clear" w:color="auto" w:fill="FFFFFF"/>
          </w:tcPr>
          <w:p w14:paraId="0F935AFD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shd w:val="clear" w:color="auto" w:fill="FFFFFF"/>
          </w:tcPr>
          <w:p w14:paraId="23165DA0" w14:textId="77777777" w:rsidR="003F5962" w:rsidRPr="00957F67" w:rsidRDefault="003F5962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shd w:val="clear" w:color="auto" w:fill="FFFFFF"/>
          </w:tcPr>
          <w:p w14:paraId="2C128211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2" w:type="pct"/>
            <w:gridSpan w:val="4"/>
            <w:shd w:val="clear" w:color="auto" w:fill="FFFFFF"/>
          </w:tcPr>
          <w:p w14:paraId="5D148FD4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14:paraId="78DEA70E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1" w:type="pct"/>
            <w:gridSpan w:val="4"/>
            <w:shd w:val="clear" w:color="auto" w:fill="FFFFFF"/>
          </w:tcPr>
          <w:p w14:paraId="10BBCBA2" w14:textId="77777777" w:rsidR="003F5962" w:rsidRPr="00957F67" w:rsidRDefault="003F5962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F5962" w:rsidRPr="000D4935" w14:paraId="7DD23655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3559B622" w14:textId="77777777" w:rsidR="003F5962" w:rsidRPr="00957F67" w:rsidRDefault="003F5962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>เขตพัฒนาพิเศษเฉพาะกิจ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4DACFECF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" w:type="pct"/>
            <w:gridSpan w:val="4"/>
            <w:shd w:val="clear" w:color="auto" w:fill="FFFFFF"/>
          </w:tcPr>
          <w:p w14:paraId="00B8177B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shd w:val="clear" w:color="auto" w:fill="FFFFFF"/>
          </w:tcPr>
          <w:p w14:paraId="316979B7" w14:textId="73E48FA5" w:rsidR="003F5962" w:rsidRPr="00957F67" w:rsidRDefault="00633D6C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(9,225)</w:t>
            </w:r>
          </w:p>
        </w:tc>
        <w:tc>
          <w:tcPr>
            <w:tcW w:w="137" w:type="pct"/>
            <w:shd w:val="clear" w:color="auto" w:fill="FFFFFF"/>
          </w:tcPr>
          <w:p w14:paraId="366F2584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2" w:type="pct"/>
            <w:gridSpan w:val="4"/>
            <w:shd w:val="clear" w:color="auto" w:fill="FFFFFF"/>
          </w:tcPr>
          <w:p w14:paraId="60FF1B98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14:paraId="35D28843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1" w:type="pct"/>
            <w:gridSpan w:val="4"/>
            <w:shd w:val="clear" w:color="auto" w:fill="FFFFFF"/>
          </w:tcPr>
          <w:p w14:paraId="68C23759" w14:textId="170FCCE3" w:rsidR="003F5962" w:rsidRPr="00957F67" w:rsidRDefault="00DF48EB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(11,332)</w:t>
            </w:r>
          </w:p>
        </w:tc>
      </w:tr>
      <w:tr w:rsidR="003F5962" w:rsidRPr="000D4935" w14:paraId="194138EC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047B5564" w14:textId="77777777" w:rsidR="003F5962" w:rsidRPr="00957F67" w:rsidRDefault="003F5962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รายได้เงินปันผลรับที่ได้รับยกเว้นภาษีเงินได้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0A879035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" w:type="pct"/>
            <w:gridSpan w:val="4"/>
            <w:shd w:val="clear" w:color="auto" w:fill="FFFFFF"/>
          </w:tcPr>
          <w:p w14:paraId="0DB4018C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shd w:val="clear" w:color="auto" w:fill="FFFFFF"/>
          </w:tcPr>
          <w:p w14:paraId="4DAC057D" w14:textId="1C7D256D" w:rsidR="003F5962" w:rsidRPr="00957F67" w:rsidRDefault="00633D6C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(28,</w:t>
            </w:r>
            <w:r w:rsidR="006665E6"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14</w:t>
            </w: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2)</w:t>
            </w:r>
          </w:p>
        </w:tc>
        <w:tc>
          <w:tcPr>
            <w:tcW w:w="137" w:type="pct"/>
            <w:shd w:val="clear" w:color="auto" w:fill="FFFFFF"/>
          </w:tcPr>
          <w:p w14:paraId="5B5B7E00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2" w:type="pct"/>
            <w:gridSpan w:val="4"/>
            <w:shd w:val="clear" w:color="auto" w:fill="FFFFFF"/>
          </w:tcPr>
          <w:p w14:paraId="5FFDADED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14:paraId="22063477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1" w:type="pct"/>
            <w:gridSpan w:val="4"/>
            <w:shd w:val="clear" w:color="auto" w:fill="FFFFFF"/>
          </w:tcPr>
          <w:p w14:paraId="63178B20" w14:textId="0003A9A6" w:rsidR="003F5962" w:rsidRPr="00957F67" w:rsidRDefault="00AB1288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(59,</w:t>
            </w:r>
            <w:r w:rsidR="009B764F"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396</w:t>
            </w: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3F5962" w:rsidRPr="000D4935" w14:paraId="50CBA914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76317798" w14:textId="77777777" w:rsidR="003F5962" w:rsidRPr="00957F67" w:rsidRDefault="003F5962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62C5F575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" w:type="pct"/>
            <w:gridSpan w:val="4"/>
            <w:shd w:val="clear" w:color="auto" w:fill="FFFFFF"/>
          </w:tcPr>
          <w:p w14:paraId="5F66716E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shd w:val="clear" w:color="auto" w:fill="FFFFFF"/>
          </w:tcPr>
          <w:p w14:paraId="781A6053" w14:textId="5631509A" w:rsidR="003F5962" w:rsidRPr="00957F67" w:rsidRDefault="00633D6C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(1,885)</w:t>
            </w:r>
          </w:p>
        </w:tc>
        <w:tc>
          <w:tcPr>
            <w:tcW w:w="137" w:type="pct"/>
            <w:shd w:val="clear" w:color="auto" w:fill="FFFFFF"/>
          </w:tcPr>
          <w:p w14:paraId="26EE486A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2" w:type="pct"/>
            <w:gridSpan w:val="4"/>
            <w:shd w:val="clear" w:color="auto" w:fill="FFFFFF"/>
          </w:tcPr>
          <w:p w14:paraId="1E5CD284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14:paraId="6A04DAC8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1" w:type="pct"/>
            <w:gridSpan w:val="4"/>
            <w:shd w:val="clear" w:color="auto" w:fill="FFFFFF"/>
          </w:tcPr>
          <w:p w14:paraId="574A19C6" w14:textId="2831E342" w:rsidR="003F5962" w:rsidRPr="00957F67" w:rsidRDefault="009B764F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(7,446)</w:t>
            </w:r>
          </w:p>
        </w:tc>
      </w:tr>
      <w:tr w:rsidR="003F5962" w:rsidRPr="000D4935" w14:paraId="5DA26DAB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3022508A" w14:textId="77777777" w:rsidR="003F5962" w:rsidRPr="00957F67" w:rsidRDefault="003F5962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2F7883AB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" w:type="pct"/>
            <w:gridSpan w:val="4"/>
            <w:shd w:val="clear" w:color="auto" w:fill="FFFFFF"/>
          </w:tcPr>
          <w:p w14:paraId="3D60002D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shd w:val="clear" w:color="auto" w:fill="auto"/>
          </w:tcPr>
          <w:p w14:paraId="26F39C03" w14:textId="24AE1186" w:rsidR="003F5962" w:rsidRPr="00957F67" w:rsidRDefault="00633D6C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3,889</w:t>
            </w:r>
          </w:p>
        </w:tc>
        <w:tc>
          <w:tcPr>
            <w:tcW w:w="137" w:type="pct"/>
            <w:shd w:val="clear" w:color="auto" w:fill="FFFFFF"/>
          </w:tcPr>
          <w:p w14:paraId="6AB4D483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2" w:type="pct"/>
            <w:gridSpan w:val="4"/>
            <w:shd w:val="clear" w:color="auto" w:fill="FFFFFF"/>
          </w:tcPr>
          <w:p w14:paraId="364992FC" w14:textId="77777777" w:rsidR="003F5962" w:rsidRPr="00957F67" w:rsidRDefault="003F5962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14:paraId="3F98AEE1" w14:textId="77777777" w:rsidR="003F5962" w:rsidRPr="00957F67" w:rsidRDefault="003F5962" w:rsidP="00D5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1" w:type="pct"/>
            <w:gridSpan w:val="4"/>
            <w:shd w:val="clear" w:color="auto" w:fill="FFFFFF"/>
          </w:tcPr>
          <w:p w14:paraId="5F79C5B4" w14:textId="5840A23B" w:rsidR="003F5962" w:rsidRPr="00957F67" w:rsidRDefault="009B764F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3,605</w:t>
            </w:r>
          </w:p>
        </w:tc>
      </w:tr>
      <w:tr w:rsidR="00895498" w:rsidRPr="000D4935" w14:paraId="4402B9BA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7830EBF9" w14:textId="32267B29" w:rsidR="00895498" w:rsidRPr="00957F67" w:rsidRDefault="00895498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07D99DD5" w14:textId="77777777" w:rsidR="00895498" w:rsidRPr="00957F67" w:rsidRDefault="00895498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" w:type="pct"/>
            <w:gridSpan w:val="4"/>
            <w:shd w:val="clear" w:color="auto" w:fill="FFFFFF"/>
          </w:tcPr>
          <w:p w14:paraId="428896EC" w14:textId="77777777" w:rsidR="00895498" w:rsidRPr="00957F67" w:rsidRDefault="00895498" w:rsidP="0089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shd w:val="clear" w:color="auto" w:fill="auto"/>
          </w:tcPr>
          <w:p w14:paraId="0D12AB76" w14:textId="01EB3466" w:rsidR="00895498" w:rsidRPr="00957F67" w:rsidRDefault="00895498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shd w:val="clear" w:color="auto" w:fill="FFFFFF"/>
          </w:tcPr>
          <w:p w14:paraId="20488B89" w14:textId="77777777" w:rsidR="00895498" w:rsidRPr="00957F67" w:rsidRDefault="00895498" w:rsidP="0089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2" w:type="pct"/>
            <w:gridSpan w:val="4"/>
            <w:shd w:val="clear" w:color="auto" w:fill="FFFFFF"/>
          </w:tcPr>
          <w:p w14:paraId="1A1DCD0E" w14:textId="77777777" w:rsidR="00895498" w:rsidRPr="00957F67" w:rsidRDefault="00895498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14:paraId="0450541A" w14:textId="77777777" w:rsidR="00895498" w:rsidRPr="00957F67" w:rsidRDefault="00895498" w:rsidP="0089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1" w:type="pct"/>
            <w:gridSpan w:val="4"/>
            <w:shd w:val="clear" w:color="auto" w:fill="FFFFFF"/>
          </w:tcPr>
          <w:p w14:paraId="18B71DE6" w14:textId="2996313A" w:rsidR="00895498" w:rsidRPr="00957F67" w:rsidRDefault="00895498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02DDE" w:rsidRPr="000D4935" w14:paraId="48668621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1E99AFC8" w14:textId="094FAB44" w:rsidR="00802DDE" w:rsidRPr="00957F67" w:rsidRDefault="00802DDE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57F67">
              <w:rPr>
                <w:rFonts w:ascii="Angsana New" w:hAnsi="Angsana New" w:hint="cs"/>
                <w:sz w:val="26"/>
                <w:szCs w:val="26"/>
                <w:cs/>
              </w:rPr>
              <w:t>งวดก่อนๆที่รับรู้ในปีนี้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08F95E61" w14:textId="77777777" w:rsidR="00802DDE" w:rsidRPr="00957F67" w:rsidRDefault="00802DDE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" w:type="pct"/>
            <w:gridSpan w:val="4"/>
            <w:shd w:val="clear" w:color="auto" w:fill="FFFFFF"/>
          </w:tcPr>
          <w:p w14:paraId="61A67718" w14:textId="77777777" w:rsidR="00802DDE" w:rsidRPr="00957F67" w:rsidRDefault="00802DDE" w:rsidP="0080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shd w:val="clear" w:color="auto" w:fill="auto"/>
          </w:tcPr>
          <w:p w14:paraId="4A33B4FA" w14:textId="59B11F20" w:rsidR="00802DDE" w:rsidRPr="00957F67" w:rsidRDefault="00802DDE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(4,869)</w:t>
            </w:r>
          </w:p>
        </w:tc>
        <w:tc>
          <w:tcPr>
            <w:tcW w:w="137" w:type="pct"/>
            <w:shd w:val="clear" w:color="auto" w:fill="FFFFFF"/>
          </w:tcPr>
          <w:p w14:paraId="3CB2ABD1" w14:textId="77777777" w:rsidR="00802DDE" w:rsidRPr="00957F67" w:rsidRDefault="00802DDE" w:rsidP="0080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2" w:type="pct"/>
            <w:gridSpan w:val="4"/>
            <w:shd w:val="clear" w:color="auto" w:fill="FFFFFF"/>
          </w:tcPr>
          <w:p w14:paraId="2D765854" w14:textId="77777777" w:rsidR="00802DDE" w:rsidRPr="00957F67" w:rsidRDefault="00802DDE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14:paraId="30275B78" w14:textId="77777777" w:rsidR="00802DDE" w:rsidRPr="00957F67" w:rsidRDefault="00802DDE" w:rsidP="0080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1" w:type="pct"/>
            <w:gridSpan w:val="4"/>
            <w:shd w:val="clear" w:color="auto" w:fill="FFFFFF"/>
          </w:tcPr>
          <w:p w14:paraId="70ECD2F9" w14:textId="7B04010A" w:rsidR="00802DDE" w:rsidRPr="00957F67" w:rsidRDefault="00802DDE" w:rsidP="00792B0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802DDE" w:rsidRPr="000D4935" w14:paraId="77CAFA94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38A97D0E" w14:textId="3A4F7B39" w:rsidR="00802DDE" w:rsidRPr="00957F67" w:rsidRDefault="00802DDE" w:rsidP="00792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57F67">
              <w:rPr>
                <w:rFonts w:ascii="Angsana New" w:hAnsi="Angsana New"/>
                <w:sz w:val="26"/>
                <w:szCs w:val="26"/>
                <w:cs/>
              </w:rPr>
              <w:t>ภาษีงวดก่อนๆ ที่บันทึกสูงไป</w:t>
            </w:r>
          </w:p>
        </w:tc>
        <w:tc>
          <w:tcPr>
            <w:tcW w:w="571" w:type="pct"/>
            <w:gridSpan w:val="2"/>
            <w:shd w:val="clear" w:color="auto" w:fill="FFFFFF"/>
          </w:tcPr>
          <w:p w14:paraId="592F4871" w14:textId="77777777" w:rsidR="00802DDE" w:rsidRPr="00957F67" w:rsidRDefault="00802DDE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" w:type="pct"/>
            <w:gridSpan w:val="4"/>
            <w:shd w:val="clear" w:color="auto" w:fill="FFFFFF"/>
          </w:tcPr>
          <w:p w14:paraId="05FB0666" w14:textId="77777777" w:rsidR="00802DDE" w:rsidRPr="00957F67" w:rsidRDefault="00802DDE" w:rsidP="0080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shd w:val="clear" w:color="auto" w:fill="auto"/>
          </w:tcPr>
          <w:p w14:paraId="0A312763" w14:textId="15E5B806" w:rsidR="00802DDE" w:rsidRPr="00957F67" w:rsidRDefault="00802DDE" w:rsidP="00792B0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(588)</w:t>
            </w:r>
          </w:p>
        </w:tc>
        <w:tc>
          <w:tcPr>
            <w:tcW w:w="137" w:type="pct"/>
            <w:shd w:val="clear" w:color="auto" w:fill="FFFFFF"/>
          </w:tcPr>
          <w:p w14:paraId="1AC0BA83" w14:textId="77777777" w:rsidR="00802DDE" w:rsidRPr="00957F67" w:rsidRDefault="00802DDE" w:rsidP="0080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2" w:type="pct"/>
            <w:gridSpan w:val="4"/>
            <w:shd w:val="clear" w:color="auto" w:fill="FFFFFF"/>
          </w:tcPr>
          <w:p w14:paraId="6EBFFA3F" w14:textId="77777777" w:rsidR="00802DDE" w:rsidRPr="00957F67" w:rsidRDefault="00802DDE" w:rsidP="00792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14:paraId="55F027BD" w14:textId="77777777" w:rsidR="00802DDE" w:rsidRPr="00957F67" w:rsidRDefault="00802DDE" w:rsidP="0080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1" w:type="pct"/>
            <w:gridSpan w:val="4"/>
            <w:shd w:val="clear" w:color="auto" w:fill="FFFFFF"/>
          </w:tcPr>
          <w:p w14:paraId="79316A61" w14:textId="3C86FD6B" w:rsidR="00802DDE" w:rsidRPr="00957F67" w:rsidRDefault="00802DDE" w:rsidP="00792B0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802DDE" w:rsidRPr="000D4935" w14:paraId="26B07733" w14:textId="77777777" w:rsidTr="00290222">
        <w:tblPrEx>
          <w:tblLook w:val="01E0" w:firstRow="1" w:lastRow="1" w:firstColumn="1" w:lastColumn="1" w:noHBand="0" w:noVBand="0"/>
        </w:tblPrEx>
        <w:trPr>
          <w:gridAfter w:val="1"/>
          <w:wAfter w:w="158" w:type="pct"/>
        </w:trPr>
        <w:tc>
          <w:tcPr>
            <w:tcW w:w="1938" w:type="pct"/>
            <w:gridSpan w:val="3"/>
            <w:shd w:val="clear" w:color="auto" w:fill="FFFFFF"/>
          </w:tcPr>
          <w:p w14:paraId="3B562CD0" w14:textId="77777777" w:rsidR="00802DDE" w:rsidRPr="00957F67" w:rsidRDefault="00802DDE" w:rsidP="0080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7F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401EC6B" w14:textId="5465E150" w:rsidR="00802DDE" w:rsidRPr="00957F67" w:rsidRDefault="006665E6" w:rsidP="006665E6">
            <w:pPr>
              <w:pStyle w:val="acctfourfigures"/>
              <w:tabs>
                <w:tab w:val="clear" w:pos="765"/>
                <w:tab w:val="left" w:pos="461"/>
              </w:tabs>
              <w:spacing w:line="240" w:lineRule="auto"/>
              <w:ind w:left="-37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      </w:t>
            </w:r>
            <w:r w:rsidR="00802DDE"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13.81</w:t>
            </w:r>
          </w:p>
        </w:tc>
        <w:tc>
          <w:tcPr>
            <w:tcW w:w="138" w:type="pct"/>
            <w:gridSpan w:val="4"/>
            <w:shd w:val="clear" w:color="auto" w:fill="FFFFFF"/>
          </w:tcPr>
          <w:p w14:paraId="08D7C24E" w14:textId="77777777" w:rsidR="00802DDE" w:rsidRPr="00957F67" w:rsidRDefault="00802DDE" w:rsidP="006B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37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5E082" w14:textId="074657B7" w:rsidR="00802DDE" w:rsidRPr="00957F67" w:rsidRDefault="00802DDE" w:rsidP="006665E6">
            <w:pPr>
              <w:pStyle w:val="acctfourfigures"/>
              <w:tabs>
                <w:tab w:val="clear" w:pos="765"/>
                <w:tab w:val="left" w:pos="359"/>
                <w:tab w:val="left" w:pos="700"/>
              </w:tabs>
              <w:spacing w:line="240" w:lineRule="auto"/>
              <w:ind w:left="-376" w:right="4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91,143</w:t>
            </w:r>
          </w:p>
        </w:tc>
        <w:tc>
          <w:tcPr>
            <w:tcW w:w="137" w:type="pct"/>
            <w:shd w:val="clear" w:color="auto" w:fill="FFFFFF"/>
          </w:tcPr>
          <w:p w14:paraId="0BC2C195" w14:textId="77777777" w:rsidR="00802DDE" w:rsidRPr="00957F67" w:rsidRDefault="00802DDE" w:rsidP="006B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37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9892940" w14:textId="49543868" w:rsidR="00802DDE" w:rsidRPr="00957F67" w:rsidRDefault="006665E6" w:rsidP="006665E6">
            <w:pPr>
              <w:pStyle w:val="acctfourfigures"/>
              <w:tabs>
                <w:tab w:val="clear" w:pos="765"/>
                <w:tab w:val="left" w:pos="461"/>
              </w:tabs>
              <w:spacing w:line="240" w:lineRule="auto"/>
              <w:ind w:left="-37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      </w:t>
            </w:r>
            <w:r w:rsidR="00802DDE"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9.50</w:t>
            </w:r>
          </w:p>
        </w:tc>
        <w:tc>
          <w:tcPr>
            <w:tcW w:w="145" w:type="pct"/>
            <w:gridSpan w:val="2"/>
            <w:shd w:val="clear" w:color="auto" w:fill="FFFFFF"/>
          </w:tcPr>
          <w:p w14:paraId="2E0057F7" w14:textId="77777777" w:rsidR="00802DDE" w:rsidRPr="00957F67" w:rsidRDefault="00802DDE" w:rsidP="006B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37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1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E3B5ECB" w14:textId="55231771" w:rsidR="00802DDE" w:rsidRPr="00957F67" w:rsidRDefault="00802DDE" w:rsidP="006665E6">
            <w:pPr>
              <w:pStyle w:val="acctfourfigures"/>
              <w:tabs>
                <w:tab w:val="clear" w:pos="765"/>
                <w:tab w:val="left" w:pos="359"/>
                <w:tab w:val="left" w:pos="700"/>
              </w:tabs>
              <w:spacing w:line="240" w:lineRule="auto"/>
              <w:ind w:left="-376" w:right="7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57F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67,472</w:t>
            </w:r>
          </w:p>
        </w:tc>
      </w:tr>
    </w:tbl>
    <w:p w14:paraId="40C87BAC" w14:textId="663D58EA" w:rsidR="00957F67" w:rsidRDefault="00CF3538" w:rsidP="0095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</w:rPr>
        <w:tab/>
      </w:r>
      <w:r w:rsidR="00957F67">
        <w:rPr>
          <w:rFonts w:ascii="Angsana New" w:hAnsi="Angsana New"/>
          <w:i/>
          <w:iCs/>
          <w:sz w:val="30"/>
          <w:szCs w:val="30"/>
        </w:rPr>
        <w:br w:type="page"/>
      </w:r>
    </w:p>
    <w:p w14:paraId="73846D0C" w14:textId="5A88E445" w:rsidR="00412A5C" w:rsidRPr="000D4935" w:rsidRDefault="00957F67" w:rsidP="0011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4D7A38" w:rsidRPr="000D4935">
        <w:rPr>
          <w:rFonts w:ascii="Angsana New" w:hAnsi="Angsana New"/>
          <w:i/>
          <w:iCs/>
          <w:sz w:val="30"/>
          <w:szCs w:val="30"/>
          <w:cs/>
        </w:rPr>
        <w:t>การลด</w:t>
      </w:r>
      <w:r w:rsidR="00541EA3" w:rsidRPr="000D4935">
        <w:rPr>
          <w:rFonts w:ascii="Angsana New" w:hAnsi="Angsana New"/>
          <w:i/>
          <w:iCs/>
          <w:sz w:val="30"/>
          <w:szCs w:val="30"/>
          <w:cs/>
        </w:rPr>
        <w:t>อัตรา</w:t>
      </w:r>
      <w:r w:rsidR="004D7A38" w:rsidRPr="000D4935">
        <w:rPr>
          <w:rFonts w:ascii="Angsana New" w:hAnsi="Angsana New"/>
          <w:i/>
          <w:iCs/>
          <w:sz w:val="30"/>
          <w:szCs w:val="30"/>
          <w:cs/>
        </w:rPr>
        <w:t>ภาษีเงินได้นิติบุคคล</w:t>
      </w:r>
    </w:p>
    <w:p w14:paraId="6EC715B5" w14:textId="77777777" w:rsidR="003701B7" w:rsidRPr="00916B6B" w:rsidRDefault="003701B7" w:rsidP="0011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12"/>
          <w:szCs w:val="12"/>
        </w:rPr>
      </w:pPr>
      <w:r>
        <w:rPr>
          <w:rFonts w:ascii="Angsana New" w:hAnsi="Angsana New"/>
          <w:i/>
          <w:iCs/>
          <w:sz w:val="30"/>
          <w:szCs w:val="30"/>
        </w:rPr>
        <w:tab/>
      </w:r>
    </w:p>
    <w:p w14:paraId="3A585A40" w14:textId="337FC7B7" w:rsidR="001138E5" w:rsidRDefault="003701B7" w:rsidP="0011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>
        <w:rPr>
          <w:rFonts w:ascii="Angsana New" w:hAnsi="Angsana New"/>
          <w:i/>
          <w:iCs/>
          <w:sz w:val="30"/>
          <w:szCs w:val="30"/>
        </w:rPr>
        <w:t>2563</w:t>
      </w:r>
    </w:p>
    <w:p w14:paraId="78F6384E" w14:textId="7032DD21" w:rsidR="00D371DD" w:rsidRDefault="00D371DD" w:rsidP="00D3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</w:t>
      </w:r>
      <w:r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ฉบับที่</w:t>
      </w:r>
      <w:r>
        <w:rPr>
          <w:rFonts w:ascii="Angsana New" w:hAnsi="Angsana New"/>
          <w:sz w:val="30"/>
          <w:szCs w:val="30"/>
        </w:rPr>
        <w:t xml:space="preserve"> 492</w:t>
      </w:r>
      <w:r w:rsidRPr="000D4935">
        <w:rPr>
          <w:rFonts w:ascii="Angsana New" w:hAnsi="Angsana New"/>
          <w:sz w:val="30"/>
          <w:szCs w:val="30"/>
          <w:cs/>
        </w:rPr>
        <w:t xml:space="preserve"> ลงวันที่ </w:t>
      </w:r>
      <w:r>
        <w:rPr>
          <w:rFonts w:ascii="Angsana New" w:hAnsi="Angsana New"/>
          <w:sz w:val="30"/>
          <w:szCs w:val="30"/>
        </w:rPr>
        <w:t>16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2553</w:t>
      </w:r>
      <w:r w:rsidRPr="000D4935">
        <w:rPr>
          <w:rFonts w:ascii="Angsana New" w:hAnsi="Angsana New"/>
          <w:sz w:val="30"/>
          <w:szCs w:val="30"/>
          <w:cs/>
        </w:rPr>
        <w:t xml:space="preserve"> ฉบับที่</w:t>
      </w:r>
      <w:r>
        <w:rPr>
          <w:rFonts w:ascii="Angsana New" w:hAnsi="Angsana New"/>
          <w:sz w:val="30"/>
          <w:szCs w:val="30"/>
        </w:rPr>
        <w:t xml:space="preserve"> 566</w:t>
      </w:r>
      <w:r w:rsidRPr="000D4935">
        <w:rPr>
          <w:rFonts w:ascii="Angsana New" w:hAnsi="Angsana New"/>
          <w:sz w:val="30"/>
          <w:szCs w:val="30"/>
          <w:cs/>
        </w:rPr>
        <w:t xml:space="preserve"> ลงวันที่ </w:t>
      </w:r>
      <w:r>
        <w:rPr>
          <w:rFonts w:ascii="Angsana New" w:hAnsi="Angsana New"/>
          <w:sz w:val="30"/>
          <w:szCs w:val="30"/>
        </w:rPr>
        <w:t>10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>2556</w:t>
      </w:r>
      <w:r w:rsidRPr="000D4935">
        <w:rPr>
          <w:rFonts w:ascii="Angsana New" w:hAnsi="Angsana New"/>
          <w:sz w:val="30"/>
          <w:szCs w:val="30"/>
          <w:cs/>
        </w:rPr>
        <w:t xml:space="preserve"> ฉบับที่</w:t>
      </w:r>
      <w:r>
        <w:rPr>
          <w:rFonts w:ascii="Angsana New" w:hAnsi="Angsana New"/>
          <w:sz w:val="30"/>
          <w:szCs w:val="30"/>
        </w:rPr>
        <w:t xml:space="preserve"> 584</w:t>
      </w:r>
      <w:r w:rsidRPr="000D4935">
        <w:rPr>
          <w:rFonts w:ascii="Angsana New" w:hAnsi="Angsana New"/>
          <w:sz w:val="30"/>
          <w:szCs w:val="30"/>
          <w:cs/>
        </w:rPr>
        <w:t xml:space="preserve"> ลงวันที่ </w:t>
      </w:r>
      <w:r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2558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0D4935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624</w:t>
      </w:r>
      <w:r w:rsidRPr="000D4935">
        <w:rPr>
          <w:rFonts w:ascii="Angsana New" w:hAnsi="Angsana New"/>
          <w:sz w:val="30"/>
          <w:szCs w:val="30"/>
          <w:cs/>
        </w:rPr>
        <w:t xml:space="preserve"> ลงวันที่ 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2560</w:t>
      </w:r>
      <w:r w:rsidRPr="000D4935">
        <w:rPr>
          <w:rFonts w:ascii="Angsana New" w:hAnsi="Angsana New"/>
          <w:sz w:val="30"/>
          <w:szCs w:val="30"/>
          <w:cs/>
        </w:rPr>
        <w:t xml:space="preserve"> 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0D4935">
        <w:rPr>
          <w:rFonts w:ascii="Angsana New" w:hAnsi="Angsana New"/>
          <w:sz w:val="30"/>
          <w:szCs w:val="30"/>
        </w:rPr>
        <w:t>3</w:t>
      </w:r>
      <w:r w:rsidRPr="000D4935">
        <w:rPr>
          <w:rFonts w:ascii="Angsana New" w:hAnsi="Angsana New"/>
          <w:sz w:val="30"/>
          <w:szCs w:val="30"/>
          <w:cs/>
        </w:rPr>
        <w:t>.</w:t>
      </w:r>
      <w:r w:rsidRPr="000D4935">
        <w:rPr>
          <w:rFonts w:ascii="Angsana New" w:hAnsi="Angsana New"/>
          <w:sz w:val="30"/>
          <w:szCs w:val="30"/>
        </w:rPr>
        <w:t>0</w:t>
      </w:r>
      <w:r w:rsidRPr="000D4935">
        <w:rPr>
          <w:rFonts w:ascii="Angsana New" w:hAnsi="Angsana New"/>
          <w:sz w:val="30"/>
          <w:szCs w:val="30"/>
          <w:cs/>
        </w:rPr>
        <w:t xml:space="preserve"> ของกำไรสุทธิทางภาษี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16B6B">
        <w:rPr>
          <w:rFonts w:ascii="Angsana New" w:hAnsi="Angsana New" w:hint="cs"/>
          <w:sz w:val="30"/>
          <w:szCs w:val="30"/>
          <w:cs/>
        </w:rPr>
        <w:t>สำหรับเงินได้พึงประเมินที่ได้รับตั้งแต่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2553 </w:t>
      </w:r>
      <w:r>
        <w:rPr>
          <w:rFonts w:ascii="Angsana New" w:hAnsi="Angsana New" w:hint="cs"/>
          <w:sz w:val="30"/>
          <w:szCs w:val="30"/>
          <w:cs/>
        </w:rPr>
        <w:t>ถึงวันที่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z w:val="30"/>
          <w:szCs w:val="30"/>
        </w:rPr>
        <w:t xml:space="preserve">31 </w:t>
      </w:r>
      <w:r w:rsidRPr="000D49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D493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14:paraId="7A3FB456" w14:textId="029E8061" w:rsidR="00D371DD" w:rsidRPr="00916B6B" w:rsidRDefault="00D371DD" w:rsidP="0011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15AFBF6A" w14:textId="2F575FBE" w:rsidR="00D371DD" w:rsidRDefault="00D371DD" w:rsidP="0011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>
        <w:rPr>
          <w:rFonts w:ascii="Angsana New" w:hAnsi="Angsana New"/>
          <w:i/>
          <w:iCs/>
          <w:sz w:val="30"/>
          <w:szCs w:val="30"/>
        </w:rPr>
        <w:t>2564</w:t>
      </w:r>
    </w:p>
    <w:p w14:paraId="527CA517" w14:textId="05576FDD" w:rsidR="00FD5627" w:rsidRDefault="0069208A" w:rsidP="00692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>
        <w:rPr>
          <w:rFonts w:ascii="Angsana New" w:hAnsi="Angsana New"/>
          <w:sz w:val="30"/>
          <w:szCs w:val="30"/>
        </w:rPr>
        <w:t>727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D4935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731</w:t>
      </w:r>
      <w:r w:rsidRPr="000D4935">
        <w:rPr>
          <w:rFonts w:ascii="Angsana New" w:hAnsi="Angsana New"/>
          <w:sz w:val="30"/>
          <w:szCs w:val="30"/>
          <w:cs/>
        </w:rPr>
        <w:t xml:space="preserve"> ลงวันที่ </w:t>
      </w:r>
      <w:r>
        <w:rPr>
          <w:rFonts w:ascii="Angsana New" w:hAnsi="Angsana New"/>
          <w:sz w:val="30"/>
          <w:szCs w:val="30"/>
        </w:rPr>
        <w:t>7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2564</w:t>
      </w:r>
      <w:r w:rsidRPr="000D4935">
        <w:rPr>
          <w:rFonts w:ascii="Angsana New" w:hAnsi="Angsana New"/>
          <w:sz w:val="30"/>
          <w:szCs w:val="30"/>
          <w:cs/>
        </w:rPr>
        <w:t xml:space="preserve"> 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0D4935">
        <w:rPr>
          <w:rFonts w:ascii="Angsana New" w:hAnsi="Angsana New"/>
          <w:sz w:val="30"/>
          <w:szCs w:val="30"/>
        </w:rPr>
        <w:t>3</w:t>
      </w:r>
      <w:r w:rsidRPr="000D4935">
        <w:rPr>
          <w:rFonts w:ascii="Angsana New" w:hAnsi="Angsana New"/>
          <w:sz w:val="30"/>
          <w:szCs w:val="30"/>
          <w:cs/>
        </w:rPr>
        <w:t>.</w:t>
      </w:r>
      <w:r w:rsidRPr="000D4935">
        <w:rPr>
          <w:rFonts w:ascii="Angsana New" w:hAnsi="Angsana New"/>
          <w:sz w:val="30"/>
          <w:szCs w:val="30"/>
        </w:rPr>
        <w:t>0</w:t>
      </w:r>
      <w:r w:rsidRPr="000D4935">
        <w:rPr>
          <w:rFonts w:ascii="Angsana New" w:hAnsi="Angsana New"/>
          <w:sz w:val="30"/>
          <w:szCs w:val="30"/>
          <w:cs/>
        </w:rPr>
        <w:t xml:space="preserve"> ของกำไรสุทธิทางภาษี </w:t>
      </w:r>
      <w:r>
        <w:rPr>
          <w:rFonts w:ascii="Angsana New" w:hAnsi="Angsana New" w:hint="cs"/>
          <w:sz w:val="30"/>
          <w:szCs w:val="30"/>
          <w:cs/>
        </w:rPr>
        <w:t>สำหรับเงินได้พึงประเมินที่ได้รับตั้งแต่</w:t>
      </w:r>
      <w:r>
        <w:rPr>
          <w:rFonts w:ascii="Angsana New" w:hAnsi="Angsana New"/>
          <w:sz w:val="30"/>
          <w:szCs w:val="30"/>
          <w:cs/>
        </w:rPr>
        <w:t>วันที่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z w:val="30"/>
          <w:szCs w:val="30"/>
        </w:rPr>
        <w:t xml:space="preserve">1 </w:t>
      </w:r>
      <w:r w:rsidRPr="000D4935">
        <w:rPr>
          <w:rFonts w:ascii="Angsana New" w:hAnsi="Angsana New"/>
          <w:sz w:val="30"/>
          <w:szCs w:val="30"/>
          <w:cs/>
        </w:rPr>
        <w:t xml:space="preserve">มกราคม </w:t>
      </w:r>
      <w:r w:rsidRPr="000D4935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64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0D4935">
        <w:rPr>
          <w:rFonts w:ascii="Angsana New" w:hAnsi="Angsana New"/>
          <w:sz w:val="30"/>
          <w:szCs w:val="30"/>
        </w:rPr>
        <w:t xml:space="preserve">31 </w:t>
      </w:r>
      <w:r w:rsidRPr="000D49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D493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3FF4EB9D" w14:textId="07E289C4" w:rsidR="00FD5627" w:rsidRPr="00916B6B" w:rsidRDefault="00FD5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88"/>
        <w:gridCol w:w="810"/>
        <w:gridCol w:w="360"/>
        <w:gridCol w:w="182"/>
        <w:gridCol w:w="88"/>
        <w:gridCol w:w="182"/>
        <w:gridCol w:w="358"/>
        <w:gridCol w:w="270"/>
        <w:gridCol w:w="182"/>
        <w:gridCol w:w="88"/>
        <w:gridCol w:w="182"/>
        <w:gridCol w:w="88"/>
        <w:gridCol w:w="630"/>
        <w:gridCol w:w="272"/>
        <w:gridCol w:w="88"/>
        <w:gridCol w:w="182"/>
        <w:gridCol w:w="88"/>
        <w:gridCol w:w="812"/>
        <w:gridCol w:w="88"/>
        <w:gridCol w:w="182"/>
        <w:gridCol w:w="90"/>
        <w:gridCol w:w="88"/>
        <w:gridCol w:w="1028"/>
        <w:gridCol w:w="9"/>
        <w:gridCol w:w="135"/>
        <w:gridCol w:w="79"/>
        <w:gridCol w:w="11"/>
      </w:tblGrid>
      <w:tr w:rsidR="00B63BC1" w:rsidRPr="000D4935" w14:paraId="6827597A" w14:textId="77777777" w:rsidTr="00916B6B">
        <w:trPr>
          <w:gridAfter w:val="4"/>
          <w:wAfter w:w="234" w:type="dxa"/>
          <w:trHeight w:val="70"/>
        </w:trPr>
        <w:tc>
          <w:tcPr>
            <w:tcW w:w="3600" w:type="dxa"/>
            <w:gridSpan w:val="2"/>
          </w:tcPr>
          <w:p w14:paraId="3D9B9777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6" w:type="dxa"/>
            <w:gridSpan w:val="21"/>
          </w:tcPr>
          <w:p w14:paraId="150E7EE8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3BC1" w:rsidRPr="000D4935" w14:paraId="7AB34CFC" w14:textId="77777777" w:rsidTr="00916B6B">
        <w:trPr>
          <w:gridAfter w:val="4"/>
          <w:wAfter w:w="234" w:type="dxa"/>
          <w:trHeight w:val="344"/>
        </w:trPr>
        <w:tc>
          <w:tcPr>
            <w:tcW w:w="3600" w:type="dxa"/>
            <w:gridSpan w:val="2"/>
          </w:tcPr>
          <w:p w14:paraId="48A09D4C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11"/>
          </w:tcPr>
          <w:p w14:paraId="54BF4FBD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A62EB6A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9"/>
          </w:tcPr>
          <w:p w14:paraId="4FEE0E9C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B63BC1" w:rsidRPr="000D4935" w14:paraId="58DD1508" w14:textId="77777777" w:rsidTr="00916B6B">
        <w:trPr>
          <w:gridAfter w:val="4"/>
          <w:wAfter w:w="234" w:type="dxa"/>
          <w:trHeight w:val="344"/>
        </w:trPr>
        <w:tc>
          <w:tcPr>
            <w:tcW w:w="3600" w:type="dxa"/>
            <w:gridSpan w:val="2"/>
          </w:tcPr>
          <w:p w14:paraId="4B9D6957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gridSpan w:val="5"/>
          </w:tcPr>
          <w:p w14:paraId="70DF09F1" w14:textId="61FD3A83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 w:rsidR="00D83D3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8D4C80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</w:tcPr>
          <w:p w14:paraId="42BC9E58" w14:textId="7182EA1F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 w:rsidR="00D83D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913799F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5B2DB8EE" w14:textId="6AED796C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 w:rsidR="00D83D3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041C5915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4E922D34" w14:textId="5475714C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 w:rsidR="00D83D3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63BC1" w:rsidRPr="000D4935" w14:paraId="1F8EB751" w14:textId="77777777" w:rsidTr="00916B6B">
        <w:trPr>
          <w:gridAfter w:val="4"/>
          <w:wAfter w:w="234" w:type="dxa"/>
          <w:trHeight w:val="288"/>
        </w:trPr>
        <w:tc>
          <w:tcPr>
            <w:tcW w:w="3600" w:type="dxa"/>
            <w:gridSpan w:val="2"/>
          </w:tcPr>
          <w:p w14:paraId="347CB863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6" w:type="dxa"/>
            <w:gridSpan w:val="21"/>
          </w:tcPr>
          <w:p w14:paraId="2FBA77B2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D3D" w:rsidRPr="000D4935" w14:paraId="773DC801" w14:textId="77777777" w:rsidTr="00916B6B">
        <w:trPr>
          <w:gridAfter w:val="4"/>
          <w:wAfter w:w="234" w:type="dxa"/>
        </w:trPr>
        <w:tc>
          <w:tcPr>
            <w:tcW w:w="3600" w:type="dxa"/>
            <w:gridSpan w:val="2"/>
          </w:tcPr>
          <w:p w14:paraId="411B5520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5"/>
            <w:vAlign w:val="bottom"/>
          </w:tcPr>
          <w:p w14:paraId="509D7707" w14:textId="78E863EC" w:rsidR="00D83D3D" w:rsidRPr="000D4935" w:rsidRDefault="00CC53CB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C53CB">
              <w:rPr>
                <w:rFonts w:ascii="Angsana New" w:hAnsi="Angsana New"/>
                <w:sz w:val="30"/>
                <w:szCs w:val="30"/>
              </w:rPr>
              <w:t>84</w:t>
            </w:r>
            <w:r w:rsidR="005D3FB1">
              <w:rPr>
                <w:rFonts w:ascii="Angsana New" w:hAnsi="Angsana New"/>
                <w:sz w:val="30"/>
                <w:szCs w:val="30"/>
              </w:rPr>
              <w:t>,600</w:t>
            </w:r>
          </w:p>
        </w:tc>
        <w:tc>
          <w:tcPr>
            <w:tcW w:w="270" w:type="dxa"/>
            <w:vAlign w:val="bottom"/>
          </w:tcPr>
          <w:p w14:paraId="43EC2F8B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vAlign w:val="bottom"/>
          </w:tcPr>
          <w:p w14:paraId="56E8C5D4" w14:textId="22C28119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72,252</w:t>
            </w:r>
          </w:p>
        </w:tc>
        <w:tc>
          <w:tcPr>
            <w:tcW w:w="270" w:type="dxa"/>
            <w:vAlign w:val="bottom"/>
          </w:tcPr>
          <w:p w14:paraId="3AFA4A28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2EFBA8D7" w14:textId="6CFBBCBF" w:rsidR="00D83D3D" w:rsidRPr="00B01B14" w:rsidRDefault="00CF1BF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01B14">
              <w:rPr>
                <w:rFonts w:ascii="Angsana New" w:hAnsi="Angsana New"/>
                <w:sz w:val="30"/>
                <w:szCs w:val="30"/>
              </w:rPr>
              <w:t>(</w:t>
            </w:r>
            <w:r w:rsidR="00D94DA8" w:rsidRPr="00B01B14">
              <w:rPr>
                <w:rFonts w:ascii="Angsana New" w:hAnsi="Angsana New"/>
                <w:sz w:val="30"/>
                <w:szCs w:val="30"/>
              </w:rPr>
              <w:t>40</w:t>
            </w:r>
            <w:r w:rsidR="005D3FB1">
              <w:rPr>
                <w:rFonts w:ascii="Angsana New" w:hAnsi="Angsana New"/>
                <w:sz w:val="30"/>
                <w:szCs w:val="30"/>
              </w:rPr>
              <w:t>4</w:t>
            </w:r>
            <w:r w:rsidR="00D94DA8" w:rsidRPr="00B01B14">
              <w:rPr>
                <w:rFonts w:ascii="Angsana New" w:hAnsi="Angsana New"/>
                <w:sz w:val="30"/>
                <w:szCs w:val="30"/>
              </w:rPr>
              <w:t>,</w:t>
            </w:r>
            <w:r w:rsidR="005D3FB1">
              <w:rPr>
                <w:rFonts w:ascii="Angsana New" w:hAnsi="Angsana New"/>
                <w:sz w:val="30"/>
                <w:szCs w:val="30"/>
              </w:rPr>
              <w:t>019</w:t>
            </w:r>
            <w:r w:rsidRPr="00B01B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788FE73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2D963A0D" w14:textId="1B66A7F2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(403,870)</w:t>
            </w:r>
          </w:p>
        </w:tc>
      </w:tr>
      <w:tr w:rsidR="00D83D3D" w:rsidRPr="000D4935" w14:paraId="5149C2D0" w14:textId="77777777" w:rsidTr="00916B6B">
        <w:trPr>
          <w:gridAfter w:val="4"/>
          <w:wAfter w:w="234" w:type="dxa"/>
        </w:trPr>
        <w:tc>
          <w:tcPr>
            <w:tcW w:w="3600" w:type="dxa"/>
            <w:gridSpan w:val="2"/>
          </w:tcPr>
          <w:p w14:paraId="182ED2EA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gridSpan w:val="5"/>
            <w:tcBorders>
              <w:bottom w:val="single" w:sz="4" w:space="0" w:color="auto"/>
            </w:tcBorders>
            <w:vAlign w:val="bottom"/>
          </w:tcPr>
          <w:p w14:paraId="575E1AEC" w14:textId="087D7402" w:rsidR="00D83D3D" w:rsidRPr="000D4935" w:rsidRDefault="0082389A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74480">
              <w:rPr>
                <w:rFonts w:ascii="Angsana New" w:hAnsi="Angsana New"/>
                <w:sz w:val="30"/>
                <w:szCs w:val="30"/>
              </w:rPr>
              <w:t>84,</w:t>
            </w:r>
            <w:r w:rsidR="005D3FB1">
              <w:rPr>
                <w:rFonts w:ascii="Angsana New" w:hAnsi="Angsana New"/>
                <w:sz w:val="30"/>
                <w:szCs w:val="30"/>
              </w:rPr>
              <w:t>133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03BA740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tcBorders>
              <w:bottom w:val="single" w:sz="4" w:space="0" w:color="auto"/>
            </w:tcBorders>
            <w:vAlign w:val="bottom"/>
          </w:tcPr>
          <w:p w14:paraId="1B8C2216" w14:textId="072C4DE5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(71,877)</w:t>
            </w:r>
          </w:p>
        </w:tc>
        <w:tc>
          <w:tcPr>
            <w:tcW w:w="270" w:type="dxa"/>
            <w:vAlign w:val="bottom"/>
          </w:tcPr>
          <w:p w14:paraId="6A0465AE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DAD2F" w14:textId="2B0751AE" w:rsidR="00D83D3D" w:rsidRPr="00B01B14" w:rsidRDefault="000A1D73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01B14">
              <w:rPr>
                <w:rFonts w:ascii="Angsana New" w:hAnsi="Angsana New"/>
                <w:sz w:val="30"/>
                <w:szCs w:val="30"/>
              </w:rPr>
              <w:t>84,</w:t>
            </w:r>
            <w:r w:rsidR="005D3FB1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70" w:type="dxa"/>
            <w:gridSpan w:val="2"/>
            <w:vAlign w:val="bottom"/>
          </w:tcPr>
          <w:p w14:paraId="18A9D046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single" w:sz="4" w:space="0" w:color="auto"/>
            </w:tcBorders>
            <w:vAlign w:val="bottom"/>
          </w:tcPr>
          <w:p w14:paraId="45A7CBFF" w14:textId="27BE3921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71,877</w:t>
            </w:r>
          </w:p>
        </w:tc>
      </w:tr>
      <w:tr w:rsidR="00D83D3D" w:rsidRPr="000D4935" w14:paraId="50054735" w14:textId="77777777" w:rsidTr="00916B6B">
        <w:trPr>
          <w:gridAfter w:val="4"/>
          <w:wAfter w:w="234" w:type="dxa"/>
        </w:trPr>
        <w:tc>
          <w:tcPr>
            <w:tcW w:w="3600" w:type="dxa"/>
            <w:gridSpan w:val="2"/>
          </w:tcPr>
          <w:p w14:paraId="15C382DA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087F9E25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รอการตัดบัญชี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2A6B8" w14:textId="6816AD4C" w:rsidR="00D83D3D" w:rsidRPr="000D4935" w:rsidRDefault="001C7F5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270" w:type="dxa"/>
            <w:vAlign w:val="bottom"/>
          </w:tcPr>
          <w:p w14:paraId="6C2299F0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875C4" w14:textId="42377AFB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270" w:type="dxa"/>
            <w:vAlign w:val="bottom"/>
          </w:tcPr>
          <w:p w14:paraId="564A9121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E9049" w14:textId="033269FE" w:rsidR="00D83D3D" w:rsidRPr="00B01B14" w:rsidRDefault="00165036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B1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7565F" w:rsidRPr="00B01B14">
              <w:rPr>
                <w:rFonts w:ascii="Angsana New" w:hAnsi="Angsana New"/>
                <w:b/>
                <w:bCs/>
                <w:sz w:val="30"/>
                <w:szCs w:val="30"/>
              </w:rPr>
              <w:t>319,88</w:t>
            </w:r>
            <w:r w:rsidR="005268CF" w:rsidRPr="00B01B1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01B1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4E1E636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9671B" w14:textId="3E1B8EDF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(331,993)</w:t>
            </w:r>
          </w:p>
        </w:tc>
      </w:tr>
      <w:tr w:rsidR="00B63BC1" w:rsidRPr="000D4935" w14:paraId="1C47025E" w14:textId="77777777" w:rsidTr="00916B6B">
        <w:trPr>
          <w:gridAfter w:val="3"/>
          <w:wAfter w:w="225" w:type="dxa"/>
          <w:trHeight w:val="479"/>
        </w:trPr>
        <w:tc>
          <w:tcPr>
            <w:tcW w:w="3600" w:type="dxa"/>
            <w:gridSpan w:val="2"/>
          </w:tcPr>
          <w:p w14:paraId="75899245" w14:textId="5FD75599" w:rsidR="00B63BC1" w:rsidRPr="00916B6B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39BD4EFD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5" w:type="dxa"/>
            <w:gridSpan w:val="22"/>
          </w:tcPr>
          <w:p w14:paraId="2E8C055F" w14:textId="77777777" w:rsidR="00B63BC1" w:rsidRPr="00916B6B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12"/>
                <w:szCs w:val="12"/>
              </w:rPr>
            </w:pPr>
          </w:p>
          <w:p w14:paraId="4CB6CF99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BC1" w:rsidRPr="000D4935" w14:paraId="34FF38F7" w14:textId="77777777" w:rsidTr="00916B6B">
        <w:trPr>
          <w:gridAfter w:val="3"/>
          <w:wAfter w:w="225" w:type="dxa"/>
          <w:trHeight w:val="344"/>
        </w:trPr>
        <w:tc>
          <w:tcPr>
            <w:tcW w:w="3600" w:type="dxa"/>
            <w:gridSpan w:val="2"/>
          </w:tcPr>
          <w:p w14:paraId="6B328532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11"/>
          </w:tcPr>
          <w:p w14:paraId="0C2CC016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BD1B547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10"/>
          </w:tcPr>
          <w:p w14:paraId="272441DB" w14:textId="77777777" w:rsidR="00B63BC1" w:rsidRPr="000D4935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D83D3D" w:rsidRPr="000D4935" w14:paraId="65C4B48B" w14:textId="77777777" w:rsidTr="00916B6B">
        <w:trPr>
          <w:gridAfter w:val="3"/>
          <w:wAfter w:w="225" w:type="dxa"/>
          <w:trHeight w:val="344"/>
        </w:trPr>
        <w:tc>
          <w:tcPr>
            <w:tcW w:w="3600" w:type="dxa"/>
            <w:gridSpan w:val="2"/>
          </w:tcPr>
          <w:p w14:paraId="3E391D5E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gridSpan w:val="5"/>
          </w:tcPr>
          <w:p w14:paraId="30287D7C" w14:textId="68A217E2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62CBD3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</w:tcPr>
          <w:p w14:paraId="153225F6" w14:textId="2D7B3795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FE70CB5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1DDF5A64" w14:textId="6B1019FB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1C9B719E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4"/>
          </w:tcPr>
          <w:p w14:paraId="12627239" w14:textId="63C19DA1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83D3D" w:rsidRPr="000D4935" w14:paraId="6955EDF9" w14:textId="77777777" w:rsidTr="00916B6B">
        <w:trPr>
          <w:gridAfter w:val="3"/>
          <w:wAfter w:w="225" w:type="dxa"/>
          <w:trHeight w:val="288"/>
        </w:trPr>
        <w:tc>
          <w:tcPr>
            <w:tcW w:w="3600" w:type="dxa"/>
            <w:gridSpan w:val="2"/>
          </w:tcPr>
          <w:p w14:paraId="464F2F68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5" w:type="dxa"/>
            <w:gridSpan w:val="22"/>
          </w:tcPr>
          <w:p w14:paraId="66DA8CBC" w14:textId="77777777" w:rsidR="00D83D3D" w:rsidRPr="000D4935" w:rsidRDefault="00D83D3D" w:rsidP="00D8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4CA" w:rsidRPr="000D4935" w14:paraId="59BBBAF4" w14:textId="77777777" w:rsidTr="00916B6B">
        <w:trPr>
          <w:gridAfter w:val="3"/>
          <w:wAfter w:w="225" w:type="dxa"/>
        </w:trPr>
        <w:tc>
          <w:tcPr>
            <w:tcW w:w="3600" w:type="dxa"/>
            <w:gridSpan w:val="2"/>
          </w:tcPr>
          <w:p w14:paraId="209755F5" w14:textId="77777777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5"/>
            <w:vAlign w:val="bottom"/>
          </w:tcPr>
          <w:p w14:paraId="68C94C14" w14:textId="06E24510" w:rsidR="002F14CA" w:rsidRPr="000D4935" w:rsidRDefault="00444DD8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74,</w:t>
            </w:r>
            <w:r w:rsidR="005D3FB1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70" w:type="dxa"/>
            <w:vAlign w:val="bottom"/>
          </w:tcPr>
          <w:p w14:paraId="0D787E53" w14:textId="77777777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vAlign w:val="bottom"/>
          </w:tcPr>
          <w:p w14:paraId="6292EE92" w14:textId="77F78A7A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71,877</w:t>
            </w:r>
          </w:p>
        </w:tc>
        <w:tc>
          <w:tcPr>
            <w:tcW w:w="270" w:type="dxa"/>
            <w:vAlign w:val="bottom"/>
          </w:tcPr>
          <w:p w14:paraId="39D74EA0" w14:textId="77777777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13F02612" w14:textId="306D0B0F" w:rsidR="002F14CA" w:rsidRPr="000D4935" w:rsidRDefault="00873ED2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(401,</w:t>
            </w:r>
            <w:r w:rsidR="005D3FB1">
              <w:rPr>
                <w:rFonts w:ascii="Angsana New" w:hAnsi="Angsana New"/>
                <w:sz w:val="30"/>
                <w:szCs w:val="30"/>
              </w:rPr>
              <w:t>636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EF14120" w14:textId="77777777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4"/>
            <w:vAlign w:val="bottom"/>
          </w:tcPr>
          <w:p w14:paraId="085C587F" w14:textId="59DAD70A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(403,848)</w:t>
            </w:r>
          </w:p>
        </w:tc>
      </w:tr>
      <w:tr w:rsidR="002F14CA" w:rsidRPr="000D4935" w14:paraId="7C56D0AF" w14:textId="77777777" w:rsidTr="00916B6B">
        <w:trPr>
          <w:gridAfter w:val="3"/>
          <w:wAfter w:w="225" w:type="dxa"/>
        </w:trPr>
        <w:tc>
          <w:tcPr>
            <w:tcW w:w="3600" w:type="dxa"/>
            <w:gridSpan w:val="2"/>
          </w:tcPr>
          <w:p w14:paraId="12001309" w14:textId="77777777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gridSpan w:val="5"/>
            <w:tcBorders>
              <w:bottom w:val="single" w:sz="4" w:space="0" w:color="auto"/>
            </w:tcBorders>
            <w:vAlign w:val="bottom"/>
          </w:tcPr>
          <w:p w14:paraId="27E7056E" w14:textId="0732FC69" w:rsidR="002F14CA" w:rsidRPr="000D4935" w:rsidRDefault="009D4ED4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(74,</w:t>
            </w:r>
            <w:r w:rsidR="005D3FB1">
              <w:rPr>
                <w:rFonts w:ascii="Angsana New" w:hAnsi="Angsana New"/>
                <w:sz w:val="30"/>
                <w:szCs w:val="30"/>
              </w:rPr>
              <w:t>905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4C81989" w14:textId="77777777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tcBorders>
              <w:bottom w:val="single" w:sz="4" w:space="0" w:color="auto"/>
            </w:tcBorders>
            <w:vAlign w:val="bottom"/>
          </w:tcPr>
          <w:p w14:paraId="6B888F08" w14:textId="7E8E94E9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(71,877)</w:t>
            </w:r>
          </w:p>
        </w:tc>
        <w:tc>
          <w:tcPr>
            <w:tcW w:w="270" w:type="dxa"/>
            <w:vAlign w:val="bottom"/>
          </w:tcPr>
          <w:p w14:paraId="70E4262E" w14:textId="77777777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  <w:vAlign w:val="bottom"/>
          </w:tcPr>
          <w:p w14:paraId="7B99B1B6" w14:textId="130746C9" w:rsidR="002F14CA" w:rsidRPr="000D4935" w:rsidRDefault="00F242B1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</w:t>
            </w:r>
            <w:r w:rsidR="005D3FB1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70" w:type="dxa"/>
            <w:gridSpan w:val="2"/>
            <w:vAlign w:val="bottom"/>
          </w:tcPr>
          <w:p w14:paraId="52438ED3" w14:textId="77777777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4"/>
            <w:tcBorders>
              <w:bottom w:val="single" w:sz="4" w:space="0" w:color="auto"/>
            </w:tcBorders>
            <w:vAlign w:val="bottom"/>
          </w:tcPr>
          <w:p w14:paraId="04CB0A4D" w14:textId="182A2B58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71,877</w:t>
            </w:r>
          </w:p>
        </w:tc>
      </w:tr>
      <w:tr w:rsidR="002F14CA" w:rsidRPr="000D4935" w14:paraId="21808198" w14:textId="77777777" w:rsidTr="00916B6B">
        <w:trPr>
          <w:gridAfter w:val="3"/>
          <w:wAfter w:w="225" w:type="dxa"/>
        </w:trPr>
        <w:tc>
          <w:tcPr>
            <w:tcW w:w="3600" w:type="dxa"/>
            <w:gridSpan w:val="2"/>
          </w:tcPr>
          <w:p w14:paraId="329F68C8" w14:textId="4457D96C" w:rsidR="002F14CA" w:rsidRPr="000D4935" w:rsidRDefault="002F14CA" w:rsidP="00D8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398C6" w14:textId="411E4030" w:rsidR="002F14CA" w:rsidRPr="000D4935" w:rsidRDefault="009D4ED4" w:rsidP="002F14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88AEC8" w14:textId="77777777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61A1B" w14:textId="263F844E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44436A" w14:textId="77777777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B2FE6" w14:textId="56D0D7BE" w:rsidR="002F14CA" w:rsidRPr="000D4935" w:rsidRDefault="00D81A2D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70FFE">
              <w:rPr>
                <w:rFonts w:ascii="Angsana New" w:hAnsi="Angsana New"/>
                <w:b/>
                <w:bCs/>
                <w:sz w:val="30"/>
                <w:szCs w:val="30"/>
              </w:rPr>
              <w:t>326,731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4C93DBB" w14:textId="77777777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20B18" w14:textId="7F92CD39" w:rsidR="002F14CA" w:rsidRPr="000D4935" w:rsidRDefault="002F14CA" w:rsidP="002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(331,971)</w:t>
            </w:r>
          </w:p>
        </w:tc>
      </w:tr>
      <w:tr w:rsidR="004F01A0" w:rsidRPr="00717D29" w14:paraId="7D46A0F3" w14:textId="77777777" w:rsidTr="00916B6B">
        <w:tblPrEx>
          <w:tblLook w:val="01E0" w:firstRow="1" w:lastRow="1" w:firstColumn="1" w:lastColumn="1" w:noHBand="0" w:noVBand="0"/>
        </w:tblPrEx>
        <w:trPr>
          <w:gridAfter w:val="1"/>
          <w:wAfter w:w="9" w:type="dxa"/>
          <w:trHeight w:val="333"/>
        </w:trPr>
        <w:tc>
          <w:tcPr>
            <w:tcW w:w="2790" w:type="dxa"/>
          </w:tcPr>
          <w:p w14:paraId="6DD9E03F" w14:textId="21E328DB" w:rsidR="004F01A0" w:rsidRPr="00717D29" w:rsidRDefault="00D07BF5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br w:type="column"/>
            </w:r>
            <w:r w:rsidR="004F01A0" w:rsidRPr="00717D29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6561" w:type="dxa"/>
            <w:gridSpan w:val="25"/>
            <w:vAlign w:val="bottom"/>
          </w:tcPr>
          <w:p w14:paraId="5A7CB55D" w14:textId="77777777" w:rsidR="004F01A0" w:rsidRPr="00717D29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7D29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F01A0" w:rsidRPr="000D4935" w14:paraId="2406A182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19998743" w14:textId="77777777" w:rsidR="004F01A0" w:rsidRPr="00717D29" w:rsidRDefault="004F01A0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1E6C7EB" w14:textId="77777777" w:rsidR="004F01A0" w:rsidRPr="00717D29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D904D25" w14:textId="77777777" w:rsidR="004F01A0" w:rsidRPr="00717D29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0" w:type="dxa"/>
            <w:gridSpan w:val="14"/>
            <w:tcBorders>
              <w:bottom w:val="single" w:sz="4" w:space="0" w:color="auto"/>
            </w:tcBorders>
            <w:vAlign w:val="bottom"/>
          </w:tcPr>
          <w:p w14:paraId="23EC8F49" w14:textId="77777777" w:rsidR="004F01A0" w:rsidRPr="00717D29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</w:t>
            </w:r>
            <w:r w:rsidRPr="00717D29">
              <w:rPr>
                <w:rFonts w:ascii="Angsana New" w:hAnsi="Angsana New"/>
                <w:sz w:val="24"/>
                <w:szCs w:val="24"/>
              </w:rPr>
              <w:t>(</w:t>
            </w:r>
            <w:r w:rsidRPr="00717D29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717D29">
              <w:rPr>
                <w:rFonts w:ascii="Angsana New" w:hAnsi="Angsana New"/>
                <w:sz w:val="24"/>
                <w:szCs w:val="24"/>
              </w:rPr>
              <w:t>)</w:t>
            </w:r>
            <w:r w:rsidRPr="00717D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17D29">
              <w:rPr>
                <w:rFonts w:ascii="Angsana New" w:hAnsi="Angsana New"/>
                <w:sz w:val="24"/>
                <w:szCs w:val="24"/>
              </w:rPr>
              <w:t>/</w:t>
            </w:r>
            <w:r w:rsidRPr="00717D29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360" w:type="dxa"/>
            <w:gridSpan w:val="3"/>
            <w:vAlign w:val="bottom"/>
          </w:tcPr>
          <w:p w14:paraId="4541AD53" w14:textId="77777777" w:rsidR="004F01A0" w:rsidRPr="00717D29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03A31FC6" w14:textId="77777777" w:rsidR="004F01A0" w:rsidRPr="00717D29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40DF7" w:rsidRPr="000D4935" w14:paraId="74C9E512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  <w:vAlign w:val="bottom"/>
          </w:tcPr>
          <w:p w14:paraId="2D6EC302" w14:textId="4EACC79D" w:rsidR="00940DF7" w:rsidRPr="00717D29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  <w:r w:rsidRPr="00717D2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gridSpan w:val="2"/>
            <w:vAlign w:val="bottom"/>
          </w:tcPr>
          <w:p w14:paraId="4D53E533" w14:textId="6F4B4EA4" w:rsidR="00940DF7" w:rsidRPr="00717D29" w:rsidRDefault="00940DF7" w:rsidP="00DD7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="00DD7708" w:rsidRPr="00717D29">
              <w:rPr>
                <w:rFonts w:ascii="Angsana New" w:hAnsi="Angsana New"/>
                <w:b/>
                <w:bCs/>
                <w:sz w:val="24"/>
                <w:szCs w:val="24"/>
              </w:rPr>
              <w:br/>
            </w:r>
            <w:r w:rsidR="001E1B1A" w:rsidRPr="00717D2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17D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17D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gridSpan w:val="2"/>
            <w:vAlign w:val="bottom"/>
          </w:tcPr>
          <w:p w14:paraId="268CA52E" w14:textId="77777777" w:rsidR="00940DF7" w:rsidRPr="00717D29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</w:tcBorders>
            <w:vAlign w:val="bottom"/>
          </w:tcPr>
          <w:p w14:paraId="7CA98C68" w14:textId="77777777" w:rsidR="00940DF7" w:rsidRPr="00717D29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0F7C628D" w14:textId="77777777" w:rsidR="00940DF7" w:rsidRPr="00717D29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31DD7CF0" w14:textId="77777777" w:rsidR="00940DF7" w:rsidRPr="00717D29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190EC221" w14:textId="77777777" w:rsidR="00940DF7" w:rsidRPr="00717D29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3A35A4" w14:textId="77777777" w:rsidR="00940DF7" w:rsidRPr="00717D29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6228C39F" w14:textId="77777777" w:rsidR="00940DF7" w:rsidRPr="00717D29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360" w:type="dxa"/>
            <w:gridSpan w:val="3"/>
            <w:vAlign w:val="bottom"/>
          </w:tcPr>
          <w:p w14:paraId="50E58BF1" w14:textId="77777777" w:rsidR="00940DF7" w:rsidRPr="00717D29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11368CF2" w14:textId="0F43DF46" w:rsidR="00940DF7" w:rsidRPr="00717D29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17D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="00DD7708" w:rsidRPr="00717D29">
              <w:rPr>
                <w:rFonts w:ascii="Angsana New" w:hAnsi="Angsana New"/>
                <w:b/>
                <w:bCs/>
                <w:sz w:val="24"/>
                <w:szCs w:val="24"/>
              </w:rPr>
              <w:br/>
            </w:r>
            <w:r w:rsidR="001E1B1A" w:rsidRPr="00717D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17D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17D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40DF7" w:rsidRPr="00717D29" w14:paraId="41102C26" w14:textId="77777777" w:rsidTr="00916B6B">
        <w:tblPrEx>
          <w:tblLook w:val="01E0" w:firstRow="1" w:lastRow="1" w:firstColumn="1" w:lastColumn="1" w:noHBand="0" w:noVBand="0"/>
        </w:tblPrEx>
        <w:trPr>
          <w:gridAfter w:val="1"/>
          <w:wAfter w:w="9" w:type="dxa"/>
          <w:trHeight w:val="279"/>
          <w:tblHeader/>
        </w:trPr>
        <w:tc>
          <w:tcPr>
            <w:tcW w:w="2790" w:type="dxa"/>
          </w:tcPr>
          <w:p w14:paraId="0065D67C" w14:textId="77777777" w:rsidR="00940DF7" w:rsidRPr="00717D29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1" w:type="dxa"/>
            <w:gridSpan w:val="25"/>
          </w:tcPr>
          <w:p w14:paraId="5DE1F8BC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40DF7" w:rsidRPr="00717D29" w14:paraId="10A4FE0B" w14:textId="77777777" w:rsidTr="00916B6B">
        <w:tblPrEx>
          <w:tblLook w:val="01E0" w:firstRow="1" w:lastRow="1" w:firstColumn="1" w:lastColumn="1" w:noHBand="0" w:noVBand="0"/>
        </w:tblPrEx>
        <w:trPr>
          <w:gridAfter w:val="1"/>
          <w:wAfter w:w="9" w:type="dxa"/>
          <w:trHeight w:val="279"/>
          <w:tblHeader/>
        </w:trPr>
        <w:tc>
          <w:tcPr>
            <w:tcW w:w="2790" w:type="dxa"/>
          </w:tcPr>
          <w:p w14:paraId="5E627BA2" w14:textId="69776800" w:rsidR="00940DF7" w:rsidRPr="00717D29" w:rsidRDefault="001E1B1A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26585" w:rsidRPr="00717D2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561" w:type="dxa"/>
            <w:gridSpan w:val="25"/>
          </w:tcPr>
          <w:p w14:paraId="032DD730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940DF7" w:rsidRPr="000D4935" w14:paraId="166852B4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247A8C97" w14:textId="77777777" w:rsidR="00940DF7" w:rsidRPr="00717D29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7D2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0C704E15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702B35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</w:tcPr>
          <w:p w14:paraId="29367735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987F5C3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5FEBF495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A12E18D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163CDDE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2CDD8A00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</w:tcPr>
          <w:p w14:paraId="4A03FF5C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40DF7" w:rsidRPr="000D4935" w14:paraId="34B6BEDB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3B39748B" w14:textId="77777777" w:rsidR="00940DF7" w:rsidRPr="00717D29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4"/>
                <w:szCs w:val="24"/>
                <w:cs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  <w:r w:rsidRPr="00717D29">
              <w:rPr>
                <w:rFonts w:ascii="Angsana New" w:hAnsi="Angsana New"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2638D855" w14:textId="77777777" w:rsidR="00940DF7" w:rsidRPr="00717D29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DCFF491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</w:tcPr>
          <w:p w14:paraId="5DE647A6" w14:textId="77777777" w:rsidR="00940DF7" w:rsidRPr="00717D29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6579793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495ECE4D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51D2907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ABBCF34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7208D9AD" w14:textId="77777777" w:rsidR="00940DF7" w:rsidRPr="00717D29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</w:tcPr>
          <w:p w14:paraId="5893AF3E" w14:textId="77777777" w:rsidR="00940DF7" w:rsidRPr="00717D29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37729" w:rsidRPr="003D124E" w14:paraId="0386986A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61C4AF86" w14:textId="5E0CB95A" w:rsidR="00337729" w:rsidRPr="00717D29" w:rsidRDefault="00337729" w:rsidP="0033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717D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E9039C" w:rsidRPr="00717D2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Pr="00717D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518E8AF5" w14:textId="7BED4299" w:rsidR="00337729" w:rsidRPr="00717D29" w:rsidRDefault="00337729" w:rsidP="002710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419</w:t>
            </w:r>
          </w:p>
        </w:tc>
        <w:tc>
          <w:tcPr>
            <w:tcW w:w="270" w:type="dxa"/>
            <w:gridSpan w:val="2"/>
            <w:vAlign w:val="bottom"/>
          </w:tcPr>
          <w:p w14:paraId="6475CCB1" w14:textId="77777777" w:rsidR="00337729" w:rsidRPr="00717D29" w:rsidRDefault="00337729" w:rsidP="003377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163A8D87" w14:textId="5820DF9E" w:rsidR="00337729" w:rsidRPr="00717D29" w:rsidRDefault="00337729" w:rsidP="00D4314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(233)</w:t>
            </w:r>
          </w:p>
        </w:tc>
        <w:tc>
          <w:tcPr>
            <w:tcW w:w="270" w:type="dxa"/>
            <w:gridSpan w:val="2"/>
            <w:vAlign w:val="bottom"/>
          </w:tcPr>
          <w:p w14:paraId="5F5424BF" w14:textId="77777777" w:rsidR="00337729" w:rsidRPr="00717D29" w:rsidRDefault="00337729" w:rsidP="00D43141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A128FC6" w14:textId="002F89F1" w:rsidR="00337729" w:rsidRPr="00717D29" w:rsidRDefault="00337729" w:rsidP="0033772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5227758" w14:textId="77777777" w:rsidR="00337729" w:rsidRPr="00717D29" w:rsidRDefault="00337729" w:rsidP="0033772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64951B2" w14:textId="3ACB985A" w:rsidR="00337729" w:rsidRPr="00717D29" w:rsidRDefault="00337729" w:rsidP="0033772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05CFF4B5" w14:textId="77777777" w:rsidR="00337729" w:rsidRPr="00717D29" w:rsidRDefault="00337729" w:rsidP="0033772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15EB6B78" w14:textId="2FA07835" w:rsidR="00337729" w:rsidRPr="00717D29" w:rsidRDefault="00337729" w:rsidP="002710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186</w:t>
            </w:r>
          </w:p>
        </w:tc>
      </w:tr>
      <w:tr w:rsidR="00337729" w:rsidRPr="003D124E" w14:paraId="198BE7BD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5D91C85D" w14:textId="77777777" w:rsidR="00337729" w:rsidRPr="00717D29" w:rsidRDefault="00337729" w:rsidP="0033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  <w:r w:rsidRPr="00717D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170" w:type="dxa"/>
            <w:gridSpan w:val="2"/>
            <w:vAlign w:val="bottom"/>
          </w:tcPr>
          <w:p w14:paraId="3CC077EB" w14:textId="3A30645E" w:rsidR="00337729" w:rsidRPr="00717D29" w:rsidRDefault="00337729" w:rsidP="0033772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2,483</w:t>
            </w:r>
          </w:p>
        </w:tc>
        <w:tc>
          <w:tcPr>
            <w:tcW w:w="270" w:type="dxa"/>
            <w:gridSpan w:val="2"/>
            <w:vAlign w:val="bottom"/>
          </w:tcPr>
          <w:p w14:paraId="3EC54DEF" w14:textId="77777777" w:rsidR="00337729" w:rsidRPr="00717D29" w:rsidRDefault="00337729" w:rsidP="003377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</w:tcPr>
          <w:p w14:paraId="324BA251" w14:textId="6D873F31" w:rsidR="00337729" w:rsidRPr="00717D29" w:rsidRDefault="00337729" w:rsidP="0033772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(1,606)</w:t>
            </w:r>
          </w:p>
        </w:tc>
        <w:tc>
          <w:tcPr>
            <w:tcW w:w="270" w:type="dxa"/>
            <w:gridSpan w:val="2"/>
            <w:vAlign w:val="bottom"/>
          </w:tcPr>
          <w:p w14:paraId="1A9EC4C3" w14:textId="77777777" w:rsidR="00337729" w:rsidRPr="00717D29" w:rsidRDefault="00337729" w:rsidP="003377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7EF1D51" w14:textId="78901ADB" w:rsidR="00337729" w:rsidRPr="00717D29" w:rsidRDefault="00337729" w:rsidP="0033772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B449A46" w14:textId="77777777" w:rsidR="00337729" w:rsidRPr="00717D29" w:rsidRDefault="00337729" w:rsidP="0033772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DF2DD8" w14:textId="4B633EAA" w:rsidR="00337729" w:rsidRPr="00717D29" w:rsidRDefault="00337729" w:rsidP="0033772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49EE9D12" w14:textId="77777777" w:rsidR="00337729" w:rsidRPr="00717D29" w:rsidRDefault="00337729" w:rsidP="0033772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620CA111" w14:textId="3967EA62" w:rsidR="00337729" w:rsidRPr="00717D29" w:rsidRDefault="00337729" w:rsidP="003D12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877</w:t>
            </w:r>
          </w:p>
        </w:tc>
      </w:tr>
      <w:tr w:rsidR="00337729" w:rsidRPr="003D124E" w14:paraId="7E0AA663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572A5BAF" w14:textId="41D10CCF" w:rsidR="00337729" w:rsidRPr="00717D29" w:rsidRDefault="000F7BD3" w:rsidP="000F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  <w:r w:rsidRPr="00717D29">
              <w:rPr>
                <w:rFonts w:ascii="Angsana New" w:hAnsi="Angsana New"/>
                <w:sz w:val="24"/>
                <w:szCs w:val="24"/>
              </w:rPr>
              <w:br/>
            </w:r>
            <w:r w:rsidR="00337729" w:rsidRPr="00717D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</w:t>
            </w:r>
            <w:r w:rsidR="005D3FB1" w:rsidRPr="00717D2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การลดมูลค่า</w:t>
            </w:r>
            <w:r w:rsidR="00337729" w:rsidRPr="00717D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0F0C1E98" w14:textId="62977748" w:rsidR="00337729" w:rsidRPr="00717D29" w:rsidRDefault="00337729" w:rsidP="0033772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(6)</w:t>
            </w:r>
          </w:p>
        </w:tc>
        <w:tc>
          <w:tcPr>
            <w:tcW w:w="270" w:type="dxa"/>
            <w:gridSpan w:val="2"/>
            <w:vAlign w:val="bottom"/>
          </w:tcPr>
          <w:p w14:paraId="5EFE74C6" w14:textId="77777777" w:rsidR="00337729" w:rsidRPr="00717D29" w:rsidRDefault="00337729" w:rsidP="0033772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62D2BBAD" w14:textId="1CF7D529" w:rsidR="00337729" w:rsidRPr="00717D29" w:rsidRDefault="000F7BD3" w:rsidP="00D4314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4976BD54" w14:textId="77777777" w:rsidR="00337729" w:rsidRPr="00717D29" w:rsidRDefault="00337729" w:rsidP="002F4E4F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B4A256A" w14:textId="7F153101" w:rsidR="00337729" w:rsidRPr="00717D29" w:rsidRDefault="00337729" w:rsidP="0033772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68A54E9" w14:textId="77777777" w:rsidR="00337729" w:rsidRPr="00717D29" w:rsidRDefault="00337729" w:rsidP="0033772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3E83CCB" w14:textId="6B05F643" w:rsidR="00337729" w:rsidRPr="00717D29" w:rsidRDefault="00337729" w:rsidP="0033772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0F7122E6" w14:textId="77777777" w:rsidR="00337729" w:rsidRPr="00717D29" w:rsidRDefault="00337729" w:rsidP="0033772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02547B4B" w14:textId="0F380CD6" w:rsidR="00337729" w:rsidRPr="00717D29" w:rsidRDefault="000F7BD3" w:rsidP="002710C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D3FB1" w:rsidRPr="003D124E" w14:paraId="626B833D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7140972E" w14:textId="130C5744" w:rsidR="005D3FB1" w:rsidRPr="00717D29" w:rsidRDefault="005D3FB1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717D2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gridSpan w:val="2"/>
            <w:vAlign w:val="bottom"/>
          </w:tcPr>
          <w:p w14:paraId="55F4A5FD" w14:textId="0EDEC9EF" w:rsidR="005D3FB1" w:rsidRPr="00717D29" w:rsidRDefault="000F7BD3" w:rsidP="000F7BD3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590B281" w14:textId="77777777" w:rsidR="005D3FB1" w:rsidRPr="00717D29" w:rsidRDefault="005D3FB1" w:rsidP="000F7BD3">
            <w:pPr>
              <w:pStyle w:val="acctfourfigures"/>
              <w:tabs>
                <w:tab w:val="clear" w:pos="765"/>
                <w:tab w:val="decimal" w:pos="527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3B1CBF4D" w14:textId="55DF4E93" w:rsidR="005D3FB1" w:rsidRPr="00717D29" w:rsidRDefault="005D3FB1" w:rsidP="00D4314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8E3CEE7" w14:textId="77777777" w:rsidR="005D3FB1" w:rsidRPr="00717D29" w:rsidRDefault="005D3FB1" w:rsidP="00D43141">
            <w:pPr>
              <w:pStyle w:val="acctfourfigures"/>
              <w:tabs>
                <w:tab w:val="clear" w:pos="765"/>
                <w:tab w:val="decimal" w:pos="432"/>
                <w:tab w:val="decimal" w:pos="524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6855D45" w14:textId="7FB8FA3B" w:rsidR="005D3FB1" w:rsidRPr="00717D29" w:rsidRDefault="000F7BD3" w:rsidP="00D4314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1</w:t>
            </w:r>
            <w:r w:rsidR="005D3FB1" w:rsidRPr="00717D29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0" w:type="dxa"/>
            <w:gridSpan w:val="2"/>
            <w:vAlign w:val="bottom"/>
          </w:tcPr>
          <w:p w14:paraId="3557E261" w14:textId="77777777" w:rsidR="005D3FB1" w:rsidRPr="00717D29" w:rsidRDefault="005D3FB1" w:rsidP="003D124E">
            <w:pPr>
              <w:pStyle w:val="acctfourfigures"/>
              <w:tabs>
                <w:tab w:val="clear" w:pos="765"/>
                <w:tab w:val="decimal" w:pos="561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947391" w14:textId="218D5A9E" w:rsidR="005D3FB1" w:rsidRPr="00717D29" w:rsidRDefault="005D3FB1" w:rsidP="005D3FB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65222A5C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6ABFFD76" w14:textId="46DA1C77" w:rsidR="005D3FB1" w:rsidRPr="00717D29" w:rsidRDefault="005D3FB1" w:rsidP="003D12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120</w:t>
            </w:r>
          </w:p>
        </w:tc>
      </w:tr>
      <w:tr w:rsidR="005D3FB1" w:rsidRPr="003D124E" w14:paraId="6EC36E44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50136234" w14:textId="12AB3C1C" w:rsidR="000F7BD3" w:rsidRPr="00717D29" w:rsidRDefault="000F7BD3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  <w:p w14:paraId="26656804" w14:textId="0DD56F16" w:rsidR="005D3FB1" w:rsidRPr="00717D29" w:rsidRDefault="005D3FB1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17D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170" w:type="dxa"/>
            <w:gridSpan w:val="2"/>
            <w:vAlign w:val="bottom"/>
          </w:tcPr>
          <w:p w14:paraId="1B543A52" w14:textId="526B9ABB" w:rsidR="005D3FB1" w:rsidRPr="00717D29" w:rsidRDefault="005D3FB1" w:rsidP="005D3F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8,222</w:t>
            </w:r>
          </w:p>
        </w:tc>
        <w:tc>
          <w:tcPr>
            <w:tcW w:w="270" w:type="dxa"/>
            <w:gridSpan w:val="2"/>
            <w:vAlign w:val="bottom"/>
          </w:tcPr>
          <w:p w14:paraId="094E1F9A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151F192F" w14:textId="214944AF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698</w:t>
            </w:r>
          </w:p>
        </w:tc>
        <w:tc>
          <w:tcPr>
            <w:tcW w:w="270" w:type="dxa"/>
            <w:gridSpan w:val="2"/>
            <w:vAlign w:val="bottom"/>
          </w:tcPr>
          <w:p w14:paraId="6515E96D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4A8F422" w14:textId="18008275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0AA87A8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230091" w14:textId="66997E72" w:rsidR="005D3FB1" w:rsidRPr="00717D29" w:rsidRDefault="005D3FB1" w:rsidP="005D3FB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6ED9678E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2566AB39" w14:textId="6C84BF49" w:rsidR="005D3FB1" w:rsidRPr="00717D29" w:rsidRDefault="005D3FB1" w:rsidP="003D12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8,920</w:t>
            </w:r>
          </w:p>
        </w:tc>
      </w:tr>
      <w:tr w:rsidR="005D3FB1" w:rsidRPr="003D124E" w14:paraId="507B37F9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65B57658" w14:textId="77777777" w:rsidR="005D3FB1" w:rsidRPr="00717D29" w:rsidRDefault="005D3FB1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  <w:p w14:paraId="060C2E16" w14:textId="7D89F49E" w:rsidR="005D3FB1" w:rsidRPr="00717D29" w:rsidRDefault="005D3FB1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17D2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170" w:type="dxa"/>
            <w:gridSpan w:val="2"/>
            <w:vAlign w:val="bottom"/>
          </w:tcPr>
          <w:p w14:paraId="1C50BF83" w14:textId="4AC63B98" w:rsidR="005D3FB1" w:rsidRPr="00717D29" w:rsidRDefault="005D3FB1" w:rsidP="005D3F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(35)</w:t>
            </w:r>
          </w:p>
        </w:tc>
        <w:tc>
          <w:tcPr>
            <w:tcW w:w="270" w:type="dxa"/>
            <w:gridSpan w:val="2"/>
            <w:vAlign w:val="bottom"/>
          </w:tcPr>
          <w:p w14:paraId="60CFBCEF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1C900D72" w14:textId="31E9086B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71</w:t>
            </w:r>
          </w:p>
        </w:tc>
        <w:tc>
          <w:tcPr>
            <w:tcW w:w="270" w:type="dxa"/>
            <w:gridSpan w:val="2"/>
            <w:vAlign w:val="bottom"/>
          </w:tcPr>
          <w:p w14:paraId="5D60821D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A6C791C" w14:textId="53F4AE50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E6F1A91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5AD5A9" w14:textId="6CD00ACD" w:rsidR="005D3FB1" w:rsidRPr="00717D29" w:rsidRDefault="005D3FB1" w:rsidP="005D3FB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52C39BF2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35426DCE" w14:textId="043B4F37" w:rsidR="005D3FB1" w:rsidRPr="00717D29" w:rsidRDefault="005D3FB1" w:rsidP="003D12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</w:p>
        </w:tc>
      </w:tr>
      <w:tr w:rsidR="005D3FB1" w:rsidRPr="003D124E" w14:paraId="3D818B91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5BA31FF8" w14:textId="6AE495AA" w:rsidR="005D3FB1" w:rsidRPr="00717D29" w:rsidRDefault="00DD7708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17D29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รายได้ระหว่างกัน</w:t>
            </w:r>
            <w:r w:rsidR="005D3FB1" w:rsidRPr="00717D29">
              <w:rPr>
                <w:rFonts w:ascii="Angsana New" w:hAnsi="Angsana New" w:hint="cs"/>
                <w:sz w:val="24"/>
                <w:szCs w:val="24"/>
                <w:cs/>
              </w:rPr>
              <w:t>รอการรับรู้</w:t>
            </w:r>
          </w:p>
        </w:tc>
        <w:tc>
          <w:tcPr>
            <w:tcW w:w="1170" w:type="dxa"/>
            <w:gridSpan w:val="2"/>
            <w:vAlign w:val="bottom"/>
          </w:tcPr>
          <w:p w14:paraId="1C0E5BC4" w14:textId="72579AE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DE32C8A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3F30AF22" w14:textId="25DE8110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9,228</w:t>
            </w:r>
          </w:p>
        </w:tc>
        <w:tc>
          <w:tcPr>
            <w:tcW w:w="270" w:type="dxa"/>
            <w:gridSpan w:val="2"/>
            <w:vAlign w:val="bottom"/>
          </w:tcPr>
          <w:p w14:paraId="49BB6EB6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6932145" w14:textId="640A0113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5703626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DA20B9" w14:textId="6ED833EE" w:rsidR="005D3FB1" w:rsidRPr="00717D29" w:rsidRDefault="005D3FB1" w:rsidP="005D3FB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57266000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763DD782" w14:textId="774D1F3A" w:rsidR="005D3FB1" w:rsidRPr="00717D29" w:rsidRDefault="005D3FB1" w:rsidP="003D12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9,228</w:t>
            </w:r>
          </w:p>
        </w:tc>
      </w:tr>
      <w:tr w:rsidR="005D3FB1" w:rsidRPr="003D124E" w14:paraId="53F37C43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5A6A0842" w14:textId="77777777" w:rsidR="005D3FB1" w:rsidRPr="00717D29" w:rsidRDefault="005D3FB1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</w:t>
            </w:r>
            <w:r w:rsidRPr="00717D29">
              <w:rPr>
                <w:rFonts w:ascii="Angsana New" w:hAnsi="Angsana New"/>
                <w:sz w:val="24"/>
                <w:szCs w:val="24"/>
                <w:cs/>
              </w:rPr>
              <w:t xml:space="preserve">ผลประโยชน์พนักงาน </w:t>
            </w:r>
          </w:p>
        </w:tc>
        <w:tc>
          <w:tcPr>
            <w:tcW w:w="1170" w:type="dxa"/>
            <w:gridSpan w:val="2"/>
            <w:vAlign w:val="bottom"/>
          </w:tcPr>
          <w:p w14:paraId="1284F37E" w14:textId="725AA474" w:rsidR="005D3FB1" w:rsidRPr="00717D29" w:rsidRDefault="005D3FB1" w:rsidP="005D3F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60,945</w:t>
            </w:r>
          </w:p>
        </w:tc>
        <w:tc>
          <w:tcPr>
            <w:tcW w:w="270" w:type="dxa"/>
            <w:gridSpan w:val="2"/>
            <w:vAlign w:val="bottom"/>
          </w:tcPr>
          <w:p w14:paraId="117DEEFC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41C523CA" w14:textId="26725652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2,949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FADB8B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23FD32DE" w14:textId="075BC618" w:rsidR="005D3FB1" w:rsidRPr="00717D29" w:rsidRDefault="005D3FB1" w:rsidP="000F7BD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(3,616)</w:t>
            </w:r>
          </w:p>
        </w:tc>
        <w:tc>
          <w:tcPr>
            <w:tcW w:w="270" w:type="dxa"/>
            <w:gridSpan w:val="2"/>
            <w:vAlign w:val="bottom"/>
          </w:tcPr>
          <w:p w14:paraId="4395311C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00B222" w14:textId="6AE299A0" w:rsidR="005D3FB1" w:rsidRPr="00717D29" w:rsidRDefault="005D3FB1" w:rsidP="005D3FB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5EBE8EC7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552051EB" w14:textId="4DC1DDC9" w:rsidR="005D3FB1" w:rsidRPr="00717D29" w:rsidRDefault="005D3FB1" w:rsidP="003D12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60,278</w:t>
            </w:r>
          </w:p>
        </w:tc>
      </w:tr>
      <w:tr w:rsidR="005D3FB1" w:rsidRPr="003D124E" w14:paraId="277945EA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681CB0E8" w14:textId="3B12B055" w:rsidR="005D3FB1" w:rsidRPr="00717D29" w:rsidRDefault="00C14612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 w:hint="cs"/>
                <w:sz w:val="24"/>
                <w:szCs w:val="24"/>
                <w:cs/>
              </w:rPr>
              <w:t>ค่าใช้จ่ายการส่งเสริมการขายและ</w:t>
            </w:r>
            <w:r w:rsidRPr="00717D29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717D29">
              <w:rPr>
                <w:rFonts w:ascii="Angsana New" w:hAnsi="Angsana New" w:hint="cs"/>
                <w:sz w:val="24"/>
                <w:szCs w:val="24"/>
                <w:cs/>
              </w:rPr>
              <w:t>การตลาดค้างจ่าย</w:t>
            </w:r>
          </w:p>
        </w:tc>
        <w:tc>
          <w:tcPr>
            <w:tcW w:w="1170" w:type="dxa"/>
            <w:gridSpan w:val="2"/>
            <w:vAlign w:val="bottom"/>
          </w:tcPr>
          <w:p w14:paraId="2FBBA93F" w14:textId="0F83DC55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D589E1E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5BB6C2A2" w14:textId="50A8505E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4,731</w:t>
            </w:r>
          </w:p>
        </w:tc>
        <w:tc>
          <w:tcPr>
            <w:tcW w:w="270" w:type="dxa"/>
            <w:gridSpan w:val="2"/>
            <w:vAlign w:val="bottom"/>
          </w:tcPr>
          <w:p w14:paraId="0D55A39C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9725A96" w14:textId="641FF56C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309E7D6" w14:textId="12B442EA" w:rsidR="005D3FB1" w:rsidRPr="00717D29" w:rsidRDefault="005D3FB1" w:rsidP="005D3FB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E0FD130" w14:textId="391710D1" w:rsidR="005D3FB1" w:rsidRPr="00717D29" w:rsidRDefault="005D3FB1" w:rsidP="005D3FB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4FD8ED1D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500D40BC" w14:textId="44ED00EF" w:rsidR="005D3FB1" w:rsidRPr="00717D29" w:rsidRDefault="005D3FB1" w:rsidP="003D12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4,731</w:t>
            </w:r>
          </w:p>
        </w:tc>
      </w:tr>
      <w:tr w:rsidR="005D3FB1" w:rsidRPr="003D124E" w14:paraId="1880176F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7D46260C" w14:textId="4E6DB984" w:rsidR="005D3FB1" w:rsidRPr="00717D29" w:rsidRDefault="005D3FB1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17D29">
              <w:rPr>
                <w:rFonts w:ascii="Angsana New" w:hAnsi="Angsana New" w:hint="cs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072EA6EE" w14:textId="1995A236" w:rsidR="005D3FB1" w:rsidRPr="00717D29" w:rsidRDefault="005D3FB1" w:rsidP="005D3F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224</w:t>
            </w:r>
          </w:p>
        </w:tc>
        <w:tc>
          <w:tcPr>
            <w:tcW w:w="270" w:type="dxa"/>
            <w:gridSpan w:val="2"/>
            <w:vAlign w:val="bottom"/>
          </w:tcPr>
          <w:p w14:paraId="23C6A2A6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77E6" w14:textId="588111FF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7B671DF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1D3B3E26" w14:textId="6A9C5108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CBEBE2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1E24F9CC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0B8FBF89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tcBorders>
              <w:bottom w:val="single" w:sz="4" w:space="0" w:color="auto"/>
            </w:tcBorders>
            <w:vAlign w:val="bottom"/>
          </w:tcPr>
          <w:p w14:paraId="24B395A1" w14:textId="0D97A389" w:rsidR="005D3FB1" w:rsidRPr="00717D29" w:rsidRDefault="005D3FB1" w:rsidP="003D12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</w:tr>
      <w:tr w:rsidR="005D3FB1" w:rsidRPr="003D124E" w14:paraId="35899788" w14:textId="77777777" w:rsidTr="00916B6B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2790" w:type="dxa"/>
          </w:tcPr>
          <w:p w14:paraId="0F9C1CCD" w14:textId="77777777" w:rsidR="005D3FB1" w:rsidRPr="00717D29" w:rsidRDefault="005D3FB1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99F24" w14:textId="476FADB5" w:rsidR="005D3FB1" w:rsidRPr="00717D29" w:rsidRDefault="000F7BD3" w:rsidP="005D3F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72,252</w:t>
            </w:r>
          </w:p>
        </w:tc>
        <w:tc>
          <w:tcPr>
            <w:tcW w:w="270" w:type="dxa"/>
            <w:gridSpan w:val="2"/>
            <w:vAlign w:val="bottom"/>
          </w:tcPr>
          <w:p w14:paraId="532B0A88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FF752" w14:textId="48861E44" w:rsidR="005D3FB1" w:rsidRPr="00717D29" w:rsidRDefault="005D3FB1" w:rsidP="005D3FB1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15,8</w:t>
            </w:r>
            <w:r w:rsidR="000F7BD3" w:rsidRPr="00717D2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1FFDE8D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9B84B" w14:textId="0E6E875F" w:rsidR="005D3FB1" w:rsidRPr="00717D29" w:rsidRDefault="005D3FB1" w:rsidP="005D3FB1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</w:rPr>
              <w:t>(3,</w:t>
            </w:r>
            <w:r w:rsidR="000F7BD3" w:rsidRPr="00717D2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2710C9" w:rsidRPr="00717D29">
              <w:rPr>
                <w:rFonts w:ascii="Angsana New" w:hAnsi="Angsana New"/>
                <w:b/>
                <w:bCs/>
                <w:sz w:val="24"/>
                <w:szCs w:val="24"/>
              </w:rPr>
              <w:t>96</w:t>
            </w:r>
            <w:r w:rsidRPr="00717D29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FEFCC79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3EC69" w14:textId="0E50DF7B" w:rsidR="005D3FB1" w:rsidRPr="00717D29" w:rsidRDefault="005D3FB1" w:rsidP="005D3FB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49117751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B39EA" w14:textId="2E07E1C7" w:rsidR="005D3FB1" w:rsidRPr="00717D29" w:rsidRDefault="005D3FB1" w:rsidP="003D12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84,</w:t>
            </w:r>
            <w:r w:rsidR="003D124E" w:rsidRPr="00717D2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600</w:t>
            </w:r>
          </w:p>
        </w:tc>
      </w:tr>
      <w:tr w:rsidR="005D3FB1" w:rsidRPr="003D124E" w14:paraId="60C84217" w14:textId="77777777" w:rsidTr="00916B6B">
        <w:tblPrEx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790" w:type="dxa"/>
          </w:tcPr>
          <w:p w14:paraId="7A8707DB" w14:textId="77777777" w:rsidR="005D3FB1" w:rsidRPr="00717D29" w:rsidRDefault="005D3FB1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29455964" w14:textId="77777777" w:rsidR="005D3FB1" w:rsidRPr="00717D29" w:rsidRDefault="005D3FB1" w:rsidP="005D3FB1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831C7B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</w:tcBorders>
            <w:vAlign w:val="bottom"/>
          </w:tcPr>
          <w:p w14:paraId="14E87BA5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5DC1E11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587A43B2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583F57A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126D4627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0529112D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</w:tcBorders>
            <w:vAlign w:val="bottom"/>
          </w:tcPr>
          <w:p w14:paraId="13849802" w14:textId="77777777" w:rsidR="005D3FB1" w:rsidRPr="00717D29" w:rsidRDefault="005D3FB1" w:rsidP="005D3FB1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5D3FB1" w:rsidRPr="000D4935" w14:paraId="66E70F77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7D9C637D" w14:textId="77777777" w:rsidR="005D3FB1" w:rsidRPr="00717D29" w:rsidRDefault="005D3FB1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7D2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  <w:vAlign w:val="bottom"/>
          </w:tcPr>
          <w:p w14:paraId="73A1AB44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C344F75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1DD909CE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A59F68F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85493CE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FB72718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6394B7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374D17E2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239A060E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D3FB1" w:rsidRPr="000D4935" w14:paraId="1AD7282A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2D7A9068" w14:textId="5202B368" w:rsidR="000F7BD3" w:rsidRPr="00717D29" w:rsidRDefault="000F7BD3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</w:p>
          <w:p w14:paraId="169AEE12" w14:textId="6733135C" w:rsidR="005D3FB1" w:rsidRPr="00717D29" w:rsidRDefault="005D3FB1" w:rsidP="005D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717D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</w:t>
            </w:r>
            <w:r w:rsidRPr="00717D2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การลดมูลค่า</w:t>
            </w:r>
            <w:r w:rsidRPr="00717D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50ABD7D1" w14:textId="151413A0" w:rsidR="005D3FB1" w:rsidRPr="00717D29" w:rsidRDefault="000F7BD3" w:rsidP="005D3F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B835E5D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29C81624" w14:textId="76F9D214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0F7BD3"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C061C65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17C4D2C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8A95BD6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350C30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42217969" w14:textId="77777777" w:rsidR="005D3FB1" w:rsidRPr="00717D29" w:rsidRDefault="005D3FB1" w:rsidP="005D3F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193B812C" w14:textId="77777777" w:rsidR="005D3FB1" w:rsidRPr="00717D29" w:rsidRDefault="005D3FB1" w:rsidP="000F7BD3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(9)</w:t>
            </w:r>
          </w:p>
        </w:tc>
      </w:tr>
      <w:tr w:rsidR="000F7BD3" w:rsidRPr="002710C9" w14:paraId="49B04A88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35AA43CF" w14:textId="1EFE971E" w:rsidR="000F7BD3" w:rsidRPr="00717D29" w:rsidRDefault="000F7BD3" w:rsidP="000F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717D2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gridSpan w:val="2"/>
            <w:vAlign w:val="bottom"/>
          </w:tcPr>
          <w:p w14:paraId="5FF822EE" w14:textId="27F812EC" w:rsidR="000F7BD3" w:rsidRPr="00717D29" w:rsidRDefault="000F7BD3" w:rsidP="000F7BD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140</w:t>
            </w:r>
          </w:p>
        </w:tc>
        <w:tc>
          <w:tcPr>
            <w:tcW w:w="270" w:type="dxa"/>
            <w:gridSpan w:val="2"/>
            <w:vAlign w:val="bottom"/>
          </w:tcPr>
          <w:p w14:paraId="4D60F048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1AEEE29C" w14:textId="72FAA3F9" w:rsidR="000F7BD3" w:rsidRPr="00717D29" w:rsidRDefault="000F7BD3" w:rsidP="00D4314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9783617" w14:textId="77777777" w:rsidR="000F7BD3" w:rsidRPr="00717D29" w:rsidRDefault="000F7BD3" w:rsidP="00D43141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3BFEBC4" w14:textId="79069798" w:rsidR="000F7BD3" w:rsidRPr="00717D29" w:rsidRDefault="000F7BD3" w:rsidP="002710C9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(140)</w:t>
            </w:r>
          </w:p>
        </w:tc>
        <w:tc>
          <w:tcPr>
            <w:tcW w:w="270" w:type="dxa"/>
            <w:gridSpan w:val="2"/>
            <w:vAlign w:val="bottom"/>
          </w:tcPr>
          <w:p w14:paraId="24C4AF1F" w14:textId="77777777" w:rsidR="000F7BD3" w:rsidRPr="00717D29" w:rsidRDefault="000F7BD3" w:rsidP="002710C9">
            <w:pPr>
              <w:pStyle w:val="acctfourfigures"/>
              <w:tabs>
                <w:tab w:val="clear" w:pos="765"/>
                <w:tab w:val="decimal" w:pos="561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7F07EA" w14:textId="62A7AD8E" w:rsidR="000F7BD3" w:rsidRPr="00717D29" w:rsidRDefault="000F7BD3" w:rsidP="000F7BD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2C5F52B5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5FF4B428" w14:textId="2ECEA628" w:rsidR="000F7BD3" w:rsidRPr="00717D29" w:rsidRDefault="002710C9" w:rsidP="002710C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0F7BD3" w:rsidRPr="005D3FB1" w14:paraId="36FC91A5" w14:textId="77777777" w:rsidTr="00916B6B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2790" w:type="dxa"/>
          </w:tcPr>
          <w:p w14:paraId="0FED2251" w14:textId="174A28F6" w:rsidR="000F7BD3" w:rsidRPr="00717D29" w:rsidRDefault="000F7BD3" w:rsidP="000F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  <w:p w14:paraId="2B94E6D5" w14:textId="500CA39A" w:rsidR="000F7BD3" w:rsidRPr="00717D29" w:rsidRDefault="000F7BD3" w:rsidP="000F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17D29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717D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(การตีราคาเพิ่ม)</w:t>
            </w:r>
          </w:p>
        </w:tc>
        <w:tc>
          <w:tcPr>
            <w:tcW w:w="1170" w:type="dxa"/>
            <w:gridSpan w:val="2"/>
            <w:vAlign w:val="bottom"/>
          </w:tcPr>
          <w:p w14:paraId="0A684A28" w14:textId="5E49A24B" w:rsidR="000F7BD3" w:rsidRPr="00717D29" w:rsidRDefault="000F7BD3" w:rsidP="000F7BD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(404,010)</w:t>
            </w:r>
          </w:p>
        </w:tc>
        <w:tc>
          <w:tcPr>
            <w:tcW w:w="270" w:type="dxa"/>
            <w:gridSpan w:val="2"/>
            <w:vAlign w:val="bottom"/>
          </w:tcPr>
          <w:p w14:paraId="5DF18CAA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16AE2F13" w14:textId="3CC9423A" w:rsidR="000F7BD3" w:rsidRPr="00717D29" w:rsidRDefault="000F7BD3" w:rsidP="000F7BD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50B329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9F5FBC5" w14:textId="234089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CC8802C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E9D607" w14:textId="26AAB975" w:rsidR="000F7BD3" w:rsidRPr="00717D29" w:rsidRDefault="000F7BD3" w:rsidP="000F7BD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7FC48D4D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326DBD1B" w14:textId="6ADCA7F4" w:rsidR="000F7BD3" w:rsidRPr="00717D29" w:rsidRDefault="000F7BD3" w:rsidP="000F7BD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sz w:val="24"/>
                <w:szCs w:val="24"/>
                <w:lang w:bidi="th-TH"/>
              </w:rPr>
              <w:t>(404,010)</w:t>
            </w:r>
          </w:p>
        </w:tc>
      </w:tr>
      <w:tr w:rsidR="000F7BD3" w:rsidRPr="000D4935" w14:paraId="725A8971" w14:textId="77777777" w:rsidTr="00916B6B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2790" w:type="dxa"/>
          </w:tcPr>
          <w:p w14:paraId="681642C8" w14:textId="77777777" w:rsidR="000F7BD3" w:rsidRPr="00717D29" w:rsidRDefault="000F7BD3" w:rsidP="000F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CDB68" w14:textId="384DE778" w:rsidR="000F7BD3" w:rsidRPr="00717D29" w:rsidRDefault="000F7BD3" w:rsidP="000F7BD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(403,870)</w:t>
            </w:r>
          </w:p>
        </w:tc>
        <w:tc>
          <w:tcPr>
            <w:tcW w:w="270" w:type="dxa"/>
            <w:gridSpan w:val="2"/>
            <w:vAlign w:val="bottom"/>
          </w:tcPr>
          <w:p w14:paraId="3D49FC13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A582FD4" w14:textId="0AD96A00" w:rsidR="000F7BD3" w:rsidRPr="00717D29" w:rsidRDefault="000F7BD3" w:rsidP="00D4314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2710C9" w:rsidRPr="00717D2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717D2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42FCA6F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5C5D0" w14:textId="12F3D386" w:rsidR="000F7BD3" w:rsidRPr="00717D29" w:rsidRDefault="002710C9" w:rsidP="002710C9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</w:rPr>
              <w:t>(140)</w:t>
            </w:r>
          </w:p>
        </w:tc>
        <w:tc>
          <w:tcPr>
            <w:tcW w:w="270" w:type="dxa"/>
            <w:gridSpan w:val="2"/>
            <w:vAlign w:val="bottom"/>
          </w:tcPr>
          <w:p w14:paraId="19328CF7" w14:textId="77777777" w:rsidR="000F7BD3" w:rsidRPr="00717D29" w:rsidRDefault="000F7BD3" w:rsidP="002710C9">
            <w:pPr>
              <w:pStyle w:val="acctfourfigures"/>
              <w:tabs>
                <w:tab w:val="clear" w:pos="765"/>
                <w:tab w:val="decimal" w:pos="561"/>
                <w:tab w:val="decimal" w:pos="695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68F63" w14:textId="0EB60E1E" w:rsidR="000F7BD3" w:rsidRPr="00717D29" w:rsidRDefault="000F7BD3" w:rsidP="000F7BD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6AC79085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02A11" w14:textId="15CD7EDC" w:rsidR="000F7BD3" w:rsidRPr="00717D29" w:rsidRDefault="000F7BD3" w:rsidP="000F7BD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(404,019)</w:t>
            </w:r>
          </w:p>
        </w:tc>
      </w:tr>
      <w:tr w:rsidR="000F7BD3" w:rsidRPr="003D124E" w14:paraId="47ED276F" w14:textId="77777777" w:rsidTr="00916B6B">
        <w:tblPrEx>
          <w:tblLook w:val="01E0" w:firstRow="1" w:lastRow="1" w:firstColumn="1" w:lastColumn="1" w:noHBand="0" w:noVBand="0"/>
        </w:tblPrEx>
        <w:trPr>
          <w:trHeight w:val="262"/>
        </w:trPr>
        <w:tc>
          <w:tcPr>
            <w:tcW w:w="2790" w:type="dxa"/>
          </w:tcPr>
          <w:p w14:paraId="1657A7E5" w14:textId="77777777" w:rsidR="000F7BD3" w:rsidRPr="00717D29" w:rsidRDefault="000F7BD3" w:rsidP="000F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3BD0A8C6" w14:textId="77777777" w:rsidR="000F7BD3" w:rsidRPr="00717D29" w:rsidRDefault="000F7BD3" w:rsidP="000F7BD3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EE790B1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</w:tcBorders>
            <w:vAlign w:val="bottom"/>
          </w:tcPr>
          <w:p w14:paraId="24A6AB32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9026F4A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5D74205B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0A1EEC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5E5111BC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67223681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</w:tcBorders>
            <w:vAlign w:val="bottom"/>
          </w:tcPr>
          <w:p w14:paraId="2691F192" w14:textId="77777777" w:rsidR="000F7BD3" w:rsidRPr="00717D29" w:rsidRDefault="000F7BD3" w:rsidP="000F7BD3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F7BD3" w:rsidRPr="000D4935" w14:paraId="07176881" w14:textId="77777777" w:rsidTr="00916B6B">
        <w:tblPrEx>
          <w:tblLook w:val="01E0" w:firstRow="1" w:lastRow="1" w:firstColumn="1" w:lastColumn="1" w:noHBand="0" w:noVBand="0"/>
        </w:tblPrEx>
        <w:trPr>
          <w:trHeight w:val="262"/>
        </w:trPr>
        <w:tc>
          <w:tcPr>
            <w:tcW w:w="2790" w:type="dxa"/>
          </w:tcPr>
          <w:p w14:paraId="700EAC68" w14:textId="77777777" w:rsidR="000F7BD3" w:rsidRPr="00717D29" w:rsidRDefault="000F7BD3" w:rsidP="000F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17D2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7DF8FEE0" w14:textId="22E23730" w:rsidR="000F7BD3" w:rsidRPr="00717D29" w:rsidRDefault="000F7BD3" w:rsidP="000F7BD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(331,618)</w:t>
            </w:r>
          </w:p>
        </w:tc>
        <w:tc>
          <w:tcPr>
            <w:tcW w:w="270" w:type="dxa"/>
            <w:gridSpan w:val="2"/>
            <w:vAlign w:val="bottom"/>
          </w:tcPr>
          <w:p w14:paraId="5456C332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8B3DB1" w14:textId="7A6C2422" w:rsidR="000F7BD3" w:rsidRPr="00717D29" w:rsidRDefault="000F7BD3" w:rsidP="000F7BD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</w:rPr>
              <w:t>15,835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CA71B0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78443A" w14:textId="3486C7E8" w:rsidR="000F7BD3" w:rsidRPr="00717D29" w:rsidRDefault="000F7BD3" w:rsidP="002710C9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</w:rPr>
              <w:t>(3,636)</w:t>
            </w:r>
          </w:p>
        </w:tc>
        <w:tc>
          <w:tcPr>
            <w:tcW w:w="270" w:type="dxa"/>
            <w:gridSpan w:val="2"/>
            <w:vAlign w:val="bottom"/>
          </w:tcPr>
          <w:p w14:paraId="00DE565E" w14:textId="77777777" w:rsidR="000F7BD3" w:rsidRPr="00717D29" w:rsidRDefault="000F7BD3" w:rsidP="002710C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14:paraId="6CA3F9D6" w14:textId="79483DCF" w:rsidR="000F7BD3" w:rsidRPr="00717D29" w:rsidRDefault="000F7BD3" w:rsidP="000F7BD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69B46E97" w14:textId="77777777" w:rsidR="000F7BD3" w:rsidRPr="00717D29" w:rsidRDefault="000F7BD3" w:rsidP="000F7B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tcBorders>
              <w:bottom w:val="double" w:sz="4" w:space="0" w:color="auto"/>
            </w:tcBorders>
            <w:vAlign w:val="bottom"/>
          </w:tcPr>
          <w:p w14:paraId="4A039928" w14:textId="0B041FC1" w:rsidR="000F7BD3" w:rsidRPr="00717D29" w:rsidRDefault="000F7BD3" w:rsidP="000F7BD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17D2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(319,419)</w:t>
            </w:r>
          </w:p>
        </w:tc>
      </w:tr>
      <w:tr w:rsidR="00717D29" w:rsidRPr="000D4935" w14:paraId="17D017CE" w14:textId="77777777" w:rsidTr="00717D29">
        <w:tblPrEx>
          <w:tblLook w:val="01E0" w:firstRow="1" w:lastRow="1" w:firstColumn="1" w:lastColumn="1" w:noHBand="0" w:noVBand="0"/>
        </w:tblPrEx>
        <w:trPr>
          <w:trHeight w:val="262"/>
        </w:trPr>
        <w:tc>
          <w:tcPr>
            <w:tcW w:w="2790" w:type="dxa"/>
          </w:tcPr>
          <w:p w14:paraId="6A5D9439" w14:textId="77777777" w:rsidR="00717D29" w:rsidRPr="00717D29" w:rsidRDefault="00717D29" w:rsidP="000F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0C33A3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625C165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1178F69E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99C457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E0E3F9B" w14:textId="77777777" w:rsidR="00717D29" w:rsidRPr="00717D29" w:rsidRDefault="00717D29" w:rsidP="002710C9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AAFCC5" w14:textId="77777777" w:rsidR="00717D29" w:rsidRPr="00717D29" w:rsidRDefault="00717D29" w:rsidP="002710C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AFD4ED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11886D41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39D41255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17D29" w:rsidRPr="000D4935" w14:paraId="4CD3608C" w14:textId="77777777" w:rsidTr="00717D29">
        <w:tblPrEx>
          <w:tblLook w:val="01E0" w:firstRow="1" w:lastRow="1" w:firstColumn="1" w:lastColumn="1" w:noHBand="0" w:noVBand="0"/>
        </w:tblPrEx>
        <w:trPr>
          <w:trHeight w:val="262"/>
        </w:trPr>
        <w:tc>
          <w:tcPr>
            <w:tcW w:w="2790" w:type="dxa"/>
          </w:tcPr>
          <w:p w14:paraId="67EECB32" w14:textId="77777777" w:rsidR="00717D29" w:rsidRPr="00717D29" w:rsidRDefault="00717D29" w:rsidP="000F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EF63A12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1E9682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4B80EE7D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4A1584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1283635" w14:textId="77777777" w:rsidR="00717D29" w:rsidRPr="00717D29" w:rsidRDefault="00717D29" w:rsidP="002710C9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EB44D24" w14:textId="77777777" w:rsidR="00717D29" w:rsidRPr="00717D29" w:rsidRDefault="00717D29" w:rsidP="002710C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005FA2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27617F94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62680D4E" w14:textId="77777777" w:rsidR="00717D29" w:rsidRPr="00717D29" w:rsidRDefault="00717D29" w:rsidP="000F7BD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26585" w:rsidRPr="000D4935" w14:paraId="5CCF9FA3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333"/>
        </w:trPr>
        <w:tc>
          <w:tcPr>
            <w:tcW w:w="2790" w:type="dxa"/>
          </w:tcPr>
          <w:p w14:paraId="17B60F51" w14:textId="77777777" w:rsidR="00E26585" w:rsidRPr="002710C9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2710C9">
              <w:rPr>
                <w:rFonts w:ascii="Angsana New" w:hAnsi="Angsana New"/>
                <w:sz w:val="25"/>
                <w:szCs w:val="25"/>
              </w:rPr>
              <w:br w:type="column"/>
            </w:r>
            <w:r w:rsidRPr="002710C9">
              <w:rPr>
                <w:rFonts w:ascii="Angsana New" w:hAnsi="Angsana New"/>
                <w:sz w:val="25"/>
                <w:szCs w:val="25"/>
              </w:rPr>
              <w:br w:type="page"/>
            </w:r>
          </w:p>
        </w:tc>
        <w:tc>
          <w:tcPr>
            <w:tcW w:w="6482" w:type="dxa"/>
            <w:gridSpan w:val="24"/>
            <w:vAlign w:val="bottom"/>
          </w:tcPr>
          <w:p w14:paraId="3E76560A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710C9">
              <w:rPr>
                <w:rFonts w:ascii="Angsana New" w:hAnsi="Angsana New"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E26585" w:rsidRPr="000D4935" w14:paraId="19E291F4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242C2089" w14:textId="77777777" w:rsidR="00E26585" w:rsidRPr="002710C9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</w:p>
        </w:tc>
        <w:tc>
          <w:tcPr>
            <w:tcW w:w="1352" w:type="dxa"/>
            <w:gridSpan w:val="3"/>
            <w:vAlign w:val="bottom"/>
          </w:tcPr>
          <w:p w14:paraId="4BE8E5F6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CADF11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40" w:type="dxa"/>
            <w:gridSpan w:val="12"/>
            <w:tcBorders>
              <w:bottom w:val="single" w:sz="4" w:space="0" w:color="auto"/>
            </w:tcBorders>
            <w:vAlign w:val="bottom"/>
          </w:tcPr>
          <w:p w14:paraId="41DC5AB4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 xml:space="preserve">บันทึกเป็น </w:t>
            </w:r>
            <w:r w:rsidRPr="002710C9">
              <w:rPr>
                <w:rFonts w:ascii="Angsana New" w:hAnsi="Angsana New"/>
                <w:sz w:val="25"/>
                <w:szCs w:val="25"/>
              </w:rPr>
              <w:t>(</w:t>
            </w:r>
            <w:r w:rsidRPr="002710C9">
              <w:rPr>
                <w:rFonts w:ascii="Angsana New" w:hAnsi="Angsana New"/>
                <w:sz w:val="25"/>
                <w:szCs w:val="25"/>
                <w:cs/>
              </w:rPr>
              <w:t>รายจ่าย</w:t>
            </w:r>
            <w:r w:rsidRPr="002710C9">
              <w:rPr>
                <w:rFonts w:ascii="Angsana New" w:hAnsi="Angsana New"/>
                <w:sz w:val="25"/>
                <w:szCs w:val="25"/>
              </w:rPr>
              <w:t>)</w:t>
            </w:r>
            <w:r w:rsidRPr="002710C9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2710C9">
              <w:rPr>
                <w:rFonts w:ascii="Angsana New" w:hAnsi="Angsana New"/>
                <w:sz w:val="25"/>
                <w:szCs w:val="25"/>
              </w:rPr>
              <w:t>/</w:t>
            </w:r>
            <w:r w:rsidRPr="002710C9">
              <w:rPr>
                <w:rFonts w:ascii="Angsana New" w:hAnsi="Angsana New"/>
                <w:sz w:val="25"/>
                <w:szCs w:val="25"/>
                <w:cs/>
              </w:rPr>
              <w:t xml:space="preserve"> รายได้ใน</w:t>
            </w:r>
          </w:p>
        </w:tc>
        <w:tc>
          <w:tcPr>
            <w:tcW w:w="360" w:type="dxa"/>
            <w:gridSpan w:val="3"/>
            <w:vAlign w:val="bottom"/>
          </w:tcPr>
          <w:p w14:paraId="3D9088D4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6CDDF3E5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E26585" w:rsidRPr="000D4935" w14:paraId="4F9DE8C7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  <w:vAlign w:val="bottom"/>
          </w:tcPr>
          <w:p w14:paraId="2405F790" w14:textId="77777777" w:rsidR="00E26585" w:rsidRPr="002710C9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5"/>
                <w:szCs w:val="25"/>
              </w:rPr>
            </w:pPr>
            <w:r w:rsidRPr="002710C9">
              <w:rPr>
                <w:rFonts w:asciiTheme="majorBidi" w:hAnsi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2" w:type="dxa"/>
            <w:gridSpan w:val="3"/>
            <w:vAlign w:val="bottom"/>
          </w:tcPr>
          <w:p w14:paraId="088B9607" w14:textId="268C7E9D" w:rsidR="00E26585" w:rsidRPr="002710C9" w:rsidRDefault="00E26585" w:rsidP="00DD7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ณ วันที่</w:t>
            </w:r>
            <w:r w:rsidR="00DD7708">
              <w:rPr>
                <w:rFonts w:ascii="Angsana New" w:hAnsi="Angsana New"/>
                <w:b/>
                <w:bCs/>
                <w:sz w:val="25"/>
                <w:szCs w:val="25"/>
              </w:rPr>
              <w:br/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มกราคม</w:t>
            </w:r>
          </w:p>
        </w:tc>
        <w:tc>
          <w:tcPr>
            <w:tcW w:w="270" w:type="dxa"/>
            <w:gridSpan w:val="2"/>
            <w:vAlign w:val="bottom"/>
          </w:tcPr>
          <w:p w14:paraId="6E07529F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</w:tcBorders>
            <w:vAlign w:val="bottom"/>
          </w:tcPr>
          <w:p w14:paraId="29F993ED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66ACAFCE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09E16155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265FB825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283B1C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>ส่วนของ</w:t>
            </w:r>
          </w:p>
          <w:p w14:paraId="3F706894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360" w:type="dxa"/>
            <w:gridSpan w:val="3"/>
            <w:vAlign w:val="bottom"/>
          </w:tcPr>
          <w:p w14:paraId="5668D393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0E899821" w14:textId="483024FB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ณ วันที่</w:t>
            </w:r>
            <w:r w:rsidR="00DD7708">
              <w:rPr>
                <w:rFonts w:ascii="Angsana New" w:hAnsi="Angsana New"/>
                <w:b/>
                <w:bCs/>
                <w:sz w:val="25"/>
                <w:szCs w:val="25"/>
              </w:rPr>
              <w:br/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ธันวาคม</w:t>
            </w:r>
          </w:p>
        </w:tc>
      </w:tr>
      <w:tr w:rsidR="00E26585" w:rsidRPr="000D4935" w14:paraId="485FD58B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279"/>
          <w:tblHeader/>
        </w:trPr>
        <w:tc>
          <w:tcPr>
            <w:tcW w:w="2790" w:type="dxa"/>
          </w:tcPr>
          <w:p w14:paraId="77F7FC5F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2" w:type="dxa"/>
            <w:gridSpan w:val="24"/>
          </w:tcPr>
          <w:p w14:paraId="7F99BFCB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E26585" w:rsidRPr="000D4935" w14:paraId="20851A15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279"/>
          <w:tblHeader/>
        </w:trPr>
        <w:tc>
          <w:tcPr>
            <w:tcW w:w="2790" w:type="dxa"/>
          </w:tcPr>
          <w:p w14:paraId="1F9006A5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2563</w:t>
            </w:r>
          </w:p>
        </w:tc>
        <w:tc>
          <w:tcPr>
            <w:tcW w:w="6482" w:type="dxa"/>
            <w:gridSpan w:val="24"/>
          </w:tcPr>
          <w:p w14:paraId="735BB6EA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</w:p>
        </w:tc>
      </w:tr>
      <w:tr w:rsidR="00E26585" w:rsidRPr="000D4935" w14:paraId="40053AB1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2D4660D6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710C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2" w:type="dxa"/>
            <w:gridSpan w:val="3"/>
          </w:tcPr>
          <w:p w14:paraId="7FFDB6F9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361685E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0AEDA60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A06559E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400F85C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E8B4AE1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30C466B1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79A45CAE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31846AE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E26585" w:rsidRPr="000D4935" w14:paraId="4023B35B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23A962EE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5"/>
                <w:szCs w:val="25"/>
                <w:cs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>ลูกหนี้การค้าและลูกหนี้อื่น</w:t>
            </w:r>
            <w:r w:rsidRPr="002710C9">
              <w:rPr>
                <w:rFonts w:ascii="Angsana New" w:hAnsi="Angsana New"/>
                <w:color w:val="0000FF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52" w:type="dxa"/>
            <w:gridSpan w:val="3"/>
          </w:tcPr>
          <w:p w14:paraId="34451B01" w14:textId="77777777" w:rsidR="00E26585" w:rsidRPr="002710C9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A29C75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0FD0FD25" w14:textId="77777777" w:rsidR="00E26585" w:rsidRPr="002710C9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F8C322E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206E0254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375C0E68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1A186F8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0CC3B41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4AE14BBF" w14:textId="77777777" w:rsidR="00E26585" w:rsidRPr="002710C9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E26585" w:rsidRPr="000D4935" w14:paraId="2C6C0FE5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34A48326" w14:textId="3948CAE1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 xml:space="preserve">   </w:t>
            </w:r>
            <w:r w:rsidRPr="002710C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</w:t>
            </w:r>
            <w:r w:rsidR="00E9039C" w:rsidRPr="002710C9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  <w:r w:rsidRPr="002710C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1352" w:type="dxa"/>
            <w:gridSpan w:val="3"/>
            <w:vAlign w:val="bottom"/>
          </w:tcPr>
          <w:p w14:paraId="26482186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221</w:t>
            </w:r>
          </w:p>
        </w:tc>
        <w:tc>
          <w:tcPr>
            <w:tcW w:w="270" w:type="dxa"/>
            <w:gridSpan w:val="2"/>
            <w:vAlign w:val="bottom"/>
          </w:tcPr>
          <w:p w14:paraId="383AC78E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2065D11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198</w:t>
            </w:r>
          </w:p>
        </w:tc>
        <w:tc>
          <w:tcPr>
            <w:tcW w:w="270" w:type="dxa"/>
            <w:gridSpan w:val="2"/>
            <w:vAlign w:val="bottom"/>
          </w:tcPr>
          <w:p w14:paraId="092D1DC9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2DC5BDF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ABD4829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86380B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1A20CE3F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77950EF7" w14:textId="77777777" w:rsidR="00E26585" w:rsidRPr="002710C9" w:rsidRDefault="00E26585" w:rsidP="00D4314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419</w:t>
            </w:r>
          </w:p>
        </w:tc>
      </w:tr>
      <w:tr w:rsidR="00E26585" w:rsidRPr="000D4935" w14:paraId="72F928B1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48AA88E7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 xml:space="preserve">สินค้าคงเหลือ </w:t>
            </w:r>
            <w:r w:rsidRPr="002710C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52" w:type="dxa"/>
            <w:gridSpan w:val="3"/>
          </w:tcPr>
          <w:p w14:paraId="5152CF0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1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,</w:t>
            </w: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640</w:t>
            </w:r>
          </w:p>
        </w:tc>
        <w:tc>
          <w:tcPr>
            <w:tcW w:w="270" w:type="dxa"/>
            <w:gridSpan w:val="2"/>
          </w:tcPr>
          <w:p w14:paraId="70DDE3F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0B803894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843</w:t>
            </w:r>
          </w:p>
        </w:tc>
        <w:tc>
          <w:tcPr>
            <w:tcW w:w="270" w:type="dxa"/>
            <w:gridSpan w:val="2"/>
          </w:tcPr>
          <w:p w14:paraId="51074D5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202E2E8A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26BC1F41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1A07C028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</w:tcPr>
          <w:p w14:paraId="3663733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2047865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2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,483</w:t>
            </w:r>
          </w:p>
        </w:tc>
      </w:tr>
      <w:tr w:rsidR="00E26585" w:rsidRPr="000D4935" w14:paraId="7C263DB0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5B9B08E2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352" w:type="dxa"/>
            <w:gridSpan w:val="3"/>
          </w:tcPr>
          <w:p w14:paraId="65B0A63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4E6275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4C80CCE9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441F458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7147847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5FB0F74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30A83E8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6573287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0DE3EDCB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E26585" w:rsidRPr="000D4935" w14:paraId="5055DB39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62198AF0" w14:textId="2154B540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 xml:space="preserve">   </w:t>
            </w:r>
            <w:r w:rsidRPr="002710C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</w:t>
            </w:r>
            <w:r w:rsidR="00E9039C" w:rsidRPr="002710C9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ค่าเผื่อ</w:t>
            </w:r>
            <w:r w:rsidR="005D3FB1" w:rsidRPr="002710C9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การลดมูลค่า</w:t>
            </w:r>
            <w:r w:rsidRPr="002710C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1352" w:type="dxa"/>
            <w:gridSpan w:val="3"/>
          </w:tcPr>
          <w:p w14:paraId="08F3F8BA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12999B64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29EAF810" w14:textId="77777777" w:rsidR="00E26585" w:rsidRPr="002710C9" w:rsidRDefault="00E26585" w:rsidP="00D4314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</w:rPr>
              <w:t>(</w:t>
            </w:r>
            <w:r w:rsidRPr="002710C9">
              <w:rPr>
                <w:rFonts w:ascii="Angsana New" w:hAnsi="Angsana New"/>
                <w:sz w:val="25"/>
                <w:szCs w:val="25"/>
                <w:lang w:val="en-US"/>
              </w:rPr>
              <w:t>13</w:t>
            </w:r>
            <w:r w:rsidRPr="002710C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70" w:type="dxa"/>
            <w:gridSpan w:val="2"/>
          </w:tcPr>
          <w:p w14:paraId="363B4226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1A65787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41CAF360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1E77FA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</w:tcPr>
          <w:p w14:paraId="49199C23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7687BC7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(</w:t>
            </w: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6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)</w:t>
            </w:r>
          </w:p>
        </w:tc>
      </w:tr>
      <w:tr w:rsidR="00E26585" w:rsidRPr="000D4935" w14:paraId="509E496B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08C80A54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 xml:space="preserve">ที่ดิน อาคารและอุปกรณ์ </w:t>
            </w:r>
          </w:p>
        </w:tc>
        <w:tc>
          <w:tcPr>
            <w:tcW w:w="1352" w:type="dxa"/>
            <w:gridSpan w:val="3"/>
          </w:tcPr>
          <w:p w14:paraId="7D40EC36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EB2E08F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6F5D9B0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512180A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52311B10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40E81026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1C06BC1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</w:tcPr>
          <w:p w14:paraId="6DF29ECE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0FC340E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E26585" w:rsidRPr="000D4935" w14:paraId="42D92929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637363BD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2710C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2" w:type="dxa"/>
            <w:gridSpan w:val="3"/>
          </w:tcPr>
          <w:p w14:paraId="5CC629A4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6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,</w:t>
            </w: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043</w:t>
            </w:r>
          </w:p>
        </w:tc>
        <w:tc>
          <w:tcPr>
            <w:tcW w:w="270" w:type="dxa"/>
            <w:gridSpan w:val="2"/>
          </w:tcPr>
          <w:p w14:paraId="39386C91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44A9D769" w14:textId="77777777" w:rsidR="00E26585" w:rsidRPr="002710C9" w:rsidRDefault="00E26585" w:rsidP="00D4314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2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,</w:t>
            </w: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179</w:t>
            </w:r>
          </w:p>
        </w:tc>
        <w:tc>
          <w:tcPr>
            <w:tcW w:w="270" w:type="dxa"/>
            <w:gridSpan w:val="2"/>
          </w:tcPr>
          <w:p w14:paraId="42B99DBA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65E4C674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149E40D6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162A0C6A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</w:tcPr>
          <w:p w14:paraId="662AFA99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19DCB359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8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,</w:t>
            </w: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222</w:t>
            </w:r>
          </w:p>
        </w:tc>
      </w:tr>
      <w:tr w:rsidR="00E26585" w:rsidRPr="000D4935" w14:paraId="3ED3B0A5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200CDCD8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</w:t>
            </w:r>
          </w:p>
          <w:p w14:paraId="288100DE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2710C9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2" w:type="dxa"/>
            <w:gridSpan w:val="3"/>
          </w:tcPr>
          <w:p w14:paraId="780B198A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5CDFBB9E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 xml:space="preserve">      -</w:t>
            </w:r>
          </w:p>
        </w:tc>
        <w:tc>
          <w:tcPr>
            <w:tcW w:w="270" w:type="dxa"/>
            <w:gridSpan w:val="2"/>
          </w:tcPr>
          <w:p w14:paraId="0E2D793D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0190CEAA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2B54F76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(</w:t>
            </w: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35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5A3BAE7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254613C3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  <w:p w14:paraId="0C70E800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6280F867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8C66E4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3F821C2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</w:tcPr>
          <w:p w14:paraId="7D7E9CAB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7D4D352B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15FDA5F0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(</w:t>
            </w: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35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)</w:t>
            </w:r>
          </w:p>
        </w:tc>
      </w:tr>
      <w:tr w:rsidR="00E26585" w:rsidRPr="000D4935" w14:paraId="32C9DEDB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5A2C7638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 w:hint="cs"/>
                <w:sz w:val="25"/>
                <w:szCs w:val="25"/>
                <w:cs/>
              </w:rPr>
              <w:t>ประมาณการหนี้สินสำหรับ</w:t>
            </w:r>
            <w:r w:rsidRPr="002710C9">
              <w:rPr>
                <w:rFonts w:ascii="Angsana New" w:hAnsi="Angsana New"/>
                <w:sz w:val="25"/>
                <w:szCs w:val="25"/>
                <w:cs/>
              </w:rPr>
              <w:t xml:space="preserve">ผลประโยชน์พนักงาน </w:t>
            </w:r>
          </w:p>
        </w:tc>
        <w:tc>
          <w:tcPr>
            <w:tcW w:w="1352" w:type="dxa"/>
            <w:gridSpan w:val="3"/>
          </w:tcPr>
          <w:p w14:paraId="76C018B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  <w:p w14:paraId="4281CEB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57,429</w:t>
            </w:r>
          </w:p>
        </w:tc>
        <w:tc>
          <w:tcPr>
            <w:tcW w:w="270" w:type="dxa"/>
            <w:gridSpan w:val="2"/>
          </w:tcPr>
          <w:p w14:paraId="08E359CF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14F9173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32FB8719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2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,</w:t>
            </w: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525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7A8AD1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562C71BB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0213EBE1" w14:textId="77777777" w:rsidR="00E26585" w:rsidRPr="002710C9" w:rsidRDefault="00E26585" w:rsidP="00D431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991</w:t>
            </w:r>
          </w:p>
        </w:tc>
        <w:tc>
          <w:tcPr>
            <w:tcW w:w="270" w:type="dxa"/>
            <w:gridSpan w:val="2"/>
          </w:tcPr>
          <w:p w14:paraId="514CBB27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7B4ABA7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3929E00A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</w:tcPr>
          <w:p w14:paraId="1684A638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4"/>
          </w:tcPr>
          <w:p w14:paraId="79E969DD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  <w:p w14:paraId="0A8F33FB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60,945</w:t>
            </w:r>
          </w:p>
        </w:tc>
      </w:tr>
      <w:tr w:rsidR="00E26585" w:rsidRPr="000D4935" w14:paraId="1ADA1BC7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057733A8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>ผลขาดทุนทางภาษี</w:t>
            </w:r>
          </w:p>
        </w:tc>
        <w:tc>
          <w:tcPr>
            <w:tcW w:w="1352" w:type="dxa"/>
            <w:gridSpan w:val="3"/>
            <w:tcBorders>
              <w:bottom w:val="single" w:sz="4" w:space="0" w:color="auto"/>
            </w:tcBorders>
          </w:tcPr>
          <w:p w14:paraId="49055B1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224</w:t>
            </w:r>
          </w:p>
        </w:tc>
        <w:tc>
          <w:tcPr>
            <w:tcW w:w="270" w:type="dxa"/>
            <w:gridSpan w:val="2"/>
          </w:tcPr>
          <w:p w14:paraId="6D838D5D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D32217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40CFCF8E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F5A568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2710C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47B627A6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321BE48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</w:tcPr>
          <w:p w14:paraId="731B8F2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</w:tcPr>
          <w:p w14:paraId="034F78CE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224</w:t>
            </w:r>
          </w:p>
        </w:tc>
      </w:tr>
      <w:tr w:rsidR="00E26585" w:rsidRPr="000D4935" w14:paraId="2ACEDAA1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296"/>
        </w:trPr>
        <w:tc>
          <w:tcPr>
            <w:tcW w:w="2790" w:type="dxa"/>
          </w:tcPr>
          <w:p w14:paraId="3C6869D4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B0ADE7" w14:textId="77777777" w:rsidR="00E26585" w:rsidRPr="002710C9" w:rsidRDefault="00E26585" w:rsidP="00D4314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65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564</w:t>
            </w:r>
          </w:p>
        </w:tc>
        <w:tc>
          <w:tcPr>
            <w:tcW w:w="270" w:type="dxa"/>
            <w:gridSpan w:val="2"/>
          </w:tcPr>
          <w:p w14:paraId="710C401F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4D0DB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5,697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CD5B78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AD27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991</w:t>
            </w:r>
          </w:p>
        </w:tc>
        <w:tc>
          <w:tcPr>
            <w:tcW w:w="270" w:type="dxa"/>
            <w:gridSpan w:val="2"/>
          </w:tcPr>
          <w:p w14:paraId="49A86709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5956A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</w:tcPr>
          <w:p w14:paraId="0BC1F8D9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74618B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72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252</w:t>
            </w:r>
          </w:p>
        </w:tc>
      </w:tr>
      <w:tr w:rsidR="00E26585" w:rsidRPr="000D4935" w14:paraId="1CF222FA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208"/>
        </w:trPr>
        <w:tc>
          <w:tcPr>
            <w:tcW w:w="2790" w:type="dxa"/>
          </w:tcPr>
          <w:p w14:paraId="5CA610C1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auto"/>
            </w:tcBorders>
          </w:tcPr>
          <w:p w14:paraId="69DD93C7" w14:textId="77777777" w:rsidR="00E26585" w:rsidRPr="002710C9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47B270F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</w:tcBorders>
          </w:tcPr>
          <w:p w14:paraId="33966EA0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2D1EB37D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DD88134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45E1639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72B72897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779D2FA6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</w:tcBorders>
          </w:tcPr>
          <w:p w14:paraId="6439EAD0" w14:textId="77777777" w:rsidR="00E26585" w:rsidRPr="002710C9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E26585" w:rsidRPr="000D4935" w14:paraId="4D829D82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10349C80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710C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2" w:type="dxa"/>
            <w:gridSpan w:val="3"/>
          </w:tcPr>
          <w:p w14:paraId="4D649F8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848233B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727C6293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8DEA0EF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7FD0AA4A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321E54D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6667DB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64F26911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42B5A4DD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E26585" w:rsidRPr="000D4935" w14:paraId="18ACDCD3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26E15B4C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5"/>
                <w:szCs w:val="25"/>
                <w:cs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352" w:type="dxa"/>
            <w:gridSpan w:val="3"/>
          </w:tcPr>
          <w:p w14:paraId="2E7828A2" w14:textId="77777777" w:rsidR="00E26585" w:rsidRPr="002710C9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2BBA744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040CC26F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88BD0E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26DADB3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35184244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EB30583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34E7787D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2F061DAA" w14:textId="77777777" w:rsidR="00E26585" w:rsidRPr="002710C9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E26585" w:rsidRPr="000D4935" w14:paraId="6E1C7DAF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3AA04ADE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2710C9">
              <w:rPr>
                <w:rFonts w:ascii="Angsana New" w:hAnsi="Angsana New"/>
                <w:sz w:val="25"/>
                <w:szCs w:val="25"/>
                <w:cs/>
              </w:rPr>
              <w:t xml:space="preserve">   </w:t>
            </w:r>
            <w:r w:rsidRPr="002710C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(การตีราคาเพิ่ม)</w:t>
            </w:r>
          </w:p>
        </w:tc>
        <w:tc>
          <w:tcPr>
            <w:tcW w:w="1352" w:type="dxa"/>
            <w:gridSpan w:val="3"/>
          </w:tcPr>
          <w:p w14:paraId="3264F3AD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(</w:t>
            </w: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322,001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5E5033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1DB87CB8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995535E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00AC23A8" w14:textId="4D36BC85" w:rsidR="00E26585" w:rsidRPr="00D43141" w:rsidRDefault="00E26585" w:rsidP="00D43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43141">
              <w:rPr>
                <w:rFonts w:ascii="Angsana New" w:hAnsi="Angsana New"/>
                <w:sz w:val="25"/>
                <w:szCs w:val="25"/>
                <w:lang w:bidi="th-TH"/>
              </w:rPr>
              <w:t>(82,009)</w:t>
            </w:r>
          </w:p>
        </w:tc>
        <w:tc>
          <w:tcPr>
            <w:tcW w:w="270" w:type="dxa"/>
            <w:gridSpan w:val="2"/>
          </w:tcPr>
          <w:p w14:paraId="66E083B9" w14:textId="77777777" w:rsidR="00E26585" w:rsidRPr="00D43141" w:rsidRDefault="00E26585" w:rsidP="00D43141">
            <w:pPr>
              <w:pStyle w:val="acctfourfigures"/>
              <w:tabs>
                <w:tab w:val="clear" w:pos="765"/>
                <w:tab w:val="decimal" w:pos="561"/>
                <w:tab w:val="decimal" w:pos="795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E2A4A0B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</w:tcPr>
          <w:p w14:paraId="47675446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4"/>
          </w:tcPr>
          <w:p w14:paraId="6218D7D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(</w:t>
            </w: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404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,</w:t>
            </w: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010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)</w:t>
            </w:r>
          </w:p>
        </w:tc>
      </w:tr>
      <w:tr w:rsidR="00E26585" w:rsidRPr="000D4935" w14:paraId="1222C944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139"/>
        </w:trPr>
        <w:tc>
          <w:tcPr>
            <w:tcW w:w="2790" w:type="dxa"/>
          </w:tcPr>
          <w:p w14:paraId="560EA014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79" w:hanging="180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2710C9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2" w:type="dxa"/>
            <w:gridSpan w:val="3"/>
          </w:tcPr>
          <w:p w14:paraId="0A2002B3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  <w:p w14:paraId="091441EE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69320413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left" w:pos="972"/>
                <w:tab w:val="left" w:pos="1062"/>
              </w:tabs>
              <w:spacing w:line="240" w:lineRule="atLeast"/>
              <w:ind w:left="51" w:right="-73" w:firstLine="342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 xml:space="preserve">        (</w:t>
            </w: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68</w:t>
            </w: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3ED34B1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4AF439F9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1660DB07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1CBF5FA8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4C567C6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542B1C87" w14:textId="77777777" w:rsidR="00E26585" w:rsidRPr="00D43141" w:rsidRDefault="00E26585" w:rsidP="00D43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14F23BCA" w14:textId="77777777" w:rsidR="00E26585" w:rsidRPr="00D43141" w:rsidRDefault="00E26585" w:rsidP="00D43141">
            <w:pPr>
              <w:pStyle w:val="acctfourfigures"/>
              <w:tabs>
                <w:tab w:val="decimal" w:pos="795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2BEC7892" w14:textId="6EDC6D27" w:rsidR="00E26585" w:rsidRPr="00D43141" w:rsidRDefault="00D43141" w:rsidP="00D43141">
            <w:pPr>
              <w:pStyle w:val="acctfourfigures"/>
              <w:tabs>
                <w:tab w:val="clear" w:pos="765"/>
                <w:tab w:val="left" w:pos="621"/>
                <w:tab w:val="left" w:pos="702"/>
                <w:tab w:val="decimal" w:pos="79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 xml:space="preserve">            </w:t>
            </w:r>
            <w:r w:rsidR="00E26585" w:rsidRPr="00D43141">
              <w:rPr>
                <w:rFonts w:ascii="Angsana New" w:hAnsi="Angsana New"/>
                <w:sz w:val="25"/>
                <w:szCs w:val="25"/>
                <w:lang w:bidi="th-TH"/>
              </w:rPr>
              <w:t>208</w:t>
            </w:r>
          </w:p>
        </w:tc>
        <w:tc>
          <w:tcPr>
            <w:tcW w:w="270" w:type="dxa"/>
            <w:gridSpan w:val="2"/>
          </w:tcPr>
          <w:p w14:paraId="29DA37C1" w14:textId="77777777" w:rsidR="00E26585" w:rsidRPr="00D43141" w:rsidRDefault="00E26585" w:rsidP="00D43141">
            <w:pPr>
              <w:pStyle w:val="acctfourfigures"/>
              <w:tabs>
                <w:tab w:val="clear" w:pos="765"/>
                <w:tab w:val="decimal" w:pos="561"/>
                <w:tab w:val="decimal" w:pos="795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3399C23A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2CBD001E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69BA3897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</w:tcPr>
          <w:p w14:paraId="2819F3D1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4"/>
          </w:tcPr>
          <w:p w14:paraId="06AB4F2D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7509384D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7DC1E2B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sz w:val="25"/>
                <w:szCs w:val="25"/>
                <w:lang w:val="en-US" w:bidi="th-TH"/>
              </w:rPr>
              <w:t>140</w:t>
            </w:r>
          </w:p>
        </w:tc>
      </w:tr>
      <w:tr w:rsidR="00E26585" w:rsidRPr="000D4935" w14:paraId="0417AE99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296"/>
        </w:trPr>
        <w:tc>
          <w:tcPr>
            <w:tcW w:w="2790" w:type="dxa"/>
          </w:tcPr>
          <w:p w14:paraId="5B900041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66B38D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322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069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0502FE52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E337F3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DE64CE7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211BC7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81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801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C335D4F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F8C80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</w:tcPr>
          <w:p w14:paraId="630DB41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C28291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403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870</w:t>
            </w: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</w:tr>
      <w:tr w:rsidR="00E26585" w:rsidRPr="000D4935" w14:paraId="372CD43A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262"/>
        </w:trPr>
        <w:tc>
          <w:tcPr>
            <w:tcW w:w="2790" w:type="dxa"/>
          </w:tcPr>
          <w:p w14:paraId="1B91E6B8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auto"/>
            </w:tcBorders>
          </w:tcPr>
          <w:p w14:paraId="474CF118" w14:textId="77777777" w:rsidR="00E26585" w:rsidRPr="002710C9" w:rsidRDefault="00E26585" w:rsidP="00E26585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DC9EDC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</w:tcBorders>
          </w:tcPr>
          <w:p w14:paraId="76B4A145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0A9BBF24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4009149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74D262C0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462359A9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55337040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</w:tcBorders>
          </w:tcPr>
          <w:p w14:paraId="31662882" w14:textId="77777777" w:rsidR="00E26585" w:rsidRPr="002710C9" w:rsidRDefault="00E26585" w:rsidP="00E26585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E26585" w:rsidRPr="000D4935" w14:paraId="70BA016E" w14:textId="77777777" w:rsidTr="00916B6B">
        <w:tblPrEx>
          <w:tblLook w:val="01E0" w:firstRow="1" w:lastRow="1" w:firstColumn="1" w:lastColumn="1" w:noHBand="0" w:noVBand="0"/>
        </w:tblPrEx>
        <w:trPr>
          <w:gridAfter w:val="2"/>
          <w:wAfter w:w="88" w:type="dxa"/>
          <w:trHeight w:val="262"/>
        </w:trPr>
        <w:tc>
          <w:tcPr>
            <w:tcW w:w="2790" w:type="dxa"/>
          </w:tcPr>
          <w:p w14:paraId="4DD6761C" w14:textId="77777777" w:rsidR="00E26585" w:rsidRPr="002710C9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710C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352" w:type="dxa"/>
            <w:gridSpan w:val="3"/>
            <w:tcBorders>
              <w:bottom w:val="double" w:sz="4" w:space="0" w:color="auto"/>
            </w:tcBorders>
          </w:tcPr>
          <w:p w14:paraId="377DDD20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(256,505)</w:t>
            </w:r>
          </w:p>
        </w:tc>
        <w:tc>
          <w:tcPr>
            <w:tcW w:w="270" w:type="dxa"/>
            <w:gridSpan w:val="2"/>
          </w:tcPr>
          <w:p w14:paraId="7298DD01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D635B08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5,697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A842D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D19BCA0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(80,810)</w:t>
            </w:r>
          </w:p>
        </w:tc>
        <w:tc>
          <w:tcPr>
            <w:tcW w:w="270" w:type="dxa"/>
            <w:gridSpan w:val="2"/>
          </w:tcPr>
          <w:p w14:paraId="4F6623A3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1C71F211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360" w:type="dxa"/>
            <w:gridSpan w:val="3"/>
          </w:tcPr>
          <w:p w14:paraId="5A604573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gridSpan w:val="4"/>
            <w:tcBorders>
              <w:bottom w:val="double" w:sz="4" w:space="0" w:color="auto"/>
            </w:tcBorders>
          </w:tcPr>
          <w:p w14:paraId="3A552D5C" w14:textId="77777777" w:rsidR="00E26585" w:rsidRPr="002710C9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2710C9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(331,618)</w:t>
            </w:r>
          </w:p>
        </w:tc>
      </w:tr>
    </w:tbl>
    <w:p w14:paraId="116FD647" w14:textId="5B68D736" w:rsidR="00C94BB5" w:rsidRDefault="00C94BB5"/>
    <w:p w14:paraId="601516F2" w14:textId="77777777" w:rsidR="00C94BB5" w:rsidRDefault="00C94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2"/>
        <w:gridCol w:w="1350"/>
        <w:gridCol w:w="270"/>
        <w:gridCol w:w="810"/>
        <w:gridCol w:w="270"/>
        <w:gridCol w:w="1080"/>
        <w:gridCol w:w="270"/>
        <w:gridCol w:w="900"/>
        <w:gridCol w:w="270"/>
        <w:gridCol w:w="1350"/>
      </w:tblGrid>
      <w:tr w:rsidR="004F01A0" w:rsidRPr="000D4935" w14:paraId="2B568826" w14:textId="77777777" w:rsidTr="001D5DE3">
        <w:trPr>
          <w:trHeight w:val="333"/>
          <w:tblHeader/>
        </w:trPr>
        <w:tc>
          <w:tcPr>
            <w:tcW w:w="2792" w:type="dxa"/>
            <w:shd w:val="clear" w:color="auto" w:fill="auto"/>
          </w:tcPr>
          <w:p w14:paraId="1F94626A" w14:textId="77777777" w:rsidR="004F01A0" w:rsidRPr="00DD7708" w:rsidRDefault="004F01A0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DD7708">
              <w:rPr>
                <w:sz w:val="25"/>
                <w:szCs w:val="25"/>
              </w:rPr>
              <w:br w:type="page"/>
            </w:r>
          </w:p>
        </w:tc>
        <w:tc>
          <w:tcPr>
            <w:tcW w:w="6570" w:type="dxa"/>
            <w:gridSpan w:val="9"/>
            <w:shd w:val="clear" w:color="auto" w:fill="auto"/>
            <w:vAlign w:val="bottom"/>
          </w:tcPr>
          <w:p w14:paraId="1A904292" w14:textId="77777777" w:rsidR="004F01A0" w:rsidRPr="00DD7708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DD7708">
              <w:rPr>
                <w:rFonts w:ascii="Angsana New" w:hAnsi="Angsana New"/>
                <w:bCs/>
                <w:sz w:val="25"/>
                <w:szCs w:val="25"/>
                <w:cs/>
              </w:rPr>
              <w:t>งบการเงิน</w:t>
            </w:r>
            <w:r w:rsidRPr="00DD7708">
              <w:rPr>
                <w:rFonts w:ascii="Angsana New" w:hAnsi="Angsana New" w:hint="cs"/>
                <w:bCs/>
                <w:sz w:val="25"/>
                <w:szCs w:val="25"/>
                <w:cs/>
              </w:rPr>
              <w:t>เฉพาะกิจการ</w:t>
            </w:r>
          </w:p>
        </w:tc>
      </w:tr>
      <w:tr w:rsidR="004F01A0" w:rsidRPr="000D4935" w14:paraId="17D02FC6" w14:textId="77777777" w:rsidTr="001D5DE3">
        <w:trPr>
          <w:trHeight w:val="139"/>
          <w:tblHeader/>
        </w:trPr>
        <w:tc>
          <w:tcPr>
            <w:tcW w:w="2792" w:type="dxa"/>
            <w:shd w:val="clear" w:color="auto" w:fill="auto"/>
          </w:tcPr>
          <w:p w14:paraId="31B1DA9E" w14:textId="77777777" w:rsidR="004F01A0" w:rsidRPr="00DD7708" w:rsidRDefault="004F01A0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1CBDD0" w14:textId="77777777" w:rsidR="004F01A0" w:rsidRPr="00DD7708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AA82F1" w14:textId="77777777" w:rsidR="004F01A0" w:rsidRPr="00DD7708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E421A" w14:textId="77777777" w:rsidR="004F01A0" w:rsidRPr="00DD7708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บันทึกเป็น</w:t>
            </w: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DD7708">
              <w:rPr>
                <w:rFonts w:ascii="Angsana New" w:hAnsi="Angsana New"/>
                <w:sz w:val="25"/>
                <w:szCs w:val="25"/>
              </w:rPr>
              <w:t>(</w:t>
            </w:r>
            <w:r w:rsidRPr="00DD7708">
              <w:rPr>
                <w:rFonts w:ascii="Angsana New" w:hAnsi="Angsana New"/>
                <w:sz w:val="25"/>
                <w:szCs w:val="25"/>
                <w:cs/>
              </w:rPr>
              <w:t>รายจ่าย</w:t>
            </w:r>
            <w:r w:rsidRPr="00DD7708">
              <w:rPr>
                <w:rFonts w:ascii="Angsana New" w:hAnsi="Angsana New"/>
                <w:sz w:val="25"/>
                <w:szCs w:val="25"/>
              </w:rPr>
              <w:t>)</w:t>
            </w:r>
            <w:r w:rsidRPr="00DD7708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DD7708">
              <w:rPr>
                <w:rFonts w:ascii="Angsana New" w:hAnsi="Angsana New"/>
                <w:sz w:val="25"/>
                <w:szCs w:val="25"/>
              </w:rPr>
              <w:t>/</w:t>
            </w:r>
            <w:r w:rsidRPr="00DD7708">
              <w:rPr>
                <w:rFonts w:ascii="Angsana New" w:hAnsi="Angsana New"/>
                <w:sz w:val="25"/>
                <w:szCs w:val="25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A9E29" w14:textId="77777777" w:rsidR="004F01A0" w:rsidRPr="00DD7708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C26603" w14:textId="77777777" w:rsidR="004F01A0" w:rsidRPr="00DD7708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F45F92" w:rsidRPr="000D4935" w14:paraId="14D200BC" w14:textId="77777777" w:rsidTr="001D5DE3">
        <w:trPr>
          <w:trHeight w:val="139"/>
          <w:tblHeader/>
        </w:trPr>
        <w:tc>
          <w:tcPr>
            <w:tcW w:w="2792" w:type="dxa"/>
            <w:shd w:val="clear" w:color="auto" w:fill="auto"/>
            <w:vAlign w:val="bottom"/>
          </w:tcPr>
          <w:p w14:paraId="28C578A0" w14:textId="4E88191E" w:rsidR="00F45F92" w:rsidRPr="00DD7708" w:rsidRDefault="00F45F92" w:rsidP="00431524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color w:val="0000FF"/>
                <w:sz w:val="25"/>
                <w:szCs w:val="25"/>
              </w:rPr>
            </w:pPr>
            <w:r w:rsidRPr="00DD7708">
              <w:rPr>
                <w:rFonts w:asciiTheme="majorBidi" w:hAnsi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166B8" w14:textId="7777777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     </w:t>
            </w:r>
          </w:p>
          <w:p w14:paraId="42BE7D75" w14:textId="7B5A73E8" w:rsidR="00F45F92" w:rsidRPr="00DD7708" w:rsidRDefault="001E1B1A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="00F45F92" w:rsidRPr="00DD770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="00F45F92" w:rsidRPr="00DD770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DFB877" w14:textId="7777777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4613B" w14:textId="7777777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2F085" w14:textId="7777777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20139" w14:textId="7777777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5B88E" w14:textId="7777777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05F90C" w14:textId="7777777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ส่วนของ</w:t>
            </w:r>
          </w:p>
          <w:p w14:paraId="53303CEA" w14:textId="7777777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9DCB13" w14:textId="7777777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849196" w14:textId="53E30CC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ณ วันที่</w:t>
            </w:r>
            <w:r w:rsidR="00CE77B9">
              <w:rPr>
                <w:rFonts w:ascii="Angsana New" w:hAnsi="Angsana New"/>
                <w:b/>
                <w:bCs/>
                <w:sz w:val="25"/>
                <w:szCs w:val="25"/>
              </w:rPr>
              <w:br/>
            </w:r>
            <w:r w:rsidR="001E1B1A" w:rsidRPr="00DD7708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DD770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ธันวาคม</w:t>
            </w:r>
          </w:p>
        </w:tc>
      </w:tr>
      <w:tr w:rsidR="00F45F92" w:rsidRPr="000D4935" w14:paraId="49FE28A3" w14:textId="77777777" w:rsidTr="001D5DE3">
        <w:trPr>
          <w:trHeight w:val="279"/>
          <w:tblHeader/>
        </w:trPr>
        <w:tc>
          <w:tcPr>
            <w:tcW w:w="2792" w:type="dxa"/>
            <w:shd w:val="clear" w:color="auto" w:fill="auto"/>
          </w:tcPr>
          <w:p w14:paraId="5772EC96" w14:textId="7777777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70" w:type="dxa"/>
            <w:gridSpan w:val="9"/>
            <w:shd w:val="clear" w:color="auto" w:fill="auto"/>
          </w:tcPr>
          <w:p w14:paraId="6EEB0A7C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(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  <w:lang w:bidi="th-TH"/>
              </w:rPr>
              <w:t>พัน</w:t>
            </w:r>
            <w:r w:rsidRPr="00DD7708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บาท)</w:t>
            </w:r>
          </w:p>
        </w:tc>
      </w:tr>
      <w:tr w:rsidR="00F45F92" w:rsidRPr="000D4935" w14:paraId="2BBC1D19" w14:textId="77777777" w:rsidTr="001D5DE3">
        <w:trPr>
          <w:trHeight w:val="279"/>
          <w:tblHeader/>
        </w:trPr>
        <w:tc>
          <w:tcPr>
            <w:tcW w:w="2792" w:type="dxa"/>
            <w:shd w:val="clear" w:color="auto" w:fill="auto"/>
          </w:tcPr>
          <w:p w14:paraId="556B5BA1" w14:textId="5043D178" w:rsidR="00F45F92" w:rsidRPr="00DD7708" w:rsidRDefault="001E1B1A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 w:rsidR="00E26585" w:rsidRPr="00DD7708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6570" w:type="dxa"/>
            <w:gridSpan w:val="9"/>
            <w:shd w:val="clear" w:color="auto" w:fill="auto"/>
          </w:tcPr>
          <w:p w14:paraId="12A7001D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</w:p>
        </w:tc>
      </w:tr>
      <w:tr w:rsidR="00F45F92" w:rsidRPr="000D4935" w14:paraId="5998DEE2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3669DD24" w14:textId="7777777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6558573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D384F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961CFE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E32480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FC0F60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E6BDA7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067919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608E38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3CE7E4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F45F92" w:rsidRPr="000D4935" w14:paraId="30B1BB0A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58AB61C3" w14:textId="77777777" w:rsidR="00F45F92" w:rsidRPr="00DD7708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5"/>
                <w:szCs w:val="25"/>
                <w:cs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ลูกหนี้การค้า</w:t>
            </w: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>และลูกหนี้อื่น</w:t>
            </w:r>
            <w:r w:rsidRPr="00DD7708">
              <w:rPr>
                <w:rFonts w:ascii="Angsana New" w:hAnsi="Angsana New"/>
                <w:color w:val="0000FF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1D251A1" w14:textId="6232E299" w:rsidR="00F45F92" w:rsidRPr="00DD7708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925485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4C153A6" w14:textId="77777777" w:rsidR="00F45F92" w:rsidRPr="00DD7708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B2DF46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2C3D59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703A4CA8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79BB442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5EF8C0" w14:textId="77777777" w:rsidR="00F45F92" w:rsidRPr="00DD7708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579E779" w14:textId="77777777" w:rsidR="00F45F92" w:rsidRPr="00DD7708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463F38" w:rsidRPr="000D4935" w14:paraId="074A118E" w14:textId="77777777" w:rsidTr="00C92EB4">
        <w:trPr>
          <w:trHeight w:val="139"/>
        </w:trPr>
        <w:tc>
          <w:tcPr>
            <w:tcW w:w="2792" w:type="dxa"/>
            <w:shd w:val="clear" w:color="auto" w:fill="auto"/>
          </w:tcPr>
          <w:p w14:paraId="2D613D4F" w14:textId="3C5467DA" w:rsidR="00463F38" w:rsidRPr="00DD7708" w:rsidRDefault="00463F38" w:rsidP="0046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</w:t>
            </w:r>
            <w:r w:rsidR="00E9039C"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79CEE7" w14:textId="3DC013C3" w:rsidR="00463F38" w:rsidRPr="00DD7708" w:rsidRDefault="00463F38" w:rsidP="00DD77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419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3272C" w14:textId="77777777" w:rsidR="00463F38" w:rsidRPr="00DD7708" w:rsidRDefault="00463F38" w:rsidP="00463F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027FC1" w14:textId="10B143ED" w:rsidR="00463F38" w:rsidRPr="00DD7708" w:rsidRDefault="00EE6EAE" w:rsidP="00463F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(23</w:t>
            </w:r>
            <w:r w:rsidR="002675AC"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3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EBCE81" w14:textId="77777777" w:rsidR="00463F38" w:rsidRPr="00DD7708" w:rsidRDefault="00463F38" w:rsidP="00463F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5DF7F7" w14:textId="2ABB5BAA" w:rsidR="00463F38" w:rsidRPr="00DD7708" w:rsidRDefault="00463F38" w:rsidP="00463F3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FE950D" w14:textId="77777777" w:rsidR="00463F38" w:rsidRPr="00DD7708" w:rsidRDefault="00463F38" w:rsidP="00463F3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A8D0CB" w14:textId="70B86285" w:rsidR="00463F38" w:rsidRPr="00DD7708" w:rsidRDefault="00463F38" w:rsidP="00463F3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5EB0A5" w14:textId="77777777" w:rsidR="00463F38" w:rsidRPr="00DD7708" w:rsidRDefault="00463F38" w:rsidP="00463F3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AB8CEC" w14:textId="7E665961" w:rsidR="00463F38" w:rsidRPr="00DD7708" w:rsidRDefault="0055620E" w:rsidP="004264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18</w:t>
            </w:r>
            <w:r w:rsidR="002675AC"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6</w:t>
            </w:r>
          </w:p>
        </w:tc>
      </w:tr>
      <w:tr w:rsidR="00463F38" w:rsidRPr="000D4935" w14:paraId="46DDFC0E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3F902391" w14:textId="77777777" w:rsidR="00463F38" w:rsidRPr="00DD7708" w:rsidRDefault="00463F38" w:rsidP="0046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 xml:space="preserve">สินค้าคงเหลือ 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shd w:val="clear" w:color="auto" w:fill="auto"/>
          </w:tcPr>
          <w:p w14:paraId="17B1473F" w14:textId="09F84E37" w:rsidR="00463F38" w:rsidRPr="00DD7708" w:rsidRDefault="00463F38" w:rsidP="00463F3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2,483</w:t>
            </w:r>
          </w:p>
        </w:tc>
        <w:tc>
          <w:tcPr>
            <w:tcW w:w="270" w:type="dxa"/>
            <w:shd w:val="clear" w:color="auto" w:fill="auto"/>
          </w:tcPr>
          <w:p w14:paraId="07070000" w14:textId="77777777" w:rsidR="00463F38" w:rsidRPr="00DD7708" w:rsidRDefault="00463F38" w:rsidP="00463F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297B7BF" w14:textId="3BE6F074" w:rsidR="00463F38" w:rsidRPr="00DD7708" w:rsidRDefault="00795D7A" w:rsidP="00463F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(1,60</w:t>
            </w:r>
            <w:r w:rsidR="00FE0514"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6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70F9A0" w14:textId="77777777" w:rsidR="00463F38" w:rsidRPr="00DD7708" w:rsidRDefault="00463F38" w:rsidP="00463F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251D6E" w14:textId="6CA884E2" w:rsidR="00463F38" w:rsidRPr="00DD7708" w:rsidRDefault="00463F38" w:rsidP="00463F3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E6E88B" w14:textId="77777777" w:rsidR="00463F38" w:rsidRPr="00DD7708" w:rsidRDefault="00463F38" w:rsidP="00463F3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73EACD" w14:textId="17FEBE60" w:rsidR="00463F38" w:rsidRPr="00DD7708" w:rsidRDefault="00463F38" w:rsidP="00463F3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0366D5" w14:textId="77777777" w:rsidR="00463F38" w:rsidRPr="00DD7708" w:rsidRDefault="00463F38" w:rsidP="00463F3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8CC13D" w14:textId="55EEEFB4" w:rsidR="00463F38" w:rsidRPr="00DD7708" w:rsidRDefault="00FE2F93" w:rsidP="00463F3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87</w:t>
            </w:r>
            <w:r w:rsidR="00966EC4" w:rsidRPr="00DD7708">
              <w:rPr>
                <w:rFonts w:ascii="Angsana New" w:hAnsi="Angsana New"/>
                <w:sz w:val="25"/>
                <w:szCs w:val="25"/>
                <w:lang w:bidi="th-TH"/>
              </w:rPr>
              <w:t>7</w:t>
            </w:r>
          </w:p>
        </w:tc>
      </w:tr>
      <w:tr w:rsidR="00A62FBD" w:rsidRPr="00DD7708" w14:paraId="02657BC9" w14:textId="77777777" w:rsidTr="00DD7708">
        <w:trPr>
          <w:trHeight w:val="70"/>
        </w:trPr>
        <w:tc>
          <w:tcPr>
            <w:tcW w:w="2792" w:type="dxa"/>
            <w:shd w:val="clear" w:color="auto" w:fill="auto"/>
          </w:tcPr>
          <w:p w14:paraId="7AD83AC3" w14:textId="5453529C" w:rsidR="00DD7708" w:rsidRDefault="00DD7708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>สินทรัพย์หมุนเวียนอื่น</w:t>
            </w:r>
          </w:p>
          <w:p w14:paraId="45E0610F" w14:textId="2004FFDB" w:rsidR="00A62FBD" w:rsidRPr="00DD7708" w:rsidRDefault="00A62FBD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 xml:space="preserve">  </w:t>
            </w:r>
            <w:r w:rsidRPr="00DD7708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</w:t>
            </w:r>
            <w:r w:rsidR="00E9039C"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ค่าเผื่อ</w:t>
            </w:r>
            <w:r w:rsidR="005D3FB1"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การลดมูลค่า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F84C53" w14:textId="364D3F63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(6)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94D7C2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25EB84" w14:textId="133E52DD" w:rsidR="00A62FBD" w:rsidRPr="00DD7708" w:rsidRDefault="00DD7708" w:rsidP="00DD770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91014" w14:textId="77777777" w:rsidR="00A62FBD" w:rsidRPr="00DD7708" w:rsidRDefault="00A62FBD" w:rsidP="002675AC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7AA308" w14:textId="22DA2E7C" w:rsidR="00A62FBD" w:rsidRPr="00DD7708" w:rsidRDefault="00A62FBD" w:rsidP="00A62FB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D6CF4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D9C101" w14:textId="27361B12" w:rsidR="00A62FBD" w:rsidRPr="00DD7708" w:rsidRDefault="00A62FBD" w:rsidP="00A62F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CE2093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C47FBD" w14:textId="1610A536" w:rsidR="00A62FBD" w:rsidRPr="00DD7708" w:rsidRDefault="00DD7708" w:rsidP="00DD770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</w:tr>
      <w:tr w:rsidR="003D124E" w:rsidRPr="000D4935" w14:paraId="5E592FA2" w14:textId="77777777" w:rsidTr="00BB2AA2">
        <w:trPr>
          <w:trHeight w:val="139"/>
        </w:trPr>
        <w:tc>
          <w:tcPr>
            <w:tcW w:w="2792" w:type="dxa"/>
          </w:tcPr>
          <w:p w14:paraId="24D09030" w14:textId="77777777" w:rsidR="003D124E" w:rsidRPr="00DD7708" w:rsidRDefault="003D124E" w:rsidP="00BB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038459F" w14:textId="4057CE3E" w:rsidR="003D124E" w:rsidRPr="00DD7708" w:rsidRDefault="00DD7708" w:rsidP="00BB2A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39D3C9D7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0CF3184C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F7D142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223ACEB" w14:textId="0EEC2E55" w:rsidR="003D124E" w:rsidRPr="00DD7708" w:rsidRDefault="00DD7708" w:rsidP="00BB2AA2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120</w:t>
            </w:r>
          </w:p>
        </w:tc>
        <w:tc>
          <w:tcPr>
            <w:tcW w:w="270" w:type="dxa"/>
            <w:vAlign w:val="bottom"/>
          </w:tcPr>
          <w:p w14:paraId="7DAD61F9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948CE8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EE9F70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5D67489A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120</w:t>
            </w:r>
          </w:p>
        </w:tc>
      </w:tr>
      <w:tr w:rsidR="00A62FBD" w:rsidRPr="000D4935" w14:paraId="13659549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7666E7BC" w14:textId="64D51BEB" w:rsidR="00DD7708" w:rsidRDefault="00DD7708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ที่ดิน อาคารและอุปกรณ์</w:t>
            </w:r>
          </w:p>
          <w:p w14:paraId="44A71CF8" w14:textId="07DAF7F3" w:rsidR="00A62FBD" w:rsidRPr="00DD7708" w:rsidRDefault="00A62FBD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shd w:val="clear" w:color="auto" w:fill="auto"/>
          </w:tcPr>
          <w:p w14:paraId="5A0F38A0" w14:textId="5466BB50" w:rsidR="00A62FBD" w:rsidRPr="00DD7708" w:rsidRDefault="00A62FBD" w:rsidP="00A62FB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8,222</w:t>
            </w:r>
          </w:p>
        </w:tc>
        <w:tc>
          <w:tcPr>
            <w:tcW w:w="270" w:type="dxa"/>
            <w:shd w:val="clear" w:color="auto" w:fill="auto"/>
          </w:tcPr>
          <w:p w14:paraId="14FC267F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85D9DD8" w14:textId="36C58343" w:rsidR="00A62FBD" w:rsidRPr="00DD7708" w:rsidRDefault="00A62FBD" w:rsidP="00A62F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69</w:t>
            </w:r>
            <w:r w:rsidR="002675AC" w:rsidRPr="00DD7708">
              <w:rPr>
                <w:rFonts w:ascii="Angsana New" w:hAnsi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A7D3ACA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4530A0" w14:textId="42194179" w:rsidR="00A62FBD" w:rsidRPr="00DD7708" w:rsidRDefault="00A62FBD" w:rsidP="00A62FBD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672A69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ED2F880" w14:textId="5DF18BAF" w:rsidR="00A62FBD" w:rsidRPr="00DD7708" w:rsidRDefault="00A62FBD" w:rsidP="00A62F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94382B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3B923B" w14:textId="11CF144A" w:rsidR="00A62FBD" w:rsidRPr="00DD7708" w:rsidRDefault="00A62FBD" w:rsidP="00A62FB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8,</w:t>
            </w:r>
            <w:r w:rsidR="009820F5" w:rsidRPr="00DD7708">
              <w:rPr>
                <w:rFonts w:ascii="Angsana New" w:hAnsi="Angsana New"/>
                <w:sz w:val="25"/>
                <w:szCs w:val="25"/>
                <w:lang w:bidi="th-TH"/>
              </w:rPr>
              <w:t>9</w:t>
            </w:r>
            <w:r w:rsidR="002675AC" w:rsidRPr="00DD7708">
              <w:rPr>
                <w:rFonts w:ascii="Angsana New" w:hAnsi="Angsana New"/>
                <w:sz w:val="25"/>
                <w:szCs w:val="25"/>
                <w:lang w:bidi="th-TH"/>
              </w:rPr>
              <w:t>20</w:t>
            </w:r>
          </w:p>
        </w:tc>
      </w:tr>
      <w:tr w:rsidR="00A62FBD" w:rsidRPr="000D4935" w14:paraId="42B18968" w14:textId="77777777" w:rsidTr="00686AF6">
        <w:trPr>
          <w:trHeight w:val="139"/>
        </w:trPr>
        <w:tc>
          <w:tcPr>
            <w:tcW w:w="2792" w:type="dxa"/>
            <w:shd w:val="clear" w:color="auto" w:fill="auto"/>
          </w:tcPr>
          <w:p w14:paraId="63480254" w14:textId="77777777" w:rsidR="00A62FBD" w:rsidRPr="00DD7708" w:rsidRDefault="00A62FBD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</w:t>
            </w:r>
          </w:p>
          <w:p w14:paraId="63E55A2C" w14:textId="57C1B6C9" w:rsidR="00A62FBD" w:rsidRPr="00DD7708" w:rsidRDefault="00A62FBD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C13907" w14:textId="014F9836" w:rsidR="00A62FBD" w:rsidRPr="00DD7708" w:rsidRDefault="00A62FBD" w:rsidP="006C5FA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(35)</w:t>
            </w:r>
          </w:p>
        </w:tc>
        <w:tc>
          <w:tcPr>
            <w:tcW w:w="270" w:type="dxa"/>
            <w:shd w:val="clear" w:color="auto" w:fill="auto"/>
          </w:tcPr>
          <w:p w14:paraId="3FB5A2BA" w14:textId="77777777" w:rsidR="00A62FBD" w:rsidRPr="00DD7708" w:rsidRDefault="00A62FBD" w:rsidP="006C5FA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3083AD" w14:textId="5E644678" w:rsidR="00A62FBD" w:rsidRPr="00DD7708" w:rsidRDefault="00A62FBD" w:rsidP="00A62F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7E384FF9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88926B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  <w:p w14:paraId="5160F246" w14:textId="1065BE2F" w:rsidR="00A62FBD" w:rsidRPr="00DD7708" w:rsidRDefault="00A62FBD" w:rsidP="00A62FBD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3B5A26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A3DC41A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72FE1ACD" w14:textId="1E98E7AC" w:rsidR="00A62FBD" w:rsidRPr="00DD7708" w:rsidRDefault="00A62FBD" w:rsidP="00A62F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5710C1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2A6D57" w14:textId="04DE8E48" w:rsidR="00A62FBD" w:rsidRPr="00DD7708" w:rsidRDefault="00A62FBD" w:rsidP="00A62FB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36</w:t>
            </w:r>
          </w:p>
        </w:tc>
      </w:tr>
      <w:tr w:rsidR="00A62FBD" w:rsidRPr="000D4935" w14:paraId="3039DE91" w14:textId="77777777" w:rsidTr="0074200B">
        <w:trPr>
          <w:trHeight w:val="139"/>
        </w:trPr>
        <w:tc>
          <w:tcPr>
            <w:tcW w:w="2792" w:type="dxa"/>
            <w:shd w:val="clear" w:color="auto" w:fill="auto"/>
          </w:tcPr>
          <w:p w14:paraId="3B1CDFAC" w14:textId="77777777" w:rsidR="00A62FBD" w:rsidRPr="00DD7708" w:rsidRDefault="00A62FBD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  <w:r w:rsidRPr="00DD7708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07BD2A" w14:textId="14A70806" w:rsidR="00A62FBD" w:rsidRPr="00DD7708" w:rsidRDefault="00A62FBD" w:rsidP="00A62FB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60,794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0D4C4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30A3C6" w14:textId="4DBF8D09" w:rsidR="00A62FBD" w:rsidRPr="00DD7708" w:rsidRDefault="009820F5" w:rsidP="00A62F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2,83</w:t>
            </w:r>
            <w:r w:rsidR="002675AC" w:rsidRPr="00DD7708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7AC23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0F7220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  <w:p w14:paraId="203060D3" w14:textId="0BE3AF11" w:rsidR="00A62FBD" w:rsidRPr="00DD7708" w:rsidRDefault="009820F5" w:rsidP="00DD7708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(3,596)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FF466E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DA6AB8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</w:rPr>
            </w:pPr>
          </w:p>
          <w:p w14:paraId="185E5E3B" w14:textId="313CC686" w:rsidR="00A62FBD" w:rsidRPr="00DD7708" w:rsidRDefault="00A62FBD" w:rsidP="00A62F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51C510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68BD7B" w14:textId="450FC5D8" w:rsidR="00A62FBD" w:rsidRPr="00DD7708" w:rsidRDefault="00A62FBD" w:rsidP="00DD77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60,03</w:t>
            </w:r>
            <w:r w:rsidR="002675AC"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5</w:t>
            </w:r>
          </w:p>
        </w:tc>
      </w:tr>
      <w:tr w:rsidR="00A62FBD" w:rsidRPr="000D4935" w14:paraId="761AEE8D" w14:textId="77777777" w:rsidTr="00784794">
        <w:trPr>
          <w:trHeight w:val="139"/>
        </w:trPr>
        <w:tc>
          <w:tcPr>
            <w:tcW w:w="2792" w:type="dxa"/>
            <w:shd w:val="clear" w:color="auto" w:fill="auto"/>
          </w:tcPr>
          <w:p w14:paraId="45048156" w14:textId="0157DE02" w:rsidR="00A62FBD" w:rsidRPr="00DD7708" w:rsidRDefault="00C14612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4612">
              <w:rPr>
                <w:rFonts w:ascii="Angsana New" w:hAnsi="Angsana New" w:hint="cs"/>
                <w:sz w:val="25"/>
                <w:szCs w:val="25"/>
                <w:cs/>
              </w:rPr>
              <w:t>ค่าใช้จ่ายการส่งเสริมการขายและ</w:t>
            </w:r>
            <w:r w:rsidRPr="00C14612">
              <w:rPr>
                <w:rFonts w:ascii="Angsana New" w:hAnsi="Angsana New"/>
                <w:sz w:val="25"/>
                <w:szCs w:val="25"/>
                <w:cs/>
              </w:rPr>
              <w:br/>
            </w:r>
            <w:r w:rsidRPr="00C14612">
              <w:rPr>
                <w:rFonts w:ascii="Angsana New" w:hAnsi="Angsana New" w:hint="cs"/>
                <w:sz w:val="25"/>
                <w:szCs w:val="25"/>
                <w:cs/>
              </w:rPr>
              <w:t>การตลาดค้างจ่าย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E2ABFD" w14:textId="576B929D" w:rsidR="00A62FBD" w:rsidRPr="00DD7708" w:rsidRDefault="00A62FBD" w:rsidP="00A62FBD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CEA65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E8E43B" w14:textId="41066000" w:rsidR="00A62FBD" w:rsidRPr="00DD7708" w:rsidRDefault="00A62FBD" w:rsidP="00A62F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4,731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88679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6D37D8F9" w14:textId="77777777" w:rsidR="00C14612" w:rsidRDefault="00C14612" w:rsidP="00A62FBD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  <w:p w14:paraId="529B9E08" w14:textId="22ECB065" w:rsidR="00A62FBD" w:rsidRPr="00DD7708" w:rsidRDefault="00A62FBD" w:rsidP="00A62FBD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0A7D16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5C4F275" w14:textId="77777777" w:rsidR="00C14612" w:rsidRDefault="00C14612" w:rsidP="00A62F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286D8937" w14:textId="128BBC56" w:rsidR="00A62FBD" w:rsidRPr="00DD7708" w:rsidRDefault="00A62FBD" w:rsidP="00A62F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5BCC1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96ED50" w14:textId="28ED3E62" w:rsidR="00A62FBD" w:rsidRPr="00DD7708" w:rsidRDefault="00A62FBD" w:rsidP="00A62FB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4,731</w:t>
            </w:r>
          </w:p>
        </w:tc>
      </w:tr>
      <w:tr w:rsidR="00A62FBD" w:rsidRPr="000D4935" w14:paraId="31E2B073" w14:textId="77777777" w:rsidTr="00376B4D">
        <w:trPr>
          <w:trHeight w:val="280"/>
        </w:trPr>
        <w:tc>
          <w:tcPr>
            <w:tcW w:w="2792" w:type="dxa"/>
            <w:shd w:val="clear" w:color="auto" w:fill="auto"/>
          </w:tcPr>
          <w:p w14:paraId="371C3412" w14:textId="77777777" w:rsidR="00A62FBD" w:rsidRPr="00DD7708" w:rsidRDefault="00A62FBD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676BF" w14:textId="7E2A34E4" w:rsidR="00A62FBD" w:rsidRPr="00DD7708" w:rsidRDefault="00DD7708" w:rsidP="00A62FB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71,877</w:t>
            </w:r>
          </w:p>
        </w:tc>
        <w:tc>
          <w:tcPr>
            <w:tcW w:w="270" w:type="dxa"/>
            <w:shd w:val="clear" w:color="auto" w:fill="auto"/>
          </w:tcPr>
          <w:p w14:paraId="23065FEB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A8EBE" w14:textId="65531D85" w:rsidR="00A62FBD" w:rsidRPr="00DD7708" w:rsidRDefault="00A62FBD" w:rsidP="00A62F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6,</w:t>
            </w:r>
            <w:r w:rsidR="00DD7708">
              <w:rPr>
                <w:rFonts w:ascii="Angsana New" w:hAnsi="Angsana New"/>
                <w:b/>
                <w:bCs/>
                <w:sz w:val="25"/>
                <w:szCs w:val="25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3262D6BB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9742" w14:textId="5DE4E159" w:rsidR="00A62FBD" w:rsidRPr="00DD7708" w:rsidRDefault="009820F5" w:rsidP="009820F5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(3,</w:t>
            </w:r>
            <w:r w:rsidR="00DD7708">
              <w:rPr>
                <w:rFonts w:ascii="Angsana New" w:hAnsi="Angsana New"/>
                <w:b/>
                <w:bCs/>
                <w:sz w:val="25"/>
                <w:szCs w:val="25"/>
              </w:rPr>
              <w:t>476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B71DB" w14:textId="77777777" w:rsidR="00A62FBD" w:rsidRPr="00DD7708" w:rsidRDefault="00A62FBD" w:rsidP="009820F5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B9ED9" w14:textId="17F397E0" w:rsidR="00A62FBD" w:rsidRPr="00DD7708" w:rsidRDefault="00A62FBD" w:rsidP="00A62F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D9BED5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A963F" w14:textId="5BD59EC9" w:rsidR="00A62FBD" w:rsidRPr="00DD7708" w:rsidRDefault="00A62FBD" w:rsidP="00A62FB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74,</w:t>
            </w:r>
            <w:r w:rsidR="003D124E"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905</w:t>
            </w:r>
          </w:p>
        </w:tc>
      </w:tr>
      <w:tr w:rsidR="00A62FBD" w:rsidRPr="000D4935" w14:paraId="010B51F8" w14:textId="77777777" w:rsidTr="00C4067B">
        <w:trPr>
          <w:trHeight w:val="280"/>
        </w:trPr>
        <w:tc>
          <w:tcPr>
            <w:tcW w:w="2792" w:type="dxa"/>
          </w:tcPr>
          <w:p w14:paraId="60980324" w14:textId="77777777" w:rsidR="00A62FBD" w:rsidRPr="00DD7708" w:rsidRDefault="00A62FBD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BD7457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924F589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EC70FF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EB7B397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71703D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2EB9979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6B6B1C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6AF8D4D5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09E10B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A62FBD" w:rsidRPr="000D4935" w14:paraId="7D8C681C" w14:textId="77777777" w:rsidTr="00C4067B">
        <w:trPr>
          <w:trHeight w:val="139"/>
        </w:trPr>
        <w:tc>
          <w:tcPr>
            <w:tcW w:w="2792" w:type="dxa"/>
          </w:tcPr>
          <w:p w14:paraId="2A544AF2" w14:textId="77777777" w:rsidR="00A62FBD" w:rsidRPr="00DD7708" w:rsidRDefault="00A62FBD" w:rsidP="00A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หนี้สิน</w:t>
            </w:r>
            <w:r w:rsidRPr="00DD770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7ECBF410" w14:textId="77777777" w:rsidR="00A62FBD" w:rsidRPr="00DD7708" w:rsidRDefault="00A62FBD" w:rsidP="00A62FBD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15F0075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14:paraId="64A18DA6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4C410F8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10CBB0A5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1446668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</w:tcPr>
          <w:p w14:paraId="68199406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385087EA" w14:textId="77777777" w:rsidR="00A62FBD" w:rsidRPr="00DD7708" w:rsidRDefault="00A62FBD" w:rsidP="00A62F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047AFEC4" w14:textId="77777777" w:rsidR="00A62FBD" w:rsidRPr="00DD7708" w:rsidRDefault="00A62FBD" w:rsidP="00A62FBD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3D124E" w:rsidRPr="000D4935" w14:paraId="7581923B" w14:textId="77777777" w:rsidTr="00DD7708">
        <w:trPr>
          <w:trHeight w:val="70"/>
        </w:trPr>
        <w:tc>
          <w:tcPr>
            <w:tcW w:w="2792" w:type="dxa"/>
            <w:shd w:val="clear" w:color="auto" w:fill="auto"/>
          </w:tcPr>
          <w:p w14:paraId="352C2012" w14:textId="78D724CF" w:rsidR="00DD7708" w:rsidRDefault="00DD7708" w:rsidP="00BB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>สินทรัพย์หมุนเวียนอื่น</w:t>
            </w:r>
          </w:p>
          <w:p w14:paraId="554BF52C" w14:textId="486DBE58" w:rsidR="003D124E" w:rsidRPr="00DD7708" w:rsidRDefault="003D124E" w:rsidP="00BB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 xml:space="preserve">  </w:t>
            </w:r>
            <w:r w:rsidRPr="00DD7708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097359" w14:textId="004EE263" w:rsidR="003D124E" w:rsidRPr="00DD7708" w:rsidRDefault="00DD7708" w:rsidP="00DD7708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9AF96C" w14:textId="77777777" w:rsidR="003D124E" w:rsidRPr="00DD7708" w:rsidRDefault="003D124E" w:rsidP="00DD7708">
            <w:pPr>
              <w:pStyle w:val="acctfourfigures"/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5F60C6" w14:textId="5084C614" w:rsidR="003D124E" w:rsidRPr="00DD7708" w:rsidRDefault="003D124E" w:rsidP="00BB2AA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="00DD7708">
              <w:rPr>
                <w:rFonts w:ascii="Angsana New" w:hAnsi="Angsana New"/>
                <w:sz w:val="25"/>
                <w:szCs w:val="25"/>
                <w:lang w:val="en-US" w:bidi="th-TH"/>
              </w:rPr>
              <w:t>9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108324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83D59D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A6EA8F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8159FA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58032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F3D6BC" w14:textId="77777777" w:rsidR="003D124E" w:rsidRPr="00DD7708" w:rsidRDefault="003D124E" w:rsidP="00BB2AA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(9)</w:t>
            </w:r>
          </w:p>
        </w:tc>
      </w:tr>
      <w:tr w:rsidR="00DD7708" w:rsidRPr="000D4935" w14:paraId="688C979D" w14:textId="77777777" w:rsidTr="00625257">
        <w:trPr>
          <w:trHeight w:val="70"/>
        </w:trPr>
        <w:tc>
          <w:tcPr>
            <w:tcW w:w="2792" w:type="dxa"/>
            <w:shd w:val="clear" w:color="auto" w:fill="auto"/>
          </w:tcPr>
          <w:p w14:paraId="078B6685" w14:textId="69AF4D39" w:rsidR="00DD7708" w:rsidRPr="00DD7708" w:rsidRDefault="00DD7708" w:rsidP="00DD7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E8AA40" w14:textId="0532832A" w:rsidR="00DD7708" w:rsidRPr="00DD7708" w:rsidRDefault="00DD7708" w:rsidP="00DD770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3DD819FD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69D65A" w14:textId="7DDE949B" w:rsidR="00DD7708" w:rsidRPr="00DD7708" w:rsidRDefault="00DD7708" w:rsidP="00DD77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1138F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683F1F" w14:textId="68B011FB" w:rsidR="00DD7708" w:rsidRPr="00DD7708" w:rsidRDefault="00DD7708" w:rsidP="00DD7708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(140)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A70DE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561"/>
                <w:tab w:val="decimal" w:pos="68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D897A4" w14:textId="6B47B532" w:rsidR="00DD7708" w:rsidRPr="00DD7708" w:rsidRDefault="00DD7708" w:rsidP="00DD77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3E41C0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6D2E0E" w14:textId="4E62CC2E" w:rsidR="00DD7708" w:rsidRPr="00DD7708" w:rsidRDefault="00DD7708" w:rsidP="00DD770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</w:tr>
      <w:tr w:rsidR="00DD7708" w:rsidRPr="000D4935" w14:paraId="01149DDC" w14:textId="77777777" w:rsidTr="00C4067B">
        <w:trPr>
          <w:trHeight w:val="139"/>
        </w:trPr>
        <w:tc>
          <w:tcPr>
            <w:tcW w:w="2792" w:type="dxa"/>
          </w:tcPr>
          <w:p w14:paraId="0E83023F" w14:textId="77777777" w:rsidR="00DD7708" w:rsidRPr="00DD7708" w:rsidRDefault="00DD7708" w:rsidP="00DD7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52F9D8F7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560570C4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</w:tcPr>
          <w:p w14:paraId="29C404C4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FF7ACD1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3BADB10E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16E4BD7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</w:tcPr>
          <w:p w14:paraId="4F604435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3B257B92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</w:tcPr>
          <w:p w14:paraId="28027378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DD7708" w:rsidRPr="000D4935" w14:paraId="1EA1277B" w14:textId="77777777" w:rsidTr="00251AD9">
        <w:trPr>
          <w:trHeight w:val="139"/>
        </w:trPr>
        <w:tc>
          <w:tcPr>
            <w:tcW w:w="2792" w:type="dxa"/>
          </w:tcPr>
          <w:p w14:paraId="0EF8BD8B" w14:textId="77777777" w:rsidR="00DD7708" w:rsidRPr="00DD7708" w:rsidRDefault="00DD7708" w:rsidP="00DD7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(การตีราคาเพิ่ม)</w:t>
            </w:r>
          </w:p>
        </w:tc>
        <w:tc>
          <w:tcPr>
            <w:tcW w:w="1350" w:type="dxa"/>
          </w:tcPr>
          <w:p w14:paraId="778C2EF2" w14:textId="40B315D2" w:rsidR="00DD7708" w:rsidRPr="00DD7708" w:rsidRDefault="00DD7708" w:rsidP="00DD77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(403,988)</w:t>
            </w:r>
          </w:p>
        </w:tc>
        <w:tc>
          <w:tcPr>
            <w:tcW w:w="270" w:type="dxa"/>
          </w:tcPr>
          <w:p w14:paraId="57F2011F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7A21E696" w14:textId="50D11160" w:rsidR="00DD7708" w:rsidRPr="00DD7708" w:rsidRDefault="00DD7708" w:rsidP="00DD77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981104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1D17821" w14:textId="11F78149" w:rsidR="00DD7708" w:rsidRPr="00DD7708" w:rsidRDefault="00DD7708" w:rsidP="00DD770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BFA743E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24A1CD4" w14:textId="1ED3AC1F" w:rsidR="00DD7708" w:rsidRPr="00DD7708" w:rsidRDefault="00DD7708" w:rsidP="00DD77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2,361</w:t>
            </w:r>
          </w:p>
        </w:tc>
        <w:tc>
          <w:tcPr>
            <w:tcW w:w="270" w:type="dxa"/>
            <w:vAlign w:val="bottom"/>
          </w:tcPr>
          <w:p w14:paraId="2040D499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7228B47E" w14:textId="66B2453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(401,627)</w:t>
            </w:r>
          </w:p>
        </w:tc>
      </w:tr>
      <w:tr w:rsidR="00DD7708" w:rsidRPr="000D4935" w14:paraId="31A00652" w14:textId="77777777" w:rsidTr="00BB2AA2">
        <w:trPr>
          <w:trHeight w:val="296"/>
        </w:trPr>
        <w:tc>
          <w:tcPr>
            <w:tcW w:w="2792" w:type="dxa"/>
          </w:tcPr>
          <w:p w14:paraId="18832D61" w14:textId="77777777" w:rsidR="00DD7708" w:rsidRPr="00DD7708" w:rsidRDefault="00DD7708" w:rsidP="00DD7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70ACA4" w14:textId="3A864A5A" w:rsidR="00DD7708" w:rsidRPr="00DD7708" w:rsidRDefault="00DD7708" w:rsidP="00DD77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(403,944)</w:t>
            </w:r>
          </w:p>
        </w:tc>
        <w:tc>
          <w:tcPr>
            <w:tcW w:w="270" w:type="dxa"/>
          </w:tcPr>
          <w:p w14:paraId="2C9BF795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5C719" w14:textId="444CBDC8" w:rsidR="00DD7708" w:rsidRPr="00DD7708" w:rsidRDefault="00DD7708" w:rsidP="00DD770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9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F63FE39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C9929" w14:textId="73BCADD0" w:rsidR="00DD7708" w:rsidRPr="00DD7708" w:rsidRDefault="00DD7708" w:rsidP="00DD7708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(140)</w:t>
            </w:r>
          </w:p>
        </w:tc>
        <w:tc>
          <w:tcPr>
            <w:tcW w:w="270" w:type="dxa"/>
            <w:vAlign w:val="bottom"/>
          </w:tcPr>
          <w:p w14:paraId="162CAC8A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561"/>
                <w:tab w:val="decimal" w:pos="68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3DA29" w14:textId="021BBC7A" w:rsidR="00DD7708" w:rsidRPr="00DD7708" w:rsidRDefault="00DD7708" w:rsidP="00DD77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2,361</w:t>
            </w:r>
          </w:p>
        </w:tc>
        <w:tc>
          <w:tcPr>
            <w:tcW w:w="270" w:type="dxa"/>
            <w:vAlign w:val="bottom"/>
          </w:tcPr>
          <w:p w14:paraId="2235414B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590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16B163" w14:textId="300AE4A8" w:rsidR="00DD7708" w:rsidRPr="00DD7708" w:rsidRDefault="00DD7708" w:rsidP="00DD77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(401,636)</w:t>
            </w:r>
          </w:p>
        </w:tc>
      </w:tr>
      <w:tr w:rsidR="00DD7708" w:rsidRPr="000D4935" w14:paraId="471E906E" w14:textId="77777777" w:rsidTr="00C4067B">
        <w:trPr>
          <w:trHeight w:val="262"/>
        </w:trPr>
        <w:tc>
          <w:tcPr>
            <w:tcW w:w="2792" w:type="dxa"/>
          </w:tcPr>
          <w:p w14:paraId="631F4C3B" w14:textId="77777777" w:rsidR="00DD7708" w:rsidRPr="00DD7708" w:rsidRDefault="00DD7708" w:rsidP="00DD7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BC6879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5100B928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3CC0D26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6212792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F7F1CB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303C5D8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C9EC27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3775513C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BA4610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DD7708" w:rsidRPr="000D4935" w14:paraId="09E2658E" w14:textId="77777777" w:rsidTr="00D506E0">
        <w:trPr>
          <w:trHeight w:val="262"/>
        </w:trPr>
        <w:tc>
          <w:tcPr>
            <w:tcW w:w="2792" w:type="dxa"/>
          </w:tcPr>
          <w:p w14:paraId="7A97A3C6" w14:textId="77777777" w:rsidR="00DD7708" w:rsidRPr="00DD7708" w:rsidRDefault="00DD7708" w:rsidP="00DD7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72DEA3" w14:textId="6A774C02" w:rsidR="00DD7708" w:rsidRPr="00DD7708" w:rsidRDefault="00DD7708" w:rsidP="00DD77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(331,971)</w:t>
            </w:r>
          </w:p>
        </w:tc>
        <w:tc>
          <w:tcPr>
            <w:tcW w:w="270" w:type="dxa"/>
          </w:tcPr>
          <w:p w14:paraId="1FD3E8DC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F990B01" w14:textId="3D3133C7" w:rsidR="00DD7708" w:rsidRPr="00DD7708" w:rsidRDefault="00DD7708" w:rsidP="00DD7708">
            <w:pPr>
              <w:pStyle w:val="acctfourfigures"/>
              <w:tabs>
                <w:tab w:val="clear" w:pos="765"/>
                <w:tab w:val="decimal" w:pos="236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6,495</w:t>
            </w:r>
          </w:p>
        </w:tc>
        <w:tc>
          <w:tcPr>
            <w:tcW w:w="270" w:type="dxa"/>
          </w:tcPr>
          <w:p w14:paraId="4D47D8FD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5C4184" w14:textId="6266CFBA" w:rsidR="00DD7708" w:rsidRPr="00DD7708" w:rsidRDefault="00DD7708" w:rsidP="00DD77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(3,616)</w:t>
            </w:r>
          </w:p>
        </w:tc>
        <w:tc>
          <w:tcPr>
            <w:tcW w:w="270" w:type="dxa"/>
          </w:tcPr>
          <w:p w14:paraId="664A5C76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DCA1034" w14:textId="521BA3AD" w:rsidR="00DD7708" w:rsidRPr="00DD7708" w:rsidRDefault="00DD7708" w:rsidP="00DD77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2,361</w:t>
            </w:r>
          </w:p>
        </w:tc>
        <w:tc>
          <w:tcPr>
            <w:tcW w:w="270" w:type="dxa"/>
          </w:tcPr>
          <w:p w14:paraId="5BDC85F6" w14:textId="77777777" w:rsidR="00DD7708" w:rsidRPr="00DD7708" w:rsidRDefault="00DD7708" w:rsidP="00DD7708">
            <w:pPr>
              <w:pStyle w:val="acctfourfigures"/>
              <w:tabs>
                <w:tab w:val="clear" w:pos="765"/>
                <w:tab w:val="decimal" w:pos="590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60C1DDD" w14:textId="47A88843" w:rsidR="00DD7708" w:rsidRPr="00DD7708" w:rsidRDefault="00DD7708" w:rsidP="00DD77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(326,731)</w:t>
            </w:r>
          </w:p>
        </w:tc>
      </w:tr>
    </w:tbl>
    <w:p w14:paraId="4D5EA9E3" w14:textId="77777777" w:rsidR="004F01A0" w:rsidRPr="000D4935" w:rsidRDefault="004F01A0" w:rsidP="004F01A0">
      <w:pPr>
        <w:rPr>
          <w:rFonts w:ascii="Angsana New" w:hAnsi="Angsana New"/>
        </w:rPr>
      </w:pPr>
    </w:p>
    <w:p w14:paraId="43A8573C" w14:textId="65454858" w:rsidR="00C94BB5" w:rsidRDefault="00C94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3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2"/>
        <w:gridCol w:w="1350"/>
        <w:gridCol w:w="270"/>
        <w:gridCol w:w="810"/>
        <w:gridCol w:w="270"/>
        <w:gridCol w:w="1080"/>
        <w:gridCol w:w="270"/>
        <w:gridCol w:w="900"/>
        <w:gridCol w:w="270"/>
        <w:gridCol w:w="1350"/>
      </w:tblGrid>
      <w:tr w:rsidR="00E26585" w:rsidRPr="000D4935" w14:paraId="22B24373" w14:textId="77777777" w:rsidTr="00E26585">
        <w:trPr>
          <w:trHeight w:val="333"/>
          <w:tblHeader/>
        </w:trPr>
        <w:tc>
          <w:tcPr>
            <w:tcW w:w="2792" w:type="dxa"/>
            <w:shd w:val="clear" w:color="auto" w:fill="auto"/>
          </w:tcPr>
          <w:p w14:paraId="6C17B5EF" w14:textId="77777777" w:rsidR="00E26585" w:rsidRPr="00DD7708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DD7708">
              <w:rPr>
                <w:sz w:val="25"/>
                <w:szCs w:val="25"/>
              </w:rPr>
              <w:br w:type="page"/>
            </w:r>
          </w:p>
        </w:tc>
        <w:tc>
          <w:tcPr>
            <w:tcW w:w="6570" w:type="dxa"/>
            <w:gridSpan w:val="9"/>
            <w:shd w:val="clear" w:color="auto" w:fill="auto"/>
            <w:vAlign w:val="bottom"/>
          </w:tcPr>
          <w:p w14:paraId="64AB824A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DD7708">
              <w:rPr>
                <w:rFonts w:ascii="Angsana New" w:hAnsi="Angsana New"/>
                <w:bCs/>
                <w:sz w:val="25"/>
                <w:szCs w:val="25"/>
                <w:cs/>
              </w:rPr>
              <w:t>งบการเงิน</w:t>
            </w:r>
            <w:r w:rsidRPr="00DD7708">
              <w:rPr>
                <w:rFonts w:ascii="Angsana New" w:hAnsi="Angsana New" w:hint="cs"/>
                <w:bCs/>
                <w:sz w:val="25"/>
                <w:szCs w:val="25"/>
                <w:cs/>
              </w:rPr>
              <w:t>เฉพาะกิจการ</w:t>
            </w:r>
          </w:p>
        </w:tc>
      </w:tr>
      <w:tr w:rsidR="00E26585" w:rsidRPr="000D4935" w14:paraId="6D71AE34" w14:textId="77777777" w:rsidTr="00E26585">
        <w:trPr>
          <w:trHeight w:val="139"/>
          <w:tblHeader/>
        </w:trPr>
        <w:tc>
          <w:tcPr>
            <w:tcW w:w="2792" w:type="dxa"/>
            <w:shd w:val="clear" w:color="auto" w:fill="auto"/>
          </w:tcPr>
          <w:p w14:paraId="2BD26234" w14:textId="77777777" w:rsidR="00E26585" w:rsidRPr="00DD7708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0E2D0C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E2FC20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F3E81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บันทึกเป็น</w:t>
            </w: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DD7708">
              <w:rPr>
                <w:rFonts w:ascii="Angsana New" w:hAnsi="Angsana New"/>
                <w:sz w:val="25"/>
                <w:szCs w:val="25"/>
              </w:rPr>
              <w:t>(</w:t>
            </w:r>
            <w:r w:rsidRPr="00DD7708">
              <w:rPr>
                <w:rFonts w:ascii="Angsana New" w:hAnsi="Angsana New"/>
                <w:sz w:val="25"/>
                <w:szCs w:val="25"/>
                <w:cs/>
              </w:rPr>
              <w:t>รายจ่าย</w:t>
            </w:r>
            <w:r w:rsidRPr="00DD7708">
              <w:rPr>
                <w:rFonts w:ascii="Angsana New" w:hAnsi="Angsana New"/>
                <w:sz w:val="25"/>
                <w:szCs w:val="25"/>
              </w:rPr>
              <w:t>)</w:t>
            </w:r>
            <w:r w:rsidRPr="00DD7708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DD7708">
              <w:rPr>
                <w:rFonts w:ascii="Angsana New" w:hAnsi="Angsana New"/>
                <w:sz w:val="25"/>
                <w:szCs w:val="25"/>
              </w:rPr>
              <w:t>/</w:t>
            </w:r>
            <w:r w:rsidRPr="00DD7708">
              <w:rPr>
                <w:rFonts w:ascii="Angsana New" w:hAnsi="Angsana New"/>
                <w:sz w:val="25"/>
                <w:szCs w:val="25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3D9D67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CC3749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E26585" w:rsidRPr="000D4935" w14:paraId="7469C66D" w14:textId="77777777" w:rsidTr="00E26585">
        <w:trPr>
          <w:trHeight w:val="139"/>
          <w:tblHeader/>
        </w:trPr>
        <w:tc>
          <w:tcPr>
            <w:tcW w:w="2792" w:type="dxa"/>
            <w:shd w:val="clear" w:color="auto" w:fill="auto"/>
            <w:vAlign w:val="bottom"/>
          </w:tcPr>
          <w:p w14:paraId="3D34F40E" w14:textId="77777777" w:rsidR="00E26585" w:rsidRPr="00DD7708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color w:val="0000FF"/>
                <w:sz w:val="25"/>
                <w:szCs w:val="25"/>
              </w:rPr>
            </w:pPr>
            <w:r w:rsidRPr="00DD7708">
              <w:rPr>
                <w:rFonts w:asciiTheme="majorBidi" w:hAnsi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839DF8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     </w:t>
            </w:r>
          </w:p>
          <w:p w14:paraId="5B50079D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0E7AE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4C94A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AF5E0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4BA0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CE3E9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90309F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ส่วนของ</w:t>
            </w:r>
          </w:p>
          <w:p w14:paraId="78A60878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FD317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71D79F" w14:textId="1BD67DF4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ณ วันที่</w:t>
            </w:r>
            <w:r w:rsidR="00CE77B9">
              <w:rPr>
                <w:rFonts w:ascii="Angsana New" w:hAnsi="Angsana New"/>
                <w:b/>
                <w:bCs/>
                <w:sz w:val="25"/>
                <w:szCs w:val="25"/>
              </w:rPr>
              <w:br/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DD770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ธันวาคม</w:t>
            </w:r>
          </w:p>
        </w:tc>
      </w:tr>
      <w:tr w:rsidR="00E26585" w:rsidRPr="000D4935" w14:paraId="70424099" w14:textId="77777777" w:rsidTr="00E26585">
        <w:trPr>
          <w:trHeight w:val="279"/>
          <w:tblHeader/>
        </w:trPr>
        <w:tc>
          <w:tcPr>
            <w:tcW w:w="2792" w:type="dxa"/>
            <w:shd w:val="clear" w:color="auto" w:fill="auto"/>
          </w:tcPr>
          <w:p w14:paraId="18EE315F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70" w:type="dxa"/>
            <w:gridSpan w:val="9"/>
            <w:shd w:val="clear" w:color="auto" w:fill="auto"/>
          </w:tcPr>
          <w:p w14:paraId="04E8C10A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(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  <w:lang w:bidi="th-TH"/>
              </w:rPr>
              <w:t>พัน</w:t>
            </w:r>
            <w:r w:rsidRPr="00DD7708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บาท)</w:t>
            </w:r>
          </w:p>
        </w:tc>
      </w:tr>
      <w:tr w:rsidR="00E26585" w:rsidRPr="000D4935" w14:paraId="0270B20D" w14:textId="77777777" w:rsidTr="00E26585">
        <w:trPr>
          <w:trHeight w:val="279"/>
          <w:tblHeader/>
        </w:trPr>
        <w:tc>
          <w:tcPr>
            <w:tcW w:w="2792" w:type="dxa"/>
            <w:shd w:val="clear" w:color="auto" w:fill="auto"/>
          </w:tcPr>
          <w:p w14:paraId="38B50E9D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2563</w:t>
            </w:r>
          </w:p>
        </w:tc>
        <w:tc>
          <w:tcPr>
            <w:tcW w:w="6570" w:type="dxa"/>
            <w:gridSpan w:val="9"/>
            <w:shd w:val="clear" w:color="auto" w:fill="auto"/>
          </w:tcPr>
          <w:p w14:paraId="14FE7F9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</w:p>
        </w:tc>
      </w:tr>
      <w:tr w:rsidR="00E26585" w:rsidRPr="000D4935" w14:paraId="1501C95C" w14:textId="77777777" w:rsidTr="00E26585">
        <w:trPr>
          <w:trHeight w:val="139"/>
        </w:trPr>
        <w:tc>
          <w:tcPr>
            <w:tcW w:w="2792" w:type="dxa"/>
            <w:shd w:val="clear" w:color="auto" w:fill="auto"/>
          </w:tcPr>
          <w:p w14:paraId="386B3E11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0538E581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C92960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454BD3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7AB28C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2076F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815805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1A93A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A04837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FF1CD4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E26585" w:rsidRPr="000D4935" w14:paraId="2125C2CD" w14:textId="77777777" w:rsidTr="00E26585">
        <w:trPr>
          <w:trHeight w:val="139"/>
        </w:trPr>
        <w:tc>
          <w:tcPr>
            <w:tcW w:w="2792" w:type="dxa"/>
            <w:shd w:val="clear" w:color="auto" w:fill="auto"/>
          </w:tcPr>
          <w:p w14:paraId="009687D2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5"/>
                <w:szCs w:val="25"/>
                <w:cs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ลูกหนี้การค้า</w:t>
            </w: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>และลูกหนี้อื่น</w:t>
            </w:r>
            <w:r w:rsidRPr="00DD7708">
              <w:rPr>
                <w:rFonts w:ascii="Angsana New" w:hAnsi="Angsana New"/>
                <w:color w:val="0000FF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29E53C03" w14:textId="77777777" w:rsidR="00E26585" w:rsidRPr="00DD7708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3C05D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BB8409D" w14:textId="77777777" w:rsidR="00E26585" w:rsidRPr="00DD7708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9397C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33B2B3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355B300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64F5751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D563D1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16314E8" w14:textId="77777777" w:rsidR="00E26585" w:rsidRPr="00DD7708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E26585" w:rsidRPr="000D4935" w14:paraId="2D619837" w14:textId="77777777" w:rsidTr="00C92EB4">
        <w:trPr>
          <w:trHeight w:val="139"/>
        </w:trPr>
        <w:tc>
          <w:tcPr>
            <w:tcW w:w="2792" w:type="dxa"/>
            <w:shd w:val="clear" w:color="auto" w:fill="auto"/>
          </w:tcPr>
          <w:p w14:paraId="40AF06FE" w14:textId="49081763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</w:t>
            </w:r>
            <w:r w:rsidR="00E9039C"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AC13E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4E974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FCBAC4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5D0D0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88CB5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AF11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BFEA6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1471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6121FC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419</w:t>
            </w:r>
          </w:p>
        </w:tc>
      </w:tr>
      <w:tr w:rsidR="00E26585" w:rsidRPr="000D4935" w14:paraId="3E52710B" w14:textId="77777777" w:rsidTr="00E26585">
        <w:trPr>
          <w:trHeight w:val="139"/>
        </w:trPr>
        <w:tc>
          <w:tcPr>
            <w:tcW w:w="2792" w:type="dxa"/>
            <w:shd w:val="clear" w:color="auto" w:fill="auto"/>
          </w:tcPr>
          <w:p w14:paraId="14193D64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 xml:space="preserve">สินค้าคงเหลือ 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shd w:val="clear" w:color="auto" w:fill="auto"/>
          </w:tcPr>
          <w:p w14:paraId="2754DCC7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1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,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7DA681A6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7C8C8D1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843</w:t>
            </w:r>
          </w:p>
        </w:tc>
        <w:tc>
          <w:tcPr>
            <w:tcW w:w="270" w:type="dxa"/>
            <w:shd w:val="clear" w:color="auto" w:fill="auto"/>
          </w:tcPr>
          <w:p w14:paraId="6CCD0285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E68741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F817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E7746B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E0BE10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8E82EA6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2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,483</w:t>
            </w:r>
          </w:p>
        </w:tc>
      </w:tr>
      <w:tr w:rsidR="00E26585" w:rsidRPr="000D4935" w14:paraId="232F2D4E" w14:textId="77777777" w:rsidTr="00E26585">
        <w:trPr>
          <w:trHeight w:val="139"/>
        </w:trPr>
        <w:tc>
          <w:tcPr>
            <w:tcW w:w="2792" w:type="dxa"/>
            <w:shd w:val="clear" w:color="auto" w:fill="auto"/>
          </w:tcPr>
          <w:p w14:paraId="7BC78B8F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3141E19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7916D5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B6DB835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40800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7C5DEA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722BBDE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3208C2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AE649A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756420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E26585" w:rsidRPr="000D4935" w14:paraId="38A0BB3E" w14:textId="77777777" w:rsidTr="00E26585">
        <w:trPr>
          <w:trHeight w:val="70"/>
        </w:trPr>
        <w:tc>
          <w:tcPr>
            <w:tcW w:w="2792" w:type="dxa"/>
            <w:shd w:val="clear" w:color="auto" w:fill="auto"/>
          </w:tcPr>
          <w:p w14:paraId="63E9D65C" w14:textId="0D4FA6A9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 xml:space="preserve">  </w:t>
            </w:r>
            <w:r w:rsidRPr="00DD7708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</w:t>
            </w:r>
            <w:r w:rsidR="00E9039C"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ค่าเผื่อ</w:t>
            </w:r>
            <w:r w:rsidR="005D3FB1"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การลดมูลค่า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CD17D23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BBA68E7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95740CF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(</w:t>
            </w:r>
            <w:r w:rsidRPr="00DD7708">
              <w:rPr>
                <w:rFonts w:ascii="Angsana New" w:hAnsi="Angsana New"/>
                <w:sz w:val="25"/>
                <w:szCs w:val="25"/>
                <w:lang w:val="en-US"/>
              </w:rPr>
              <w:t>13</w:t>
            </w:r>
            <w:r w:rsidRPr="00DD770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5E0557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FFA0A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C36D3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142313F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681C4C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C12645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(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6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)</w:t>
            </w:r>
          </w:p>
        </w:tc>
      </w:tr>
      <w:tr w:rsidR="00E26585" w:rsidRPr="000D4935" w14:paraId="1EF6A9E8" w14:textId="77777777" w:rsidTr="00E26585">
        <w:trPr>
          <w:trHeight w:val="139"/>
        </w:trPr>
        <w:tc>
          <w:tcPr>
            <w:tcW w:w="2792" w:type="dxa"/>
            <w:shd w:val="clear" w:color="auto" w:fill="auto"/>
          </w:tcPr>
          <w:p w14:paraId="093C1E9B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  <w:shd w:val="clear" w:color="auto" w:fill="auto"/>
          </w:tcPr>
          <w:p w14:paraId="626ED50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F0757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3D842D5" w14:textId="77777777" w:rsidR="00E26585" w:rsidRPr="002A274C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88B9FA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53621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2BE6137F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486C980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ED0F97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E7BD065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E26585" w:rsidRPr="000D4935" w14:paraId="2B1617A2" w14:textId="77777777" w:rsidTr="00E26585">
        <w:trPr>
          <w:trHeight w:val="139"/>
        </w:trPr>
        <w:tc>
          <w:tcPr>
            <w:tcW w:w="2792" w:type="dxa"/>
            <w:shd w:val="clear" w:color="auto" w:fill="auto"/>
          </w:tcPr>
          <w:p w14:paraId="77E0DC74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shd w:val="clear" w:color="auto" w:fill="auto"/>
          </w:tcPr>
          <w:p w14:paraId="087650A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6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,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043</w:t>
            </w:r>
          </w:p>
        </w:tc>
        <w:tc>
          <w:tcPr>
            <w:tcW w:w="270" w:type="dxa"/>
            <w:shd w:val="clear" w:color="auto" w:fill="auto"/>
          </w:tcPr>
          <w:p w14:paraId="3E0173C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8C39A51" w14:textId="77777777" w:rsidR="00E26585" w:rsidRPr="00DD7708" w:rsidRDefault="00E26585" w:rsidP="00D4314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2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,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63040D6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826163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DEE54F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B0FF970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E133B3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089372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8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,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222</w:t>
            </w:r>
          </w:p>
        </w:tc>
      </w:tr>
      <w:tr w:rsidR="00E26585" w:rsidRPr="000D4935" w14:paraId="1BE3D781" w14:textId="77777777" w:rsidTr="00E26585">
        <w:trPr>
          <w:trHeight w:val="139"/>
        </w:trPr>
        <w:tc>
          <w:tcPr>
            <w:tcW w:w="2792" w:type="dxa"/>
            <w:shd w:val="clear" w:color="auto" w:fill="auto"/>
          </w:tcPr>
          <w:p w14:paraId="09955F5F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</w:t>
            </w:r>
          </w:p>
          <w:p w14:paraId="4278835C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shd w:val="clear" w:color="auto" w:fill="auto"/>
          </w:tcPr>
          <w:p w14:paraId="24543954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4E27FFAA" w14:textId="77777777" w:rsidR="00E26585" w:rsidRPr="00DD7708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ind w:left="393"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14:paraId="6F8806C7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079015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4D347889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(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35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010020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6EBC1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  <w:p w14:paraId="0932B0E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BA1D2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FD760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14A6A791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72D2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F0C3C4F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4372884D" w14:textId="77777777" w:rsidR="00E26585" w:rsidRPr="00DD7708" w:rsidRDefault="00E26585" w:rsidP="00D4314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(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35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)</w:t>
            </w:r>
          </w:p>
        </w:tc>
      </w:tr>
      <w:tr w:rsidR="00E26585" w:rsidRPr="000D4935" w14:paraId="3BE28CF8" w14:textId="77777777" w:rsidTr="00E26585">
        <w:trPr>
          <w:trHeight w:val="139"/>
        </w:trPr>
        <w:tc>
          <w:tcPr>
            <w:tcW w:w="2792" w:type="dxa"/>
            <w:shd w:val="clear" w:color="auto" w:fill="auto"/>
          </w:tcPr>
          <w:p w14:paraId="0ECF2810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  <w:r w:rsidRPr="00DD7708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C40AA21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  <w:p w14:paraId="17CB964C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57,375</w:t>
            </w:r>
          </w:p>
        </w:tc>
        <w:tc>
          <w:tcPr>
            <w:tcW w:w="270" w:type="dxa"/>
            <w:shd w:val="clear" w:color="auto" w:fill="auto"/>
          </w:tcPr>
          <w:p w14:paraId="7851A11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14:paraId="6E9D29F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</w:p>
          <w:p w14:paraId="1E6007C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Pr="00DD7708">
              <w:rPr>
                <w:rFonts w:ascii="Angsana New" w:hAnsi="Angsana New"/>
                <w:sz w:val="25"/>
                <w:szCs w:val="25"/>
              </w:rPr>
              <w:t>,</w:t>
            </w:r>
            <w:r w:rsidRPr="00DD7708">
              <w:rPr>
                <w:rFonts w:ascii="Angsana New" w:hAnsi="Angsana New"/>
                <w:sz w:val="25"/>
                <w:szCs w:val="25"/>
                <w:lang w:val="en-US"/>
              </w:rPr>
              <w:t>445</w:t>
            </w:r>
          </w:p>
        </w:tc>
        <w:tc>
          <w:tcPr>
            <w:tcW w:w="270" w:type="dxa"/>
            <w:shd w:val="clear" w:color="auto" w:fill="auto"/>
          </w:tcPr>
          <w:p w14:paraId="65183549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6CC12E59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  <w:p w14:paraId="4A1BFDB3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2EE08F20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7DF82F5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54AFE405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CB66C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68322399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668C9FF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60,794</w:t>
            </w:r>
          </w:p>
        </w:tc>
      </w:tr>
      <w:tr w:rsidR="00E26585" w:rsidRPr="000D4935" w14:paraId="1F6EFAA4" w14:textId="77777777" w:rsidTr="00E26585">
        <w:trPr>
          <w:trHeight w:val="280"/>
        </w:trPr>
        <w:tc>
          <w:tcPr>
            <w:tcW w:w="2792" w:type="dxa"/>
            <w:shd w:val="clear" w:color="auto" w:fill="auto"/>
          </w:tcPr>
          <w:p w14:paraId="7D46DAAF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06E8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65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1CDDDE2F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16514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617</w:t>
            </w:r>
          </w:p>
        </w:tc>
        <w:tc>
          <w:tcPr>
            <w:tcW w:w="270" w:type="dxa"/>
            <w:shd w:val="clear" w:color="auto" w:fill="auto"/>
          </w:tcPr>
          <w:p w14:paraId="78AF65FC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87DD0" w14:textId="77777777" w:rsidR="00E26585" w:rsidRPr="00DD7708" w:rsidRDefault="00E26585" w:rsidP="006205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212F8BC7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2047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424BC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114FC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71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877</w:t>
            </w:r>
          </w:p>
        </w:tc>
      </w:tr>
      <w:tr w:rsidR="00E26585" w:rsidRPr="000D4935" w14:paraId="7061A72C" w14:textId="77777777" w:rsidTr="00E26585">
        <w:trPr>
          <w:trHeight w:val="280"/>
        </w:trPr>
        <w:tc>
          <w:tcPr>
            <w:tcW w:w="2792" w:type="dxa"/>
          </w:tcPr>
          <w:p w14:paraId="7F92190D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D7FFC3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537B8F04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62A689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3FC38E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200F5F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EFA895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74135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4C17D68A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8E3A5C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E26585" w:rsidRPr="000D4935" w14:paraId="40D71672" w14:textId="77777777" w:rsidTr="00E26585">
        <w:trPr>
          <w:trHeight w:val="139"/>
        </w:trPr>
        <w:tc>
          <w:tcPr>
            <w:tcW w:w="2792" w:type="dxa"/>
          </w:tcPr>
          <w:p w14:paraId="6D573553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หนี้สิน</w:t>
            </w:r>
            <w:r w:rsidRPr="00DD770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45A5922F" w14:textId="77777777" w:rsidR="00E26585" w:rsidRPr="00DD7708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BE5F79A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14:paraId="4058C9A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93DE01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45C9CD6F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9DAEC5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</w:tcPr>
          <w:p w14:paraId="0EA8ED3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01A03DC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7B6DDD7E" w14:textId="77777777" w:rsidR="00E26585" w:rsidRPr="00DD7708" w:rsidRDefault="00E26585" w:rsidP="00E26585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E26585" w:rsidRPr="000D4935" w14:paraId="3C26A2B5" w14:textId="77777777" w:rsidTr="00E26585">
        <w:trPr>
          <w:trHeight w:val="139"/>
        </w:trPr>
        <w:tc>
          <w:tcPr>
            <w:tcW w:w="2792" w:type="dxa"/>
          </w:tcPr>
          <w:p w14:paraId="1684F98B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06661314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14F6A7F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</w:tcPr>
          <w:p w14:paraId="5597071F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DF9204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795832D5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7A31CE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</w:tcPr>
          <w:p w14:paraId="57997A33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35F1E905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</w:tcPr>
          <w:p w14:paraId="1C852D46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E26585" w:rsidRPr="000D4935" w14:paraId="009EDE36" w14:textId="77777777" w:rsidTr="00E26585">
        <w:trPr>
          <w:trHeight w:val="139"/>
        </w:trPr>
        <w:tc>
          <w:tcPr>
            <w:tcW w:w="2792" w:type="dxa"/>
          </w:tcPr>
          <w:p w14:paraId="313CD026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DD7708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(การตีราคาเพิ่ม)</w:t>
            </w:r>
          </w:p>
        </w:tc>
        <w:tc>
          <w:tcPr>
            <w:tcW w:w="1350" w:type="dxa"/>
          </w:tcPr>
          <w:p w14:paraId="050A05D8" w14:textId="77777777" w:rsidR="00E26585" w:rsidRPr="00DD7708" w:rsidRDefault="00E26585" w:rsidP="00D4314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(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321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,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979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</w:tcPr>
          <w:p w14:paraId="6C8EE03F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03DB43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A3882F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050532C6" w14:textId="1E0BA054" w:rsidR="00E26585" w:rsidRPr="006205C8" w:rsidRDefault="00E26585" w:rsidP="006205C8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6205C8">
              <w:rPr>
                <w:rFonts w:ascii="Angsana New" w:hAnsi="Angsana New"/>
                <w:sz w:val="25"/>
                <w:szCs w:val="25"/>
              </w:rPr>
              <w:t>(82,009)</w:t>
            </w:r>
          </w:p>
        </w:tc>
        <w:tc>
          <w:tcPr>
            <w:tcW w:w="270" w:type="dxa"/>
          </w:tcPr>
          <w:p w14:paraId="33797EC4" w14:textId="77777777" w:rsidR="00E26585" w:rsidRPr="006205C8" w:rsidRDefault="00E26585" w:rsidP="006205C8">
            <w:pPr>
              <w:pStyle w:val="acctfourfigures"/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5700FED1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5C3C7B0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749ADD7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(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403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,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988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)</w:t>
            </w:r>
          </w:p>
        </w:tc>
      </w:tr>
      <w:tr w:rsidR="00E26585" w:rsidRPr="000D4935" w14:paraId="103D8AD9" w14:textId="77777777" w:rsidTr="00E26585">
        <w:trPr>
          <w:trHeight w:val="139"/>
        </w:trPr>
        <w:tc>
          <w:tcPr>
            <w:tcW w:w="2792" w:type="dxa"/>
          </w:tcPr>
          <w:p w14:paraId="69BF6D92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6FDB5D7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4D9DAB5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34C243D4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(</w:t>
            </w: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68</w:t>
            </w: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</w:tcPr>
          <w:p w14:paraId="1BB0EA1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11588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4D7E53F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0268F10C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0EF40E90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43DF5C71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  <w:p w14:paraId="6AEA3962" w14:textId="77777777" w:rsidR="00E26585" w:rsidRPr="00DD7708" w:rsidRDefault="00E26585" w:rsidP="00E26585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  <w:p w14:paraId="36A858BE" w14:textId="77777777" w:rsidR="00E26585" w:rsidRPr="00DD7708" w:rsidRDefault="00E26585" w:rsidP="00E26585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/>
              </w:rPr>
              <w:t>208</w:t>
            </w:r>
          </w:p>
        </w:tc>
        <w:tc>
          <w:tcPr>
            <w:tcW w:w="270" w:type="dxa"/>
          </w:tcPr>
          <w:p w14:paraId="7361397A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</w:tcPr>
          <w:p w14:paraId="73E6EFF5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7D9086E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2C946AB1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54CDDE3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8D3D779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71FE2CD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3F0A7BD6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sz w:val="25"/>
                <w:szCs w:val="25"/>
                <w:lang w:val="en-US" w:bidi="th-TH"/>
              </w:rPr>
              <w:t>140</w:t>
            </w:r>
          </w:p>
        </w:tc>
      </w:tr>
      <w:tr w:rsidR="00E26585" w:rsidRPr="000D4935" w14:paraId="38225549" w14:textId="77777777" w:rsidTr="00E26585">
        <w:trPr>
          <w:trHeight w:val="296"/>
        </w:trPr>
        <w:tc>
          <w:tcPr>
            <w:tcW w:w="2792" w:type="dxa"/>
          </w:tcPr>
          <w:p w14:paraId="240472F6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BB0FD2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322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047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</w:tcPr>
          <w:p w14:paraId="785ADDE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100C9DA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64C9AAC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D6703B" w14:textId="77777777" w:rsidR="00E26585" w:rsidRPr="00DD7708" w:rsidRDefault="00E26585" w:rsidP="00E26585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81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801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349C66A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F1B82CA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0D7562F7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6260A4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403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848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</w:tr>
      <w:tr w:rsidR="00E26585" w:rsidRPr="000D4935" w14:paraId="0FD36E90" w14:textId="77777777" w:rsidTr="00E26585">
        <w:trPr>
          <w:trHeight w:val="262"/>
        </w:trPr>
        <w:tc>
          <w:tcPr>
            <w:tcW w:w="2792" w:type="dxa"/>
          </w:tcPr>
          <w:p w14:paraId="182EA5F7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A1C368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68D23BFA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53E5CC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1A3A63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2D57E9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C92791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A3D091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629313C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6B3B6C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E26585" w:rsidRPr="000D4935" w14:paraId="440AA002" w14:textId="77777777" w:rsidTr="00E26585">
        <w:trPr>
          <w:trHeight w:val="262"/>
        </w:trPr>
        <w:tc>
          <w:tcPr>
            <w:tcW w:w="2792" w:type="dxa"/>
          </w:tcPr>
          <w:p w14:paraId="3D453300" w14:textId="77777777" w:rsidR="00E26585" w:rsidRPr="00DD7708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DD770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C252AE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256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761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</w:tcPr>
          <w:p w14:paraId="13EAA239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B5E2359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617</w:t>
            </w:r>
          </w:p>
        </w:tc>
        <w:tc>
          <w:tcPr>
            <w:tcW w:w="270" w:type="dxa"/>
          </w:tcPr>
          <w:p w14:paraId="557EE17A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9CDE7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80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827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40101ABB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4DE5020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FB4AD73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16ED5BD" w14:textId="77777777" w:rsidR="00E26585" w:rsidRPr="00DD7708" w:rsidRDefault="00E26585" w:rsidP="00E26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331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971</w:t>
            </w:r>
            <w:r w:rsidRPr="00DD7708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</w:tr>
    </w:tbl>
    <w:p w14:paraId="1B514334" w14:textId="17A39801" w:rsidR="0055388F" w:rsidRDefault="0055388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A0B2E02" w14:textId="19F10627" w:rsidR="0055388F" w:rsidRDefault="00553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293"/>
        <w:gridCol w:w="269"/>
        <w:gridCol w:w="1081"/>
        <w:gridCol w:w="270"/>
        <w:gridCol w:w="1080"/>
        <w:gridCol w:w="270"/>
        <w:gridCol w:w="867"/>
      </w:tblGrid>
      <w:tr w:rsidR="0055388F" w:rsidRPr="0055388F" w14:paraId="00ED8DFC" w14:textId="77777777" w:rsidTr="0055388F">
        <w:trPr>
          <w:tblHeader/>
        </w:trPr>
        <w:tc>
          <w:tcPr>
            <w:tcW w:w="4140" w:type="dxa"/>
          </w:tcPr>
          <w:p w14:paraId="0F8DEBB5" w14:textId="77777777" w:rsidR="0055388F" w:rsidRPr="0055388F" w:rsidRDefault="0055388F" w:rsidP="0003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5538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43" w:type="dxa"/>
            <w:gridSpan w:val="3"/>
          </w:tcPr>
          <w:p w14:paraId="52983DC5" w14:textId="1969BECB" w:rsidR="0055388F" w:rsidRPr="0055388F" w:rsidRDefault="0055388F" w:rsidP="0003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67F31" w14:textId="77777777" w:rsidR="0055388F" w:rsidRPr="0055388F" w:rsidRDefault="0055388F" w:rsidP="0003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17" w:type="dxa"/>
            <w:gridSpan w:val="3"/>
          </w:tcPr>
          <w:p w14:paraId="03CA3F5D" w14:textId="798AE378" w:rsidR="0055388F" w:rsidRPr="0055388F" w:rsidRDefault="0055388F" w:rsidP="0003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38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388F" w:rsidRPr="0055388F" w14:paraId="6A854985" w14:textId="77777777" w:rsidTr="0055388F">
        <w:trPr>
          <w:tblHeader/>
        </w:trPr>
        <w:tc>
          <w:tcPr>
            <w:tcW w:w="4140" w:type="dxa"/>
          </w:tcPr>
          <w:p w14:paraId="346C9CB1" w14:textId="4C83D81A" w:rsidR="0055388F" w:rsidRPr="0055388F" w:rsidRDefault="0055388F" w:rsidP="0003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45C40938" w14:textId="2C48F7F8" w:rsidR="0055388F" w:rsidRPr="0055388F" w:rsidRDefault="0055388F" w:rsidP="0003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CA2834C" w14:textId="77777777" w:rsidR="0055388F" w:rsidRPr="0055388F" w:rsidRDefault="0055388F" w:rsidP="0003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193C397" w14:textId="08C9442C" w:rsidR="0055388F" w:rsidRPr="0055388F" w:rsidRDefault="0055388F" w:rsidP="0003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34E8D" w14:textId="77777777" w:rsidR="0055388F" w:rsidRPr="0055388F" w:rsidRDefault="0055388F" w:rsidP="0003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A930C4" w14:textId="77777777" w:rsidR="0055388F" w:rsidRPr="0055388F" w:rsidRDefault="0055388F" w:rsidP="0003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8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04C0BC3A" w14:textId="77777777" w:rsidR="0055388F" w:rsidRPr="0055388F" w:rsidRDefault="0055388F" w:rsidP="0003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center"/>
          </w:tcPr>
          <w:p w14:paraId="7101BB8F" w14:textId="77777777" w:rsidR="0055388F" w:rsidRPr="0055388F" w:rsidRDefault="0055388F" w:rsidP="0003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8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5388F" w:rsidRPr="0055388F" w14:paraId="7CE18D97" w14:textId="77777777" w:rsidTr="00033252">
        <w:tc>
          <w:tcPr>
            <w:tcW w:w="4140" w:type="dxa"/>
          </w:tcPr>
          <w:p w14:paraId="79E2BE8C" w14:textId="7B96D399" w:rsidR="0055388F" w:rsidRPr="0055388F" w:rsidRDefault="0055388F" w:rsidP="005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0AB50CE7" w14:textId="5347E175" w:rsidR="0055388F" w:rsidRPr="0055388F" w:rsidRDefault="0055388F" w:rsidP="005538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BCC020" w14:textId="77777777" w:rsidR="0055388F" w:rsidRPr="0055388F" w:rsidRDefault="0055388F" w:rsidP="005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236D09" w14:textId="065DB07A" w:rsidR="0055388F" w:rsidRPr="0055388F" w:rsidRDefault="0055388F" w:rsidP="005538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AAAD8" w14:textId="77777777" w:rsidR="0055388F" w:rsidRPr="0055388F" w:rsidRDefault="0055388F" w:rsidP="005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17" w:type="dxa"/>
            <w:gridSpan w:val="3"/>
          </w:tcPr>
          <w:p w14:paraId="54E1FE31" w14:textId="6A7F5513" w:rsidR="0055388F" w:rsidRPr="0055388F" w:rsidRDefault="0055388F" w:rsidP="005538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538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388F" w:rsidRPr="0055388F" w14:paraId="4CB49E47" w14:textId="77777777" w:rsidTr="00973182">
        <w:tc>
          <w:tcPr>
            <w:tcW w:w="4140" w:type="dxa"/>
          </w:tcPr>
          <w:p w14:paraId="67A941C7" w14:textId="41C2CB87" w:rsidR="0055388F" w:rsidRPr="0055388F" w:rsidRDefault="0055388F" w:rsidP="005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88F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5538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93" w:type="dxa"/>
          </w:tcPr>
          <w:p w14:paraId="634D5C89" w14:textId="77777777" w:rsidR="0055388F" w:rsidRPr="0055388F" w:rsidRDefault="0055388F" w:rsidP="005538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9E3ED88" w14:textId="77777777" w:rsidR="0055388F" w:rsidRPr="0055388F" w:rsidRDefault="0055388F" w:rsidP="005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1C3441" w14:textId="77777777" w:rsidR="0055388F" w:rsidRPr="0055388F" w:rsidRDefault="0055388F" w:rsidP="005538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D5DC7" w14:textId="77777777" w:rsidR="0055388F" w:rsidRPr="0055388F" w:rsidRDefault="0055388F" w:rsidP="005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D39606" w14:textId="20A9885B" w:rsidR="0055388F" w:rsidRPr="0055388F" w:rsidRDefault="00D81295" w:rsidP="0055388F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7,644</w:t>
            </w:r>
          </w:p>
        </w:tc>
        <w:tc>
          <w:tcPr>
            <w:tcW w:w="270" w:type="dxa"/>
          </w:tcPr>
          <w:p w14:paraId="242F5240" w14:textId="77777777" w:rsidR="0055388F" w:rsidRPr="0055388F" w:rsidRDefault="0055388F" w:rsidP="005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46733492" w14:textId="465D1260" w:rsidR="0055388F" w:rsidRPr="0055388F" w:rsidRDefault="0055388F" w:rsidP="005538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388F">
              <w:rPr>
                <w:rFonts w:ascii="Angsana New" w:hAnsi="Angsana New"/>
                <w:sz w:val="30"/>
                <w:szCs w:val="30"/>
                <w:lang w:val="en-US"/>
              </w:rPr>
              <w:t>1,689</w:t>
            </w:r>
          </w:p>
        </w:tc>
      </w:tr>
    </w:tbl>
    <w:p w14:paraId="0990DCF8" w14:textId="7E5889D6" w:rsidR="0055388F" w:rsidRDefault="0055388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EB486C0" w14:textId="5C56CBF7" w:rsidR="0055388F" w:rsidRPr="0055388F" w:rsidRDefault="0055388F" w:rsidP="00553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388F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131803">
        <w:rPr>
          <w:rFonts w:asciiTheme="majorBidi" w:hAnsiTheme="majorBidi" w:cstheme="majorBidi"/>
          <w:sz w:val="30"/>
          <w:szCs w:val="30"/>
        </w:rPr>
        <w:t xml:space="preserve">2568 - </w:t>
      </w:r>
      <w:r w:rsidRPr="0055388F">
        <w:rPr>
          <w:rFonts w:asciiTheme="majorBidi" w:hAnsiTheme="majorBidi" w:cstheme="majorBidi"/>
          <w:sz w:val="30"/>
          <w:szCs w:val="30"/>
        </w:rPr>
        <w:t>2569</w:t>
      </w:r>
      <w:r w:rsidRPr="0055388F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55388F">
        <w:rPr>
          <w:rFonts w:asciiTheme="majorBidi" w:hAnsiTheme="majorBidi" w:cstheme="majorBidi"/>
          <w:sz w:val="30"/>
          <w:szCs w:val="30"/>
        </w:rPr>
        <w:t xml:space="preserve"> </w:t>
      </w:r>
      <w:r w:rsidRPr="0055388F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55388F">
        <w:rPr>
          <w:rFonts w:asciiTheme="majorBidi" w:hAnsiTheme="majorBidi" w:cstheme="majorBidi"/>
          <w:sz w:val="30"/>
          <w:szCs w:val="30"/>
        </w:rPr>
        <w:t xml:space="preserve"> </w:t>
      </w:r>
    </w:p>
    <w:p w14:paraId="25ACE4BC" w14:textId="77777777" w:rsidR="0055388F" w:rsidRPr="0055388F" w:rsidRDefault="0055388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E8BBFB8" w14:textId="22E40FB0" w:rsidR="006935C0" w:rsidRPr="006935C0" w:rsidRDefault="000A10DE" w:rsidP="00B9374E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7246BBC0" w14:textId="77777777" w:rsidR="00362998" w:rsidRPr="00F8139D" w:rsidRDefault="00362998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3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51"/>
        <w:gridCol w:w="274"/>
        <w:gridCol w:w="1107"/>
        <w:gridCol w:w="274"/>
        <w:gridCol w:w="1082"/>
        <w:gridCol w:w="272"/>
        <w:gridCol w:w="1074"/>
      </w:tblGrid>
      <w:tr w:rsidR="000A10DE" w:rsidRPr="000D4935" w14:paraId="740C8A37" w14:textId="77777777" w:rsidTr="0047222F">
        <w:tc>
          <w:tcPr>
            <w:tcW w:w="2205" w:type="pct"/>
          </w:tcPr>
          <w:p w14:paraId="57C1AC15" w14:textId="77777777" w:rsidR="000A10DE" w:rsidRPr="000D4935" w:rsidRDefault="000A10DE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</w:tcPr>
          <w:p w14:paraId="3BF37D6B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71F38E8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53D6D740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585" w:rsidRPr="000D4935" w14:paraId="4B421905" w14:textId="77777777" w:rsidTr="0047222F">
        <w:tc>
          <w:tcPr>
            <w:tcW w:w="2205" w:type="pct"/>
          </w:tcPr>
          <w:p w14:paraId="201F4343" w14:textId="77777777" w:rsidR="00E26585" w:rsidRPr="000D4935" w:rsidRDefault="00E26585" w:rsidP="00E2658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A642EBD" w14:textId="23CCE621" w:rsidR="00E26585" w:rsidRPr="000D4935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2061FADA" w14:textId="77777777" w:rsidR="00E26585" w:rsidRPr="000D4935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9E15024" w14:textId="0CE4B4B0" w:rsidR="00E26585" w:rsidRPr="000D4935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03CC51D8" w14:textId="77777777" w:rsidR="00E26585" w:rsidRPr="000D4935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6C7A00" w14:textId="4E683071" w:rsidR="00E26585" w:rsidRPr="000D4935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C91241E" w14:textId="77777777" w:rsidR="00E26585" w:rsidRPr="000D4935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723961A" w14:textId="2CE58961" w:rsidR="00E26585" w:rsidRPr="000D4935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6585" w:rsidRPr="000D4935" w14:paraId="413CD3E3" w14:textId="77777777" w:rsidTr="00104108">
        <w:tc>
          <w:tcPr>
            <w:tcW w:w="2205" w:type="pct"/>
          </w:tcPr>
          <w:p w14:paraId="41C6A9C9" w14:textId="77777777" w:rsidR="00E26585" w:rsidRPr="000D4935" w:rsidRDefault="00E26585" w:rsidP="00E2658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</w:tcPr>
          <w:p w14:paraId="7D6C5D1B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0D493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0D4935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/</w:t>
            </w:r>
            <w:r w:rsidRPr="000D4935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พันหุ้น</w:t>
            </w:r>
            <w:r w:rsidRPr="000D4935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E26585" w:rsidRPr="000D4935" w14:paraId="3164B7B0" w14:textId="77777777" w:rsidTr="0047222F">
        <w:tc>
          <w:tcPr>
            <w:tcW w:w="2205" w:type="pct"/>
          </w:tcPr>
          <w:p w14:paraId="49466A78" w14:textId="76BEE98B" w:rsidR="00E26585" w:rsidRPr="000D4935" w:rsidRDefault="00E26585" w:rsidP="009B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2D6F68E4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2617D0DD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7AB4868C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7A9AA802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1A2C5E5F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32D2FEA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6793EFD5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585" w:rsidRPr="000D4935" w14:paraId="6A3266EA" w14:textId="77777777" w:rsidTr="0047222F">
        <w:tc>
          <w:tcPr>
            <w:tcW w:w="2205" w:type="pct"/>
          </w:tcPr>
          <w:p w14:paraId="559987B3" w14:textId="77777777" w:rsidR="00E26585" w:rsidRPr="000D4935" w:rsidRDefault="00E26585" w:rsidP="00E2658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      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7DF7CEDE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26C8099E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325CCAF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C2A510E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3E746D1D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38AC203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4D41A3B6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585" w:rsidRPr="000D4935" w14:paraId="437C6391" w14:textId="77777777" w:rsidTr="0047222F">
        <w:tc>
          <w:tcPr>
            <w:tcW w:w="2205" w:type="pct"/>
          </w:tcPr>
          <w:p w14:paraId="2AA30B22" w14:textId="77777777" w:rsidR="00E26585" w:rsidRPr="000D4935" w:rsidRDefault="00E26585" w:rsidP="00E2658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4BEECEF3" w14:textId="175D9B41" w:rsidR="00E26585" w:rsidRPr="000D4935" w:rsidRDefault="00E3651A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026CAD">
              <w:rPr>
                <w:rFonts w:ascii="Angsana New" w:hAnsi="Angsana New" w:cs="Angsana New"/>
                <w:sz w:val="30"/>
                <w:szCs w:val="30"/>
              </w:rPr>
              <w:t>5,391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23861194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695D1150" w14:textId="421DA821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566,336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26E0CE5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42F17712" w14:textId="11B854E8" w:rsidR="00E26585" w:rsidRPr="00E62442" w:rsidRDefault="004408F8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44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41015">
              <w:rPr>
                <w:rFonts w:ascii="Angsana New" w:hAnsi="Angsana New" w:cs="Angsana New"/>
                <w:sz w:val="30"/>
                <w:szCs w:val="30"/>
              </w:rPr>
              <w:t>68,</w:t>
            </w:r>
            <w:r w:rsidR="00BF0BCC">
              <w:rPr>
                <w:rFonts w:ascii="Angsana New" w:hAnsi="Angsana New" w:cs="Angsana New"/>
                <w:sz w:val="30"/>
                <w:szCs w:val="30"/>
              </w:rPr>
              <w:t>670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4471CB20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5C8A5F71" w14:textId="1A0AC84C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642,735</w:t>
            </w:r>
          </w:p>
        </w:tc>
      </w:tr>
      <w:tr w:rsidR="00E26585" w:rsidRPr="000D4935" w14:paraId="09A1C4D0" w14:textId="77777777" w:rsidTr="00F04A5B">
        <w:tc>
          <w:tcPr>
            <w:tcW w:w="2205" w:type="pct"/>
          </w:tcPr>
          <w:p w14:paraId="402D9AC6" w14:textId="77777777" w:rsidR="00E26585" w:rsidRPr="000D4935" w:rsidRDefault="00E26585" w:rsidP="00E2658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30976603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B3150E4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DF8FF76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046D3A65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6D65F726" w14:textId="77777777" w:rsidR="00E26585" w:rsidRPr="00E62442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7BC7716D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2D574FEB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6585" w:rsidRPr="000D4935" w14:paraId="3907F37E" w14:textId="77777777" w:rsidTr="00F04A5B">
        <w:tc>
          <w:tcPr>
            <w:tcW w:w="2205" w:type="pct"/>
          </w:tcPr>
          <w:p w14:paraId="25BF8DF4" w14:textId="28B7B9FF" w:rsidR="00E26585" w:rsidRPr="000D4935" w:rsidRDefault="00E26585" w:rsidP="00E2658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40B598C4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1B269DA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04939116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2C31B802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0A6CF55A" w14:textId="77777777" w:rsidR="00E26585" w:rsidRPr="00E62442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10D4242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44B3992C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6585" w:rsidRPr="000D4935" w14:paraId="29430042" w14:textId="77777777" w:rsidTr="00F04A5B">
        <w:tc>
          <w:tcPr>
            <w:tcW w:w="2205" w:type="pct"/>
          </w:tcPr>
          <w:p w14:paraId="75440BF8" w14:textId="07F9787C" w:rsidR="00E26585" w:rsidRPr="000D4935" w:rsidRDefault="00E26585" w:rsidP="00E2658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4E8C1D62" w14:textId="18B4A9B5" w:rsidR="00E26585" w:rsidRPr="000D4935" w:rsidRDefault="009F25D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200,961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70500ED7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4A5650EE" w14:textId="3C44101C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200,961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6C6B99FE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76FF95D0" w14:textId="64C5A208" w:rsidR="00E26585" w:rsidRPr="00E62442" w:rsidRDefault="00F009A9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44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200,961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4623462C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5247D854" w14:textId="280E6D02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200,961</w:t>
            </w:r>
          </w:p>
        </w:tc>
      </w:tr>
      <w:tr w:rsidR="00E26585" w:rsidRPr="000D4935" w14:paraId="12419321" w14:textId="77777777" w:rsidTr="005C797B">
        <w:tc>
          <w:tcPr>
            <w:tcW w:w="2205" w:type="pct"/>
            <w:tcBorders>
              <w:bottom w:val="nil"/>
            </w:tcBorders>
          </w:tcPr>
          <w:p w14:paraId="160492A3" w14:textId="2B779C0C" w:rsidR="00E26585" w:rsidRPr="000D4935" w:rsidRDefault="00E26585" w:rsidP="00E265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9B6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B6771"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="009B6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auto"/>
              <w:bottom w:val="nil"/>
            </w:tcBorders>
          </w:tcPr>
          <w:p w14:paraId="487A2C57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1203D721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14:paraId="3860D871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765C3D84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</w:tcPr>
          <w:p w14:paraId="4BB0E252" w14:textId="77777777" w:rsidR="00E26585" w:rsidRPr="00E62442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BE736E2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503166CC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585" w:rsidRPr="000D4935" w14:paraId="1B278B21" w14:textId="77777777" w:rsidTr="0047222F">
        <w:tc>
          <w:tcPr>
            <w:tcW w:w="2205" w:type="pct"/>
            <w:tcBorders>
              <w:bottom w:val="nil"/>
            </w:tcBorders>
          </w:tcPr>
          <w:p w14:paraId="78B6057E" w14:textId="7EE01620" w:rsidR="00E26585" w:rsidRPr="000D4935" w:rsidRDefault="00E26585" w:rsidP="00E2658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9B6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B67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9B6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</w:tcPr>
          <w:p w14:paraId="79FDAEED" w14:textId="3FB41B03" w:rsidR="00E26585" w:rsidRPr="000D4935" w:rsidRDefault="009F25D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200,961</w:t>
            </w:r>
          </w:p>
        </w:tc>
        <w:tc>
          <w:tcPr>
            <w:tcW w:w="149" w:type="pct"/>
            <w:tcBorders>
              <w:bottom w:val="nil"/>
            </w:tcBorders>
          </w:tcPr>
          <w:p w14:paraId="142CB98E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</w:tcPr>
          <w:p w14:paraId="12D72F04" w14:textId="63F43172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200,961</w:t>
            </w:r>
          </w:p>
        </w:tc>
        <w:tc>
          <w:tcPr>
            <w:tcW w:w="149" w:type="pct"/>
            <w:tcBorders>
              <w:bottom w:val="nil"/>
            </w:tcBorders>
          </w:tcPr>
          <w:p w14:paraId="6433694B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235B4EF8" w14:textId="791D7C11" w:rsidR="00E26585" w:rsidRPr="00E62442" w:rsidRDefault="00F009A9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2442">
              <w:rPr>
                <w:rFonts w:ascii="Angsana New" w:hAnsi="Angsana New" w:cs="Angsana New"/>
                <w:sz w:val="30"/>
                <w:szCs w:val="30"/>
              </w:rPr>
              <w:t>200,961</w:t>
            </w:r>
          </w:p>
        </w:tc>
        <w:tc>
          <w:tcPr>
            <w:tcW w:w="148" w:type="pct"/>
            <w:tcBorders>
              <w:bottom w:val="nil"/>
            </w:tcBorders>
          </w:tcPr>
          <w:p w14:paraId="00F14914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438D3498" w14:textId="1CD6BE2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200,961</w:t>
            </w:r>
          </w:p>
        </w:tc>
      </w:tr>
      <w:tr w:rsidR="00E26585" w:rsidRPr="000D4935" w14:paraId="29613E94" w14:textId="77777777" w:rsidTr="0047222F">
        <w:tc>
          <w:tcPr>
            <w:tcW w:w="2205" w:type="pct"/>
            <w:tcBorders>
              <w:bottom w:val="nil"/>
            </w:tcBorders>
          </w:tcPr>
          <w:p w14:paraId="5711431C" w14:textId="77777777" w:rsidR="00E26585" w:rsidRPr="000D4935" w:rsidRDefault="00E26585" w:rsidP="00E2658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</w:tcPr>
          <w:p w14:paraId="4C486602" w14:textId="614C941E" w:rsidR="00E26585" w:rsidRPr="000D4935" w:rsidRDefault="0092711A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</w:t>
            </w:r>
            <w:r w:rsidR="00026CA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  <w:tcBorders>
              <w:bottom w:val="nil"/>
            </w:tcBorders>
          </w:tcPr>
          <w:p w14:paraId="107E3698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double" w:sz="4" w:space="0" w:color="auto"/>
            </w:tcBorders>
          </w:tcPr>
          <w:p w14:paraId="55010CDB" w14:textId="3A20E6B9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2.82</w:t>
            </w:r>
          </w:p>
        </w:tc>
        <w:tc>
          <w:tcPr>
            <w:tcW w:w="149" w:type="pct"/>
            <w:tcBorders>
              <w:bottom w:val="nil"/>
            </w:tcBorders>
          </w:tcPr>
          <w:p w14:paraId="24570AC5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3A44FFE8" w14:textId="487EB522" w:rsidR="00E26585" w:rsidRPr="00E62442" w:rsidRDefault="009D707C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2442">
              <w:rPr>
                <w:rFonts w:ascii="Angsana New" w:hAnsi="Angsana New" w:cs="Angsana New"/>
                <w:sz w:val="30"/>
                <w:szCs w:val="30"/>
              </w:rPr>
              <w:t>2.8</w:t>
            </w:r>
            <w:r w:rsidR="00FB0D2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tcBorders>
              <w:bottom w:val="nil"/>
            </w:tcBorders>
          </w:tcPr>
          <w:p w14:paraId="041A470B" w14:textId="77777777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7F2429B7" w14:textId="25E05086" w:rsidR="00E26585" w:rsidRPr="000D4935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3.20</w:t>
            </w:r>
          </w:p>
        </w:tc>
      </w:tr>
    </w:tbl>
    <w:p w14:paraId="6D49F2BB" w14:textId="489BBB8F" w:rsidR="001576E0" w:rsidRDefault="001576E0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97735C6" w14:textId="77777777" w:rsidR="001576E0" w:rsidRDefault="0015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0F96829" w14:textId="240B7DCD" w:rsidR="000A10DE" w:rsidRPr="000D4935" w:rsidRDefault="000A10DE" w:rsidP="00B9374E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7E5E821" w14:textId="7A071ED7" w:rsidR="00DD6BDF" w:rsidRPr="009B6771" w:rsidRDefault="00DD6BDF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0A17055" w14:textId="0EC94056" w:rsidR="00DD6BDF" w:rsidRPr="000D4935" w:rsidRDefault="000B69B8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DD6BDF" w:rsidRPr="000D4935">
        <w:rPr>
          <w:rFonts w:asciiTheme="majorBidi" w:hAnsiTheme="majorBidi" w:cstheme="majorBidi"/>
          <w:sz w:val="30"/>
          <w:szCs w:val="30"/>
          <w:cs/>
        </w:rPr>
        <w:t>ถือหุ้นของบริษัทได้อนุมัติเงินปันผลดังต่อไปนี้</w:t>
      </w:r>
    </w:p>
    <w:p w14:paraId="6C5F2C7E" w14:textId="77777777" w:rsidR="00DD6BDF" w:rsidRPr="00F8139D" w:rsidRDefault="00DD6BDF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DD6BDF" w:rsidRPr="00696C27" w14:paraId="089A30C7" w14:textId="77777777" w:rsidTr="008E1840">
        <w:tc>
          <w:tcPr>
            <w:tcW w:w="3330" w:type="dxa"/>
            <w:vAlign w:val="bottom"/>
          </w:tcPr>
          <w:p w14:paraId="1A3ABFC8" w14:textId="77777777" w:rsidR="00DD6BDF" w:rsidRPr="00696C27" w:rsidRDefault="00DD6BDF" w:rsidP="0022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ADC259C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A9BB63A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52AA9FC4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6C01417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1CFBA28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925577D" w14:textId="77777777" w:rsidR="00DD6BDF" w:rsidRPr="00696C27" w:rsidDel="00D43E7A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DD6BDF" w:rsidRPr="00696C27" w14:paraId="10E79D1F" w14:textId="77777777" w:rsidTr="008E1840">
        <w:trPr>
          <w:trHeight w:val="418"/>
        </w:trPr>
        <w:tc>
          <w:tcPr>
            <w:tcW w:w="3330" w:type="dxa"/>
          </w:tcPr>
          <w:p w14:paraId="1E4DF805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030945C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B85E45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6055689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15D5749A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8E6FF94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96C2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D6BDF" w:rsidRPr="00696C27" w14:paraId="14116AF7" w14:textId="77777777" w:rsidTr="00AB7694">
        <w:trPr>
          <w:trHeight w:val="418"/>
        </w:trPr>
        <w:tc>
          <w:tcPr>
            <w:tcW w:w="3330" w:type="dxa"/>
          </w:tcPr>
          <w:p w14:paraId="20836543" w14:textId="37421ABE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="001E1B1A" w:rsidRPr="00696C2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="00E26585" w:rsidRPr="00696C2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6BD07B40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8154421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</w:tcPr>
          <w:p w14:paraId="22E385D3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D91AF58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</w:tcPr>
          <w:p w14:paraId="29008595" w14:textId="77777777" w:rsidR="00DD6BDF" w:rsidRPr="00696C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126B6" w:rsidRPr="00696C27" w14:paraId="5D767404" w14:textId="77777777" w:rsidTr="00AB7694">
        <w:trPr>
          <w:trHeight w:val="418"/>
        </w:trPr>
        <w:tc>
          <w:tcPr>
            <w:tcW w:w="3330" w:type="dxa"/>
          </w:tcPr>
          <w:p w14:paraId="7B41444B" w14:textId="2E2924ED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="00D331EB" w:rsidRPr="00696C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331EB"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767511" w:rsidRPr="00696C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48C5" w:rsidRPr="00696C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5970" w:rsidRPr="00696C2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1E5E4CA" w14:textId="4B3E3129" w:rsidR="002126B6" w:rsidRPr="00696C27" w:rsidRDefault="003F2035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="002126B6"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E1B1A" w:rsidRPr="00696C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26585" w:rsidRPr="00696C2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3B86D075" w14:textId="3862BC3F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="001E1B1A" w:rsidRPr="00696C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26585" w:rsidRPr="00696C2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3DF7DF63" w14:textId="0766DFFD" w:rsidR="002126B6" w:rsidRPr="00696C27" w:rsidRDefault="00520A0A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236" w:type="dxa"/>
            <w:shd w:val="clear" w:color="auto" w:fill="auto"/>
          </w:tcPr>
          <w:p w14:paraId="6941AC5C" w14:textId="77777777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77E25A2" w14:textId="6D5233E4" w:rsidR="002126B6" w:rsidRPr="00696C27" w:rsidRDefault="00E4597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714CB9" w:rsidRPr="00696C27" w14:paraId="67805C27" w14:textId="77777777" w:rsidTr="00696C27">
        <w:trPr>
          <w:trHeight w:val="418"/>
        </w:trPr>
        <w:tc>
          <w:tcPr>
            <w:tcW w:w="3330" w:type="dxa"/>
          </w:tcPr>
          <w:p w14:paraId="26276E82" w14:textId="14CC4FF9" w:rsidR="00714CB9" w:rsidRPr="00696C27" w:rsidRDefault="00DA2E1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</w:t>
            </w:r>
            <w:r w:rsidR="00116893" w:rsidRPr="00696C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</w:t>
            </w:r>
            <w:r w:rsidRPr="00696C2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51C7351C" w14:textId="15171D82" w:rsidR="00714CB9" w:rsidRPr="00696C27" w:rsidRDefault="00DA2E1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696C2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24D62BD" w14:textId="6BB581FE" w:rsidR="00714CB9" w:rsidRPr="00696C27" w:rsidRDefault="00DA2E1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696C2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4DD1D842" w14:textId="4ED000E8" w:rsidR="00714CB9" w:rsidRPr="00696C27" w:rsidRDefault="00DA2E1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</w:rPr>
              <w:t>1.12</w:t>
            </w:r>
          </w:p>
        </w:tc>
        <w:tc>
          <w:tcPr>
            <w:tcW w:w="236" w:type="dxa"/>
            <w:shd w:val="clear" w:color="auto" w:fill="auto"/>
          </w:tcPr>
          <w:p w14:paraId="06622F87" w14:textId="77777777" w:rsidR="00714CB9" w:rsidRPr="00696C27" w:rsidRDefault="00714CB9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FC5EF75" w14:textId="314B401E" w:rsidR="00714CB9" w:rsidRPr="00696C27" w:rsidRDefault="00DA2E1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696C27" w:rsidRPr="00696C27" w14:paraId="68D02D67" w14:textId="77777777" w:rsidTr="00696C27">
        <w:trPr>
          <w:trHeight w:val="418"/>
        </w:trPr>
        <w:tc>
          <w:tcPr>
            <w:tcW w:w="3330" w:type="dxa"/>
          </w:tcPr>
          <w:p w14:paraId="0466EDA8" w14:textId="77777777" w:rsidR="00696C27" w:rsidRPr="00696C27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BB800FF" w14:textId="77777777" w:rsidR="00696C27" w:rsidRPr="00696C27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0B34F7" w14:textId="77777777" w:rsidR="00696C27" w:rsidRPr="00696C27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1FBCB2A" w14:textId="77777777" w:rsidR="00696C27" w:rsidRPr="00696C27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ADBF29" w14:textId="77777777" w:rsidR="00696C27" w:rsidRPr="00696C27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4483" w14:textId="50E7975E" w:rsidR="00696C27" w:rsidRPr="00696C27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392</w:t>
            </w:r>
          </w:p>
        </w:tc>
      </w:tr>
      <w:tr w:rsidR="002126B6" w:rsidRPr="00696C27" w14:paraId="30E04274" w14:textId="77777777" w:rsidTr="00696C27">
        <w:trPr>
          <w:trHeight w:val="323"/>
        </w:trPr>
        <w:tc>
          <w:tcPr>
            <w:tcW w:w="3330" w:type="dxa"/>
          </w:tcPr>
          <w:p w14:paraId="244DB830" w14:textId="77777777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9FD125" w14:textId="77777777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274BC4" w14:textId="77777777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8925115" w14:textId="77777777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3D52EA" w14:textId="77777777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BA2D55D" w14:textId="77777777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26B6" w:rsidRPr="00696C27" w14:paraId="32089A3C" w14:textId="77777777" w:rsidTr="001C0435">
        <w:trPr>
          <w:trHeight w:val="418"/>
        </w:trPr>
        <w:tc>
          <w:tcPr>
            <w:tcW w:w="3330" w:type="dxa"/>
          </w:tcPr>
          <w:p w14:paraId="266224BF" w14:textId="30B1ACC1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96C2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="001E1B1A" w:rsidRPr="00696C2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="00E26585" w:rsidRPr="00696C2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E288D9A" w14:textId="77777777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4CD1B19" w14:textId="77777777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B9552DE" w14:textId="77777777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98DEBF" w14:textId="77777777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5A625E4" w14:textId="77777777" w:rsidR="002126B6" w:rsidRPr="00696C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6585" w:rsidRPr="00696C27" w14:paraId="5F533BE8" w14:textId="77777777" w:rsidTr="00AB7694">
        <w:trPr>
          <w:trHeight w:val="418"/>
        </w:trPr>
        <w:tc>
          <w:tcPr>
            <w:tcW w:w="3330" w:type="dxa"/>
          </w:tcPr>
          <w:p w14:paraId="0F11B3AF" w14:textId="7B7A63EC" w:rsidR="00E26585" w:rsidRPr="00696C27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="00C048C5" w:rsidRPr="00696C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48C5"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767511" w:rsidRPr="00696C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48C5" w:rsidRPr="00696C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5970" w:rsidRPr="00696C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352709C8" w14:textId="67F0782E" w:rsidR="00E26585" w:rsidRPr="00696C27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696C2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5AF02E4" w14:textId="0F3B0A9E" w:rsidR="00E26585" w:rsidRPr="00696C27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696C2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160EB860" w14:textId="607BD05F" w:rsidR="00E26585" w:rsidRPr="00696C27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</w:rPr>
              <w:t>0.78</w:t>
            </w:r>
          </w:p>
        </w:tc>
        <w:tc>
          <w:tcPr>
            <w:tcW w:w="236" w:type="dxa"/>
            <w:shd w:val="clear" w:color="auto" w:fill="auto"/>
          </w:tcPr>
          <w:p w14:paraId="4DC402A8" w14:textId="77777777" w:rsidR="00E26585" w:rsidRPr="00696C27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3A6C151" w14:textId="55A1FDD8" w:rsidR="00E26585" w:rsidRPr="00696C27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116893" w:rsidRPr="00696C27" w14:paraId="77469C3D" w14:textId="77777777" w:rsidTr="00DF5D87">
        <w:trPr>
          <w:trHeight w:val="418"/>
        </w:trPr>
        <w:tc>
          <w:tcPr>
            <w:tcW w:w="3330" w:type="dxa"/>
          </w:tcPr>
          <w:p w14:paraId="5A08F73D" w14:textId="21584E0C" w:rsidR="00116893" w:rsidRPr="00696C27" w:rsidRDefault="00116893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เงินปันผลระหว่างกาล ปี</w:t>
            </w:r>
            <w:r w:rsidR="00767511" w:rsidRPr="00696C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6C2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2501CC08" w14:textId="514142CC" w:rsidR="00116893" w:rsidRPr="00696C27" w:rsidRDefault="00116893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96C2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0FD25D3" w14:textId="33DD97EC" w:rsidR="00116893" w:rsidRPr="00696C27" w:rsidRDefault="00116893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696C2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1AA0DE1B" w14:textId="613257C8" w:rsidR="00116893" w:rsidRPr="00696C27" w:rsidRDefault="00767511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</w:rPr>
              <w:t>0.98</w:t>
            </w:r>
          </w:p>
        </w:tc>
        <w:tc>
          <w:tcPr>
            <w:tcW w:w="236" w:type="dxa"/>
            <w:shd w:val="clear" w:color="auto" w:fill="auto"/>
          </w:tcPr>
          <w:p w14:paraId="28756C1B" w14:textId="77777777" w:rsidR="00116893" w:rsidRPr="00696C27" w:rsidRDefault="00116893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BC1076C" w14:textId="2074713E" w:rsidR="00116893" w:rsidRPr="00696C27" w:rsidRDefault="00767511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E26585" w:rsidRPr="00696C27" w14:paraId="4D5C433C" w14:textId="77777777" w:rsidTr="00DF5D87">
        <w:trPr>
          <w:trHeight w:val="418"/>
        </w:trPr>
        <w:tc>
          <w:tcPr>
            <w:tcW w:w="3330" w:type="dxa"/>
          </w:tcPr>
          <w:p w14:paraId="0FD4C7BD" w14:textId="77777777" w:rsidR="00E26585" w:rsidRPr="00696C27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0FF6404" w14:textId="77777777" w:rsidR="00E26585" w:rsidRPr="00696C27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ACDCCD" w14:textId="77777777" w:rsidR="00E26585" w:rsidRPr="00696C27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29F54F3" w14:textId="23F969B3" w:rsidR="00E26585" w:rsidRPr="00696C27" w:rsidRDefault="00764AB3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458ADC1F" w14:textId="77777777" w:rsidR="00E26585" w:rsidRPr="00696C27" w:rsidRDefault="00E26585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B2B7609" w14:textId="06ADD012" w:rsidR="00E26585" w:rsidRPr="00696C27" w:rsidRDefault="00696C27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</w:tr>
      <w:tr w:rsidR="00DF5D87" w:rsidRPr="00696C27" w14:paraId="47E87168" w14:textId="77777777" w:rsidTr="00DF5D87">
        <w:trPr>
          <w:trHeight w:val="418"/>
        </w:trPr>
        <w:tc>
          <w:tcPr>
            <w:tcW w:w="3330" w:type="dxa"/>
          </w:tcPr>
          <w:p w14:paraId="66AE8604" w14:textId="77777777" w:rsidR="00DF5D87" w:rsidRPr="00696C27" w:rsidRDefault="00DF5D87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0584628" w14:textId="77777777" w:rsidR="00DF5D87" w:rsidRPr="00696C27" w:rsidRDefault="00DF5D87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884C4A" w14:textId="77777777" w:rsidR="00DF5D87" w:rsidRPr="00696C27" w:rsidRDefault="00DF5D87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8E391F8" w14:textId="77777777" w:rsidR="00DF5D87" w:rsidRDefault="00DF5D87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D639DD4" w14:textId="77777777" w:rsidR="00DF5D87" w:rsidRPr="00696C27" w:rsidRDefault="00DF5D87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1AA9379" w14:textId="77777777" w:rsidR="00DF5D87" w:rsidRPr="00696C27" w:rsidRDefault="00DF5D87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2820903" w14:textId="77777777" w:rsidR="00D23C0A" w:rsidRPr="000D4935" w:rsidRDefault="00D23C0A" w:rsidP="00B9374E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8253C15" w14:textId="77777777" w:rsidR="00063510" w:rsidRPr="000D4935" w:rsidRDefault="00063510" w:rsidP="00063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E3C185F" w14:textId="34143340" w:rsidR="00B707FC" w:rsidRPr="00B707FC" w:rsidRDefault="00063510" w:rsidP="00B707F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hanging="72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E03BF">
        <w:rPr>
          <w:rFonts w:ascii="Angsana New" w:hAnsi="Angsana New"/>
          <w:i/>
          <w:iCs/>
          <w:sz w:val="30"/>
          <w:szCs w:val="30"/>
          <w:cs/>
        </w:rPr>
        <w:t>มูลค่า</w:t>
      </w:r>
      <w:r w:rsidRPr="00FE03BF">
        <w:rPr>
          <w:rFonts w:ascii="Angsana New" w:hAnsi="Angsana New" w:hint="cs"/>
          <w:i/>
          <w:iCs/>
          <w:sz w:val="30"/>
          <w:szCs w:val="30"/>
          <w:cs/>
        </w:rPr>
        <w:t>ตามบัญชีและมูลค่ายุติธรรม</w:t>
      </w:r>
      <w:r w:rsidRPr="00FE03BF">
        <w:rPr>
          <w:rFonts w:ascii="Angsana New" w:hAnsi="Angsana New"/>
          <w:i/>
          <w:iCs/>
          <w:sz w:val="30"/>
          <w:szCs w:val="30"/>
        </w:rPr>
        <w:t xml:space="preserve"> </w:t>
      </w:r>
      <w:r w:rsidRPr="00FE03B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BF1C06D" w14:textId="77777777" w:rsidR="008D42DA" w:rsidRPr="00FE03BF" w:rsidRDefault="008D42DA" w:rsidP="008D42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7A23E10" w14:textId="351B014C" w:rsidR="004F40EC" w:rsidRDefault="00063510" w:rsidP="00132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0D4935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0D4935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0D4935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0D4935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80D9EA4" w14:textId="77777777" w:rsidR="004F40EC" w:rsidRDefault="004F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E790E00" w14:textId="77777777" w:rsidR="00345CB2" w:rsidRPr="000D4935" w:rsidRDefault="00345CB2" w:rsidP="00132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345CB2" w:rsidRPr="000D4935" w:rsidSect="00D562F7">
          <w:head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148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440"/>
        <w:gridCol w:w="236"/>
        <w:gridCol w:w="1654"/>
        <w:gridCol w:w="236"/>
        <w:gridCol w:w="1474"/>
        <w:gridCol w:w="236"/>
        <w:gridCol w:w="1024"/>
        <w:gridCol w:w="236"/>
        <w:gridCol w:w="754"/>
        <w:gridCol w:w="236"/>
        <w:gridCol w:w="934"/>
        <w:gridCol w:w="236"/>
        <w:gridCol w:w="754"/>
        <w:gridCol w:w="236"/>
        <w:gridCol w:w="936"/>
      </w:tblGrid>
      <w:tr w:rsidR="004A6058" w:rsidRPr="000D4935" w14:paraId="0790D7F4" w14:textId="77777777" w:rsidTr="00EA4C5B">
        <w:trPr>
          <w:trHeight w:val="261"/>
          <w:tblHeader/>
        </w:trPr>
        <w:tc>
          <w:tcPr>
            <w:tcW w:w="3420" w:type="dxa"/>
            <w:vAlign w:val="bottom"/>
          </w:tcPr>
          <w:p w14:paraId="65E6D8B6" w14:textId="77777777" w:rsidR="007A34D2" w:rsidRPr="000D4935" w:rsidRDefault="007A34D2" w:rsidP="004B5838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414A7EA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22" w:type="dxa"/>
            <w:gridSpan w:val="15"/>
          </w:tcPr>
          <w:p w14:paraId="077AA822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095FC8" w:rsidRPr="000D4935" w14:paraId="03AD4073" w14:textId="77777777" w:rsidTr="00EA4C5B">
        <w:trPr>
          <w:trHeight w:val="261"/>
          <w:tblHeader/>
        </w:trPr>
        <w:tc>
          <w:tcPr>
            <w:tcW w:w="3420" w:type="dxa"/>
            <w:vAlign w:val="bottom"/>
          </w:tcPr>
          <w:p w14:paraId="5AB95693" w14:textId="77777777" w:rsidR="007A34D2" w:rsidRPr="000D4935" w:rsidRDefault="007A34D2" w:rsidP="004B583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33B2251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5EA039E4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3D9D012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86" w:type="dxa"/>
            <w:gridSpan w:val="7"/>
            <w:vAlign w:val="bottom"/>
          </w:tcPr>
          <w:p w14:paraId="16102021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95FC8" w:rsidRPr="000D4935" w14:paraId="3E5D70DD" w14:textId="77777777" w:rsidTr="00027773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88E2092" w14:textId="41B75A6D" w:rsidR="007A34D2" w:rsidRPr="000D4935" w:rsidRDefault="007A34D2" w:rsidP="004B583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="008F7EC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810" w:type="dxa"/>
            <w:vAlign w:val="bottom"/>
            <w:hideMark/>
          </w:tcPr>
          <w:p w14:paraId="6F843BA1" w14:textId="459C9F9D" w:rsidR="007A34D2" w:rsidRPr="00F25F96" w:rsidRDefault="0062442E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25F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440" w:type="dxa"/>
            <w:vAlign w:val="bottom"/>
            <w:hideMark/>
          </w:tcPr>
          <w:p w14:paraId="5D2A4624" w14:textId="77777777" w:rsidR="009C2BCB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BD80590" w14:textId="77777777" w:rsidR="009C2BCB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EF09157" w14:textId="39D1AC9E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2E048834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E7D5EC4" w14:textId="77777777" w:rsidR="0050651F" w:rsidRDefault="0050651F" w:rsidP="005065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30A6CF" w14:textId="77777777" w:rsidR="0050651F" w:rsidRDefault="0050651F" w:rsidP="005065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EA054F" w14:textId="5AA97D16" w:rsidR="007A34D2" w:rsidRPr="000D4935" w:rsidRDefault="007A34D2" w:rsidP="005065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2DAA068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FD9E731" w14:textId="77777777" w:rsidR="00275158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848A799" w14:textId="577FE0A4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6526F20" w14:textId="77777777" w:rsidR="007A34D2" w:rsidRPr="000D4935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437DF099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183EC7B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4D140ECA" w14:textId="534FC5BA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58828A3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38BB31C" w14:textId="1E16A41B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162EDFF" w14:textId="77777777" w:rsidR="007A34D2" w:rsidRPr="000D4935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B512BA7" w14:textId="4B2A6CD5" w:rsidR="007A34D2" w:rsidRPr="000D4935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4045B3E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  <w:vAlign w:val="bottom"/>
            <w:hideMark/>
          </w:tcPr>
          <w:p w14:paraId="762D2E7D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A234D" w:rsidRPr="000D4935" w14:paraId="13998287" w14:textId="77777777" w:rsidTr="00EA4C5B">
        <w:trPr>
          <w:trHeight w:val="261"/>
        </w:trPr>
        <w:tc>
          <w:tcPr>
            <w:tcW w:w="3420" w:type="dxa"/>
          </w:tcPr>
          <w:p w14:paraId="21BFA714" w14:textId="77777777" w:rsidR="00AA234D" w:rsidRPr="000D4935" w:rsidRDefault="00AA234D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079671B" w14:textId="77777777" w:rsidR="00AA234D" w:rsidRPr="000D4935" w:rsidRDefault="00AA234D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2" w:type="dxa"/>
            <w:gridSpan w:val="15"/>
          </w:tcPr>
          <w:p w14:paraId="50A63704" w14:textId="376FF4C1" w:rsidR="00AA234D" w:rsidRPr="000D4935" w:rsidRDefault="00AA234D" w:rsidP="00AA23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09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65824" w:rsidRPr="000D4935" w14:paraId="789A13DD" w14:textId="77777777" w:rsidTr="00EA4C5B">
        <w:trPr>
          <w:trHeight w:val="261"/>
        </w:trPr>
        <w:tc>
          <w:tcPr>
            <w:tcW w:w="3420" w:type="dxa"/>
          </w:tcPr>
          <w:p w14:paraId="5575B00C" w14:textId="5B7DBE6B" w:rsidR="00D65824" w:rsidRPr="000D4935" w:rsidRDefault="00D65824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052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810" w:type="dxa"/>
          </w:tcPr>
          <w:p w14:paraId="1EEFB047" w14:textId="77777777" w:rsidR="00D65824" w:rsidRPr="000D4935" w:rsidRDefault="00D65824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2" w:type="dxa"/>
            <w:gridSpan w:val="15"/>
          </w:tcPr>
          <w:p w14:paraId="6C4A4731" w14:textId="77777777" w:rsidR="00D65824" w:rsidRPr="006C1095" w:rsidRDefault="00D65824" w:rsidP="00AA23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73529" w:rsidRPr="000D4935" w14:paraId="77DF7E6B" w14:textId="77777777" w:rsidTr="00027773">
        <w:trPr>
          <w:trHeight w:val="261"/>
        </w:trPr>
        <w:tc>
          <w:tcPr>
            <w:tcW w:w="3420" w:type="dxa"/>
            <w:hideMark/>
          </w:tcPr>
          <w:p w14:paraId="03312201" w14:textId="77777777" w:rsidR="007A34D2" w:rsidRPr="000D4935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EF2333E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CA491D0" w14:textId="77777777" w:rsidR="007A34D2" w:rsidRPr="000D4935" w:rsidRDefault="007A34D2" w:rsidP="004B58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AC38F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0AD2D7A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663B5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61BEE0C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80D4A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729BF0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507AD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894483F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A46EE7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E3F81D6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4DA7C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91ECEE5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F3E6CE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0EA4ED8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F60" w:rsidRPr="000D4935" w14:paraId="60525159" w14:textId="77777777" w:rsidTr="00027773">
        <w:trPr>
          <w:trHeight w:val="261"/>
        </w:trPr>
        <w:tc>
          <w:tcPr>
            <w:tcW w:w="3420" w:type="dxa"/>
            <w:hideMark/>
          </w:tcPr>
          <w:p w14:paraId="5401D9CA" w14:textId="77777777" w:rsidR="007A34D2" w:rsidRPr="000D4935" w:rsidRDefault="007A34D2" w:rsidP="004B583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660CEB3A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8A90FE7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D3BFC0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E6FF061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65ABF5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2828D00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681F47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684BE4F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85BC88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E9E9376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8BD8A0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4026C4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FFFCAA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68CD3AF" w14:textId="77777777" w:rsidR="007A34D2" w:rsidRPr="000D4935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A1B6D1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7DEF4C6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F60" w:rsidRPr="00EA4C5B" w14:paraId="11FBCE6A" w14:textId="77777777" w:rsidTr="00027773">
        <w:trPr>
          <w:trHeight w:val="261"/>
        </w:trPr>
        <w:tc>
          <w:tcPr>
            <w:tcW w:w="3420" w:type="dxa"/>
            <w:hideMark/>
          </w:tcPr>
          <w:p w14:paraId="5107A603" w14:textId="3C5DB446" w:rsidR="007A34D2" w:rsidRPr="000D4935" w:rsidRDefault="007A0260" w:rsidP="004874F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661CA"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34D2" w:rsidRPr="000D493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FC4C6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2D78A366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8213F86" w14:textId="638B8822" w:rsidR="007A34D2" w:rsidRPr="000D4935" w:rsidRDefault="004B759D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28,179</w:t>
            </w:r>
          </w:p>
        </w:tc>
        <w:tc>
          <w:tcPr>
            <w:tcW w:w="236" w:type="dxa"/>
          </w:tcPr>
          <w:p w14:paraId="7E8EA56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16B9929" w14:textId="0F53C4D2" w:rsidR="007A34D2" w:rsidRPr="000D4935" w:rsidRDefault="00EC659D" w:rsidP="009D20B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DF9DC6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8B493A4" w14:textId="1BB27858" w:rsidR="007A34D2" w:rsidRPr="000D4935" w:rsidRDefault="00EC659D" w:rsidP="009D20B0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90C4D6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6DBF972" w14:textId="09244EE2" w:rsidR="007A34D2" w:rsidRPr="00EA4C5B" w:rsidRDefault="004B759D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28,179</w:t>
            </w:r>
          </w:p>
        </w:tc>
        <w:tc>
          <w:tcPr>
            <w:tcW w:w="236" w:type="dxa"/>
            <w:vAlign w:val="bottom"/>
          </w:tcPr>
          <w:p w14:paraId="3FFD4AA1" w14:textId="77777777" w:rsidR="007A34D2" w:rsidRPr="00EA4C5B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324E681" w14:textId="71F7154F" w:rsidR="007A34D2" w:rsidRPr="000D4935" w:rsidRDefault="00DC357B" w:rsidP="001934B0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ABE696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2B9EEEC" w14:textId="71EFE3D8" w:rsidR="007A34D2" w:rsidRPr="000D49BB" w:rsidRDefault="004B759D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D49B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28,179</w:t>
            </w:r>
          </w:p>
        </w:tc>
        <w:tc>
          <w:tcPr>
            <w:tcW w:w="236" w:type="dxa"/>
            <w:vAlign w:val="bottom"/>
          </w:tcPr>
          <w:p w14:paraId="320F92D3" w14:textId="77777777" w:rsidR="007A34D2" w:rsidRPr="000D49BB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A808040" w14:textId="31BEFE95" w:rsidR="007A34D2" w:rsidRPr="000D4935" w:rsidRDefault="00DC357B" w:rsidP="001934B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C4C854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6E461761" w14:textId="5BC181CE" w:rsidR="007A34D2" w:rsidRPr="00EA4C5B" w:rsidRDefault="004B759D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28,179</w:t>
            </w:r>
          </w:p>
        </w:tc>
      </w:tr>
      <w:tr w:rsidR="009C3DBD" w:rsidRPr="00EA4C5B" w14:paraId="2045C137" w14:textId="77777777" w:rsidTr="00027773">
        <w:trPr>
          <w:trHeight w:val="261"/>
        </w:trPr>
        <w:tc>
          <w:tcPr>
            <w:tcW w:w="3420" w:type="dxa"/>
          </w:tcPr>
          <w:p w14:paraId="57F457B6" w14:textId="0ED6DA42" w:rsidR="009C3DBD" w:rsidRPr="000D4935" w:rsidRDefault="009C3DBD" w:rsidP="004874F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F048E0" w:rsidRPr="002052B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53D5B543" w14:textId="77777777" w:rsidR="009C3DBD" w:rsidRPr="000D4935" w:rsidRDefault="009C3DBD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897A481" w14:textId="467501EE" w:rsidR="009C3DBD" w:rsidRPr="000D4935" w:rsidRDefault="00005D19" w:rsidP="0014111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EC65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8EC88B" w14:textId="77777777" w:rsidR="009C3DBD" w:rsidRPr="000D4935" w:rsidRDefault="009C3DBD" w:rsidP="00EC659D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CB07AFA" w14:textId="413DA22D" w:rsidR="009C3DBD" w:rsidRPr="000D4935" w:rsidRDefault="002B337A" w:rsidP="00E4458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696A93AC" w14:textId="77777777" w:rsidR="009C3DBD" w:rsidRPr="000D4935" w:rsidRDefault="009C3DBD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8B018EF" w14:textId="28BF8975" w:rsidR="009C3DBD" w:rsidRPr="000D4935" w:rsidRDefault="00EC659D" w:rsidP="009D20B0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B94E6E" w14:textId="77777777" w:rsidR="009C3DBD" w:rsidRPr="000D4935" w:rsidRDefault="009C3DBD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E02C85A" w14:textId="748367D8" w:rsidR="009C3DBD" w:rsidRPr="00EA4C5B" w:rsidRDefault="002B337A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13,867</w:t>
            </w:r>
          </w:p>
        </w:tc>
        <w:tc>
          <w:tcPr>
            <w:tcW w:w="236" w:type="dxa"/>
            <w:vAlign w:val="bottom"/>
          </w:tcPr>
          <w:p w14:paraId="6BCCD7DE" w14:textId="77777777" w:rsidR="009C3DBD" w:rsidRPr="00EA4C5B" w:rsidRDefault="009C3DBD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C82622D" w14:textId="1DB32E52" w:rsidR="009C3DBD" w:rsidRPr="000D4935" w:rsidRDefault="00DB7B18" w:rsidP="001934B0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3,267</w:t>
            </w:r>
          </w:p>
        </w:tc>
        <w:tc>
          <w:tcPr>
            <w:tcW w:w="236" w:type="dxa"/>
            <w:vAlign w:val="bottom"/>
          </w:tcPr>
          <w:p w14:paraId="20FD1C03" w14:textId="77777777" w:rsidR="009C3DBD" w:rsidRPr="000D4935" w:rsidRDefault="009C3DBD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9285364" w14:textId="2EF96C5D" w:rsidR="009C3DBD" w:rsidRPr="000D49BB" w:rsidRDefault="00DC357B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13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D49B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13F4EE" w14:textId="77777777" w:rsidR="009C3DBD" w:rsidRPr="000D49BB" w:rsidRDefault="009C3DBD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7A7FA86" w14:textId="1DB855B2" w:rsidR="009C3DBD" w:rsidRPr="000D4935" w:rsidRDefault="00DB7B18" w:rsidP="001934B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224292AA" w14:textId="77777777" w:rsidR="009C3DBD" w:rsidRPr="000D4935" w:rsidRDefault="009C3DBD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6F014F22" w14:textId="6DE49ED5" w:rsidR="009C3DBD" w:rsidRPr="00EA4C5B" w:rsidRDefault="002B337A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13,867</w:t>
            </w:r>
          </w:p>
        </w:tc>
      </w:tr>
      <w:tr w:rsidR="00F16A03" w:rsidRPr="00EA4C5B" w14:paraId="2D2E9432" w14:textId="77777777" w:rsidTr="00027773">
        <w:trPr>
          <w:trHeight w:val="261"/>
        </w:trPr>
        <w:tc>
          <w:tcPr>
            <w:tcW w:w="3420" w:type="dxa"/>
            <w:hideMark/>
          </w:tcPr>
          <w:p w14:paraId="39CBAB04" w14:textId="77777777" w:rsidR="007A34D2" w:rsidRPr="000D4935" w:rsidRDefault="007A34D2" w:rsidP="004B5838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556C9789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FE4FDE" w14:textId="0BE2F164" w:rsidR="007A34D2" w:rsidRPr="000D4935" w:rsidRDefault="00FC1C7F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44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</w:t>
            </w:r>
          </w:p>
        </w:tc>
        <w:tc>
          <w:tcPr>
            <w:tcW w:w="236" w:type="dxa"/>
          </w:tcPr>
          <w:p w14:paraId="544ABD1B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52459D42" w14:textId="4D67382D" w:rsidR="007A34D2" w:rsidRPr="000D4935" w:rsidRDefault="00FC1C7F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E44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867</w:t>
            </w:r>
          </w:p>
        </w:tc>
        <w:tc>
          <w:tcPr>
            <w:tcW w:w="236" w:type="dxa"/>
          </w:tcPr>
          <w:p w14:paraId="53AECEC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EC3E3" w14:textId="57091DE7" w:rsidR="007A34D2" w:rsidRPr="000D4935" w:rsidRDefault="00EC659D" w:rsidP="00EC659D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5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EDCC62" w14:textId="418D41A8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C69B41" w14:textId="2AFD2AFF" w:rsidR="007A34D2" w:rsidRPr="00EA4C5B" w:rsidRDefault="00BD1FF8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A4C5B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E4458E" w:rsidRPr="00EA4C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A4C5B">
              <w:rPr>
                <w:rFonts w:ascii="Angsana New" w:hAnsi="Angsana New" w:cs="Angsana New"/>
                <w:sz w:val="28"/>
                <w:szCs w:val="28"/>
              </w:rPr>
              <w:t>046</w:t>
            </w:r>
          </w:p>
        </w:tc>
        <w:tc>
          <w:tcPr>
            <w:tcW w:w="236" w:type="dxa"/>
            <w:vAlign w:val="bottom"/>
          </w:tcPr>
          <w:p w14:paraId="5D3EC34F" w14:textId="77777777" w:rsidR="007A34D2" w:rsidRPr="00EA4C5B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BD79E77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7233C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33F6CC5" w14:textId="77777777" w:rsidR="007A34D2" w:rsidRPr="000D49BB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3C8F57" w14:textId="77777777" w:rsidR="007A34D2" w:rsidRPr="000D49BB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553EB46" w14:textId="77777777" w:rsidR="007A34D2" w:rsidRPr="000D4935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75C123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37F13FD" w14:textId="77777777" w:rsidR="007A34D2" w:rsidRPr="00EA4C5B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F16A03" w:rsidRPr="00EA4C5B" w14:paraId="2E760FBA" w14:textId="77777777" w:rsidTr="00027773">
        <w:trPr>
          <w:trHeight w:val="261"/>
        </w:trPr>
        <w:tc>
          <w:tcPr>
            <w:tcW w:w="3420" w:type="dxa"/>
          </w:tcPr>
          <w:p w14:paraId="6EF82059" w14:textId="77777777" w:rsidR="007A34D2" w:rsidRPr="00027773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3FFDDC89" w14:textId="77777777" w:rsidR="007A34D2" w:rsidRPr="00027773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24452" w14:textId="77777777" w:rsidR="007A34D2" w:rsidRPr="00027773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703BB62" w14:textId="77777777" w:rsidR="007A34D2" w:rsidRPr="00027773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25385DEB" w14:textId="77777777" w:rsidR="007A34D2" w:rsidRPr="00027773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E77C680" w14:textId="77777777" w:rsidR="007A34D2" w:rsidRPr="00027773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071D4D" w14:textId="77777777" w:rsidR="007A34D2" w:rsidRPr="00027773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FFBF61B" w14:textId="77777777" w:rsidR="007A34D2" w:rsidRPr="00027773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D2932" w14:textId="77777777" w:rsidR="007A34D2" w:rsidRPr="00027773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9C256A1" w14:textId="77777777" w:rsidR="007A34D2" w:rsidRPr="00027773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1F8234E2" w14:textId="77777777" w:rsidR="007A34D2" w:rsidRPr="00027773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1338622" w14:textId="77777777" w:rsidR="007A34D2" w:rsidRPr="00027773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10ADC3DC" w14:textId="77777777" w:rsidR="007A34D2" w:rsidRPr="00027773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3F8BE9" w14:textId="77777777" w:rsidR="007A34D2" w:rsidRPr="00027773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21E7644E" w14:textId="77777777" w:rsidR="007A34D2" w:rsidRPr="00027773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4FFC526" w14:textId="77777777" w:rsidR="007A34D2" w:rsidRPr="00027773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6" w:type="dxa"/>
            <w:vAlign w:val="bottom"/>
          </w:tcPr>
          <w:p w14:paraId="233B2137" w14:textId="77777777" w:rsidR="007A34D2" w:rsidRPr="00027773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776F60" w:rsidRPr="00EA4C5B" w14:paraId="0B352328" w14:textId="77777777" w:rsidTr="00027773">
        <w:trPr>
          <w:trHeight w:val="261"/>
        </w:trPr>
        <w:tc>
          <w:tcPr>
            <w:tcW w:w="3420" w:type="dxa"/>
          </w:tcPr>
          <w:p w14:paraId="024616C2" w14:textId="77777777" w:rsidR="007A34D2" w:rsidRPr="000D4935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5E3CF31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F9065EB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A2AE0F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8FC2614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DA2AF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966FB94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CE14BC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2FE646F" w14:textId="77777777" w:rsidR="007A34D2" w:rsidRPr="00EA4C5B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5FE525" w14:textId="77777777" w:rsidR="007A34D2" w:rsidRPr="00EA4C5B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DE688CC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1AB11B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B093F15" w14:textId="77777777" w:rsidR="007A34D2" w:rsidRPr="000D49BB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C60683" w14:textId="77777777" w:rsidR="007A34D2" w:rsidRPr="000D49BB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3F4890F" w14:textId="77777777" w:rsidR="007A34D2" w:rsidRPr="000D4935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3AEA81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A431979" w14:textId="77777777" w:rsidR="007A34D2" w:rsidRPr="00EA4C5B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46045C" w:rsidRPr="00EA4C5B" w14:paraId="04A7D873" w14:textId="77777777" w:rsidTr="00027773">
        <w:trPr>
          <w:trHeight w:val="261"/>
        </w:trPr>
        <w:tc>
          <w:tcPr>
            <w:tcW w:w="3420" w:type="dxa"/>
            <w:hideMark/>
          </w:tcPr>
          <w:p w14:paraId="4B3963B3" w14:textId="2860A8C4" w:rsidR="0046045C" w:rsidRPr="000D4935" w:rsidRDefault="0046045C" w:rsidP="0046045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3B2B52C" w14:textId="7C00E546" w:rsidR="0046045C" w:rsidRPr="009B6771" w:rsidRDefault="009B6771" w:rsidP="004604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9B677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DD4F73" w14:textId="2D7C31A4" w:rsidR="0046045C" w:rsidRPr="000D4935" w:rsidRDefault="00DC357B" w:rsidP="00A32AC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DA900" w14:textId="77777777" w:rsidR="0046045C" w:rsidRPr="000D4935" w:rsidRDefault="0046045C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A891DA6" w14:textId="10891901" w:rsidR="0046045C" w:rsidRPr="000D4935" w:rsidRDefault="00DC357B" w:rsidP="009D20B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432912" w14:textId="77777777" w:rsidR="0046045C" w:rsidRPr="000D4935" w:rsidRDefault="0046045C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08B611E" w14:textId="49A33166" w:rsidR="0046045C" w:rsidRPr="000D4935" w:rsidRDefault="00E00464" w:rsidP="000D49BB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1379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825A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A33ED">
              <w:rPr>
                <w:rFonts w:asciiTheme="majorBidi" w:hAnsiTheme="majorBidi" w:cstheme="majorBidi"/>
                <w:sz w:val="28"/>
                <w:szCs w:val="28"/>
              </w:rPr>
              <w:t>080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E19A3F9" w14:textId="77777777" w:rsidR="0046045C" w:rsidRPr="000D4935" w:rsidRDefault="0046045C" w:rsidP="000D49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8B46CC2" w14:textId="464A9081" w:rsidR="0046045C" w:rsidRPr="00EA4C5B" w:rsidRDefault="00E90C2E" w:rsidP="00E90C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</w:t>
            </w:r>
            <w:r w:rsidR="00E00464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="00DD3019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167</w:t>
            </w:r>
            <w:r w:rsidR="00825AEC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,</w:t>
            </w:r>
            <w:r w:rsidR="00DD3019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080</w:t>
            </w:r>
            <w:r w:rsidR="00E00464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CBD3E7F" w14:textId="77777777" w:rsidR="0046045C" w:rsidRPr="00EA4C5B" w:rsidRDefault="0046045C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31356E4" w14:textId="7827E4A9" w:rsidR="0046045C" w:rsidRPr="000D4935" w:rsidRDefault="00DC357B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F950FA" w14:textId="77777777" w:rsidR="0046045C" w:rsidRPr="000D4935" w:rsidRDefault="0046045C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2A47318" w14:textId="1679D8E2" w:rsidR="0046045C" w:rsidRPr="000D49BB" w:rsidRDefault="00E00464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D49B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="00013CA3" w:rsidRPr="000D49B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166</w:t>
            </w:r>
            <w:r w:rsidR="00825AEC" w:rsidRPr="000D49B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,</w:t>
            </w:r>
            <w:r w:rsidR="00013CA3" w:rsidRPr="000D49B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687</w:t>
            </w:r>
            <w:r w:rsidRPr="000D49B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9E02540" w14:textId="77777777" w:rsidR="0046045C" w:rsidRPr="000D49BB" w:rsidRDefault="0046045C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701F7AB" w14:textId="407C35C7" w:rsidR="0046045C" w:rsidRPr="00EA4C5B" w:rsidRDefault="00DC357B" w:rsidP="00EA4C5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C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8738C8" w14:textId="77777777" w:rsidR="0046045C" w:rsidRPr="000D4935" w:rsidRDefault="0046045C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B9A2C72" w14:textId="5400F0AC" w:rsidR="0046045C" w:rsidRPr="00EA4C5B" w:rsidRDefault="00EA4C5B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</w:t>
            </w:r>
            <w:r w:rsidR="00E00464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="00013CA3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166</w:t>
            </w:r>
            <w:r w:rsidR="00825AEC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,</w:t>
            </w:r>
            <w:r w:rsidR="00013CA3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687</w:t>
            </w:r>
            <w:r w:rsidR="00E00464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0D49BB" w:rsidRPr="00EA4C5B" w14:paraId="6BFDD30C" w14:textId="77777777" w:rsidTr="00027773">
        <w:trPr>
          <w:trHeight w:val="261"/>
        </w:trPr>
        <w:tc>
          <w:tcPr>
            <w:tcW w:w="3420" w:type="dxa"/>
          </w:tcPr>
          <w:p w14:paraId="6C01C19A" w14:textId="016C72D5" w:rsidR="000D49BB" w:rsidRPr="00027773" w:rsidRDefault="000D49BB" w:rsidP="0046045C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1A6D1966" w14:textId="77777777" w:rsidR="000D49BB" w:rsidRPr="009B6771" w:rsidRDefault="000D49BB" w:rsidP="004604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74199F" w14:textId="3AE7A577" w:rsidR="000D49BB" w:rsidRPr="000D49BB" w:rsidRDefault="000D49BB" w:rsidP="00A32AC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07D21D" w14:textId="77777777" w:rsidR="000D49BB" w:rsidRPr="000D4935" w:rsidRDefault="000D49BB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3A1464D9" w14:textId="63C38D09" w:rsidR="000D49BB" w:rsidRDefault="000D49BB" w:rsidP="009D20B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6DA928" w14:textId="77777777" w:rsidR="000D49BB" w:rsidRPr="000D4935" w:rsidRDefault="000D49BB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F3294" w14:textId="6BCFBB2C" w:rsidR="000D49BB" w:rsidRDefault="000D49BB" w:rsidP="000D49BB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(470)</w:t>
            </w:r>
          </w:p>
        </w:tc>
        <w:tc>
          <w:tcPr>
            <w:tcW w:w="236" w:type="dxa"/>
            <w:vAlign w:val="bottom"/>
          </w:tcPr>
          <w:p w14:paraId="714449CE" w14:textId="77777777" w:rsidR="000D49BB" w:rsidRPr="000D49BB" w:rsidRDefault="000D49BB" w:rsidP="000D49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D04F5B" w14:textId="70EE6FB6" w:rsidR="000D49BB" w:rsidRPr="00EA4C5B" w:rsidRDefault="00E90C2E" w:rsidP="00E90C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     </w:t>
            </w:r>
            <w:r w:rsidR="00EA4C5B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(470)</w:t>
            </w:r>
          </w:p>
        </w:tc>
        <w:tc>
          <w:tcPr>
            <w:tcW w:w="236" w:type="dxa"/>
            <w:vAlign w:val="bottom"/>
          </w:tcPr>
          <w:p w14:paraId="49814913" w14:textId="77777777" w:rsidR="000D49BB" w:rsidRPr="00EA4C5B" w:rsidRDefault="000D49BB" w:rsidP="00E90C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FDD30C5" w14:textId="664DD066" w:rsidR="000D49BB" w:rsidRDefault="00EA4C5B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A4F1B9" w14:textId="77777777" w:rsidR="000D49BB" w:rsidRPr="000D4935" w:rsidRDefault="000D49BB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9DA1F4C" w14:textId="1E44168F" w:rsidR="000D49BB" w:rsidRPr="000D49BB" w:rsidRDefault="000D49BB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D49B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(470)</w:t>
            </w:r>
          </w:p>
        </w:tc>
        <w:tc>
          <w:tcPr>
            <w:tcW w:w="236" w:type="dxa"/>
            <w:vAlign w:val="bottom"/>
          </w:tcPr>
          <w:p w14:paraId="4FEF7F53" w14:textId="77777777" w:rsidR="000D49BB" w:rsidRPr="000D49BB" w:rsidRDefault="000D49BB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1F46F64" w14:textId="4EDBEE32" w:rsidR="000D49BB" w:rsidRPr="00EA4C5B" w:rsidRDefault="00EA4C5B" w:rsidP="00EA4C5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6219CF" w14:textId="77777777" w:rsidR="000D49BB" w:rsidRPr="000D4935" w:rsidRDefault="000D49BB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384E2CF" w14:textId="2FC9E2E2" w:rsidR="000D49BB" w:rsidRPr="00EA4C5B" w:rsidRDefault="00EA4C5B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   </w:t>
            </w:r>
            <w:r w:rsidRPr="000D49B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(470)</w:t>
            </w:r>
          </w:p>
        </w:tc>
      </w:tr>
      <w:tr w:rsidR="00027773" w:rsidRPr="00EA4C5B" w14:paraId="7CFDB3D3" w14:textId="77777777" w:rsidTr="00027773">
        <w:trPr>
          <w:trHeight w:val="261"/>
        </w:trPr>
        <w:tc>
          <w:tcPr>
            <w:tcW w:w="3420" w:type="dxa"/>
          </w:tcPr>
          <w:p w14:paraId="0B61FDA9" w14:textId="7DE16532" w:rsidR="00027773" w:rsidRPr="00027773" w:rsidRDefault="00027773" w:rsidP="00027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277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494CE827" w14:textId="77777777" w:rsidR="00027773" w:rsidRPr="009B6771" w:rsidRDefault="00027773" w:rsidP="0002777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72FD02" w14:textId="249C0EA1" w:rsidR="00027773" w:rsidRPr="00027773" w:rsidRDefault="00027773" w:rsidP="0002777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77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60EB3A" w14:textId="77777777" w:rsidR="00027773" w:rsidRPr="00027773" w:rsidRDefault="00027773" w:rsidP="000277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52CDE12" w14:textId="11E9F1C2" w:rsidR="00027773" w:rsidRPr="00027773" w:rsidRDefault="00027773" w:rsidP="0002777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77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5035C1" w14:textId="77777777" w:rsidR="00027773" w:rsidRPr="00027773" w:rsidRDefault="00027773" w:rsidP="000277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2ADF17" w14:textId="2D2293C9" w:rsidR="00027773" w:rsidRPr="00027773" w:rsidRDefault="00027773" w:rsidP="00027773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77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0277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0)</w:t>
            </w:r>
          </w:p>
        </w:tc>
        <w:tc>
          <w:tcPr>
            <w:tcW w:w="236" w:type="dxa"/>
            <w:vAlign w:val="bottom"/>
          </w:tcPr>
          <w:p w14:paraId="24BD551E" w14:textId="77777777" w:rsidR="00027773" w:rsidRPr="000D49BB" w:rsidRDefault="00027773" w:rsidP="0002777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77189F" w14:textId="4683E814" w:rsidR="00027773" w:rsidRPr="00027773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7773">
              <w:rPr>
                <w:rFonts w:ascii="Angsana New" w:hAnsi="Angsana New" w:cs="Angsana New"/>
                <w:sz w:val="28"/>
                <w:szCs w:val="28"/>
              </w:rPr>
              <w:t xml:space="preserve">     (167,550)</w:t>
            </w:r>
          </w:p>
        </w:tc>
        <w:tc>
          <w:tcPr>
            <w:tcW w:w="236" w:type="dxa"/>
            <w:vAlign w:val="bottom"/>
          </w:tcPr>
          <w:p w14:paraId="09F8527F" w14:textId="77777777" w:rsidR="00027773" w:rsidRPr="00EA4C5B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6819799" w14:textId="2606F649" w:rsidR="00027773" w:rsidRDefault="00027773" w:rsidP="000277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A18AAC" w14:textId="77777777" w:rsidR="00027773" w:rsidRPr="000D4935" w:rsidRDefault="00027773" w:rsidP="000277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451A3E7" w14:textId="11D7FCB9" w:rsidR="00027773" w:rsidRPr="000D49BB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09B056" w14:textId="77777777" w:rsidR="00027773" w:rsidRPr="000D49BB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DBE7770" w14:textId="3BE31636" w:rsidR="00027773" w:rsidRDefault="00027773" w:rsidP="0002777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F8ACE6" w14:textId="77777777" w:rsidR="00027773" w:rsidRPr="000D4935" w:rsidRDefault="00027773" w:rsidP="000277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050DC9A7" w14:textId="047FF4E8" w:rsidR="00027773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212F721F" w14:textId="77777777" w:rsidR="004F40EC" w:rsidRDefault="004F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440"/>
        <w:gridCol w:w="236"/>
        <w:gridCol w:w="1654"/>
        <w:gridCol w:w="236"/>
        <w:gridCol w:w="1474"/>
        <w:gridCol w:w="236"/>
        <w:gridCol w:w="1024"/>
        <w:gridCol w:w="236"/>
        <w:gridCol w:w="754"/>
        <w:gridCol w:w="236"/>
        <w:gridCol w:w="844"/>
        <w:gridCol w:w="236"/>
        <w:gridCol w:w="754"/>
        <w:gridCol w:w="236"/>
        <w:gridCol w:w="934"/>
      </w:tblGrid>
      <w:tr w:rsidR="00917795" w:rsidRPr="000D4935" w14:paraId="0F0AE820" w14:textId="77777777" w:rsidTr="000A6B44">
        <w:trPr>
          <w:trHeight w:val="261"/>
          <w:tblHeader/>
        </w:trPr>
        <w:tc>
          <w:tcPr>
            <w:tcW w:w="3420" w:type="dxa"/>
            <w:vAlign w:val="bottom"/>
          </w:tcPr>
          <w:p w14:paraId="1ADFECC1" w14:textId="77777777" w:rsidR="00917795" w:rsidRPr="000D4935" w:rsidRDefault="00917795" w:rsidP="000A6B44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B8A5C7E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260AFFFA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17795" w:rsidRPr="000D4935" w14:paraId="1EBF3FB1" w14:textId="77777777" w:rsidTr="000A6B44">
        <w:trPr>
          <w:trHeight w:val="261"/>
          <w:tblHeader/>
        </w:trPr>
        <w:tc>
          <w:tcPr>
            <w:tcW w:w="3420" w:type="dxa"/>
            <w:vAlign w:val="bottom"/>
          </w:tcPr>
          <w:p w14:paraId="3077BFFC" w14:textId="77777777" w:rsidR="00917795" w:rsidRPr="000D4935" w:rsidRDefault="00917795" w:rsidP="000A6B4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0CEE66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7422C6AC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52CABFE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4" w:type="dxa"/>
            <w:gridSpan w:val="7"/>
            <w:vAlign w:val="bottom"/>
          </w:tcPr>
          <w:p w14:paraId="4DCF24B0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17795" w:rsidRPr="000D4935" w14:paraId="30EE5E91" w14:textId="77777777" w:rsidTr="000A6B44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9FB3548" w14:textId="77777777" w:rsidR="00917795" w:rsidRPr="000D4935" w:rsidRDefault="00917795" w:rsidP="000A6B4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2537C5AD" w14:textId="77777777" w:rsidR="00917795" w:rsidRPr="00F25F96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25F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440" w:type="dxa"/>
            <w:vAlign w:val="bottom"/>
            <w:hideMark/>
          </w:tcPr>
          <w:p w14:paraId="67A7525D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190FB5CB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ABDF7D4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34D933A4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4B4CF2E0" w14:textId="77777777" w:rsidR="007D207C" w:rsidRDefault="007D207C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4649DA" w14:textId="77777777" w:rsidR="007D207C" w:rsidRDefault="007D207C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9EFA31" w14:textId="620E6BB1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CF0D495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6E184D77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560B974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AB76E48" w14:textId="77777777" w:rsidR="00917795" w:rsidRPr="000D4935" w:rsidRDefault="00917795" w:rsidP="000A6B4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4A0EA383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EA3ACE3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582C4134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4CE3F55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76078BE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B04FB32" w14:textId="77777777" w:rsidR="00917795" w:rsidRPr="000D4935" w:rsidRDefault="00917795" w:rsidP="000A6B4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92595C5" w14:textId="77777777" w:rsidR="00917795" w:rsidRPr="000D4935" w:rsidRDefault="00917795" w:rsidP="000A6B4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1EF4990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3E5C61E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17795" w:rsidRPr="000D4935" w14:paraId="0FC1CF97" w14:textId="77777777" w:rsidTr="000A6B44">
        <w:trPr>
          <w:trHeight w:val="261"/>
        </w:trPr>
        <w:tc>
          <w:tcPr>
            <w:tcW w:w="3420" w:type="dxa"/>
          </w:tcPr>
          <w:p w14:paraId="43AEC036" w14:textId="77777777" w:rsidR="00917795" w:rsidRPr="000D4935" w:rsidRDefault="00917795" w:rsidP="000A6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2210A1CC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731BE234" w14:textId="77777777" w:rsidR="00917795" w:rsidRPr="000D493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09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7795" w:rsidRPr="000D4935" w14:paraId="017B8C65" w14:textId="77777777" w:rsidTr="000A6B44">
        <w:trPr>
          <w:trHeight w:val="261"/>
        </w:trPr>
        <w:tc>
          <w:tcPr>
            <w:tcW w:w="3420" w:type="dxa"/>
          </w:tcPr>
          <w:p w14:paraId="1945A083" w14:textId="77777777" w:rsidR="00917795" w:rsidRPr="000D4935" w:rsidRDefault="00917795" w:rsidP="000A6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052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810" w:type="dxa"/>
          </w:tcPr>
          <w:p w14:paraId="1F2B6E19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602B8AE0" w14:textId="77777777" w:rsidR="00917795" w:rsidRPr="006C109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17795" w:rsidRPr="000D4935" w14:paraId="17497BC5" w14:textId="77777777" w:rsidTr="000A6B44">
        <w:trPr>
          <w:trHeight w:val="261"/>
        </w:trPr>
        <w:tc>
          <w:tcPr>
            <w:tcW w:w="3420" w:type="dxa"/>
            <w:hideMark/>
          </w:tcPr>
          <w:p w14:paraId="7BC5AA12" w14:textId="77777777" w:rsidR="00917795" w:rsidRPr="000D4935" w:rsidRDefault="00917795" w:rsidP="000A6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691A7B42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7F78EFC" w14:textId="77777777" w:rsidR="00917795" w:rsidRPr="000D4935" w:rsidRDefault="00917795" w:rsidP="000A6B4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524A0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4CAE81E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378025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3BDC97" w14:textId="77777777" w:rsidR="00917795" w:rsidRPr="000D493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8A5BD4" w14:textId="77777777" w:rsidR="00917795" w:rsidRPr="000D493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F1BF16" w14:textId="77777777" w:rsidR="00917795" w:rsidRPr="000D493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3C9E7C" w14:textId="77777777" w:rsidR="00917795" w:rsidRPr="000D493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D98DFAC" w14:textId="77777777" w:rsidR="00917795" w:rsidRPr="000D493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C9C784" w14:textId="77777777" w:rsidR="00917795" w:rsidRPr="000D493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3F7DA83" w14:textId="77777777" w:rsidR="00917795" w:rsidRPr="000D493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8698F9" w14:textId="77777777" w:rsidR="00917795" w:rsidRPr="000D493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4A769F1" w14:textId="77777777" w:rsidR="00917795" w:rsidRPr="000D493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980218" w14:textId="77777777" w:rsidR="00917795" w:rsidRPr="000D493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3950764" w14:textId="77777777" w:rsidR="00917795" w:rsidRPr="000D4935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795" w:rsidRPr="000D4935" w14:paraId="4109D87A" w14:textId="77777777" w:rsidTr="000A6B44">
        <w:trPr>
          <w:trHeight w:val="261"/>
        </w:trPr>
        <w:tc>
          <w:tcPr>
            <w:tcW w:w="3420" w:type="dxa"/>
            <w:hideMark/>
          </w:tcPr>
          <w:p w14:paraId="791DF261" w14:textId="77777777" w:rsidR="00917795" w:rsidRPr="000D4935" w:rsidRDefault="00917795" w:rsidP="000A6B4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CE86DD3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BC9F16C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3F97CD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BAF459A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0DEC46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72E36A2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F2D2C6" w14:textId="77777777" w:rsidR="00917795" w:rsidRPr="000D4935" w:rsidRDefault="00917795" w:rsidP="000A6B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88CBB63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FDAD6A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3F29D71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8EBB0A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7AA30F1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24843D" w14:textId="77777777" w:rsidR="00917795" w:rsidRPr="000D4935" w:rsidRDefault="00917795" w:rsidP="000A6B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EF1E736" w14:textId="77777777" w:rsidR="00917795" w:rsidRPr="000D4935" w:rsidRDefault="00917795" w:rsidP="000A6B4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3FCE4B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7D9FE9F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795" w:rsidRPr="00EA4C5B" w14:paraId="74785C60" w14:textId="77777777" w:rsidTr="000A6B44">
        <w:trPr>
          <w:trHeight w:val="261"/>
        </w:trPr>
        <w:tc>
          <w:tcPr>
            <w:tcW w:w="3420" w:type="dxa"/>
            <w:hideMark/>
          </w:tcPr>
          <w:p w14:paraId="31C29B6F" w14:textId="77777777" w:rsidR="00917795" w:rsidRPr="000D4935" w:rsidRDefault="00917795" w:rsidP="000A6B4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11D1C65F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7B3E435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</w:tcPr>
          <w:p w14:paraId="0B4699DA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E88F672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633A5F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14:paraId="14C328E1" w14:textId="10808449" w:rsidR="00917795" w:rsidRPr="000D4935" w:rsidRDefault="00917795" w:rsidP="000A6B44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236" w:type="dxa"/>
            <w:vAlign w:val="bottom"/>
          </w:tcPr>
          <w:p w14:paraId="1E03F577" w14:textId="77777777" w:rsidR="00917795" w:rsidRPr="000D4935" w:rsidRDefault="00917795" w:rsidP="000A6B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18EC92C6" w14:textId="77777777" w:rsidR="00917795" w:rsidRPr="000D4935" w:rsidRDefault="00917795" w:rsidP="00EA4C5B">
            <w:pPr>
              <w:pStyle w:val="acctfourfigures"/>
              <w:tabs>
                <w:tab w:val="clear" w:pos="765"/>
                <w:tab w:val="decimal" w:pos="465"/>
                <w:tab w:val="decimal" w:pos="732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  <w:vAlign w:val="bottom"/>
          </w:tcPr>
          <w:p w14:paraId="46C786C7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6F8A59C1" w14:textId="77777777" w:rsidR="00917795" w:rsidRPr="000D4935" w:rsidRDefault="00917795" w:rsidP="00B0434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9A23CAC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4FFE5A31" w14:textId="77777777" w:rsidR="00917795" w:rsidRPr="00EA4C5B" w:rsidRDefault="00917795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14,515</w:t>
            </w:r>
          </w:p>
        </w:tc>
        <w:tc>
          <w:tcPr>
            <w:tcW w:w="236" w:type="dxa"/>
            <w:vAlign w:val="bottom"/>
          </w:tcPr>
          <w:p w14:paraId="6BD6DD1E" w14:textId="77777777" w:rsidR="00917795" w:rsidRPr="00EA4C5B" w:rsidRDefault="00917795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2CEDC781" w14:textId="77777777" w:rsidR="00917795" w:rsidRPr="000D4935" w:rsidRDefault="00917795" w:rsidP="000A6B4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0B603A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4776C0A" w14:textId="77777777" w:rsidR="00917795" w:rsidRPr="00EA4C5B" w:rsidRDefault="00917795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14,515</w:t>
            </w:r>
          </w:p>
        </w:tc>
      </w:tr>
      <w:tr w:rsidR="00917795" w:rsidRPr="00EA4C5B" w14:paraId="5A5931ED" w14:textId="77777777" w:rsidTr="000A6B44">
        <w:trPr>
          <w:trHeight w:val="261"/>
        </w:trPr>
        <w:tc>
          <w:tcPr>
            <w:tcW w:w="3420" w:type="dxa"/>
            <w:hideMark/>
          </w:tcPr>
          <w:p w14:paraId="487CB72D" w14:textId="77777777" w:rsidR="00917795" w:rsidRPr="000D4935" w:rsidRDefault="00917795" w:rsidP="000A6B44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052B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738C0D31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EE2F474" w14:textId="734CB9A5" w:rsidR="00917795" w:rsidRPr="000D4935" w:rsidRDefault="008B2D5F" w:rsidP="008B2D5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917795"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C8F675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0FA3CB10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</w:tcPr>
          <w:p w14:paraId="19B1CF26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5564B055" w14:textId="3760C590" w:rsidR="00917795" w:rsidRPr="000D4935" w:rsidRDefault="00917795" w:rsidP="000A6B44">
            <w:pPr>
              <w:pStyle w:val="acctfourfigures"/>
              <w:tabs>
                <w:tab w:val="clear" w:pos="765"/>
                <w:tab w:val="decimal" w:pos="289"/>
                <w:tab w:val="decimal" w:pos="109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CD8A51" w14:textId="77777777" w:rsidR="00917795" w:rsidRPr="000D4935" w:rsidRDefault="00917795" w:rsidP="000A6B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2400C4E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46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  <w:vAlign w:val="bottom"/>
          </w:tcPr>
          <w:p w14:paraId="1E250619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D67A701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  <w:vAlign w:val="bottom"/>
          </w:tcPr>
          <w:p w14:paraId="5C7E947F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7F13C2BF" w14:textId="6D3896B6" w:rsidR="00917795" w:rsidRPr="000D4935" w:rsidRDefault="00917795" w:rsidP="00B0434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2307D5" w14:textId="77777777" w:rsidR="00917795" w:rsidRPr="000D4935" w:rsidRDefault="00917795" w:rsidP="000A6B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3EF04654" w14:textId="77777777" w:rsidR="00917795" w:rsidRPr="000D4935" w:rsidRDefault="00917795" w:rsidP="000A6B4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C6D717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41364746" w14:textId="77777777" w:rsidR="00917795" w:rsidRPr="00EA4C5B" w:rsidRDefault="00917795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2,817</w:t>
            </w:r>
          </w:p>
        </w:tc>
      </w:tr>
      <w:tr w:rsidR="00917795" w:rsidRPr="00EA4C5B" w14:paraId="39A66EA7" w14:textId="77777777" w:rsidTr="000A6B44">
        <w:trPr>
          <w:trHeight w:val="261"/>
        </w:trPr>
        <w:tc>
          <w:tcPr>
            <w:tcW w:w="3420" w:type="dxa"/>
            <w:hideMark/>
          </w:tcPr>
          <w:p w14:paraId="2ADD47B6" w14:textId="77777777" w:rsidR="00917795" w:rsidRPr="000D4935" w:rsidRDefault="00917795" w:rsidP="000A6B44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0614D934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DD4953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</w:tcPr>
          <w:p w14:paraId="0C52E027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26DFA54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2,817</w:t>
            </w:r>
          </w:p>
        </w:tc>
        <w:tc>
          <w:tcPr>
            <w:tcW w:w="236" w:type="dxa"/>
          </w:tcPr>
          <w:p w14:paraId="30295144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1F74FF" w14:textId="78E45D64" w:rsidR="00917795" w:rsidRPr="000D4935" w:rsidRDefault="00917795" w:rsidP="000A6B4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-</w:t>
            </w:r>
          </w:p>
        </w:tc>
        <w:tc>
          <w:tcPr>
            <w:tcW w:w="236" w:type="dxa"/>
            <w:vAlign w:val="bottom"/>
          </w:tcPr>
          <w:p w14:paraId="1DD82591" w14:textId="77777777" w:rsidR="00917795" w:rsidRPr="000D4935" w:rsidRDefault="00917795" w:rsidP="000A6B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825F7BB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46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332</w:t>
            </w:r>
          </w:p>
        </w:tc>
        <w:tc>
          <w:tcPr>
            <w:tcW w:w="236" w:type="dxa"/>
            <w:vAlign w:val="bottom"/>
          </w:tcPr>
          <w:p w14:paraId="339D826C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CA139A2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2CD1DF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27C1F92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D3E96D" w14:textId="77777777" w:rsidR="00917795" w:rsidRPr="000D4935" w:rsidRDefault="00917795" w:rsidP="000A6B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2AEB5B7" w14:textId="77777777" w:rsidR="00917795" w:rsidRPr="000D4935" w:rsidRDefault="00917795" w:rsidP="000A6B4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7E1362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6BA71A5" w14:textId="77777777" w:rsidR="00917795" w:rsidRPr="00EA4C5B" w:rsidRDefault="00917795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917795" w:rsidRPr="00EA4C5B" w14:paraId="516CA336" w14:textId="77777777" w:rsidTr="000A6B44">
        <w:trPr>
          <w:trHeight w:val="261"/>
        </w:trPr>
        <w:tc>
          <w:tcPr>
            <w:tcW w:w="3420" w:type="dxa"/>
          </w:tcPr>
          <w:p w14:paraId="40EFE0D9" w14:textId="77777777" w:rsidR="00917795" w:rsidRPr="000D4935" w:rsidRDefault="00917795" w:rsidP="000A6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D91B90D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7507DA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BB381F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764D5C0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691471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423042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421B89" w14:textId="77777777" w:rsidR="00917795" w:rsidRPr="000D4935" w:rsidRDefault="00917795" w:rsidP="000A6B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271C28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6FE5A7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7C9F736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1D874B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9DC1653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512BF8" w14:textId="77777777" w:rsidR="00917795" w:rsidRPr="000D4935" w:rsidRDefault="00917795" w:rsidP="000A6B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4109D50" w14:textId="77777777" w:rsidR="00917795" w:rsidRPr="000D4935" w:rsidRDefault="00917795" w:rsidP="000A6B4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6FE631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BDEE7BB" w14:textId="77777777" w:rsidR="00917795" w:rsidRPr="00EA4C5B" w:rsidRDefault="00917795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917795" w:rsidRPr="00EA4C5B" w14:paraId="7B19E859" w14:textId="77777777" w:rsidTr="000A6B44">
        <w:trPr>
          <w:trHeight w:val="261"/>
        </w:trPr>
        <w:tc>
          <w:tcPr>
            <w:tcW w:w="3420" w:type="dxa"/>
          </w:tcPr>
          <w:p w14:paraId="4FBE23E3" w14:textId="77777777" w:rsidR="00917795" w:rsidRPr="000D4935" w:rsidRDefault="00917795" w:rsidP="000A6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4C738A10" w14:textId="77777777" w:rsidR="00917795" w:rsidRPr="000D4935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7847669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BF5183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9A717B5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45642D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32101FD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56397B" w14:textId="77777777" w:rsidR="00917795" w:rsidRPr="000D4935" w:rsidRDefault="00917795" w:rsidP="000A6B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AE7CCBE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A6838B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4114256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2ACB16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5BDEFEB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A9FDE9" w14:textId="77777777" w:rsidR="00917795" w:rsidRPr="000D4935" w:rsidRDefault="00917795" w:rsidP="000A6B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E7EB0EF" w14:textId="77777777" w:rsidR="00917795" w:rsidRPr="000D4935" w:rsidRDefault="00917795" w:rsidP="000A6B4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5679C5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98A5634" w14:textId="77777777" w:rsidR="00917795" w:rsidRPr="00EA4C5B" w:rsidRDefault="00917795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917795" w:rsidRPr="00EA4C5B" w14:paraId="02BC9056" w14:textId="77777777" w:rsidTr="000A6B44">
        <w:trPr>
          <w:trHeight w:val="261"/>
        </w:trPr>
        <w:tc>
          <w:tcPr>
            <w:tcW w:w="3420" w:type="dxa"/>
            <w:hideMark/>
          </w:tcPr>
          <w:p w14:paraId="2BF387E8" w14:textId="77777777" w:rsidR="00917795" w:rsidRPr="000D4935" w:rsidRDefault="00917795" w:rsidP="000A6B4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38B1A693" w14:textId="4DCFC7BE" w:rsidR="00917795" w:rsidRPr="009B6771" w:rsidRDefault="009B6771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9B677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12502055" w14:textId="77777777" w:rsidR="00917795" w:rsidRPr="000D4935" w:rsidRDefault="00917795" w:rsidP="008B2D5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F528EF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6301A50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E6E3F77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  <w:hideMark/>
          </w:tcPr>
          <w:p w14:paraId="068567E4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 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257,700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6EF3705" w14:textId="77777777" w:rsidR="00917795" w:rsidRPr="000D4935" w:rsidRDefault="00917795" w:rsidP="000A6B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  <w:hideMark/>
          </w:tcPr>
          <w:p w14:paraId="621EA690" w14:textId="0DC7838F" w:rsidR="00917795" w:rsidRPr="00EA4C5B" w:rsidRDefault="00EA4C5B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</w:t>
            </w:r>
            <w:r w:rsidR="00917795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(257,700)</w:t>
            </w:r>
          </w:p>
        </w:tc>
        <w:tc>
          <w:tcPr>
            <w:tcW w:w="236" w:type="dxa"/>
            <w:vAlign w:val="bottom"/>
          </w:tcPr>
          <w:p w14:paraId="4CE8C3CB" w14:textId="77777777" w:rsidR="00917795" w:rsidRPr="00EA4C5B" w:rsidRDefault="00917795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8AC28A7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A04358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244550B" w14:textId="2B991893" w:rsidR="00917795" w:rsidRPr="00EA4C5B" w:rsidRDefault="00EA4C5B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</w:t>
            </w:r>
            <w:r w:rsidR="00917795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="00F74FD4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197,600</w:t>
            </w:r>
            <w:r w:rsidR="00917795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27F6B2C" w14:textId="77777777" w:rsidR="00917795" w:rsidRPr="00EA4C5B" w:rsidRDefault="00917795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D3F7192" w14:textId="45158BD6" w:rsidR="00917795" w:rsidRPr="000D4935" w:rsidRDefault="00F74FD4" w:rsidP="000A6B4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(60,668)</w:t>
            </w:r>
          </w:p>
        </w:tc>
        <w:tc>
          <w:tcPr>
            <w:tcW w:w="236" w:type="dxa"/>
            <w:vAlign w:val="bottom"/>
          </w:tcPr>
          <w:p w14:paraId="25F4A7D0" w14:textId="77777777" w:rsidR="00917795" w:rsidRPr="000D4935" w:rsidRDefault="00917795" w:rsidP="000A6B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5D68BC3" w14:textId="087988C0" w:rsidR="00917795" w:rsidRPr="00EA4C5B" w:rsidRDefault="00EA4C5B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</w:t>
            </w:r>
            <w:r w:rsidR="00917795" w:rsidRPr="00EA4C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(258,268)</w:t>
            </w:r>
          </w:p>
        </w:tc>
      </w:tr>
    </w:tbl>
    <w:p w14:paraId="643595D5" w14:textId="5B67E5CF" w:rsidR="004F40EC" w:rsidRDefault="004F40EC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</w:p>
    <w:p w14:paraId="3BE8282A" w14:textId="77777777" w:rsidR="004F40EC" w:rsidRDefault="004F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5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A779F5" w:rsidRPr="000D4935" w14:paraId="19484BCA" w14:textId="77777777" w:rsidTr="0062442E">
        <w:trPr>
          <w:trHeight w:val="261"/>
          <w:tblHeader/>
        </w:trPr>
        <w:tc>
          <w:tcPr>
            <w:tcW w:w="3420" w:type="dxa"/>
            <w:vAlign w:val="bottom"/>
          </w:tcPr>
          <w:p w14:paraId="44D57BBE" w14:textId="77777777" w:rsidR="00302D8D" w:rsidRPr="000D4935" w:rsidRDefault="00302D8D" w:rsidP="00BD4974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CF90921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08E0206B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D49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16A03" w:rsidRPr="000D4935" w14:paraId="143F7ACE" w14:textId="77777777" w:rsidTr="0062442E">
        <w:trPr>
          <w:trHeight w:val="261"/>
          <w:tblHeader/>
        </w:trPr>
        <w:tc>
          <w:tcPr>
            <w:tcW w:w="3420" w:type="dxa"/>
            <w:vAlign w:val="bottom"/>
          </w:tcPr>
          <w:p w14:paraId="05905097" w14:textId="77777777" w:rsidR="00302D8D" w:rsidRPr="000D4935" w:rsidRDefault="00302D8D" w:rsidP="00BD497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C7059EB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4D365487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385595D0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46610D13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16A03" w:rsidRPr="000D4935" w14:paraId="21D5E054" w14:textId="77777777" w:rsidTr="0062442E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6256EFB3" w14:textId="17CF3F03" w:rsidR="00302D8D" w:rsidRPr="000D4935" w:rsidRDefault="00302D8D" w:rsidP="00BD497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3C368F14" w14:textId="16B6F5BE" w:rsidR="00302D8D" w:rsidRPr="00F25F96" w:rsidRDefault="0062442E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25F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710" w:type="dxa"/>
            <w:vAlign w:val="bottom"/>
            <w:hideMark/>
          </w:tcPr>
          <w:p w14:paraId="6CF21F45" w14:textId="77777777" w:rsidR="00275158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55CC76FD" w14:textId="77777777" w:rsidR="00275158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141BBF12" w14:textId="1FA69C72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77DCFFD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00A0C41A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28FCCD9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F783CD4" w14:textId="77777777" w:rsidR="00275158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51B26B89" w14:textId="1FFD9CE2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4D44FC8" w14:textId="77777777" w:rsidR="00302D8D" w:rsidRPr="000D4935" w:rsidRDefault="00302D8D" w:rsidP="00BD49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2005881F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F43C649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361A9AC3" w14:textId="46EF6BD5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35B0062E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3CE9D64C" w14:textId="0A11F414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1CEF54D" w14:textId="77777777" w:rsidR="00302D8D" w:rsidRPr="000D4935" w:rsidRDefault="00302D8D" w:rsidP="00BD49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2BA5870E" w14:textId="4AB8D79B" w:rsidR="00302D8D" w:rsidRPr="000D4935" w:rsidRDefault="00302D8D" w:rsidP="00BD49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83AF623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9014C38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A234D" w:rsidRPr="000D4935" w14:paraId="3DB914E4" w14:textId="77777777" w:rsidTr="0062442E">
        <w:trPr>
          <w:trHeight w:val="261"/>
        </w:trPr>
        <w:tc>
          <w:tcPr>
            <w:tcW w:w="3420" w:type="dxa"/>
          </w:tcPr>
          <w:p w14:paraId="250BC425" w14:textId="77777777" w:rsidR="00AA234D" w:rsidRPr="000D4935" w:rsidRDefault="00AA234D" w:rsidP="00BD497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4F7079CF" w14:textId="77777777" w:rsidR="00AA234D" w:rsidRPr="000D4935" w:rsidRDefault="00AA234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6D38F919" w14:textId="38B8961D" w:rsidR="00AA234D" w:rsidRPr="000D4935" w:rsidRDefault="00AA234D" w:rsidP="00AA23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09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1609B" w:rsidRPr="000D4935" w14:paraId="62A4B784" w14:textId="77777777" w:rsidTr="0062442E">
        <w:trPr>
          <w:trHeight w:val="261"/>
        </w:trPr>
        <w:tc>
          <w:tcPr>
            <w:tcW w:w="3420" w:type="dxa"/>
          </w:tcPr>
          <w:p w14:paraId="2532E0D5" w14:textId="2B83224A" w:rsidR="00C1609B" w:rsidRPr="00213F21" w:rsidRDefault="00C1609B" w:rsidP="00BD497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F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</w:tcPr>
          <w:p w14:paraId="2BE80E24" w14:textId="77777777" w:rsidR="00C1609B" w:rsidRPr="000D4935" w:rsidRDefault="00C1609B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00734EDA" w14:textId="77777777" w:rsidR="00C1609B" w:rsidRPr="006C1095" w:rsidRDefault="00C1609B" w:rsidP="00AA23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02D8D" w:rsidRPr="000D4935" w14:paraId="3D253ED0" w14:textId="77777777" w:rsidTr="0062442E">
        <w:trPr>
          <w:trHeight w:val="261"/>
        </w:trPr>
        <w:tc>
          <w:tcPr>
            <w:tcW w:w="3420" w:type="dxa"/>
            <w:hideMark/>
          </w:tcPr>
          <w:p w14:paraId="00633C62" w14:textId="77777777" w:rsidR="00302D8D" w:rsidRPr="000D4935" w:rsidRDefault="00302D8D" w:rsidP="00BD497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A102F00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59E80411" w14:textId="77777777" w:rsidR="00302D8D" w:rsidRPr="000D4935" w:rsidRDefault="00302D8D" w:rsidP="00BD497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F0EC26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9A03DD5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70C78E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A46EC0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97F43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3D3FA11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62D3804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1FCAC321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0AC7C04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41E73AE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48A5F7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113C0B5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DD4C0A3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5EF01D0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73F" w:rsidRPr="000D4935" w14:paraId="2D2A2E8F" w14:textId="77777777" w:rsidTr="0062442E">
        <w:trPr>
          <w:trHeight w:val="261"/>
        </w:trPr>
        <w:tc>
          <w:tcPr>
            <w:tcW w:w="3420" w:type="dxa"/>
            <w:hideMark/>
          </w:tcPr>
          <w:p w14:paraId="14301893" w14:textId="77777777" w:rsidR="00302D8D" w:rsidRPr="000D4935" w:rsidRDefault="00302D8D" w:rsidP="00BD497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42B7308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1E8B326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2DB051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ED1E266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E74E22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8AD1132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797065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7D9CC99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98AF7BA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34E74DC" w14:textId="77777777" w:rsidR="00302D8D" w:rsidRPr="000D4935" w:rsidRDefault="00302D8D" w:rsidP="00485B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3E5F10B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75CF3A9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FC6ADE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59CA3A2" w14:textId="77777777" w:rsidR="00302D8D" w:rsidRPr="000D4935" w:rsidRDefault="00302D8D" w:rsidP="00BD497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3E67A7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61B376E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73F" w:rsidRPr="00F25F96" w14:paraId="115B364C" w14:textId="77777777" w:rsidTr="0062442E">
        <w:trPr>
          <w:trHeight w:val="261"/>
        </w:trPr>
        <w:tc>
          <w:tcPr>
            <w:tcW w:w="3420" w:type="dxa"/>
            <w:hideMark/>
          </w:tcPr>
          <w:p w14:paraId="4648F53F" w14:textId="0F7C793B" w:rsidR="00302D8D" w:rsidRPr="000D4935" w:rsidRDefault="00757BFE" w:rsidP="00BD497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302D8D" w:rsidRPr="000D493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565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77F54ECB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8DCCAF1" w14:textId="6A24EFFA" w:rsidR="00302D8D" w:rsidRPr="000D4935" w:rsidRDefault="00DC4CC7" w:rsidP="00BD49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0A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6C7E" w:rsidRPr="00B20A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A6F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B20A6F" w:rsidRPr="00B20A6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9624981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AAABE6A" w14:textId="672D8BE7" w:rsidR="00302D8D" w:rsidRPr="000D4935" w:rsidRDefault="007F72FC" w:rsidP="007F72F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57DF93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D28AFA4" w14:textId="595D1A1F" w:rsidR="00302D8D" w:rsidRPr="000D4935" w:rsidRDefault="007F72FC" w:rsidP="007F72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E70AFB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69D284F" w14:textId="2588B043" w:rsidR="00302D8D" w:rsidRPr="000D4935" w:rsidRDefault="00826C7E" w:rsidP="00E90C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</w:t>
            </w:r>
            <w:r w:rsidR="00B20A6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" w:type="dxa"/>
            <w:vAlign w:val="bottom"/>
          </w:tcPr>
          <w:p w14:paraId="1620328C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C3FE226" w14:textId="63C0051B" w:rsidR="00302D8D" w:rsidRPr="000D4935" w:rsidRDefault="007F72FC" w:rsidP="00B0434F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9D3BBF8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ADF1625" w14:textId="08C40E4D" w:rsidR="00302D8D" w:rsidRPr="000D4935" w:rsidRDefault="00826C7E" w:rsidP="00F25F96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</w:t>
            </w:r>
            <w:r w:rsidR="00B20A6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B618FB6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8D32623" w14:textId="5890C196" w:rsidR="00302D8D" w:rsidRPr="000D4935" w:rsidRDefault="007F72FC" w:rsidP="00485B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6AF191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CC23440" w14:textId="57091574" w:rsidR="00302D8D" w:rsidRPr="000D4935" w:rsidRDefault="00F25F96" w:rsidP="00F25F96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826C7E">
              <w:rPr>
                <w:rFonts w:asciiTheme="majorBidi" w:hAnsiTheme="majorBidi" w:cstheme="majorBidi"/>
                <w:sz w:val="28"/>
                <w:szCs w:val="28"/>
              </w:rPr>
              <w:t>1,62</w:t>
            </w:r>
            <w:r w:rsidR="00B20A6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76F60" w:rsidRPr="00F44833" w14:paraId="073B24E0" w14:textId="77777777" w:rsidTr="0062442E">
        <w:trPr>
          <w:trHeight w:val="261"/>
        </w:trPr>
        <w:tc>
          <w:tcPr>
            <w:tcW w:w="3420" w:type="dxa"/>
            <w:hideMark/>
          </w:tcPr>
          <w:p w14:paraId="733EBA2D" w14:textId="38015D15" w:rsidR="00302D8D" w:rsidRPr="000D4935" w:rsidRDefault="00757BFE" w:rsidP="00BD4974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048E0" w:rsidRPr="002052B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487955DF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1E019DC" w14:textId="701816BF" w:rsidR="00302D8D" w:rsidRPr="000D4935" w:rsidRDefault="007F72FC" w:rsidP="00EA0BF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4D028F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E6808AE" w14:textId="504D88D2" w:rsidR="00302D8D" w:rsidRPr="000D4935" w:rsidRDefault="00805034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26C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236" w:type="dxa"/>
          </w:tcPr>
          <w:p w14:paraId="0821E829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7D4246B" w14:textId="540A3A72" w:rsidR="00302D8D" w:rsidRPr="000D4935" w:rsidRDefault="007F72FC" w:rsidP="007F72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85E733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C03708F" w14:textId="50E7326D" w:rsidR="00302D8D" w:rsidRPr="000D4935" w:rsidRDefault="00826C7E" w:rsidP="00E90C2E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13,867</w:t>
            </w:r>
          </w:p>
        </w:tc>
        <w:tc>
          <w:tcPr>
            <w:tcW w:w="238" w:type="dxa"/>
            <w:vAlign w:val="bottom"/>
          </w:tcPr>
          <w:p w14:paraId="5B020067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6D66354" w14:textId="5E2AEF06" w:rsidR="00302D8D" w:rsidRPr="000D4935" w:rsidRDefault="00DB7B18" w:rsidP="00485B1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3,267</w:t>
            </w:r>
          </w:p>
        </w:tc>
        <w:tc>
          <w:tcPr>
            <w:tcW w:w="237" w:type="dxa"/>
            <w:vAlign w:val="bottom"/>
          </w:tcPr>
          <w:p w14:paraId="19AD8DA5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21FBDCC" w14:textId="31015809" w:rsidR="00302D8D" w:rsidRPr="000D4935" w:rsidRDefault="005F5D98" w:rsidP="00485B1F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7F72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C10032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53143C6" w14:textId="3836E411" w:rsidR="00302D8D" w:rsidRPr="000D4935" w:rsidRDefault="00DB7B18" w:rsidP="00485B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3E01D2F4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706B42E" w14:textId="47848DDC" w:rsidR="00302D8D" w:rsidRPr="000D4935" w:rsidRDefault="00826C7E" w:rsidP="00F25F96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13,867</w:t>
            </w:r>
          </w:p>
        </w:tc>
      </w:tr>
      <w:tr w:rsidR="00F16A03" w:rsidRPr="000D4935" w14:paraId="048A6964" w14:textId="77777777" w:rsidTr="0062442E">
        <w:trPr>
          <w:trHeight w:val="261"/>
        </w:trPr>
        <w:tc>
          <w:tcPr>
            <w:tcW w:w="3420" w:type="dxa"/>
            <w:hideMark/>
          </w:tcPr>
          <w:p w14:paraId="030268E4" w14:textId="77777777" w:rsidR="00302D8D" w:rsidRPr="000D4935" w:rsidRDefault="00302D8D" w:rsidP="00BD4974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0E7E9932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7C6A5" w14:textId="62358B41" w:rsidR="00302D8D" w:rsidRPr="000D4935" w:rsidRDefault="00826C7E" w:rsidP="00BD49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F72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B20A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01C6A40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D250FF1" w14:textId="29CCCE85" w:rsidR="00302D8D" w:rsidRPr="000D4935" w:rsidRDefault="00826C7E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7F72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867</w:t>
            </w:r>
          </w:p>
        </w:tc>
        <w:tc>
          <w:tcPr>
            <w:tcW w:w="236" w:type="dxa"/>
          </w:tcPr>
          <w:p w14:paraId="61E1393C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DA4D7" w14:textId="27710A19" w:rsidR="00302D8D" w:rsidRPr="000D4935" w:rsidRDefault="007F72FC" w:rsidP="007F72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89911D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0EA8A" w14:textId="12E34ADD" w:rsidR="00302D8D" w:rsidRPr="000D4935" w:rsidRDefault="00B62DC1" w:rsidP="009B67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15,48</w:t>
            </w:r>
            <w:r w:rsidR="00DF29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38" w:type="dxa"/>
            <w:vAlign w:val="bottom"/>
          </w:tcPr>
          <w:p w14:paraId="1D828448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31970F5" w14:textId="77777777" w:rsidR="00302D8D" w:rsidRPr="000D4935" w:rsidRDefault="00302D8D" w:rsidP="00485B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20F46AF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F17A60D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4A31F0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E6AAFA3" w14:textId="77777777" w:rsidR="00302D8D" w:rsidRPr="000D4935" w:rsidRDefault="00302D8D" w:rsidP="00485B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E0C5D3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311FFAE" w14:textId="77777777" w:rsidR="00302D8D" w:rsidRPr="000D4935" w:rsidRDefault="00302D8D" w:rsidP="00485B1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4C" w:rsidRPr="000D4935" w14:paraId="07DE28BF" w14:textId="77777777" w:rsidTr="0062442E">
        <w:trPr>
          <w:trHeight w:val="261"/>
        </w:trPr>
        <w:tc>
          <w:tcPr>
            <w:tcW w:w="3420" w:type="dxa"/>
          </w:tcPr>
          <w:p w14:paraId="4CF9D720" w14:textId="77777777" w:rsidR="00302D8D" w:rsidRPr="000D4935" w:rsidRDefault="00302D8D" w:rsidP="00BD497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7BED080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518B3A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5709E8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B240152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5359F7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AF34E4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8CF8B4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2DDE1F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CAEFEBD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06F6A56" w14:textId="77777777" w:rsidR="00302D8D" w:rsidRPr="000D4935" w:rsidRDefault="00302D8D" w:rsidP="00485B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D4F1845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E62DD4A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D05D76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19E6232" w14:textId="77777777" w:rsidR="00302D8D" w:rsidRPr="000D4935" w:rsidRDefault="00302D8D" w:rsidP="00485B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29C1FA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10354EF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73F" w:rsidRPr="000D4935" w14:paraId="46E9497B" w14:textId="77777777" w:rsidTr="0062442E">
        <w:trPr>
          <w:trHeight w:val="261"/>
        </w:trPr>
        <w:tc>
          <w:tcPr>
            <w:tcW w:w="3420" w:type="dxa"/>
          </w:tcPr>
          <w:p w14:paraId="70CDEBA5" w14:textId="77777777" w:rsidR="00302D8D" w:rsidRPr="000D4935" w:rsidRDefault="00302D8D" w:rsidP="00BD497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6D604FD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B8A350C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221715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6DC2EB6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F8CACB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E88AB54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21B0B3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3848E2D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F4F5BAB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27C8AC2" w14:textId="77777777" w:rsidR="00302D8D" w:rsidRPr="000D4935" w:rsidRDefault="00302D8D" w:rsidP="00485B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EE413EF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EDDA165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859D45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BEF4A63" w14:textId="77777777" w:rsidR="00302D8D" w:rsidRPr="000D4935" w:rsidRDefault="00302D8D" w:rsidP="00485B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05AE80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3044C20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E3B" w:rsidRPr="00F25F96" w14:paraId="75635C08" w14:textId="77777777" w:rsidTr="00027773">
        <w:trPr>
          <w:trHeight w:val="261"/>
        </w:trPr>
        <w:tc>
          <w:tcPr>
            <w:tcW w:w="3420" w:type="dxa"/>
            <w:hideMark/>
          </w:tcPr>
          <w:p w14:paraId="19BB1A74" w14:textId="20267168" w:rsidR="009C0E3B" w:rsidRPr="000D4935" w:rsidRDefault="009C0E3B" w:rsidP="00EA4C5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39F29494" w14:textId="61BBA239" w:rsidR="009C0E3B" w:rsidRPr="000D4935" w:rsidRDefault="009B6771" w:rsidP="009C0E3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A3AD3B3" w14:textId="75E169C3" w:rsidR="009C0E3B" w:rsidRPr="000D4935" w:rsidRDefault="00150012" w:rsidP="00B0434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D83D04" w14:textId="77777777" w:rsidR="009C0E3B" w:rsidRPr="000D4935" w:rsidRDefault="009C0E3B" w:rsidP="009C0E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BA984C3" w14:textId="63A3465D" w:rsidR="009C0E3B" w:rsidRPr="000D4935" w:rsidRDefault="00150012" w:rsidP="0015001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572388" w14:textId="77777777" w:rsidR="009C0E3B" w:rsidRPr="000D4935" w:rsidRDefault="009C0E3B" w:rsidP="009C0E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6FAC117" w14:textId="378AD423" w:rsidR="009C0E3B" w:rsidRPr="000D4935" w:rsidRDefault="00C73B6E" w:rsidP="009C0E3B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7FBA">
              <w:rPr>
                <w:rFonts w:asciiTheme="majorBidi" w:hAnsiTheme="majorBidi" w:cstheme="majorBidi"/>
                <w:sz w:val="28"/>
                <w:szCs w:val="28"/>
              </w:rPr>
              <w:t>120,780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CCE8165" w14:textId="77777777" w:rsidR="009C0E3B" w:rsidRPr="000D4935" w:rsidRDefault="009C0E3B" w:rsidP="009C0E3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946EB10" w14:textId="09494139" w:rsidR="009C0E3B" w:rsidRPr="00F25F96" w:rsidRDefault="00F25F96" w:rsidP="00F25F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F25F9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F25F9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73B6E" w:rsidRPr="00F25F9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="00237FBA" w:rsidRPr="00F25F9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120,780</w:t>
            </w:r>
            <w:r w:rsidR="00C73B6E" w:rsidRPr="00F25F9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40B4A9E4" w14:textId="77777777" w:rsidR="009C0E3B" w:rsidRPr="00F25F96" w:rsidRDefault="009C0E3B" w:rsidP="00F25F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DE66AF0" w14:textId="3F4C4D3E" w:rsidR="009C0E3B" w:rsidRPr="000D4935" w:rsidRDefault="00150012" w:rsidP="006C5153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BA17498" w14:textId="77777777" w:rsidR="009C0E3B" w:rsidRPr="000D4935" w:rsidRDefault="009C0E3B" w:rsidP="009C0E3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C02CB5A" w14:textId="20C7CB5A" w:rsidR="009C0E3B" w:rsidRPr="000D4935" w:rsidRDefault="00C73B6E" w:rsidP="00F25F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7FBA">
              <w:rPr>
                <w:rFonts w:asciiTheme="majorBidi" w:hAnsiTheme="majorBidi" w:cstheme="majorBidi"/>
                <w:sz w:val="28"/>
                <w:szCs w:val="28"/>
              </w:rPr>
              <w:t>120,780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2401742" w14:textId="77777777" w:rsidR="009C0E3B" w:rsidRPr="000D4935" w:rsidRDefault="009C0E3B" w:rsidP="009C0E3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FC91777" w14:textId="6D3C08FB" w:rsidR="009C0E3B" w:rsidRPr="000D4935" w:rsidRDefault="00150012" w:rsidP="00EA0BFC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0961DEC" w14:textId="77777777" w:rsidR="009C0E3B" w:rsidRPr="000D4935" w:rsidRDefault="009C0E3B" w:rsidP="009C0E3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A06E3F0" w14:textId="70528D28" w:rsidR="009C0E3B" w:rsidRPr="00F25F96" w:rsidRDefault="00F25F96" w:rsidP="00F25F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</w:t>
            </w:r>
            <w:r w:rsidR="00C73B6E" w:rsidRPr="00F25F9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="00237FBA" w:rsidRPr="00F25F9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120,780</w:t>
            </w:r>
            <w:r w:rsidR="00C73B6E" w:rsidRPr="00F25F9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F25F96" w:rsidRPr="00F25F96" w14:paraId="13F3C717" w14:textId="77777777" w:rsidTr="00027773">
        <w:trPr>
          <w:trHeight w:val="261"/>
        </w:trPr>
        <w:tc>
          <w:tcPr>
            <w:tcW w:w="3420" w:type="dxa"/>
          </w:tcPr>
          <w:p w14:paraId="2078CB4E" w14:textId="62586CFB" w:rsidR="00F25F96" w:rsidRPr="000D4935" w:rsidRDefault="00F25F96" w:rsidP="00F25F9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551C2236" w14:textId="77777777" w:rsidR="00F25F96" w:rsidRDefault="00F25F96" w:rsidP="00F25F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595845" w14:textId="4CE505FC" w:rsidR="00F25F96" w:rsidRDefault="00F25F96" w:rsidP="00F25F9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9C2311" w14:textId="77777777" w:rsidR="00F25F96" w:rsidRPr="000D4935" w:rsidRDefault="00F25F96" w:rsidP="00F25F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51F9E80A" w14:textId="0923834B" w:rsidR="00F25F96" w:rsidRDefault="00F25F96" w:rsidP="00F25F9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47AF8E" w14:textId="77777777" w:rsidR="00F25F96" w:rsidRPr="000D4935" w:rsidRDefault="00F25F96" w:rsidP="00F25F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6D852" w14:textId="6558A975" w:rsidR="00F25F96" w:rsidRDefault="00F25F96" w:rsidP="00F25F96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(470)</w:t>
            </w:r>
          </w:p>
        </w:tc>
        <w:tc>
          <w:tcPr>
            <w:tcW w:w="236" w:type="dxa"/>
            <w:vAlign w:val="bottom"/>
          </w:tcPr>
          <w:p w14:paraId="55456D79" w14:textId="77777777" w:rsidR="00F25F96" w:rsidRPr="000D4935" w:rsidRDefault="00F25F96" w:rsidP="00F25F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8590D3" w14:textId="7FC0E3A8" w:rsidR="00F25F96" w:rsidRPr="00F25F96" w:rsidRDefault="00F25F96" w:rsidP="00F25F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           </w:t>
            </w:r>
            <w:r w:rsidRPr="00F25F9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(470)</w:t>
            </w:r>
          </w:p>
        </w:tc>
        <w:tc>
          <w:tcPr>
            <w:tcW w:w="238" w:type="dxa"/>
            <w:vAlign w:val="bottom"/>
          </w:tcPr>
          <w:p w14:paraId="1611CEA3" w14:textId="77777777" w:rsidR="00F25F96" w:rsidRPr="00F25F96" w:rsidRDefault="00F25F96" w:rsidP="00F25F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43110D7" w14:textId="69E0241A" w:rsidR="00F25F96" w:rsidRDefault="00F25F96" w:rsidP="00F25F96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95FE8D7" w14:textId="77777777" w:rsidR="00F25F96" w:rsidRPr="000D4935" w:rsidRDefault="00F25F96" w:rsidP="00F25F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F7446B0" w14:textId="57FCDBDF" w:rsidR="00F25F96" w:rsidRDefault="00F25F96" w:rsidP="00F25F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(470)</w:t>
            </w:r>
          </w:p>
        </w:tc>
        <w:tc>
          <w:tcPr>
            <w:tcW w:w="236" w:type="dxa"/>
            <w:vAlign w:val="bottom"/>
          </w:tcPr>
          <w:p w14:paraId="0AC8ABD4" w14:textId="77777777" w:rsidR="00F25F96" w:rsidRPr="000D4935" w:rsidRDefault="00F25F96" w:rsidP="00F25F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F7487FB" w14:textId="69F6C58D" w:rsidR="00F25F96" w:rsidRDefault="00F25F96" w:rsidP="00F25F96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4918937" w14:textId="77777777" w:rsidR="00F25F96" w:rsidRPr="000D4935" w:rsidRDefault="00F25F96" w:rsidP="00F25F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E49E570" w14:textId="1288F70F" w:rsidR="00F25F96" w:rsidRPr="00F25F96" w:rsidRDefault="00F25F96" w:rsidP="00F25F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F25F9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(470)</w:t>
            </w:r>
          </w:p>
        </w:tc>
      </w:tr>
      <w:tr w:rsidR="00027773" w:rsidRPr="00F25F96" w14:paraId="49C97062" w14:textId="77777777" w:rsidTr="00027773">
        <w:trPr>
          <w:trHeight w:val="261"/>
        </w:trPr>
        <w:tc>
          <w:tcPr>
            <w:tcW w:w="3420" w:type="dxa"/>
          </w:tcPr>
          <w:p w14:paraId="6510006C" w14:textId="0987E0F0" w:rsidR="00027773" w:rsidRDefault="00027773" w:rsidP="00027773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277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31ED1331" w14:textId="77777777" w:rsidR="00027773" w:rsidRDefault="00027773" w:rsidP="0002777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05FE1D" w14:textId="3CCCFF59" w:rsidR="00027773" w:rsidRDefault="00027773" w:rsidP="00027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277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F28B08" w14:textId="77777777" w:rsidR="00027773" w:rsidRPr="000D4935" w:rsidRDefault="00027773" w:rsidP="000277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ACC8C59" w14:textId="1F6CE0F6" w:rsidR="00027773" w:rsidRDefault="00027773" w:rsidP="0002777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77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30EF06" w14:textId="77777777" w:rsidR="00027773" w:rsidRPr="000D4935" w:rsidRDefault="00027773" w:rsidP="000277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4E97F7" w14:textId="2EFEF8DD" w:rsidR="00027773" w:rsidRDefault="00027773" w:rsidP="00027773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77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0277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0)</w:t>
            </w:r>
          </w:p>
        </w:tc>
        <w:tc>
          <w:tcPr>
            <w:tcW w:w="236" w:type="dxa"/>
            <w:vAlign w:val="bottom"/>
          </w:tcPr>
          <w:p w14:paraId="6628AFF3" w14:textId="77777777" w:rsidR="00027773" w:rsidRPr="000D4935" w:rsidRDefault="00027773" w:rsidP="0002777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F2F995" w14:textId="069DF24E" w:rsidR="00027773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27773">
              <w:rPr>
                <w:rFonts w:ascii="Angsana New" w:hAnsi="Angsana New" w:cs="Angsana New"/>
                <w:sz w:val="28"/>
                <w:szCs w:val="28"/>
              </w:rPr>
              <w:t xml:space="preserve">     (167,550)</w:t>
            </w:r>
          </w:p>
        </w:tc>
        <w:tc>
          <w:tcPr>
            <w:tcW w:w="238" w:type="dxa"/>
            <w:vAlign w:val="bottom"/>
          </w:tcPr>
          <w:p w14:paraId="215DB015" w14:textId="77777777" w:rsidR="00027773" w:rsidRPr="00F25F96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238DF23" w14:textId="77777777" w:rsidR="00027773" w:rsidRDefault="00027773" w:rsidP="00027773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AD4FC75" w14:textId="77777777" w:rsidR="00027773" w:rsidRPr="000D4935" w:rsidRDefault="00027773" w:rsidP="000277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7E5FDED" w14:textId="77777777" w:rsidR="00027773" w:rsidRDefault="00027773" w:rsidP="000277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4B5CD1" w14:textId="77777777" w:rsidR="00027773" w:rsidRPr="000D4935" w:rsidRDefault="00027773" w:rsidP="0002777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F349119" w14:textId="77777777" w:rsidR="00027773" w:rsidRDefault="00027773" w:rsidP="00027773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AF3762" w14:textId="77777777" w:rsidR="00027773" w:rsidRPr="000D4935" w:rsidRDefault="00027773" w:rsidP="000277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2EC9980" w14:textId="77777777" w:rsidR="00027773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2F6E57CE" w14:textId="43470F4D" w:rsidR="00E26585" w:rsidRDefault="00E26585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</w:p>
    <w:p w14:paraId="33A24997" w14:textId="464337F8" w:rsidR="00E26585" w:rsidRDefault="00E26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44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E26585" w:rsidRPr="000D4935" w14:paraId="25AE6271" w14:textId="77777777" w:rsidTr="00F55C2D">
        <w:trPr>
          <w:trHeight w:val="261"/>
          <w:tblHeader/>
        </w:trPr>
        <w:tc>
          <w:tcPr>
            <w:tcW w:w="3420" w:type="dxa"/>
            <w:vAlign w:val="bottom"/>
          </w:tcPr>
          <w:p w14:paraId="31DF8FE8" w14:textId="77777777" w:rsidR="00E26585" w:rsidRPr="000D4935" w:rsidRDefault="00E26585" w:rsidP="00E2658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8A07E76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70206422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D49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26585" w:rsidRPr="000D4935" w14:paraId="37E3AD43" w14:textId="77777777" w:rsidTr="00F55C2D">
        <w:trPr>
          <w:trHeight w:val="261"/>
          <w:tblHeader/>
        </w:trPr>
        <w:tc>
          <w:tcPr>
            <w:tcW w:w="3420" w:type="dxa"/>
            <w:vAlign w:val="bottom"/>
          </w:tcPr>
          <w:p w14:paraId="2E0346B8" w14:textId="77777777" w:rsidR="00E26585" w:rsidRPr="000D4935" w:rsidRDefault="00E26585" w:rsidP="00E2658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EBCC720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99" w:type="dxa"/>
            <w:gridSpan w:val="7"/>
          </w:tcPr>
          <w:p w14:paraId="3B2FFF00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3B567DD0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0025741A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26585" w:rsidRPr="000D4935" w14:paraId="75A1DAB0" w14:textId="77777777" w:rsidTr="00F55C2D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47AB670" w14:textId="01D509C4" w:rsidR="00E26585" w:rsidRPr="000D4935" w:rsidRDefault="00E26585" w:rsidP="00E2658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62B5B968" w14:textId="1356A451" w:rsidR="00E26585" w:rsidRPr="00F25F96" w:rsidRDefault="0091779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25F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440" w:type="dxa"/>
            <w:vAlign w:val="bottom"/>
            <w:hideMark/>
          </w:tcPr>
          <w:p w14:paraId="7096B900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61441641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C16B321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5DE2A199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0CADA82" w14:textId="77777777" w:rsidR="007D207C" w:rsidRDefault="007D207C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6DA4DA" w14:textId="77777777" w:rsidR="007D207C" w:rsidRDefault="007D207C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5E55A7" w14:textId="212D644D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008D729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E332487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2B0D006C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CD5FD9C" w14:textId="77777777" w:rsidR="00E26585" w:rsidRPr="000D4935" w:rsidRDefault="00E26585" w:rsidP="00E2658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286F235D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4AAC6A85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537F51F2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5677A4C1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46F852E9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F918378" w14:textId="77777777" w:rsidR="00E26585" w:rsidRPr="000D4935" w:rsidRDefault="00E26585" w:rsidP="00E2658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4C6D6FBB" w14:textId="77777777" w:rsidR="00E26585" w:rsidRPr="000D4935" w:rsidRDefault="00E26585" w:rsidP="00E2658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D642A4F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6B7D638" w14:textId="77777777" w:rsidR="00E26585" w:rsidRPr="000D4935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26585" w:rsidRPr="000D4935" w14:paraId="36D87605" w14:textId="77777777" w:rsidTr="00F55C2D">
        <w:trPr>
          <w:trHeight w:val="261"/>
        </w:trPr>
        <w:tc>
          <w:tcPr>
            <w:tcW w:w="3420" w:type="dxa"/>
          </w:tcPr>
          <w:p w14:paraId="5D4F828E" w14:textId="77777777" w:rsidR="00E26585" w:rsidRPr="000D4935" w:rsidRDefault="00E26585" w:rsidP="00E2658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4E505BB9" w14:textId="77777777" w:rsidR="00E26585" w:rsidRPr="00F25F96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7BDBB5C0" w14:textId="77777777" w:rsidR="00E26585" w:rsidRPr="000D4935" w:rsidRDefault="00E26585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09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C3DBD" w:rsidRPr="000D4935" w14:paraId="3D3EA0B6" w14:textId="77777777" w:rsidTr="00F55C2D">
        <w:trPr>
          <w:trHeight w:val="261"/>
        </w:trPr>
        <w:tc>
          <w:tcPr>
            <w:tcW w:w="3420" w:type="dxa"/>
          </w:tcPr>
          <w:p w14:paraId="0FE9C0E9" w14:textId="26B25A72" w:rsidR="009C3DBD" w:rsidRPr="00213F21" w:rsidRDefault="009C3DBD" w:rsidP="00E2658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13F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810" w:type="dxa"/>
          </w:tcPr>
          <w:p w14:paraId="159A56EE" w14:textId="77777777" w:rsidR="009C3DBD" w:rsidRPr="00F25F96" w:rsidRDefault="009C3DBD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5D05A959" w14:textId="77777777" w:rsidR="009C3DBD" w:rsidRPr="006C1095" w:rsidRDefault="009C3DBD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26585" w:rsidRPr="000D4935" w14:paraId="168F39C9" w14:textId="77777777" w:rsidTr="00F55C2D">
        <w:trPr>
          <w:trHeight w:val="261"/>
        </w:trPr>
        <w:tc>
          <w:tcPr>
            <w:tcW w:w="3420" w:type="dxa"/>
            <w:hideMark/>
          </w:tcPr>
          <w:p w14:paraId="29346D9E" w14:textId="77777777" w:rsidR="00E26585" w:rsidRPr="000D4935" w:rsidRDefault="00E26585" w:rsidP="00E2658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5B5E0B08" w14:textId="77777777" w:rsidR="00E26585" w:rsidRPr="00F25F96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1DA1A6E" w14:textId="77777777" w:rsidR="00E26585" w:rsidRPr="000D4935" w:rsidRDefault="00E26585" w:rsidP="00E2658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34D6B5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11DDB68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771613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096A2F4" w14:textId="77777777" w:rsidR="00E26585" w:rsidRPr="000D4935" w:rsidRDefault="00E26585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F6527D" w14:textId="77777777" w:rsidR="00E26585" w:rsidRPr="000D4935" w:rsidRDefault="00E26585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DC77C52" w14:textId="77777777" w:rsidR="00E26585" w:rsidRPr="000D4935" w:rsidRDefault="00E26585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8F939BE" w14:textId="77777777" w:rsidR="00E26585" w:rsidRPr="000D4935" w:rsidRDefault="00E26585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0C2913B4" w14:textId="77777777" w:rsidR="00E26585" w:rsidRPr="000D4935" w:rsidRDefault="00E26585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EE5A69A" w14:textId="77777777" w:rsidR="00E26585" w:rsidRPr="000D4935" w:rsidRDefault="00E26585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6B351CFD" w14:textId="77777777" w:rsidR="00E26585" w:rsidRPr="000D4935" w:rsidRDefault="00E26585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5F4D7" w14:textId="77777777" w:rsidR="00E26585" w:rsidRPr="000D4935" w:rsidRDefault="00E26585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4CAEE1B4" w14:textId="77777777" w:rsidR="00E26585" w:rsidRPr="000D4935" w:rsidRDefault="00E26585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C158B22" w14:textId="77777777" w:rsidR="00E26585" w:rsidRPr="000D4935" w:rsidRDefault="00E26585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18781E7" w14:textId="77777777" w:rsidR="00E26585" w:rsidRPr="000D4935" w:rsidRDefault="00E26585" w:rsidP="00E265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6585" w:rsidRPr="000D4935" w14:paraId="564F9A2E" w14:textId="77777777" w:rsidTr="00F55C2D">
        <w:trPr>
          <w:trHeight w:val="261"/>
        </w:trPr>
        <w:tc>
          <w:tcPr>
            <w:tcW w:w="3420" w:type="dxa"/>
            <w:hideMark/>
          </w:tcPr>
          <w:p w14:paraId="0FA896B6" w14:textId="77777777" w:rsidR="00E26585" w:rsidRPr="000D4935" w:rsidRDefault="00E26585" w:rsidP="00E2658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1AA6A8E" w14:textId="77777777" w:rsidR="00E26585" w:rsidRPr="00F25F96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1C6AA65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83B23F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059CE4A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4BB796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3CED300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819B37" w14:textId="77777777" w:rsidR="00E26585" w:rsidRPr="000D4935" w:rsidRDefault="00E26585" w:rsidP="00E2658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72C5C41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BDC0A33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37FFF2D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06D211D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59C1F1D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62839D" w14:textId="77777777" w:rsidR="00E26585" w:rsidRPr="000D4935" w:rsidRDefault="00E26585" w:rsidP="00E2658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B5FDCFA" w14:textId="77777777" w:rsidR="00E26585" w:rsidRPr="000D4935" w:rsidRDefault="00E26585" w:rsidP="00E2658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AD2C7A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9900D00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6585" w:rsidRPr="000D4935" w14:paraId="22FADFA4" w14:textId="77777777" w:rsidTr="00F55C2D">
        <w:trPr>
          <w:trHeight w:val="261"/>
        </w:trPr>
        <w:tc>
          <w:tcPr>
            <w:tcW w:w="3420" w:type="dxa"/>
            <w:hideMark/>
          </w:tcPr>
          <w:p w14:paraId="46DAC71A" w14:textId="54862440" w:rsidR="00E26585" w:rsidRPr="000D4935" w:rsidRDefault="00E26585" w:rsidP="00E2658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91779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52151BF7" w14:textId="77777777" w:rsidR="00E26585" w:rsidRPr="00F25F96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EDEC5AC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</w:tcPr>
          <w:p w14:paraId="13522364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12466E1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8B9E60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14:paraId="1347C482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  <w:vAlign w:val="bottom"/>
          </w:tcPr>
          <w:p w14:paraId="434A7DFA" w14:textId="77777777" w:rsidR="00E26585" w:rsidRPr="000D4935" w:rsidRDefault="00E26585" w:rsidP="00E2658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1BCFB5FE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8" w:type="dxa"/>
            <w:vAlign w:val="bottom"/>
          </w:tcPr>
          <w:p w14:paraId="0A858068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3E9BD2EC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AF789F6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0574A798" w14:textId="77777777" w:rsidR="00E26585" w:rsidRPr="000D4935" w:rsidRDefault="00E26585" w:rsidP="00F44833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  <w:vAlign w:val="bottom"/>
          </w:tcPr>
          <w:p w14:paraId="674E2432" w14:textId="77777777" w:rsidR="00E26585" w:rsidRPr="000D4935" w:rsidRDefault="00E26585" w:rsidP="00E2658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3BCF71EC" w14:textId="77777777" w:rsidR="00E26585" w:rsidRPr="000D4935" w:rsidRDefault="00E26585" w:rsidP="00E2658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5249D2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FE6C406" w14:textId="77777777" w:rsidR="00E26585" w:rsidRPr="000D4935" w:rsidRDefault="00E26585" w:rsidP="00027773">
            <w:pPr>
              <w:pStyle w:val="acctfourfigures"/>
              <w:tabs>
                <w:tab w:val="clear" w:pos="765"/>
                <w:tab w:val="decimal" w:pos="375"/>
                <w:tab w:val="decimal" w:pos="552"/>
                <w:tab w:val="left" w:pos="698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</w:tr>
      <w:tr w:rsidR="00E26585" w:rsidRPr="000D4935" w14:paraId="2DDDF662" w14:textId="77777777" w:rsidTr="00F55C2D">
        <w:trPr>
          <w:trHeight w:val="261"/>
        </w:trPr>
        <w:tc>
          <w:tcPr>
            <w:tcW w:w="3420" w:type="dxa"/>
            <w:hideMark/>
          </w:tcPr>
          <w:p w14:paraId="0D6258AB" w14:textId="1E8171FD" w:rsidR="00E26585" w:rsidRPr="000D4935" w:rsidRDefault="00E26585" w:rsidP="00E2658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3E7738" w:rsidRPr="002052B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10F0538B" w14:textId="77777777" w:rsidR="00E26585" w:rsidRPr="00F25F96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6EC1B08B" w14:textId="368B5289" w:rsidR="00E26585" w:rsidRPr="000D4935" w:rsidRDefault="00B0434F" w:rsidP="00B0434F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 </w:t>
            </w:r>
            <w:r w:rsidR="002348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E26585"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9EB56A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3EA27328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</w:tcPr>
          <w:p w14:paraId="7928A297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26F26BA0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36" w:type="dxa"/>
            <w:vAlign w:val="bottom"/>
          </w:tcPr>
          <w:p w14:paraId="3D179AD6" w14:textId="77777777" w:rsidR="00E26585" w:rsidRPr="000D4935" w:rsidRDefault="00E26585" w:rsidP="00E2658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4D9BE90B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8" w:type="dxa"/>
            <w:vAlign w:val="bottom"/>
          </w:tcPr>
          <w:p w14:paraId="71483B03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7B0CD121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7" w:type="dxa"/>
            <w:vAlign w:val="bottom"/>
          </w:tcPr>
          <w:p w14:paraId="35BFE6AF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1E019F9E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3F553449" w14:textId="77777777" w:rsidR="00E26585" w:rsidRPr="000D4935" w:rsidRDefault="00E26585" w:rsidP="00E2658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42C39DBA" w14:textId="77777777" w:rsidR="00E26585" w:rsidRPr="000D4935" w:rsidRDefault="00E26585" w:rsidP="00E2658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86ADCD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7AC68B61" w14:textId="77777777" w:rsidR="00E26585" w:rsidRPr="000D4935" w:rsidRDefault="00E26585" w:rsidP="00F55C2D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</w:tr>
      <w:tr w:rsidR="00E26585" w:rsidRPr="000D4935" w14:paraId="0675A3BD" w14:textId="77777777" w:rsidTr="00F55C2D">
        <w:trPr>
          <w:trHeight w:val="261"/>
        </w:trPr>
        <w:tc>
          <w:tcPr>
            <w:tcW w:w="3420" w:type="dxa"/>
            <w:hideMark/>
          </w:tcPr>
          <w:p w14:paraId="3741E80A" w14:textId="77777777" w:rsidR="00E26585" w:rsidRPr="000D4935" w:rsidRDefault="00E26585" w:rsidP="00E26585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766FAAAF" w14:textId="77777777" w:rsidR="00E26585" w:rsidRPr="00F25F96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4F400B9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</w:tcPr>
          <w:p w14:paraId="0FCC8A82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4EA53C6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2,817</w:t>
            </w:r>
          </w:p>
        </w:tc>
        <w:tc>
          <w:tcPr>
            <w:tcW w:w="236" w:type="dxa"/>
          </w:tcPr>
          <w:p w14:paraId="1C9CB5C3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F5C3B8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6962476D" w14:textId="77777777" w:rsidR="00E26585" w:rsidRPr="000D4935" w:rsidRDefault="00E26585" w:rsidP="00E2658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5B1BC7" w14:textId="77777777" w:rsidR="00E26585" w:rsidRPr="000D4935" w:rsidRDefault="00E26585" w:rsidP="00F55C2D">
            <w:pPr>
              <w:pStyle w:val="acctfourfigures"/>
              <w:tabs>
                <w:tab w:val="clear" w:pos="765"/>
                <w:tab w:val="decimal" w:pos="521"/>
                <w:tab w:val="decimal" w:pos="81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</w:p>
        </w:tc>
        <w:tc>
          <w:tcPr>
            <w:tcW w:w="238" w:type="dxa"/>
            <w:vAlign w:val="bottom"/>
          </w:tcPr>
          <w:p w14:paraId="144592D0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C1DF03B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395E9E4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93A9D3B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AEAC42" w14:textId="77777777" w:rsidR="00E26585" w:rsidRPr="000D4935" w:rsidRDefault="00E26585" w:rsidP="00E2658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0135949" w14:textId="77777777" w:rsidR="00E26585" w:rsidRPr="000D4935" w:rsidRDefault="00E26585" w:rsidP="00E2658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55225B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A13D8EC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6585" w:rsidRPr="000D4935" w14:paraId="65842B58" w14:textId="77777777" w:rsidTr="00F55C2D">
        <w:trPr>
          <w:trHeight w:val="261"/>
        </w:trPr>
        <w:tc>
          <w:tcPr>
            <w:tcW w:w="3420" w:type="dxa"/>
          </w:tcPr>
          <w:p w14:paraId="6A174081" w14:textId="77777777" w:rsidR="00E26585" w:rsidRPr="000D4935" w:rsidRDefault="00E26585" w:rsidP="00E2658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9129392" w14:textId="77777777" w:rsidR="00E26585" w:rsidRPr="00F25F96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B4016E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7DE69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3F0C28F4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BE511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DFA182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43B406" w14:textId="77777777" w:rsidR="00E26585" w:rsidRPr="000D4935" w:rsidRDefault="00E26585" w:rsidP="00E2658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5DFBB6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38E2B11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016FCA0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CE64A9C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9C91D43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745DF8" w14:textId="77777777" w:rsidR="00E26585" w:rsidRPr="000D4935" w:rsidRDefault="00E26585" w:rsidP="00E2658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245C9A3" w14:textId="77777777" w:rsidR="00E26585" w:rsidRPr="000D4935" w:rsidRDefault="00E26585" w:rsidP="00E2658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554430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425B456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6585" w:rsidRPr="000D4935" w14:paraId="2620996D" w14:textId="77777777" w:rsidTr="00F55C2D">
        <w:trPr>
          <w:trHeight w:val="261"/>
        </w:trPr>
        <w:tc>
          <w:tcPr>
            <w:tcW w:w="3420" w:type="dxa"/>
          </w:tcPr>
          <w:p w14:paraId="1A7FC296" w14:textId="77777777" w:rsidR="00E26585" w:rsidRPr="000D4935" w:rsidRDefault="00E26585" w:rsidP="00E2658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258B262" w14:textId="77777777" w:rsidR="00E26585" w:rsidRPr="00F25F96" w:rsidRDefault="00E26585" w:rsidP="00E2658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FC034CB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B60565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0F9CFA0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F2875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6DFE9BF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1704AD" w14:textId="77777777" w:rsidR="00E26585" w:rsidRPr="000D4935" w:rsidRDefault="00E26585" w:rsidP="00E2658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91B34D8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3C70DB3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6654D97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75E713A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D2A699A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22273D" w14:textId="77777777" w:rsidR="00E26585" w:rsidRPr="000D4935" w:rsidRDefault="00E26585" w:rsidP="00E2658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C483764" w14:textId="77777777" w:rsidR="00E26585" w:rsidRPr="000D4935" w:rsidRDefault="00E26585" w:rsidP="00E2658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819DEA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9408C1" w14:textId="77777777" w:rsidR="00E26585" w:rsidRPr="000D4935" w:rsidRDefault="00E26585" w:rsidP="00E2658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6585" w:rsidRPr="00027773" w14:paraId="05B33B70" w14:textId="77777777" w:rsidTr="00F55C2D">
        <w:trPr>
          <w:trHeight w:val="261"/>
        </w:trPr>
        <w:tc>
          <w:tcPr>
            <w:tcW w:w="3420" w:type="dxa"/>
            <w:hideMark/>
          </w:tcPr>
          <w:p w14:paraId="4BAA9EBF" w14:textId="77777777" w:rsidR="00E26585" w:rsidRPr="000D4935" w:rsidRDefault="00E26585" w:rsidP="00F55C2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55C2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F55C2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F55C2D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6B98EF68" w14:textId="120C1D3A" w:rsidR="00E26585" w:rsidRPr="00F25F96" w:rsidRDefault="009B6771" w:rsidP="00F55C2D">
            <w:pPr>
              <w:pStyle w:val="acctfourfigures"/>
              <w:tabs>
                <w:tab w:val="left" w:pos="720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F25F9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652569CE" w14:textId="5AD0E91A" w:rsidR="00E26585" w:rsidRPr="00F55C2D" w:rsidRDefault="002348C7" w:rsidP="00F55C2D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160" w:right="-86" w:hanging="1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5C2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          </w:t>
            </w:r>
            <w:r w:rsidR="00E26585" w:rsidRPr="00F55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58FBF2" w14:textId="77777777" w:rsidR="00E26585" w:rsidRPr="00F55C2D" w:rsidRDefault="00E26585" w:rsidP="00F55C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160" w:right="-86" w:hanging="1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54" w:type="dxa"/>
          </w:tcPr>
          <w:p w14:paraId="5BC65345" w14:textId="77777777" w:rsidR="00E26585" w:rsidRPr="00F55C2D" w:rsidRDefault="00E26585" w:rsidP="00F55C2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160" w:hanging="1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5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 -</w:t>
            </w:r>
          </w:p>
        </w:tc>
        <w:tc>
          <w:tcPr>
            <w:tcW w:w="236" w:type="dxa"/>
          </w:tcPr>
          <w:p w14:paraId="62756E88" w14:textId="77777777" w:rsidR="00E26585" w:rsidRPr="00F55C2D" w:rsidRDefault="00E26585" w:rsidP="00F55C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160" w:right="-20" w:hanging="1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  <w:hideMark/>
          </w:tcPr>
          <w:p w14:paraId="4E1E49E5" w14:textId="77777777" w:rsidR="00E26585" w:rsidRPr="00F55C2D" w:rsidRDefault="00E26585" w:rsidP="00F55C2D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160" w:right="-19" w:hanging="1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5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Pr="00F55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  <w:r w:rsidRPr="00F55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B05C502" w14:textId="77777777" w:rsidR="00E26585" w:rsidRPr="000D4935" w:rsidRDefault="00E26585" w:rsidP="00F55C2D">
            <w:pPr>
              <w:tabs>
                <w:tab w:val="clear" w:pos="680"/>
                <w:tab w:val="decimal" w:pos="595"/>
                <w:tab w:val="decimal" w:pos="701"/>
              </w:tabs>
              <w:ind w:left="160" w:right="-86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  <w:hideMark/>
          </w:tcPr>
          <w:p w14:paraId="2763D05E" w14:textId="77777777" w:rsidR="00E26585" w:rsidRPr="00F55C2D" w:rsidRDefault="00E26585" w:rsidP="00F55C2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C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F55C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F55C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3B3D7CB1" w14:textId="77777777" w:rsidR="00E26585" w:rsidRPr="00F55C2D" w:rsidRDefault="00E26585" w:rsidP="00F55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0" w:type="dxa"/>
            <w:vAlign w:val="bottom"/>
          </w:tcPr>
          <w:p w14:paraId="40E56446" w14:textId="77777777" w:rsidR="00E26585" w:rsidRPr="00F55C2D" w:rsidRDefault="00E26585" w:rsidP="00F55C2D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160" w:right="-86" w:hanging="1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5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3B44A054" w14:textId="77777777" w:rsidR="00E26585" w:rsidRPr="00F55C2D" w:rsidRDefault="00E26585" w:rsidP="00F55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160" w:right="-86" w:hanging="1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8" w:type="dxa"/>
            <w:vAlign w:val="bottom"/>
          </w:tcPr>
          <w:p w14:paraId="52C79A9E" w14:textId="77777777" w:rsidR="00E26585" w:rsidRPr="00F55C2D" w:rsidRDefault="00E26585" w:rsidP="00F55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160" w:right="-86" w:hanging="1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5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Pr="00F55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  <w:r w:rsidRPr="00F55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E839303" w14:textId="77777777" w:rsidR="00E26585" w:rsidRPr="000D4935" w:rsidRDefault="00E26585" w:rsidP="00F55C2D">
            <w:pPr>
              <w:tabs>
                <w:tab w:val="clear" w:pos="680"/>
                <w:tab w:val="decimal" w:pos="595"/>
                <w:tab w:val="decimal" w:pos="701"/>
              </w:tabs>
              <w:ind w:left="160" w:right="-86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8ABBE58" w14:textId="0988B42A" w:rsidR="00E26585" w:rsidRPr="000D4935" w:rsidRDefault="00E26585" w:rsidP="00F55C2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160" w:right="-20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B21128" w14:textId="77777777" w:rsidR="00E26585" w:rsidRPr="00F55C2D" w:rsidRDefault="00E26585" w:rsidP="00F55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160" w:right="-86" w:hanging="1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4D49078B" w14:textId="7EB29E86" w:rsidR="00E26585" w:rsidRPr="00F55C2D" w:rsidRDefault="00027773" w:rsidP="00027773">
            <w:pPr>
              <w:pStyle w:val="acctfourfigures"/>
              <w:tabs>
                <w:tab w:val="clear" w:pos="765"/>
                <w:tab w:val="decimal" w:pos="375"/>
                <w:tab w:val="decimal" w:pos="46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E26585" w:rsidRPr="00F55C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(197,600)</w:t>
            </w:r>
          </w:p>
        </w:tc>
      </w:tr>
    </w:tbl>
    <w:p w14:paraId="59007B05" w14:textId="77777777" w:rsidR="00E26585" w:rsidRDefault="00E26585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</w:p>
    <w:p w14:paraId="099203FF" w14:textId="14CB5ECC" w:rsidR="00E26585" w:rsidRPr="000D4935" w:rsidRDefault="00E26585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  <w:sectPr w:rsidR="00E26585" w:rsidRPr="000D4935" w:rsidSect="00C85ACA">
          <w:headerReference w:type="default" r:id="rId21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F6131AA" w14:textId="5A07EEAC" w:rsidR="00750401" w:rsidRPr="00750401" w:rsidRDefault="00750401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>
        <w:rPr>
          <w:rFonts w:ascii="Angsana New" w:hAnsi="Angsana New"/>
          <w:sz w:val="30"/>
          <w:szCs w:val="30"/>
          <w:lang w:val="en-US" w:bidi="th-TH"/>
        </w:rPr>
        <w:t xml:space="preserve">3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สำหรับตราสารทุน</w:t>
      </w:r>
      <w:r w:rsidR="00916B6B">
        <w:rPr>
          <w:rFonts w:ascii="Angsana New" w:hAnsi="Angsana New" w:hint="cs"/>
          <w:sz w:val="30"/>
          <w:szCs w:val="30"/>
          <w:cs/>
          <w:lang w:val="en-US" w:bidi="th-TH"/>
        </w:rPr>
        <w:t>ที่ไม่อยู่ในความต้องการของตลาด</w:t>
      </w:r>
      <w:r w:rsidR="00EF469F">
        <w:rPr>
          <w:rFonts w:ascii="Angsana New" w:hAnsi="Angsana New" w:hint="cs"/>
          <w:sz w:val="30"/>
          <w:szCs w:val="30"/>
          <w:cs/>
          <w:lang w:val="en-US" w:bidi="th-TH"/>
        </w:rPr>
        <w:t xml:space="preserve"> โดยใช้วิธีปรับปรุงสินทรัพย์สุทธิหรือ</w:t>
      </w:r>
      <w:r w:rsidR="00B21146">
        <w:rPr>
          <w:rFonts w:ascii="Angsana New" w:hAnsi="Angsana New" w:hint="cs"/>
          <w:sz w:val="30"/>
          <w:szCs w:val="30"/>
          <w:cs/>
          <w:lang w:val="en-US" w:bidi="th-TH"/>
        </w:rPr>
        <w:t xml:space="preserve">ราคาซื้อขายในตลาด </w:t>
      </w:r>
      <w:r w:rsidR="00EF469F">
        <w:rPr>
          <w:rFonts w:ascii="Angsana New" w:hAnsi="Angsana New" w:hint="cs"/>
          <w:sz w:val="30"/>
          <w:szCs w:val="30"/>
          <w:cs/>
          <w:lang w:val="en-US" w:bidi="th-TH"/>
        </w:rPr>
        <w:t>ณ วันที่ลงทุน</w:t>
      </w:r>
    </w:p>
    <w:p w14:paraId="393DD485" w14:textId="77777777" w:rsidR="00750401" w:rsidRPr="007B0748" w:rsidRDefault="00750401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2E49C3A" w14:textId="0EBB0F12" w:rsidR="005234DD" w:rsidRPr="007B0748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B0748"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E1B1A" w:rsidRPr="007B0748">
        <w:rPr>
          <w:rFonts w:ascii="Angsana New" w:hAnsi="Angsana New"/>
          <w:sz w:val="30"/>
          <w:szCs w:val="30"/>
          <w:lang w:val="en-US" w:bidi="th-TH"/>
        </w:rPr>
        <w:t>2</w:t>
      </w:r>
      <w:r w:rsidRPr="007B074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B0748">
        <w:rPr>
          <w:rFonts w:ascii="Angsana New" w:hAnsi="Angsana New" w:hint="cs"/>
          <w:sz w:val="30"/>
          <w:szCs w:val="30"/>
          <w:cs/>
          <w:lang w:bidi="th-TH"/>
        </w:rPr>
        <w:t>สำหรับเงินลงทุนใน</w:t>
      </w:r>
      <w:r w:rsidR="00F76D3E" w:rsidRPr="007B0748">
        <w:rPr>
          <w:rFonts w:ascii="Angsana New" w:hAnsi="Angsana New" w:hint="cs"/>
          <w:sz w:val="30"/>
          <w:szCs w:val="30"/>
          <w:cs/>
          <w:lang w:bidi="th-TH"/>
        </w:rPr>
        <w:t>ตราสารหนี้</w:t>
      </w:r>
      <w:r w:rsidRPr="007B0748">
        <w:rPr>
          <w:rFonts w:ascii="Angsana New" w:hAnsi="Angsana New" w:hint="cs"/>
          <w:sz w:val="30"/>
          <w:szCs w:val="30"/>
          <w:cs/>
          <w:lang w:bidi="th-TH"/>
        </w:rPr>
        <w:t xml:space="preserve"> โดยอ้างอิงราคาจากบริษัทหลักทรัพย์จัดการกองทุน</w:t>
      </w:r>
      <w:r w:rsidR="00F76D3E" w:rsidRPr="007B0748">
        <w:rPr>
          <w:rFonts w:ascii="Angsana New" w:hAnsi="Angsana New" w:hint="cs"/>
          <w:sz w:val="30"/>
          <w:szCs w:val="30"/>
          <w:cs/>
          <w:lang w:bidi="th-TH"/>
        </w:rPr>
        <w:t>ตามมูลค่าสินทรัพย์สุทธิ</w:t>
      </w:r>
      <w:r w:rsidRPr="007B0748">
        <w:rPr>
          <w:rFonts w:ascii="Angsana New" w:hAnsi="Angsana New"/>
          <w:sz w:val="30"/>
          <w:szCs w:val="30"/>
          <w:lang w:bidi="th-TH"/>
        </w:rPr>
        <w:t xml:space="preserve"> </w:t>
      </w:r>
      <w:r w:rsidRPr="007B0748">
        <w:rPr>
          <w:rFonts w:ascii="Angsana New" w:hAnsi="Angsana New"/>
          <w:sz w:val="30"/>
          <w:szCs w:val="30"/>
          <w:cs/>
          <w:lang w:bidi="th-TH"/>
        </w:rPr>
        <w:t>ณ วันที่รายงาน</w:t>
      </w:r>
      <w:r w:rsidRPr="007B0748">
        <w:rPr>
          <w:rFonts w:ascii="Angsana New" w:hAnsi="Angsana New"/>
          <w:sz w:val="30"/>
          <w:szCs w:val="30"/>
          <w:lang w:bidi="th-TH"/>
        </w:rPr>
        <w:t xml:space="preserve"> </w:t>
      </w:r>
      <w:r w:rsidR="00750401" w:rsidRPr="007B0748">
        <w:rPr>
          <w:rFonts w:ascii="Angsana New" w:hAnsi="Angsana New" w:hint="cs"/>
          <w:sz w:val="30"/>
          <w:szCs w:val="30"/>
          <w:cs/>
          <w:lang w:bidi="th-TH"/>
        </w:rPr>
        <w:t>และสำหรับหนี้สินอนุพันธ์ โดยอ้างอิงราคาจากสถาบันการเงินตามมูลค่าหนี้สินสุทธิ ณ วันที่รายงาน</w:t>
      </w:r>
    </w:p>
    <w:p w14:paraId="474A5914" w14:textId="77777777" w:rsidR="005234DD" w:rsidRPr="007B0748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A481F6C" w14:textId="39051D22" w:rsidR="005234DD" w:rsidRPr="007B0748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B0748"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E1B1A" w:rsidRPr="007B0748">
        <w:rPr>
          <w:rFonts w:ascii="Angsana New" w:hAnsi="Angsana New"/>
          <w:sz w:val="30"/>
          <w:szCs w:val="30"/>
          <w:lang w:val="en-US" w:bidi="th-TH"/>
        </w:rPr>
        <w:t>1</w:t>
      </w:r>
      <w:r w:rsidRPr="007B074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B0748">
        <w:rPr>
          <w:rFonts w:ascii="Angsana New" w:hAnsi="Angsana New" w:hint="cs"/>
          <w:sz w:val="30"/>
          <w:szCs w:val="30"/>
          <w:cs/>
          <w:lang w:bidi="th-TH"/>
        </w:rPr>
        <w:t>สำหรับ</w:t>
      </w:r>
      <w:r w:rsidRPr="007B0748">
        <w:rPr>
          <w:rFonts w:ascii="Angsana New" w:hAnsi="Angsana New"/>
          <w:sz w:val="30"/>
          <w:szCs w:val="30"/>
          <w:cs/>
          <w:lang w:bidi="th-TH"/>
        </w:rPr>
        <w:t>ตราสารทุน</w:t>
      </w:r>
      <w:r w:rsidRPr="007B0748">
        <w:rPr>
          <w:rFonts w:ascii="Angsana New" w:hAnsi="Angsana New" w:hint="cs"/>
          <w:sz w:val="30"/>
          <w:szCs w:val="30"/>
          <w:cs/>
          <w:lang w:bidi="th-TH"/>
        </w:rPr>
        <w:t xml:space="preserve"> โดยอ้างอิง</w:t>
      </w:r>
      <w:r w:rsidRPr="007B0748">
        <w:rPr>
          <w:rFonts w:ascii="Angsana New" w:hAnsi="Angsana New"/>
          <w:sz w:val="30"/>
          <w:szCs w:val="30"/>
          <w:cs/>
          <w:lang w:bidi="th-TH"/>
        </w:rPr>
        <w:t>จากราคาซื้อขายที่ประกาศอยู่ในตลาดหลักทรัพย์แห่งประเทศไทย</w:t>
      </w:r>
      <w:r w:rsidRPr="007B0748">
        <w:rPr>
          <w:rFonts w:ascii="Angsana New" w:hAnsi="Angsana New"/>
          <w:sz w:val="30"/>
          <w:szCs w:val="30"/>
          <w:lang w:bidi="th-TH"/>
        </w:rPr>
        <w:t xml:space="preserve"> </w:t>
      </w:r>
      <w:r w:rsidRPr="007B0748">
        <w:rPr>
          <w:rFonts w:ascii="Angsana New" w:hAnsi="Angsana New"/>
          <w:sz w:val="30"/>
          <w:szCs w:val="30"/>
          <w:cs/>
          <w:lang w:bidi="th-TH"/>
        </w:rPr>
        <w:t>โดยใช้ราคาปิด ณ วันที่รายงาน</w:t>
      </w:r>
    </w:p>
    <w:p w14:paraId="2B6ED263" w14:textId="77777777" w:rsidR="005234DD" w:rsidRPr="007B0748" w:rsidRDefault="005234DD" w:rsidP="00F76D3E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589EB6B" w14:textId="77777777" w:rsidR="005234DD" w:rsidRPr="007B0748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B0748">
        <w:rPr>
          <w:rFonts w:ascii="Angsana New" w:hAnsi="Angsana New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7193E57" w14:textId="77777777" w:rsidR="005234DD" w:rsidRPr="007B0748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E795A9D" w14:textId="77777777" w:rsidR="005234DD" w:rsidRPr="007B0748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B0748">
        <w:rPr>
          <w:rFonts w:ascii="Angsana New" w:hAnsi="Angsana New" w:hint="cs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มีมูลค่าตามบัญชีใกล้เคียงกับมูลค่ายุติธรรม</w:t>
      </w:r>
    </w:p>
    <w:p w14:paraId="6095E5B1" w14:textId="77777777" w:rsidR="005234DD" w:rsidRPr="007B0748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1999B07" w14:textId="764B5805" w:rsidR="005234DD" w:rsidRPr="007B0748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B0748">
        <w:rPr>
          <w:rFonts w:ascii="Angsana New" w:hAnsi="Angsana New" w:hint="cs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37CA690" w14:textId="57A63E52" w:rsidR="009B6771" w:rsidRPr="007B0748" w:rsidRDefault="009B6771" w:rsidP="009B6771">
      <w:pPr>
        <w:pStyle w:val="block"/>
        <w:tabs>
          <w:tab w:val="left" w:pos="990"/>
        </w:tabs>
        <w:spacing w:after="0" w:line="240" w:lineRule="atLeast"/>
        <w:ind w:left="0" w:right="-7"/>
        <w:jc w:val="thaiDistribute"/>
        <w:rPr>
          <w:rFonts w:ascii="Angsana New" w:hAnsi="Angsana New"/>
          <w:color w:val="FF0000"/>
          <w:sz w:val="30"/>
          <w:szCs w:val="30"/>
          <w:lang w:val="en-US" w:bidi="th-TH"/>
        </w:rPr>
      </w:pPr>
    </w:p>
    <w:p w14:paraId="0DD386AF" w14:textId="699F9DD4" w:rsidR="00D23C0A" w:rsidRDefault="00D23C0A" w:rsidP="009548C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232B1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B76C60E" w14:textId="77777777" w:rsidR="007B0748" w:rsidRPr="00BA2A97" w:rsidRDefault="007B0748" w:rsidP="007B07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D896715" w14:textId="77777777" w:rsidR="008D42DA" w:rsidRDefault="00B014B5" w:rsidP="00F1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8B543F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0D6A3E5" w14:textId="77777777" w:rsidR="00026D4F" w:rsidRPr="00BA2A97" w:rsidRDefault="00026D4F" w:rsidP="00F1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</w:p>
    <w:p w14:paraId="15A678D4" w14:textId="69B2864A" w:rsidR="009654E7" w:rsidRDefault="00A51CD9" w:rsidP="00F1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</w:t>
      </w:r>
    </w:p>
    <w:p w14:paraId="1A66388D" w14:textId="47EC9896" w:rsidR="00A51CD9" w:rsidRDefault="00A51CD9" w:rsidP="00F1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เสี่ยงของกลุ่ม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AA68E21" w14:textId="77777777" w:rsidR="007B0748" w:rsidRPr="00BA2A97" w:rsidRDefault="007B0748" w:rsidP="00F1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8523FD" w14:textId="7FC26F5B" w:rsidR="00BA2A97" w:rsidRDefault="00A51CD9" w:rsidP="00BA2A9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64B6B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  <w:r w:rsidR="00BA2A9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A93C6C" w14:textId="438FD08F" w:rsidR="006218DC" w:rsidRDefault="00A51CD9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40E8B8" w14:textId="77777777" w:rsidR="00026D4F" w:rsidRPr="007B0748" w:rsidRDefault="00026D4F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F1402AD" w14:textId="4910F4E4" w:rsidR="00B707FC" w:rsidRPr="00B707FC" w:rsidRDefault="000730E0" w:rsidP="00B70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E3516">
        <w:rPr>
          <w:rFonts w:asciiTheme="majorBidi" w:hAnsiTheme="majorBidi" w:cstheme="majorBidi"/>
          <w:i/>
          <w:iCs/>
          <w:sz w:val="30"/>
          <w:szCs w:val="30"/>
        </w:rPr>
        <w:tab/>
        <w:t>(</w:t>
      </w:r>
      <w:r w:rsidR="00BA2A97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AE351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E1B1A" w:rsidRPr="00AE3516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AE351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3232B1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AE3516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2F55219" w14:textId="77777777" w:rsidR="008D42DA" w:rsidRPr="007B0748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B3D07CC" w14:textId="64C8C5D8" w:rsidR="002C6EE8" w:rsidRPr="003232B1" w:rsidRDefault="002C6EE8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066AD677" w14:textId="77777777" w:rsidR="002C6EE8" w:rsidRPr="007B0748" w:rsidRDefault="002C6EE8" w:rsidP="002B6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FFFBD5" w14:textId="639161F0" w:rsidR="00B707FC" w:rsidRPr="00B707FC" w:rsidRDefault="00A74CCC" w:rsidP="00B70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4935">
        <w:rPr>
          <w:rFonts w:asciiTheme="majorBidi" w:hAnsiTheme="majorBidi" w:cstheme="majorBidi"/>
          <w:sz w:val="30"/>
          <w:szCs w:val="30"/>
        </w:rPr>
        <w:t>(</w:t>
      </w:r>
      <w:r w:rsidR="00BA2A9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D4935">
        <w:rPr>
          <w:rFonts w:asciiTheme="majorBidi" w:hAnsiTheme="majorBidi" w:cstheme="majorBidi"/>
          <w:sz w:val="30"/>
          <w:szCs w:val="30"/>
        </w:rPr>
        <w:t>.</w:t>
      </w:r>
      <w:r w:rsidR="001E1B1A" w:rsidRPr="000D4935">
        <w:rPr>
          <w:rFonts w:asciiTheme="majorBidi" w:hAnsiTheme="majorBidi" w:cstheme="majorBidi"/>
          <w:sz w:val="30"/>
          <w:szCs w:val="30"/>
        </w:rPr>
        <w:t>1</w:t>
      </w:r>
      <w:r w:rsidRPr="000D4935">
        <w:rPr>
          <w:rFonts w:asciiTheme="majorBidi" w:hAnsiTheme="majorBidi" w:cstheme="majorBidi"/>
          <w:sz w:val="30"/>
          <w:szCs w:val="30"/>
        </w:rPr>
        <w:t>.</w:t>
      </w:r>
      <w:r w:rsidR="001E1B1A" w:rsidRPr="000D4935">
        <w:rPr>
          <w:rFonts w:asciiTheme="majorBidi" w:hAnsiTheme="majorBidi" w:cstheme="majorBidi"/>
          <w:sz w:val="30"/>
          <w:szCs w:val="30"/>
        </w:rPr>
        <w:t>1</w:t>
      </w:r>
      <w:r w:rsidRPr="000D4935">
        <w:rPr>
          <w:rFonts w:asciiTheme="majorBidi" w:hAnsiTheme="majorBidi" w:cstheme="majorBidi"/>
          <w:sz w:val="30"/>
          <w:szCs w:val="30"/>
        </w:rPr>
        <w:t>)</w:t>
      </w:r>
      <w:r w:rsidR="003232B1">
        <w:rPr>
          <w:rFonts w:asciiTheme="majorBidi" w:hAnsiTheme="majorBidi" w:cstheme="majorBidi"/>
          <w:sz w:val="30"/>
          <w:szCs w:val="30"/>
          <w:cs/>
        </w:rPr>
        <w:tab/>
      </w:r>
      <w:r w:rsidRPr="000D493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bookmarkStart w:id="4" w:name="_Hlk63796764"/>
    </w:p>
    <w:p w14:paraId="0E9F5217" w14:textId="77777777" w:rsidR="008D42DA" w:rsidRPr="007B0748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0D706C" w14:textId="392ADE7B" w:rsidR="003232B1" w:rsidRDefault="00B014B5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2052B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0D4935">
        <w:rPr>
          <w:rFonts w:asciiTheme="majorBidi" w:hAnsiTheme="majorBidi" w:cstheme="majorBidi"/>
          <w:sz w:val="30"/>
          <w:szCs w:val="30"/>
          <w:cs/>
        </w:rPr>
        <w:t>ของ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D4935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</w:p>
    <w:p w14:paraId="3CA5F39E" w14:textId="77777777" w:rsidR="0099589D" w:rsidRPr="00BA2A97" w:rsidRDefault="0099589D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B2BA8A" w14:textId="5974CE82" w:rsidR="00026D4F" w:rsidRDefault="00B014B5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D4935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2559B7" w:rsidRPr="002052B0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1D5E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D4935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5652A4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0D4935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0D4935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0D4935">
        <w:rPr>
          <w:rFonts w:asciiTheme="majorBidi" w:hAnsiTheme="majorBidi" w:cstheme="majorBidi"/>
          <w:sz w:val="30"/>
          <w:szCs w:val="30"/>
          <w:cs/>
        </w:rPr>
        <w:t>ทบทวน</w:t>
      </w:r>
      <w:r w:rsidR="00BA2A97">
        <w:rPr>
          <w:rFonts w:asciiTheme="majorBidi" w:hAnsiTheme="majorBidi" w:cstheme="majorBidi" w:hint="cs"/>
          <w:sz w:val="30"/>
          <w:szCs w:val="30"/>
          <w:cs/>
        </w:rPr>
        <w:t xml:space="preserve">ทุก </w:t>
      </w:r>
      <w:r w:rsidR="00BA2A97">
        <w:rPr>
          <w:rFonts w:asciiTheme="majorBidi" w:hAnsiTheme="majorBidi" w:cstheme="majorBidi"/>
          <w:sz w:val="30"/>
          <w:szCs w:val="30"/>
        </w:rPr>
        <w:t xml:space="preserve">6 </w:t>
      </w:r>
      <w:r w:rsidR="00BA2A9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p w14:paraId="4D207F0F" w14:textId="77777777" w:rsidR="007B0748" w:rsidRPr="00BA2A97" w:rsidRDefault="007B0748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9955F5B" w14:textId="17D1175E" w:rsidR="003232B1" w:rsidRPr="000776F9" w:rsidRDefault="00B014B5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0776F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776F9">
        <w:rPr>
          <w:rFonts w:asciiTheme="majorBidi" w:hAnsiTheme="majorBidi" w:cstheme="majorBidi"/>
          <w:sz w:val="30"/>
          <w:szCs w:val="30"/>
          <w:cs/>
        </w:rPr>
        <w:t>จำกัดต่อความเสี่ยงด้านเครดิตของลูกหนี้การค้าด้วยการกำหนดระยะเวลาการจ่ายชำระสูงสุดที่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0776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1B1A" w:rsidRPr="000776F9">
        <w:rPr>
          <w:rFonts w:asciiTheme="majorBidi" w:hAnsiTheme="majorBidi" w:cstheme="majorBidi" w:hint="cs"/>
          <w:sz w:val="30"/>
          <w:szCs w:val="30"/>
        </w:rPr>
        <w:t>3</w:t>
      </w:r>
      <w:r w:rsidRPr="000776F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776F9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8D6E5E" w:rsidRPr="000776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D6E5E" w:rsidRPr="000776F9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="008D6E5E" w:rsidRPr="000776F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D6E5E" w:rsidRPr="000776F9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BA2A9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8D6E5E" w:rsidRPr="000776F9">
        <w:rPr>
          <w:rFonts w:asciiTheme="majorBidi" w:hAnsiTheme="majorBidi" w:cstheme="majorBidi"/>
          <w:sz w:val="30"/>
          <w:szCs w:val="30"/>
          <w:cs/>
        </w:rPr>
        <w:t>ลูกหนี้ที่มีรูปแบบของความเสี่ยงด้านเครดิตที่คล้ายคลึงกัน</w:t>
      </w:r>
      <w:bookmarkEnd w:id="5"/>
      <w:r w:rsidR="008D6E5E" w:rsidRPr="000776F9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8D6E5E" w:rsidRPr="000776F9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bookmarkEnd w:id="4"/>
    </w:p>
    <w:p w14:paraId="05669544" w14:textId="77777777" w:rsidR="003232B1" w:rsidRPr="00BA2A97" w:rsidRDefault="003232B1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0E4D69" w14:textId="2EBC8A1D" w:rsidR="00BA2A97" w:rsidRDefault="003569C5" w:rsidP="00BA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0776F9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0776F9">
        <w:rPr>
          <w:rFonts w:asciiTheme="majorBidi" w:hAnsiTheme="majorBidi" w:cstheme="majorBidi"/>
          <w:sz w:val="30"/>
          <w:szCs w:val="30"/>
        </w:rPr>
        <w:t>6</w:t>
      </w:r>
      <w:r w:rsidR="00BA2A97">
        <w:rPr>
          <w:rFonts w:asciiTheme="majorBidi" w:hAnsiTheme="majorBidi" w:cstheme="majorBidi"/>
          <w:sz w:val="30"/>
          <w:szCs w:val="30"/>
        </w:rPr>
        <w:br w:type="page"/>
      </w:r>
    </w:p>
    <w:p w14:paraId="5855753F" w14:textId="1FEA622B" w:rsidR="000776F9" w:rsidRPr="000776F9" w:rsidRDefault="000776F9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76F9">
        <w:rPr>
          <w:rFonts w:asciiTheme="majorBidi" w:hAnsiTheme="majorBidi" w:cstheme="majorBidi"/>
          <w:sz w:val="30"/>
          <w:szCs w:val="30"/>
        </w:rPr>
        <w:t>(</w:t>
      </w:r>
      <w:r w:rsidR="00BA2A9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776F9">
        <w:rPr>
          <w:rFonts w:asciiTheme="majorBidi" w:hAnsiTheme="majorBidi" w:cstheme="majorBidi"/>
          <w:sz w:val="30"/>
          <w:szCs w:val="30"/>
        </w:rPr>
        <w:t>.1.2)</w:t>
      </w:r>
      <w:r w:rsidRPr="000776F9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776F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01CB0CD0" w14:textId="77777777" w:rsidR="000776F9" w:rsidRPr="000776F9" w:rsidRDefault="000776F9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A1B48" w14:textId="34E85AF5" w:rsidR="000776F9" w:rsidRPr="000776F9" w:rsidRDefault="000776F9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0776F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0776F9">
        <w:rPr>
          <w:rFonts w:asciiTheme="majorBidi" w:hAnsiTheme="majorBidi" w:cstheme="majorBidi"/>
          <w:sz w:val="30"/>
          <w:szCs w:val="30"/>
        </w:rPr>
        <w:t xml:space="preserve"> </w:t>
      </w:r>
      <w:r w:rsidRPr="000776F9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7AF62CF0" w14:textId="77777777" w:rsidR="000776F9" w:rsidRPr="000776F9" w:rsidRDefault="000776F9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C03798" w14:textId="02483836" w:rsidR="00B707FC" w:rsidRPr="000776F9" w:rsidRDefault="00026D4F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776F9">
        <w:rPr>
          <w:rFonts w:asciiTheme="majorBidi" w:hAnsiTheme="majorBidi" w:cstheme="majorBidi"/>
          <w:i/>
          <w:iCs/>
          <w:sz w:val="30"/>
          <w:szCs w:val="30"/>
        </w:rPr>
        <w:tab/>
      </w:r>
      <w:r w:rsidR="00E55AE2" w:rsidRPr="000776F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2A97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="00E55AE2" w:rsidRPr="000776F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E1B1A" w:rsidRPr="000776F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E55AE2" w:rsidRPr="000776F9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3232B1" w:rsidRPr="000776F9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E55AE2" w:rsidRPr="000776F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C708C9" w:rsidRPr="000776F9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="00E55AE2" w:rsidRPr="000776F9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5E2D9A7C" w14:textId="77777777" w:rsidR="008D42DA" w:rsidRPr="000776F9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698B4BB" w14:textId="0A98952F" w:rsidR="00E55AE2" w:rsidRPr="000776F9" w:rsidRDefault="00E55AE2" w:rsidP="00427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0776F9">
        <w:rPr>
          <w:rFonts w:ascii="Angsana New" w:hAnsi="Angsana New" w:hint="cs"/>
          <w:sz w:val="30"/>
          <w:szCs w:val="30"/>
          <w:cs/>
        </w:rPr>
        <w:t>กลุ่ม</w:t>
      </w:r>
      <w:r w:rsidRPr="000776F9">
        <w:rPr>
          <w:rFonts w:ascii="Angsana New" w:hAnsi="Angsana New"/>
          <w:sz w:val="30"/>
          <w:szCs w:val="30"/>
          <w:cs/>
        </w:rPr>
        <w:t>บริษัท</w:t>
      </w:r>
      <w:r w:rsidR="00084061" w:rsidRPr="000776F9">
        <w:rPr>
          <w:rFonts w:ascii="Angsana New" w:hAnsi="Angsana New"/>
          <w:sz w:val="30"/>
          <w:szCs w:val="30"/>
          <w:cs/>
        </w:rPr>
        <w:t>กำกับดูแล</w:t>
      </w:r>
      <w:r w:rsidRPr="000776F9">
        <w:rPr>
          <w:rFonts w:ascii="Angsana New" w:hAnsi="Angsana New"/>
          <w:sz w:val="30"/>
          <w:szCs w:val="30"/>
          <w:cs/>
        </w:rPr>
        <w:t>ความเสี่ยงจากการขาดสภาพคล่องโดยการรักษาระดับของเงินสดและรายการเทียบเท่เงินสด</w:t>
      </w:r>
      <w:r w:rsidR="00102195" w:rsidRPr="000776F9">
        <w:rPr>
          <w:rFonts w:ascii="Angsana New" w:hAnsi="Angsana New"/>
          <w:sz w:val="30"/>
          <w:szCs w:val="30"/>
          <w:cs/>
        </w:rPr>
        <w:t>ที่ผู้บริหารพิจารณาว่า</w:t>
      </w:r>
      <w:r w:rsidRPr="000776F9">
        <w:rPr>
          <w:rFonts w:ascii="Angsana New" w:hAnsi="Angsana New"/>
          <w:sz w:val="30"/>
          <w:szCs w:val="30"/>
          <w:cs/>
        </w:rPr>
        <w:t>เพียงพอ</w:t>
      </w:r>
      <w:r w:rsidR="00930C55" w:rsidRPr="000776F9">
        <w:rPr>
          <w:rFonts w:ascii="Angsana New" w:hAnsi="Angsana New"/>
          <w:sz w:val="30"/>
          <w:szCs w:val="30"/>
          <w:cs/>
        </w:rPr>
        <w:t>ในการจัดหาเงินเพื่อใช้ใน</w:t>
      </w:r>
      <w:r w:rsidRPr="000776F9">
        <w:rPr>
          <w:rFonts w:ascii="Angsana New" w:hAnsi="Angsana New"/>
          <w:sz w:val="30"/>
          <w:szCs w:val="30"/>
          <w:cs/>
        </w:rPr>
        <w:t>การดำเนินงานของ</w:t>
      </w:r>
      <w:r w:rsidRPr="000776F9">
        <w:rPr>
          <w:rFonts w:ascii="Angsana New" w:hAnsi="Angsana New" w:hint="cs"/>
          <w:sz w:val="30"/>
          <w:szCs w:val="30"/>
          <w:cs/>
        </w:rPr>
        <w:t>กลุ่ม</w:t>
      </w:r>
      <w:r w:rsidRPr="000776F9">
        <w:rPr>
          <w:rFonts w:ascii="Angsana New" w:hAnsi="Angsana New"/>
          <w:sz w:val="30"/>
          <w:szCs w:val="30"/>
          <w:cs/>
        </w:rPr>
        <w:t>บริษัท และ</w:t>
      </w:r>
      <w:r w:rsidR="00930C55" w:rsidRPr="000776F9">
        <w:rPr>
          <w:rFonts w:ascii="Angsana New" w:hAnsi="Angsana New" w:hint="cs"/>
          <w:sz w:val="30"/>
          <w:szCs w:val="30"/>
          <w:cs/>
        </w:rPr>
        <w:t>ลด</w:t>
      </w:r>
      <w:r w:rsidRPr="000776F9">
        <w:rPr>
          <w:rFonts w:ascii="Angsana New" w:hAnsi="Angsana New"/>
          <w:sz w:val="30"/>
          <w:szCs w:val="30"/>
          <w:cs/>
        </w:rPr>
        <w:t>ผลกระทบจากความผันผวนของกระแสเงินสด</w:t>
      </w:r>
    </w:p>
    <w:p w14:paraId="374AD080" w14:textId="77777777" w:rsidR="005760EE" w:rsidRPr="000776F9" w:rsidRDefault="005760EE" w:rsidP="00E5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41CE014" w14:textId="77777777" w:rsidR="007D2230" w:rsidRPr="000776F9" w:rsidRDefault="007D2230" w:rsidP="007D2230">
      <w:pPr>
        <w:tabs>
          <w:tab w:val="clear" w:pos="907"/>
          <w:tab w:val="left" w:pos="1080"/>
        </w:tabs>
        <w:spacing w:line="240" w:lineRule="auto"/>
        <w:ind w:left="454"/>
        <w:jc w:val="thaiDistribute"/>
        <w:rPr>
          <w:rFonts w:asciiTheme="majorBidi" w:hAnsiTheme="majorBidi" w:cstheme="majorBidi"/>
          <w:sz w:val="30"/>
          <w:szCs w:val="30"/>
        </w:rPr>
      </w:pPr>
      <w:r w:rsidRPr="000776F9">
        <w:rPr>
          <w:rFonts w:asciiTheme="majorBidi" w:hAnsiTheme="majorBidi" w:cstheme="majorBidi"/>
          <w:sz w:val="30"/>
          <w:szCs w:val="30"/>
        </w:rPr>
        <w:tab/>
      </w:r>
      <w:r w:rsidRPr="000776F9">
        <w:rPr>
          <w:rFonts w:asciiTheme="majorBidi" w:hAnsiTheme="majorBidi" w:cstheme="majorBidi"/>
          <w:sz w:val="30"/>
          <w:szCs w:val="30"/>
        </w:rPr>
        <w:tab/>
      </w:r>
      <w:r w:rsidR="00E55AE2" w:rsidRPr="000776F9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E55AE2" w:rsidRPr="000776F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E55AE2" w:rsidRPr="000776F9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="00E55AE2" w:rsidRPr="000776F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E55AE2" w:rsidRPr="000776F9">
        <w:rPr>
          <w:rFonts w:asciiTheme="majorBidi" w:hAnsiTheme="majorBidi" w:cstheme="majorBidi" w:hint="cs"/>
          <w:sz w:val="30"/>
          <w:szCs w:val="30"/>
          <w:cs/>
        </w:rPr>
        <w:t>โดย</w:t>
      </w:r>
    </w:p>
    <w:p w14:paraId="48A23B0D" w14:textId="62E20E3A" w:rsidR="000776F9" w:rsidRDefault="007D2230" w:rsidP="007D2230">
      <w:pPr>
        <w:tabs>
          <w:tab w:val="clear" w:pos="907"/>
          <w:tab w:val="left" w:pos="1080"/>
        </w:tabs>
        <w:spacing w:line="240" w:lineRule="auto"/>
        <w:ind w:left="45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776F9">
        <w:rPr>
          <w:rFonts w:asciiTheme="majorBidi" w:hAnsiTheme="majorBidi" w:cstheme="majorBidi"/>
          <w:sz w:val="30"/>
          <w:szCs w:val="30"/>
        </w:rPr>
        <w:tab/>
      </w:r>
      <w:r w:rsidRPr="000776F9">
        <w:rPr>
          <w:rFonts w:asciiTheme="majorBidi" w:hAnsiTheme="majorBidi" w:cstheme="majorBidi"/>
          <w:sz w:val="30"/>
          <w:szCs w:val="30"/>
        </w:rPr>
        <w:tab/>
      </w:r>
      <w:r w:rsidR="00E55AE2" w:rsidRPr="000776F9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E55AE2" w:rsidRPr="000776F9">
        <w:rPr>
          <w:rFonts w:asciiTheme="majorBidi" w:hAnsiTheme="majorBidi" w:cstheme="majorBidi"/>
          <w:sz w:val="30"/>
          <w:szCs w:val="30"/>
          <w:cs/>
        </w:rPr>
        <w:t>หักกลบตาม</w:t>
      </w:r>
      <w:r w:rsidRPr="000776F9">
        <w:rPr>
          <w:rFonts w:asciiTheme="majorBidi" w:hAnsiTheme="majorBidi" w:cstheme="majorBidi"/>
          <w:sz w:val="30"/>
          <w:szCs w:val="30"/>
        </w:rPr>
        <w:tab/>
      </w:r>
      <w:r w:rsidRPr="000776F9">
        <w:rPr>
          <w:rFonts w:asciiTheme="majorBidi" w:hAnsiTheme="majorBidi" w:cstheme="majorBidi"/>
          <w:sz w:val="30"/>
          <w:szCs w:val="30"/>
        </w:rPr>
        <w:tab/>
      </w:r>
      <w:r w:rsidR="00E55AE2" w:rsidRPr="000776F9">
        <w:rPr>
          <w:rFonts w:asciiTheme="majorBidi" w:hAnsiTheme="majorBidi" w:cstheme="majorBidi"/>
          <w:sz w:val="30"/>
          <w:szCs w:val="30"/>
          <w:cs/>
        </w:rPr>
        <w:t>สัญญา</w:t>
      </w:r>
    </w:p>
    <w:p w14:paraId="1548B9B7" w14:textId="27A1274A" w:rsidR="000776F9" w:rsidRDefault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0275DF" w:rsidRPr="00A21D14" w14:paraId="2700D585" w14:textId="77777777" w:rsidTr="00636243">
        <w:trPr>
          <w:tblHeader/>
        </w:trPr>
        <w:tc>
          <w:tcPr>
            <w:tcW w:w="3425" w:type="dxa"/>
            <w:vAlign w:val="bottom"/>
          </w:tcPr>
          <w:p w14:paraId="1C290F63" w14:textId="19A510C6" w:rsidR="000275DF" w:rsidRPr="00026D4F" w:rsidRDefault="000275DF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6E3FF758" w14:textId="1BC89D05" w:rsidR="000275DF" w:rsidRPr="00026D4F" w:rsidRDefault="000275DF" w:rsidP="0063624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0275DF" w:rsidRPr="00A21D14" w14:paraId="7BA50362" w14:textId="77777777" w:rsidTr="00636243">
        <w:trPr>
          <w:tblHeader/>
        </w:trPr>
        <w:tc>
          <w:tcPr>
            <w:tcW w:w="3425" w:type="dxa"/>
          </w:tcPr>
          <w:p w14:paraId="660C0E2E" w14:textId="6C812B35" w:rsidR="000275DF" w:rsidRPr="00026D4F" w:rsidRDefault="000275DF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7D388075" w14:textId="1F88DB0F" w:rsidR="000275DF" w:rsidRPr="00026D4F" w:rsidRDefault="000275DF" w:rsidP="0063624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275DF" w:rsidRPr="00A21D14" w14:paraId="1162F572" w14:textId="77777777" w:rsidTr="00636243">
        <w:trPr>
          <w:tblHeader/>
        </w:trPr>
        <w:tc>
          <w:tcPr>
            <w:tcW w:w="3425" w:type="dxa"/>
            <w:vAlign w:val="bottom"/>
            <w:hideMark/>
          </w:tcPr>
          <w:p w14:paraId="047FC29D" w14:textId="53FA87FE" w:rsidR="000275DF" w:rsidRPr="00026D4F" w:rsidRDefault="000275DF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3459A5D3" w14:textId="77777777" w:rsidR="000275DF" w:rsidRPr="00026D4F" w:rsidRDefault="000275DF" w:rsidP="00A52F2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6E3B709B" w14:textId="77777777" w:rsidR="000275DF" w:rsidRPr="00026D4F" w:rsidRDefault="000275DF" w:rsidP="00A52F2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95BEC28" w14:textId="77777777" w:rsidR="000275DF" w:rsidRPr="00026D4F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567FB27E" w14:textId="77777777" w:rsidR="000275DF" w:rsidRPr="00026D4F" w:rsidRDefault="000275DF" w:rsidP="00A52F2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 1 </w:t>
            </w:r>
            <w:r w:rsidRPr="00026D4F">
              <w:rPr>
                <w:rFonts w:ascii="Angsana New" w:hAnsi="Angsana New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BEF5E44" w14:textId="77777777" w:rsidR="000275DF" w:rsidRPr="00026D4F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29005662" w14:textId="77777777" w:rsidR="000275DF" w:rsidRPr="00026D4F" w:rsidRDefault="000275DF" w:rsidP="007024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026D4F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26D4F">
              <w:rPr>
                <w:rFonts w:ascii="Angsana New" w:hAnsi="Angsana New"/>
                <w:sz w:val="24"/>
                <w:szCs w:val="24"/>
                <w:cs/>
              </w:rPr>
              <w:t xml:space="preserve">แต่ไม่เกิน 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26D4F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CFEB4DD" w14:textId="77777777" w:rsidR="000275DF" w:rsidRPr="00026D4F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226D2BCC" w14:textId="77777777" w:rsidR="000275DF" w:rsidRPr="00026D4F" w:rsidRDefault="000275DF" w:rsidP="00A52F25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 5 </w:t>
            </w:r>
            <w:r w:rsidRPr="00026D4F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135FCB6" w14:textId="77777777" w:rsidR="000275DF" w:rsidRPr="00026D4F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1F2CB686" w14:textId="77777777" w:rsidR="000275DF" w:rsidRPr="00026D4F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0275DF" w:rsidRPr="00A21D14" w14:paraId="24B2E3BF" w14:textId="77777777" w:rsidTr="00636243">
        <w:trPr>
          <w:tblHeader/>
        </w:trPr>
        <w:tc>
          <w:tcPr>
            <w:tcW w:w="3425" w:type="dxa"/>
          </w:tcPr>
          <w:p w14:paraId="1C6EC3D3" w14:textId="77777777" w:rsidR="000275DF" w:rsidRPr="00026D4F" w:rsidRDefault="000275DF" w:rsidP="00636243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605B2BF9" w14:textId="7EC25454" w:rsidR="000275DF" w:rsidRPr="00026D4F" w:rsidRDefault="000275DF" w:rsidP="00B720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636243" w:rsidRPr="00026D4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026D4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275DF" w:rsidRPr="00A21D14" w14:paraId="40CD21D0" w14:textId="77777777" w:rsidTr="00636243">
        <w:tc>
          <w:tcPr>
            <w:tcW w:w="3425" w:type="dxa"/>
          </w:tcPr>
          <w:p w14:paraId="7DD7ECA0" w14:textId="77777777" w:rsidR="000275DF" w:rsidRPr="00026D4F" w:rsidRDefault="000275DF" w:rsidP="0063624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749" w:type="dxa"/>
            <w:gridSpan w:val="9"/>
          </w:tcPr>
          <w:p w14:paraId="5F9DB8F3" w14:textId="77777777" w:rsidR="000275DF" w:rsidRPr="00026D4F" w:rsidRDefault="000275DF" w:rsidP="00A5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275DF" w:rsidRPr="00A21D14" w14:paraId="571761CC" w14:textId="77777777" w:rsidTr="00636243">
        <w:tc>
          <w:tcPr>
            <w:tcW w:w="3425" w:type="dxa"/>
            <w:hideMark/>
          </w:tcPr>
          <w:p w14:paraId="1896F2BF" w14:textId="77777777" w:rsidR="000275DF" w:rsidRPr="00026D4F" w:rsidRDefault="000275DF" w:rsidP="00A52F2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71EB361E" w14:textId="77777777" w:rsidR="000275DF" w:rsidRPr="00026D4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7880798" w14:textId="77777777" w:rsidR="000275DF" w:rsidRPr="00026D4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898453B" w14:textId="77777777" w:rsidR="000275DF" w:rsidRPr="00026D4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4A4E1AB" w14:textId="77777777" w:rsidR="000275DF" w:rsidRPr="00026D4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47232EA" w14:textId="77777777" w:rsidR="000275DF" w:rsidRPr="00026D4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1C181406" w14:textId="77777777" w:rsidR="000275DF" w:rsidRPr="00026D4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2C4FBED" w14:textId="77777777" w:rsidR="000275DF" w:rsidRPr="00026D4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3A019375" w14:textId="77777777" w:rsidR="000275DF" w:rsidRPr="00026D4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6982B99B" w14:textId="77777777" w:rsidR="000275DF" w:rsidRPr="00026D4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75DF" w:rsidRPr="00A21D14" w14:paraId="70BC0AFE" w14:textId="77777777" w:rsidTr="00B578B7">
        <w:tc>
          <w:tcPr>
            <w:tcW w:w="3425" w:type="dxa"/>
            <w:hideMark/>
          </w:tcPr>
          <w:p w14:paraId="16247CEF" w14:textId="77777777" w:rsidR="000275DF" w:rsidRPr="00026D4F" w:rsidRDefault="000275DF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10D99433" w14:textId="2E3F3BC0" w:rsidR="000275DF" w:rsidRPr="00026D4F" w:rsidRDefault="00B578B7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305,134</w:t>
            </w:r>
          </w:p>
        </w:tc>
        <w:tc>
          <w:tcPr>
            <w:tcW w:w="272" w:type="dxa"/>
          </w:tcPr>
          <w:p w14:paraId="061724EC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F034A5" w14:textId="17A887AC" w:rsidR="000275DF" w:rsidRPr="00026D4F" w:rsidRDefault="00B9446D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305,134</w:t>
            </w:r>
          </w:p>
        </w:tc>
        <w:tc>
          <w:tcPr>
            <w:tcW w:w="272" w:type="dxa"/>
          </w:tcPr>
          <w:p w14:paraId="5A207FA6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2BCDD7C0" w14:textId="77777777" w:rsidR="000275DF" w:rsidRPr="00026D4F" w:rsidRDefault="000275DF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2DAAF6E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88B7CB" w14:textId="77777777" w:rsidR="000275DF" w:rsidRPr="00026D4F" w:rsidRDefault="000275DF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9FFE6BA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9432A57" w14:textId="45A637C7" w:rsidR="000275DF" w:rsidRPr="00026D4F" w:rsidRDefault="00D47A3E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305,134</w:t>
            </w:r>
          </w:p>
        </w:tc>
      </w:tr>
      <w:tr w:rsidR="000275DF" w:rsidRPr="00A21D14" w14:paraId="3CE5441A" w14:textId="77777777" w:rsidTr="00B578B7">
        <w:tc>
          <w:tcPr>
            <w:tcW w:w="3425" w:type="dxa"/>
            <w:hideMark/>
          </w:tcPr>
          <w:p w14:paraId="4D22B287" w14:textId="06F55E09" w:rsidR="000275DF" w:rsidRPr="00026D4F" w:rsidRDefault="000275DF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="00B578B7" w:rsidRPr="00026D4F">
              <w:rPr>
                <w:rFonts w:ascii="Angsana New" w:hAnsi="Angsana New"/>
                <w:sz w:val="24"/>
                <w:szCs w:val="24"/>
                <w:cs/>
              </w:rPr>
              <w:t>ระยะสั้น</w:t>
            </w:r>
            <w:r w:rsidRPr="00026D4F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727D343" w14:textId="004A3421" w:rsidR="000275DF" w:rsidRPr="00026D4F" w:rsidRDefault="00B9446D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62,000</w:t>
            </w:r>
          </w:p>
        </w:tc>
        <w:tc>
          <w:tcPr>
            <w:tcW w:w="272" w:type="dxa"/>
          </w:tcPr>
          <w:p w14:paraId="5DE09298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B64C895" w14:textId="03BFE363" w:rsidR="000275DF" w:rsidRPr="00026D4F" w:rsidRDefault="00B9446D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62,000</w:t>
            </w:r>
          </w:p>
        </w:tc>
        <w:tc>
          <w:tcPr>
            <w:tcW w:w="272" w:type="dxa"/>
          </w:tcPr>
          <w:p w14:paraId="346FBD2B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DB8E793" w14:textId="68154D6D" w:rsidR="000275DF" w:rsidRPr="00026D4F" w:rsidRDefault="008410AD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998BAC8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3427653" w14:textId="65672269" w:rsidR="000275DF" w:rsidRPr="00026D4F" w:rsidRDefault="00D47A3E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7C24F1A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4618983" w14:textId="19C160CE" w:rsidR="000275DF" w:rsidRPr="00026D4F" w:rsidRDefault="00AE31D0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62,000</w:t>
            </w:r>
          </w:p>
        </w:tc>
      </w:tr>
      <w:tr w:rsidR="000275DF" w:rsidRPr="00A21D14" w14:paraId="2BA980C7" w14:textId="77777777" w:rsidTr="00B578B7">
        <w:trPr>
          <w:trHeight w:val="119"/>
        </w:trPr>
        <w:tc>
          <w:tcPr>
            <w:tcW w:w="3425" w:type="dxa"/>
            <w:hideMark/>
          </w:tcPr>
          <w:p w14:paraId="4272674C" w14:textId="416C79D7" w:rsidR="000275DF" w:rsidRPr="00026D4F" w:rsidRDefault="00B578B7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39F19DE2" w14:textId="236DB669" w:rsidR="000275DF" w:rsidRPr="00026D4F" w:rsidRDefault="00B9446D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167,080</w:t>
            </w:r>
          </w:p>
        </w:tc>
        <w:tc>
          <w:tcPr>
            <w:tcW w:w="272" w:type="dxa"/>
            <w:vAlign w:val="bottom"/>
          </w:tcPr>
          <w:p w14:paraId="0542C7B0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DF36395" w14:textId="6B2DDCA4" w:rsidR="000275DF" w:rsidRPr="00026D4F" w:rsidRDefault="00B9446D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83,640</w:t>
            </w:r>
          </w:p>
        </w:tc>
        <w:tc>
          <w:tcPr>
            <w:tcW w:w="272" w:type="dxa"/>
            <w:vAlign w:val="bottom"/>
          </w:tcPr>
          <w:p w14:paraId="2D403142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2AE7AA2" w14:textId="1622F390" w:rsidR="000275DF" w:rsidRPr="00026D4F" w:rsidRDefault="00D47A3E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83,440</w:t>
            </w:r>
          </w:p>
        </w:tc>
        <w:tc>
          <w:tcPr>
            <w:tcW w:w="241" w:type="dxa"/>
            <w:vAlign w:val="bottom"/>
          </w:tcPr>
          <w:p w14:paraId="4AA36188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8E17F96" w14:textId="40A00663" w:rsidR="000275DF" w:rsidRPr="00026D4F" w:rsidRDefault="00D47A3E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DE88DE2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D98029F" w14:textId="334132AB" w:rsidR="000275DF" w:rsidRPr="00026D4F" w:rsidRDefault="00AE31D0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167,080</w:t>
            </w:r>
          </w:p>
        </w:tc>
      </w:tr>
      <w:tr w:rsidR="000275DF" w:rsidRPr="00A21D14" w14:paraId="0E27F53D" w14:textId="77777777" w:rsidTr="00B578B7">
        <w:tc>
          <w:tcPr>
            <w:tcW w:w="3425" w:type="dxa"/>
            <w:hideMark/>
          </w:tcPr>
          <w:p w14:paraId="20BE252A" w14:textId="6306E112" w:rsidR="000275DF" w:rsidRPr="00026D4F" w:rsidRDefault="00B578B7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4920D" w14:textId="1B0A4740" w:rsidR="000275DF" w:rsidRPr="00026D4F" w:rsidRDefault="00223CEB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211,656</w:t>
            </w:r>
          </w:p>
        </w:tc>
        <w:tc>
          <w:tcPr>
            <w:tcW w:w="272" w:type="dxa"/>
          </w:tcPr>
          <w:p w14:paraId="7983D5BC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B8568" w14:textId="48A52F00" w:rsidR="000275DF" w:rsidRPr="00026D4F" w:rsidRDefault="00933BFB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77,155</w:t>
            </w:r>
          </w:p>
        </w:tc>
        <w:tc>
          <w:tcPr>
            <w:tcW w:w="272" w:type="dxa"/>
          </w:tcPr>
          <w:p w14:paraId="3C29C737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C5A0E" w14:textId="0F53DDD6" w:rsidR="000275DF" w:rsidRPr="00026D4F" w:rsidRDefault="00D47A3E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157,095</w:t>
            </w:r>
          </w:p>
        </w:tc>
        <w:tc>
          <w:tcPr>
            <w:tcW w:w="241" w:type="dxa"/>
          </w:tcPr>
          <w:p w14:paraId="1FA79318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2C88C" w14:textId="5621E18D" w:rsidR="000275DF" w:rsidRPr="00026D4F" w:rsidRDefault="00D47A3E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D9491FB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10C0B" w14:textId="1271F528" w:rsidR="000275DF" w:rsidRPr="00026D4F" w:rsidRDefault="00AE31D0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234,250</w:t>
            </w:r>
          </w:p>
        </w:tc>
      </w:tr>
      <w:tr w:rsidR="000275DF" w:rsidRPr="00A21D14" w14:paraId="63708C7B" w14:textId="77777777" w:rsidTr="00283156">
        <w:tc>
          <w:tcPr>
            <w:tcW w:w="3425" w:type="dxa"/>
          </w:tcPr>
          <w:p w14:paraId="2DF7E693" w14:textId="77777777" w:rsidR="000275DF" w:rsidRPr="00026D4F" w:rsidRDefault="000275DF" w:rsidP="00B578B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55ED6" w14:textId="72BC4B65" w:rsidR="000275DF" w:rsidRPr="00026D4F" w:rsidRDefault="006C073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745,870</w:t>
            </w:r>
          </w:p>
        </w:tc>
        <w:tc>
          <w:tcPr>
            <w:tcW w:w="272" w:type="dxa"/>
          </w:tcPr>
          <w:p w14:paraId="5823EB84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147F" w14:textId="6988DA9C" w:rsidR="000275DF" w:rsidRPr="00026D4F" w:rsidRDefault="00D47A3E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527,929</w:t>
            </w:r>
          </w:p>
        </w:tc>
        <w:tc>
          <w:tcPr>
            <w:tcW w:w="272" w:type="dxa"/>
          </w:tcPr>
          <w:p w14:paraId="5E923B67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DD495" w14:textId="21FA9A51" w:rsidR="000275DF" w:rsidRPr="00026D4F" w:rsidRDefault="00D47A3E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240,535</w:t>
            </w:r>
          </w:p>
        </w:tc>
        <w:tc>
          <w:tcPr>
            <w:tcW w:w="241" w:type="dxa"/>
          </w:tcPr>
          <w:p w14:paraId="66D11CC3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94D5C" w14:textId="6CD6B30A" w:rsidR="000275DF" w:rsidRPr="00026D4F" w:rsidRDefault="00D47A3E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A29D189" w14:textId="77777777" w:rsidR="000275DF" w:rsidRPr="00026D4F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84C35" w14:textId="797509F9" w:rsidR="000275DF" w:rsidRPr="00026D4F" w:rsidRDefault="00AE31D0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768,464</w:t>
            </w:r>
          </w:p>
        </w:tc>
      </w:tr>
      <w:tr w:rsidR="00283156" w:rsidRPr="00A21D14" w14:paraId="45C64FDB" w14:textId="77777777" w:rsidTr="00283156">
        <w:tc>
          <w:tcPr>
            <w:tcW w:w="3425" w:type="dxa"/>
          </w:tcPr>
          <w:p w14:paraId="798B2624" w14:textId="77777777" w:rsidR="00283156" w:rsidRPr="00026D4F" w:rsidRDefault="00283156" w:rsidP="00B578B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A433381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F1BC297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5704F5D1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4574065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524E4AFE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209FC61F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2C80508E" w14:textId="77777777" w:rsidR="00283156" w:rsidRPr="00026D4F" w:rsidRDefault="00283156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19F2164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60D0CFF2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83156" w:rsidRPr="00A21D14" w14:paraId="1A8CB7A2" w14:textId="77777777" w:rsidTr="00026D4F">
        <w:tc>
          <w:tcPr>
            <w:tcW w:w="3425" w:type="dxa"/>
          </w:tcPr>
          <w:p w14:paraId="524DC194" w14:textId="3F7A2C2E" w:rsidR="00283156" w:rsidRPr="00026D4F" w:rsidRDefault="00283156" w:rsidP="00B578B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082E0D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0DB4FB0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88CD7CB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E3F842C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5BE8EBB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A769AC9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31CFEB8" w14:textId="77777777" w:rsidR="00283156" w:rsidRPr="00026D4F" w:rsidRDefault="00283156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A648952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DF4FCA2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83156" w:rsidRPr="00383E58" w14:paraId="7EDFC75D" w14:textId="77777777" w:rsidTr="00026D4F">
        <w:tc>
          <w:tcPr>
            <w:tcW w:w="3425" w:type="dxa"/>
          </w:tcPr>
          <w:p w14:paraId="1FFFA2F6" w14:textId="797AFAC7" w:rsidR="00283156" w:rsidRPr="00026D4F" w:rsidRDefault="00283156" w:rsidP="0028315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D1B8811" w14:textId="6D498E12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470</w:t>
            </w:r>
          </w:p>
        </w:tc>
        <w:tc>
          <w:tcPr>
            <w:tcW w:w="272" w:type="dxa"/>
          </w:tcPr>
          <w:p w14:paraId="143FBFB5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</w:tcPr>
          <w:p w14:paraId="6CAA39D3" w14:textId="1C8195C4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470</w:t>
            </w:r>
          </w:p>
        </w:tc>
        <w:tc>
          <w:tcPr>
            <w:tcW w:w="272" w:type="dxa"/>
          </w:tcPr>
          <w:p w14:paraId="597940E6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</w:tcPr>
          <w:p w14:paraId="1BBB8B1A" w14:textId="325B4EF4" w:rsidR="00283156" w:rsidRPr="00026D4F" w:rsidRDefault="00283156" w:rsidP="0028315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04D42C3B" w14:textId="77777777" w:rsidR="00283156" w:rsidRPr="00026D4F" w:rsidRDefault="00283156" w:rsidP="0028315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</w:tcPr>
          <w:p w14:paraId="5AB1875C" w14:textId="73F0BCCE" w:rsidR="00283156" w:rsidRPr="00026D4F" w:rsidRDefault="00283156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7A2A98A" w14:textId="77777777" w:rsidR="00283156" w:rsidRPr="00026D4F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bottom w:val="double" w:sz="4" w:space="0" w:color="auto"/>
              <w:right w:val="nil"/>
            </w:tcBorders>
          </w:tcPr>
          <w:p w14:paraId="664EFA28" w14:textId="027FBDC8" w:rsidR="00283156" w:rsidRPr="00383E58" w:rsidRDefault="00383E58" w:rsidP="00383E5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3E58">
              <w:rPr>
                <w:rFonts w:ascii="Angsana New" w:hAnsi="Angsana New"/>
                <w:b/>
                <w:bCs/>
                <w:sz w:val="24"/>
                <w:szCs w:val="24"/>
              </w:rPr>
              <w:t>470</w:t>
            </w:r>
          </w:p>
        </w:tc>
      </w:tr>
      <w:tr w:rsidR="00026D4F" w:rsidRPr="00A21D14" w14:paraId="7890BE78" w14:textId="77777777" w:rsidTr="00BA2A97">
        <w:tc>
          <w:tcPr>
            <w:tcW w:w="3425" w:type="dxa"/>
          </w:tcPr>
          <w:p w14:paraId="6B1AE071" w14:textId="77777777" w:rsidR="00026D4F" w:rsidRPr="00026D4F" w:rsidRDefault="00026D4F" w:rsidP="00026D4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121419F" w14:textId="77777777" w:rsidR="00026D4F" w:rsidRPr="00026D4F" w:rsidRDefault="00026D4F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3DF19E5" w14:textId="77777777" w:rsidR="00026D4F" w:rsidRPr="00026D4F" w:rsidRDefault="00026D4F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50F15BAE" w14:textId="77777777" w:rsidR="00026D4F" w:rsidRPr="00026D4F" w:rsidRDefault="00026D4F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6570065" w14:textId="77777777" w:rsidR="00026D4F" w:rsidRPr="00026D4F" w:rsidRDefault="00026D4F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62B708E4" w14:textId="77777777" w:rsidR="00026D4F" w:rsidRPr="00026D4F" w:rsidRDefault="00026D4F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22DD09BE" w14:textId="77777777" w:rsidR="00026D4F" w:rsidRPr="00026D4F" w:rsidRDefault="00026D4F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14CB7B9E" w14:textId="77777777" w:rsidR="00026D4F" w:rsidRPr="00026D4F" w:rsidRDefault="00026D4F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5D521BB6" w14:textId="77777777" w:rsidR="00026D4F" w:rsidRPr="00026D4F" w:rsidRDefault="00026D4F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31FE019D" w14:textId="77777777" w:rsidR="00026D4F" w:rsidRPr="00026D4F" w:rsidRDefault="00026D4F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2A97" w:rsidRPr="00A21D14" w14:paraId="3B7C9C77" w14:textId="77777777" w:rsidTr="00BA2A97">
        <w:tc>
          <w:tcPr>
            <w:tcW w:w="3425" w:type="dxa"/>
          </w:tcPr>
          <w:p w14:paraId="41790152" w14:textId="77777777" w:rsidR="00BA2A97" w:rsidRPr="00026D4F" w:rsidRDefault="00BA2A97" w:rsidP="00026D4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A3471B7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28FB6BE6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067180B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E122E66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A8AAEB6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755D43AC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5FA093C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3440FE11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3C5F9FA7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2A97" w:rsidRPr="00A21D14" w14:paraId="02288F5E" w14:textId="77777777" w:rsidTr="00BA2A97">
        <w:tc>
          <w:tcPr>
            <w:tcW w:w="3425" w:type="dxa"/>
          </w:tcPr>
          <w:p w14:paraId="28163F28" w14:textId="77777777" w:rsidR="00BA2A97" w:rsidRPr="00026D4F" w:rsidRDefault="00BA2A97" w:rsidP="00026D4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81A051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FF04BDF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09B7B02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7CAE321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D7835F0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17BA26EF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B746422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1B3246DE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2D5764E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2A97" w:rsidRPr="00A21D14" w14:paraId="3717F8F3" w14:textId="77777777" w:rsidTr="00BA2A97">
        <w:tc>
          <w:tcPr>
            <w:tcW w:w="3425" w:type="dxa"/>
          </w:tcPr>
          <w:p w14:paraId="3191A668" w14:textId="77777777" w:rsidR="00BA2A97" w:rsidRPr="00026D4F" w:rsidRDefault="00BA2A97" w:rsidP="00026D4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BA9B501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891BD4E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A18404B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F672089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125816D1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58700ABE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D590B6A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3C17CD08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821787B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2A97" w:rsidRPr="00A21D14" w14:paraId="396DB4A1" w14:textId="77777777" w:rsidTr="00BA2A97">
        <w:tc>
          <w:tcPr>
            <w:tcW w:w="3425" w:type="dxa"/>
          </w:tcPr>
          <w:p w14:paraId="3E7A00A4" w14:textId="77777777" w:rsidR="00BA2A97" w:rsidRPr="00026D4F" w:rsidRDefault="00BA2A97" w:rsidP="00026D4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977609A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23C1E9A9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12DB995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2356405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54AD3F4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62B2240F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71E4D48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1087AA56" w14:textId="77777777" w:rsidR="00BA2A97" w:rsidRPr="00026D4F" w:rsidRDefault="00BA2A97" w:rsidP="00026D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3F9E5D4A" w14:textId="77777777" w:rsidR="00BA2A97" w:rsidRPr="00026D4F" w:rsidRDefault="00BA2A97" w:rsidP="00026D4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121" w:rsidRPr="00A21D14" w14:paraId="4164BA9B" w14:textId="77777777" w:rsidTr="00026D4F">
        <w:tc>
          <w:tcPr>
            <w:tcW w:w="3425" w:type="dxa"/>
          </w:tcPr>
          <w:p w14:paraId="7B776EE8" w14:textId="05E994CD" w:rsidR="001D4121" w:rsidRPr="00026D4F" w:rsidRDefault="001D4121" w:rsidP="00277BE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B720C9"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5749" w:type="dxa"/>
            <w:gridSpan w:val="9"/>
          </w:tcPr>
          <w:p w14:paraId="2FE6B970" w14:textId="77777777" w:rsidR="001D4121" w:rsidRPr="00026D4F" w:rsidRDefault="001D4121" w:rsidP="0027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D4121" w:rsidRPr="00A21D14" w14:paraId="47F612CD" w14:textId="77777777" w:rsidTr="00277BE7">
        <w:tc>
          <w:tcPr>
            <w:tcW w:w="3425" w:type="dxa"/>
            <w:hideMark/>
          </w:tcPr>
          <w:p w14:paraId="505799A2" w14:textId="77777777" w:rsidR="001D4121" w:rsidRPr="00026D4F" w:rsidRDefault="001D4121" w:rsidP="00277BE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BADC713" w14:textId="77777777" w:rsidR="001D4121" w:rsidRPr="00026D4F" w:rsidRDefault="001D4121" w:rsidP="00277BE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4BAFAF8" w14:textId="77777777" w:rsidR="001D4121" w:rsidRPr="00026D4F" w:rsidRDefault="001D4121" w:rsidP="00277BE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43AD87A" w14:textId="77777777" w:rsidR="001D4121" w:rsidRPr="00026D4F" w:rsidRDefault="001D4121" w:rsidP="00277BE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08FBF1A" w14:textId="77777777" w:rsidR="001D4121" w:rsidRPr="00026D4F" w:rsidRDefault="001D4121" w:rsidP="00277BE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75A308CE" w14:textId="77777777" w:rsidR="001D4121" w:rsidRPr="00026D4F" w:rsidRDefault="001D4121" w:rsidP="00277BE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0A95C82A" w14:textId="77777777" w:rsidR="001D4121" w:rsidRPr="00026D4F" w:rsidRDefault="001D4121" w:rsidP="00277BE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F2CBA84" w14:textId="77777777" w:rsidR="001D4121" w:rsidRPr="00026D4F" w:rsidRDefault="001D4121" w:rsidP="00277BE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61FC29D3" w14:textId="77777777" w:rsidR="001D4121" w:rsidRPr="00026D4F" w:rsidRDefault="001D4121" w:rsidP="00277BE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21DD759F" w14:textId="77777777" w:rsidR="001D4121" w:rsidRPr="00026D4F" w:rsidRDefault="001D4121" w:rsidP="00277BE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121" w:rsidRPr="00A21D14" w14:paraId="7698A4C5" w14:textId="77777777" w:rsidTr="00277BE7">
        <w:tc>
          <w:tcPr>
            <w:tcW w:w="3425" w:type="dxa"/>
            <w:hideMark/>
          </w:tcPr>
          <w:p w14:paraId="463C2B99" w14:textId="77777777" w:rsidR="001D4121" w:rsidRPr="00026D4F" w:rsidRDefault="001D4121" w:rsidP="00277BE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0D61605B" w14:textId="45BC2760" w:rsidR="001D4121" w:rsidRPr="00026D4F" w:rsidRDefault="00B25D7C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211,889</w:t>
            </w:r>
          </w:p>
        </w:tc>
        <w:tc>
          <w:tcPr>
            <w:tcW w:w="272" w:type="dxa"/>
          </w:tcPr>
          <w:p w14:paraId="6BBA3961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2383286" w14:textId="6EEF9FE1" w:rsidR="001D4121" w:rsidRPr="00026D4F" w:rsidRDefault="00B25D7C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211</w:t>
            </w:r>
            <w:r w:rsidR="00C15837" w:rsidRPr="00026D4F">
              <w:rPr>
                <w:rFonts w:ascii="Angsana New" w:hAnsi="Angsana New"/>
                <w:sz w:val="24"/>
                <w:szCs w:val="24"/>
              </w:rPr>
              <w:t>,889</w:t>
            </w:r>
          </w:p>
        </w:tc>
        <w:tc>
          <w:tcPr>
            <w:tcW w:w="272" w:type="dxa"/>
          </w:tcPr>
          <w:p w14:paraId="20F73B4A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47AA3BFB" w14:textId="56DB1332" w:rsidR="001D4121" w:rsidRPr="00026D4F" w:rsidRDefault="00367EF3" w:rsidP="00277BE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8CBEB91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218FC47" w14:textId="223F741D" w:rsidR="001D4121" w:rsidRPr="00026D4F" w:rsidRDefault="00367EF3" w:rsidP="00D81529">
            <w:pPr>
              <w:tabs>
                <w:tab w:val="clear" w:pos="454"/>
                <w:tab w:val="clear" w:pos="680"/>
                <w:tab w:val="left" w:pos="520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393317E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0DE98CD" w14:textId="48840077" w:rsidR="001D4121" w:rsidRPr="00026D4F" w:rsidRDefault="00367EF3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211,889</w:t>
            </w:r>
          </w:p>
        </w:tc>
      </w:tr>
      <w:tr w:rsidR="001D4121" w:rsidRPr="00A21D14" w14:paraId="0EC69BDE" w14:textId="77777777" w:rsidTr="00277BE7">
        <w:tc>
          <w:tcPr>
            <w:tcW w:w="3425" w:type="dxa"/>
            <w:hideMark/>
          </w:tcPr>
          <w:p w14:paraId="58F61187" w14:textId="77777777" w:rsidR="001D4121" w:rsidRPr="00026D4F" w:rsidRDefault="001D4121" w:rsidP="00277BE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730B4613" w14:textId="34DC0380" w:rsidR="001D4121" w:rsidRPr="00026D4F" w:rsidRDefault="00B25D7C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17</w:t>
            </w:r>
            <w:r w:rsidR="001D4121" w:rsidRPr="00026D4F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72" w:type="dxa"/>
          </w:tcPr>
          <w:p w14:paraId="128C4589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A544B59" w14:textId="0D2DE4B2" w:rsidR="001D4121" w:rsidRPr="00026D4F" w:rsidRDefault="00C15837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17</w:t>
            </w:r>
            <w:r w:rsidR="001D4121" w:rsidRPr="00026D4F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72" w:type="dxa"/>
          </w:tcPr>
          <w:p w14:paraId="7EDB601B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4102F6A7" w14:textId="76CC9A11" w:rsidR="001D4121" w:rsidRPr="00026D4F" w:rsidRDefault="00367EF3" w:rsidP="00277BE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29BD2E79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9ACAE93" w14:textId="775652C6" w:rsidR="001D4121" w:rsidRPr="00026D4F" w:rsidRDefault="00367EF3" w:rsidP="00277BE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0B21657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B0FF8BF" w14:textId="06226704" w:rsidR="001D4121" w:rsidRPr="00026D4F" w:rsidRDefault="00367EF3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17,000</w:t>
            </w:r>
          </w:p>
        </w:tc>
      </w:tr>
      <w:tr w:rsidR="001D4121" w:rsidRPr="00A21D14" w14:paraId="7D638214" w14:textId="77777777" w:rsidTr="00277BE7">
        <w:trPr>
          <w:trHeight w:val="119"/>
        </w:trPr>
        <w:tc>
          <w:tcPr>
            <w:tcW w:w="3425" w:type="dxa"/>
            <w:hideMark/>
          </w:tcPr>
          <w:p w14:paraId="74565D60" w14:textId="77777777" w:rsidR="001D4121" w:rsidRPr="00026D4F" w:rsidRDefault="001D4121" w:rsidP="00277BE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304921E3" w14:textId="33973366" w:rsidR="001D4121" w:rsidRPr="00026D4F" w:rsidRDefault="00B25D7C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257,700</w:t>
            </w:r>
          </w:p>
        </w:tc>
        <w:tc>
          <w:tcPr>
            <w:tcW w:w="272" w:type="dxa"/>
            <w:vAlign w:val="bottom"/>
          </w:tcPr>
          <w:p w14:paraId="00A5DE9B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6598B50" w14:textId="7419984F" w:rsidR="001D4121" w:rsidRPr="00026D4F" w:rsidRDefault="00C15837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90,620</w:t>
            </w:r>
          </w:p>
        </w:tc>
        <w:tc>
          <w:tcPr>
            <w:tcW w:w="272" w:type="dxa"/>
            <w:vAlign w:val="bottom"/>
          </w:tcPr>
          <w:p w14:paraId="6442864E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72748A8" w14:textId="52407318" w:rsidR="001D4121" w:rsidRPr="00026D4F" w:rsidRDefault="00700CAE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167,080</w:t>
            </w:r>
          </w:p>
        </w:tc>
        <w:tc>
          <w:tcPr>
            <w:tcW w:w="241" w:type="dxa"/>
            <w:vAlign w:val="bottom"/>
          </w:tcPr>
          <w:p w14:paraId="691B4B91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72EE127" w14:textId="45B278C1" w:rsidR="001D4121" w:rsidRPr="00026D4F" w:rsidRDefault="00367EF3" w:rsidP="00277BE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C806917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54C5B9E" w14:textId="39C9AB57" w:rsidR="001D4121" w:rsidRPr="00026D4F" w:rsidRDefault="00367EF3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257,700</w:t>
            </w:r>
          </w:p>
        </w:tc>
      </w:tr>
      <w:tr w:rsidR="001D4121" w:rsidRPr="00A21D14" w14:paraId="35734119" w14:textId="77777777" w:rsidTr="00026D4F">
        <w:tc>
          <w:tcPr>
            <w:tcW w:w="3425" w:type="dxa"/>
            <w:hideMark/>
          </w:tcPr>
          <w:p w14:paraId="6D82369E" w14:textId="77777777" w:rsidR="001D4121" w:rsidRPr="00026D4F" w:rsidRDefault="001D4121" w:rsidP="00277BE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64741" w14:textId="548CE803" w:rsidR="001D4121" w:rsidRPr="00026D4F" w:rsidRDefault="00B25D7C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166,627</w:t>
            </w:r>
          </w:p>
        </w:tc>
        <w:tc>
          <w:tcPr>
            <w:tcW w:w="272" w:type="dxa"/>
          </w:tcPr>
          <w:p w14:paraId="4F986C31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B7D01" w14:textId="4AF788BB" w:rsidR="001D4121" w:rsidRPr="00026D4F" w:rsidRDefault="00C15837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69,289</w:t>
            </w:r>
          </w:p>
        </w:tc>
        <w:tc>
          <w:tcPr>
            <w:tcW w:w="272" w:type="dxa"/>
          </w:tcPr>
          <w:p w14:paraId="0D7743BE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E823A" w14:textId="3ED8DB89" w:rsidR="001D4121" w:rsidRPr="00026D4F" w:rsidRDefault="00700CAE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122,169</w:t>
            </w:r>
          </w:p>
        </w:tc>
        <w:tc>
          <w:tcPr>
            <w:tcW w:w="241" w:type="dxa"/>
          </w:tcPr>
          <w:p w14:paraId="3186B95F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2443C" w14:textId="6ACF63A5" w:rsidR="001D4121" w:rsidRPr="00026D4F" w:rsidRDefault="00367EF3" w:rsidP="00277BE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88079A7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7DCED" w14:textId="62394141" w:rsidR="001D4121" w:rsidRPr="00026D4F" w:rsidRDefault="00367EF3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191,458</w:t>
            </w:r>
          </w:p>
        </w:tc>
      </w:tr>
      <w:tr w:rsidR="001D4121" w:rsidRPr="00A21D14" w14:paraId="63E0B172" w14:textId="77777777" w:rsidTr="00026D4F">
        <w:tc>
          <w:tcPr>
            <w:tcW w:w="3425" w:type="dxa"/>
          </w:tcPr>
          <w:p w14:paraId="21951D1F" w14:textId="77777777" w:rsidR="001D4121" w:rsidRPr="00026D4F" w:rsidRDefault="001D4121" w:rsidP="00277BE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AFB36" w14:textId="50E37644" w:rsidR="001D4121" w:rsidRPr="00026D4F" w:rsidRDefault="00B25D7C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653,216</w:t>
            </w:r>
          </w:p>
        </w:tc>
        <w:tc>
          <w:tcPr>
            <w:tcW w:w="272" w:type="dxa"/>
          </w:tcPr>
          <w:p w14:paraId="1ED4355D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FF63E" w14:textId="0364B364" w:rsidR="001D4121" w:rsidRPr="00026D4F" w:rsidRDefault="00C15837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388,798</w:t>
            </w:r>
          </w:p>
        </w:tc>
        <w:tc>
          <w:tcPr>
            <w:tcW w:w="272" w:type="dxa"/>
          </w:tcPr>
          <w:p w14:paraId="556690F9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4823D" w14:textId="3614CBCC" w:rsidR="001D4121" w:rsidRPr="00026D4F" w:rsidRDefault="00367EF3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289,249</w:t>
            </w:r>
          </w:p>
        </w:tc>
        <w:tc>
          <w:tcPr>
            <w:tcW w:w="241" w:type="dxa"/>
          </w:tcPr>
          <w:p w14:paraId="25953993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E86F4" w14:textId="312EA17C" w:rsidR="001D4121" w:rsidRPr="00026D4F" w:rsidRDefault="00367EF3" w:rsidP="00277BE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61C3494" w14:textId="77777777" w:rsidR="001D4121" w:rsidRPr="00026D4F" w:rsidRDefault="001D4121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9E7DC" w14:textId="370C824B" w:rsidR="001D4121" w:rsidRPr="00026D4F" w:rsidRDefault="00367EF3" w:rsidP="00277B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678,047</w:t>
            </w:r>
          </w:p>
        </w:tc>
      </w:tr>
      <w:tr w:rsidR="002A7D97" w:rsidRPr="00A21D14" w14:paraId="0C3A7B5F" w14:textId="77777777" w:rsidTr="00026D4F">
        <w:tc>
          <w:tcPr>
            <w:tcW w:w="3425" w:type="dxa"/>
          </w:tcPr>
          <w:p w14:paraId="5B917996" w14:textId="0C4C31C5" w:rsidR="002A7D97" w:rsidRPr="00026D4F" w:rsidRDefault="002A7D97" w:rsidP="002A7D9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6F26354" w14:textId="77777777" w:rsidR="002A7D97" w:rsidRPr="00026D4F" w:rsidRDefault="002A7D97" w:rsidP="002A7D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BD986AD" w14:textId="77777777" w:rsidR="002A7D97" w:rsidRPr="00026D4F" w:rsidRDefault="002A7D97" w:rsidP="002A7D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731069BF" w14:textId="77777777" w:rsidR="002A7D97" w:rsidRPr="00026D4F" w:rsidRDefault="002A7D97" w:rsidP="002A7D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7B5A87D" w14:textId="77777777" w:rsidR="002A7D97" w:rsidRPr="00026D4F" w:rsidRDefault="002A7D97" w:rsidP="002A7D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6F0DB706" w14:textId="77777777" w:rsidR="002A7D97" w:rsidRPr="00026D4F" w:rsidRDefault="002A7D97" w:rsidP="002A7D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C33456E" w14:textId="77777777" w:rsidR="002A7D97" w:rsidRPr="00026D4F" w:rsidRDefault="002A7D97" w:rsidP="002A7D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55FB8EA9" w14:textId="77777777" w:rsidR="002A7D97" w:rsidRPr="00026D4F" w:rsidRDefault="002A7D97" w:rsidP="002A7D9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E9CD36B" w14:textId="77777777" w:rsidR="002A7D97" w:rsidRPr="00026D4F" w:rsidRDefault="002A7D97" w:rsidP="002A7D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51678A89" w14:textId="77777777" w:rsidR="002A7D97" w:rsidRPr="00026D4F" w:rsidRDefault="002A7D97" w:rsidP="002A7D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1EA848BF" w14:textId="77777777" w:rsidR="002A7D97" w:rsidRPr="002A7D97" w:rsidRDefault="002A7D97" w:rsidP="002A7D97">
      <w:pPr>
        <w:rPr>
          <w:rFonts w:asciiTheme="majorBidi" w:hAnsiTheme="majorBidi" w:cstheme="majorBidi"/>
          <w:sz w:val="2"/>
          <w:szCs w:val="2"/>
        </w:rPr>
      </w:pPr>
    </w:p>
    <w:p w14:paraId="70BB39E6" w14:textId="77777777" w:rsidR="001A4F9F" w:rsidRPr="000D4935" w:rsidRDefault="001A4F9F" w:rsidP="00E55AE2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B720C9" w:rsidRPr="00026D4F" w14:paraId="3DCBC043" w14:textId="77777777" w:rsidTr="00521E02">
        <w:trPr>
          <w:tblHeader/>
        </w:trPr>
        <w:tc>
          <w:tcPr>
            <w:tcW w:w="3425" w:type="dxa"/>
            <w:vAlign w:val="bottom"/>
          </w:tcPr>
          <w:p w14:paraId="0427DDAB" w14:textId="77777777" w:rsidR="00B720C9" w:rsidRPr="00026D4F" w:rsidRDefault="00B720C9" w:rsidP="00521E02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086FA2F8" w14:textId="1CA8D51F" w:rsidR="00B720C9" w:rsidRPr="00026D4F" w:rsidRDefault="00B720C9" w:rsidP="00521E0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="0049683B" w:rsidRPr="00026D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720C9" w:rsidRPr="00026D4F" w14:paraId="567C38F9" w14:textId="77777777" w:rsidTr="00521E02">
        <w:trPr>
          <w:tblHeader/>
        </w:trPr>
        <w:tc>
          <w:tcPr>
            <w:tcW w:w="3425" w:type="dxa"/>
          </w:tcPr>
          <w:p w14:paraId="4C9B9EB5" w14:textId="77777777" w:rsidR="00B720C9" w:rsidRPr="00026D4F" w:rsidRDefault="00B720C9" w:rsidP="00521E02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092473D4" w14:textId="77777777" w:rsidR="00B720C9" w:rsidRPr="00026D4F" w:rsidRDefault="00B720C9" w:rsidP="00521E0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720C9" w:rsidRPr="00026D4F" w14:paraId="49365AE7" w14:textId="77777777" w:rsidTr="00521E02">
        <w:trPr>
          <w:tblHeader/>
        </w:trPr>
        <w:tc>
          <w:tcPr>
            <w:tcW w:w="3425" w:type="dxa"/>
            <w:vAlign w:val="bottom"/>
            <w:hideMark/>
          </w:tcPr>
          <w:p w14:paraId="76A281B2" w14:textId="54C8BA9E" w:rsidR="00B720C9" w:rsidRPr="00026D4F" w:rsidRDefault="00B720C9" w:rsidP="00521E0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53567051" w14:textId="77777777" w:rsidR="00B720C9" w:rsidRPr="00026D4F" w:rsidRDefault="00B720C9" w:rsidP="00521E0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361FA792" w14:textId="77777777" w:rsidR="00B720C9" w:rsidRPr="00026D4F" w:rsidRDefault="00B720C9" w:rsidP="00521E0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76C6533" w14:textId="77777777" w:rsidR="00B720C9" w:rsidRPr="00026D4F" w:rsidRDefault="00B720C9" w:rsidP="00521E0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14735B94" w14:textId="77777777" w:rsidR="00B720C9" w:rsidRPr="00026D4F" w:rsidRDefault="00B720C9" w:rsidP="00521E0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 1 </w:t>
            </w:r>
            <w:r w:rsidRPr="00026D4F">
              <w:rPr>
                <w:rFonts w:ascii="Angsana New" w:hAnsi="Angsana New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88CEE98" w14:textId="77777777" w:rsidR="00B720C9" w:rsidRPr="00026D4F" w:rsidRDefault="00B720C9" w:rsidP="00521E0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41AA0F0A" w14:textId="77777777" w:rsidR="00B720C9" w:rsidRPr="00026D4F" w:rsidRDefault="00B720C9" w:rsidP="00521E0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026D4F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26D4F">
              <w:rPr>
                <w:rFonts w:ascii="Angsana New" w:hAnsi="Angsana New"/>
                <w:sz w:val="24"/>
                <w:szCs w:val="24"/>
                <w:cs/>
              </w:rPr>
              <w:t xml:space="preserve">แต่ไม่เกิน 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26D4F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40FD9F6" w14:textId="77777777" w:rsidR="00B720C9" w:rsidRPr="00026D4F" w:rsidRDefault="00B720C9" w:rsidP="00521E0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F297859" w14:textId="77777777" w:rsidR="00B720C9" w:rsidRPr="00026D4F" w:rsidRDefault="00B720C9" w:rsidP="00521E0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 5 </w:t>
            </w:r>
            <w:r w:rsidRPr="00026D4F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4FAE132" w14:textId="77777777" w:rsidR="00B720C9" w:rsidRPr="00026D4F" w:rsidRDefault="00B720C9" w:rsidP="00521E0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379E2676" w14:textId="77777777" w:rsidR="00B720C9" w:rsidRPr="00026D4F" w:rsidRDefault="00B720C9" w:rsidP="00521E0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720C9" w:rsidRPr="00026D4F" w14:paraId="63DAE07D" w14:textId="77777777" w:rsidTr="00521E02">
        <w:trPr>
          <w:tblHeader/>
        </w:trPr>
        <w:tc>
          <w:tcPr>
            <w:tcW w:w="3425" w:type="dxa"/>
          </w:tcPr>
          <w:p w14:paraId="454A282F" w14:textId="77777777" w:rsidR="00B720C9" w:rsidRPr="00026D4F" w:rsidRDefault="00B720C9" w:rsidP="00521E02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48F46BDD" w14:textId="77777777" w:rsidR="00B720C9" w:rsidRPr="00026D4F" w:rsidRDefault="00B720C9" w:rsidP="00521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720C9" w:rsidRPr="00026D4F" w14:paraId="2D279893" w14:textId="77777777" w:rsidTr="00521E02">
        <w:tc>
          <w:tcPr>
            <w:tcW w:w="3425" w:type="dxa"/>
          </w:tcPr>
          <w:p w14:paraId="5EE30821" w14:textId="5D8853E0" w:rsidR="00B720C9" w:rsidRPr="00026D4F" w:rsidRDefault="00B720C9" w:rsidP="00521E02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49683B" w:rsidRPr="00026D4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49" w:type="dxa"/>
            <w:gridSpan w:val="9"/>
          </w:tcPr>
          <w:p w14:paraId="46BBC955" w14:textId="77777777" w:rsidR="00B720C9" w:rsidRPr="00026D4F" w:rsidRDefault="00B720C9" w:rsidP="00521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720C9" w:rsidRPr="00026D4F" w14:paraId="5D3E7CFD" w14:textId="77777777" w:rsidTr="00521E02">
        <w:tc>
          <w:tcPr>
            <w:tcW w:w="3425" w:type="dxa"/>
            <w:hideMark/>
          </w:tcPr>
          <w:p w14:paraId="6314F8F2" w14:textId="77777777" w:rsidR="00B720C9" w:rsidRPr="00026D4F" w:rsidRDefault="00B720C9" w:rsidP="00521E0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369F48F0" w14:textId="77777777" w:rsidR="00B720C9" w:rsidRPr="00026D4F" w:rsidRDefault="00B720C9" w:rsidP="00521E0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7BDDDAE" w14:textId="77777777" w:rsidR="00B720C9" w:rsidRPr="00026D4F" w:rsidRDefault="00B720C9" w:rsidP="00521E0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9EE226B" w14:textId="77777777" w:rsidR="00B720C9" w:rsidRPr="00026D4F" w:rsidRDefault="00B720C9" w:rsidP="00521E0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FAB4446" w14:textId="77777777" w:rsidR="00B720C9" w:rsidRPr="00026D4F" w:rsidRDefault="00B720C9" w:rsidP="00521E0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86736BB" w14:textId="77777777" w:rsidR="00B720C9" w:rsidRPr="00026D4F" w:rsidRDefault="00B720C9" w:rsidP="00521E0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4AAB5CCE" w14:textId="77777777" w:rsidR="00B720C9" w:rsidRPr="00026D4F" w:rsidRDefault="00B720C9" w:rsidP="00521E0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B141F82" w14:textId="77777777" w:rsidR="00B720C9" w:rsidRPr="00026D4F" w:rsidRDefault="00B720C9" w:rsidP="00521E0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3E097B72" w14:textId="77777777" w:rsidR="00B720C9" w:rsidRPr="00026D4F" w:rsidRDefault="00B720C9" w:rsidP="00521E0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CD18741" w14:textId="77777777" w:rsidR="00B720C9" w:rsidRPr="00026D4F" w:rsidRDefault="00B720C9" w:rsidP="00521E0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20C9" w:rsidRPr="00026D4F" w14:paraId="7C6C97A2" w14:textId="77777777" w:rsidTr="00521E02">
        <w:tc>
          <w:tcPr>
            <w:tcW w:w="3425" w:type="dxa"/>
            <w:hideMark/>
          </w:tcPr>
          <w:p w14:paraId="414DCE7A" w14:textId="77777777" w:rsidR="00B720C9" w:rsidRPr="00026D4F" w:rsidRDefault="00B720C9" w:rsidP="00521E02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60F6EC9E" w14:textId="098E3279" w:rsidR="00B720C9" w:rsidRPr="00026D4F" w:rsidRDefault="000772F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366,396</w:t>
            </w:r>
          </w:p>
        </w:tc>
        <w:tc>
          <w:tcPr>
            <w:tcW w:w="272" w:type="dxa"/>
          </w:tcPr>
          <w:p w14:paraId="7BE0627B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A2EF6E7" w14:textId="4DDC8547" w:rsidR="00B720C9" w:rsidRPr="00026D4F" w:rsidRDefault="000772F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366,396</w:t>
            </w:r>
          </w:p>
        </w:tc>
        <w:tc>
          <w:tcPr>
            <w:tcW w:w="272" w:type="dxa"/>
          </w:tcPr>
          <w:p w14:paraId="26C2DD40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CAEB838" w14:textId="77777777" w:rsidR="00B720C9" w:rsidRPr="00026D4F" w:rsidRDefault="00B720C9" w:rsidP="00521E02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5DDF942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FB04CAA" w14:textId="77777777" w:rsidR="00B720C9" w:rsidRPr="00026D4F" w:rsidRDefault="00B720C9" w:rsidP="00521E02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97A00FC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28847441" w14:textId="5304D1D0" w:rsidR="00B720C9" w:rsidRPr="00026D4F" w:rsidRDefault="00BE69B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366,396</w:t>
            </w:r>
          </w:p>
        </w:tc>
      </w:tr>
      <w:tr w:rsidR="00B720C9" w:rsidRPr="00026D4F" w14:paraId="444B58B5" w14:textId="77777777" w:rsidTr="00521E02">
        <w:trPr>
          <w:trHeight w:val="119"/>
        </w:trPr>
        <w:tc>
          <w:tcPr>
            <w:tcW w:w="3425" w:type="dxa"/>
            <w:hideMark/>
          </w:tcPr>
          <w:p w14:paraId="4CBBB0B5" w14:textId="77777777" w:rsidR="00B720C9" w:rsidRPr="00026D4F" w:rsidRDefault="00B720C9" w:rsidP="00521E02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5776F4AE" w14:textId="48628F13" w:rsidR="00B720C9" w:rsidRPr="00026D4F" w:rsidRDefault="000772F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120,780</w:t>
            </w:r>
          </w:p>
        </w:tc>
        <w:tc>
          <w:tcPr>
            <w:tcW w:w="272" w:type="dxa"/>
            <w:vAlign w:val="bottom"/>
          </w:tcPr>
          <w:p w14:paraId="0995AAC1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DC46509" w14:textId="67578A64" w:rsidR="00B720C9" w:rsidRPr="00026D4F" w:rsidRDefault="000772F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69,840</w:t>
            </w:r>
          </w:p>
        </w:tc>
        <w:tc>
          <w:tcPr>
            <w:tcW w:w="272" w:type="dxa"/>
            <w:vAlign w:val="bottom"/>
          </w:tcPr>
          <w:p w14:paraId="0264E995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461AE66" w14:textId="040DA8E7" w:rsidR="00B720C9" w:rsidRPr="00026D4F" w:rsidRDefault="000772F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50,940</w:t>
            </w:r>
          </w:p>
        </w:tc>
        <w:tc>
          <w:tcPr>
            <w:tcW w:w="241" w:type="dxa"/>
            <w:vAlign w:val="bottom"/>
          </w:tcPr>
          <w:p w14:paraId="626C84E1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8328606" w14:textId="77777777" w:rsidR="00B720C9" w:rsidRPr="00026D4F" w:rsidRDefault="00B720C9" w:rsidP="00521E02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454C8FA9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5302D6C" w14:textId="2A3800C6" w:rsidR="00B720C9" w:rsidRPr="00026D4F" w:rsidRDefault="00BE69B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120,780</w:t>
            </w:r>
          </w:p>
        </w:tc>
      </w:tr>
      <w:tr w:rsidR="00B720C9" w:rsidRPr="00026D4F" w14:paraId="2B8F244F" w14:textId="77777777" w:rsidTr="00993568">
        <w:tc>
          <w:tcPr>
            <w:tcW w:w="3425" w:type="dxa"/>
            <w:hideMark/>
          </w:tcPr>
          <w:p w14:paraId="1996F4BE" w14:textId="77777777" w:rsidR="00B720C9" w:rsidRPr="00026D4F" w:rsidRDefault="00B720C9" w:rsidP="00521E02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7E075" w14:textId="49DB7324" w:rsidR="00B720C9" w:rsidRPr="00026D4F" w:rsidRDefault="000772F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199,124</w:t>
            </w:r>
          </w:p>
        </w:tc>
        <w:tc>
          <w:tcPr>
            <w:tcW w:w="272" w:type="dxa"/>
          </w:tcPr>
          <w:p w14:paraId="2DAAD4A0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BDC17" w14:textId="02A46499" w:rsidR="00B720C9" w:rsidRPr="00026D4F" w:rsidRDefault="000772F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72,840</w:t>
            </w:r>
          </w:p>
        </w:tc>
        <w:tc>
          <w:tcPr>
            <w:tcW w:w="272" w:type="dxa"/>
          </w:tcPr>
          <w:p w14:paraId="1527094B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C38CC" w14:textId="65F5324C" w:rsidR="00B720C9" w:rsidRPr="00026D4F" w:rsidRDefault="00BE69B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135,159</w:t>
            </w:r>
          </w:p>
        </w:tc>
        <w:tc>
          <w:tcPr>
            <w:tcW w:w="241" w:type="dxa"/>
          </w:tcPr>
          <w:p w14:paraId="253BA694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245A4" w14:textId="77777777" w:rsidR="00B720C9" w:rsidRPr="00026D4F" w:rsidRDefault="00B720C9" w:rsidP="00521E02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6E6A887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C17F0" w14:textId="1EC1915A" w:rsidR="00B720C9" w:rsidRPr="00026D4F" w:rsidRDefault="00BE69B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207,999</w:t>
            </w:r>
          </w:p>
        </w:tc>
      </w:tr>
      <w:tr w:rsidR="00B720C9" w:rsidRPr="00026D4F" w14:paraId="026BAD8F" w14:textId="77777777" w:rsidTr="00993568">
        <w:tc>
          <w:tcPr>
            <w:tcW w:w="3425" w:type="dxa"/>
          </w:tcPr>
          <w:p w14:paraId="2D70C789" w14:textId="77777777" w:rsidR="00B720C9" w:rsidRPr="00026D4F" w:rsidRDefault="00B720C9" w:rsidP="00521E0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3AEA1" w14:textId="0E191C7C" w:rsidR="00B720C9" w:rsidRPr="00026D4F" w:rsidRDefault="000772F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686,300</w:t>
            </w:r>
          </w:p>
        </w:tc>
        <w:tc>
          <w:tcPr>
            <w:tcW w:w="272" w:type="dxa"/>
          </w:tcPr>
          <w:p w14:paraId="546F4ADA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6A68" w14:textId="55E7D4C1" w:rsidR="00B720C9" w:rsidRPr="00026D4F" w:rsidRDefault="000772F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509,076</w:t>
            </w:r>
          </w:p>
        </w:tc>
        <w:tc>
          <w:tcPr>
            <w:tcW w:w="272" w:type="dxa"/>
          </w:tcPr>
          <w:p w14:paraId="67D9F01F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DB505" w14:textId="396AFBCE" w:rsidR="00B720C9" w:rsidRPr="00026D4F" w:rsidRDefault="000772F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E69B5" w:rsidRPr="00026D4F">
              <w:rPr>
                <w:rFonts w:ascii="Angsana New" w:hAnsi="Angsana New"/>
                <w:b/>
                <w:bCs/>
                <w:sz w:val="24"/>
                <w:szCs w:val="24"/>
              </w:rPr>
              <w:t>86,099</w:t>
            </w:r>
          </w:p>
        </w:tc>
        <w:tc>
          <w:tcPr>
            <w:tcW w:w="241" w:type="dxa"/>
          </w:tcPr>
          <w:p w14:paraId="0A765FE7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9E7A6" w14:textId="77777777" w:rsidR="00B720C9" w:rsidRPr="00026D4F" w:rsidRDefault="00B720C9" w:rsidP="00521E02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048B721" w14:textId="77777777" w:rsidR="00B720C9" w:rsidRPr="00026D4F" w:rsidRDefault="00B720C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62F27" w14:textId="60D157FA" w:rsidR="00B720C9" w:rsidRPr="00026D4F" w:rsidRDefault="00BE69B5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695,175</w:t>
            </w:r>
          </w:p>
        </w:tc>
      </w:tr>
      <w:tr w:rsidR="00E85649" w:rsidRPr="00026D4F" w14:paraId="22BFDE68" w14:textId="77777777" w:rsidTr="00993568">
        <w:tc>
          <w:tcPr>
            <w:tcW w:w="3425" w:type="dxa"/>
          </w:tcPr>
          <w:p w14:paraId="2F2D88C8" w14:textId="77777777" w:rsidR="00E85649" w:rsidRPr="00026D4F" w:rsidRDefault="00E85649" w:rsidP="00521E0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0E51A0E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02543CE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0A722EE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6F3FBD3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59108EB0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B3EE940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67872AFE" w14:textId="77777777" w:rsidR="00E85649" w:rsidRPr="00026D4F" w:rsidRDefault="00E85649" w:rsidP="00521E02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7893E18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7720072A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85649" w:rsidRPr="00026D4F" w14:paraId="0EB44C9E" w14:textId="77777777" w:rsidTr="00993568">
        <w:tc>
          <w:tcPr>
            <w:tcW w:w="3425" w:type="dxa"/>
          </w:tcPr>
          <w:p w14:paraId="1A67415F" w14:textId="09E15C5B" w:rsidR="00E85649" w:rsidRPr="00026D4F" w:rsidRDefault="00E85649" w:rsidP="00521E0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643AB90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D1962D1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1F0CBEA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DCB7759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1AE52AC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27A669F3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63B6479" w14:textId="77777777" w:rsidR="00E85649" w:rsidRPr="00026D4F" w:rsidRDefault="00E85649" w:rsidP="00521E02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1F8A3D97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5699636" w14:textId="77777777" w:rsidR="00E85649" w:rsidRPr="00026D4F" w:rsidRDefault="00E85649" w:rsidP="00521E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93568" w:rsidRPr="00383E58" w14:paraId="44B36524" w14:textId="77777777" w:rsidTr="00993568">
        <w:tc>
          <w:tcPr>
            <w:tcW w:w="3425" w:type="dxa"/>
          </w:tcPr>
          <w:p w14:paraId="31AA2516" w14:textId="4E051B44" w:rsidR="00993568" w:rsidRPr="00026D4F" w:rsidRDefault="00993568" w:rsidP="0099356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675D7F4D" w14:textId="1A5EE902" w:rsidR="00993568" w:rsidRPr="00026D4F" w:rsidRDefault="00993568" w:rsidP="009935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470</w:t>
            </w:r>
          </w:p>
        </w:tc>
        <w:tc>
          <w:tcPr>
            <w:tcW w:w="272" w:type="dxa"/>
          </w:tcPr>
          <w:p w14:paraId="08E9A3AA" w14:textId="77777777" w:rsidR="00993568" w:rsidRPr="00026D4F" w:rsidRDefault="00993568" w:rsidP="009935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</w:tcPr>
          <w:p w14:paraId="06385973" w14:textId="461DA727" w:rsidR="00993568" w:rsidRPr="00026D4F" w:rsidRDefault="00993568" w:rsidP="009935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470</w:t>
            </w:r>
          </w:p>
        </w:tc>
        <w:tc>
          <w:tcPr>
            <w:tcW w:w="272" w:type="dxa"/>
          </w:tcPr>
          <w:p w14:paraId="3ACC3618" w14:textId="77777777" w:rsidR="00993568" w:rsidRPr="00026D4F" w:rsidRDefault="00993568" w:rsidP="009935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</w:tcPr>
          <w:p w14:paraId="4743FBBA" w14:textId="7AA24A32" w:rsidR="00993568" w:rsidRPr="00026D4F" w:rsidRDefault="00993568" w:rsidP="009935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61CF394" w14:textId="77777777" w:rsidR="00993568" w:rsidRPr="00026D4F" w:rsidRDefault="00993568" w:rsidP="009935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</w:tcPr>
          <w:p w14:paraId="6FB9228B" w14:textId="3F0567DC" w:rsidR="00993568" w:rsidRPr="00026D4F" w:rsidRDefault="00993568" w:rsidP="0099356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C6F2E07" w14:textId="77777777" w:rsidR="00993568" w:rsidRPr="00026D4F" w:rsidRDefault="00993568" w:rsidP="009935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bottom w:val="double" w:sz="4" w:space="0" w:color="auto"/>
              <w:right w:val="nil"/>
            </w:tcBorders>
          </w:tcPr>
          <w:p w14:paraId="40457C03" w14:textId="195368C5" w:rsidR="00993568" w:rsidRPr="00026D4F" w:rsidRDefault="00383E58" w:rsidP="009935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3E58">
              <w:rPr>
                <w:rFonts w:ascii="Angsana New" w:hAnsi="Angsana New"/>
                <w:b/>
                <w:bCs/>
                <w:sz w:val="24"/>
                <w:szCs w:val="24"/>
              </w:rPr>
              <w:t>470</w:t>
            </w:r>
          </w:p>
        </w:tc>
      </w:tr>
      <w:tr w:rsidR="00F40822" w:rsidRPr="00A21D14" w14:paraId="4A9BC789" w14:textId="77777777" w:rsidTr="00A321FF">
        <w:tc>
          <w:tcPr>
            <w:tcW w:w="3425" w:type="dxa"/>
          </w:tcPr>
          <w:p w14:paraId="3DD9D4DA" w14:textId="77777777" w:rsidR="00F40822" w:rsidRPr="00026D4F" w:rsidRDefault="00F40822" w:rsidP="00A321FF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9" w:type="dxa"/>
            <w:gridSpan w:val="9"/>
          </w:tcPr>
          <w:p w14:paraId="68C78DE7" w14:textId="77777777" w:rsidR="00F40822" w:rsidRPr="00026D4F" w:rsidRDefault="00F40822" w:rsidP="00A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E69B5" w:rsidRPr="00A21D14" w14:paraId="2E605BE1" w14:textId="77777777" w:rsidTr="00A321FF">
        <w:tc>
          <w:tcPr>
            <w:tcW w:w="3425" w:type="dxa"/>
          </w:tcPr>
          <w:p w14:paraId="22BC8655" w14:textId="18AC1B57" w:rsidR="00BE69B5" w:rsidRPr="00026D4F" w:rsidRDefault="00BE69B5" w:rsidP="00A321FF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5749" w:type="dxa"/>
            <w:gridSpan w:val="9"/>
          </w:tcPr>
          <w:p w14:paraId="357A42C5" w14:textId="77777777" w:rsidR="00BE69B5" w:rsidRPr="00026D4F" w:rsidRDefault="00BE69B5" w:rsidP="00A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E69B5" w:rsidRPr="00A21D14" w14:paraId="1AB8196E" w14:textId="77777777" w:rsidTr="00A321FF">
        <w:tc>
          <w:tcPr>
            <w:tcW w:w="3425" w:type="dxa"/>
            <w:hideMark/>
          </w:tcPr>
          <w:p w14:paraId="41B19830" w14:textId="77777777" w:rsidR="00BE69B5" w:rsidRPr="00026D4F" w:rsidRDefault="00BE69B5" w:rsidP="00A321F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26D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55282DEC" w14:textId="77777777" w:rsidR="00BE69B5" w:rsidRPr="00026D4F" w:rsidRDefault="00BE69B5" w:rsidP="00A321F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1769154" w14:textId="77777777" w:rsidR="00BE69B5" w:rsidRPr="00026D4F" w:rsidRDefault="00BE69B5" w:rsidP="00A321F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CB1E7C8" w14:textId="77777777" w:rsidR="00BE69B5" w:rsidRPr="00026D4F" w:rsidRDefault="00BE69B5" w:rsidP="00A321F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015BA34" w14:textId="77777777" w:rsidR="00BE69B5" w:rsidRPr="00026D4F" w:rsidRDefault="00BE69B5" w:rsidP="00A321F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2C9513F7" w14:textId="77777777" w:rsidR="00BE69B5" w:rsidRPr="00026D4F" w:rsidRDefault="00BE69B5" w:rsidP="00A321F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6E2BB19C" w14:textId="77777777" w:rsidR="00BE69B5" w:rsidRPr="00026D4F" w:rsidRDefault="00BE69B5" w:rsidP="00A321F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D49A76F" w14:textId="77777777" w:rsidR="00BE69B5" w:rsidRPr="00026D4F" w:rsidRDefault="00BE69B5" w:rsidP="00A321F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2DA9073F" w14:textId="77777777" w:rsidR="00BE69B5" w:rsidRPr="00026D4F" w:rsidRDefault="00BE69B5" w:rsidP="00A321F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4887BF06" w14:textId="77777777" w:rsidR="00BE69B5" w:rsidRPr="00026D4F" w:rsidRDefault="00BE69B5" w:rsidP="00A321F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69B5" w:rsidRPr="00A21D14" w14:paraId="6D324977" w14:textId="77777777" w:rsidTr="00A321FF">
        <w:tc>
          <w:tcPr>
            <w:tcW w:w="3425" w:type="dxa"/>
            <w:hideMark/>
          </w:tcPr>
          <w:p w14:paraId="23B4590B" w14:textId="77777777" w:rsidR="00BE69B5" w:rsidRPr="00026D4F" w:rsidRDefault="00BE69B5" w:rsidP="00A321F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026D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58C8CACB" w14:textId="58BE28BC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260,487</w:t>
            </w:r>
          </w:p>
        </w:tc>
        <w:tc>
          <w:tcPr>
            <w:tcW w:w="272" w:type="dxa"/>
          </w:tcPr>
          <w:p w14:paraId="2A18B8BF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174398D" w14:textId="60391692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260,487</w:t>
            </w:r>
          </w:p>
        </w:tc>
        <w:tc>
          <w:tcPr>
            <w:tcW w:w="272" w:type="dxa"/>
          </w:tcPr>
          <w:p w14:paraId="32D0989C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077B6FF8" w14:textId="2916631A" w:rsidR="00BE69B5" w:rsidRPr="00026D4F" w:rsidRDefault="00117F54" w:rsidP="00A321F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258321A9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2AF1C73" w14:textId="77777777" w:rsidR="00BE69B5" w:rsidRPr="00026D4F" w:rsidRDefault="00BE69B5" w:rsidP="00A321F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2E32945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FB2E619" w14:textId="0C956F69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260,487</w:t>
            </w:r>
          </w:p>
        </w:tc>
      </w:tr>
      <w:tr w:rsidR="00BE69B5" w:rsidRPr="00A21D14" w14:paraId="76A5FCB5" w14:textId="77777777" w:rsidTr="00A321FF">
        <w:trPr>
          <w:trHeight w:val="119"/>
        </w:trPr>
        <w:tc>
          <w:tcPr>
            <w:tcW w:w="3425" w:type="dxa"/>
            <w:hideMark/>
          </w:tcPr>
          <w:p w14:paraId="3D3938CA" w14:textId="77777777" w:rsidR="00BE69B5" w:rsidRPr="00026D4F" w:rsidRDefault="00BE69B5" w:rsidP="00A321F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57448036" w14:textId="18964AFF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197,600</w:t>
            </w:r>
          </w:p>
        </w:tc>
        <w:tc>
          <w:tcPr>
            <w:tcW w:w="272" w:type="dxa"/>
            <w:vAlign w:val="bottom"/>
          </w:tcPr>
          <w:p w14:paraId="79F787DB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823E082" w14:textId="63790E32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76,820</w:t>
            </w:r>
          </w:p>
        </w:tc>
        <w:tc>
          <w:tcPr>
            <w:tcW w:w="272" w:type="dxa"/>
            <w:vAlign w:val="bottom"/>
          </w:tcPr>
          <w:p w14:paraId="0368B020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2396762" w14:textId="64AE6150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69,840</w:t>
            </w:r>
          </w:p>
        </w:tc>
        <w:tc>
          <w:tcPr>
            <w:tcW w:w="241" w:type="dxa"/>
            <w:vAlign w:val="bottom"/>
          </w:tcPr>
          <w:p w14:paraId="4F3FF770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4045F8C" w14:textId="77777777" w:rsidR="00BE69B5" w:rsidRPr="00026D4F" w:rsidRDefault="00BE69B5" w:rsidP="00A321F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16D2723A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274D1EC" w14:textId="75915C5F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197,600</w:t>
            </w:r>
          </w:p>
        </w:tc>
      </w:tr>
      <w:tr w:rsidR="00BE69B5" w:rsidRPr="00A21D14" w14:paraId="6A084921" w14:textId="77777777" w:rsidTr="00993568">
        <w:tc>
          <w:tcPr>
            <w:tcW w:w="3425" w:type="dxa"/>
            <w:hideMark/>
          </w:tcPr>
          <w:p w14:paraId="58DCB1E0" w14:textId="77777777" w:rsidR="00BE69B5" w:rsidRPr="00026D4F" w:rsidRDefault="00BE69B5" w:rsidP="00A321F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0BD9C" w14:textId="426C2CEB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157,752</w:t>
            </w:r>
          </w:p>
        </w:tc>
        <w:tc>
          <w:tcPr>
            <w:tcW w:w="272" w:type="dxa"/>
          </w:tcPr>
          <w:p w14:paraId="2296DE58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C9330" w14:textId="160C6283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65,434</w:t>
            </w:r>
          </w:p>
        </w:tc>
        <w:tc>
          <w:tcPr>
            <w:tcW w:w="272" w:type="dxa"/>
          </w:tcPr>
          <w:p w14:paraId="79075B45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5672B" w14:textId="61762AE2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48,148</w:t>
            </w:r>
          </w:p>
        </w:tc>
        <w:tc>
          <w:tcPr>
            <w:tcW w:w="241" w:type="dxa"/>
          </w:tcPr>
          <w:p w14:paraId="4393B543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DA09C" w14:textId="77777777" w:rsidR="00BE69B5" w:rsidRPr="00026D4F" w:rsidRDefault="00BE69B5" w:rsidP="00A321F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E274F45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8F8A9" w14:textId="0587C170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D4F">
              <w:rPr>
                <w:rFonts w:ascii="Angsana New" w:hAnsi="Angsana New"/>
                <w:sz w:val="24"/>
                <w:szCs w:val="24"/>
              </w:rPr>
              <w:t>164,927</w:t>
            </w:r>
          </w:p>
        </w:tc>
      </w:tr>
      <w:tr w:rsidR="00BE69B5" w:rsidRPr="00A21D14" w14:paraId="54360D85" w14:textId="77777777" w:rsidTr="00993568">
        <w:tc>
          <w:tcPr>
            <w:tcW w:w="3425" w:type="dxa"/>
          </w:tcPr>
          <w:p w14:paraId="5AEA59BE" w14:textId="77777777" w:rsidR="00BE69B5" w:rsidRPr="00026D4F" w:rsidRDefault="00BE69B5" w:rsidP="00A321FF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1B74C" w14:textId="45E0BAD9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615,839</w:t>
            </w:r>
          </w:p>
        </w:tc>
        <w:tc>
          <w:tcPr>
            <w:tcW w:w="272" w:type="dxa"/>
          </w:tcPr>
          <w:p w14:paraId="6A61C050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BB7DF" w14:textId="6FA5074F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402,741</w:t>
            </w:r>
          </w:p>
        </w:tc>
        <w:tc>
          <w:tcPr>
            <w:tcW w:w="272" w:type="dxa"/>
          </w:tcPr>
          <w:p w14:paraId="1969B4B0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59324" w14:textId="16080FDA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117,988</w:t>
            </w:r>
          </w:p>
        </w:tc>
        <w:tc>
          <w:tcPr>
            <w:tcW w:w="241" w:type="dxa"/>
          </w:tcPr>
          <w:p w14:paraId="132A7F55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39CA5" w14:textId="77777777" w:rsidR="00BE69B5" w:rsidRPr="00026D4F" w:rsidRDefault="00BE69B5" w:rsidP="00A321F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87D4BB1" w14:textId="77777777" w:rsidR="00BE69B5" w:rsidRPr="00026D4F" w:rsidRDefault="00BE69B5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DB8C4" w14:textId="05DB2E2F" w:rsidR="00BE69B5" w:rsidRPr="00026D4F" w:rsidRDefault="00117F54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D4F">
              <w:rPr>
                <w:rFonts w:ascii="Angsana New" w:hAnsi="Angsana New"/>
                <w:b/>
                <w:bCs/>
                <w:sz w:val="24"/>
                <w:szCs w:val="24"/>
              </w:rPr>
              <w:t>623,014</w:t>
            </w:r>
          </w:p>
        </w:tc>
      </w:tr>
      <w:tr w:rsidR="00993568" w:rsidRPr="00A21D14" w14:paraId="3EA34D2E" w14:textId="77777777" w:rsidTr="00993568">
        <w:tc>
          <w:tcPr>
            <w:tcW w:w="3425" w:type="dxa"/>
          </w:tcPr>
          <w:p w14:paraId="08CD83B7" w14:textId="77777777" w:rsidR="00993568" w:rsidRPr="00026D4F" w:rsidRDefault="00993568" w:rsidP="00A321FF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F42BF93" w14:textId="77777777" w:rsidR="00993568" w:rsidRPr="00026D4F" w:rsidRDefault="00993568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EBC37CD" w14:textId="77777777" w:rsidR="00993568" w:rsidRPr="00026D4F" w:rsidRDefault="00993568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25B5A5AA" w14:textId="77777777" w:rsidR="00993568" w:rsidRPr="00026D4F" w:rsidRDefault="00993568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4A13DB4" w14:textId="77777777" w:rsidR="00993568" w:rsidRPr="00026D4F" w:rsidRDefault="00993568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78C8FF26" w14:textId="77777777" w:rsidR="00993568" w:rsidRPr="00026D4F" w:rsidRDefault="00993568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1F15010" w14:textId="77777777" w:rsidR="00993568" w:rsidRPr="00026D4F" w:rsidRDefault="00993568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1994803" w14:textId="77777777" w:rsidR="00993568" w:rsidRPr="00026D4F" w:rsidRDefault="00993568" w:rsidP="00A321FF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06C5888" w14:textId="77777777" w:rsidR="00993568" w:rsidRPr="00026D4F" w:rsidRDefault="00993568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378D3126" w14:textId="77777777" w:rsidR="00993568" w:rsidRPr="00026D4F" w:rsidRDefault="00993568" w:rsidP="00A321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78FD389C" w14:textId="7978CDE7" w:rsidR="00BA2A97" w:rsidRDefault="00E26585" w:rsidP="0011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2A80097C" w14:textId="77777777" w:rsidR="00BA2A97" w:rsidRDefault="00BA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3857DD4" w14:textId="40EAA5C4" w:rsidR="00A97DFF" w:rsidRPr="00A97DFF" w:rsidRDefault="003232B1" w:rsidP="00A9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F7D84" w:rsidRPr="003232B1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A2A97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="004F7D84" w:rsidRPr="003232B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E1B1A" w:rsidRPr="003232B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F7D84" w:rsidRPr="003232B1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F7D84" w:rsidRPr="003232B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D3CA3" w:rsidRPr="003232B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DA2C1B" w:rsidRPr="003232B1">
        <w:rPr>
          <w:rFonts w:asciiTheme="majorBidi" w:hAnsiTheme="majorBidi" w:cstheme="majorBidi"/>
          <w:i/>
          <w:iCs/>
          <w:sz w:val="30"/>
          <w:szCs w:val="30"/>
          <w:cs/>
        </w:rPr>
        <w:t>ด้าน</w:t>
      </w:r>
      <w:r w:rsidR="00915F93" w:rsidRPr="003232B1">
        <w:rPr>
          <w:rFonts w:asciiTheme="majorBidi" w:hAnsiTheme="majorBidi" w:cstheme="majorBidi" w:hint="cs"/>
          <w:i/>
          <w:iCs/>
          <w:sz w:val="30"/>
          <w:szCs w:val="30"/>
          <w:cs/>
        </w:rPr>
        <w:t>ตลาด</w:t>
      </w:r>
    </w:p>
    <w:p w14:paraId="1B3B7A83" w14:textId="77777777" w:rsidR="00AB18F1" w:rsidRDefault="00AB18F1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E0DBDD" w14:textId="1D7DAA7C" w:rsidR="00214BEA" w:rsidRPr="003232B1" w:rsidRDefault="00214BE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10A9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10A92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BE2A9A6" w14:textId="77777777" w:rsidR="00915F93" w:rsidRPr="000D4935" w:rsidRDefault="00915F93" w:rsidP="00290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452E73" w14:textId="3A8D2EFC" w:rsidR="00913BFC" w:rsidRPr="00913BFC" w:rsidRDefault="00BD526A" w:rsidP="0091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94E7B">
        <w:rPr>
          <w:rFonts w:ascii="Angsana New" w:hAnsi="Angsana New"/>
          <w:sz w:val="30"/>
          <w:szCs w:val="30"/>
        </w:rPr>
        <w:t>(</w:t>
      </w:r>
      <w:r w:rsidR="00BA2A97">
        <w:rPr>
          <w:rFonts w:ascii="Angsana New" w:hAnsi="Angsana New" w:hint="cs"/>
          <w:sz w:val="30"/>
          <w:szCs w:val="30"/>
          <w:cs/>
        </w:rPr>
        <w:t>ข</w:t>
      </w:r>
      <w:r w:rsidRPr="00F94E7B">
        <w:rPr>
          <w:rFonts w:ascii="Angsana New" w:hAnsi="Angsana New"/>
          <w:sz w:val="30"/>
          <w:szCs w:val="30"/>
        </w:rPr>
        <w:t>.</w:t>
      </w:r>
      <w:r w:rsidR="001E1B1A" w:rsidRPr="00F94E7B">
        <w:rPr>
          <w:rFonts w:ascii="Angsana New" w:hAnsi="Angsana New"/>
          <w:sz w:val="30"/>
          <w:szCs w:val="30"/>
        </w:rPr>
        <w:t>3</w:t>
      </w:r>
      <w:r w:rsidRPr="00F94E7B">
        <w:rPr>
          <w:rFonts w:ascii="Angsana New" w:hAnsi="Angsana New"/>
          <w:sz w:val="30"/>
          <w:szCs w:val="30"/>
        </w:rPr>
        <w:t>.</w:t>
      </w:r>
      <w:r w:rsidR="001E1B1A" w:rsidRPr="00F94E7B">
        <w:rPr>
          <w:rFonts w:ascii="Angsana New" w:hAnsi="Angsana New"/>
          <w:sz w:val="30"/>
          <w:szCs w:val="30"/>
        </w:rPr>
        <w:t>1</w:t>
      </w:r>
      <w:r w:rsidRPr="00F94E7B">
        <w:rPr>
          <w:rFonts w:ascii="Angsana New" w:hAnsi="Angsana New"/>
          <w:sz w:val="30"/>
          <w:szCs w:val="30"/>
        </w:rPr>
        <w:t>)</w:t>
      </w:r>
      <w:r w:rsidR="003232B1">
        <w:rPr>
          <w:rFonts w:ascii="Angsana New" w:hAnsi="Angsana New"/>
          <w:sz w:val="30"/>
          <w:szCs w:val="30"/>
          <w:cs/>
        </w:rPr>
        <w:tab/>
      </w:r>
      <w:r w:rsidRPr="00F94E7B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  <w:r w:rsidR="00321883" w:rsidRPr="00321883">
        <w:rPr>
          <w:rFonts w:ascii="Angsana New" w:hAnsi="Angsana New"/>
          <w:sz w:val="30"/>
          <w:szCs w:val="30"/>
        </w:rPr>
        <w:t xml:space="preserve"> </w:t>
      </w:r>
    </w:p>
    <w:p w14:paraId="4A6B7C2E" w14:textId="77777777" w:rsidR="008D42DA" w:rsidRPr="0075123E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097A90" w14:textId="34768C0A" w:rsidR="007536EF" w:rsidRPr="007A3FE5" w:rsidRDefault="007536EF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7A3FE5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Pr="007A3FE5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Pr="007A3FE5">
        <w:rPr>
          <w:rFonts w:asciiTheme="majorBidi" w:hAnsiTheme="majorBidi" w:cstheme="majorBidi" w:hint="cs"/>
          <w:sz w:val="30"/>
          <w:szCs w:val="30"/>
          <w:cs/>
        </w:rPr>
        <w:t>ด้านอัตราแลกเปลี่ยนที่เกี่ยวข้องกับการ</w:t>
      </w:r>
      <w:r w:rsidR="006C63BD">
        <w:rPr>
          <w:rFonts w:asciiTheme="majorBidi" w:hAnsiTheme="majorBidi" w:cstheme="majorBidi" w:hint="cs"/>
          <w:sz w:val="30"/>
          <w:szCs w:val="30"/>
          <w:cs/>
        </w:rPr>
        <w:t>นำเข้าวัตถุดิบและเครื่องจักร</w:t>
      </w:r>
      <w:r w:rsidR="00B072B6">
        <w:rPr>
          <w:rFonts w:asciiTheme="majorBidi" w:hAnsiTheme="majorBidi" w:cstheme="majorBidi" w:hint="cs"/>
          <w:sz w:val="30"/>
          <w:szCs w:val="30"/>
          <w:cs/>
        </w:rPr>
        <w:t>เป็นครั้งคราว</w:t>
      </w:r>
      <w:r w:rsidRPr="007A3FE5">
        <w:rPr>
          <w:rFonts w:asciiTheme="majorBidi" w:hAnsiTheme="majorBidi" w:cstheme="majorBidi" w:hint="cs"/>
          <w:sz w:val="30"/>
          <w:szCs w:val="30"/>
          <w:cs/>
        </w:rPr>
        <w:t>ที่เป็นสกุลเงินตราต่างประเทศ</w:t>
      </w:r>
      <w:r w:rsidR="007A3FE5" w:rsidRPr="007A3F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3FE5">
        <w:rPr>
          <w:rFonts w:asciiTheme="majorBidi" w:hAnsiTheme="majorBidi" w:cstheme="majorBidi" w:hint="cs"/>
          <w:sz w:val="30"/>
          <w:szCs w:val="30"/>
          <w:cs/>
        </w:rPr>
        <w:t>กลุ่มบริษัทใช้สัญญาซื้อเงินตราต่างประเทศล่วงหน้าเพื่อป้องกันความเสี่ยงใ</w:t>
      </w:r>
      <w:r w:rsidR="00B072B6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A3FE5">
        <w:rPr>
          <w:rFonts w:asciiTheme="majorBidi" w:hAnsiTheme="majorBidi" w:cstheme="majorBidi" w:hint="cs"/>
          <w:sz w:val="30"/>
          <w:szCs w:val="30"/>
          <w:cs/>
        </w:rPr>
        <w:t>หนี้สินทางการเงินในสกุลเงินตราต่างประเทศที่ครบกำหนดชำระน้อยกว่าหนึ่งปี</w:t>
      </w:r>
      <w:r w:rsidR="00B072B6">
        <w:rPr>
          <w:rFonts w:asciiTheme="majorBidi" w:hAnsiTheme="majorBidi" w:cstheme="majorBidi"/>
          <w:sz w:val="30"/>
          <w:szCs w:val="30"/>
        </w:rPr>
        <w:t xml:space="preserve"> </w:t>
      </w:r>
      <w:r w:rsidRPr="007A3FE5">
        <w:rPr>
          <w:rFonts w:asciiTheme="majorBidi" w:hAnsiTheme="majorBidi" w:cstheme="majorBidi" w:hint="cs"/>
          <w:sz w:val="30"/>
          <w:szCs w:val="30"/>
          <w:cs/>
        </w:rPr>
        <w:t>สัญญาซื้อเงินตราต่างประเทศล่วงหน้าที่ทำสัญญา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693CB956" w14:textId="77777777" w:rsidR="0017413E" w:rsidRDefault="0017413E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C1A75D" w14:textId="77777777" w:rsidR="002434EC" w:rsidRDefault="002434EC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C43B8DA" w14:textId="77777777" w:rsidR="002434EC" w:rsidRDefault="002434EC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849489" w14:textId="77777777" w:rsidR="002434EC" w:rsidRDefault="002434EC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A192FD" w14:textId="1D174A28" w:rsidR="002434EC" w:rsidRPr="000D4935" w:rsidRDefault="002434EC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2434EC" w:rsidRPr="000D4935" w:rsidSect="00D562F7">
          <w:headerReference w:type="default" r:id="rId22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144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440"/>
        <w:gridCol w:w="236"/>
        <w:gridCol w:w="1350"/>
        <w:gridCol w:w="270"/>
        <w:gridCol w:w="1264"/>
        <w:gridCol w:w="236"/>
        <w:gridCol w:w="1414"/>
        <w:gridCol w:w="270"/>
        <w:gridCol w:w="1260"/>
        <w:gridCol w:w="270"/>
        <w:gridCol w:w="1351"/>
      </w:tblGrid>
      <w:tr w:rsidR="00A65F52" w:rsidRPr="003E4FD6" w14:paraId="0F0D0272" w14:textId="77777777" w:rsidTr="0078057C">
        <w:trPr>
          <w:tblHeader/>
        </w:trPr>
        <w:tc>
          <w:tcPr>
            <w:tcW w:w="5040" w:type="dxa"/>
          </w:tcPr>
          <w:p w14:paraId="5E5092AE" w14:textId="77777777" w:rsidR="00A65F52" w:rsidRPr="003E4FD6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61" w:type="dxa"/>
            <w:gridSpan w:val="11"/>
          </w:tcPr>
          <w:p w14:paraId="50EF7FF7" w14:textId="4332FC9D" w:rsidR="00A65F52" w:rsidRPr="003E4FD6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5F52" w:rsidRPr="003E4FD6" w14:paraId="63E4F690" w14:textId="77777777" w:rsidTr="0078057C">
        <w:trPr>
          <w:tblHeader/>
        </w:trPr>
        <w:tc>
          <w:tcPr>
            <w:tcW w:w="5040" w:type="dxa"/>
          </w:tcPr>
          <w:p w14:paraId="495458B4" w14:textId="77777777" w:rsidR="00A65F52" w:rsidRPr="003E4FD6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60" w:type="dxa"/>
            <w:gridSpan w:val="5"/>
          </w:tcPr>
          <w:p w14:paraId="138D8C39" w14:textId="10D7DCCD" w:rsidR="00A65F52" w:rsidRPr="003E4FD6" w:rsidRDefault="001E1B1A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E26585" w:rsidRPr="003E4FD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36" w:type="dxa"/>
          </w:tcPr>
          <w:p w14:paraId="38491DC8" w14:textId="77777777" w:rsidR="00A65F52" w:rsidRPr="003E4FD6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65" w:type="dxa"/>
            <w:gridSpan w:val="5"/>
          </w:tcPr>
          <w:p w14:paraId="26BAB600" w14:textId="28AF40B5" w:rsidR="00A65F52" w:rsidRPr="003E4FD6" w:rsidRDefault="001E1B1A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E26585" w:rsidRPr="003E4FD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</w:tr>
      <w:tr w:rsidR="00A65F52" w:rsidRPr="003E4FD6" w14:paraId="368A3188" w14:textId="77777777" w:rsidTr="00E26585">
        <w:trPr>
          <w:tblHeader/>
        </w:trPr>
        <w:tc>
          <w:tcPr>
            <w:tcW w:w="5040" w:type="dxa"/>
          </w:tcPr>
          <w:p w14:paraId="091EE496" w14:textId="115B52FF" w:rsidR="00A65F52" w:rsidRPr="003E4FD6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สินทรัพย์และหนี้สินที่เป็นเงินตรา</w:t>
            </w:r>
            <w:r w:rsidR="000905B5" w:rsidRPr="003E4F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  <w:p w14:paraId="445DD4F6" w14:textId="035AD5F9" w:rsidR="00A65F52" w:rsidRPr="003E4FD6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E4F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ณ วันที่ </w:t>
            </w:r>
            <w:r w:rsidR="001E1B1A" w:rsidRPr="003E4F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3E4F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E4F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</w:tcPr>
          <w:p w14:paraId="57FABEA2" w14:textId="77777777" w:rsidR="00A65F52" w:rsidRPr="003E4FD6" w:rsidRDefault="00A65F52" w:rsidP="00E7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</w:t>
            </w:r>
          </w:p>
          <w:p w14:paraId="7EB11893" w14:textId="4A4CFE44" w:rsidR="00A65F52" w:rsidRPr="003E4FD6" w:rsidRDefault="00A65F52" w:rsidP="00E7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36" w:type="dxa"/>
          </w:tcPr>
          <w:p w14:paraId="6B08BD0E" w14:textId="77777777" w:rsidR="00A65F52" w:rsidRPr="003E4FD6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D3F26" w14:textId="77777777" w:rsidR="00A65F52" w:rsidRPr="003E4FD6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763C3D" w14:textId="4957ADA4" w:rsidR="00A65F52" w:rsidRPr="003E4FD6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</w:tcPr>
          <w:p w14:paraId="71F1B47E" w14:textId="77777777" w:rsidR="00A65F52" w:rsidRPr="003E4FD6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5A1D8D3" w14:textId="77777777" w:rsidR="00A65F52" w:rsidRPr="003E4FD6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12B2347" w14:textId="799DE673" w:rsidR="00A65F52" w:rsidRPr="003E4FD6" w:rsidRDefault="00A65F52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7"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</w:tcPr>
          <w:p w14:paraId="12371B7A" w14:textId="77777777" w:rsidR="00A65F52" w:rsidRPr="003E4FD6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37C69B2B" w14:textId="77777777" w:rsidR="00A65F52" w:rsidRPr="003E4FD6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</w:t>
            </w:r>
          </w:p>
          <w:p w14:paraId="2EF52FB0" w14:textId="593BA566" w:rsidR="00A65F52" w:rsidRPr="003E4FD6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286E2D43" w14:textId="77777777" w:rsidR="00A65F52" w:rsidRPr="003E4FD6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A244C3" w14:textId="77777777" w:rsidR="00A65F52" w:rsidRPr="003E4FD6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E5FF1F" w14:textId="40FFC65D" w:rsidR="00A65F52" w:rsidRPr="003E4FD6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เงินยูโร</w:t>
            </w:r>
          </w:p>
        </w:tc>
        <w:tc>
          <w:tcPr>
            <w:tcW w:w="270" w:type="dxa"/>
          </w:tcPr>
          <w:p w14:paraId="0F334510" w14:textId="47106B02" w:rsidR="00A65F52" w:rsidRPr="003E4FD6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5D4B300" w14:textId="77777777" w:rsidR="00A65F52" w:rsidRPr="003E4FD6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15C21D2" w14:textId="055F777C" w:rsidR="00A65F52" w:rsidRPr="003E4FD6" w:rsidRDefault="00A65F52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7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A44148" w:rsidRPr="003E4FD6" w14:paraId="0D6FDB8D" w14:textId="77777777" w:rsidTr="0078057C">
        <w:tc>
          <w:tcPr>
            <w:tcW w:w="5040" w:type="dxa"/>
          </w:tcPr>
          <w:p w14:paraId="602E7587" w14:textId="77777777" w:rsidR="00A44148" w:rsidRPr="003E4FD6" w:rsidRDefault="00A44148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1" w:type="dxa"/>
            <w:gridSpan w:val="11"/>
            <w:vAlign w:val="bottom"/>
          </w:tcPr>
          <w:p w14:paraId="7BC9F2AD" w14:textId="110D9BC6" w:rsidR="00A44148" w:rsidRPr="003E4FD6" w:rsidRDefault="00A44148" w:rsidP="00A4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3E4FD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3E4FD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E26585" w:rsidRPr="003E4FD6" w14:paraId="6AF09C57" w14:textId="77777777" w:rsidTr="00E26585">
        <w:tc>
          <w:tcPr>
            <w:tcW w:w="5040" w:type="dxa"/>
          </w:tcPr>
          <w:p w14:paraId="2E5C2025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33E2968" w14:textId="175DE446" w:rsidR="00E26585" w:rsidRPr="003E4FD6" w:rsidRDefault="005D4F9A" w:rsidP="007A0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19,164</w:t>
            </w:r>
          </w:p>
        </w:tc>
        <w:tc>
          <w:tcPr>
            <w:tcW w:w="236" w:type="dxa"/>
          </w:tcPr>
          <w:p w14:paraId="32C77092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365932" w14:textId="3E249DDD" w:rsidR="00E26585" w:rsidRPr="003E4FD6" w:rsidRDefault="00696E44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08A9EE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3BD62A24" w14:textId="295C15B9" w:rsidR="00E26585" w:rsidRPr="003E4FD6" w:rsidRDefault="00C82633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19,164</w:t>
            </w:r>
          </w:p>
        </w:tc>
        <w:tc>
          <w:tcPr>
            <w:tcW w:w="236" w:type="dxa"/>
          </w:tcPr>
          <w:p w14:paraId="167D9196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221B8C4F" w14:textId="53DBAE2D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7,876</w:t>
            </w:r>
          </w:p>
        </w:tc>
        <w:tc>
          <w:tcPr>
            <w:tcW w:w="270" w:type="dxa"/>
          </w:tcPr>
          <w:p w14:paraId="1CC75087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F3D759" w14:textId="3631D0E4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70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E27563" w14:textId="1CE4ADFF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406FBA5" w14:textId="77153198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7,876</w:t>
            </w:r>
          </w:p>
        </w:tc>
      </w:tr>
      <w:tr w:rsidR="00E26585" w:rsidRPr="003E4FD6" w14:paraId="49F1C07C" w14:textId="77777777" w:rsidTr="00E26585">
        <w:tc>
          <w:tcPr>
            <w:tcW w:w="5040" w:type="dxa"/>
          </w:tcPr>
          <w:p w14:paraId="2BAAA6AD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B715B" w14:textId="21B59F0D" w:rsidR="00E26585" w:rsidRPr="003E4FD6" w:rsidRDefault="00696E44" w:rsidP="007A0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236" w:type="dxa"/>
          </w:tcPr>
          <w:p w14:paraId="7038A193" w14:textId="77777777" w:rsidR="00E26585" w:rsidRPr="003E4FD6" w:rsidRDefault="00E26585" w:rsidP="007A0C00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9B655C" w14:textId="1DC9009A" w:rsidR="00E26585" w:rsidRPr="003E4FD6" w:rsidRDefault="00696E44" w:rsidP="00A42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8C560F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8CF19DB" w14:textId="4EE65D9A" w:rsidR="00E26585" w:rsidRPr="003E4FD6" w:rsidRDefault="00C82633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236" w:type="dxa"/>
          </w:tcPr>
          <w:p w14:paraId="3EEE83DD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C1FBDC6" w14:textId="7AF25F7E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270" w:type="dxa"/>
          </w:tcPr>
          <w:p w14:paraId="474C31C6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2BD620" w14:textId="0912E54B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9,278</w:t>
            </w:r>
          </w:p>
        </w:tc>
        <w:tc>
          <w:tcPr>
            <w:tcW w:w="270" w:type="dxa"/>
          </w:tcPr>
          <w:p w14:paraId="78C03F40" w14:textId="24991E4A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7471B9CC" w14:textId="6C5EFF0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9,447</w:t>
            </w:r>
          </w:p>
        </w:tc>
      </w:tr>
      <w:tr w:rsidR="00E26585" w:rsidRPr="003E4FD6" w14:paraId="62727647" w14:textId="77777777" w:rsidTr="00E26585">
        <w:tc>
          <w:tcPr>
            <w:tcW w:w="5040" w:type="dxa"/>
          </w:tcPr>
          <w:p w14:paraId="5A7229A4" w14:textId="637D4973" w:rsidR="00E26585" w:rsidRPr="003E4FD6" w:rsidRDefault="00E26585" w:rsidP="00E26585">
            <w:pPr>
              <w:pStyle w:val="BodyText"/>
              <w:tabs>
                <w:tab w:val="clear" w:pos="227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448FD7" w14:textId="42EBED14" w:rsidR="00E26585" w:rsidRPr="003E4FD6" w:rsidRDefault="00696E44" w:rsidP="007A0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20,130</w:t>
            </w:r>
          </w:p>
        </w:tc>
        <w:tc>
          <w:tcPr>
            <w:tcW w:w="236" w:type="dxa"/>
          </w:tcPr>
          <w:p w14:paraId="2E4F0732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3C5B5" w14:textId="4328DB34" w:rsidR="00E26585" w:rsidRPr="003E4FD6" w:rsidRDefault="00696E44" w:rsidP="00A42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54819A" w14:textId="77777777" w:rsidR="00E26585" w:rsidRPr="003E4FD6" w:rsidRDefault="00E26585" w:rsidP="00A42898">
            <w:pPr>
              <w:pStyle w:val="BodyText"/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7EDF356" w14:textId="17C00485" w:rsidR="00E26585" w:rsidRPr="003E4FD6" w:rsidRDefault="007A0C00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20,130</w:t>
            </w:r>
          </w:p>
        </w:tc>
        <w:tc>
          <w:tcPr>
            <w:tcW w:w="236" w:type="dxa"/>
          </w:tcPr>
          <w:p w14:paraId="0B9EC425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E9D183E" w14:textId="7A645811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8,045</w:t>
            </w:r>
          </w:p>
        </w:tc>
        <w:tc>
          <w:tcPr>
            <w:tcW w:w="270" w:type="dxa"/>
          </w:tcPr>
          <w:p w14:paraId="132D9335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9A6A01" w14:textId="110014F5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9,278</w:t>
            </w:r>
          </w:p>
        </w:tc>
        <w:tc>
          <w:tcPr>
            <w:tcW w:w="270" w:type="dxa"/>
          </w:tcPr>
          <w:p w14:paraId="3BB7A883" w14:textId="29C249EA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74B651A" w14:textId="24A581BD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17,323</w:t>
            </w:r>
          </w:p>
        </w:tc>
      </w:tr>
      <w:tr w:rsidR="00E26585" w:rsidRPr="003E4FD6" w14:paraId="6FF416B9" w14:textId="77777777" w:rsidTr="00E26585">
        <w:tc>
          <w:tcPr>
            <w:tcW w:w="5040" w:type="dxa"/>
          </w:tcPr>
          <w:p w14:paraId="1269C7C9" w14:textId="7B4B499F" w:rsidR="00E26585" w:rsidRPr="003E4FD6" w:rsidRDefault="00E26585" w:rsidP="00E2658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3E4FD6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3E4FD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3E4FD6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1440" w:type="dxa"/>
            <w:vAlign w:val="bottom"/>
          </w:tcPr>
          <w:p w14:paraId="5BC26802" w14:textId="413A91AC" w:rsidR="00E26585" w:rsidRPr="003E4FD6" w:rsidRDefault="009A37D7" w:rsidP="009A37D7">
            <w:pPr>
              <w:pStyle w:val="BodyText"/>
              <w:tabs>
                <w:tab w:val="clear" w:pos="227"/>
                <w:tab w:val="clear" w:pos="454"/>
                <w:tab w:val="clear" w:pos="907"/>
              </w:tabs>
              <w:spacing w:after="0"/>
              <w:ind w:right="3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="00696E44"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1D027F" w14:textId="77777777" w:rsidR="00E26585" w:rsidRPr="003E4FD6" w:rsidRDefault="00E26585" w:rsidP="00E2658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FF59FF3" w14:textId="1D6CE34B" w:rsidR="00E26585" w:rsidRPr="003E4FD6" w:rsidRDefault="00696E44" w:rsidP="00A42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(470)</w:t>
            </w:r>
          </w:p>
        </w:tc>
        <w:tc>
          <w:tcPr>
            <w:tcW w:w="270" w:type="dxa"/>
          </w:tcPr>
          <w:p w14:paraId="5D05F0A3" w14:textId="77777777" w:rsidR="00E26585" w:rsidRPr="003E4FD6" w:rsidRDefault="00E26585" w:rsidP="00E2658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7DAF323A" w14:textId="3A731BAE" w:rsidR="00E26585" w:rsidRPr="003E4FD6" w:rsidRDefault="007A0C00" w:rsidP="00A42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(470)</w:t>
            </w:r>
          </w:p>
        </w:tc>
        <w:tc>
          <w:tcPr>
            <w:tcW w:w="236" w:type="dxa"/>
          </w:tcPr>
          <w:p w14:paraId="232986D6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4526D25B" w14:textId="47962A29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9BC8A7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084F14" w14:textId="2902D11C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285" w:firstLine="255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60CD7D" w14:textId="6C2D8305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E481FAD" w14:textId="2DE30144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6585" w:rsidRPr="003E4FD6" w14:paraId="7A9AA641" w14:textId="77777777" w:rsidTr="00E26585">
        <w:tc>
          <w:tcPr>
            <w:tcW w:w="5040" w:type="dxa"/>
          </w:tcPr>
          <w:p w14:paraId="55AE23D0" w14:textId="3746D72B" w:rsidR="00E26585" w:rsidRPr="003E4FD6" w:rsidRDefault="00E26585" w:rsidP="00E26585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D5714" w14:textId="57F3C6F6" w:rsidR="00E26585" w:rsidRPr="003E4FD6" w:rsidRDefault="00696E44" w:rsidP="007A0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20,130</w:t>
            </w:r>
          </w:p>
        </w:tc>
        <w:tc>
          <w:tcPr>
            <w:tcW w:w="236" w:type="dxa"/>
          </w:tcPr>
          <w:p w14:paraId="54825D40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048ED" w14:textId="17C615BF" w:rsidR="00E26585" w:rsidRPr="003E4FD6" w:rsidRDefault="00C82633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(470)</w:t>
            </w:r>
          </w:p>
        </w:tc>
        <w:tc>
          <w:tcPr>
            <w:tcW w:w="270" w:type="dxa"/>
          </w:tcPr>
          <w:p w14:paraId="453A7C6C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B5E32" w14:textId="63B79EF8" w:rsidR="00E26585" w:rsidRPr="003E4FD6" w:rsidRDefault="007A0C00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19,660</w:t>
            </w:r>
          </w:p>
        </w:tc>
        <w:tc>
          <w:tcPr>
            <w:tcW w:w="236" w:type="dxa"/>
          </w:tcPr>
          <w:p w14:paraId="49254BFD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98FAF" w14:textId="377744E6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8,045</w:t>
            </w:r>
          </w:p>
        </w:tc>
        <w:tc>
          <w:tcPr>
            <w:tcW w:w="270" w:type="dxa"/>
          </w:tcPr>
          <w:p w14:paraId="524B6299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97FDF" w14:textId="56F147F3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9,278</w:t>
            </w:r>
          </w:p>
        </w:tc>
        <w:tc>
          <w:tcPr>
            <w:tcW w:w="270" w:type="dxa"/>
          </w:tcPr>
          <w:p w14:paraId="1D3A1F84" w14:textId="2D1F0B19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9F361" w14:textId="2AB9BA43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17,323</w:t>
            </w:r>
          </w:p>
        </w:tc>
      </w:tr>
      <w:tr w:rsidR="00E26585" w:rsidRPr="003E4FD6" w14:paraId="4367673D" w14:textId="77777777" w:rsidTr="00E26585">
        <w:trPr>
          <w:tblHeader/>
        </w:trPr>
        <w:tc>
          <w:tcPr>
            <w:tcW w:w="5040" w:type="dxa"/>
          </w:tcPr>
          <w:p w14:paraId="414DDF83" w14:textId="77777777" w:rsidR="00E26585" w:rsidRPr="003E4FD6" w:rsidRDefault="00E26585" w:rsidP="00E2658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847476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B74C4D5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B003C8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DF8C7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E243634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2E4061C0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76F2DC10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DF13F6E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1B5547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A33100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447D948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E26585" w:rsidRPr="003E4FD6" w14:paraId="41622576" w14:textId="77777777" w:rsidTr="0078057C">
        <w:trPr>
          <w:tblHeader/>
        </w:trPr>
        <w:tc>
          <w:tcPr>
            <w:tcW w:w="5040" w:type="dxa"/>
          </w:tcPr>
          <w:p w14:paraId="2B8D13C0" w14:textId="77777777" w:rsidR="00E26585" w:rsidRPr="003E4FD6" w:rsidRDefault="00E26585" w:rsidP="00E2658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61" w:type="dxa"/>
            <w:gridSpan w:val="11"/>
          </w:tcPr>
          <w:p w14:paraId="6BE4BE37" w14:textId="5B222565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6585" w:rsidRPr="003E4FD6" w14:paraId="22E17E27" w14:textId="77777777" w:rsidTr="0078057C">
        <w:trPr>
          <w:tblHeader/>
        </w:trPr>
        <w:tc>
          <w:tcPr>
            <w:tcW w:w="5040" w:type="dxa"/>
          </w:tcPr>
          <w:p w14:paraId="150EB808" w14:textId="77777777" w:rsidR="00E26585" w:rsidRPr="003E4FD6" w:rsidRDefault="00E26585" w:rsidP="00E2658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60" w:type="dxa"/>
            <w:gridSpan w:val="5"/>
          </w:tcPr>
          <w:p w14:paraId="0CEDC431" w14:textId="69E9DF12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36" w:type="dxa"/>
          </w:tcPr>
          <w:p w14:paraId="188C36E3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65" w:type="dxa"/>
            <w:gridSpan w:val="5"/>
          </w:tcPr>
          <w:p w14:paraId="153EBCE6" w14:textId="77A5EA8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2563</w:t>
            </w:r>
          </w:p>
        </w:tc>
      </w:tr>
      <w:tr w:rsidR="00E26585" w:rsidRPr="003E4FD6" w14:paraId="255EF8BB" w14:textId="77777777" w:rsidTr="00E26585">
        <w:trPr>
          <w:tblHeader/>
        </w:trPr>
        <w:tc>
          <w:tcPr>
            <w:tcW w:w="5040" w:type="dxa"/>
          </w:tcPr>
          <w:p w14:paraId="238A70EC" w14:textId="3136A9FE" w:rsidR="00E26585" w:rsidRPr="003E4FD6" w:rsidRDefault="00E26585" w:rsidP="00E2658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สินทรัพย์และหนี้สินที่เป็นเงินตราต่างประเทศ</w:t>
            </w:r>
          </w:p>
          <w:p w14:paraId="111AE361" w14:textId="62CC5559" w:rsidR="00E26585" w:rsidRPr="003E4FD6" w:rsidRDefault="00E26585" w:rsidP="00E26585">
            <w:pPr>
              <w:pStyle w:val="BodyText"/>
              <w:tabs>
                <w:tab w:val="clear" w:pos="22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ณ วันที่ </w:t>
            </w:r>
            <w:r w:rsidRPr="003E4F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E4F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</w:tcPr>
          <w:p w14:paraId="3A160E1E" w14:textId="182C7FE8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7B28660B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700D1A" w14:textId="232F73CC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B37582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</w:tcPr>
          <w:p w14:paraId="3AAFFEFA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7FA7E3F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7"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4BBDC2C" w14:textId="0FCA2C01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7"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</w:tcPr>
          <w:p w14:paraId="75FA5F05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2B11ABB5" w14:textId="7E339FD9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FF516A5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729440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B5514C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เงินยูโร</w:t>
            </w:r>
          </w:p>
        </w:tc>
        <w:tc>
          <w:tcPr>
            <w:tcW w:w="270" w:type="dxa"/>
          </w:tcPr>
          <w:p w14:paraId="06FCAB34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EA1F4F2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8606711" w14:textId="763E9C96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E26585" w:rsidRPr="003E4FD6" w14:paraId="5FA48C8B" w14:textId="77777777" w:rsidTr="0078057C">
        <w:tc>
          <w:tcPr>
            <w:tcW w:w="5040" w:type="dxa"/>
          </w:tcPr>
          <w:p w14:paraId="4D55F4AB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1" w:type="dxa"/>
            <w:gridSpan w:val="11"/>
            <w:vAlign w:val="bottom"/>
          </w:tcPr>
          <w:p w14:paraId="76EC3B1C" w14:textId="3C78EB90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3E4FD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3E4FD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E26585" w:rsidRPr="003E4FD6" w14:paraId="1DF06E4C" w14:textId="77777777" w:rsidTr="00E26585">
        <w:tc>
          <w:tcPr>
            <w:tcW w:w="5040" w:type="dxa"/>
          </w:tcPr>
          <w:p w14:paraId="079FC0BD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16B1CCF5" w14:textId="6DC30095" w:rsidR="00E26585" w:rsidRPr="003E4FD6" w:rsidRDefault="00EE071C" w:rsidP="00EE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19,164</w:t>
            </w:r>
          </w:p>
        </w:tc>
        <w:tc>
          <w:tcPr>
            <w:tcW w:w="236" w:type="dxa"/>
          </w:tcPr>
          <w:p w14:paraId="3E10929E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D59968" w14:textId="4764A40A" w:rsidR="00E26585" w:rsidRPr="003E4FD6" w:rsidRDefault="00172739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6AF4BC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68BB1FB8" w14:textId="68123A96" w:rsidR="00E26585" w:rsidRPr="003E4FD6" w:rsidRDefault="00CE6A7C" w:rsidP="00FC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19,164</w:t>
            </w:r>
          </w:p>
        </w:tc>
        <w:tc>
          <w:tcPr>
            <w:tcW w:w="236" w:type="dxa"/>
          </w:tcPr>
          <w:p w14:paraId="6DBCB347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7B369809" w14:textId="7039B089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7,876</w:t>
            </w:r>
          </w:p>
        </w:tc>
        <w:tc>
          <w:tcPr>
            <w:tcW w:w="270" w:type="dxa"/>
          </w:tcPr>
          <w:p w14:paraId="78738B2D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AF2B92" w14:textId="1D3DA2D4" w:rsidR="00E26585" w:rsidRPr="003E4FD6" w:rsidRDefault="00E26585" w:rsidP="00696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73B01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0D17133" w14:textId="19B05192" w:rsidR="00E26585" w:rsidRPr="003E4FD6" w:rsidRDefault="00E26585" w:rsidP="00696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7,876</w:t>
            </w:r>
          </w:p>
        </w:tc>
      </w:tr>
      <w:tr w:rsidR="00E26585" w:rsidRPr="003E4FD6" w14:paraId="1D29E410" w14:textId="77777777" w:rsidTr="00E26585">
        <w:tc>
          <w:tcPr>
            <w:tcW w:w="5040" w:type="dxa"/>
          </w:tcPr>
          <w:p w14:paraId="2BC41900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FE21B" w14:textId="32607EF3" w:rsidR="00E26585" w:rsidRPr="003E4FD6" w:rsidRDefault="004C59D0" w:rsidP="004C5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236" w:type="dxa"/>
          </w:tcPr>
          <w:p w14:paraId="1F91D5C4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C27D45" w14:textId="7AF5E12E" w:rsidR="00E26585" w:rsidRPr="003E4FD6" w:rsidRDefault="00172739" w:rsidP="00172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4C9B55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0CB70FC" w14:textId="33DF079A" w:rsidR="00E26585" w:rsidRPr="003E4FD6" w:rsidRDefault="00CE6A7C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236" w:type="dxa"/>
          </w:tcPr>
          <w:p w14:paraId="37BA491E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093DF04" w14:textId="61157D68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270" w:type="dxa"/>
          </w:tcPr>
          <w:p w14:paraId="43DF4B22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523769" w14:textId="07577AB9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9,278</w:t>
            </w:r>
          </w:p>
        </w:tc>
        <w:tc>
          <w:tcPr>
            <w:tcW w:w="270" w:type="dxa"/>
          </w:tcPr>
          <w:p w14:paraId="35249734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29AF15A" w14:textId="561542F6" w:rsidR="00E26585" w:rsidRPr="003E4FD6" w:rsidRDefault="00E26585" w:rsidP="00696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9,447</w:t>
            </w:r>
          </w:p>
        </w:tc>
      </w:tr>
      <w:tr w:rsidR="00E26585" w:rsidRPr="003E4FD6" w14:paraId="015E40F7" w14:textId="77777777" w:rsidTr="00E26585">
        <w:tc>
          <w:tcPr>
            <w:tcW w:w="5040" w:type="dxa"/>
          </w:tcPr>
          <w:p w14:paraId="1CD83DAD" w14:textId="332CC978" w:rsidR="00E26585" w:rsidRPr="003E4FD6" w:rsidRDefault="00E26585" w:rsidP="00E26585">
            <w:pPr>
              <w:pStyle w:val="BodyText"/>
              <w:tabs>
                <w:tab w:val="clear" w:pos="227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2E6B2" w14:textId="0551827C" w:rsidR="00E26585" w:rsidRPr="003E4FD6" w:rsidRDefault="004818BD" w:rsidP="00481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20,130</w:t>
            </w:r>
          </w:p>
        </w:tc>
        <w:tc>
          <w:tcPr>
            <w:tcW w:w="236" w:type="dxa"/>
          </w:tcPr>
          <w:p w14:paraId="06191422" w14:textId="77777777" w:rsidR="00E26585" w:rsidRPr="003E4FD6" w:rsidRDefault="00E26585" w:rsidP="004818B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260B2F" w14:textId="195C3932" w:rsidR="00E26585" w:rsidRPr="003E4FD6" w:rsidRDefault="00340BDF" w:rsidP="0034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87D1B5" w14:textId="77777777" w:rsidR="00E26585" w:rsidRPr="003E4FD6" w:rsidRDefault="00E26585" w:rsidP="00E265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4515E0D" w14:textId="62E7E2F8" w:rsidR="00E26585" w:rsidRPr="003E4FD6" w:rsidRDefault="00CE6A7C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20,130</w:t>
            </w:r>
          </w:p>
        </w:tc>
        <w:tc>
          <w:tcPr>
            <w:tcW w:w="236" w:type="dxa"/>
          </w:tcPr>
          <w:p w14:paraId="3091D7E3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613FE06" w14:textId="67C6C13D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8,045</w:t>
            </w:r>
          </w:p>
        </w:tc>
        <w:tc>
          <w:tcPr>
            <w:tcW w:w="270" w:type="dxa"/>
          </w:tcPr>
          <w:p w14:paraId="28050EDD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17F03A" w14:textId="6D7C32D5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9,278</w:t>
            </w:r>
          </w:p>
        </w:tc>
        <w:tc>
          <w:tcPr>
            <w:tcW w:w="270" w:type="dxa"/>
          </w:tcPr>
          <w:p w14:paraId="6267C6E5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55F70A98" w14:textId="17DB484D" w:rsidR="00E26585" w:rsidRPr="003E4FD6" w:rsidRDefault="00E26585" w:rsidP="00696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17,323</w:t>
            </w:r>
          </w:p>
        </w:tc>
      </w:tr>
      <w:tr w:rsidR="00E26585" w:rsidRPr="003E4FD6" w14:paraId="15D628A4" w14:textId="77777777" w:rsidTr="00E26585">
        <w:tc>
          <w:tcPr>
            <w:tcW w:w="5040" w:type="dxa"/>
          </w:tcPr>
          <w:p w14:paraId="29BF2B10" w14:textId="66D8BDCF" w:rsidR="00E26585" w:rsidRPr="003E4FD6" w:rsidRDefault="00E26585" w:rsidP="00E2658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3E4FD6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3E4FD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4F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3E4FD6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1440" w:type="dxa"/>
            <w:vAlign w:val="bottom"/>
          </w:tcPr>
          <w:p w14:paraId="25E3DC1B" w14:textId="0946F620" w:rsidR="00E26585" w:rsidRPr="003E4FD6" w:rsidRDefault="0016779B" w:rsidP="00167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="004D10FE"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7FC2BD" w14:textId="77777777" w:rsidR="00E26585" w:rsidRPr="003E4FD6" w:rsidRDefault="00E26585" w:rsidP="00E2658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5E98B7" w14:textId="05CCE75E" w:rsidR="00E26585" w:rsidRPr="003E4FD6" w:rsidRDefault="004D10FE" w:rsidP="005D4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20D" w:rsidRPr="003E4FD6">
              <w:rPr>
                <w:rFonts w:asciiTheme="majorBidi" w:hAnsiTheme="majorBidi" w:cstheme="majorBidi"/>
                <w:sz w:val="26"/>
                <w:szCs w:val="26"/>
              </w:rPr>
              <w:t>470</w:t>
            </w:r>
            <w:r w:rsidRPr="003E4FD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11565F9" w14:textId="77777777" w:rsidR="00E26585" w:rsidRPr="003E4FD6" w:rsidRDefault="00E26585" w:rsidP="00E2658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6BFCFCCD" w14:textId="5D9DBED7" w:rsidR="00E26585" w:rsidRPr="003E4FD6" w:rsidRDefault="00CE6A7C" w:rsidP="00FC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(470)</w:t>
            </w:r>
          </w:p>
        </w:tc>
        <w:tc>
          <w:tcPr>
            <w:tcW w:w="236" w:type="dxa"/>
          </w:tcPr>
          <w:p w14:paraId="637B3EE7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0A291CA2" w14:textId="6236EAFE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3C17DD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6C6F26" w14:textId="4B84AB2D" w:rsidR="00E26585" w:rsidRPr="003E4FD6" w:rsidRDefault="00E26585" w:rsidP="00696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F0D3EE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B30AFD3" w14:textId="2F44DA6B" w:rsidR="00E26585" w:rsidRPr="003E4FD6" w:rsidRDefault="00E26585" w:rsidP="00696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6585" w:rsidRPr="003E4FD6" w14:paraId="268A470C" w14:textId="77777777" w:rsidTr="00E26585">
        <w:tc>
          <w:tcPr>
            <w:tcW w:w="5040" w:type="dxa"/>
          </w:tcPr>
          <w:p w14:paraId="681CE66C" w14:textId="52E16A64" w:rsidR="00E26585" w:rsidRPr="003E4FD6" w:rsidRDefault="00E26585" w:rsidP="00E26585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0AC47" w14:textId="6DD360C3" w:rsidR="00E26585" w:rsidRPr="003E4FD6" w:rsidRDefault="00CE6A7C" w:rsidP="00CE6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20,130</w:t>
            </w:r>
          </w:p>
        </w:tc>
        <w:tc>
          <w:tcPr>
            <w:tcW w:w="236" w:type="dxa"/>
          </w:tcPr>
          <w:p w14:paraId="759E00F9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840D9" w14:textId="5FBA7792" w:rsidR="00E26585" w:rsidRPr="003E4FD6" w:rsidRDefault="004D10FE" w:rsidP="00696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(470)</w:t>
            </w:r>
          </w:p>
        </w:tc>
        <w:tc>
          <w:tcPr>
            <w:tcW w:w="270" w:type="dxa"/>
          </w:tcPr>
          <w:p w14:paraId="70FCB05A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6648E" w14:textId="7D0B3041" w:rsidR="00E26585" w:rsidRPr="003E4FD6" w:rsidRDefault="005D4F9A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19,660</w:t>
            </w:r>
          </w:p>
        </w:tc>
        <w:tc>
          <w:tcPr>
            <w:tcW w:w="236" w:type="dxa"/>
          </w:tcPr>
          <w:p w14:paraId="46BC6C22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D384E" w14:textId="5267C780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8,045</w:t>
            </w:r>
          </w:p>
        </w:tc>
        <w:tc>
          <w:tcPr>
            <w:tcW w:w="270" w:type="dxa"/>
          </w:tcPr>
          <w:p w14:paraId="55B5EE03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8D596" w14:textId="0307EEA0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9,278</w:t>
            </w:r>
          </w:p>
        </w:tc>
        <w:tc>
          <w:tcPr>
            <w:tcW w:w="270" w:type="dxa"/>
          </w:tcPr>
          <w:p w14:paraId="19A6B5EF" w14:textId="77777777" w:rsidR="00E26585" w:rsidRPr="003E4FD6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AAFE2" w14:textId="352632DD" w:rsidR="00E26585" w:rsidRPr="003E4FD6" w:rsidRDefault="00E26585" w:rsidP="00696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17,323</w:t>
            </w:r>
          </w:p>
        </w:tc>
      </w:tr>
    </w:tbl>
    <w:p w14:paraId="5902C8C8" w14:textId="69997BA1" w:rsidR="002771D4" w:rsidRPr="000D4935" w:rsidRDefault="002771D4" w:rsidP="00277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  <w:sectPr w:rsidR="002771D4" w:rsidRPr="000D4935" w:rsidSect="00D562F7">
          <w:headerReference w:type="default" r:id="rId2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0524A70" w14:textId="0C365DA3" w:rsidR="002A7D97" w:rsidRPr="002A7D97" w:rsidRDefault="009066E2" w:rsidP="002A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2F0996">
        <w:rPr>
          <w:rFonts w:ascii="Angsana New" w:hAnsi="Angsana New" w:hint="cs"/>
          <w:sz w:val="30"/>
          <w:szCs w:val="30"/>
          <w:cs/>
        </w:rPr>
        <w:t>ข</w:t>
      </w:r>
      <w:r w:rsidR="004F7D84" w:rsidRPr="00212EDE">
        <w:rPr>
          <w:rFonts w:ascii="Angsana New" w:hAnsi="Angsana New"/>
          <w:sz w:val="30"/>
          <w:szCs w:val="30"/>
        </w:rPr>
        <w:t>.</w:t>
      </w:r>
      <w:r w:rsidR="001E1B1A" w:rsidRPr="00212EDE">
        <w:rPr>
          <w:rFonts w:ascii="Angsana New" w:hAnsi="Angsana New"/>
          <w:sz w:val="30"/>
          <w:szCs w:val="30"/>
        </w:rPr>
        <w:t>3</w:t>
      </w:r>
      <w:r w:rsidR="00451893" w:rsidRPr="00212EDE">
        <w:rPr>
          <w:rFonts w:ascii="Angsana New" w:hAnsi="Angsana New"/>
          <w:sz w:val="30"/>
          <w:szCs w:val="30"/>
        </w:rPr>
        <w:t>.</w:t>
      </w:r>
      <w:r w:rsidR="001E1B1A" w:rsidRPr="00212EDE">
        <w:rPr>
          <w:rFonts w:ascii="Angsana New" w:hAnsi="Angsana New"/>
          <w:sz w:val="30"/>
          <w:szCs w:val="30"/>
        </w:rPr>
        <w:t>2</w:t>
      </w:r>
      <w:r w:rsidR="004F7D84" w:rsidRPr="00212EDE">
        <w:rPr>
          <w:rFonts w:ascii="Angsana New" w:hAnsi="Angsana New"/>
          <w:sz w:val="30"/>
          <w:szCs w:val="30"/>
        </w:rPr>
        <w:t>)</w:t>
      </w:r>
      <w:r w:rsidR="00487807">
        <w:rPr>
          <w:rFonts w:ascii="Angsana New" w:hAnsi="Angsana New"/>
          <w:sz w:val="30"/>
          <w:szCs w:val="30"/>
          <w:cs/>
        </w:rPr>
        <w:tab/>
      </w:r>
      <w:r w:rsidR="004F7D84" w:rsidRPr="00212EDE">
        <w:rPr>
          <w:rFonts w:ascii="Angsana New" w:hAnsi="Angsana New"/>
          <w:sz w:val="30"/>
          <w:szCs w:val="30"/>
          <w:cs/>
        </w:rPr>
        <w:t>ความเสี่ยงทางด้านอัตราดอกเบี้ย</w:t>
      </w:r>
    </w:p>
    <w:p w14:paraId="2A14D605" w14:textId="77777777" w:rsidR="003F4C0B" w:rsidRPr="00BA4591" w:rsidRDefault="003F4C0B" w:rsidP="0048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A1E4728" w14:textId="62F60610" w:rsidR="004F7D84" w:rsidRDefault="007F3847" w:rsidP="0048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7F3847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7F3847">
        <w:rPr>
          <w:rFonts w:ascii="Angsana New" w:hAnsi="Angsana New"/>
          <w:sz w:val="30"/>
          <w:szCs w:val="30"/>
        </w:rPr>
        <w:t xml:space="preserve"> </w:t>
      </w:r>
      <w:r w:rsidRPr="007F3847">
        <w:rPr>
          <w:rFonts w:ascii="Angsana New" w:hAnsi="Angsana New"/>
          <w:sz w:val="30"/>
          <w:szCs w:val="30"/>
          <w:cs/>
        </w:rPr>
        <w:t>เนื่องจากเงินกู้ยืม</w:t>
      </w:r>
      <w:r w:rsidRPr="007F3847">
        <w:rPr>
          <w:rFonts w:ascii="Angsana New" w:hAnsi="Angsana New" w:hint="cs"/>
          <w:sz w:val="30"/>
          <w:szCs w:val="30"/>
          <w:cs/>
        </w:rPr>
        <w:t xml:space="preserve"> (ดูหมายเหตุข้อ </w:t>
      </w:r>
      <w:r w:rsidRPr="007F3847">
        <w:rPr>
          <w:rFonts w:ascii="Angsana New" w:hAnsi="Angsana New"/>
          <w:sz w:val="30"/>
          <w:szCs w:val="30"/>
        </w:rPr>
        <w:t>12</w:t>
      </w:r>
      <w:r w:rsidR="004D4527">
        <w:rPr>
          <w:rFonts w:ascii="Angsana New" w:hAnsi="Angsana New"/>
          <w:sz w:val="30"/>
          <w:szCs w:val="30"/>
        </w:rPr>
        <w:t>)</w:t>
      </w:r>
      <w:r w:rsidR="00AD4505">
        <w:rPr>
          <w:rFonts w:ascii="Angsana New" w:hAnsi="Angsana New"/>
          <w:sz w:val="30"/>
          <w:szCs w:val="30"/>
        </w:rPr>
        <w:t xml:space="preserve"> </w:t>
      </w:r>
      <w:r w:rsidR="00AD4505">
        <w:rPr>
          <w:rFonts w:ascii="Angsana New" w:hAnsi="Angsana New" w:hint="cs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</w:t>
      </w:r>
    </w:p>
    <w:p w14:paraId="1B68ADC9" w14:textId="19DFC413" w:rsidR="00AD4505" w:rsidRPr="00BA4591" w:rsidRDefault="00AD4505" w:rsidP="0048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14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344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1008"/>
        <w:gridCol w:w="275"/>
        <w:gridCol w:w="1100"/>
        <w:gridCol w:w="275"/>
        <w:gridCol w:w="1100"/>
        <w:gridCol w:w="272"/>
        <w:gridCol w:w="1103"/>
      </w:tblGrid>
      <w:tr w:rsidR="00AD4505" w:rsidRPr="00836CF1" w14:paraId="26C78A9B" w14:textId="77777777" w:rsidTr="00BA4591">
        <w:trPr>
          <w:trHeight w:val="419"/>
          <w:tblHeader/>
        </w:trPr>
        <w:tc>
          <w:tcPr>
            <w:tcW w:w="3211" w:type="dxa"/>
            <w:hideMark/>
          </w:tcPr>
          <w:p w14:paraId="7E031E11" w14:textId="77777777" w:rsidR="00AD4505" w:rsidRPr="00BA4591" w:rsidRDefault="00AD4505" w:rsidP="00BB2AA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A45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83" w:type="dxa"/>
            <w:gridSpan w:val="3"/>
          </w:tcPr>
          <w:p w14:paraId="58A572D4" w14:textId="14CA485A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A459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5" w:type="dxa"/>
          </w:tcPr>
          <w:p w14:paraId="5E330435" w14:textId="77777777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75" w:type="dxa"/>
            <w:gridSpan w:val="3"/>
          </w:tcPr>
          <w:p w14:paraId="6635533F" w14:textId="60396450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A459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4505" w:rsidRPr="00836CF1" w14:paraId="22927A56" w14:textId="77777777" w:rsidTr="00BA4591">
        <w:trPr>
          <w:trHeight w:val="430"/>
          <w:tblHeader/>
        </w:trPr>
        <w:tc>
          <w:tcPr>
            <w:tcW w:w="3211" w:type="dxa"/>
            <w:hideMark/>
          </w:tcPr>
          <w:p w14:paraId="501D134E" w14:textId="77777777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5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A45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A45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08" w:type="dxa"/>
            <w:hideMark/>
          </w:tcPr>
          <w:p w14:paraId="067A7D9E" w14:textId="77777777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591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5" w:type="dxa"/>
          </w:tcPr>
          <w:p w14:paraId="2431C78E" w14:textId="77777777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hideMark/>
          </w:tcPr>
          <w:p w14:paraId="24C14C0F" w14:textId="77777777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59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5" w:type="dxa"/>
          </w:tcPr>
          <w:p w14:paraId="268F9B24" w14:textId="77777777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hideMark/>
          </w:tcPr>
          <w:p w14:paraId="6E3F76B0" w14:textId="77777777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591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13B92A23" w14:textId="77777777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hideMark/>
          </w:tcPr>
          <w:p w14:paraId="41923F48" w14:textId="77777777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59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AD4505" w:rsidRPr="00836CF1" w14:paraId="074D2451" w14:textId="77777777" w:rsidTr="00BA4591">
        <w:trPr>
          <w:trHeight w:val="397"/>
          <w:tblHeader/>
        </w:trPr>
        <w:tc>
          <w:tcPr>
            <w:tcW w:w="3211" w:type="dxa"/>
          </w:tcPr>
          <w:p w14:paraId="686BEC2A" w14:textId="0F4DC66F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3" w:type="dxa"/>
            <w:gridSpan w:val="7"/>
            <w:hideMark/>
          </w:tcPr>
          <w:p w14:paraId="0F4FE692" w14:textId="5EE8564E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A459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A459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A459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AD4505" w:rsidRPr="00836CF1" w14:paraId="2A8DBA8A" w14:textId="77777777" w:rsidTr="00BA4591">
        <w:trPr>
          <w:trHeight w:val="850"/>
        </w:trPr>
        <w:tc>
          <w:tcPr>
            <w:tcW w:w="3211" w:type="dxa"/>
            <w:hideMark/>
          </w:tcPr>
          <w:p w14:paraId="3576F086" w14:textId="1A221744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BA45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="00BA45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br/>
              <w:t xml:space="preserve">   </w:t>
            </w:r>
            <w:r w:rsidRPr="00BA45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ผันแปร</w:t>
            </w:r>
          </w:p>
        </w:tc>
        <w:tc>
          <w:tcPr>
            <w:tcW w:w="1008" w:type="dxa"/>
            <w:vAlign w:val="bottom"/>
          </w:tcPr>
          <w:p w14:paraId="2EF607E4" w14:textId="77777777" w:rsidR="00AD4505" w:rsidRPr="00BA4591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F998D0C" w14:textId="77777777" w:rsidR="00AD4505" w:rsidRPr="00BA4591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30C4C952" w14:textId="77777777" w:rsidR="00AD4505" w:rsidRPr="00BA4591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86C1EF7" w14:textId="77777777" w:rsidR="00AD4505" w:rsidRPr="00BA4591" w:rsidRDefault="00AD4505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36ECAAD8" w14:textId="77777777" w:rsidR="00AD4505" w:rsidRPr="00BA4591" w:rsidRDefault="00AD4505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center"/>
          </w:tcPr>
          <w:p w14:paraId="3062F464" w14:textId="77777777" w:rsidR="00AD4505" w:rsidRPr="00BA4591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5F466496" w14:textId="77777777" w:rsidR="00AD4505" w:rsidRPr="00BA4591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D4505" w:rsidRPr="00836CF1" w14:paraId="7D0B0D9E" w14:textId="77777777" w:rsidTr="00BA4591">
        <w:trPr>
          <w:trHeight w:val="397"/>
        </w:trPr>
        <w:tc>
          <w:tcPr>
            <w:tcW w:w="3211" w:type="dxa"/>
            <w:hideMark/>
          </w:tcPr>
          <w:p w14:paraId="712C7DA0" w14:textId="77777777" w:rsidR="00AD4505" w:rsidRPr="00BA4591" w:rsidRDefault="00AD4505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5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C44FB" w14:textId="2BEEB239" w:rsidR="00AD4505" w:rsidRPr="00BA4591" w:rsidRDefault="00BA4591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167,080</w:t>
            </w:r>
          </w:p>
        </w:tc>
        <w:tc>
          <w:tcPr>
            <w:tcW w:w="275" w:type="dxa"/>
            <w:vAlign w:val="center"/>
          </w:tcPr>
          <w:p w14:paraId="674F33B6" w14:textId="77777777" w:rsidR="00AD4505" w:rsidRPr="00BA4591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FC7D9" w14:textId="280A7474" w:rsidR="00AD4505" w:rsidRPr="00BA4591" w:rsidRDefault="00BA4591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257,700</w:t>
            </w:r>
          </w:p>
        </w:tc>
        <w:tc>
          <w:tcPr>
            <w:tcW w:w="275" w:type="dxa"/>
          </w:tcPr>
          <w:p w14:paraId="1522BDE8" w14:textId="77777777" w:rsidR="00AD4505" w:rsidRPr="00BA4591" w:rsidRDefault="00AD4505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C1A3C" w14:textId="408DE8E6" w:rsidR="00AD4505" w:rsidRPr="00BA4591" w:rsidRDefault="00BA4591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120,780</w:t>
            </w:r>
          </w:p>
        </w:tc>
        <w:tc>
          <w:tcPr>
            <w:tcW w:w="272" w:type="dxa"/>
            <w:vAlign w:val="center"/>
          </w:tcPr>
          <w:p w14:paraId="46E76F66" w14:textId="77777777" w:rsidR="00AD4505" w:rsidRPr="00BA4591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982C8" w14:textId="6882FEBE" w:rsidR="00AD4505" w:rsidRPr="00BA4591" w:rsidRDefault="00BA4591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197,600</w:t>
            </w:r>
          </w:p>
        </w:tc>
      </w:tr>
      <w:tr w:rsidR="00AD4505" w:rsidRPr="00836CF1" w14:paraId="65FE3E04" w14:textId="77777777" w:rsidTr="00BA4591">
        <w:trPr>
          <w:trHeight w:val="828"/>
        </w:trPr>
        <w:tc>
          <w:tcPr>
            <w:tcW w:w="3211" w:type="dxa"/>
          </w:tcPr>
          <w:p w14:paraId="3B836649" w14:textId="6F5CAFA0" w:rsidR="00AD4505" w:rsidRPr="00BA4591" w:rsidRDefault="00BA4591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BA459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  <w:t xml:space="preserve">   </w:t>
            </w:r>
            <w:r w:rsidRPr="00BA459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7C10E" w14:textId="42537FB5" w:rsidR="00AD4505" w:rsidRPr="00BA4591" w:rsidRDefault="00BA4591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167,080</w:t>
            </w:r>
          </w:p>
        </w:tc>
        <w:tc>
          <w:tcPr>
            <w:tcW w:w="275" w:type="dxa"/>
            <w:vAlign w:val="center"/>
          </w:tcPr>
          <w:p w14:paraId="4DB61B50" w14:textId="77777777" w:rsidR="00AD4505" w:rsidRPr="00BA4591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2B51C" w14:textId="299B959B" w:rsidR="00AD4505" w:rsidRPr="00BA4591" w:rsidRDefault="00BA4591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257,700</w:t>
            </w:r>
          </w:p>
        </w:tc>
        <w:tc>
          <w:tcPr>
            <w:tcW w:w="275" w:type="dxa"/>
          </w:tcPr>
          <w:p w14:paraId="402AE656" w14:textId="77777777" w:rsidR="00AD4505" w:rsidRPr="00BA4591" w:rsidRDefault="00AD4505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3520D" w14:textId="44786E24" w:rsidR="00AD4505" w:rsidRPr="00BA4591" w:rsidRDefault="00BA4591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120,780</w:t>
            </w:r>
          </w:p>
        </w:tc>
        <w:tc>
          <w:tcPr>
            <w:tcW w:w="272" w:type="dxa"/>
            <w:vAlign w:val="center"/>
          </w:tcPr>
          <w:p w14:paraId="6DFF8A45" w14:textId="77777777" w:rsidR="00AD4505" w:rsidRPr="00BA4591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87931" w14:textId="44AB5444" w:rsidR="00AD4505" w:rsidRPr="00BA4591" w:rsidRDefault="00BA4591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197,600</w:t>
            </w:r>
          </w:p>
        </w:tc>
      </w:tr>
    </w:tbl>
    <w:p w14:paraId="555F1FC5" w14:textId="77777777" w:rsidR="004F7D84" w:rsidRPr="00BA4591" w:rsidRDefault="004F7D84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D66AE65" w14:textId="10CA7933" w:rsidR="00AA0D28" w:rsidRPr="000D4935" w:rsidRDefault="004F7D84" w:rsidP="00B9374E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  <w:r w:rsidRPr="00B9374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B2067A9" w14:textId="77777777" w:rsidR="005C03D3" w:rsidRPr="00BA4591" w:rsidRDefault="005C03D3" w:rsidP="005C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473D4B7B" w14:textId="39B9431D" w:rsidR="004F7D84" w:rsidRPr="000D4935" w:rsidRDefault="004F7D84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นโยบายของคณะกรรมการ</w:t>
      </w:r>
      <w:r w:rsidRPr="000D4935">
        <w:rPr>
          <w:rFonts w:ascii="Angsana New" w:hAnsi="Angsana New" w:hint="cs"/>
          <w:sz w:val="30"/>
          <w:szCs w:val="30"/>
          <w:cs/>
        </w:rPr>
        <w:t>กลุ่ม</w:t>
      </w:r>
      <w:r w:rsidRPr="000D4935">
        <w:rPr>
          <w:rFonts w:ascii="Angsana New" w:hAnsi="Angsana New"/>
          <w:sz w:val="30"/>
          <w:szCs w:val="30"/>
          <w:cs/>
        </w:rPr>
        <w:t>บริษัท คือการรักษาระดับเงินลงทุนให้มั่นคงเพื่อรักษาความเชื่อมั่นของนักลงทุน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A4B8C" w:rsidRPr="007064BA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="006A4B8C" w:rsidRPr="007064BA">
        <w:rPr>
          <w:rFonts w:ascii="Angsana New" w:hAnsi="Angsana New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5D910DEB" w14:textId="20CFD959" w:rsidR="00B1767A" w:rsidRPr="00BA4591" w:rsidRDefault="00B1767A" w:rsidP="0024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255CBD65" w14:textId="77777777" w:rsidR="00013BB4" w:rsidRPr="000D4935" w:rsidRDefault="009938E0" w:rsidP="00B9374E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69E25D09" w14:textId="77777777" w:rsidR="00013BB4" w:rsidRPr="00BA4591" w:rsidRDefault="00013BB4" w:rsidP="0001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4E56FF4F" w14:textId="77777777" w:rsidR="009938E0" w:rsidRPr="000D4935" w:rsidRDefault="009938E0" w:rsidP="0099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A8D68BD" w14:textId="77777777" w:rsidR="009938E0" w:rsidRPr="00BA4591" w:rsidRDefault="009938E0" w:rsidP="0099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24"/>
          <w:szCs w:val="24"/>
        </w:rPr>
      </w:pPr>
    </w:p>
    <w:p w14:paraId="6B01A731" w14:textId="74C2BAA6" w:rsidR="00487807" w:rsidRDefault="009938E0" w:rsidP="00BA4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E1B1A" w:rsidRPr="000D4935">
        <w:rPr>
          <w:rFonts w:ascii="Angsana New" w:hAnsi="Angsana New"/>
          <w:sz w:val="30"/>
          <w:szCs w:val="30"/>
        </w:rPr>
        <w:t>19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sz w:val="30"/>
          <w:szCs w:val="30"/>
        </w:rPr>
        <w:t>2556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บริษัทได้ทำสัญญากับบริษัทในประเทศแห่งหนึ่ง โดยบริษัทดังกล่าวจะให้บริการและให้การสนับสนุนเท่าที่จำเป็นแก่บริษัทในด้านการผลิต การจัดจำหน่าย การตลาด การส่งเสริมการขาย และกิจกรรมการขายเครื่องดื่ม ซึ่งรวมถึงการรักษาภาพลักษณ์ของเครื่องหมายการค้าให้กับบริษัท ในการนี้บริษัทตกลงจ่ายค่าบริการเป็นจำนวนเงินตามที่ระบุในสัญญา สัญญานี้มีระยะเวลา </w:t>
      </w:r>
      <w:r w:rsidR="001E1B1A" w:rsidRPr="000D4935">
        <w:rPr>
          <w:rFonts w:ascii="Angsana New" w:hAnsi="Angsana New"/>
          <w:sz w:val="30"/>
          <w:szCs w:val="30"/>
        </w:rPr>
        <w:t>5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ปี เริ่มตั้งแต่วันที่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1E1B1A" w:rsidRPr="000D4935">
        <w:rPr>
          <w:rFonts w:ascii="Angsana New" w:hAnsi="Angsana New"/>
          <w:sz w:val="30"/>
          <w:szCs w:val="30"/>
        </w:rPr>
        <w:t>2557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และสิ้นสุดวันที่ </w:t>
      </w:r>
      <w:r w:rsidRPr="000D4935">
        <w:rPr>
          <w:rFonts w:ascii="Angsana New" w:hAnsi="Angsana New"/>
          <w:sz w:val="30"/>
          <w:szCs w:val="30"/>
          <w:cs/>
        </w:rPr>
        <w:br/>
      </w:r>
      <w:r w:rsidR="001E1B1A" w:rsidRPr="000D4935">
        <w:rPr>
          <w:rFonts w:ascii="Angsana New" w:hAnsi="Angsana New"/>
          <w:sz w:val="30"/>
          <w:szCs w:val="30"/>
        </w:rPr>
        <w:t>31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sz w:val="30"/>
          <w:szCs w:val="30"/>
        </w:rPr>
        <w:t>2561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และหากไม่มีการแจ้งยกเลิกสัญญาภายใน </w:t>
      </w:r>
      <w:r w:rsidR="001E1B1A" w:rsidRPr="000D4935">
        <w:rPr>
          <w:rFonts w:ascii="Angsana New" w:hAnsi="Angsana New"/>
          <w:sz w:val="30"/>
          <w:szCs w:val="30"/>
        </w:rPr>
        <w:t>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เดือน ก่อนสัญญาหมดอายุ ให้ถือว่าสัญญาฉบับนี้มีผลบังคับใช้อัตโนมัติอีกคราวละ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ปี</w:t>
      </w:r>
      <w:r w:rsidR="00487807">
        <w:rPr>
          <w:rFonts w:ascii="Angsana New" w:hAnsi="Angsana New"/>
          <w:sz w:val="30"/>
          <w:szCs w:val="30"/>
        </w:rPr>
        <w:br w:type="page"/>
      </w:r>
    </w:p>
    <w:p w14:paraId="4102AE6E" w14:textId="77777777" w:rsidR="00E557AE" w:rsidRPr="000D4935" w:rsidRDefault="00E557AE" w:rsidP="00B9374E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EEA7A6B" w14:textId="77777777" w:rsidR="00E557AE" w:rsidRPr="00F8139D" w:rsidRDefault="00E557AE" w:rsidP="006C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6"/>
        <w:gridCol w:w="1095"/>
        <w:gridCol w:w="270"/>
        <w:gridCol w:w="1171"/>
        <w:gridCol w:w="270"/>
        <w:gridCol w:w="1078"/>
        <w:gridCol w:w="270"/>
        <w:gridCol w:w="982"/>
      </w:tblGrid>
      <w:tr w:rsidR="000A10DE" w:rsidRPr="000D4935" w14:paraId="30D34B7F" w14:textId="77777777" w:rsidTr="002F0CFC">
        <w:trPr>
          <w:tblHeader/>
        </w:trPr>
        <w:tc>
          <w:tcPr>
            <w:tcW w:w="2227" w:type="pct"/>
          </w:tcPr>
          <w:p w14:paraId="24672726" w14:textId="77777777" w:rsidR="000A10DE" w:rsidRPr="000D4935" w:rsidRDefault="000A10DE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2455B333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6C86F91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6CBE74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CB0" w:rsidRPr="000D4935" w14:paraId="3BEC4798" w14:textId="77777777" w:rsidTr="002F0CFC">
        <w:trPr>
          <w:tblHeader/>
        </w:trPr>
        <w:tc>
          <w:tcPr>
            <w:tcW w:w="2227" w:type="pct"/>
          </w:tcPr>
          <w:p w14:paraId="35041B6F" w14:textId="77777777" w:rsidR="00EB4CB0" w:rsidRPr="000D4935" w:rsidRDefault="00EB4CB0" w:rsidP="00EB4CB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99D320F" w14:textId="2806CE1F" w:rsidR="00EB4CB0" w:rsidRPr="000D4935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1E966742" w14:textId="77777777" w:rsidR="00EB4CB0" w:rsidRPr="000D4935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04018F" w14:textId="2BF637AD" w:rsidR="00EB4CB0" w:rsidRPr="000D4935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3BC6F5E" w14:textId="77777777" w:rsidR="00EB4CB0" w:rsidRPr="000D4935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F092743" w14:textId="49A23F81" w:rsidR="00EB4CB0" w:rsidRPr="000D4935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7D34256E" w14:textId="77777777" w:rsidR="00EB4CB0" w:rsidRPr="000D4935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48CE2F9" w14:textId="59927588" w:rsidR="00EB4CB0" w:rsidRPr="000D4935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4CB0" w:rsidRPr="000D4935" w14:paraId="02E7BA16" w14:textId="77777777" w:rsidTr="002F0CFC">
        <w:trPr>
          <w:tblHeader/>
        </w:trPr>
        <w:tc>
          <w:tcPr>
            <w:tcW w:w="2227" w:type="pct"/>
          </w:tcPr>
          <w:p w14:paraId="72836397" w14:textId="77777777" w:rsidR="00EB4CB0" w:rsidRPr="000D4935" w:rsidRDefault="00EB4CB0" w:rsidP="00EB4CB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3" w:type="pct"/>
            <w:gridSpan w:val="7"/>
          </w:tcPr>
          <w:p w14:paraId="35907BBC" w14:textId="77777777" w:rsidR="00EB4CB0" w:rsidRPr="000D4935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560" w:rsidRPr="000D4935" w14:paraId="5AA1298E" w14:textId="77777777" w:rsidTr="002F0CFC">
        <w:trPr>
          <w:trHeight w:val="197"/>
        </w:trPr>
        <w:tc>
          <w:tcPr>
            <w:tcW w:w="2227" w:type="pct"/>
          </w:tcPr>
          <w:p w14:paraId="294A4898" w14:textId="44175FAC" w:rsidR="00754560" w:rsidRPr="000D4935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591" w:type="pct"/>
          </w:tcPr>
          <w:p w14:paraId="21CFBF65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EE46CE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51F20C2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3876BD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F2FF659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0A64F6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FD006C9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560" w:rsidRPr="000D4935" w14:paraId="68548320" w14:textId="77777777" w:rsidTr="002F0CFC">
        <w:tc>
          <w:tcPr>
            <w:tcW w:w="2227" w:type="pct"/>
          </w:tcPr>
          <w:p w14:paraId="2C7C5195" w14:textId="557168AC" w:rsidR="00754560" w:rsidRPr="000D4935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  <w:lang w:val="en-US"/>
              </w:rPr>
              <w:t>ภาระผูกพันตามสัญญาซื้อเครื่องจักร</w:t>
            </w:r>
          </w:p>
        </w:tc>
        <w:tc>
          <w:tcPr>
            <w:tcW w:w="591" w:type="pct"/>
          </w:tcPr>
          <w:p w14:paraId="3852823E" w14:textId="441F077D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05B5871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5B5CD1AC" w14:textId="397398D1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321</w:t>
            </w:r>
          </w:p>
        </w:tc>
        <w:tc>
          <w:tcPr>
            <w:tcW w:w="146" w:type="pct"/>
          </w:tcPr>
          <w:p w14:paraId="12E49F89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67C8FB65" w14:textId="756F2CFC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24614D7A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43E5F77E" w14:textId="27143482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0034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   -</w:t>
            </w:r>
          </w:p>
        </w:tc>
      </w:tr>
      <w:tr w:rsidR="00754560" w:rsidRPr="000D4935" w14:paraId="30F741F0" w14:textId="77777777" w:rsidTr="00E52BE2">
        <w:tc>
          <w:tcPr>
            <w:tcW w:w="2227" w:type="pct"/>
          </w:tcPr>
          <w:p w14:paraId="0D37411D" w14:textId="77777777" w:rsidR="00754560" w:rsidRPr="000D4935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</w:rPr>
              <w:t>ภา</w:t>
            </w:r>
            <w:r w:rsidRPr="000D4935">
              <w:rPr>
                <w:rFonts w:ascii="Angsana New" w:hAnsi="Angsana New" w:cs="Angsana New" w:hint="cs"/>
                <w:cs/>
                <w:lang w:val="en-US"/>
              </w:rPr>
              <w:t>ระผูกพันตามสัญญาส่วนปรับปรุงที่ดิน</w:t>
            </w:r>
          </w:p>
        </w:tc>
        <w:tc>
          <w:tcPr>
            <w:tcW w:w="591" w:type="pct"/>
          </w:tcPr>
          <w:p w14:paraId="1BC9AAE3" w14:textId="446DEA56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809</w:t>
            </w:r>
          </w:p>
        </w:tc>
        <w:tc>
          <w:tcPr>
            <w:tcW w:w="146" w:type="pct"/>
          </w:tcPr>
          <w:p w14:paraId="22AD8688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60ECE7E" w14:textId="61AF3D9A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690</w:t>
            </w:r>
          </w:p>
        </w:tc>
        <w:tc>
          <w:tcPr>
            <w:tcW w:w="146" w:type="pct"/>
          </w:tcPr>
          <w:p w14:paraId="3114B5BB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8C8773" w14:textId="35E4A6CA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809</w:t>
            </w:r>
          </w:p>
        </w:tc>
        <w:tc>
          <w:tcPr>
            <w:tcW w:w="146" w:type="pct"/>
          </w:tcPr>
          <w:p w14:paraId="64350950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B3274B" w14:textId="2396C1ED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690</w:t>
            </w:r>
          </w:p>
        </w:tc>
      </w:tr>
      <w:tr w:rsidR="00754560" w:rsidRPr="000D4935" w14:paraId="4255A6A1" w14:textId="77777777" w:rsidTr="00E52BE2">
        <w:trPr>
          <w:trHeight w:val="245"/>
        </w:trPr>
        <w:tc>
          <w:tcPr>
            <w:tcW w:w="2227" w:type="pct"/>
          </w:tcPr>
          <w:p w14:paraId="6FB9E368" w14:textId="77777777" w:rsidR="00754560" w:rsidRPr="000D4935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D4935">
              <w:rPr>
                <w:rFonts w:ascii="Angsana New" w:hAnsi="Angsana New" w:cs="Angsana New" w:hint="cs"/>
                <w:cs/>
              </w:rPr>
              <w:t>ภาระผูกพันตามสัญญาต่อเติมอาคาร</w:t>
            </w:r>
          </w:p>
        </w:tc>
        <w:tc>
          <w:tcPr>
            <w:tcW w:w="591" w:type="pct"/>
          </w:tcPr>
          <w:p w14:paraId="4955FF32" w14:textId="00142CC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4,057</w:t>
            </w:r>
          </w:p>
        </w:tc>
        <w:tc>
          <w:tcPr>
            <w:tcW w:w="146" w:type="pct"/>
          </w:tcPr>
          <w:p w14:paraId="032C0918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B658EB9" w14:textId="6239AC5D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8,155</w:t>
            </w:r>
          </w:p>
        </w:tc>
        <w:tc>
          <w:tcPr>
            <w:tcW w:w="146" w:type="pct"/>
          </w:tcPr>
          <w:p w14:paraId="1221211C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1BFFE7BF" w14:textId="3EC1A452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4,057</w:t>
            </w:r>
          </w:p>
        </w:tc>
        <w:tc>
          <w:tcPr>
            <w:tcW w:w="146" w:type="pct"/>
          </w:tcPr>
          <w:p w14:paraId="436A432F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A02FC6" w14:textId="612F9720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8,155</w:t>
            </w:r>
          </w:p>
        </w:tc>
      </w:tr>
      <w:tr w:rsidR="00754560" w:rsidRPr="000D4935" w14:paraId="0EECC302" w14:textId="77777777" w:rsidTr="00CA1550">
        <w:trPr>
          <w:trHeight w:val="245"/>
        </w:trPr>
        <w:tc>
          <w:tcPr>
            <w:tcW w:w="2227" w:type="pct"/>
          </w:tcPr>
          <w:p w14:paraId="6336F2F8" w14:textId="55E0A9A1" w:rsidR="00754560" w:rsidRPr="000D4935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591" w:type="pct"/>
          </w:tcPr>
          <w:p w14:paraId="4E14089B" w14:textId="21068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1,113</w:t>
            </w:r>
          </w:p>
        </w:tc>
        <w:tc>
          <w:tcPr>
            <w:tcW w:w="146" w:type="pct"/>
          </w:tcPr>
          <w:p w14:paraId="719B0D74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460119A" w14:textId="754A592C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3,635</w:t>
            </w:r>
          </w:p>
        </w:tc>
        <w:tc>
          <w:tcPr>
            <w:tcW w:w="146" w:type="pct"/>
          </w:tcPr>
          <w:p w14:paraId="54902187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3863170E" w14:textId="25C9BBD3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1,113</w:t>
            </w:r>
          </w:p>
        </w:tc>
        <w:tc>
          <w:tcPr>
            <w:tcW w:w="146" w:type="pct"/>
          </w:tcPr>
          <w:p w14:paraId="4C7833D9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A69FBC7" w14:textId="292323CD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3,635</w:t>
            </w:r>
          </w:p>
        </w:tc>
      </w:tr>
      <w:tr w:rsidR="00754560" w:rsidRPr="000D4935" w14:paraId="1CB24477" w14:textId="77777777" w:rsidTr="00CA1550">
        <w:trPr>
          <w:trHeight w:val="245"/>
        </w:trPr>
        <w:tc>
          <w:tcPr>
            <w:tcW w:w="2227" w:type="pct"/>
          </w:tcPr>
          <w:p w14:paraId="1559BAD6" w14:textId="4083ED45" w:rsidR="00754560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3635F">
              <w:rPr>
                <w:rFonts w:ascii="Angsana New" w:hAnsi="Angsana New" w:cs="Angsana New"/>
                <w:cs/>
              </w:rPr>
              <w:t>ภาระผูกพันตามสัญญา</w:t>
            </w:r>
            <w:r>
              <w:rPr>
                <w:rFonts w:ascii="Angsana New" w:hAnsi="Angsana New" w:cs="Angsana New" w:hint="cs"/>
                <w:cs/>
              </w:rPr>
              <w:t>ติดตั้งระบบสารสนเทศ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E615F9C" w14:textId="1287AA6A" w:rsidR="00754560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157</w:t>
            </w:r>
          </w:p>
        </w:tc>
        <w:tc>
          <w:tcPr>
            <w:tcW w:w="146" w:type="pct"/>
          </w:tcPr>
          <w:p w14:paraId="689DC287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73CB39A" w14:textId="1D713575" w:rsidR="00754560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EC2C667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14244BE" w14:textId="473765EB" w:rsidR="00754560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942</w:t>
            </w:r>
          </w:p>
        </w:tc>
        <w:tc>
          <w:tcPr>
            <w:tcW w:w="146" w:type="pct"/>
          </w:tcPr>
          <w:p w14:paraId="7654195E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135E1E04" w14:textId="5A3424B6" w:rsidR="00754560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754560" w:rsidRPr="000D4935" w14:paraId="4D19344B" w14:textId="77777777" w:rsidTr="00952E07">
        <w:trPr>
          <w:trHeight w:val="245"/>
        </w:trPr>
        <w:tc>
          <w:tcPr>
            <w:tcW w:w="2227" w:type="pct"/>
          </w:tcPr>
          <w:p w14:paraId="62ED243A" w14:textId="69101F91" w:rsidR="00754560" w:rsidRPr="000D4935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E93B0AB" w14:textId="7DDF06C1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42ED63AB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8155EE7" w14:textId="3BBA5D7A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12,801</w:t>
            </w:r>
          </w:p>
        </w:tc>
        <w:tc>
          <w:tcPr>
            <w:tcW w:w="146" w:type="pct"/>
          </w:tcPr>
          <w:p w14:paraId="56E69E35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8502C5F" w14:textId="1250CBFB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92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66C31F89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669DC19B" w14:textId="48A7FA88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12,480</w:t>
            </w:r>
          </w:p>
        </w:tc>
      </w:tr>
      <w:tr w:rsidR="00754560" w:rsidRPr="000D4935" w14:paraId="6DD06B00" w14:textId="77777777" w:rsidTr="00952E07">
        <w:trPr>
          <w:trHeight w:val="245"/>
        </w:trPr>
        <w:tc>
          <w:tcPr>
            <w:tcW w:w="2227" w:type="pct"/>
          </w:tcPr>
          <w:p w14:paraId="4BD2CC08" w14:textId="77777777" w:rsidR="00754560" w:rsidRPr="000D4935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0EA3960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A81C59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0546191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02FCC58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4BF2F8D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8FF70F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0F05D531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54560" w:rsidRPr="000D4935" w14:paraId="49227968" w14:textId="77777777" w:rsidTr="002F0CFC">
        <w:trPr>
          <w:trHeight w:val="245"/>
        </w:trPr>
        <w:tc>
          <w:tcPr>
            <w:tcW w:w="2227" w:type="pct"/>
          </w:tcPr>
          <w:p w14:paraId="6AE65750" w14:textId="33CEF7E1" w:rsidR="00754560" w:rsidRPr="000D4935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ภาระผูกพันอื่นๆ</w:t>
            </w:r>
          </w:p>
        </w:tc>
        <w:tc>
          <w:tcPr>
            <w:tcW w:w="591" w:type="pct"/>
          </w:tcPr>
          <w:p w14:paraId="21B07653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09B8151D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760EAD88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2C243CDC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053F808B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03305F2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7078109E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</w:tr>
      <w:tr w:rsidR="00754560" w:rsidRPr="000D4935" w14:paraId="6C494577" w14:textId="77777777" w:rsidTr="00CE309E">
        <w:trPr>
          <w:trHeight w:val="245"/>
        </w:trPr>
        <w:tc>
          <w:tcPr>
            <w:tcW w:w="2227" w:type="pct"/>
          </w:tcPr>
          <w:p w14:paraId="35020E90" w14:textId="431CEEE4" w:rsidR="00754560" w:rsidRPr="000D4935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91" w:type="pct"/>
          </w:tcPr>
          <w:p w14:paraId="2AF567E8" w14:textId="4B16CA00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064B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470</w:t>
            </w:r>
          </w:p>
        </w:tc>
        <w:tc>
          <w:tcPr>
            <w:tcW w:w="146" w:type="pct"/>
          </w:tcPr>
          <w:p w14:paraId="239FEE99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499129B7" w14:textId="74D1A566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FA2BEB" w14:textId="77777777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7873B96C" w14:textId="6534CFC2" w:rsidR="00754560" w:rsidRPr="007064BA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064B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470</w:t>
            </w:r>
          </w:p>
        </w:tc>
        <w:tc>
          <w:tcPr>
            <w:tcW w:w="146" w:type="pct"/>
          </w:tcPr>
          <w:p w14:paraId="0A9D6963" w14:textId="77777777" w:rsidR="00754560" w:rsidRPr="007064BA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3E0A5E6" w14:textId="7B9C2D54" w:rsidR="00754560" w:rsidRPr="000D4935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F0996" w:rsidRPr="002F0996" w14:paraId="7D9B3E84" w14:textId="77777777" w:rsidTr="00CE309E">
        <w:trPr>
          <w:trHeight w:val="245"/>
        </w:trPr>
        <w:tc>
          <w:tcPr>
            <w:tcW w:w="2227" w:type="pct"/>
          </w:tcPr>
          <w:p w14:paraId="0D53ABF7" w14:textId="13A99F1C" w:rsidR="002F0996" w:rsidRPr="002F0996" w:rsidRDefault="002F0996" w:rsidP="002F0996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591" w:type="pct"/>
          </w:tcPr>
          <w:p w14:paraId="5DF8D48E" w14:textId="0DADBC00" w:rsidR="002F0996" w:rsidRPr="002F0996" w:rsidRDefault="002F0996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09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1,345</w:t>
            </w:r>
          </w:p>
        </w:tc>
        <w:tc>
          <w:tcPr>
            <w:tcW w:w="146" w:type="pct"/>
          </w:tcPr>
          <w:p w14:paraId="2DFF43C6" w14:textId="77777777" w:rsidR="002F0996" w:rsidRPr="002F0996" w:rsidRDefault="002F0996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34D7C3E5" w14:textId="5D11F283" w:rsidR="002F0996" w:rsidRPr="002F0996" w:rsidRDefault="002F0996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09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5,659</w:t>
            </w:r>
          </w:p>
        </w:tc>
        <w:tc>
          <w:tcPr>
            <w:tcW w:w="146" w:type="pct"/>
          </w:tcPr>
          <w:p w14:paraId="5482EE2C" w14:textId="77777777" w:rsidR="002F0996" w:rsidRPr="002F0996" w:rsidRDefault="002F0996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DF800DA" w14:textId="1491735E" w:rsidR="002F0996" w:rsidRPr="002F0996" w:rsidRDefault="002F0996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09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1,290</w:t>
            </w:r>
          </w:p>
        </w:tc>
        <w:tc>
          <w:tcPr>
            <w:tcW w:w="146" w:type="pct"/>
          </w:tcPr>
          <w:p w14:paraId="6E457020" w14:textId="77777777" w:rsidR="002F0996" w:rsidRPr="002F0996" w:rsidRDefault="002F0996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EB8005" w14:textId="2B03A694" w:rsidR="002F0996" w:rsidRPr="002F0996" w:rsidRDefault="002F0996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09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5,497</w:t>
            </w:r>
          </w:p>
        </w:tc>
      </w:tr>
      <w:tr w:rsidR="00CE309E" w:rsidRPr="002F0996" w14:paraId="6FD76F43" w14:textId="77777777" w:rsidTr="000B62C5">
        <w:trPr>
          <w:trHeight w:val="245"/>
        </w:trPr>
        <w:tc>
          <w:tcPr>
            <w:tcW w:w="2227" w:type="pct"/>
          </w:tcPr>
          <w:p w14:paraId="4E7A5077" w14:textId="5CBC800F" w:rsidR="00CE309E" w:rsidRDefault="00CE309E" w:rsidP="002F0996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56DB3FB" w14:textId="238BB440" w:rsidR="00CE309E" w:rsidRPr="000B62C5" w:rsidRDefault="00CE309E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B62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31,729</w:t>
            </w:r>
          </w:p>
        </w:tc>
        <w:tc>
          <w:tcPr>
            <w:tcW w:w="146" w:type="pct"/>
            <w:shd w:val="clear" w:color="auto" w:fill="auto"/>
          </w:tcPr>
          <w:p w14:paraId="1C9E7A5B" w14:textId="77777777" w:rsidR="00CE309E" w:rsidRPr="000B62C5" w:rsidRDefault="00CE309E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06C8A431" w14:textId="71EB6D92" w:rsidR="00CE309E" w:rsidRPr="000B62C5" w:rsidRDefault="00CE309E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B62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24,006</w:t>
            </w:r>
          </w:p>
        </w:tc>
        <w:tc>
          <w:tcPr>
            <w:tcW w:w="146" w:type="pct"/>
            <w:shd w:val="clear" w:color="auto" w:fill="auto"/>
          </w:tcPr>
          <w:p w14:paraId="5A4FA8F1" w14:textId="77777777" w:rsidR="00CE309E" w:rsidRPr="000B62C5" w:rsidRDefault="00CE309E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D1107C8" w14:textId="7FC136C7" w:rsidR="00CE309E" w:rsidRPr="000B62C5" w:rsidRDefault="00CE309E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B62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31,729</w:t>
            </w:r>
          </w:p>
        </w:tc>
        <w:tc>
          <w:tcPr>
            <w:tcW w:w="146" w:type="pct"/>
            <w:shd w:val="clear" w:color="auto" w:fill="auto"/>
          </w:tcPr>
          <w:p w14:paraId="51646284" w14:textId="77777777" w:rsidR="00CE309E" w:rsidRPr="000B62C5" w:rsidRDefault="00CE309E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13243A26" w14:textId="257F5300" w:rsidR="00CE309E" w:rsidRPr="000B62C5" w:rsidRDefault="00CE309E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B62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24,006</w:t>
            </w:r>
          </w:p>
        </w:tc>
      </w:tr>
      <w:tr w:rsidR="00DE47F5" w:rsidRPr="002F0996" w14:paraId="6481857C" w14:textId="77777777" w:rsidTr="00DE47F5">
        <w:trPr>
          <w:trHeight w:val="245"/>
        </w:trPr>
        <w:tc>
          <w:tcPr>
            <w:tcW w:w="2227" w:type="pct"/>
          </w:tcPr>
          <w:p w14:paraId="57FB4F3D" w14:textId="1CB74E00" w:rsidR="00DE47F5" w:rsidRPr="00DE47F5" w:rsidRDefault="00DE47F5" w:rsidP="002F0996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cs/>
              </w:rPr>
            </w:pPr>
            <w:r w:rsidRPr="00DE47F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F1BC082" w14:textId="44B67761" w:rsidR="00DE47F5" w:rsidRPr="00DE47F5" w:rsidRDefault="00CE309E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DE47F5" w:rsidRPr="00DE47F5">
              <w:rPr>
                <w:rFonts w:ascii="Angsana New" w:hAnsi="Angsana New" w:cs="Angsana New"/>
                <w:sz w:val="30"/>
                <w:szCs w:val="30"/>
              </w:rPr>
              <w:t>,5</w:t>
            </w: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46B523E7" w14:textId="77777777" w:rsidR="00DE47F5" w:rsidRPr="00DE47F5" w:rsidRDefault="00DE47F5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E2F253E" w14:textId="25BBD238" w:rsidR="00DE47F5" w:rsidRPr="00DE47F5" w:rsidRDefault="00CE309E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DE47F5" w:rsidRPr="00DE47F5">
              <w:rPr>
                <w:rFonts w:ascii="Angsana New" w:hAnsi="Angsana New" w:cs="Angsana New"/>
                <w:sz w:val="30"/>
                <w:szCs w:val="30"/>
              </w:rPr>
              <w:t>,6</w:t>
            </w: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46" w:type="pct"/>
          </w:tcPr>
          <w:p w14:paraId="61B48A92" w14:textId="77777777" w:rsidR="00DE47F5" w:rsidRPr="00DE47F5" w:rsidRDefault="00DE47F5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634F514" w14:textId="04965BD1" w:rsidR="00DE47F5" w:rsidRPr="00DE47F5" w:rsidRDefault="00CE309E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DE47F5" w:rsidRPr="00DE47F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  <w:tc>
          <w:tcPr>
            <w:tcW w:w="146" w:type="pct"/>
          </w:tcPr>
          <w:p w14:paraId="18AAEBA4" w14:textId="77777777" w:rsidR="00DE47F5" w:rsidRPr="00DE47F5" w:rsidRDefault="00DE47F5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701EB137" w14:textId="684098DA" w:rsidR="00DE47F5" w:rsidRPr="00DE47F5" w:rsidRDefault="00CE309E" w:rsidP="002F09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</w:t>
            </w:r>
            <w:r w:rsidR="00CF3656">
              <w:rPr>
                <w:rFonts w:ascii="Angsana New" w:hAnsi="Angsana New" w:cs="Angsana New"/>
                <w:sz w:val="30"/>
                <w:szCs w:val="30"/>
              </w:rPr>
              <w:t>503</w:t>
            </w:r>
          </w:p>
        </w:tc>
      </w:tr>
    </w:tbl>
    <w:p w14:paraId="6BFF1E34" w14:textId="2638718E" w:rsidR="009770F0" w:rsidRDefault="009770F0" w:rsidP="009770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sz w:val="30"/>
          <w:szCs w:val="30"/>
        </w:rPr>
      </w:pPr>
    </w:p>
    <w:p w14:paraId="3B3F665A" w14:textId="77777777" w:rsidR="00CE309E" w:rsidRDefault="00CE309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CE309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หนังสือค้ำประกันจากธนาคาร </w:t>
      </w:r>
    </w:p>
    <w:p w14:paraId="46F0CB72" w14:textId="77777777" w:rsidR="00CE309E" w:rsidRDefault="00CE309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5476B7" w14:textId="10547F52" w:rsidR="00CE309E" w:rsidRPr="00CE309E" w:rsidRDefault="00CE309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E309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E309E">
        <w:rPr>
          <w:rFonts w:ascii="Angsana New" w:hAnsi="Angsana New"/>
          <w:sz w:val="30"/>
          <w:szCs w:val="30"/>
        </w:rPr>
        <w:t>31</w:t>
      </w:r>
      <w:r w:rsidRPr="00CE309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CE309E">
        <w:rPr>
          <w:rFonts w:ascii="Angsana New" w:hAnsi="Angsana New"/>
          <w:sz w:val="30"/>
          <w:szCs w:val="30"/>
        </w:rPr>
        <w:t>2564</w:t>
      </w:r>
      <w:r w:rsidRPr="00CE309E">
        <w:rPr>
          <w:rFonts w:ascii="Angsana New" w:hAnsi="Angsana New" w:hint="cs"/>
          <w:sz w:val="30"/>
          <w:szCs w:val="30"/>
          <w:cs/>
        </w:rPr>
        <w:t xml:space="preserve"> บริษัทมีหนังสือค้ำประกันที่ออกโดยธนาคารเพื่อขอทุเลาการชำระภาษีอากรและค่าใช้จ่ายที่เกี่ยวข้องจำนวน </w:t>
      </w:r>
      <w:r w:rsidRPr="00CE309E">
        <w:rPr>
          <w:rFonts w:ascii="Angsana New" w:hAnsi="Angsana New"/>
          <w:sz w:val="30"/>
          <w:szCs w:val="30"/>
        </w:rPr>
        <w:t xml:space="preserve">13.60 </w:t>
      </w:r>
      <w:r w:rsidRPr="00CE309E">
        <w:rPr>
          <w:rFonts w:ascii="Angsana New" w:hAnsi="Angsana New" w:hint="cs"/>
          <w:sz w:val="30"/>
          <w:szCs w:val="30"/>
          <w:cs/>
        </w:rPr>
        <w:t xml:space="preserve">ล้านบาทตามที่กล่าวไว้ในหมายเหตุข้อ </w:t>
      </w:r>
      <w:r w:rsidRPr="00CE309E">
        <w:rPr>
          <w:rFonts w:ascii="Angsana New" w:hAnsi="Angsana New"/>
          <w:sz w:val="30"/>
          <w:szCs w:val="30"/>
        </w:rPr>
        <w:t>15</w:t>
      </w:r>
    </w:p>
    <w:p w14:paraId="453DE249" w14:textId="77777777" w:rsidR="00CE309E" w:rsidRDefault="00CE309E" w:rsidP="009770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sz w:val="30"/>
          <w:szCs w:val="30"/>
        </w:rPr>
      </w:pPr>
    </w:p>
    <w:p w14:paraId="7173A35C" w14:textId="1416A0E0" w:rsidR="00616C3A" w:rsidRDefault="00616C3A" w:rsidP="00B9374E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F60786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43266291" w14:textId="5C7CB123" w:rsidR="00F60786" w:rsidRDefault="00F60786" w:rsidP="00F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49C8FBB" w14:textId="27F64FFB" w:rsidR="00FC01D1" w:rsidRDefault="00FC01D1" w:rsidP="00FC0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>
        <w:rPr>
          <w:rFonts w:ascii="Angsana New" w:hAnsi="Angsana New"/>
          <w:sz w:val="30"/>
          <w:szCs w:val="30"/>
        </w:rPr>
        <w:t xml:space="preserve">17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2558 </w:t>
      </w:r>
      <w:r>
        <w:rPr>
          <w:rFonts w:ascii="Angsana New" w:hAnsi="Angsana New" w:hint="cs"/>
          <w:sz w:val="30"/>
          <w:szCs w:val="30"/>
          <w:cs/>
        </w:rPr>
        <w:t xml:space="preserve">ซึ่งมีวงเงินกู้จำนวน </w:t>
      </w:r>
      <w:r>
        <w:rPr>
          <w:rFonts w:ascii="Angsana New" w:hAnsi="Angsana New"/>
          <w:sz w:val="30"/>
          <w:szCs w:val="30"/>
        </w:rPr>
        <w:t xml:space="preserve">450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เพื่อลดจำนวนวงเงินกู้จากเดิมจำนวน </w:t>
      </w:r>
      <w:r>
        <w:rPr>
          <w:rFonts w:ascii="Angsana New" w:hAnsi="Angsana New"/>
          <w:sz w:val="30"/>
          <w:szCs w:val="30"/>
        </w:rPr>
        <w:t xml:space="preserve">450 </w:t>
      </w:r>
      <w:r>
        <w:rPr>
          <w:rFonts w:ascii="Angsana New" w:hAnsi="Angsana New" w:hint="cs"/>
          <w:sz w:val="30"/>
          <w:szCs w:val="30"/>
          <w:cs/>
        </w:rPr>
        <w:t xml:space="preserve">ล้านบาทเป็นจำนวน </w:t>
      </w:r>
      <w:r>
        <w:rPr>
          <w:rFonts w:ascii="Angsana New" w:hAnsi="Angsana New"/>
          <w:sz w:val="30"/>
          <w:szCs w:val="30"/>
        </w:rPr>
        <w:t xml:space="preserve">408.2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7A827F95" w14:textId="7D786802" w:rsidR="00754560" w:rsidRDefault="00F60786" w:rsidP="004B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C10730">
        <w:rPr>
          <w:rFonts w:ascii="Angsana New" w:hAnsi="Angsana New" w:hint="cs"/>
          <w:sz w:val="30"/>
          <w:szCs w:val="30"/>
          <w:cs/>
        </w:rPr>
        <w:t>กู้ยืมเงิน</w:t>
      </w:r>
      <w:r>
        <w:rPr>
          <w:rFonts w:ascii="Angsana New" w:hAnsi="Angsana New" w:hint="cs"/>
          <w:sz w:val="30"/>
          <w:szCs w:val="30"/>
          <w:cs/>
        </w:rPr>
        <w:t>กับสถาบันการเงินแห่งหนึ่งมีวงเงิน</w:t>
      </w:r>
      <w:r w:rsidR="000515AB">
        <w:rPr>
          <w:rFonts w:ascii="Angsana New" w:hAnsi="Angsana New" w:hint="cs"/>
          <w:sz w:val="30"/>
          <w:szCs w:val="30"/>
          <w:cs/>
        </w:rPr>
        <w:t>กู้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779F1">
        <w:rPr>
          <w:rFonts w:ascii="Angsana New" w:hAnsi="Angsana New"/>
          <w:sz w:val="30"/>
          <w:szCs w:val="30"/>
        </w:rPr>
        <w:t xml:space="preserve">700 </w:t>
      </w:r>
      <w:r>
        <w:rPr>
          <w:rFonts w:ascii="Angsana New" w:hAnsi="Angsana New" w:hint="cs"/>
          <w:sz w:val="30"/>
          <w:szCs w:val="30"/>
          <w:cs/>
        </w:rPr>
        <w:t>ล้านบาทเพื่อ</w:t>
      </w:r>
      <w:r w:rsidR="000515AB">
        <w:rPr>
          <w:rFonts w:ascii="Angsana New" w:hAnsi="Angsana New" w:hint="cs"/>
          <w:sz w:val="30"/>
          <w:szCs w:val="30"/>
          <w:cs/>
        </w:rPr>
        <w:t>ใช้ในการ</w:t>
      </w:r>
      <w:r w:rsidR="00D158F6">
        <w:rPr>
          <w:rFonts w:ascii="Angsana New" w:hAnsi="Angsana New" w:hint="cs"/>
          <w:sz w:val="30"/>
          <w:szCs w:val="30"/>
          <w:cs/>
        </w:rPr>
        <w:t xml:space="preserve">ซื้อเครื่องจักรบรรจุน้ำอัดลม </w:t>
      </w:r>
      <w:r w:rsidR="00D158F6">
        <w:rPr>
          <w:rFonts w:ascii="Angsana New" w:hAnsi="Angsana New"/>
          <w:sz w:val="30"/>
          <w:szCs w:val="30"/>
        </w:rPr>
        <w:t xml:space="preserve">PET Filling Line </w:t>
      </w:r>
      <w:r w:rsidR="00D158F6">
        <w:rPr>
          <w:rFonts w:ascii="Angsana New" w:hAnsi="Angsana New" w:hint="cs"/>
          <w:sz w:val="30"/>
          <w:szCs w:val="30"/>
          <w:cs/>
        </w:rPr>
        <w:t>อุปกรณ์เครื่องจักร งานระบบรองรับเครื่องจักรและอุปกรณ์ และงานส่วนอื่นที่เกี่ยวข้อง</w:t>
      </w:r>
      <w:r w:rsidR="000515AB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</w:t>
      </w:r>
      <w:r w:rsidR="00B55568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="00BA447E">
        <w:rPr>
          <w:rFonts w:ascii="Angsana New" w:hAnsi="Angsana New" w:hint="cs"/>
          <w:sz w:val="30"/>
          <w:szCs w:val="30"/>
          <w:cs/>
        </w:rPr>
        <w:t>คงที่</w:t>
      </w:r>
      <w:r w:rsidR="000515A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779F1">
        <w:rPr>
          <w:rFonts w:ascii="Angsana New" w:hAnsi="Angsana New"/>
          <w:sz w:val="30"/>
          <w:szCs w:val="30"/>
        </w:rPr>
        <w:t>3.15</w:t>
      </w:r>
      <w:r w:rsidR="000515AB">
        <w:rPr>
          <w:rFonts w:ascii="Angsana New" w:hAnsi="Angsana New"/>
          <w:sz w:val="30"/>
          <w:szCs w:val="30"/>
        </w:rPr>
        <w:t xml:space="preserve"> </w:t>
      </w:r>
      <w:r w:rsidR="000515AB">
        <w:rPr>
          <w:rFonts w:ascii="Angsana New" w:hAnsi="Angsana New" w:hint="cs"/>
          <w:sz w:val="30"/>
          <w:szCs w:val="30"/>
          <w:cs/>
        </w:rPr>
        <w:t>ต่อปี สำหรับ</w:t>
      </w:r>
      <w:r w:rsidR="002779F1">
        <w:rPr>
          <w:rFonts w:ascii="Angsana New" w:hAnsi="Angsana New" w:hint="cs"/>
          <w:sz w:val="30"/>
          <w:szCs w:val="30"/>
          <w:cs/>
        </w:rPr>
        <w:t>สาม</w:t>
      </w:r>
      <w:r w:rsidR="000515AB">
        <w:rPr>
          <w:rFonts w:ascii="Angsana New" w:hAnsi="Angsana New" w:hint="cs"/>
          <w:sz w:val="30"/>
          <w:szCs w:val="30"/>
          <w:cs/>
        </w:rPr>
        <w:t>ปีแรก อัตราดอกเบี้ยขั้นต่ำสำหรับเงินกู้ยืม (</w:t>
      </w:r>
      <w:r w:rsidR="000515AB">
        <w:rPr>
          <w:rFonts w:ascii="Angsana New" w:hAnsi="Angsana New"/>
          <w:sz w:val="30"/>
          <w:szCs w:val="30"/>
        </w:rPr>
        <w:t xml:space="preserve">MLR) </w:t>
      </w:r>
      <w:r w:rsidR="000515AB">
        <w:rPr>
          <w:rFonts w:ascii="Angsana New" w:hAnsi="Angsana New" w:hint="cs"/>
          <w:sz w:val="30"/>
          <w:szCs w:val="30"/>
          <w:cs/>
        </w:rPr>
        <w:t>ลบด้วยร้อยละ</w:t>
      </w:r>
      <w:r w:rsidR="002779F1">
        <w:rPr>
          <w:rFonts w:ascii="Angsana New" w:hAnsi="Angsana New"/>
          <w:sz w:val="30"/>
          <w:szCs w:val="30"/>
        </w:rPr>
        <w:t xml:space="preserve"> 2.38</w:t>
      </w:r>
      <w:r w:rsidR="000515AB">
        <w:rPr>
          <w:rFonts w:ascii="Angsana New" w:hAnsi="Angsana New"/>
          <w:sz w:val="30"/>
          <w:szCs w:val="30"/>
        </w:rPr>
        <w:t xml:space="preserve"> </w:t>
      </w:r>
      <w:r w:rsidR="000515AB">
        <w:rPr>
          <w:rFonts w:ascii="Angsana New" w:hAnsi="Angsana New" w:hint="cs"/>
          <w:sz w:val="30"/>
          <w:szCs w:val="30"/>
          <w:cs/>
        </w:rPr>
        <w:t>ต่อปี สำหรับ</w:t>
      </w:r>
      <w:r w:rsidR="000515AB" w:rsidRPr="002779F1">
        <w:rPr>
          <w:rFonts w:ascii="Angsana New" w:hAnsi="Angsana New" w:hint="cs"/>
          <w:sz w:val="30"/>
          <w:szCs w:val="30"/>
          <w:cs/>
        </w:rPr>
        <w:t>ปีที่</w:t>
      </w:r>
      <w:r w:rsidR="002779F1" w:rsidRPr="002779F1">
        <w:rPr>
          <w:rFonts w:ascii="Angsana New" w:hAnsi="Angsana New" w:hint="cs"/>
          <w:sz w:val="30"/>
          <w:szCs w:val="30"/>
          <w:cs/>
        </w:rPr>
        <w:t>สี่</w:t>
      </w:r>
      <w:r w:rsidR="000515AB" w:rsidRPr="002779F1">
        <w:rPr>
          <w:rFonts w:ascii="Angsana New" w:hAnsi="Angsana New" w:hint="cs"/>
          <w:sz w:val="30"/>
          <w:szCs w:val="30"/>
          <w:cs/>
        </w:rPr>
        <w:t>เป็นต้นไป</w:t>
      </w:r>
      <w:r w:rsidR="00C05841">
        <w:rPr>
          <w:rFonts w:ascii="Angsana New" w:hAnsi="Angsana New" w:hint="cs"/>
          <w:sz w:val="30"/>
          <w:szCs w:val="30"/>
          <w:cs/>
        </w:rPr>
        <w:t xml:space="preserve"> </w:t>
      </w:r>
      <w:r w:rsidR="000515AB">
        <w:rPr>
          <w:rFonts w:ascii="Angsana New" w:hAnsi="Angsana New" w:hint="cs"/>
          <w:sz w:val="30"/>
          <w:szCs w:val="30"/>
          <w:cs/>
        </w:rPr>
        <w:t>ดอกเบี้ยชำระทุกเดือน มีกำหนดชำระคืนเงินต้นเป็นรายเดือน เดือนละ</w:t>
      </w:r>
      <w:r w:rsidR="002779F1">
        <w:rPr>
          <w:rFonts w:ascii="Angsana New" w:hAnsi="Angsana New"/>
          <w:sz w:val="30"/>
          <w:szCs w:val="30"/>
        </w:rPr>
        <w:t xml:space="preserve"> 9.41</w:t>
      </w:r>
      <w:r w:rsidR="000515AB">
        <w:rPr>
          <w:rFonts w:ascii="Angsana New" w:hAnsi="Angsana New"/>
          <w:sz w:val="30"/>
          <w:szCs w:val="30"/>
        </w:rPr>
        <w:t xml:space="preserve"> </w:t>
      </w:r>
      <w:r w:rsidR="000515AB">
        <w:rPr>
          <w:rFonts w:ascii="Angsana New" w:hAnsi="Angsana New" w:hint="cs"/>
          <w:sz w:val="30"/>
          <w:szCs w:val="30"/>
          <w:cs/>
        </w:rPr>
        <w:t>ล้านบาท และกำหนดชำระคืนเงินต้น</w:t>
      </w:r>
      <w:r w:rsidR="00234FEA">
        <w:rPr>
          <w:rFonts w:ascii="Angsana New" w:hAnsi="Angsana New" w:hint="cs"/>
          <w:sz w:val="30"/>
          <w:szCs w:val="30"/>
          <w:cs/>
        </w:rPr>
        <w:t>เริ่ม</w:t>
      </w:r>
      <w:r w:rsidR="00D158F6">
        <w:rPr>
          <w:rFonts w:ascii="Angsana New" w:hAnsi="Angsana New" w:hint="cs"/>
          <w:sz w:val="30"/>
          <w:szCs w:val="30"/>
          <w:cs/>
        </w:rPr>
        <w:t>ตั้งแต่</w:t>
      </w:r>
      <w:r w:rsidR="00234FEA">
        <w:rPr>
          <w:rFonts w:ascii="Angsana New" w:hAnsi="Angsana New" w:hint="cs"/>
          <w:sz w:val="30"/>
          <w:szCs w:val="30"/>
          <w:cs/>
        </w:rPr>
        <w:t>ปีที่สี่เป็นต้นไปและชำระ</w:t>
      </w:r>
      <w:r w:rsidR="000515AB">
        <w:rPr>
          <w:rFonts w:ascii="Angsana New" w:hAnsi="Angsana New" w:hint="cs"/>
          <w:sz w:val="30"/>
          <w:szCs w:val="30"/>
          <w:cs/>
        </w:rPr>
        <w:t xml:space="preserve">ให้เสร็จสิ้นภายใน </w:t>
      </w:r>
      <w:r w:rsidR="000515AB">
        <w:rPr>
          <w:rFonts w:ascii="Angsana New" w:hAnsi="Angsana New"/>
          <w:sz w:val="30"/>
          <w:szCs w:val="30"/>
        </w:rPr>
        <w:t>1</w:t>
      </w:r>
      <w:r w:rsidR="002779F1">
        <w:rPr>
          <w:rFonts w:ascii="Angsana New" w:hAnsi="Angsana New"/>
          <w:sz w:val="30"/>
          <w:szCs w:val="30"/>
        </w:rPr>
        <w:t>0</w:t>
      </w:r>
      <w:r w:rsidR="000515AB">
        <w:rPr>
          <w:rFonts w:ascii="Angsana New" w:hAnsi="Angsana New"/>
          <w:sz w:val="30"/>
          <w:szCs w:val="30"/>
        </w:rPr>
        <w:t xml:space="preserve"> </w:t>
      </w:r>
      <w:r w:rsidR="000515AB">
        <w:rPr>
          <w:rFonts w:ascii="Angsana New" w:hAnsi="Angsana New" w:hint="cs"/>
          <w:sz w:val="30"/>
          <w:szCs w:val="30"/>
          <w:cs/>
        </w:rPr>
        <w:t xml:space="preserve">ปีนับจากวันเบิกรับเงินกู้งวดแรก </w:t>
      </w:r>
    </w:p>
    <w:p w14:paraId="0F3B0B31" w14:textId="77777777" w:rsidR="007A47C5" w:rsidRDefault="007A47C5" w:rsidP="004B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82B3E7" w14:textId="27708BDF" w:rsidR="00754560" w:rsidRDefault="002779F1" w:rsidP="00277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>
        <w:rPr>
          <w:rFonts w:ascii="Angsana New" w:hAnsi="Angsana New"/>
          <w:sz w:val="30"/>
          <w:szCs w:val="30"/>
        </w:rPr>
        <w:t xml:space="preserve">500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D158F6">
        <w:rPr>
          <w:rFonts w:ascii="Angsana New" w:hAnsi="Angsana New" w:hint="cs"/>
          <w:sz w:val="30"/>
          <w:szCs w:val="30"/>
          <w:cs/>
        </w:rPr>
        <w:t xml:space="preserve">เพื่อใช้ในการก่อสร้างอาคารโรงงานผลิตสินค้า อาคารเก็บวัตถุดิบและสำนักงาน </w:t>
      </w:r>
      <w:r w:rsidR="005F10E7">
        <w:rPr>
          <w:rFonts w:ascii="Angsana New" w:hAnsi="Angsana New" w:hint="cs"/>
          <w:sz w:val="30"/>
          <w:szCs w:val="30"/>
          <w:cs/>
        </w:rPr>
        <w:t>และงานก่อสร้างอื่นที่เกี่ยวข้อง</w:t>
      </w:r>
      <w:r w:rsidR="005F10E7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</w:t>
      </w:r>
      <w:r w:rsidR="00241E2B">
        <w:rPr>
          <w:rFonts w:ascii="Angsana New" w:hAnsi="Angsana New" w:hint="cs"/>
          <w:sz w:val="30"/>
          <w:szCs w:val="30"/>
          <w:cs/>
        </w:rPr>
        <w:t>คงที่</w:t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 xml:space="preserve">3.15 </w:t>
      </w:r>
      <w:r>
        <w:rPr>
          <w:rFonts w:ascii="Angsana New" w:hAnsi="Angsana New" w:hint="cs"/>
          <w:sz w:val="30"/>
          <w:szCs w:val="30"/>
          <w:cs/>
        </w:rPr>
        <w:t>ต่อปี สำหรับสามปีแรก อัตราดอกเบี้ยขั้นต่ำสำหรับเงินกู้ยืม (</w:t>
      </w:r>
      <w:r>
        <w:rPr>
          <w:rFonts w:ascii="Angsana New" w:hAnsi="Angsana New"/>
          <w:sz w:val="30"/>
          <w:szCs w:val="30"/>
        </w:rPr>
        <w:t xml:space="preserve">MLR) </w:t>
      </w:r>
      <w:r>
        <w:rPr>
          <w:rFonts w:ascii="Angsana New" w:hAnsi="Angsana New" w:hint="cs"/>
          <w:sz w:val="30"/>
          <w:szCs w:val="30"/>
          <w:cs/>
        </w:rPr>
        <w:t>ลบด้วยร้อยละ</w:t>
      </w:r>
      <w:r>
        <w:rPr>
          <w:rFonts w:ascii="Angsana New" w:hAnsi="Angsana New"/>
          <w:sz w:val="30"/>
          <w:szCs w:val="30"/>
        </w:rPr>
        <w:t xml:space="preserve">2.38 </w:t>
      </w:r>
      <w:r>
        <w:rPr>
          <w:rFonts w:ascii="Angsana New" w:hAnsi="Angsana New" w:hint="cs"/>
          <w:sz w:val="30"/>
          <w:szCs w:val="30"/>
          <w:cs/>
        </w:rPr>
        <w:t>ต่อปี สำหรับ</w:t>
      </w:r>
      <w:r w:rsidRPr="002779F1">
        <w:rPr>
          <w:rFonts w:ascii="Angsana New" w:hAnsi="Angsana New" w:hint="cs"/>
          <w:sz w:val="30"/>
          <w:szCs w:val="30"/>
          <w:cs/>
        </w:rPr>
        <w:t>ปีที่สี่เป็นต้นไป</w:t>
      </w:r>
      <w:r>
        <w:rPr>
          <w:rFonts w:ascii="Angsana New" w:hAnsi="Angsana New" w:hint="cs"/>
          <w:sz w:val="30"/>
          <w:szCs w:val="30"/>
          <w:cs/>
        </w:rPr>
        <w:t xml:space="preserve"> ดอกเบี้ยชำระทุกเดือน มีกำหนดชำระคืนเงินต้นเป็นรายเดือน เดือนละ</w:t>
      </w:r>
      <w:r>
        <w:rPr>
          <w:rFonts w:ascii="Angsana New" w:hAnsi="Angsana New"/>
          <w:sz w:val="30"/>
          <w:szCs w:val="30"/>
        </w:rPr>
        <w:t xml:space="preserve"> 6.8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34FEA">
        <w:rPr>
          <w:rFonts w:ascii="Angsana New" w:hAnsi="Angsana New" w:hint="cs"/>
          <w:sz w:val="30"/>
          <w:szCs w:val="30"/>
          <w:cs/>
        </w:rPr>
        <w:t xml:space="preserve">และกำหนดชำระคืนเงินต้นเริ่มตั้งแต่ปีที่สี่เป็นต้นไปและชำระให้เสร็จสิ้นภายใน </w:t>
      </w:r>
      <w:r w:rsidR="00234FEA">
        <w:rPr>
          <w:rFonts w:ascii="Angsana New" w:hAnsi="Angsana New"/>
          <w:sz w:val="30"/>
          <w:szCs w:val="30"/>
        </w:rPr>
        <w:t xml:space="preserve">10 </w:t>
      </w:r>
      <w:r w:rsidR="00234FEA">
        <w:rPr>
          <w:rFonts w:ascii="Angsana New" w:hAnsi="Angsana New" w:hint="cs"/>
          <w:sz w:val="30"/>
          <w:szCs w:val="30"/>
          <w:cs/>
        </w:rPr>
        <w:t>ปีนับจากวันเบิกรับเงินกู้งวดแรก</w:t>
      </w:r>
    </w:p>
    <w:p w14:paraId="7E104F05" w14:textId="77777777" w:rsidR="00234FEA" w:rsidRDefault="00234FEA" w:rsidP="00277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0A5971" w14:textId="746FDAFF" w:rsidR="000D1716" w:rsidRDefault="00FC01D1" w:rsidP="000D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สำหรับสัญญากู้ยืมเงินฉบับลงวันที่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ทั้ง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ฉบับข้างต้น บริษัทได้จดจำนองที่ดินพร้อมสิ่งปลูกสร้างที่มีอยู่และที่จะ</w:t>
      </w:r>
      <w:r w:rsidR="00F468E6">
        <w:rPr>
          <w:rFonts w:ascii="Angsana New" w:hAnsi="Angsana New" w:hint="cs"/>
          <w:sz w:val="30"/>
          <w:szCs w:val="30"/>
          <w:cs/>
        </w:rPr>
        <w:t>มีขึ้นในภายหน้า</w:t>
      </w:r>
      <w:r>
        <w:rPr>
          <w:rFonts w:ascii="Angsana New" w:hAnsi="Angsana New" w:hint="cs"/>
          <w:sz w:val="30"/>
          <w:szCs w:val="30"/>
          <w:cs/>
        </w:rPr>
        <w:t xml:space="preserve"> เพื่อเป็นหลักประกันสำหรับหนี้สินในวงเงิน</w:t>
      </w:r>
      <w:r w:rsidR="00F468E6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560 </w:t>
      </w:r>
      <w:r>
        <w:rPr>
          <w:rFonts w:ascii="Angsana New" w:hAnsi="Angsana New" w:hint="cs"/>
          <w:sz w:val="30"/>
          <w:szCs w:val="30"/>
          <w:cs/>
        </w:rPr>
        <w:t>ล้านบา</w:t>
      </w:r>
      <w:r w:rsidR="00234FEA">
        <w:rPr>
          <w:rFonts w:ascii="Angsana New" w:hAnsi="Angsana New" w:hint="cs"/>
          <w:sz w:val="30"/>
          <w:szCs w:val="30"/>
          <w:cs/>
        </w:rPr>
        <w:t>ท</w:t>
      </w:r>
      <w:r w:rsidR="004A120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</w:t>
      </w:r>
      <w:r w:rsidR="00CC3508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ทำประกันภัยสิ่งปลูกสร้างบนที่ดิน</w:t>
      </w:r>
      <w:r w:rsidR="006720E3">
        <w:rPr>
          <w:rFonts w:ascii="Angsana New" w:hAnsi="Angsana New" w:hint="cs"/>
          <w:sz w:val="30"/>
          <w:szCs w:val="30"/>
          <w:cs/>
        </w:rPr>
        <w:t>ที่เป็นหลักประกันดังกล่าว พร้อมทั้งยกประโยชน์ตามกรมธรรม์แก่สถาบันการเงินนั้น</w:t>
      </w:r>
    </w:p>
    <w:p w14:paraId="36A47DAF" w14:textId="18160697" w:rsidR="00F60786" w:rsidRPr="00F60786" w:rsidRDefault="00F60786" w:rsidP="00C0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F60786" w:rsidRPr="00F60786" w:rsidSect="00D562F7">
      <w:headerReference w:type="default" r:id="rId24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47327" w14:textId="77777777" w:rsidR="00A127CD" w:rsidRDefault="00A127CD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2FD5A072" w14:textId="77777777" w:rsidR="00A127CD" w:rsidRDefault="00A127CD" w:rsidP="002308C6">
      <w:pPr>
        <w:pStyle w:val="3"/>
        <w:rPr>
          <w:rFonts w:cs="Book Antiqua"/>
          <w:cs/>
        </w:rPr>
      </w:pPr>
      <w:r>
        <w:continuationSeparator/>
      </w:r>
    </w:p>
  </w:endnote>
  <w:endnote w:type="continuationNotice" w:id="1">
    <w:p w14:paraId="0A5C9888" w14:textId="77777777" w:rsidR="00A127CD" w:rsidRDefault="00A127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35429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666AB49" w14:textId="77777777" w:rsidR="00F61474" w:rsidRPr="0079436C" w:rsidRDefault="00F6147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943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943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943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943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943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BC5D49A" w14:textId="77777777" w:rsidR="00F61474" w:rsidRPr="002C3A6E" w:rsidRDefault="00F61474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B4F36" w14:textId="147DE35F" w:rsidR="00033252" w:rsidRDefault="00033252" w:rsidP="00DA6D0D">
    <w:pPr>
      <w:tabs>
        <w:tab w:val="left" w:pos="9090"/>
      </w:tabs>
      <w:jc w:val="center"/>
      <w:rPr>
        <w:rStyle w:val="PageNumber"/>
        <w:rFonts w:ascii="Angsana New" w:hAnsi="Angsana New"/>
        <w:noProof/>
        <w:sz w:val="30"/>
        <w:szCs w:val="30"/>
      </w:rPr>
    </w:pPr>
    <w:r w:rsidRPr="00DA6D0D">
      <w:rPr>
        <w:rStyle w:val="PageNumber"/>
        <w:rFonts w:ascii="Angsana New" w:hAnsi="Angsana New"/>
        <w:sz w:val="30"/>
        <w:szCs w:val="30"/>
      </w:rPr>
      <w:fldChar w:fldCharType="begin"/>
    </w:r>
    <w:r w:rsidRPr="00DA6D0D">
      <w:rPr>
        <w:rStyle w:val="PageNumber"/>
        <w:rFonts w:ascii="Angsana New" w:hAnsi="Angsana New"/>
        <w:sz w:val="30"/>
        <w:szCs w:val="30"/>
      </w:rPr>
      <w:instrText xml:space="preserve"> PAGE   \* MERGEFORMAT </w:instrText>
    </w:r>
    <w:r w:rsidRPr="00DA6D0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1E1B1A">
      <w:rPr>
        <w:rStyle w:val="PageNumber"/>
        <w:rFonts w:ascii="Angsana New" w:hAnsi="Angsana New"/>
        <w:noProof/>
        <w:sz w:val="30"/>
        <w:szCs w:val="30"/>
      </w:rPr>
      <w:t>7</w:t>
    </w:r>
    <w:r w:rsidRPr="00DA6D0D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3C887766" w14:textId="77777777" w:rsidR="00033252" w:rsidRPr="000C3C4A" w:rsidRDefault="00033252" w:rsidP="00DA6D0D">
    <w:pPr>
      <w:tabs>
        <w:tab w:val="left" w:pos="9090"/>
      </w:tabs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3D074" w14:textId="77777777" w:rsidR="00A127CD" w:rsidRDefault="00A127CD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5D00EE84" w14:textId="77777777" w:rsidR="00A127CD" w:rsidRDefault="00A127CD" w:rsidP="002308C6">
      <w:pPr>
        <w:pStyle w:val="3"/>
        <w:rPr>
          <w:rFonts w:cs="Book Antiqua"/>
          <w:cs/>
        </w:rPr>
      </w:pPr>
      <w:r>
        <w:continuationSeparator/>
      </w:r>
    </w:p>
  </w:footnote>
  <w:footnote w:type="continuationNotice" w:id="1">
    <w:p w14:paraId="1961AA1F" w14:textId="77777777" w:rsidR="00A127CD" w:rsidRDefault="00A127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4779" w14:textId="77777777" w:rsidR="00033252" w:rsidRPr="00F61474" w:rsidRDefault="00033252" w:rsidP="00CE01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  <w:tab w:val="left" w:pos="990"/>
      </w:tabs>
      <w:spacing w:line="240" w:lineRule="auto"/>
      <w:ind w:left="720" w:hanging="720"/>
      <w:rPr>
        <w:rFonts w:ascii="Angsana New" w:hAnsi="Angsana New"/>
        <w:b/>
        <w:bCs/>
        <w:sz w:val="32"/>
        <w:szCs w:val="32"/>
        <w:cs/>
      </w:rPr>
    </w:pPr>
    <w:r w:rsidRPr="00F61474">
      <w:rPr>
        <w:rFonts w:ascii="Angsana New" w:hAnsi="Angsana New" w:hint="cs"/>
        <w:b/>
        <w:bCs/>
        <w:sz w:val="32"/>
        <w:szCs w:val="32"/>
        <w:cs/>
      </w:rPr>
      <w:t xml:space="preserve">บริษัท หาดทิพย์ จำกัด </w:t>
    </w:r>
    <w:r w:rsidRPr="00F61474">
      <w:rPr>
        <w:rFonts w:ascii="Angsana New" w:hAnsi="Angsana New" w:hint="cs"/>
        <w:b/>
        <w:bCs/>
        <w:sz w:val="32"/>
        <w:szCs w:val="32"/>
      </w:rPr>
      <w:t>(</w:t>
    </w:r>
    <w:r w:rsidRPr="00F61474">
      <w:rPr>
        <w:rFonts w:ascii="Angsana New" w:hAnsi="Angsana New" w:hint="cs"/>
        <w:b/>
        <w:bCs/>
        <w:sz w:val="32"/>
        <w:szCs w:val="32"/>
        <w:cs/>
      </w:rPr>
      <w:t>มหาชน</w:t>
    </w:r>
    <w:r w:rsidRPr="00F61474">
      <w:rPr>
        <w:rFonts w:ascii="Angsana New" w:hAnsi="Angsana New" w:hint="cs"/>
        <w:b/>
        <w:bCs/>
        <w:sz w:val="32"/>
        <w:szCs w:val="32"/>
      </w:rPr>
      <w:t xml:space="preserve">) </w:t>
    </w:r>
    <w:r w:rsidRPr="00F6147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309C646" w14:textId="77777777" w:rsidR="00033252" w:rsidRPr="00F61474" w:rsidRDefault="00033252" w:rsidP="00CE017D">
    <w:pPr>
      <w:pStyle w:val="Heading5"/>
      <w:tabs>
        <w:tab w:val="left" w:pos="720"/>
      </w:tabs>
      <w:ind w:left="720" w:hanging="720"/>
      <w:rPr>
        <w:rFonts w:ascii="Angsana New" w:hAnsi="Angsana New" w:cs="Angsana New"/>
      </w:rPr>
    </w:pPr>
    <w:r w:rsidRPr="00F61474">
      <w:rPr>
        <w:rFonts w:ascii="Angsana New" w:hAnsi="Angsana New" w:cs="Angsana New" w:hint="cs"/>
        <w:cs/>
      </w:rPr>
      <w:t>หมายเหตุประกอบงบการเงิน</w:t>
    </w:r>
  </w:p>
  <w:p w14:paraId="790832AF" w14:textId="20F25073" w:rsidR="00033252" w:rsidRDefault="00033252" w:rsidP="00CE01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ind w:left="720" w:hanging="72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4A8D59D0" w14:textId="731368BC" w:rsidR="00033252" w:rsidRPr="00BF2219" w:rsidRDefault="00033252" w:rsidP="000D5D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/>
        <w:b/>
        <w:bCs/>
        <w:sz w:val="30"/>
        <w:szCs w:val="30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4485" w14:textId="77777777" w:rsidR="00033252" w:rsidRPr="00B34CCD" w:rsidRDefault="00033252" w:rsidP="008607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310758F" w14:textId="77777777" w:rsidR="00033252" w:rsidRDefault="00033252" w:rsidP="00860781">
    <w:pPr>
      <w:pStyle w:val="Heading5"/>
      <w:tabs>
        <w:tab w:val="left" w:pos="450"/>
      </w:tabs>
      <w:ind w:left="540" w:hanging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97AE795" w14:textId="4FF3B5C1" w:rsidR="00033252" w:rsidRDefault="00033252" w:rsidP="00860781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5B132A0D" w14:textId="77777777" w:rsidR="00033252" w:rsidRDefault="00033252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1FADB" w14:textId="77777777" w:rsidR="00033252" w:rsidRPr="00B34CCD" w:rsidRDefault="00033252" w:rsidP="00FD28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36197EC" w14:textId="77777777" w:rsidR="00033252" w:rsidRDefault="00033252" w:rsidP="00FD285E">
    <w:pPr>
      <w:pStyle w:val="Heading5"/>
      <w:tabs>
        <w:tab w:val="clear" w:pos="540"/>
      </w:tabs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20E1605" w14:textId="23405E70" w:rsidR="00033252" w:rsidRDefault="00033252" w:rsidP="00FD2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316F9D20" w14:textId="77777777" w:rsidR="00033252" w:rsidRPr="00204BD2" w:rsidRDefault="00033252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7C0AF" w14:textId="77777777" w:rsidR="00033252" w:rsidRPr="00B34CCD" w:rsidRDefault="00033252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8A7B2F8" w14:textId="77777777" w:rsidR="00033252" w:rsidRDefault="00033252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489B32E" w14:textId="2B600893" w:rsidR="00033252" w:rsidRDefault="00033252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01ABB273" w14:textId="77777777" w:rsidR="00033252" w:rsidRPr="00204BD2" w:rsidRDefault="00033252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B8B67" w14:textId="77777777" w:rsidR="00033252" w:rsidRPr="00D90C5B" w:rsidRDefault="00033252" w:rsidP="00241A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77CFCF4C" w14:textId="77777777" w:rsidR="00033252" w:rsidRPr="00D90C5B" w:rsidRDefault="00033252" w:rsidP="00241A2B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</w:t>
    </w:r>
  </w:p>
  <w:p w14:paraId="7A50917D" w14:textId="3E795A6F" w:rsidR="00033252" w:rsidRDefault="00033252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A52D5"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7A52D5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1E1B1A">
      <w:rPr>
        <w:rFonts w:ascii="Angsana New" w:hAnsi="Angsana New"/>
        <w:b/>
        <w:bCs/>
        <w:sz w:val="32"/>
        <w:szCs w:val="32"/>
      </w:rPr>
      <w:t>2550</w:t>
    </w:r>
    <w:r w:rsidRPr="007A52D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</w:p>
  <w:p w14:paraId="7FEA646A" w14:textId="77777777" w:rsidR="00033252" w:rsidRPr="007A52D5" w:rsidRDefault="00033252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DEBBC" w14:textId="77777777" w:rsidR="00033252" w:rsidRPr="00B34CCD" w:rsidRDefault="00033252" w:rsidP="00CE01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2598FB2" w14:textId="77777777" w:rsidR="00033252" w:rsidRDefault="00033252" w:rsidP="00CE017D">
    <w:pPr>
      <w:pStyle w:val="Heading5"/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30EA7801" w14:textId="7AE93E86" w:rsidR="00033252" w:rsidRDefault="00033252" w:rsidP="00CE01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2E0A9E20" w14:textId="77777777" w:rsidR="00033252" w:rsidRPr="00436630" w:rsidRDefault="00033252" w:rsidP="0043663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9F15" w14:textId="77777777" w:rsidR="00033252" w:rsidRPr="00B34CCD" w:rsidRDefault="00033252" w:rsidP="00E47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06CF48" w14:textId="77777777" w:rsidR="00033252" w:rsidRDefault="00033252" w:rsidP="00E47D6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F4AD126" w14:textId="7D18106A" w:rsidR="00033252" w:rsidRPr="009E7F0B" w:rsidRDefault="00033252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4</w:t>
    </w:r>
  </w:p>
  <w:p w14:paraId="54469065" w14:textId="77777777" w:rsidR="00033252" w:rsidRPr="003C763B" w:rsidRDefault="00033252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736C4" w14:textId="77777777" w:rsidR="00033252" w:rsidRPr="00D90C5B" w:rsidRDefault="00033252" w:rsidP="00BD33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4B4CCF19" w14:textId="77777777" w:rsidR="00033252" w:rsidRPr="00D90C5B" w:rsidRDefault="00033252" w:rsidP="00BD33A8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CB1E060" w14:textId="11A04F5B" w:rsidR="00033252" w:rsidRPr="00D90C5B" w:rsidRDefault="00033252" w:rsidP="00BD33A8">
    <w:pPr>
      <w:pStyle w:val="Heading5"/>
      <w:tabs>
        <w:tab w:val="clear" w:pos="540"/>
      </w:tabs>
      <w:rPr>
        <w:rFonts w:ascii="Angsana New" w:hAnsi="Angsana New" w:cs="Angsana New"/>
      </w:rPr>
    </w:pPr>
    <w:r>
      <w:rPr>
        <w:rFonts w:ascii="Angsana New" w:hAnsi="Angsana New" w:cs="Angsana New" w:hint="cs"/>
        <w:cs/>
      </w:rPr>
      <w:t>สำหรับปีสิ้นสุด</w:t>
    </w: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256</w:t>
    </w:r>
    <w:r>
      <w:rPr>
        <w:rFonts w:ascii="Angsana New" w:hAnsi="Angsana New" w:cs="Angsana New" w:hint="cs"/>
        <w:cs/>
      </w:rPr>
      <w:t>4</w:t>
    </w:r>
  </w:p>
  <w:p w14:paraId="2EF9AB1A" w14:textId="77777777" w:rsidR="00033252" w:rsidRPr="00DA6D0D" w:rsidRDefault="00033252" w:rsidP="00BD33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7B933" w14:textId="77777777" w:rsidR="00033252" w:rsidRPr="00B34CCD" w:rsidRDefault="00033252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C8CBF2" w14:textId="77777777" w:rsidR="00033252" w:rsidRDefault="00033252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D44C47B" w14:textId="0488E705" w:rsidR="00033252" w:rsidRDefault="00033252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4</w:t>
    </w:r>
  </w:p>
  <w:p w14:paraId="223253B0" w14:textId="77777777" w:rsidR="00033252" w:rsidRPr="00204BD2" w:rsidRDefault="00033252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9D3B" w14:textId="77777777" w:rsidR="00033252" w:rsidRPr="00B34CCD" w:rsidRDefault="00033252" w:rsidP="00D528F2">
    <w:pPr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720" w:hanging="18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1DDDF0" w14:textId="77777777" w:rsidR="00033252" w:rsidRDefault="00033252" w:rsidP="00D528F2">
    <w:pPr>
      <w:pStyle w:val="Heading5"/>
      <w:tabs>
        <w:tab w:val="left" w:pos="450"/>
      </w:tabs>
      <w:ind w:left="720" w:hanging="18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6D8239F" w14:textId="5CCB4829" w:rsidR="00033252" w:rsidRDefault="00033252" w:rsidP="00D528F2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720" w:hanging="18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7CDB3FA8" w14:textId="77777777" w:rsidR="00033252" w:rsidRDefault="00033252" w:rsidP="00D528F2">
    <w:pPr>
      <w:pStyle w:val="Header"/>
      <w:tabs>
        <w:tab w:val="left" w:pos="720"/>
      </w:tabs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16A38" w14:textId="77777777" w:rsidR="00033252" w:rsidRPr="00B34CCD" w:rsidRDefault="00033252" w:rsidP="008607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1B48BF5" w14:textId="77777777" w:rsidR="00033252" w:rsidRDefault="00033252" w:rsidP="00860781">
    <w:pPr>
      <w:pStyle w:val="Heading5"/>
      <w:tabs>
        <w:tab w:val="left" w:pos="450"/>
      </w:tabs>
      <w:ind w:left="540" w:hanging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666A16E2" w14:textId="6B78411A" w:rsidR="00033252" w:rsidRDefault="00033252" w:rsidP="00860781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0EFCD6FD" w14:textId="77777777" w:rsidR="00033252" w:rsidRDefault="00033252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2C17F" w14:textId="77777777" w:rsidR="00033252" w:rsidRPr="00B34CCD" w:rsidRDefault="00033252" w:rsidP="00566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B5F2C3" w14:textId="77777777" w:rsidR="00033252" w:rsidRDefault="00033252" w:rsidP="0056604D">
    <w:pPr>
      <w:pStyle w:val="Heading5"/>
      <w:tabs>
        <w:tab w:val="left" w:pos="450"/>
      </w:tabs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2B2F0393" w14:textId="2EA5E7F6" w:rsidR="00033252" w:rsidRDefault="00033252" w:rsidP="0056604D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45A8E4FC" w14:textId="77777777" w:rsidR="00033252" w:rsidRDefault="000332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FE1DBD"/>
    <w:multiLevelType w:val="hybridMultilevel"/>
    <w:tmpl w:val="2C563E6A"/>
    <w:lvl w:ilvl="0" w:tplc="F420361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525DE9"/>
    <w:multiLevelType w:val="hybridMultilevel"/>
    <w:tmpl w:val="1EB0C69C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3A67CBE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212B05"/>
    <w:multiLevelType w:val="hybridMultilevel"/>
    <w:tmpl w:val="FFFABBEA"/>
    <w:lvl w:ilvl="0" w:tplc="FCE213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4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0DB01A3"/>
    <w:multiLevelType w:val="hybridMultilevel"/>
    <w:tmpl w:val="6E540724"/>
    <w:lvl w:ilvl="0" w:tplc="5C9C40CC">
      <w:start w:val="9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5B363B4"/>
    <w:multiLevelType w:val="hybridMultilevel"/>
    <w:tmpl w:val="EE3C3956"/>
    <w:lvl w:ilvl="0" w:tplc="43742594">
      <w:start w:val="1"/>
      <w:numFmt w:val="decimal"/>
      <w:lvlText w:val="%17"/>
      <w:lvlJc w:val="left"/>
      <w:pPr>
        <w:ind w:left="15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6" w:hanging="360"/>
      </w:pPr>
    </w:lvl>
    <w:lvl w:ilvl="2" w:tplc="0409001B" w:tentative="1">
      <w:start w:val="1"/>
      <w:numFmt w:val="lowerRoman"/>
      <w:lvlText w:val="%3."/>
      <w:lvlJc w:val="right"/>
      <w:pPr>
        <w:ind w:left="2326" w:hanging="180"/>
      </w:pPr>
    </w:lvl>
    <w:lvl w:ilvl="3" w:tplc="0409000F" w:tentative="1">
      <w:start w:val="1"/>
      <w:numFmt w:val="decimal"/>
      <w:lvlText w:val="%4."/>
      <w:lvlJc w:val="left"/>
      <w:pPr>
        <w:ind w:left="3046" w:hanging="360"/>
      </w:pPr>
    </w:lvl>
    <w:lvl w:ilvl="4" w:tplc="04090019" w:tentative="1">
      <w:start w:val="1"/>
      <w:numFmt w:val="lowerLetter"/>
      <w:lvlText w:val="%5."/>
      <w:lvlJc w:val="left"/>
      <w:pPr>
        <w:ind w:left="3766" w:hanging="360"/>
      </w:pPr>
    </w:lvl>
    <w:lvl w:ilvl="5" w:tplc="0409001B" w:tentative="1">
      <w:start w:val="1"/>
      <w:numFmt w:val="lowerRoman"/>
      <w:lvlText w:val="%6."/>
      <w:lvlJc w:val="right"/>
      <w:pPr>
        <w:ind w:left="4486" w:hanging="180"/>
      </w:pPr>
    </w:lvl>
    <w:lvl w:ilvl="6" w:tplc="0409000F" w:tentative="1">
      <w:start w:val="1"/>
      <w:numFmt w:val="decimal"/>
      <w:lvlText w:val="%7."/>
      <w:lvlJc w:val="left"/>
      <w:pPr>
        <w:ind w:left="5206" w:hanging="360"/>
      </w:pPr>
    </w:lvl>
    <w:lvl w:ilvl="7" w:tplc="04090019" w:tentative="1">
      <w:start w:val="1"/>
      <w:numFmt w:val="lowerLetter"/>
      <w:lvlText w:val="%8."/>
      <w:lvlJc w:val="left"/>
      <w:pPr>
        <w:ind w:left="5926" w:hanging="360"/>
      </w:pPr>
    </w:lvl>
    <w:lvl w:ilvl="8" w:tplc="040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3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79C45B9"/>
    <w:multiLevelType w:val="multilevel"/>
    <w:tmpl w:val="970408DE"/>
    <w:lvl w:ilvl="0">
      <w:start w:val="18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59875ABC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6243E1B"/>
    <w:multiLevelType w:val="multilevel"/>
    <w:tmpl w:val="970408DE"/>
    <w:lvl w:ilvl="0">
      <w:start w:val="18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2"/>
  </w:num>
  <w:num w:numId="12">
    <w:abstractNumId w:val="25"/>
  </w:num>
  <w:num w:numId="13">
    <w:abstractNumId w:val="43"/>
  </w:num>
  <w:num w:numId="14">
    <w:abstractNumId w:val="29"/>
  </w:num>
  <w:num w:numId="15">
    <w:abstractNumId w:val="33"/>
  </w:num>
  <w:num w:numId="16">
    <w:abstractNumId w:val="23"/>
  </w:num>
  <w:num w:numId="17">
    <w:abstractNumId w:val="39"/>
  </w:num>
  <w:num w:numId="18">
    <w:abstractNumId w:val="34"/>
  </w:num>
  <w:num w:numId="19">
    <w:abstractNumId w:val="14"/>
  </w:num>
  <w:num w:numId="20">
    <w:abstractNumId w:val="19"/>
  </w:num>
  <w:num w:numId="21">
    <w:abstractNumId w:val="12"/>
  </w:num>
  <w:num w:numId="22">
    <w:abstractNumId w:val="20"/>
  </w:num>
  <w:num w:numId="23">
    <w:abstractNumId w:val="13"/>
  </w:num>
  <w:num w:numId="24">
    <w:abstractNumId w:val="35"/>
  </w:num>
  <w:num w:numId="25">
    <w:abstractNumId w:val="15"/>
  </w:num>
  <w:num w:numId="26">
    <w:abstractNumId w:val="44"/>
  </w:num>
  <w:num w:numId="27">
    <w:abstractNumId w:val="26"/>
  </w:num>
  <w:num w:numId="28">
    <w:abstractNumId w:val="46"/>
  </w:num>
  <w:num w:numId="29">
    <w:abstractNumId w:val="45"/>
  </w:num>
  <w:num w:numId="30">
    <w:abstractNumId w:val="37"/>
  </w:num>
  <w:num w:numId="31">
    <w:abstractNumId w:val="42"/>
  </w:num>
  <w:num w:numId="32">
    <w:abstractNumId w:val="28"/>
  </w:num>
  <w:num w:numId="33">
    <w:abstractNumId w:val="11"/>
  </w:num>
  <w:num w:numId="34">
    <w:abstractNumId w:val="10"/>
  </w:num>
  <w:num w:numId="35">
    <w:abstractNumId w:val="30"/>
  </w:num>
  <w:num w:numId="3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8"/>
  </w:num>
  <w:num w:numId="38">
    <w:abstractNumId w:val="40"/>
  </w:num>
  <w:num w:numId="39">
    <w:abstractNumId w:val="21"/>
  </w:num>
  <w:num w:numId="40">
    <w:abstractNumId w:val="47"/>
  </w:num>
  <w:num w:numId="41">
    <w:abstractNumId w:val="17"/>
  </w:num>
  <w:num w:numId="42">
    <w:abstractNumId w:val="24"/>
  </w:num>
  <w:num w:numId="43">
    <w:abstractNumId w:val="38"/>
  </w:num>
  <w:num w:numId="44">
    <w:abstractNumId w:val="27"/>
  </w:num>
  <w:num w:numId="45">
    <w:abstractNumId w:val="41"/>
  </w:num>
  <w:num w:numId="46">
    <w:abstractNumId w:val="31"/>
  </w:num>
  <w:num w:numId="47">
    <w:abstractNumId w:val="36"/>
  </w:num>
  <w:num w:numId="48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134"/>
    <w:rsid w:val="00000393"/>
    <w:rsid w:val="0000041E"/>
    <w:rsid w:val="000005F7"/>
    <w:rsid w:val="00000868"/>
    <w:rsid w:val="0000086B"/>
    <w:rsid w:val="000008D3"/>
    <w:rsid w:val="00000A73"/>
    <w:rsid w:val="00000AF2"/>
    <w:rsid w:val="00000C46"/>
    <w:rsid w:val="00000E3B"/>
    <w:rsid w:val="00000F8B"/>
    <w:rsid w:val="000011FC"/>
    <w:rsid w:val="000013E3"/>
    <w:rsid w:val="0000149C"/>
    <w:rsid w:val="0000157A"/>
    <w:rsid w:val="00001758"/>
    <w:rsid w:val="00001800"/>
    <w:rsid w:val="00001831"/>
    <w:rsid w:val="000018EE"/>
    <w:rsid w:val="00001C79"/>
    <w:rsid w:val="00001D7A"/>
    <w:rsid w:val="00001FDF"/>
    <w:rsid w:val="00002158"/>
    <w:rsid w:val="000021D8"/>
    <w:rsid w:val="000025FE"/>
    <w:rsid w:val="00002776"/>
    <w:rsid w:val="00002C9A"/>
    <w:rsid w:val="0000332D"/>
    <w:rsid w:val="0000346C"/>
    <w:rsid w:val="00003529"/>
    <w:rsid w:val="00003758"/>
    <w:rsid w:val="00003906"/>
    <w:rsid w:val="00003A00"/>
    <w:rsid w:val="00003B2E"/>
    <w:rsid w:val="00003B8C"/>
    <w:rsid w:val="00003CFF"/>
    <w:rsid w:val="00003D38"/>
    <w:rsid w:val="00003F4D"/>
    <w:rsid w:val="00003F52"/>
    <w:rsid w:val="00003FEC"/>
    <w:rsid w:val="00004333"/>
    <w:rsid w:val="00004724"/>
    <w:rsid w:val="0000492C"/>
    <w:rsid w:val="00004BA9"/>
    <w:rsid w:val="00004C1E"/>
    <w:rsid w:val="00004C81"/>
    <w:rsid w:val="00004FDC"/>
    <w:rsid w:val="00005008"/>
    <w:rsid w:val="0000511E"/>
    <w:rsid w:val="000051FD"/>
    <w:rsid w:val="00005239"/>
    <w:rsid w:val="000053A6"/>
    <w:rsid w:val="0000545C"/>
    <w:rsid w:val="0000573F"/>
    <w:rsid w:val="00005A7D"/>
    <w:rsid w:val="00005D19"/>
    <w:rsid w:val="000061BA"/>
    <w:rsid w:val="0000666C"/>
    <w:rsid w:val="000066D7"/>
    <w:rsid w:val="00006786"/>
    <w:rsid w:val="000067CA"/>
    <w:rsid w:val="000067CE"/>
    <w:rsid w:val="00006D44"/>
    <w:rsid w:val="0000701F"/>
    <w:rsid w:val="0000705C"/>
    <w:rsid w:val="0000714F"/>
    <w:rsid w:val="000074DA"/>
    <w:rsid w:val="000078B3"/>
    <w:rsid w:val="0000790E"/>
    <w:rsid w:val="00007977"/>
    <w:rsid w:val="00007986"/>
    <w:rsid w:val="00007B35"/>
    <w:rsid w:val="0001004E"/>
    <w:rsid w:val="000101B0"/>
    <w:rsid w:val="0001043E"/>
    <w:rsid w:val="000106DB"/>
    <w:rsid w:val="00010745"/>
    <w:rsid w:val="00010803"/>
    <w:rsid w:val="0001097A"/>
    <w:rsid w:val="00010A59"/>
    <w:rsid w:val="00010DBF"/>
    <w:rsid w:val="00010E74"/>
    <w:rsid w:val="000110CA"/>
    <w:rsid w:val="00011186"/>
    <w:rsid w:val="0001137C"/>
    <w:rsid w:val="000113D7"/>
    <w:rsid w:val="000113FF"/>
    <w:rsid w:val="000114F4"/>
    <w:rsid w:val="00011846"/>
    <w:rsid w:val="00011897"/>
    <w:rsid w:val="00011B4F"/>
    <w:rsid w:val="00011B92"/>
    <w:rsid w:val="00011BFD"/>
    <w:rsid w:val="00011E96"/>
    <w:rsid w:val="00012014"/>
    <w:rsid w:val="000123F9"/>
    <w:rsid w:val="0001299F"/>
    <w:rsid w:val="00012DE0"/>
    <w:rsid w:val="00013026"/>
    <w:rsid w:val="00013175"/>
    <w:rsid w:val="00013322"/>
    <w:rsid w:val="000133E9"/>
    <w:rsid w:val="00013735"/>
    <w:rsid w:val="00013ABD"/>
    <w:rsid w:val="00013B38"/>
    <w:rsid w:val="00013BB4"/>
    <w:rsid w:val="00013C44"/>
    <w:rsid w:val="00013CA3"/>
    <w:rsid w:val="00013F44"/>
    <w:rsid w:val="000140D4"/>
    <w:rsid w:val="000140DE"/>
    <w:rsid w:val="0001441F"/>
    <w:rsid w:val="0001450D"/>
    <w:rsid w:val="000145BC"/>
    <w:rsid w:val="00014740"/>
    <w:rsid w:val="00014742"/>
    <w:rsid w:val="00014750"/>
    <w:rsid w:val="00014838"/>
    <w:rsid w:val="00014918"/>
    <w:rsid w:val="00014921"/>
    <w:rsid w:val="0001493C"/>
    <w:rsid w:val="00014CE5"/>
    <w:rsid w:val="00014D08"/>
    <w:rsid w:val="00014D78"/>
    <w:rsid w:val="00014D9F"/>
    <w:rsid w:val="00014F34"/>
    <w:rsid w:val="00015005"/>
    <w:rsid w:val="00015347"/>
    <w:rsid w:val="00015624"/>
    <w:rsid w:val="00015857"/>
    <w:rsid w:val="000158A5"/>
    <w:rsid w:val="000158BC"/>
    <w:rsid w:val="000158EA"/>
    <w:rsid w:val="00015A2D"/>
    <w:rsid w:val="00015BEB"/>
    <w:rsid w:val="00015C6C"/>
    <w:rsid w:val="00015DD1"/>
    <w:rsid w:val="00015E44"/>
    <w:rsid w:val="00015E7F"/>
    <w:rsid w:val="00015F8C"/>
    <w:rsid w:val="000162D7"/>
    <w:rsid w:val="00016304"/>
    <w:rsid w:val="000164FD"/>
    <w:rsid w:val="00016B71"/>
    <w:rsid w:val="00016C4E"/>
    <w:rsid w:val="00016C99"/>
    <w:rsid w:val="00016F8D"/>
    <w:rsid w:val="00017045"/>
    <w:rsid w:val="0001711C"/>
    <w:rsid w:val="00017128"/>
    <w:rsid w:val="0001725A"/>
    <w:rsid w:val="00017329"/>
    <w:rsid w:val="00017413"/>
    <w:rsid w:val="0001757E"/>
    <w:rsid w:val="0001783A"/>
    <w:rsid w:val="0001785B"/>
    <w:rsid w:val="00017BBE"/>
    <w:rsid w:val="0002013C"/>
    <w:rsid w:val="000201B5"/>
    <w:rsid w:val="00020492"/>
    <w:rsid w:val="00020565"/>
    <w:rsid w:val="000205BB"/>
    <w:rsid w:val="000205FC"/>
    <w:rsid w:val="0002087A"/>
    <w:rsid w:val="0002099B"/>
    <w:rsid w:val="00021149"/>
    <w:rsid w:val="000215C4"/>
    <w:rsid w:val="00021635"/>
    <w:rsid w:val="00021751"/>
    <w:rsid w:val="0002185B"/>
    <w:rsid w:val="00021B8C"/>
    <w:rsid w:val="00021CC8"/>
    <w:rsid w:val="00021D82"/>
    <w:rsid w:val="00021E2E"/>
    <w:rsid w:val="00022117"/>
    <w:rsid w:val="00022185"/>
    <w:rsid w:val="000221E3"/>
    <w:rsid w:val="00022292"/>
    <w:rsid w:val="000222FA"/>
    <w:rsid w:val="000228B2"/>
    <w:rsid w:val="00022A62"/>
    <w:rsid w:val="00022D0C"/>
    <w:rsid w:val="00022D80"/>
    <w:rsid w:val="00022EF4"/>
    <w:rsid w:val="00023019"/>
    <w:rsid w:val="0002365D"/>
    <w:rsid w:val="00023765"/>
    <w:rsid w:val="000238EF"/>
    <w:rsid w:val="00023A5A"/>
    <w:rsid w:val="00023B49"/>
    <w:rsid w:val="00024335"/>
    <w:rsid w:val="00024401"/>
    <w:rsid w:val="000244A7"/>
    <w:rsid w:val="000244F6"/>
    <w:rsid w:val="00024599"/>
    <w:rsid w:val="0002485C"/>
    <w:rsid w:val="00024A73"/>
    <w:rsid w:val="00024ACE"/>
    <w:rsid w:val="00024BC3"/>
    <w:rsid w:val="00024FB9"/>
    <w:rsid w:val="00025122"/>
    <w:rsid w:val="00025132"/>
    <w:rsid w:val="000258CE"/>
    <w:rsid w:val="0002599E"/>
    <w:rsid w:val="00025BB2"/>
    <w:rsid w:val="0002655A"/>
    <w:rsid w:val="0002655D"/>
    <w:rsid w:val="0002675E"/>
    <w:rsid w:val="00026A4D"/>
    <w:rsid w:val="00026C4A"/>
    <w:rsid w:val="00026CAD"/>
    <w:rsid w:val="00026D4F"/>
    <w:rsid w:val="00026D8C"/>
    <w:rsid w:val="00026DEB"/>
    <w:rsid w:val="00027104"/>
    <w:rsid w:val="000271E8"/>
    <w:rsid w:val="00027278"/>
    <w:rsid w:val="00027581"/>
    <w:rsid w:val="000275DF"/>
    <w:rsid w:val="00027773"/>
    <w:rsid w:val="000277A8"/>
    <w:rsid w:val="00027A07"/>
    <w:rsid w:val="00027BCC"/>
    <w:rsid w:val="00027C61"/>
    <w:rsid w:val="00027D05"/>
    <w:rsid w:val="00027D98"/>
    <w:rsid w:val="00030062"/>
    <w:rsid w:val="0003018A"/>
    <w:rsid w:val="000301DB"/>
    <w:rsid w:val="0003020C"/>
    <w:rsid w:val="00030517"/>
    <w:rsid w:val="00030535"/>
    <w:rsid w:val="00030675"/>
    <w:rsid w:val="00030915"/>
    <w:rsid w:val="00030F5E"/>
    <w:rsid w:val="00031510"/>
    <w:rsid w:val="0003166F"/>
    <w:rsid w:val="00031701"/>
    <w:rsid w:val="0003189F"/>
    <w:rsid w:val="00031933"/>
    <w:rsid w:val="00031E62"/>
    <w:rsid w:val="00031F10"/>
    <w:rsid w:val="00032157"/>
    <w:rsid w:val="000321F6"/>
    <w:rsid w:val="00032846"/>
    <w:rsid w:val="00032AE9"/>
    <w:rsid w:val="00032B26"/>
    <w:rsid w:val="00032C56"/>
    <w:rsid w:val="00032D4B"/>
    <w:rsid w:val="00032E19"/>
    <w:rsid w:val="00032F89"/>
    <w:rsid w:val="0003304F"/>
    <w:rsid w:val="0003305D"/>
    <w:rsid w:val="000330BE"/>
    <w:rsid w:val="00033252"/>
    <w:rsid w:val="000332DF"/>
    <w:rsid w:val="000334E6"/>
    <w:rsid w:val="0003366F"/>
    <w:rsid w:val="00033683"/>
    <w:rsid w:val="000338A4"/>
    <w:rsid w:val="000339AB"/>
    <w:rsid w:val="00033A24"/>
    <w:rsid w:val="00033ACD"/>
    <w:rsid w:val="00033C70"/>
    <w:rsid w:val="00033ECC"/>
    <w:rsid w:val="00033F75"/>
    <w:rsid w:val="000340A9"/>
    <w:rsid w:val="0003453B"/>
    <w:rsid w:val="0003468C"/>
    <w:rsid w:val="000346BE"/>
    <w:rsid w:val="00034ABD"/>
    <w:rsid w:val="00034BFE"/>
    <w:rsid w:val="00034E79"/>
    <w:rsid w:val="0003512B"/>
    <w:rsid w:val="00035290"/>
    <w:rsid w:val="00035824"/>
    <w:rsid w:val="00035BA9"/>
    <w:rsid w:val="00035DEF"/>
    <w:rsid w:val="00035F68"/>
    <w:rsid w:val="00035F75"/>
    <w:rsid w:val="0003607E"/>
    <w:rsid w:val="000360D9"/>
    <w:rsid w:val="000361FC"/>
    <w:rsid w:val="0003651B"/>
    <w:rsid w:val="000366F4"/>
    <w:rsid w:val="0003682F"/>
    <w:rsid w:val="000369A9"/>
    <w:rsid w:val="000372E1"/>
    <w:rsid w:val="00037382"/>
    <w:rsid w:val="000374D9"/>
    <w:rsid w:val="00037558"/>
    <w:rsid w:val="000375D2"/>
    <w:rsid w:val="000375EF"/>
    <w:rsid w:val="000377DF"/>
    <w:rsid w:val="00037F30"/>
    <w:rsid w:val="00037F58"/>
    <w:rsid w:val="000400B3"/>
    <w:rsid w:val="0004032A"/>
    <w:rsid w:val="000405AB"/>
    <w:rsid w:val="00040756"/>
    <w:rsid w:val="00040867"/>
    <w:rsid w:val="00040ABA"/>
    <w:rsid w:val="00040B55"/>
    <w:rsid w:val="00040B70"/>
    <w:rsid w:val="00040BE0"/>
    <w:rsid w:val="00040BE3"/>
    <w:rsid w:val="00040DCF"/>
    <w:rsid w:val="00040DF5"/>
    <w:rsid w:val="0004129E"/>
    <w:rsid w:val="0004179A"/>
    <w:rsid w:val="000417F2"/>
    <w:rsid w:val="00041F44"/>
    <w:rsid w:val="0004226C"/>
    <w:rsid w:val="000422DB"/>
    <w:rsid w:val="000423A8"/>
    <w:rsid w:val="00042485"/>
    <w:rsid w:val="000424E2"/>
    <w:rsid w:val="0004261B"/>
    <w:rsid w:val="000426DA"/>
    <w:rsid w:val="00042733"/>
    <w:rsid w:val="00042787"/>
    <w:rsid w:val="000427ED"/>
    <w:rsid w:val="00042806"/>
    <w:rsid w:val="000428F8"/>
    <w:rsid w:val="00042A05"/>
    <w:rsid w:val="00042A54"/>
    <w:rsid w:val="00042DA7"/>
    <w:rsid w:val="00043294"/>
    <w:rsid w:val="000433A6"/>
    <w:rsid w:val="000433E3"/>
    <w:rsid w:val="0004349E"/>
    <w:rsid w:val="00043799"/>
    <w:rsid w:val="00043843"/>
    <w:rsid w:val="000438B0"/>
    <w:rsid w:val="000439C2"/>
    <w:rsid w:val="00043CBD"/>
    <w:rsid w:val="00043DF2"/>
    <w:rsid w:val="00044426"/>
    <w:rsid w:val="000447CD"/>
    <w:rsid w:val="000448AD"/>
    <w:rsid w:val="000448E6"/>
    <w:rsid w:val="00044B14"/>
    <w:rsid w:val="00044BDC"/>
    <w:rsid w:val="00044C34"/>
    <w:rsid w:val="00044C84"/>
    <w:rsid w:val="00044E27"/>
    <w:rsid w:val="000451D5"/>
    <w:rsid w:val="0004528E"/>
    <w:rsid w:val="000459D3"/>
    <w:rsid w:val="00045C45"/>
    <w:rsid w:val="0004623E"/>
    <w:rsid w:val="00046414"/>
    <w:rsid w:val="000467D3"/>
    <w:rsid w:val="0004694B"/>
    <w:rsid w:val="00046B3A"/>
    <w:rsid w:val="00046B66"/>
    <w:rsid w:val="00046EFB"/>
    <w:rsid w:val="00046F24"/>
    <w:rsid w:val="00047072"/>
    <w:rsid w:val="000470A3"/>
    <w:rsid w:val="0004762A"/>
    <w:rsid w:val="0004776C"/>
    <w:rsid w:val="00047B0A"/>
    <w:rsid w:val="00047DA2"/>
    <w:rsid w:val="00047EB6"/>
    <w:rsid w:val="00047F22"/>
    <w:rsid w:val="00047F51"/>
    <w:rsid w:val="00047FD3"/>
    <w:rsid w:val="0005046E"/>
    <w:rsid w:val="0005048F"/>
    <w:rsid w:val="000505A3"/>
    <w:rsid w:val="000507ED"/>
    <w:rsid w:val="0005084E"/>
    <w:rsid w:val="00050951"/>
    <w:rsid w:val="00050AB9"/>
    <w:rsid w:val="00050BB3"/>
    <w:rsid w:val="00050C7E"/>
    <w:rsid w:val="00050CDB"/>
    <w:rsid w:val="00050D02"/>
    <w:rsid w:val="00050EA2"/>
    <w:rsid w:val="00050EC6"/>
    <w:rsid w:val="00050EFF"/>
    <w:rsid w:val="000511F8"/>
    <w:rsid w:val="00051492"/>
    <w:rsid w:val="000515AB"/>
    <w:rsid w:val="000518A2"/>
    <w:rsid w:val="00051AB8"/>
    <w:rsid w:val="00051BE5"/>
    <w:rsid w:val="00051C58"/>
    <w:rsid w:val="00051D28"/>
    <w:rsid w:val="00051D5E"/>
    <w:rsid w:val="00051E03"/>
    <w:rsid w:val="00051E38"/>
    <w:rsid w:val="00051E71"/>
    <w:rsid w:val="00051EC3"/>
    <w:rsid w:val="00051EEE"/>
    <w:rsid w:val="00052082"/>
    <w:rsid w:val="0005218E"/>
    <w:rsid w:val="000521D1"/>
    <w:rsid w:val="00052201"/>
    <w:rsid w:val="00052233"/>
    <w:rsid w:val="00052802"/>
    <w:rsid w:val="00052973"/>
    <w:rsid w:val="00052CB5"/>
    <w:rsid w:val="00052D1A"/>
    <w:rsid w:val="00052E22"/>
    <w:rsid w:val="00052E3D"/>
    <w:rsid w:val="00052F14"/>
    <w:rsid w:val="00052F19"/>
    <w:rsid w:val="00052FB5"/>
    <w:rsid w:val="00053249"/>
    <w:rsid w:val="00053717"/>
    <w:rsid w:val="00053840"/>
    <w:rsid w:val="00053857"/>
    <w:rsid w:val="0005389D"/>
    <w:rsid w:val="00053A22"/>
    <w:rsid w:val="00053D26"/>
    <w:rsid w:val="00053D61"/>
    <w:rsid w:val="00053E80"/>
    <w:rsid w:val="00054000"/>
    <w:rsid w:val="00054027"/>
    <w:rsid w:val="000540C8"/>
    <w:rsid w:val="00054183"/>
    <w:rsid w:val="00054246"/>
    <w:rsid w:val="00054365"/>
    <w:rsid w:val="000544B8"/>
    <w:rsid w:val="00054780"/>
    <w:rsid w:val="000548E2"/>
    <w:rsid w:val="0005498E"/>
    <w:rsid w:val="00054B8F"/>
    <w:rsid w:val="00054BA4"/>
    <w:rsid w:val="00054C49"/>
    <w:rsid w:val="00054C5C"/>
    <w:rsid w:val="00054DAA"/>
    <w:rsid w:val="00054FCC"/>
    <w:rsid w:val="00055004"/>
    <w:rsid w:val="0005530C"/>
    <w:rsid w:val="00055492"/>
    <w:rsid w:val="00055562"/>
    <w:rsid w:val="000555F6"/>
    <w:rsid w:val="00055679"/>
    <w:rsid w:val="000556C0"/>
    <w:rsid w:val="0005573A"/>
    <w:rsid w:val="000557CC"/>
    <w:rsid w:val="00055A9A"/>
    <w:rsid w:val="00055AA1"/>
    <w:rsid w:val="00055AC5"/>
    <w:rsid w:val="00055E86"/>
    <w:rsid w:val="00055E8D"/>
    <w:rsid w:val="00055FF1"/>
    <w:rsid w:val="00055FF9"/>
    <w:rsid w:val="000560E1"/>
    <w:rsid w:val="000561ED"/>
    <w:rsid w:val="0005643A"/>
    <w:rsid w:val="0005644D"/>
    <w:rsid w:val="00056483"/>
    <w:rsid w:val="00056545"/>
    <w:rsid w:val="000567A6"/>
    <w:rsid w:val="00056853"/>
    <w:rsid w:val="00056BC3"/>
    <w:rsid w:val="00056CE8"/>
    <w:rsid w:val="00056E58"/>
    <w:rsid w:val="000570A5"/>
    <w:rsid w:val="000570BF"/>
    <w:rsid w:val="000572E5"/>
    <w:rsid w:val="0005754C"/>
    <w:rsid w:val="0005760E"/>
    <w:rsid w:val="000576A0"/>
    <w:rsid w:val="000577E0"/>
    <w:rsid w:val="00057893"/>
    <w:rsid w:val="000579C8"/>
    <w:rsid w:val="00057CBC"/>
    <w:rsid w:val="00057CE3"/>
    <w:rsid w:val="00057D4D"/>
    <w:rsid w:val="00057FAC"/>
    <w:rsid w:val="00060157"/>
    <w:rsid w:val="0006024D"/>
    <w:rsid w:val="00060262"/>
    <w:rsid w:val="000602BC"/>
    <w:rsid w:val="00060496"/>
    <w:rsid w:val="0006094F"/>
    <w:rsid w:val="000609AB"/>
    <w:rsid w:val="00060C09"/>
    <w:rsid w:val="00060EF0"/>
    <w:rsid w:val="00060F1A"/>
    <w:rsid w:val="000611A6"/>
    <w:rsid w:val="0006127F"/>
    <w:rsid w:val="000612F2"/>
    <w:rsid w:val="000612F9"/>
    <w:rsid w:val="000617FB"/>
    <w:rsid w:val="0006190D"/>
    <w:rsid w:val="00061D04"/>
    <w:rsid w:val="00061D06"/>
    <w:rsid w:val="00061E51"/>
    <w:rsid w:val="00061ECB"/>
    <w:rsid w:val="00061FA8"/>
    <w:rsid w:val="00061FEA"/>
    <w:rsid w:val="0006230D"/>
    <w:rsid w:val="00062599"/>
    <w:rsid w:val="000626A8"/>
    <w:rsid w:val="0006281E"/>
    <w:rsid w:val="00062A4B"/>
    <w:rsid w:val="00062AFE"/>
    <w:rsid w:val="00062BEA"/>
    <w:rsid w:val="00062CF6"/>
    <w:rsid w:val="00062D47"/>
    <w:rsid w:val="00062DE4"/>
    <w:rsid w:val="00062F36"/>
    <w:rsid w:val="0006301C"/>
    <w:rsid w:val="00063242"/>
    <w:rsid w:val="000632B1"/>
    <w:rsid w:val="00063510"/>
    <w:rsid w:val="00063562"/>
    <w:rsid w:val="0006358E"/>
    <w:rsid w:val="000635AA"/>
    <w:rsid w:val="00063826"/>
    <w:rsid w:val="00063DFE"/>
    <w:rsid w:val="00064210"/>
    <w:rsid w:val="00064252"/>
    <w:rsid w:val="00064284"/>
    <w:rsid w:val="000643CD"/>
    <w:rsid w:val="0006459F"/>
    <w:rsid w:val="0006462A"/>
    <w:rsid w:val="00064665"/>
    <w:rsid w:val="0006485B"/>
    <w:rsid w:val="000649D5"/>
    <w:rsid w:val="00064CA9"/>
    <w:rsid w:val="00065088"/>
    <w:rsid w:val="0006526A"/>
    <w:rsid w:val="000656DD"/>
    <w:rsid w:val="00065784"/>
    <w:rsid w:val="00065839"/>
    <w:rsid w:val="000659A8"/>
    <w:rsid w:val="000659B8"/>
    <w:rsid w:val="00065A41"/>
    <w:rsid w:val="00065EB2"/>
    <w:rsid w:val="00065F16"/>
    <w:rsid w:val="0006607E"/>
    <w:rsid w:val="00066086"/>
    <w:rsid w:val="000661CE"/>
    <w:rsid w:val="000661D5"/>
    <w:rsid w:val="000665B8"/>
    <w:rsid w:val="000666FB"/>
    <w:rsid w:val="00066755"/>
    <w:rsid w:val="0006683F"/>
    <w:rsid w:val="000669F6"/>
    <w:rsid w:val="00066B5C"/>
    <w:rsid w:val="00066B95"/>
    <w:rsid w:val="00066BEB"/>
    <w:rsid w:val="00066C83"/>
    <w:rsid w:val="00066C84"/>
    <w:rsid w:val="00066F75"/>
    <w:rsid w:val="0006708F"/>
    <w:rsid w:val="000671DD"/>
    <w:rsid w:val="000674DE"/>
    <w:rsid w:val="0006780A"/>
    <w:rsid w:val="00067838"/>
    <w:rsid w:val="00067D62"/>
    <w:rsid w:val="00067DFE"/>
    <w:rsid w:val="00067F9C"/>
    <w:rsid w:val="00070088"/>
    <w:rsid w:val="0007008C"/>
    <w:rsid w:val="0007010D"/>
    <w:rsid w:val="00070180"/>
    <w:rsid w:val="00070513"/>
    <w:rsid w:val="00070690"/>
    <w:rsid w:val="0007078F"/>
    <w:rsid w:val="0007083F"/>
    <w:rsid w:val="00070E2B"/>
    <w:rsid w:val="000710D7"/>
    <w:rsid w:val="000713C6"/>
    <w:rsid w:val="00071422"/>
    <w:rsid w:val="000714E3"/>
    <w:rsid w:val="00071521"/>
    <w:rsid w:val="000715B4"/>
    <w:rsid w:val="0007173E"/>
    <w:rsid w:val="00071838"/>
    <w:rsid w:val="0007190C"/>
    <w:rsid w:val="00072362"/>
    <w:rsid w:val="00072424"/>
    <w:rsid w:val="0007251D"/>
    <w:rsid w:val="00072618"/>
    <w:rsid w:val="0007298E"/>
    <w:rsid w:val="000729E1"/>
    <w:rsid w:val="00072B29"/>
    <w:rsid w:val="00072C91"/>
    <w:rsid w:val="00072E90"/>
    <w:rsid w:val="000730E0"/>
    <w:rsid w:val="00073135"/>
    <w:rsid w:val="000731B5"/>
    <w:rsid w:val="00073205"/>
    <w:rsid w:val="00073313"/>
    <w:rsid w:val="0007340E"/>
    <w:rsid w:val="00073946"/>
    <w:rsid w:val="00073D06"/>
    <w:rsid w:val="00073DAA"/>
    <w:rsid w:val="00073DF3"/>
    <w:rsid w:val="0007403F"/>
    <w:rsid w:val="0007404F"/>
    <w:rsid w:val="00074480"/>
    <w:rsid w:val="00074BCC"/>
    <w:rsid w:val="00074BCD"/>
    <w:rsid w:val="00074E48"/>
    <w:rsid w:val="00074FDE"/>
    <w:rsid w:val="000752F3"/>
    <w:rsid w:val="00075328"/>
    <w:rsid w:val="0007553F"/>
    <w:rsid w:val="00075585"/>
    <w:rsid w:val="00075881"/>
    <w:rsid w:val="00075FFB"/>
    <w:rsid w:val="00075FFE"/>
    <w:rsid w:val="0007601D"/>
    <w:rsid w:val="000762FB"/>
    <w:rsid w:val="0007643E"/>
    <w:rsid w:val="00076557"/>
    <w:rsid w:val="000767BC"/>
    <w:rsid w:val="00076811"/>
    <w:rsid w:val="000768E8"/>
    <w:rsid w:val="000769E0"/>
    <w:rsid w:val="00076A13"/>
    <w:rsid w:val="000772F5"/>
    <w:rsid w:val="000776F9"/>
    <w:rsid w:val="00077728"/>
    <w:rsid w:val="000779E1"/>
    <w:rsid w:val="00077A40"/>
    <w:rsid w:val="00077B12"/>
    <w:rsid w:val="00077B1B"/>
    <w:rsid w:val="00077B91"/>
    <w:rsid w:val="00077C07"/>
    <w:rsid w:val="00077D94"/>
    <w:rsid w:val="00080114"/>
    <w:rsid w:val="000804E7"/>
    <w:rsid w:val="00080691"/>
    <w:rsid w:val="00080781"/>
    <w:rsid w:val="00080791"/>
    <w:rsid w:val="000809C5"/>
    <w:rsid w:val="00080B7F"/>
    <w:rsid w:val="00080BC6"/>
    <w:rsid w:val="00080C34"/>
    <w:rsid w:val="00080D57"/>
    <w:rsid w:val="00080D6D"/>
    <w:rsid w:val="00080EA3"/>
    <w:rsid w:val="00081054"/>
    <w:rsid w:val="00081087"/>
    <w:rsid w:val="000811A1"/>
    <w:rsid w:val="00081572"/>
    <w:rsid w:val="000815ED"/>
    <w:rsid w:val="0008174B"/>
    <w:rsid w:val="000818A9"/>
    <w:rsid w:val="00081AB9"/>
    <w:rsid w:val="00081B16"/>
    <w:rsid w:val="00081B91"/>
    <w:rsid w:val="00081BDC"/>
    <w:rsid w:val="00081CAB"/>
    <w:rsid w:val="00081D61"/>
    <w:rsid w:val="00082339"/>
    <w:rsid w:val="00082352"/>
    <w:rsid w:val="0008258D"/>
    <w:rsid w:val="000825F6"/>
    <w:rsid w:val="00082881"/>
    <w:rsid w:val="000829DC"/>
    <w:rsid w:val="00082CDA"/>
    <w:rsid w:val="00082E52"/>
    <w:rsid w:val="00082EA1"/>
    <w:rsid w:val="00082EB7"/>
    <w:rsid w:val="00083234"/>
    <w:rsid w:val="0008334C"/>
    <w:rsid w:val="000835A7"/>
    <w:rsid w:val="00083702"/>
    <w:rsid w:val="00083723"/>
    <w:rsid w:val="000837A2"/>
    <w:rsid w:val="000838C2"/>
    <w:rsid w:val="00084046"/>
    <w:rsid w:val="0008405B"/>
    <w:rsid w:val="00084060"/>
    <w:rsid w:val="00084061"/>
    <w:rsid w:val="00084389"/>
    <w:rsid w:val="00084798"/>
    <w:rsid w:val="00084A75"/>
    <w:rsid w:val="00084ACC"/>
    <w:rsid w:val="00084CA8"/>
    <w:rsid w:val="000851E6"/>
    <w:rsid w:val="000854BF"/>
    <w:rsid w:val="000854CC"/>
    <w:rsid w:val="00085649"/>
    <w:rsid w:val="00085699"/>
    <w:rsid w:val="00085C36"/>
    <w:rsid w:val="00085E98"/>
    <w:rsid w:val="00085EC9"/>
    <w:rsid w:val="00086048"/>
    <w:rsid w:val="000861F1"/>
    <w:rsid w:val="000862D2"/>
    <w:rsid w:val="000863C1"/>
    <w:rsid w:val="0008665B"/>
    <w:rsid w:val="000867CA"/>
    <w:rsid w:val="000869FC"/>
    <w:rsid w:val="00086BF0"/>
    <w:rsid w:val="000870F1"/>
    <w:rsid w:val="000875A8"/>
    <w:rsid w:val="00087B1F"/>
    <w:rsid w:val="00087BED"/>
    <w:rsid w:val="0009020A"/>
    <w:rsid w:val="000902ED"/>
    <w:rsid w:val="000905B5"/>
    <w:rsid w:val="0009070A"/>
    <w:rsid w:val="00090814"/>
    <w:rsid w:val="00090AF2"/>
    <w:rsid w:val="00090B03"/>
    <w:rsid w:val="00090C20"/>
    <w:rsid w:val="00090D6C"/>
    <w:rsid w:val="00090F9D"/>
    <w:rsid w:val="00090FDF"/>
    <w:rsid w:val="0009101F"/>
    <w:rsid w:val="00091214"/>
    <w:rsid w:val="00091551"/>
    <w:rsid w:val="0009177B"/>
    <w:rsid w:val="00091A1E"/>
    <w:rsid w:val="00091C22"/>
    <w:rsid w:val="00091E5B"/>
    <w:rsid w:val="00091ED3"/>
    <w:rsid w:val="000921AF"/>
    <w:rsid w:val="000921E6"/>
    <w:rsid w:val="00092439"/>
    <w:rsid w:val="00092708"/>
    <w:rsid w:val="0009273D"/>
    <w:rsid w:val="00092A6D"/>
    <w:rsid w:val="00092BA0"/>
    <w:rsid w:val="00092E31"/>
    <w:rsid w:val="00092F70"/>
    <w:rsid w:val="0009319A"/>
    <w:rsid w:val="000932A6"/>
    <w:rsid w:val="0009336D"/>
    <w:rsid w:val="000933C0"/>
    <w:rsid w:val="00093584"/>
    <w:rsid w:val="0009358B"/>
    <w:rsid w:val="000935D5"/>
    <w:rsid w:val="0009361A"/>
    <w:rsid w:val="0009397F"/>
    <w:rsid w:val="00093B99"/>
    <w:rsid w:val="00093DA4"/>
    <w:rsid w:val="00093E48"/>
    <w:rsid w:val="00094013"/>
    <w:rsid w:val="0009417E"/>
    <w:rsid w:val="000942DD"/>
    <w:rsid w:val="000943CA"/>
    <w:rsid w:val="000943D9"/>
    <w:rsid w:val="000946BF"/>
    <w:rsid w:val="00094723"/>
    <w:rsid w:val="00094739"/>
    <w:rsid w:val="0009475B"/>
    <w:rsid w:val="00094DDF"/>
    <w:rsid w:val="00095002"/>
    <w:rsid w:val="00095271"/>
    <w:rsid w:val="00095326"/>
    <w:rsid w:val="00095661"/>
    <w:rsid w:val="00095738"/>
    <w:rsid w:val="000959E3"/>
    <w:rsid w:val="00095C54"/>
    <w:rsid w:val="00095DD9"/>
    <w:rsid w:val="00095E98"/>
    <w:rsid w:val="00095FC8"/>
    <w:rsid w:val="00095FD6"/>
    <w:rsid w:val="0009605A"/>
    <w:rsid w:val="0009610F"/>
    <w:rsid w:val="0009611F"/>
    <w:rsid w:val="00096217"/>
    <w:rsid w:val="00096252"/>
    <w:rsid w:val="00096372"/>
    <w:rsid w:val="000967EA"/>
    <w:rsid w:val="0009689B"/>
    <w:rsid w:val="00096981"/>
    <w:rsid w:val="00096BB6"/>
    <w:rsid w:val="00096DC8"/>
    <w:rsid w:val="00097018"/>
    <w:rsid w:val="0009702B"/>
    <w:rsid w:val="000971A6"/>
    <w:rsid w:val="000971D8"/>
    <w:rsid w:val="000972F5"/>
    <w:rsid w:val="00097748"/>
    <w:rsid w:val="00097828"/>
    <w:rsid w:val="000978D6"/>
    <w:rsid w:val="00097AEB"/>
    <w:rsid w:val="00097DAD"/>
    <w:rsid w:val="000A01D9"/>
    <w:rsid w:val="000A0220"/>
    <w:rsid w:val="000A037B"/>
    <w:rsid w:val="000A0795"/>
    <w:rsid w:val="000A086F"/>
    <w:rsid w:val="000A08E2"/>
    <w:rsid w:val="000A0924"/>
    <w:rsid w:val="000A0D4C"/>
    <w:rsid w:val="000A0D96"/>
    <w:rsid w:val="000A0F2C"/>
    <w:rsid w:val="000A1002"/>
    <w:rsid w:val="000A1042"/>
    <w:rsid w:val="000A10DE"/>
    <w:rsid w:val="000A114A"/>
    <w:rsid w:val="000A116B"/>
    <w:rsid w:val="000A13D8"/>
    <w:rsid w:val="000A140D"/>
    <w:rsid w:val="000A1648"/>
    <w:rsid w:val="000A1756"/>
    <w:rsid w:val="000A1C90"/>
    <w:rsid w:val="000A1CF8"/>
    <w:rsid w:val="000A1D73"/>
    <w:rsid w:val="000A1F73"/>
    <w:rsid w:val="000A2091"/>
    <w:rsid w:val="000A20CC"/>
    <w:rsid w:val="000A23D1"/>
    <w:rsid w:val="000A2437"/>
    <w:rsid w:val="000A28AD"/>
    <w:rsid w:val="000A28EB"/>
    <w:rsid w:val="000A2983"/>
    <w:rsid w:val="000A2DEF"/>
    <w:rsid w:val="000A2E33"/>
    <w:rsid w:val="000A319C"/>
    <w:rsid w:val="000A34DE"/>
    <w:rsid w:val="000A38A2"/>
    <w:rsid w:val="000A3AD7"/>
    <w:rsid w:val="000A3B11"/>
    <w:rsid w:val="000A3D15"/>
    <w:rsid w:val="000A3F53"/>
    <w:rsid w:val="000A3FC7"/>
    <w:rsid w:val="000A44B2"/>
    <w:rsid w:val="000A4515"/>
    <w:rsid w:val="000A49BA"/>
    <w:rsid w:val="000A4F93"/>
    <w:rsid w:val="000A51E3"/>
    <w:rsid w:val="000A532A"/>
    <w:rsid w:val="000A5CAD"/>
    <w:rsid w:val="000A5F63"/>
    <w:rsid w:val="000A60DC"/>
    <w:rsid w:val="000A6111"/>
    <w:rsid w:val="000A6342"/>
    <w:rsid w:val="000A67C8"/>
    <w:rsid w:val="000A67F5"/>
    <w:rsid w:val="000A6A10"/>
    <w:rsid w:val="000A6A59"/>
    <w:rsid w:val="000A6B44"/>
    <w:rsid w:val="000A6F47"/>
    <w:rsid w:val="000A70AD"/>
    <w:rsid w:val="000A71D6"/>
    <w:rsid w:val="000A7380"/>
    <w:rsid w:val="000A739D"/>
    <w:rsid w:val="000A767B"/>
    <w:rsid w:val="000A76BD"/>
    <w:rsid w:val="000A7911"/>
    <w:rsid w:val="000A795B"/>
    <w:rsid w:val="000A7A21"/>
    <w:rsid w:val="000A7D12"/>
    <w:rsid w:val="000A7D64"/>
    <w:rsid w:val="000B02BF"/>
    <w:rsid w:val="000B0808"/>
    <w:rsid w:val="000B08AF"/>
    <w:rsid w:val="000B0AC6"/>
    <w:rsid w:val="000B0DFD"/>
    <w:rsid w:val="000B0DFE"/>
    <w:rsid w:val="000B0E0E"/>
    <w:rsid w:val="000B0EB3"/>
    <w:rsid w:val="000B1142"/>
    <w:rsid w:val="000B136B"/>
    <w:rsid w:val="000B13B8"/>
    <w:rsid w:val="000B145C"/>
    <w:rsid w:val="000B15F1"/>
    <w:rsid w:val="000B1709"/>
    <w:rsid w:val="000B1A1D"/>
    <w:rsid w:val="000B1AA5"/>
    <w:rsid w:val="000B1BB3"/>
    <w:rsid w:val="000B20A8"/>
    <w:rsid w:val="000B237D"/>
    <w:rsid w:val="000B25B0"/>
    <w:rsid w:val="000B28D2"/>
    <w:rsid w:val="000B2953"/>
    <w:rsid w:val="000B299E"/>
    <w:rsid w:val="000B2B3A"/>
    <w:rsid w:val="000B2BD6"/>
    <w:rsid w:val="000B2F0C"/>
    <w:rsid w:val="000B2FAD"/>
    <w:rsid w:val="000B3104"/>
    <w:rsid w:val="000B3129"/>
    <w:rsid w:val="000B3148"/>
    <w:rsid w:val="000B3178"/>
    <w:rsid w:val="000B3384"/>
    <w:rsid w:val="000B3433"/>
    <w:rsid w:val="000B359F"/>
    <w:rsid w:val="000B35E0"/>
    <w:rsid w:val="000B38AA"/>
    <w:rsid w:val="000B3A47"/>
    <w:rsid w:val="000B4157"/>
    <w:rsid w:val="000B41AD"/>
    <w:rsid w:val="000B45FA"/>
    <w:rsid w:val="000B473F"/>
    <w:rsid w:val="000B4903"/>
    <w:rsid w:val="000B4972"/>
    <w:rsid w:val="000B4C87"/>
    <w:rsid w:val="000B4FF2"/>
    <w:rsid w:val="000B5081"/>
    <w:rsid w:val="000B5095"/>
    <w:rsid w:val="000B544A"/>
    <w:rsid w:val="000B5450"/>
    <w:rsid w:val="000B5C2B"/>
    <w:rsid w:val="000B5EDC"/>
    <w:rsid w:val="000B5FBC"/>
    <w:rsid w:val="000B60CA"/>
    <w:rsid w:val="000B6125"/>
    <w:rsid w:val="000B61A0"/>
    <w:rsid w:val="000B62C5"/>
    <w:rsid w:val="000B645C"/>
    <w:rsid w:val="000B6523"/>
    <w:rsid w:val="000B6767"/>
    <w:rsid w:val="000B68DA"/>
    <w:rsid w:val="000B6922"/>
    <w:rsid w:val="000B69B8"/>
    <w:rsid w:val="000B69B9"/>
    <w:rsid w:val="000B6ECC"/>
    <w:rsid w:val="000B7070"/>
    <w:rsid w:val="000B71C3"/>
    <w:rsid w:val="000B732B"/>
    <w:rsid w:val="000B7382"/>
    <w:rsid w:val="000B7938"/>
    <w:rsid w:val="000B7C4B"/>
    <w:rsid w:val="000B7CA7"/>
    <w:rsid w:val="000B7F10"/>
    <w:rsid w:val="000B7F92"/>
    <w:rsid w:val="000C020D"/>
    <w:rsid w:val="000C0441"/>
    <w:rsid w:val="000C05FB"/>
    <w:rsid w:val="000C0635"/>
    <w:rsid w:val="000C0C56"/>
    <w:rsid w:val="000C1002"/>
    <w:rsid w:val="000C1115"/>
    <w:rsid w:val="000C133B"/>
    <w:rsid w:val="000C1604"/>
    <w:rsid w:val="000C1706"/>
    <w:rsid w:val="000C1799"/>
    <w:rsid w:val="000C1B3D"/>
    <w:rsid w:val="000C1B41"/>
    <w:rsid w:val="000C1E13"/>
    <w:rsid w:val="000C1EAC"/>
    <w:rsid w:val="000C234B"/>
    <w:rsid w:val="000C24F9"/>
    <w:rsid w:val="000C2554"/>
    <w:rsid w:val="000C25E4"/>
    <w:rsid w:val="000C26C9"/>
    <w:rsid w:val="000C26DE"/>
    <w:rsid w:val="000C28B2"/>
    <w:rsid w:val="000C2B4F"/>
    <w:rsid w:val="000C2B9C"/>
    <w:rsid w:val="000C2C03"/>
    <w:rsid w:val="000C2F35"/>
    <w:rsid w:val="000C2FFF"/>
    <w:rsid w:val="000C30D7"/>
    <w:rsid w:val="000C314F"/>
    <w:rsid w:val="000C31E7"/>
    <w:rsid w:val="000C34AF"/>
    <w:rsid w:val="000C3626"/>
    <w:rsid w:val="000C39D3"/>
    <w:rsid w:val="000C3AAB"/>
    <w:rsid w:val="000C3B44"/>
    <w:rsid w:val="000C3C4A"/>
    <w:rsid w:val="000C4168"/>
    <w:rsid w:val="000C44E1"/>
    <w:rsid w:val="000C44EC"/>
    <w:rsid w:val="000C458C"/>
    <w:rsid w:val="000C459D"/>
    <w:rsid w:val="000C4621"/>
    <w:rsid w:val="000C4A6F"/>
    <w:rsid w:val="000C4B28"/>
    <w:rsid w:val="000C4CE3"/>
    <w:rsid w:val="000C5135"/>
    <w:rsid w:val="000C51D1"/>
    <w:rsid w:val="000C5501"/>
    <w:rsid w:val="000C56E9"/>
    <w:rsid w:val="000C5754"/>
    <w:rsid w:val="000C57F8"/>
    <w:rsid w:val="000C59D9"/>
    <w:rsid w:val="000C62AD"/>
    <w:rsid w:val="000C638B"/>
    <w:rsid w:val="000C654F"/>
    <w:rsid w:val="000C655C"/>
    <w:rsid w:val="000C675B"/>
    <w:rsid w:val="000C67BA"/>
    <w:rsid w:val="000C68F2"/>
    <w:rsid w:val="000C6918"/>
    <w:rsid w:val="000C698E"/>
    <w:rsid w:val="000C6AAC"/>
    <w:rsid w:val="000C6B46"/>
    <w:rsid w:val="000C7041"/>
    <w:rsid w:val="000C7242"/>
    <w:rsid w:val="000C7437"/>
    <w:rsid w:val="000C75AE"/>
    <w:rsid w:val="000C75F8"/>
    <w:rsid w:val="000C76F4"/>
    <w:rsid w:val="000C77A0"/>
    <w:rsid w:val="000C7A0A"/>
    <w:rsid w:val="000C7BF0"/>
    <w:rsid w:val="000C7C2D"/>
    <w:rsid w:val="000C7CD1"/>
    <w:rsid w:val="000C7E8E"/>
    <w:rsid w:val="000D00AC"/>
    <w:rsid w:val="000D0411"/>
    <w:rsid w:val="000D076F"/>
    <w:rsid w:val="000D0C19"/>
    <w:rsid w:val="000D0CAB"/>
    <w:rsid w:val="000D0CCB"/>
    <w:rsid w:val="000D0E8C"/>
    <w:rsid w:val="000D0F27"/>
    <w:rsid w:val="000D13B3"/>
    <w:rsid w:val="000D1716"/>
    <w:rsid w:val="000D1892"/>
    <w:rsid w:val="000D1ABE"/>
    <w:rsid w:val="000D1AE6"/>
    <w:rsid w:val="000D1F8C"/>
    <w:rsid w:val="000D23D5"/>
    <w:rsid w:val="000D25FD"/>
    <w:rsid w:val="000D2634"/>
    <w:rsid w:val="000D27EC"/>
    <w:rsid w:val="000D2A4D"/>
    <w:rsid w:val="000D2A64"/>
    <w:rsid w:val="000D2B4A"/>
    <w:rsid w:val="000D2DFF"/>
    <w:rsid w:val="000D2F89"/>
    <w:rsid w:val="000D30EC"/>
    <w:rsid w:val="000D31AB"/>
    <w:rsid w:val="000D325E"/>
    <w:rsid w:val="000D34E1"/>
    <w:rsid w:val="000D37D5"/>
    <w:rsid w:val="000D37DC"/>
    <w:rsid w:val="000D3B14"/>
    <w:rsid w:val="000D3BBD"/>
    <w:rsid w:val="000D3C20"/>
    <w:rsid w:val="000D40A4"/>
    <w:rsid w:val="000D4176"/>
    <w:rsid w:val="000D4250"/>
    <w:rsid w:val="000D434E"/>
    <w:rsid w:val="000D43F3"/>
    <w:rsid w:val="000D4450"/>
    <w:rsid w:val="000D4748"/>
    <w:rsid w:val="000D4760"/>
    <w:rsid w:val="000D485E"/>
    <w:rsid w:val="000D4935"/>
    <w:rsid w:val="000D49BB"/>
    <w:rsid w:val="000D4BD1"/>
    <w:rsid w:val="000D50F6"/>
    <w:rsid w:val="000D510A"/>
    <w:rsid w:val="000D514D"/>
    <w:rsid w:val="000D5293"/>
    <w:rsid w:val="000D5348"/>
    <w:rsid w:val="000D5419"/>
    <w:rsid w:val="000D58C8"/>
    <w:rsid w:val="000D5990"/>
    <w:rsid w:val="000D5BE0"/>
    <w:rsid w:val="000D5DE1"/>
    <w:rsid w:val="000D6015"/>
    <w:rsid w:val="000D6086"/>
    <w:rsid w:val="000D61A1"/>
    <w:rsid w:val="000D6594"/>
    <w:rsid w:val="000D6AA2"/>
    <w:rsid w:val="000D70BC"/>
    <w:rsid w:val="000D7491"/>
    <w:rsid w:val="000D75E5"/>
    <w:rsid w:val="000D78E9"/>
    <w:rsid w:val="000D7A9E"/>
    <w:rsid w:val="000D7EB8"/>
    <w:rsid w:val="000D7EE4"/>
    <w:rsid w:val="000E013F"/>
    <w:rsid w:val="000E028F"/>
    <w:rsid w:val="000E0357"/>
    <w:rsid w:val="000E0434"/>
    <w:rsid w:val="000E0690"/>
    <w:rsid w:val="000E0737"/>
    <w:rsid w:val="000E0ADD"/>
    <w:rsid w:val="000E0C52"/>
    <w:rsid w:val="000E0E44"/>
    <w:rsid w:val="000E0E81"/>
    <w:rsid w:val="000E12B6"/>
    <w:rsid w:val="000E13A7"/>
    <w:rsid w:val="000E140C"/>
    <w:rsid w:val="000E14CF"/>
    <w:rsid w:val="000E1653"/>
    <w:rsid w:val="000E1681"/>
    <w:rsid w:val="000E1AAF"/>
    <w:rsid w:val="000E1AE2"/>
    <w:rsid w:val="000E1B5F"/>
    <w:rsid w:val="000E1B7D"/>
    <w:rsid w:val="000E1BA7"/>
    <w:rsid w:val="000E214F"/>
    <w:rsid w:val="000E2560"/>
    <w:rsid w:val="000E25E0"/>
    <w:rsid w:val="000E27F2"/>
    <w:rsid w:val="000E2832"/>
    <w:rsid w:val="000E293B"/>
    <w:rsid w:val="000E2AC9"/>
    <w:rsid w:val="000E2BCB"/>
    <w:rsid w:val="000E2BF6"/>
    <w:rsid w:val="000E2D61"/>
    <w:rsid w:val="000E3076"/>
    <w:rsid w:val="000E32F6"/>
    <w:rsid w:val="000E338A"/>
    <w:rsid w:val="000E36A3"/>
    <w:rsid w:val="000E37A6"/>
    <w:rsid w:val="000E3836"/>
    <w:rsid w:val="000E3A94"/>
    <w:rsid w:val="000E3E4B"/>
    <w:rsid w:val="000E3E73"/>
    <w:rsid w:val="000E3F64"/>
    <w:rsid w:val="000E3F7A"/>
    <w:rsid w:val="000E4169"/>
    <w:rsid w:val="000E41B4"/>
    <w:rsid w:val="000E434E"/>
    <w:rsid w:val="000E4389"/>
    <w:rsid w:val="000E440E"/>
    <w:rsid w:val="000E4605"/>
    <w:rsid w:val="000E4738"/>
    <w:rsid w:val="000E4888"/>
    <w:rsid w:val="000E4AD7"/>
    <w:rsid w:val="000E4B9E"/>
    <w:rsid w:val="000E4D4A"/>
    <w:rsid w:val="000E4D7D"/>
    <w:rsid w:val="000E4E1D"/>
    <w:rsid w:val="000E4E80"/>
    <w:rsid w:val="000E4F84"/>
    <w:rsid w:val="000E52E3"/>
    <w:rsid w:val="000E5AE9"/>
    <w:rsid w:val="000E5C41"/>
    <w:rsid w:val="000E5F2B"/>
    <w:rsid w:val="000E6018"/>
    <w:rsid w:val="000E61A6"/>
    <w:rsid w:val="000E65C9"/>
    <w:rsid w:val="000E6628"/>
    <w:rsid w:val="000E67A1"/>
    <w:rsid w:val="000E6908"/>
    <w:rsid w:val="000E6A66"/>
    <w:rsid w:val="000E6AA8"/>
    <w:rsid w:val="000E6BB8"/>
    <w:rsid w:val="000E6E36"/>
    <w:rsid w:val="000E6ED3"/>
    <w:rsid w:val="000E73EC"/>
    <w:rsid w:val="000E75BB"/>
    <w:rsid w:val="000E78B5"/>
    <w:rsid w:val="000E7EC5"/>
    <w:rsid w:val="000F00A0"/>
    <w:rsid w:val="000F00F6"/>
    <w:rsid w:val="000F029D"/>
    <w:rsid w:val="000F077C"/>
    <w:rsid w:val="000F0784"/>
    <w:rsid w:val="000F0BE7"/>
    <w:rsid w:val="000F0D40"/>
    <w:rsid w:val="000F1045"/>
    <w:rsid w:val="000F1046"/>
    <w:rsid w:val="000F1569"/>
    <w:rsid w:val="000F1668"/>
    <w:rsid w:val="000F17D7"/>
    <w:rsid w:val="000F186B"/>
    <w:rsid w:val="000F196A"/>
    <w:rsid w:val="000F1AD2"/>
    <w:rsid w:val="000F1D2C"/>
    <w:rsid w:val="000F1FFD"/>
    <w:rsid w:val="000F2029"/>
    <w:rsid w:val="000F20BE"/>
    <w:rsid w:val="000F20DF"/>
    <w:rsid w:val="000F29B7"/>
    <w:rsid w:val="000F2AB8"/>
    <w:rsid w:val="000F2C1D"/>
    <w:rsid w:val="000F2E41"/>
    <w:rsid w:val="000F32A0"/>
    <w:rsid w:val="000F32B7"/>
    <w:rsid w:val="000F370A"/>
    <w:rsid w:val="000F3785"/>
    <w:rsid w:val="000F37BD"/>
    <w:rsid w:val="000F3896"/>
    <w:rsid w:val="000F3953"/>
    <w:rsid w:val="000F3CC1"/>
    <w:rsid w:val="000F3F6A"/>
    <w:rsid w:val="000F3F94"/>
    <w:rsid w:val="000F3FFF"/>
    <w:rsid w:val="000F4040"/>
    <w:rsid w:val="000F425D"/>
    <w:rsid w:val="000F429F"/>
    <w:rsid w:val="000F4499"/>
    <w:rsid w:val="000F457F"/>
    <w:rsid w:val="000F462B"/>
    <w:rsid w:val="000F4779"/>
    <w:rsid w:val="000F4820"/>
    <w:rsid w:val="000F482E"/>
    <w:rsid w:val="000F4C1F"/>
    <w:rsid w:val="000F5153"/>
    <w:rsid w:val="000F52C3"/>
    <w:rsid w:val="000F52D9"/>
    <w:rsid w:val="000F55C4"/>
    <w:rsid w:val="000F55EC"/>
    <w:rsid w:val="000F581C"/>
    <w:rsid w:val="000F58BF"/>
    <w:rsid w:val="000F58E1"/>
    <w:rsid w:val="000F5939"/>
    <w:rsid w:val="000F5A18"/>
    <w:rsid w:val="000F5CA9"/>
    <w:rsid w:val="000F5E07"/>
    <w:rsid w:val="000F6032"/>
    <w:rsid w:val="000F60F2"/>
    <w:rsid w:val="000F61B1"/>
    <w:rsid w:val="000F6289"/>
    <w:rsid w:val="000F6486"/>
    <w:rsid w:val="000F64F7"/>
    <w:rsid w:val="000F65EA"/>
    <w:rsid w:val="000F66A9"/>
    <w:rsid w:val="000F674A"/>
    <w:rsid w:val="000F6990"/>
    <w:rsid w:val="000F6B4D"/>
    <w:rsid w:val="000F6C1C"/>
    <w:rsid w:val="000F6C1F"/>
    <w:rsid w:val="000F6F1E"/>
    <w:rsid w:val="000F6F97"/>
    <w:rsid w:val="000F6FDD"/>
    <w:rsid w:val="000F7143"/>
    <w:rsid w:val="000F72E6"/>
    <w:rsid w:val="000F737F"/>
    <w:rsid w:val="000F7597"/>
    <w:rsid w:val="000F75EC"/>
    <w:rsid w:val="000F7673"/>
    <w:rsid w:val="000F7936"/>
    <w:rsid w:val="000F7BD3"/>
    <w:rsid w:val="000F7C30"/>
    <w:rsid w:val="000F7CD0"/>
    <w:rsid w:val="000F7D12"/>
    <w:rsid w:val="000F7D53"/>
    <w:rsid w:val="000F7D63"/>
    <w:rsid w:val="0010004F"/>
    <w:rsid w:val="0010006B"/>
    <w:rsid w:val="0010011A"/>
    <w:rsid w:val="00100348"/>
    <w:rsid w:val="00100639"/>
    <w:rsid w:val="001008CF"/>
    <w:rsid w:val="0010093E"/>
    <w:rsid w:val="00100DA4"/>
    <w:rsid w:val="00100F4F"/>
    <w:rsid w:val="001011B0"/>
    <w:rsid w:val="0010123D"/>
    <w:rsid w:val="00101346"/>
    <w:rsid w:val="00101725"/>
    <w:rsid w:val="0010180D"/>
    <w:rsid w:val="00101868"/>
    <w:rsid w:val="00101E40"/>
    <w:rsid w:val="00101E94"/>
    <w:rsid w:val="00102074"/>
    <w:rsid w:val="00102078"/>
    <w:rsid w:val="00102195"/>
    <w:rsid w:val="0010219A"/>
    <w:rsid w:val="00102833"/>
    <w:rsid w:val="001029F5"/>
    <w:rsid w:val="00102AFC"/>
    <w:rsid w:val="00102CD3"/>
    <w:rsid w:val="001030E9"/>
    <w:rsid w:val="00103174"/>
    <w:rsid w:val="00103245"/>
    <w:rsid w:val="0010324B"/>
    <w:rsid w:val="00103272"/>
    <w:rsid w:val="001032DC"/>
    <w:rsid w:val="001034DC"/>
    <w:rsid w:val="001034E8"/>
    <w:rsid w:val="00103510"/>
    <w:rsid w:val="0010355F"/>
    <w:rsid w:val="00103701"/>
    <w:rsid w:val="0010391E"/>
    <w:rsid w:val="00103936"/>
    <w:rsid w:val="00103956"/>
    <w:rsid w:val="00103E0B"/>
    <w:rsid w:val="00103F50"/>
    <w:rsid w:val="00104010"/>
    <w:rsid w:val="00104108"/>
    <w:rsid w:val="00104127"/>
    <w:rsid w:val="00104268"/>
    <w:rsid w:val="001045CD"/>
    <w:rsid w:val="001046EA"/>
    <w:rsid w:val="00104972"/>
    <w:rsid w:val="00104AE4"/>
    <w:rsid w:val="00104B67"/>
    <w:rsid w:val="00104C20"/>
    <w:rsid w:val="00104C7D"/>
    <w:rsid w:val="00104D39"/>
    <w:rsid w:val="00104F53"/>
    <w:rsid w:val="001050C8"/>
    <w:rsid w:val="00105109"/>
    <w:rsid w:val="001051C9"/>
    <w:rsid w:val="0010552E"/>
    <w:rsid w:val="0010555F"/>
    <w:rsid w:val="001055F1"/>
    <w:rsid w:val="0010567A"/>
    <w:rsid w:val="00105710"/>
    <w:rsid w:val="0010592B"/>
    <w:rsid w:val="00105A50"/>
    <w:rsid w:val="00105AE2"/>
    <w:rsid w:val="00105C6E"/>
    <w:rsid w:val="00105D6D"/>
    <w:rsid w:val="00105E76"/>
    <w:rsid w:val="00106119"/>
    <w:rsid w:val="0010638F"/>
    <w:rsid w:val="0010647C"/>
    <w:rsid w:val="001065DA"/>
    <w:rsid w:val="001066B4"/>
    <w:rsid w:val="00106711"/>
    <w:rsid w:val="00106877"/>
    <w:rsid w:val="00106965"/>
    <w:rsid w:val="001069BE"/>
    <w:rsid w:val="00106D63"/>
    <w:rsid w:val="00106E2A"/>
    <w:rsid w:val="001070D7"/>
    <w:rsid w:val="00107108"/>
    <w:rsid w:val="0010717F"/>
    <w:rsid w:val="00107479"/>
    <w:rsid w:val="00107614"/>
    <w:rsid w:val="001078B3"/>
    <w:rsid w:val="00107B23"/>
    <w:rsid w:val="00107DAC"/>
    <w:rsid w:val="001101EE"/>
    <w:rsid w:val="00110243"/>
    <w:rsid w:val="001103BD"/>
    <w:rsid w:val="0011066C"/>
    <w:rsid w:val="00110678"/>
    <w:rsid w:val="00110857"/>
    <w:rsid w:val="001108DC"/>
    <w:rsid w:val="00110A62"/>
    <w:rsid w:val="00110A82"/>
    <w:rsid w:val="00110D87"/>
    <w:rsid w:val="00111218"/>
    <w:rsid w:val="001114C4"/>
    <w:rsid w:val="00111B30"/>
    <w:rsid w:val="00111DD5"/>
    <w:rsid w:val="00111E2E"/>
    <w:rsid w:val="00111EAB"/>
    <w:rsid w:val="00111F5E"/>
    <w:rsid w:val="0011213B"/>
    <w:rsid w:val="00112276"/>
    <w:rsid w:val="0011229D"/>
    <w:rsid w:val="00112343"/>
    <w:rsid w:val="001126F0"/>
    <w:rsid w:val="00112974"/>
    <w:rsid w:val="001129FC"/>
    <w:rsid w:val="00112A5E"/>
    <w:rsid w:val="00112CC9"/>
    <w:rsid w:val="00112D8C"/>
    <w:rsid w:val="00112ED8"/>
    <w:rsid w:val="00113118"/>
    <w:rsid w:val="001132A7"/>
    <w:rsid w:val="001132FE"/>
    <w:rsid w:val="001138E5"/>
    <w:rsid w:val="0011394C"/>
    <w:rsid w:val="00113A0D"/>
    <w:rsid w:val="00113A83"/>
    <w:rsid w:val="00113CBF"/>
    <w:rsid w:val="00113CFE"/>
    <w:rsid w:val="00113D5F"/>
    <w:rsid w:val="00113EB6"/>
    <w:rsid w:val="00113EBB"/>
    <w:rsid w:val="00113F7D"/>
    <w:rsid w:val="0011431F"/>
    <w:rsid w:val="00114332"/>
    <w:rsid w:val="00114711"/>
    <w:rsid w:val="00114854"/>
    <w:rsid w:val="0011488B"/>
    <w:rsid w:val="00114907"/>
    <w:rsid w:val="0011495A"/>
    <w:rsid w:val="001149B8"/>
    <w:rsid w:val="00114A6E"/>
    <w:rsid w:val="00114B9F"/>
    <w:rsid w:val="00114C2F"/>
    <w:rsid w:val="00114D90"/>
    <w:rsid w:val="001150EC"/>
    <w:rsid w:val="001156AC"/>
    <w:rsid w:val="00115763"/>
    <w:rsid w:val="001158F0"/>
    <w:rsid w:val="00115DCC"/>
    <w:rsid w:val="0011619D"/>
    <w:rsid w:val="0011620F"/>
    <w:rsid w:val="00116342"/>
    <w:rsid w:val="00116448"/>
    <w:rsid w:val="00116493"/>
    <w:rsid w:val="00116599"/>
    <w:rsid w:val="00116893"/>
    <w:rsid w:val="00116943"/>
    <w:rsid w:val="00116D1A"/>
    <w:rsid w:val="00116DCF"/>
    <w:rsid w:val="00116F0C"/>
    <w:rsid w:val="00116F32"/>
    <w:rsid w:val="001170F5"/>
    <w:rsid w:val="00117236"/>
    <w:rsid w:val="001177B6"/>
    <w:rsid w:val="0011788F"/>
    <w:rsid w:val="001178F0"/>
    <w:rsid w:val="00117A3B"/>
    <w:rsid w:val="00117A3C"/>
    <w:rsid w:val="00117F3E"/>
    <w:rsid w:val="00117F54"/>
    <w:rsid w:val="00117FB1"/>
    <w:rsid w:val="001200AA"/>
    <w:rsid w:val="00120399"/>
    <w:rsid w:val="0012041B"/>
    <w:rsid w:val="00120699"/>
    <w:rsid w:val="001207CA"/>
    <w:rsid w:val="00120C66"/>
    <w:rsid w:val="00120E50"/>
    <w:rsid w:val="00120FA9"/>
    <w:rsid w:val="00120FB4"/>
    <w:rsid w:val="00121029"/>
    <w:rsid w:val="00121246"/>
    <w:rsid w:val="0012130E"/>
    <w:rsid w:val="00121399"/>
    <w:rsid w:val="00121580"/>
    <w:rsid w:val="001218D6"/>
    <w:rsid w:val="00121A63"/>
    <w:rsid w:val="00121A77"/>
    <w:rsid w:val="00121D16"/>
    <w:rsid w:val="00121E83"/>
    <w:rsid w:val="00121F6D"/>
    <w:rsid w:val="0012201B"/>
    <w:rsid w:val="0012211D"/>
    <w:rsid w:val="0012221B"/>
    <w:rsid w:val="0012223E"/>
    <w:rsid w:val="001222ED"/>
    <w:rsid w:val="00122590"/>
    <w:rsid w:val="00122713"/>
    <w:rsid w:val="0012277B"/>
    <w:rsid w:val="00122843"/>
    <w:rsid w:val="00122C33"/>
    <w:rsid w:val="00122C74"/>
    <w:rsid w:val="00122D03"/>
    <w:rsid w:val="00122E01"/>
    <w:rsid w:val="00122F84"/>
    <w:rsid w:val="00122FBB"/>
    <w:rsid w:val="0012321F"/>
    <w:rsid w:val="00123395"/>
    <w:rsid w:val="00123ACE"/>
    <w:rsid w:val="00123AE8"/>
    <w:rsid w:val="00123CF6"/>
    <w:rsid w:val="00123F8D"/>
    <w:rsid w:val="001240EC"/>
    <w:rsid w:val="00124107"/>
    <w:rsid w:val="001244D5"/>
    <w:rsid w:val="001244F9"/>
    <w:rsid w:val="00124593"/>
    <w:rsid w:val="00124661"/>
    <w:rsid w:val="00124758"/>
    <w:rsid w:val="0012476D"/>
    <w:rsid w:val="00124837"/>
    <w:rsid w:val="00124879"/>
    <w:rsid w:val="001248B0"/>
    <w:rsid w:val="001249E4"/>
    <w:rsid w:val="00124A40"/>
    <w:rsid w:val="00124A66"/>
    <w:rsid w:val="00124F09"/>
    <w:rsid w:val="00124F7E"/>
    <w:rsid w:val="001251FF"/>
    <w:rsid w:val="0012546E"/>
    <w:rsid w:val="0012559C"/>
    <w:rsid w:val="00125645"/>
    <w:rsid w:val="00125D9A"/>
    <w:rsid w:val="00125E1A"/>
    <w:rsid w:val="00126108"/>
    <w:rsid w:val="00126214"/>
    <w:rsid w:val="00126219"/>
    <w:rsid w:val="00126477"/>
    <w:rsid w:val="00126602"/>
    <w:rsid w:val="00126695"/>
    <w:rsid w:val="001268F1"/>
    <w:rsid w:val="00126A72"/>
    <w:rsid w:val="00126BAD"/>
    <w:rsid w:val="00126BFD"/>
    <w:rsid w:val="00126C1B"/>
    <w:rsid w:val="00126C2B"/>
    <w:rsid w:val="00126D32"/>
    <w:rsid w:val="00126D61"/>
    <w:rsid w:val="00126DA9"/>
    <w:rsid w:val="001270F1"/>
    <w:rsid w:val="00127183"/>
    <w:rsid w:val="001271E7"/>
    <w:rsid w:val="00127221"/>
    <w:rsid w:val="001273FC"/>
    <w:rsid w:val="00127454"/>
    <w:rsid w:val="0012751C"/>
    <w:rsid w:val="00127585"/>
    <w:rsid w:val="0012760C"/>
    <w:rsid w:val="001277CB"/>
    <w:rsid w:val="00127836"/>
    <w:rsid w:val="00127C42"/>
    <w:rsid w:val="00127C60"/>
    <w:rsid w:val="0013016D"/>
    <w:rsid w:val="00130751"/>
    <w:rsid w:val="00130DED"/>
    <w:rsid w:val="00130E24"/>
    <w:rsid w:val="00131046"/>
    <w:rsid w:val="00131056"/>
    <w:rsid w:val="00131269"/>
    <w:rsid w:val="001315E6"/>
    <w:rsid w:val="00131666"/>
    <w:rsid w:val="001316CB"/>
    <w:rsid w:val="001317DE"/>
    <w:rsid w:val="00131803"/>
    <w:rsid w:val="00131956"/>
    <w:rsid w:val="00131D13"/>
    <w:rsid w:val="00131E64"/>
    <w:rsid w:val="001326C8"/>
    <w:rsid w:val="0013270E"/>
    <w:rsid w:val="001328C5"/>
    <w:rsid w:val="001328E7"/>
    <w:rsid w:val="00132B24"/>
    <w:rsid w:val="00132B6A"/>
    <w:rsid w:val="00132EBA"/>
    <w:rsid w:val="0013313B"/>
    <w:rsid w:val="001331A8"/>
    <w:rsid w:val="00133286"/>
    <w:rsid w:val="0013366D"/>
    <w:rsid w:val="00133726"/>
    <w:rsid w:val="00133862"/>
    <w:rsid w:val="00133FCD"/>
    <w:rsid w:val="00134129"/>
    <w:rsid w:val="001341D9"/>
    <w:rsid w:val="00134510"/>
    <w:rsid w:val="00134612"/>
    <w:rsid w:val="001346B6"/>
    <w:rsid w:val="001347A7"/>
    <w:rsid w:val="00134AB1"/>
    <w:rsid w:val="00134CF6"/>
    <w:rsid w:val="00134D5A"/>
    <w:rsid w:val="00134EA5"/>
    <w:rsid w:val="00134F68"/>
    <w:rsid w:val="0013531C"/>
    <w:rsid w:val="0013531F"/>
    <w:rsid w:val="0013534D"/>
    <w:rsid w:val="00135682"/>
    <w:rsid w:val="001356CB"/>
    <w:rsid w:val="001358AA"/>
    <w:rsid w:val="00135ABF"/>
    <w:rsid w:val="00135ACC"/>
    <w:rsid w:val="00135D6A"/>
    <w:rsid w:val="00135F9A"/>
    <w:rsid w:val="0013628B"/>
    <w:rsid w:val="001362F1"/>
    <w:rsid w:val="0013645F"/>
    <w:rsid w:val="0013663B"/>
    <w:rsid w:val="001367CE"/>
    <w:rsid w:val="001368B6"/>
    <w:rsid w:val="001368EC"/>
    <w:rsid w:val="00136AB0"/>
    <w:rsid w:val="00136B89"/>
    <w:rsid w:val="00136F1E"/>
    <w:rsid w:val="0013707A"/>
    <w:rsid w:val="001375A7"/>
    <w:rsid w:val="00137670"/>
    <w:rsid w:val="0013781D"/>
    <w:rsid w:val="0013795C"/>
    <w:rsid w:val="00137C6C"/>
    <w:rsid w:val="00137D3C"/>
    <w:rsid w:val="001400E0"/>
    <w:rsid w:val="001402C0"/>
    <w:rsid w:val="00140305"/>
    <w:rsid w:val="001404E7"/>
    <w:rsid w:val="00140562"/>
    <w:rsid w:val="00140801"/>
    <w:rsid w:val="00140C3C"/>
    <w:rsid w:val="00140D25"/>
    <w:rsid w:val="00140DB1"/>
    <w:rsid w:val="00140FE3"/>
    <w:rsid w:val="00141115"/>
    <w:rsid w:val="0014143D"/>
    <w:rsid w:val="001415F7"/>
    <w:rsid w:val="001416CA"/>
    <w:rsid w:val="0014172B"/>
    <w:rsid w:val="00141842"/>
    <w:rsid w:val="00141F80"/>
    <w:rsid w:val="00141FF8"/>
    <w:rsid w:val="0014226F"/>
    <w:rsid w:val="001425A1"/>
    <w:rsid w:val="0014260C"/>
    <w:rsid w:val="001426F7"/>
    <w:rsid w:val="0014285E"/>
    <w:rsid w:val="001428EF"/>
    <w:rsid w:val="00142BE3"/>
    <w:rsid w:val="00142D08"/>
    <w:rsid w:val="00142E53"/>
    <w:rsid w:val="0014301E"/>
    <w:rsid w:val="0014324B"/>
    <w:rsid w:val="00143284"/>
    <w:rsid w:val="001433F6"/>
    <w:rsid w:val="001434CE"/>
    <w:rsid w:val="001437A3"/>
    <w:rsid w:val="00143804"/>
    <w:rsid w:val="001438B1"/>
    <w:rsid w:val="00143931"/>
    <w:rsid w:val="00143B57"/>
    <w:rsid w:val="001440BD"/>
    <w:rsid w:val="0014438F"/>
    <w:rsid w:val="001444A2"/>
    <w:rsid w:val="00144C8B"/>
    <w:rsid w:val="00144EAE"/>
    <w:rsid w:val="00144F5D"/>
    <w:rsid w:val="00145061"/>
    <w:rsid w:val="00145226"/>
    <w:rsid w:val="0014550E"/>
    <w:rsid w:val="001455FA"/>
    <w:rsid w:val="0014567A"/>
    <w:rsid w:val="00145B77"/>
    <w:rsid w:val="00145C36"/>
    <w:rsid w:val="00145CA9"/>
    <w:rsid w:val="0014605D"/>
    <w:rsid w:val="0014641B"/>
    <w:rsid w:val="00146434"/>
    <w:rsid w:val="00146907"/>
    <w:rsid w:val="00146955"/>
    <w:rsid w:val="0014697A"/>
    <w:rsid w:val="00146C31"/>
    <w:rsid w:val="00146DB1"/>
    <w:rsid w:val="00146FBA"/>
    <w:rsid w:val="00147012"/>
    <w:rsid w:val="001470F3"/>
    <w:rsid w:val="0014722A"/>
    <w:rsid w:val="00147456"/>
    <w:rsid w:val="001475A4"/>
    <w:rsid w:val="0014777B"/>
    <w:rsid w:val="001477B9"/>
    <w:rsid w:val="00147B4C"/>
    <w:rsid w:val="00147BE7"/>
    <w:rsid w:val="00147C1D"/>
    <w:rsid w:val="00147D52"/>
    <w:rsid w:val="00147D5C"/>
    <w:rsid w:val="00147D60"/>
    <w:rsid w:val="00147E95"/>
    <w:rsid w:val="0015000A"/>
    <w:rsid w:val="00150012"/>
    <w:rsid w:val="0015037D"/>
    <w:rsid w:val="001504C5"/>
    <w:rsid w:val="0015052F"/>
    <w:rsid w:val="001506B4"/>
    <w:rsid w:val="00150B57"/>
    <w:rsid w:val="00150BD5"/>
    <w:rsid w:val="00150C2F"/>
    <w:rsid w:val="00150E52"/>
    <w:rsid w:val="00150F17"/>
    <w:rsid w:val="001512EC"/>
    <w:rsid w:val="00151621"/>
    <w:rsid w:val="00151D50"/>
    <w:rsid w:val="001520EB"/>
    <w:rsid w:val="00152442"/>
    <w:rsid w:val="00152478"/>
    <w:rsid w:val="00152564"/>
    <w:rsid w:val="0015271A"/>
    <w:rsid w:val="0015286C"/>
    <w:rsid w:val="00152C64"/>
    <w:rsid w:val="00152F09"/>
    <w:rsid w:val="00153353"/>
    <w:rsid w:val="001533B1"/>
    <w:rsid w:val="001534B8"/>
    <w:rsid w:val="001535A9"/>
    <w:rsid w:val="00153690"/>
    <w:rsid w:val="001537B8"/>
    <w:rsid w:val="00153806"/>
    <w:rsid w:val="0015384A"/>
    <w:rsid w:val="001538FE"/>
    <w:rsid w:val="00153965"/>
    <w:rsid w:val="00153AE5"/>
    <w:rsid w:val="00153D47"/>
    <w:rsid w:val="00153D8B"/>
    <w:rsid w:val="00154399"/>
    <w:rsid w:val="00154610"/>
    <w:rsid w:val="00154643"/>
    <w:rsid w:val="0015466B"/>
    <w:rsid w:val="00154A8B"/>
    <w:rsid w:val="00154AE0"/>
    <w:rsid w:val="00154DCB"/>
    <w:rsid w:val="001550BD"/>
    <w:rsid w:val="00155166"/>
    <w:rsid w:val="001551B4"/>
    <w:rsid w:val="00155211"/>
    <w:rsid w:val="00155523"/>
    <w:rsid w:val="0015553D"/>
    <w:rsid w:val="0015562A"/>
    <w:rsid w:val="00155829"/>
    <w:rsid w:val="001559E8"/>
    <w:rsid w:val="00155D63"/>
    <w:rsid w:val="00155E64"/>
    <w:rsid w:val="00155FB5"/>
    <w:rsid w:val="00156090"/>
    <w:rsid w:val="00156241"/>
    <w:rsid w:val="001564CC"/>
    <w:rsid w:val="0015669B"/>
    <w:rsid w:val="001567B6"/>
    <w:rsid w:val="0015687B"/>
    <w:rsid w:val="001568CA"/>
    <w:rsid w:val="00156AC7"/>
    <w:rsid w:val="00156D95"/>
    <w:rsid w:val="00156F29"/>
    <w:rsid w:val="00156FDF"/>
    <w:rsid w:val="00157054"/>
    <w:rsid w:val="00157551"/>
    <w:rsid w:val="00157583"/>
    <w:rsid w:val="001576E0"/>
    <w:rsid w:val="00157B0C"/>
    <w:rsid w:val="00157C4D"/>
    <w:rsid w:val="00157D6C"/>
    <w:rsid w:val="00157E12"/>
    <w:rsid w:val="00157E86"/>
    <w:rsid w:val="00160233"/>
    <w:rsid w:val="00160327"/>
    <w:rsid w:val="00160587"/>
    <w:rsid w:val="00160AAA"/>
    <w:rsid w:val="00160BC1"/>
    <w:rsid w:val="00160FF1"/>
    <w:rsid w:val="001619CB"/>
    <w:rsid w:val="00161B87"/>
    <w:rsid w:val="00161D83"/>
    <w:rsid w:val="00161E0C"/>
    <w:rsid w:val="00161E5F"/>
    <w:rsid w:val="00161FE7"/>
    <w:rsid w:val="00162236"/>
    <w:rsid w:val="001622F6"/>
    <w:rsid w:val="001622FA"/>
    <w:rsid w:val="001624E2"/>
    <w:rsid w:val="001625FB"/>
    <w:rsid w:val="00162686"/>
    <w:rsid w:val="00162701"/>
    <w:rsid w:val="00162792"/>
    <w:rsid w:val="001627B0"/>
    <w:rsid w:val="0016299E"/>
    <w:rsid w:val="00162A89"/>
    <w:rsid w:val="00162B8D"/>
    <w:rsid w:val="00163091"/>
    <w:rsid w:val="001630CC"/>
    <w:rsid w:val="0016359F"/>
    <w:rsid w:val="00163612"/>
    <w:rsid w:val="0016385F"/>
    <w:rsid w:val="0016391F"/>
    <w:rsid w:val="001639BE"/>
    <w:rsid w:val="00163A8E"/>
    <w:rsid w:val="00163ACE"/>
    <w:rsid w:val="00163C22"/>
    <w:rsid w:val="00163E50"/>
    <w:rsid w:val="0016402C"/>
    <w:rsid w:val="00164189"/>
    <w:rsid w:val="001641D8"/>
    <w:rsid w:val="00164255"/>
    <w:rsid w:val="001643B6"/>
    <w:rsid w:val="00164488"/>
    <w:rsid w:val="001645A3"/>
    <w:rsid w:val="00164970"/>
    <w:rsid w:val="00164AFB"/>
    <w:rsid w:val="00164D77"/>
    <w:rsid w:val="00164DC0"/>
    <w:rsid w:val="00165036"/>
    <w:rsid w:val="00165109"/>
    <w:rsid w:val="00165145"/>
    <w:rsid w:val="00165309"/>
    <w:rsid w:val="001653FC"/>
    <w:rsid w:val="00165559"/>
    <w:rsid w:val="00165571"/>
    <w:rsid w:val="001657D8"/>
    <w:rsid w:val="001657E3"/>
    <w:rsid w:val="001657EF"/>
    <w:rsid w:val="00165852"/>
    <w:rsid w:val="001658F5"/>
    <w:rsid w:val="00165944"/>
    <w:rsid w:val="00165AB0"/>
    <w:rsid w:val="00165DB5"/>
    <w:rsid w:val="00165EDF"/>
    <w:rsid w:val="00165F9B"/>
    <w:rsid w:val="001660D5"/>
    <w:rsid w:val="0016613B"/>
    <w:rsid w:val="001661C5"/>
    <w:rsid w:val="00166724"/>
    <w:rsid w:val="00166754"/>
    <w:rsid w:val="00166C8F"/>
    <w:rsid w:val="00166D74"/>
    <w:rsid w:val="0016715D"/>
    <w:rsid w:val="00167352"/>
    <w:rsid w:val="0016749D"/>
    <w:rsid w:val="00167674"/>
    <w:rsid w:val="0016779B"/>
    <w:rsid w:val="00167CB3"/>
    <w:rsid w:val="00167F0F"/>
    <w:rsid w:val="00170104"/>
    <w:rsid w:val="001702D1"/>
    <w:rsid w:val="001703B4"/>
    <w:rsid w:val="001707E4"/>
    <w:rsid w:val="00170860"/>
    <w:rsid w:val="00170980"/>
    <w:rsid w:val="00170D3E"/>
    <w:rsid w:val="00170F42"/>
    <w:rsid w:val="001711FC"/>
    <w:rsid w:val="0017149D"/>
    <w:rsid w:val="0017150B"/>
    <w:rsid w:val="00171E42"/>
    <w:rsid w:val="001720D9"/>
    <w:rsid w:val="001722B3"/>
    <w:rsid w:val="001725AD"/>
    <w:rsid w:val="001725C4"/>
    <w:rsid w:val="00172634"/>
    <w:rsid w:val="00172739"/>
    <w:rsid w:val="001727C7"/>
    <w:rsid w:val="00172B58"/>
    <w:rsid w:val="00172B5B"/>
    <w:rsid w:val="00172CD3"/>
    <w:rsid w:val="00172CDF"/>
    <w:rsid w:val="001731CB"/>
    <w:rsid w:val="00173510"/>
    <w:rsid w:val="00173598"/>
    <w:rsid w:val="001737D1"/>
    <w:rsid w:val="0017385B"/>
    <w:rsid w:val="0017389B"/>
    <w:rsid w:val="0017396D"/>
    <w:rsid w:val="001739D7"/>
    <w:rsid w:val="001740C3"/>
    <w:rsid w:val="00174106"/>
    <w:rsid w:val="0017413E"/>
    <w:rsid w:val="0017474B"/>
    <w:rsid w:val="0017494D"/>
    <w:rsid w:val="00174AB8"/>
    <w:rsid w:val="00174B9D"/>
    <w:rsid w:val="00174CF2"/>
    <w:rsid w:val="00174E3B"/>
    <w:rsid w:val="00174EFF"/>
    <w:rsid w:val="00174F25"/>
    <w:rsid w:val="00174F2C"/>
    <w:rsid w:val="001751AE"/>
    <w:rsid w:val="0017535C"/>
    <w:rsid w:val="00175689"/>
    <w:rsid w:val="00175914"/>
    <w:rsid w:val="001759D1"/>
    <w:rsid w:val="00175A13"/>
    <w:rsid w:val="00175CB8"/>
    <w:rsid w:val="00175D2F"/>
    <w:rsid w:val="00176091"/>
    <w:rsid w:val="001766DC"/>
    <w:rsid w:val="0017672B"/>
    <w:rsid w:val="00176771"/>
    <w:rsid w:val="00176948"/>
    <w:rsid w:val="00176CAF"/>
    <w:rsid w:val="00176E99"/>
    <w:rsid w:val="00176F38"/>
    <w:rsid w:val="00176FB6"/>
    <w:rsid w:val="0017700B"/>
    <w:rsid w:val="001773EB"/>
    <w:rsid w:val="001800F1"/>
    <w:rsid w:val="00180296"/>
    <w:rsid w:val="001807E3"/>
    <w:rsid w:val="00180997"/>
    <w:rsid w:val="00180A95"/>
    <w:rsid w:val="00180B26"/>
    <w:rsid w:val="00180FF6"/>
    <w:rsid w:val="00181086"/>
    <w:rsid w:val="0018109F"/>
    <w:rsid w:val="001810C4"/>
    <w:rsid w:val="00181214"/>
    <w:rsid w:val="001815CF"/>
    <w:rsid w:val="0018171C"/>
    <w:rsid w:val="00181743"/>
    <w:rsid w:val="00181A68"/>
    <w:rsid w:val="00181AF6"/>
    <w:rsid w:val="00181EC4"/>
    <w:rsid w:val="0018218E"/>
    <w:rsid w:val="001821CB"/>
    <w:rsid w:val="0018253F"/>
    <w:rsid w:val="001828CC"/>
    <w:rsid w:val="00182B06"/>
    <w:rsid w:val="00182B43"/>
    <w:rsid w:val="00182C75"/>
    <w:rsid w:val="00182FC8"/>
    <w:rsid w:val="001830B3"/>
    <w:rsid w:val="001831DF"/>
    <w:rsid w:val="0018348B"/>
    <w:rsid w:val="00183938"/>
    <w:rsid w:val="00183E00"/>
    <w:rsid w:val="00183F29"/>
    <w:rsid w:val="00183F54"/>
    <w:rsid w:val="00184050"/>
    <w:rsid w:val="00184068"/>
    <w:rsid w:val="00184155"/>
    <w:rsid w:val="00184347"/>
    <w:rsid w:val="00184372"/>
    <w:rsid w:val="001845DC"/>
    <w:rsid w:val="001848D0"/>
    <w:rsid w:val="00184BB2"/>
    <w:rsid w:val="00184BF3"/>
    <w:rsid w:val="00184CD5"/>
    <w:rsid w:val="00184DDA"/>
    <w:rsid w:val="00185155"/>
    <w:rsid w:val="00185554"/>
    <w:rsid w:val="0018561D"/>
    <w:rsid w:val="001859DC"/>
    <w:rsid w:val="00185B4B"/>
    <w:rsid w:val="00185CD2"/>
    <w:rsid w:val="0018637F"/>
    <w:rsid w:val="001864C4"/>
    <w:rsid w:val="0018665C"/>
    <w:rsid w:val="001868A4"/>
    <w:rsid w:val="00186D47"/>
    <w:rsid w:val="00186E06"/>
    <w:rsid w:val="00186E25"/>
    <w:rsid w:val="00186FC7"/>
    <w:rsid w:val="001871CC"/>
    <w:rsid w:val="00187274"/>
    <w:rsid w:val="00187711"/>
    <w:rsid w:val="00187739"/>
    <w:rsid w:val="00187A00"/>
    <w:rsid w:val="00187BC9"/>
    <w:rsid w:val="00187BFB"/>
    <w:rsid w:val="00187C30"/>
    <w:rsid w:val="00187D12"/>
    <w:rsid w:val="00187E30"/>
    <w:rsid w:val="00187F0D"/>
    <w:rsid w:val="00187FB7"/>
    <w:rsid w:val="0019035A"/>
    <w:rsid w:val="001905D5"/>
    <w:rsid w:val="00190653"/>
    <w:rsid w:val="001906D6"/>
    <w:rsid w:val="00190822"/>
    <w:rsid w:val="001908B3"/>
    <w:rsid w:val="00190B8B"/>
    <w:rsid w:val="00190C22"/>
    <w:rsid w:val="001910D9"/>
    <w:rsid w:val="00191113"/>
    <w:rsid w:val="001912D6"/>
    <w:rsid w:val="001912D7"/>
    <w:rsid w:val="00191397"/>
    <w:rsid w:val="0019167A"/>
    <w:rsid w:val="00191B45"/>
    <w:rsid w:val="00191B9B"/>
    <w:rsid w:val="00191BBD"/>
    <w:rsid w:val="00191C33"/>
    <w:rsid w:val="00191CEF"/>
    <w:rsid w:val="0019228A"/>
    <w:rsid w:val="0019265E"/>
    <w:rsid w:val="001929B1"/>
    <w:rsid w:val="00192B7F"/>
    <w:rsid w:val="00192E99"/>
    <w:rsid w:val="0019318A"/>
    <w:rsid w:val="001934B0"/>
    <w:rsid w:val="001934F0"/>
    <w:rsid w:val="0019374F"/>
    <w:rsid w:val="0019383F"/>
    <w:rsid w:val="0019391C"/>
    <w:rsid w:val="001939A7"/>
    <w:rsid w:val="001939FF"/>
    <w:rsid w:val="00193A2F"/>
    <w:rsid w:val="00193F8E"/>
    <w:rsid w:val="00194364"/>
    <w:rsid w:val="00194650"/>
    <w:rsid w:val="00194C78"/>
    <w:rsid w:val="00194E1A"/>
    <w:rsid w:val="00194E3D"/>
    <w:rsid w:val="0019510A"/>
    <w:rsid w:val="00195600"/>
    <w:rsid w:val="001957D2"/>
    <w:rsid w:val="001958C7"/>
    <w:rsid w:val="00195AB1"/>
    <w:rsid w:val="00195AF6"/>
    <w:rsid w:val="00195AFD"/>
    <w:rsid w:val="00195AFF"/>
    <w:rsid w:val="00195C71"/>
    <w:rsid w:val="00195D97"/>
    <w:rsid w:val="00195D9E"/>
    <w:rsid w:val="00195DCA"/>
    <w:rsid w:val="00195E61"/>
    <w:rsid w:val="00196059"/>
    <w:rsid w:val="001961A3"/>
    <w:rsid w:val="001963C4"/>
    <w:rsid w:val="001964C8"/>
    <w:rsid w:val="001964CA"/>
    <w:rsid w:val="00196857"/>
    <w:rsid w:val="00196944"/>
    <w:rsid w:val="001969E0"/>
    <w:rsid w:val="00196D5E"/>
    <w:rsid w:val="00196D72"/>
    <w:rsid w:val="00196EB4"/>
    <w:rsid w:val="00196FA7"/>
    <w:rsid w:val="00197542"/>
    <w:rsid w:val="00197793"/>
    <w:rsid w:val="001977E0"/>
    <w:rsid w:val="001977F7"/>
    <w:rsid w:val="001978B2"/>
    <w:rsid w:val="00197967"/>
    <w:rsid w:val="00197ACF"/>
    <w:rsid w:val="00197C1C"/>
    <w:rsid w:val="00197DE7"/>
    <w:rsid w:val="00197E4C"/>
    <w:rsid w:val="001A0002"/>
    <w:rsid w:val="001A0137"/>
    <w:rsid w:val="001A0257"/>
    <w:rsid w:val="001A036E"/>
    <w:rsid w:val="001A0396"/>
    <w:rsid w:val="001A0B67"/>
    <w:rsid w:val="001A0B80"/>
    <w:rsid w:val="001A0BB3"/>
    <w:rsid w:val="001A0D92"/>
    <w:rsid w:val="001A115D"/>
    <w:rsid w:val="001A1456"/>
    <w:rsid w:val="001A14C9"/>
    <w:rsid w:val="001A1949"/>
    <w:rsid w:val="001A1A05"/>
    <w:rsid w:val="001A1A15"/>
    <w:rsid w:val="001A1CA3"/>
    <w:rsid w:val="001A1E57"/>
    <w:rsid w:val="001A2244"/>
    <w:rsid w:val="001A257C"/>
    <w:rsid w:val="001A2620"/>
    <w:rsid w:val="001A26E1"/>
    <w:rsid w:val="001A2D2B"/>
    <w:rsid w:val="001A2D4C"/>
    <w:rsid w:val="001A2F58"/>
    <w:rsid w:val="001A2F65"/>
    <w:rsid w:val="001A3220"/>
    <w:rsid w:val="001A3261"/>
    <w:rsid w:val="001A3403"/>
    <w:rsid w:val="001A347C"/>
    <w:rsid w:val="001A35B1"/>
    <w:rsid w:val="001A362C"/>
    <w:rsid w:val="001A3CB6"/>
    <w:rsid w:val="001A3CC0"/>
    <w:rsid w:val="001A3F04"/>
    <w:rsid w:val="001A4186"/>
    <w:rsid w:val="001A4610"/>
    <w:rsid w:val="001A473A"/>
    <w:rsid w:val="001A4879"/>
    <w:rsid w:val="001A4B3F"/>
    <w:rsid w:val="001A4F9F"/>
    <w:rsid w:val="001A5040"/>
    <w:rsid w:val="001A5288"/>
    <w:rsid w:val="001A52BE"/>
    <w:rsid w:val="001A55BA"/>
    <w:rsid w:val="001A564A"/>
    <w:rsid w:val="001A5679"/>
    <w:rsid w:val="001A59E8"/>
    <w:rsid w:val="001A5A4E"/>
    <w:rsid w:val="001A5A9D"/>
    <w:rsid w:val="001A5ADD"/>
    <w:rsid w:val="001A5D09"/>
    <w:rsid w:val="001A5D9F"/>
    <w:rsid w:val="001A6021"/>
    <w:rsid w:val="001A612E"/>
    <w:rsid w:val="001A61F5"/>
    <w:rsid w:val="001A6439"/>
    <w:rsid w:val="001A64AF"/>
    <w:rsid w:val="001A65BD"/>
    <w:rsid w:val="001A65C8"/>
    <w:rsid w:val="001A67A0"/>
    <w:rsid w:val="001A6C39"/>
    <w:rsid w:val="001A6DA8"/>
    <w:rsid w:val="001A712E"/>
    <w:rsid w:val="001A738B"/>
    <w:rsid w:val="001A7419"/>
    <w:rsid w:val="001A7448"/>
    <w:rsid w:val="001A75B7"/>
    <w:rsid w:val="001A75D4"/>
    <w:rsid w:val="001A768A"/>
    <w:rsid w:val="001A7722"/>
    <w:rsid w:val="001A7D62"/>
    <w:rsid w:val="001A7FCA"/>
    <w:rsid w:val="001B01A3"/>
    <w:rsid w:val="001B050F"/>
    <w:rsid w:val="001B058B"/>
    <w:rsid w:val="001B05E1"/>
    <w:rsid w:val="001B0626"/>
    <w:rsid w:val="001B089F"/>
    <w:rsid w:val="001B0B18"/>
    <w:rsid w:val="001B1349"/>
    <w:rsid w:val="001B13E5"/>
    <w:rsid w:val="001B147E"/>
    <w:rsid w:val="001B1910"/>
    <w:rsid w:val="001B1997"/>
    <w:rsid w:val="001B1B70"/>
    <w:rsid w:val="001B1C1F"/>
    <w:rsid w:val="001B1C28"/>
    <w:rsid w:val="001B1C50"/>
    <w:rsid w:val="001B1CE1"/>
    <w:rsid w:val="001B1D0B"/>
    <w:rsid w:val="001B1E16"/>
    <w:rsid w:val="001B1E1A"/>
    <w:rsid w:val="001B1FDE"/>
    <w:rsid w:val="001B200C"/>
    <w:rsid w:val="001B2103"/>
    <w:rsid w:val="001B22EA"/>
    <w:rsid w:val="001B2417"/>
    <w:rsid w:val="001B2579"/>
    <w:rsid w:val="001B2856"/>
    <w:rsid w:val="001B28DA"/>
    <w:rsid w:val="001B297C"/>
    <w:rsid w:val="001B2A42"/>
    <w:rsid w:val="001B2B72"/>
    <w:rsid w:val="001B2B8F"/>
    <w:rsid w:val="001B2C3F"/>
    <w:rsid w:val="001B2D8B"/>
    <w:rsid w:val="001B302F"/>
    <w:rsid w:val="001B3126"/>
    <w:rsid w:val="001B3236"/>
    <w:rsid w:val="001B32F5"/>
    <w:rsid w:val="001B3595"/>
    <w:rsid w:val="001B3677"/>
    <w:rsid w:val="001B3705"/>
    <w:rsid w:val="001B3740"/>
    <w:rsid w:val="001B3746"/>
    <w:rsid w:val="001B3825"/>
    <w:rsid w:val="001B3942"/>
    <w:rsid w:val="001B3A8B"/>
    <w:rsid w:val="001B3F89"/>
    <w:rsid w:val="001B3F8B"/>
    <w:rsid w:val="001B40E9"/>
    <w:rsid w:val="001B42AE"/>
    <w:rsid w:val="001B42AF"/>
    <w:rsid w:val="001B42C9"/>
    <w:rsid w:val="001B43DF"/>
    <w:rsid w:val="001B446B"/>
    <w:rsid w:val="001B454B"/>
    <w:rsid w:val="001B487D"/>
    <w:rsid w:val="001B49C6"/>
    <w:rsid w:val="001B4AC0"/>
    <w:rsid w:val="001B4C03"/>
    <w:rsid w:val="001B4C41"/>
    <w:rsid w:val="001B50E4"/>
    <w:rsid w:val="001B534C"/>
    <w:rsid w:val="001B53AD"/>
    <w:rsid w:val="001B56AD"/>
    <w:rsid w:val="001B57CA"/>
    <w:rsid w:val="001B58DA"/>
    <w:rsid w:val="001B6324"/>
    <w:rsid w:val="001B6387"/>
    <w:rsid w:val="001B63BB"/>
    <w:rsid w:val="001B6672"/>
    <w:rsid w:val="001B66B0"/>
    <w:rsid w:val="001B6851"/>
    <w:rsid w:val="001B6876"/>
    <w:rsid w:val="001B6BD8"/>
    <w:rsid w:val="001B6E7E"/>
    <w:rsid w:val="001B6FB5"/>
    <w:rsid w:val="001B70FE"/>
    <w:rsid w:val="001B7648"/>
    <w:rsid w:val="001B7931"/>
    <w:rsid w:val="001B7A04"/>
    <w:rsid w:val="001B7A20"/>
    <w:rsid w:val="001B7CE9"/>
    <w:rsid w:val="001B7D9A"/>
    <w:rsid w:val="001B7E52"/>
    <w:rsid w:val="001B7F40"/>
    <w:rsid w:val="001B7F5D"/>
    <w:rsid w:val="001C0014"/>
    <w:rsid w:val="001C001A"/>
    <w:rsid w:val="001C0143"/>
    <w:rsid w:val="001C0435"/>
    <w:rsid w:val="001C07BB"/>
    <w:rsid w:val="001C0907"/>
    <w:rsid w:val="001C092E"/>
    <w:rsid w:val="001C0977"/>
    <w:rsid w:val="001C09EB"/>
    <w:rsid w:val="001C0A27"/>
    <w:rsid w:val="001C0B82"/>
    <w:rsid w:val="001C0EED"/>
    <w:rsid w:val="001C10A2"/>
    <w:rsid w:val="001C1192"/>
    <w:rsid w:val="001C152F"/>
    <w:rsid w:val="001C158B"/>
    <w:rsid w:val="001C15BC"/>
    <w:rsid w:val="001C1710"/>
    <w:rsid w:val="001C1831"/>
    <w:rsid w:val="001C1917"/>
    <w:rsid w:val="001C1B0A"/>
    <w:rsid w:val="001C1C04"/>
    <w:rsid w:val="001C1EE7"/>
    <w:rsid w:val="001C1F4E"/>
    <w:rsid w:val="001C22B6"/>
    <w:rsid w:val="001C2393"/>
    <w:rsid w:val="001C2397"/>
    <w:rsid w:val="001C2586"/>
    <w:rsid w:val="001C25B0"/>
    <w:rsid w:val="001C265C"/>
    <w:rsid w:val="001C285A"/>
    <w:rsid w:val="001C2934"/>
    <w:rsid w:val="001C2F13"/>
    <w:rsid w:val="001C3119"/>
    <w:rsid w:val="001C3191"/>
    <w:rsid w:val="001C32A4"/>
    <w:rsid w:val="001C3305"/>
    <w:rsid w:val="001C357B"/>
    <w:rsid w:val="001C3795"/>
    <w:rsid w:val="001C3836"/>
    <w:rsid w:val="001C3896"/>
    <w:rsid w:val="001C38D1"/>
    <w:rsid w:val="001C3914"/>
    <w:rsid w:val="001C3983"/>
    <w:rsid w:val="001C398A"/>
    <w:rsid w:val="001C3DB5"/>
    <w:rsid w:val="001C4185"/>
    <w:rsid w:val="001C4244"/>
    <w:rsid w:val="001C43C1"/>
    <w:rsid w:val="001C44DD"/>
    <w:rsid w:val="001C45A1"/>
    <w:rsid w:val="001C45C5"/>
    <w:rsid w:val="001C478D"/>
    <w:rsid w:val="001C47DD"/>
    <w:rsid w:val="001C489C"/>
    <w:rsid w:val="001C49E9"/>
    <w:rsid w:val="001C4A17"/>
    <w:rsid w:val="001C4B11"/>
    <w:rsid w:val="001C4DC9"/>
    <w:rsid w:val="001C4F91"/>
    <w:rsid w:val="001C521E"/>
    <w:rsid w:val="001C52A8"/>
    <w:rsid w:val="001C532F"/>
    <w:rsid w:val="001C556C"/>
    <w:rsid w:val="001C5585"/>
    <w:rsid w:val="001C590A"/>
    <w:rsid w:val="001C59F8"/>
    <w:rsid w:val="001C5A98"/>
    <w:rsid w:val="001C5EEC"/>
    <w:rsid w:val="001C6175"/>
    <w:rsid w:val="001C6235"/>
    <w:rsid w:val="001C68E2"/>
    <w:rsid w:val="001C69C1"/>
    <w:rsid w:val="001C6B6E"/>
    <w:rsid w:val="001C6BCF"/>
    <w:rsid w:val="001C6C1D"/>
    <w:rsid w:val="001C6D02"/>
    <w:rsid w:val="001C6E3F"/>
    <w:rsid w:val="001C6EF5"/>
    <w:rsid w:val="001C76CD"/>
    <w:rsid w:val="001C7764"/>
    <w:rsid w:val="001C7814"/>
    <w:rsid w:val="001C7825"/>
    <w:rsid w:val="001C7C6F"/>
    <w:rsid w:val="001C7E31"/>
    <w:rsid w:val="001C7E8C"/>
    <w:rsid w:val="001C7F5D"/>
    <w:rsid w:val="001D0088"/>
    <w:rsid w:val="001D0105"/>
    <w:rsid w:val="001D021C"/>
    <w:rsid w:val="001D0494"/>
    <w:rsid w:val="001D0812"/>
    <w:rsid w:val="001D091D"/>
    <w:rsid w:val="001D0930"/>
    <w:rsid w:val="001D0F03"/>
    <w:rsid w:val="001D1211"/>
    <w:rsid w:val="001D12C9"/>
    <w:rsid w:val="001D171A"/>
    <w:rsid w:val="001D18BC"/>
    <w:rsid w:val="001D18C4"/>
    <w:rsid w:val="001D19BD"/>
    <w:rsid w:val="001D223F"/>
    <w:rsid w:val="001D2587"/>
    <w:rsid w:val="001D25BB"/>
    <w:rsid w:val="001D2755"/>
    <w:rsid w:val="001D27AE"/>
    <w:rsid w:val="001D297D"/>
    <w:rsid w:val="001D2990"/>
    <w:rsid w:val="001D2D86"/>
    <w:rsid w:val="001D2E0F"/>
    <w:rsid w:val="001D2E5A"/>
    <w:rsid w:val="001D2F65"/>
    <w:rsid w:val="001D319A"/>
    <w:rsid w:val="001D31CF"/>
    <w:rsid w:val="001D31EF"/>
    <w:rsid w:val="001D3364"/>
    <w:rsid w:val="001D33A7"/>
    <w:rsid w:val="001D37CA"/>
    <w:rsid w:val="001D3A51"/>
    <w:rsid w:val="001D3AAD"/>
    <w:rsid w:val="001D3AEE"/>
    <w:rsid w:val="001D3C61"/>
    <w:rsid w:val="001D3CC7"/>
    <w:rsid w:val="001D3E22"/>
    <w:rsid w:val="001D4056"/>
    <w:rsid w:val="001D4121"/>
    <w:rsid w:val="001D43A4"/>
    <w:rsid w:val="001D45AE"/>
    <w:rsid w:val="001D4659"/>
    <w:rsid w:val="001D47C2"/>
    <w:rsid w:val="001D4A71"/>
    <w:rsid w:val="001D4B5B"/>
    <w:rsid w:val="001D4C15"/>
    <w:rsid w:val="001D4DD8"/>
    <w:rsid w:val="001D4E47"/>
    <w:rsid w:val="001D4E7D"/>
    <w:rsid w:val="001D4F67"/>
    <w:rsid w:val="001D50E1"/>
    <w:rsid w:val="001D5254"/>
    <w:rsid w:val="001D5340"/>
    <w:rsid w:val="001D5386"/>
    <w:rsid w:val="001D539E"/>
    <w:rsid w:val="001D5459"/>
    <w:rsid w:val="001D5534"/>
    <w:rsid w:val="001D562C"/>
    <w:rsid w:val="001D5639"/>
    <w:rsid w:val="001D5734"/>
    <w:rsid w:val="001D5775"/>
    <w:rsid w:val="001D57AF"/>
    <w:rsid w:val="001D5A00"/>
    <w:rsid w:val="001D5DE3"/>
    <w:rsid w:val="001D5EDA"/>
    <w:rsid w:val="001D5F0D"/>
    <w:rsid w:val="001D670C"/>
    <w:rsid w:val="001D6A07"/>
    <w:rsid w:val="001D6CAE"/>
    <w:rsid w:val="001D73EA"/>
    <w:rsid w:val="001D7486"/>
    <w:rsid w:val="001D7570"/>
    <w:rsid w:val="001D7618"/>
    <w:rsid w:val="001D7668"/>
    <w:rsid w:val="001D784C"/>
    <w:rsid w:val="001D78E2"/>
    <w:rsid w:val="001D7999"/>
    <w:rsid w:val="001D7E6D"/>
    <w:rsid w:val="001D7ED9"/>
    <w:rsid w:val="001E00E4"/>
    <w:rsid w:val="001E02BD"/>
    <w:rsid w:val="001E0441"/>
    <w:rsid w:val="001E045F"/>
    <w:rsid w:val="001E067E"/>
    <w:rsid w:val="001E079A"/>
    <w:rsid w:val="001E0A56"/>
    <w:rsid w:val="001E0D01"/>
    <w:rsid w:val="001E0E83"/>
    <w:rsid w:val="001E10A5"/>
    <w:rsid w:val="001E1593"/>
    <w:rsid w:val="001E18E6"/>
    <w:rsid w:val="001E192F"/>
    <w:rsid w:val="001E1B1A"/>
    <w:rsid w:val="001E1EAA"/>
    <w:rsid w:val="001E20DD"/>
    <w:rsid w:val="001E25A5"/>
    <w:rsid w:val="001E263B"/>
    <w:rsid w:val="001E28B7"/>
    <w:rsid w:val="001E2EBA"/>
    <w:rsid w:val="001E310E"/>
    <w:rsid w:val="001E31D4"/>
    <w:rsid w:val="001E32C2"/>
    <w:rsid w:val="001E33B3"/>
    <w:rsid w:val="001E3888"/>
    <w:rsid w:val="001E3917"/>
    <w:rsid w:val="001E39A5"/>
    <w:rsid w:val="001E3AA8"/>
    <w:rsid w:val="001E3BB6"/>
    <w:rsid w:val="001E3C96"/>
    <w:rsid w:val="001E3CD2"/>
    <w:rsid w:val="001E3DB0"/>
    <w:rsid w:val="001E4308"/>
    <w:rsid w:val="001E4420"/>
    <w:rsid w:val="001E4512"/>
    <w:rsid w:val="001E454B"/>
    <w:rsid w:val="001E47F5"/>
    <w:rsid w:val="001E48F3"/>
    <w:rsid w:val="001E49CA"/>
    <w:rsid w:val="001E4C2F"/>
    <w:rsid w:val="001E4D45"/>
    <w:rsid w:val="001E50C7"/>
    <w:rsid w:val="001E5214"/>
    <w:rsid w:val="001E5701"/>
    <w:rsid w:val="001E5881"/>
    <w:rsid w:val="001E5C05"/>
    <w:rsid w:val="001E5D40"/>
    <w:rsid w:val="001E5D44"/>
    <w:rsid w:val="001E5EF9"/>
    <w:rsid w:val="001E5EFC"/>
    <w:rsid w:val="001E6083"/>
    <w:rsid w:val="001E61FA"/>
    <w:rsid w:val="001E622B"/>
    <w:rsid w:val="001E649B"/>
    <w:rsid w:val="001E66A3"/>
    <w:rsid w:val="001E66FD"/>
    <w:rsid w:val="001E6B4E"/>
    <w:rsid w:val="001E6B64"/>
    <w:rsid w:val="001E6CBB"/>
    <w:rsid w:val="001E6DA9"/>
    <w:rsid w:val="001E6FDB"/>
    <w:rsid w:val="001E7164"/>
    <w:rsid w:val="001E722C"/>
    <w:rsid w:val="001E73A6"/>
    <w:rsid w:val="001E7605"/>
    <w:rsid w:val="001E77EF"/>
    <w:rsid w:val="001E787A"/>
    <w:rsid w:val="001E7BD1"/>
    <w:rsid w:val="001E7E8C"/>
    <w:rsid w:val="001F011D"/>
    <w:rsid w:val="001F08DF"/>
    <w:rsid w:val="001F0B97"/>
    <w:rsid w:val="001F0D1C"/>
    <w:rsid w:val="001F118B"/>
    <w:rsid w:val="001F1540"/>
    <w:rsid w:val="001F1854"/>
    <w:rsid w:val="001F19F2"/>
    <w:rsid w:val="001F1D70"/>
    <w:rsid w:val="001F1DC7"/>
    <w:rsid w:val="001F1DFC"/>
    <w:rsid w:val="001F1E4E"/>
    <w:rsid w:val="001F2203"/>
    <w:rsid w:val="001F232A"/>
    <w:rsid w:val="001F266E"/>
    <w:rsid w:val="001F2902"/>
    <w:rsid w:val="001F2C33"/>
    <w:rsid w:val="001F2C6B"/>
    <w:rsid w:val="001F2EA0"/>
    <w:rsid w:val="001F2FCE"/>
    <w:rsid w:val="001F30BE"/>
    <w:rsid w:val="001F3565"/>
    <w:rsid w:val="001F3590"/>
    <w:rsid w:val="001F3775"/>
    <w:rsid w:val="001F3829"/>
    <w:rsid w:val="001F3B72"/>
    <w:rsid w:val="001F3B98"/>
    <w:rsid w:val="001F3C24"/>
    <w:rsid w:val="001F3C2F"/>
    <w:rsid w:val="001F3D2B"/>
    <w:rsid w:val="001F3D96"/>
    <w:rsid w:val="001F3E23"/>
    <w:rsid w:val="001F3E45"/>
    <w:rsid w:val="001F401A"/>
    <w:rsid w:val="001F41C8"/>
    <w:rsid w:val="001F4400"/>
    <w:rsid w:val="001F44B9"/>
    <w:rsid w:val="001F45FD"/>
    <w:rsid w:val="001F4616"/>
    <w:rsid w:val="001F4A0D"/>
    <w:rsid w:val="001F4C38"/>
    <w:rsid w:val="001F4C78"/>
    <w:rsid w:val="001F4E82"/>
    <w:rsid w:val="001F4F15"/>
    <w:rsid w:val="001F51DB"/>
    <w:rsid w:val="001F52CA"/>
    <w:rsid w:val="001F5408"/>
    <w:rsid w:val="001F540F"/>
    <w:rsid w:val="001F54DF"/>
    <w:rsid w:val="001F55BF"/>
    <w:rsid w:val="001F58AE"/>
    <w:rsid w:val="001F5A2E"/>
    <w:rsid w:val="001F5B48"/>
    <w:rsid w:val="001F5BF8"/>
    <w:rsid w:val="001F5C0A"/>
    <w:rsid w:val="001F5C63"/>
    <w:rsid w:val="001F5DD0"/>
    <w:rsid w:val="001F5F31"/>
    <w:rsid w:val="001F60DB"/>
    <w:rsid w:val="001F62C8"/>
    <w:rsid w:val="001F66B4"/>
    <w:rsid w:val="001F693B"/>
    <w:rsid w:val="001F69FE"/>
    <w:rsid w:val="001F6C04"/>
    <w:rsid w:val="001F6DA3"/>
    <w:rsid w:val="001F6E0B"/>
    <w:rsid w:val="001F6E7C"/>
    <w:rsid w:val="001F6FA8"/>
    <w:rsid w:val="001F7064"/>
    <w:rsid w:val="001F70CC"/>
    <w:rsid w:val="001F7265"/>
    <w:rsid w:val="001F72F3"/>
    <w:rsid w:val="001F7380"/>
    <w:rsid w:val="001F7451"/>
    <w:rsid w:val="001F7493"/>
    <w:rsid w:val="001F75CA"/>
    <w:rsid w:val="001F76F2"/>
    <w:rsid w:val="001F783C"/>
    <w:rsid w:val="001F792F"/>
    <w:rsid w:val="001F7A99"/>
    <w:rsid w:val="001F7C31"/>
    <w:rsid w:val="001F7D69"/>
    <w:rsid w:val="001F7DD2"/>
    <w:rsid w:val="001F7F3C"/>
    <w:rsid w:val="00200200"/>
    <w:rsid w:val="002005F9"/>
    <w:rsid w:val="0020066B"/>
    <w:rsid w:val="002006D2"/>
    <w:rsid w:val="00200AD3"/>
    <w:rsid w:val="00200F31"/>
    <w:rsid w:val="002010C3"/>
    <w:rsid w:val="0020116A"/>
    <w:rsid w:val="0020124F"/>
    <w:rsid w:val="002013FF"/>
    <w:rsid w:val="0020152B"/>
    <w:rsid w:val="00201E27"/>
    <w:rsid w:val="00201FB7"/>
    <w:rsid w:val="002021DC"/>
    <w:rsid w:val="00202396"/>
    <w:rsid w:val="00202460"/>
    <w:rsid w:val="0020252C"/>
    <w:rsid w:val="0020259F"/>
    <w:rsid w:val="002025BD"/>
    <w:rsid w:val="002026EB"/>
    <w:rsid w:val="002029C0"/>
    <w:rsid w:val="0020306B"/>
    <w:rsid w:val="00203278"/>
    <w:rsid w:val="002034A9"/>
    <w:rsid w:val="002034C3"/>
    <w:rsid w:val="002037AF"/>
    <w:rsid w:val="0020382B"/>
    <w:rsid w:val="00203849"/>
    <w:rsid w:val="00203862"/>
    <w:rsid w:val="002038F6"/>
    <w:rsid w:val="00203943"/>
    <w:rsid w:val="00203AEE"/>
    <w:rsid w:val="00203B5E"/>
    <w:rsid w:val="00203DB4"/>
    <w:rsid w:val="00203DEA"/>
    <w:rsid w:val="00203E99"/>
    <w:rsid w:val="00203FCB"/>
    <w:rsid w:val="00203FEE"/>
    <w:rsid w:val="00204036"/>
    <w:rsid w:val="002042DC"/>
    <w:rsid w:val="002043CE"/>
    <w:rsid w:val="002043DE"/>
    <w:rsid w:val="00204464"/>
    <w:rsid w:val="00204645"/>
    <w:rsid w:val="002046E7"/>
    <w:rsid w:val="0020480A"/>
    <w:rsid w:val="0020497A"/>
    <w:rsid w:val="00204A2E"/>
    <w:rsid w:val="00204BD2"/>
    <w:rsid w:val="00204C38"/>
    <w:rsid w:val="00205149"/>
    <w:rsid w:val="00205168"/>
    <w:rsid w:val="002051A2"/>
    <w:rsid w:val="0020525F"/>
    <w:rsid w:val="002052B0"/>
    <w:rsid w:val="0020536A"/>
    <w:rsid w:val="0020545D"/>
    <w:rsid w:val="00205646"/>
    <w:rsid w:val="0020579E"/>
    <w:rsid w:val="0020585B"/>
    <w:rsid w:val="00205BD9"/>
    <w:rsid w:val="00205C4F"/>
    <w:rsid w:val="00205F0C"/>
    <w:rsid w:val="002061BD"/>
    <w:rsid w:val="002061C2"/>
    <w:rsid w:val="00206239"/>
    <w:rsid w:val="002063F2"/>
    <w:rsid w:val="00206401"/>
    <w:rsid w:val="00206528"/>
    <w:rsid w:val="00206673"/>
    <w:rsid w:val="002067A9"/>
    <w:rsid w:val="0020698A"/>
    <w:rsid w:val="002069B0"/>
    <w:rsid w:val="00206AE9"/>
    <w:rsid w:val="00206B9D"/>
    <w:rsid w:val="00206F61"/>
    <w:rsid w:val="00207247"/>
    <w:rsid w:val="0020730F"/>
    <w:rsid w:val="002074BF"/>
    <w:rsid w:val="0020763F"/>
    <w:rsid w:val="00207ADE"/>
    <w:rsid w:val="00207C75"/>
    <w:rsid w:val="00207CF6"/>
    <w:rsid w:val="00207E7A"/>
    <w:rsid w:val="00207EC2"/>
    <w:rsid w:val="00207FD9"/>
    <w:rsid w:val="002101CB"/>
    <w:rsid w:val="00210253"/>
    <w:rsid w:val="0021027F"/>
    <w:rsid w:val="00210336"/>
    <w:rsid w:val="0021050B"/>
    <w:rsid w:val="0021067F"/>
    <w:rsid w:val="00210761"/>
    <w:rsid w:val="00210B1D"/>
    <w:rsid w:val="00210B29"/>
    <w:rsid w:val="00210B98"/>
    <w:rsid w:val="00210CC1"/>
    <w:rsid w:val="00211837"/>
    <w:rsid w:val="0021185C"/>
    <w:rsid w:val="00211A58"/>
    <w:rsid w:val="00211ACF"/>
    <w:rsid w:val="00211B30"/>
    <w:rsid w:val="00211CA5"/>
    <w:rsid w:val="00211FF5"/>
    <w:rsid w:val="0021203D"/>
    <w:rsid w:val="00212068"/>
    <w:rsid w:val="002123BE"/>
    <w:rsid w:val="0021254C"/>
    <w:rsid w:val="002126B6"/>
    <w:rsid w:val="0021275E"/>
    <w:rsid w:val="00212C5D"/>
    <w:rsid w:val="00212CE0"/>
    <w:rsid w:val="00212E3D"/>
    <w:rsid w:val="00212E81"/>
    <w:rsid w:val="00212EDE"/>
    <w:rsid w:val="0021308C"/>
    <w:rsid w:val="00213153"/>
    <w:rsid w:val="00213283"/>
    <w:rsid w:val="002132CF"/>
    <w:rsid w:val="002133AF"/>
    <w:rsid w:val="002139B1"/>
    <w:rsid w:val="00213AF6"/>
    <w:rsid w:val="00213BDC"/>
    <w:rsid w:val="00213C1F"/>
    <w:rsid w:val="00213C27"/>
    <w:rsid w:val="00213C75"/>
    <w:rsid w:val="00213CFF"/>
    <w:rsid w:val="00213F21"/>
    <w:rsid w:val="00213FBE"/>
    <w:rsid w:val="0021419D"/>
    <w:rsid w:val="0021428F"/>
    <w:rsid w:val="002142DA"/>
    <w:rsid w:val="002143C7"/>
    <w:rsid w:val="002144DA"/>
    <w:rsid w:val="002144EF"/>
    <w:rsid w:val="00214544"/>
    <w:rsid w:val="0021464B"/>
    <w:rsid w:val="002146C7"/>
    <w:rsid w:val="002146E9"/>
    <w:rsid w:val="002146F8"/>
    <w:rsid w:val="002147DE"/>
    <w:rsid w:val="0021499D"/>
    <w:rsid w:val="002149E5"/>
    <w:rsid w:val="00214BEA"/>
    <w:rsid w:val="00214C56"/>
    <w:rsid w:val="00214D94"/>
    <w:rsid w:val="00214DD3"/>
    <w:rsid w:val="00215014"/>
    <w:rsid w:val="002151EA"/>
    <w:rsid w:val="002152FB"/>
    <w:rsid w:val="0021530C"/>
    <w:rsid w:val="002153CC"/>
    <w:rsid w:val="0021556E"/>
    <w:rsid w:val="002155CC"/>
    <w:rsid w:val="00215990"/>
    <w:rsid w:val="00215ACA"/>
    <w:rsid w:val="00215D5D"/>
    <w:rsid w:val="00216201"/>
    <w:rsid w:val="002162F6"/>
    <w:rsid w:val="00216460"/>
    <w:rsid w:val="0021655E"/>
    <w:rsid w:val="0021668F"/>
    <w:rsid w:val="00216AF8"/>
    <w:rsid w:val="00216B22"/>
    <w:rsid w:val="00216EB4"/>
    <w:rsid w:val="00216F32"/>
    <w:rsid w:val="00216F90"/>
    <w:rsid w:val="0021717C"/>
    <w:rsid w:val="0021743E"/>
    <w:rsid w:val="00217512"/>
    <w:rsid w:val="0021772D"/>
    <w:rsid w:val="0021773B"/>
    <w:rsid w:val="0021782B"/>
    <w:rsid w:val="0021794B"/>
    <w:rsid w:val="00217B69"/>
    <w:rsid w:val="00217DC9"/>
    <w:rsid w:val="00217DFD"/>
    <w:rsid w:val="00217F40"/>
    <w:rsid w:val="0022007F"/>
    <w:rsid w:val="002200F1"/>
    <w:rsid w:val="0022040D"/>
    <w:rsid w:val="002205D4"/>
    <w:rsid w:val="0022097F"/>
    <w:rsid w:val="00220A16"/>
    <w:rsid w:val="00220C82"/>
    <w:rsid w:val="00220EF3"/>
    <w:rsid w:val="00220FCA"/>
    <w:rsid w:val="00221561"/>
    <w:rsid w:val="00221664"/>
    <w:rsid w:val="0022188C"/>
    <w:rsid w:val="002219B8"/>
    <w:rsid w:val="00221A4D"/>
    <w:rsid w:val="00221A67"/>
    <w:rsid w:val="00221CBB"/>
    <w:rsid w:val="002222F7"/>
    <w:rsid w:val="00222315"/>
    <w:rsid w:val="0022258B"/>
    <w:rsid w:val="00222727"/>
    <w:rsid w:val="002227D0"/>
    <w:rsid w:val="00222B45"/>
    <w:rsid w:val="00222C18"/>
    <w:rsid w:val="002230F0"/>
    <w:rsid w:val="0022325C"/>
    <w:rsid w:val="0022349C"/>
    <w:rsid w:val="00223912"/>
    <w:rsid w:val="00223CEB"/>
    <w:rsid w:val="0022404C"/>
    <w:rsid w:val="002240A2"/>
    <w:rsid w:val="002240B4"/>
    <w:rsid w:val="00224118"/>
    <w:rsid w:val="002241E6"/>
    <w:rsid w:val="002242EF"/>
    <w:rsid w:val="0022430D"/>
    <w:rsid w:val="002243BB"/>
    <w:rsid w:val="00224431"/>
    <w:rsid w:val="002244F2"/>
    <w:rsid w:val="00224C46"/>
    <w:rsid w:val="00224DD4"/>
    <w:rsid w:val="00224E68"/>
    <w:rsid w:val="002251F7"/>
    <w:rsid w:val="00225890"/>
    <w:rsid w:val="002258C6"/>
    <w:rsid w:val="00225BE8"/>
    <w:rsid w:val="00225C95"/>
    <w:rsid w:val="00226399"/>
    <w:rsid w:val="002267E4"/>
    <w:rsid w:val="00226887"/>
    <w:rsid w:val="00226919"/>
    <w:rsid w:val="0022692C"/>
    <w:rsid w:val="00226C40"/>
    <w:rsid w:val="00226D77"/>
    <w:rsid w:val="00226DE7"/>
    <w:rsid w:val="00227183"/>
    <w:rsid w:val="0022753D"/>
    <w:rsid w:val="0022760D"/>
    <w:rsid w:val="0022761A"/>
    <w:rsid w:val="00227756"/>
    <w:rsid w:val="00227929"/>
    <w:rsid w:val="00227997"/>
    <w:rsid w:val="00227BDC"/>
    <w:rsid w:val="00227D94"/>
    <w:rsid w:val="00227E42"/>
    <w:rsid w:val="00227F0C"/>
    <w:rsid w:val="0023009C"/>
    <w:rsid w:val="0023010D"/>
    <w:rsid w:val="0023033F"/>
    <w:rsid w:val="0023057D"/>
    <w:rsid w:val="0023068C"/>
    <w:rsid w:val="002307E0"/>
    <w:rsid w:val="00230840"/>
    <w:rsid w:val="002308B0"/>
    <w:rsid w:val="002308C6"/>
    <w:rsid w:val="00230A9D"/>
    <w:rsid w:val="00230AD8"/>
    <w:rsid w:val="00230B33"/>
    <w:rsid w:val="00230DAE"/>
    <w:rsid w:val="00230EA7"/>
    <w:rsid w:val="002310E1"/>
    <w:rsid w:val="00231158"/>
    <w:rsid w:val="002311DB"/>
    <w:rsid w:val="0023135E"/>
    <w:rsid w:val="00231554"/>
    <w:rsid w:val="002315AA"/>
    <w:rsid w:val="00231651"/>
    <w:rsid w:val="00231678"/>
    <w:rsid w:val="002316B7"/>
    <w:rsid w:val="00231D40"/>
    <w:rsid w:val="00231E45"/>
    <w:rsid w:val="002323B4"/>
    <w:rsid w:val="002324AF"/>
    <w:rsid w:val="002324D9"/>
    <w:rsid w:val="00232622"/>
    <w:rsid w:val="002331DB"/>
    <w:rsid w:val="00233358"/>
    <w:rsid w:val="00233372"/>
    <w:rsid w:val="00233444"/>
    <w:rsid w:val="0023374A"/>
    <w:rsid w:val="00233A37"/>
    <w:rsid w:val="00233B5F"/>
    <w:rsid w:val="00233D45"/>
    <w:rsid w:val="00233F52"/>
    <w:rsid w:val="00233F65"/>
    <w:rsid w:val="00234086"/>
    <w:rsid w:val="002340C6"/>
    <w:rsid w:val="00234176"/>
    <w:rsid w:val="00234217"/>
    <w:rsid w:val="00234277"/>
    <w:rsid w:val="00234399"/>
    <w:rsid w:val="0023444D"/>
    <w:rsid w:val="002344F3"/>
    <w:rsid w:val="00234713"/>
    <w:rsid w:val="0023474D"/>
    <w:rsid w:val="0023482A"/>
    <w:rsid w:val="00234854"/>
    <w:rsid w:val="002348AF"/>
    <w:rsid w:val="002348C7"/>
    <w:rsid w:val="002349B9"/>
    <w:rsid w:val="00234BC4"/>
    <w:rsid w:val="00234E83"/>
    <w:rsid w:val="00234E8A"/>
    <w:rsid w:val="00234FEA"/>
    <w:rsid w:val="0023506A"/>
    <w:rsid w:val="002350A8"/>
    <w:rsid w:val="002354FC"/>
    <w:rsid w:val="00235666"/>
    <w:rsid w:val="00235748"/>
    <w:rsid w:val="002358EE"/>
    <w:rsid w:val="00235FA9"/>
    <w:rsid w:val="002363FB"/>
    <w:rsid w:val="0023644D"/>
    <w:rsid w:val="002365B2"/>
    <w:rsid w:val="0023665E"/>
    <w:rsid w:val="00236674"/>
    <w:rsid w:val="00236730"/>
    <w:rsid w:val="00236EC7"/>
    <w:rsid w:val="0023701C"/>
    <w:rsid w:val="00237058"/>
    <w:rsid w:val="002374D1"/>
    <w:rsid w:val="00237582"/>
    <w:rsid w:val="002376C3"/>
    <w:rsid w:val="00237716"/>
    <w:rsid w:val="0023776A"/>
    <w:rsid w:val="00237B4D"/>
    <w:rsid w:val="00237B7F"/>
    <w:rsid w:val="00237DCD"/>
    <w:rsid w:val="00237FAC"/>
    <w:rsid w:val="00237FBA"/>
    <w:rsid w:val="00240080"/>
    <w:rsid w:val="00240293"/>
    <w:rsid w:val="002404D5"/>
    <w:rsid w:val="0024058E"/>
    <w:rsid w:val="0024077E"/>
    <w:rsid w:val="0024093E"/>
    <w:rsid w:val="00240BDC"/>
    <w:rsid w:val="00240CF2"/>
    <w:rsid w:val="00240DF1"/>
    <w:rsid w:val="00241439"/>
    <w:rsid w:val="002415EE"/>
    <w:rsid w:val="0024182C"/>
    <w:rsid w:val="002418F3"/>
    <w:rsid w:val="00241A2B"/>
    <w:rsid w:val="00241B1B"/>
    <w:rsid w:val="00241D6E"/>
    <w:rsid w:val="00241DE5"/>
    <w:rsid w:val="00241E2B"/>
    <w:rsid w:val="00242031"/>
    <w:rsid w:val="0024236C"/>
    <w:rsid w:val="00242655"/>
    <w:rsid w:val="002426F3"/>
    <w:rsid w:val="00242C33"/>
    <w:rsid w:val="00242DDA"/>
    <w:rsid w:val="00242F91"/>
    <w:rsid w:val="00243006"/>
    <w:rsid w:val="002431C4"/>
    <w:rsid w:val="0024334D"/>
    <w:rsid w:val="002433B5"/>
    <w:rsid w:val="0024341A"/>
    <w:rsid w:val="00243495"/>
    <w:rsid w:val="002434EC"/>
    <w:rsid w:val="0024354E"/>
    <w:rsid w:val="00243570"/>
    <w:rsid w:val="00243580"/>
    <w:rsid w:val="0024392E"/>
    <w:rsid w:val="00243A15"/>
    <w:rsid w:val="00243BFB"/>
    <w:rsid w:val="00243D1C"/>
    <w:rsid w:val="00243DC4"/>
    <w:rsid w:val="0024403D"/>
    <w:rsid w:val="002443C8"/>
    <w:rsid w:val="0024451F"/>
    <w:rsid w:val="0024484F"/>
    <w:rsid w:val="002448B4"/>
    <w:rsid w:val="002448EB"/>
    <w:rsid w:val="00244AC4"/>
    <w:rsid w:val="00244C55"/>
    <w:rsid w:val="00244D5E"/>
    <w:rsid w:val="00244DC3"/>
    <w:rsid w:val="00244E4F"/>
    <w:rsid w:val="002453A3"/>
    <w:rsid w:val="002455B2"/>
    <w:rsid w:val="00245615"/>
    <w:rsid w:val="0024564E"/>
    <w:rsid w:val="0024566F"/>
    <w:rsid w:val="002458D6"/>
    <w:rsid w:val="00245E6E"/>
    <w:rsid w:val="00245F4E"/>
    <w:rsid w:val="00245FFB"/>
    <w:rsid w:val="0024602E"/>
    <w:rsid w:val="0024611A"/>
    <w:rsid w:val="002461F4"/>
    <w:rsid w:val="00246611"/>
    <w:rsid w:val="0024677F"/>
    <w:rsid w:val="00246C83"/>
    <w:rsid w:val="00246DF8"/>
    <w:rsid w:val="00246EBA"/>
    <w:rsid w:val="0024732C"/>
    <w:rsid w:val="00247623"/>
    <w:rsid w:val="00247946"/>
    <w:rsid w:val="00247955"/>
    <w:rsid w:val="00247A42"/>
    <w:rsid w:val="00247F17"/>
    <w:rsid w:val="002500AC"/>
    <w:rsid w:val="00250308"/>
    <w:rsid w:val="00250A52"/>
    <w:rsid w:val="00250B77"/>
    <w:rsid w:val="00251098"/>
    <w:rsid w:val="00251212"/>
    <w:rsid w:val="00251358"/>
    <w:rsid w:val="002513B4"/>
    <w:rsid w:val="0025143F"/>
    <w:rsid w:val="002514F8"/>
    <w:rsid w:val="0025152D"/>
    <w:rsid w:val="002516CC"/>
    <w:rsid w:val="002517A8"/>
    <w:rsid w:val="00251995"/>
    <w:rsid w:val="00251AD9"/>
    <w:rsid w:val="00251C3D"/>
    <w:rsid w:val="00251E53"/>
    <w:rsid w:val="0025209E"/>
    <w:rsid w:val="002520FD"/>
    <w:rsid w:val="002521F5"/>
    <w:rsid w:val="0025234C"/>
    <w:rsid w:val="0025241F"/>
    <w:rsid w:val="00252773"/>
    <w:rsid w:val="0025286E"/>
    <w:rsid w:val="00252913"/>
    <w:rsid w:val="00252A25"/>
    <w:rsid w:val="00252B3E"/>
    <w:rsid w:val="00252C5E"/>
    <w:rsid w:val="00252C65"/>
    <w:rsid w:val="0025305E"/>
    <w:rsid w:val="00253147"/>
    <w:rsid w:val="00253218"/>
    <w:rsid w:val="002532D5"/>
    <w:rsid w:val="00253470"/>
    <w:rsid w:val="002534A6"/>
    <w:rsid w:val="002536C5"/>
    <w:rsid w:val="00253BF0"/>
    <w:rsid w:val="0025401E"/>
    <w:rsid w:val="002543C9"/>
    <w:rsid w:val="002543DB"/>
    <w:rsid w:val="00254581"/>
    <w:rsid w:val="00254673"/>
    <w:rsid w:val="00254748"/>
    <w:rsid w:val="00254971"/>
    <w:rsid w:val="00254D66"/>
    <w:rsid w:val="00254EEE"/>
    <w:rsid w:val="00254F03"/>
    <w:rsid w:val="00255504"/>
    <w:rsid w:val="00255792"/>
    <w:rsid w:val="00255858"/>
    <w:rsid w:val="0025587C"/>
    <w:rsid w:val="002559B7"/>
    <w:rsid w:val="002559E9"/>
    <w:rsid w:val="00255C18"/>
    <w:rsid w:val="0025609A"/>
    <w:rsid w:val="002560B8"/>
    <w:rsid w:val="002564F3"/>
    <w:rsid w:val="00256526"/>
    <w:rsid w:val="0025658E"/>
    <w:rsid w:val="0025670C"/>
    <w:rsid w:val="00256840"/>
    <w:rsid w:val="002569D6"/>
    <w:rsid w:val="00256DB2"/>
    <w:rsid w:val="00257065"/>
    <w:rsid w:val="002572A6"/>
    <w:rsid w:val="002574BA"/>
    <w:rsid w:val="0025759B"/>
    <w:rsid w:val="00257655"/>
    <w:rsid w:val="002576C0"/>
    <w:rsid w:val="0025780B"/>
    <w:rsid w:val="002579AE"/>
    <w:rsid w:val="00257A0D"/>
    <w:rsid w:val="00257B68"/>
    <w:rsid w:val="00257C48"/>
    <w:rsid w:val="002601F9"/>
    <w:rsid w:val="0026029F"/>
    <w:rsid w:val="00260443"/>
    <w:rsid w:val="002604DF"/>
    <w:rsid w:val="002606BC"/>
    <w:rsid w:val="002606E7"/>
    <w:rsid w:val="002607D6"/>
    <w:rsid w:val="00260A78"/>
    <w:rsid w:val="00260C26"/>
    <w:rsid w:val="00260C9A"/>
    <w:rsid w:val="00260CF9"/>
    <w:rsid w:val="00261198"/>
    <w:rsid w:val="00261392"/>
    <w:rsid w:val="0026172C"/>
    <w:rsid w:val="002619FE"/>
    <w:rsid w:val="00261D26"/>
    <w:rsid w:val="00262195"/>
    <w:rsid w:val="00262311"/>
    <w:rsid w:val="0026235F"/>
    <w:rsid w:val="0026239E"/>
    <w:rsid w:val="00262440"/>
    <w:rsid w:val="0026266C"/>
    <w:rsid w:val="00262712"/>
    <w:rsid w:val="00262720"/>
    <w:rsid w:val="00262958"/>
    <w:rsid w:val="00262A99"/>
    <w:rsid w:val="00262AA2"/>
    <w:rsid w:val="00262AE7"/>
    <w:rsid w:val="00262B52"/>
    <w:rsid w:val="00262BFA"/>
    <w:rsid w:val="00262C3B"/>
    <w:rsid w:val="00262DFC"/>
    <w:rsid w:val="00262E11"/>
    <w:rsid w:val="00262E95"/>
    <w:rsid w:val="00262EF0"/>
    <w:rsid w:val="0026302D"/>
    <w:rsid w:val="00263042"/>
    <w:rsid w:val="002631AC"/>
    <w:rsid w:val="002634AD"/>
    <w:rsid w:val="002635C5"/>
    <w:rsid w:val="00263663"/>
    <w:rsid w:val="002636A6"/>
    <w:rsid w:val="00263A45"/>
    <w:rsid w:val="00263AC0"/>
    <w:rsid w:val="00263CC7"/>
    <w:rsid w:val="0026423A"/>
    <w:rsid w:val="002645B9"/>
    <w:rsid w:val="0026461C"/>
    <w:rsid w:val="0026466E"/>
    <w:rsid w:val="00264925"/>
    <w:rsid w:val="00264A7C"/>
    <w:rsid w:val="00264B6B"/>
    <w:rsid w:val="00264D2F"/>
    <w:rsid w:val="00264D7F"/>
    <w:rsid w:val="00265333"/>
    <w:rsid w:val="00265561"/>
    <w:rsid w:val="00265762"/>
    <w:rsid w:val="00265A0B"/>
    <w:rsid w:val="00265A24"/>
    <w:rsid w:val="00265D75"/>
    <w:rsid w:val="00265DC4"/>
    <w:rsid w:val="00265EE5"/>
    <w:rsid w:val="00265F66"/>
    <w:rsid w:val="00266075"/>
    <w:rsid w:val="002664AD"/>
    <w:rsid w:val="002664DA"/>
    <w:rsid w:val="00266BF4"/>
    <w:rsid w:val="00266BFD"/>
    <w:rsid w:val="00267008"/>
    <w:rsid w:val="0026725A"/>
    <w:rsid w:val="0026750C"/>
    <w:rsid w:val="002675AC"/>
    <w:rsid w:val="00267647"/>
    <w:rsid w:val="00267C68"/>
    <w:rsid w:val="00267CC0"/>
    <w:rsid w:val="00267D7C"/>
    <w:rsid w:val="00267EE9"/>
    <w:rsid w:val="00270138"/>
    <w:rsid w:val="00270339"/>
    <w:rsid w:val="002706A0"/>
    <w:rsid w:val="00270916"/>
    <w:rsid w:val="00270D06"/>
    <w:rsid w:val="00270FD6"/>
    <w:rsid w:val="002710C9"/>
    <w:rsid w:val="00271138"/>
    <w:rsid w:val="0027173F"/>
    <w:rsid w:val="0027197F"/>
    <w:rsid w:val="00272073"/>
    <w:rsid w:val="0027213E"/>
    <w:rsid w:val="00272682"/>
    <w:rsid w:val="002727B3"/>
    <w:rsid w:val="00272915"/>
    <w:rsid w:val="00272A26"/>
    <w:rsid w:val="00272AE1"/>
    <w:rsid w:val="00272BC7"/>
    <w:rsid w:val="00272D09"/>
    <w:rsid w:val="00272D85"/>
    <w:rsid w:val="00272E27"/>
    <w:rsid w:val="00272F42"/>
    <w:rsid w:val="00272FFE"/>
    <w:rsid w:val="00273134"/>
    <w:rsid w:val="0027327E"/>
    <w:rsid w:val="0027340D"/>
    <w:rsid w:val="002735AE"/>
    <w:rsid w:val="00273682"/>
    <w:rsid w:val="00273F0A"/>
    <w:rsid w:val="00274004"/>
    <w:rsid w:val="002741AD"/>
    <w:rsid w:val="002743AA"/>
    <w:rsid w:val="002743E7"/>
    <w:rsid w:val="00274446"/>
    <w:rsid w:val="00274689"/>
    <w:rsid w:val="00274A51"/>
    <w:rsid w:val="00274D54"/>
    <w:rsid w:val="00274D98"/>
    <w:rsid w:val="00274F91"/>
    <w:rsid w:val="00275158"/>
    <w:rsid w:val="00275330"/>
    <w:rsid w:val="00275350"/>
    <w:rsid w:val="00275759"/>
    <w:rsid w:val="0027585A"/>
    <w:rsid w:val="002758C4"/>
    <w:rsid w:val="00275933"/>
    <w:rsid w:val="00275AA5"/>
    <w:rsid w:val="00275ACD"/>
    <w:rsid w:val="00275D4B"/>
    <w:rsid w:val="00275F16"/>
    <w:rsid w:val="00276316"/>
    <w:rsid w:val="00276BDA"/>
    <w:rsid w:val="00276BE0"/>
    <w:rsid w:val="002771D4"/>
    <w:rsid w:val="0027723A"/>
    <w:rsid w:val="0027742A"/>
    <w:rsid w:val="00277442"/>
    <w:rsid w:val="0027748A"/>
    <w:rsid w:val="002775C5"/>
    <w:rsid w:val="0027762D"/>
    <w:rsid w:val="002776B4"/>
    <w:rsid w:val="0027771C"/>
    <w:rsid w:val="0027782E"/>
    <w:rsid w:val="00277861"/>
    <w:rsid w:val="002779F1"/>
    <w:rsid w:val="00277BE7"/>
    <w:rsid w:val="00277C65"/>
    <w:rsid w:val="00277CCF"/>
    <w:rsid w:val="00277CEB"/>
    <w:rsid w:val="00277EA7"/>
    <w:rsid w:val="0028006B"/>
    <w:rsid w:val="00280170"/>
    <w:rsid w:val="00280251"/>
    <w:rsid w:val="00280295"/>
    <w:rsid w:val="0028029F"/>
    <w:rsid w:val="00280348"/>
    <w:rsid w:val="00280421"/>
    <w:rsid w:val="002804AC"/>
    <w:rsid w:val="00280565"/>
    <w:rsid w:val="00280709"/>
    <w:rsid w:val="00280851"/>
    <w:rsid w:val="00280D40"/>
    <w:rsid w:val="00280FDB"/>
    <w:rsid w:val="00281121"/>
    <w:rsid w:val="002811E1"/>
    <w:rsid w:val="0028130B"/>
    <w:rsid w:val="00281399"/>
    <w:rsid w:val="0028149A"/>
    <w:rsid w:val="002815D8"/>
    <w:rsid w:val="002818FF"/>
    <w:rsid w:val="00281907"/>
    <w:rsid w:val="00281B6F"/>
    <w:rsid w:val="002820FF"/>
    <w:rsid w:val="00282213"/>
    <w:rsid w:val="00282556"/>
    <w:rsid w:val="002825FE"/>
    <w:rsid w:val="002828AC"/>
    <w:rsid w:val="0028299D"/>
    <w:rsid w:val="00282C71"/>
    <w:rsid w:val="00283156"/>
    <w:rsid w:val="00283220"/>
    <w:rsid w:val="0028380C"/>
    <w:rsid w:val="002839AD"/>
    <w:rsid w:val="00283A53"/>
    <w:rsid w:val="00283D02"/>
    <w:rsid w:val="00283E95"/>
    <w:rsid w:val="00283EB9"/>
    <w:rsid w:val="00283F3D"/>
    <w:rsid w:val="002840A1"/>
    <w:rsid w:val="00284404"/>
    <w:rsid w:val="00284691"/>
    <w:rsid w:val="002849EB"/>
    <w:rsid w:val="00284B46"/>
    <w:rsid w:val="00284BD0"/>
    <w:rsid w:val="00284D60"/>
    <w:rsid w:val="00284D8C"/>
    <w:rsid w:val="00284DC6"/>
    <w:rsid w:val="0028509C"/>
    <w:rsid w:val="002853B9"/>
    <w:rsid w:val="00285415"/>
    <w:rsid w:val="00285616"/>
    <w:rsid w:val="002856D2"/>
    <w:rsid w:val="002856FC"/>
    <w:rsid w:val="00285703"/>
    <w:rsid w:val="00285A7D"/>
    <w:rsid w:val="00285CFE"/>
    <w:rsid w:val="00285D62"/>
    <w:rsid w:val="002862E0"/>
    <w:rsid w:val="00286333"/>
    <w:rsid w:val="0028684D"/>
    <w:rsid w:val="0028693B"/>
    <w:rsid w:val="002869E2"/>
    <w:rsid w:val="002869EC"/>
    <w:rsid w:val="00286A7D"/>
    <w:rsid w:val="00286C37"/>
    <w:rsid w:val="00286DF8"/>
    <w:rsid w:val="00286E37"/>
    <w:rsid w:val="00286EAA"/>
    <w:rsid w:val="002874C3"/>
    <w:rsid w:val="0028756F"/>
    <w:rsid w:val="002875DD"/>
    <w:rsid w:val="00287605"/>
    <w:rsid w:val="00287825"/>
    <w:rsid w:val="002878AC"/>
    <w:rsid w:val="00287CA8"/>
    <w:rsid w:val="00287D09"/>
    <w:rsid w:val="00287DA9"/>
    <w:rsid w:val="00287E32"/>
    <w:rsid w:val="00290222"/>
    <w:rsid w:val="0029028B"/>
    <w:rsid w:val="002902CC"/>
    <w:rsid w:val="00290480"/>
    <w:rsid w:val="002905ED"/>
    <w:rsid w:val="002906E4"/>
    <w:rsid w:val="00290769"/>
    <w:rsid w:val="002907BF"/>
    <w:rsid w:val="00290953"/>
    <w:rsid w:val="00290A36"/>
    <w:rsid w:val="00290C5C"/>
    <w:rsid w:val="00290CF4"/>
    <w:rsid w:val="00290E94"/>
    <w:rsid w:val="00291574"/>
    <w:rsid w:val="00291748"/>
    <w:rsid w:val="002917D2"/>
    <w:rsid w:val="002917E9"/>
    <w:rsid w:val="00291E0B"/>
    <w:rsid w:val="00291E31"/>
    <w:rsid w:val="00291F9A"/>
    <w:rsid w:val="00292467"/>
    <w:rsid w:val="002927F7"/>
    <w:rsid w:val="00292A54"/>
    <w:rsid w:val="00292BF5"/>
    <w:rsid w:val="00293109"/>
    <w:rsid w:val="00293179"/>
    <w:rsid w:val="00293303"/>
    <w:rsid w:val="0029356C"/>
    <w:rsid w:val="002936AE"/>
    <w:rsid w:val="00293724"/>
    <w:rsid w:val="0029373C"/>
    <w:rsid w:val="0029386C"/>
    <w:rsid w:val="00293931"/>
    <w:rsid w:val="00293966"/>
    <w:rsid w:val="00293A1D"/>
    <w:rsid w:val="00293ABF"/>
    <w:rsid w:val="00293B60"/>
    <w:rsid w:val="00293CAE"/>
    <w:rsid w:val="00293DD3"/>
    <w:rsid w:val="00293E83"/>
    <w:rsid w:val="00293EEE"/>
    <w:rsid w:val="00294123"/>
    <w:rsid w:val="00294245"/>
    <w:rsid w:val="00294295"/>
    <w:rsid w:val="00294329"/>
    <w:rsid w:val="00294393"/>
    <w:rsid w:val="002944DC"/>
    <w:rsid w:val="00294555"/>
    <w:rsid w:val="00294716"/>
    <w:rsid w:val="0029498D"/>
    <w:rsid w:val="0029499B"/>
    <w:rsid w:val="00294B02"/>
    <w:rsid w:val="00294B0A"/>
    <w:rsid w:val="00294BFB"/>
    <w:rsid w:val="00294C3E"/>
    <w:rsid w:val="00294CD3"/>
    <w:rsid w:val="00294D72"/>
    <w:rsid w:val="00295192"/>
    <w:rsid w:val="0029541F"/>
    <w:rsid w:val="0029577A"/>
    <w:rsid w:val="00295BA5"/>
    <w:rsid w:val="00295BE7"/>
    <w:rsid w:val="00295DE3"/>
    <w:rsid w:val="00295E60"/>
    <w:rsid w:val="00295F79"/>
    <w:rsid w:val="00295FFF"/>
    <w:rsid w:val="00296036"/>
    <w:rsid w:val="00296138"/>
    <w:rsid w:val="00296218"/>
    <w:rsid w:val="002962C6"/>
    <w:rsid w:val="002964A2"/>
    <w:rsid w:val="002965A0"/>
    <w:rsid w:val="00296760"/>
    <w:rsid w:val="00296A52"/>
    <w:rsid w:val="00296A74"/>
    <w:rsid w:val="00296B6C"/>
    <w:rsid w:val="00296E49"/>
    <w:rsid w:val="002971B8"/>
    <w:rsid w:val="00297387"/>
    <w:rsid w:val="00297A59"/>
    <w:rsid w:val="00297AAE"/>
    <w:rsid w:val="00297C18"/>
    <w:rsid w:val="00297C74"/>
    <w:rsid w:val="00297FAA"/>
    <w:rsid w:val="002A018A"/>
    <w:rsid w:val="002A0341"/>
    <w:rsid w:val="002A04FE"/>
    <w:rsid w:val="002A0521"/>
    <w:rsid w:val="002A072A"/>
    <w:rsid w:val="002A0903"/>
    <w:rsid w:val="002A0947"/>
    <w:rsid w:val="002A0A5A"/>
    <w:rsid w:val="002A0B81"/>
    <w:rsid w:val="002A0C0C"/>
    <w:rsid w:val="002A0E77"/>
    <w:rsid w:val="002A0F70"/>
    <w:rsid w:val="002A1019"/>
    <w:rsid w:val="002A110C"/>
    <w:rsid w:val="002A1167"/>
    <w:rsid w:val="002A122B"/>
    <w:rsid w:val="002A19B3"/>
    <w:rsid w:val="002A1AA2"/>
    <w:rsid w:val="002A1BD8"/>
    <w:rsid w:val="002A1CCA"/>
    <w:rsid w:val="002A1ED2"/>
    <w:rsid w:val="002A1F36"/>
    <w:rsid w:val="002A233B"/>
    <w:rsid w:val="002A246E"/>
    <w:rsid w:val="002A2553"/>
    <w:rsid w:val="002A26D2"/>
    <w:rsid w:val="002A2717"/>
    <w:rsid w:val="002A274C"/>
    <w:rsid w:val="002A27DE"/>
    <w:rsid w:val="002A2B23"/>
    <w:rsid w:val="002A2C5F"/>
    <w:rsid w:val="002A2CCF"/>
    <w:rsid w:val="002A309E"/>
    <w:rsid w:val="002A33B0"/>
    <w:rsid w:val="002A35B0"/>
    <w:rsid w:val="002A3617"/>
    <w:rsid w:val="002A38AE"/>
    <w:rsid w:val="002A3AA1"/>
    <w:rsid w:val="002A429D"/>
    <w:rsid w:val="002A43FA"/>
    <w:rsid w:val="002A446F"/>
    <w:rsid w:val="002A4586"/>
    <w:rsid w:val="002A45F0"/>
    <w:rsid w:val="002A45FC"/>
    <w:rsid w:val="002A46E6"/>
    <w:rsid w:val="002A4747"/>
    <w:rsid w:val="002A47CF"/>
    <w:rsid w:val="002A4A66"/>
    <w:rsid w:val="002A4A88"/>
    <w:rsid w:val="002A4AD2"/>
    <w:rsid w:val="002A4B9F"/>
    <w:rsid w:val="002A4F8E"/>
    <w:rsid w:val="002A5108"/>
    <w:rsid w:val="002A510B"/>
    <w:rsid w:val="002A5124"/>
    <w:rsid w:val="002A534A"/>
    <w:rsid w:val="002A5370"/>
    <w:rsid w:val="002A53A9"/>
    <w:rsid w:val="002A550F"/>
    <w:rsid w:val="002A5768"/>
    <w:rsid w:val="002A5A5D"/>
    <w:rsid w:val="002A5B7E"/>
    <w:rsid w:val="002A5D01"/>
    <w:rsid w:val="002A5EFC"/>
    <w:rsid w:val="002A5F48"/>
    <w:rsid w:val="002A5F62"/>
    <w:rsid w:val="002A6041"/>
    <w:rsid w:val="002A640F"/>
    <w:rsid w:val="002A643F"/>
    <w:rsid w:val="002A656B"/>
    <w:rsid w:val="002A66AB"/>
    <w:rsid w:val="002A6700"/>
    <w:rsid w:val="002A6A41"/>
    <w:rsid w:val="002A6B20"/>
    <w:rsid w:val="002A6EF8"/>
    <w:rsid w:val="002A6FBC"/>
    <w:rsid w:val="002A75EE"/>
    <w:rsid w:val="002A7730"/>
    <w:rsid w:val="002A7982"/>
    <w:rsid w:val="002A7A3F"/>
    <w:rsid w:val="002A7A62"/>
    <w:rsid w:val="002A7AF9"/>
    <w:rsid w:val="002A7D97"/>
    <w:rsid w:val="002A7DEE"/>
    <w:rsid w:val="002A7FC7"/>
    <w:rsid w:val="002B02C0"/>
    <w:rsid w:val="002B0423"/>
    <w:rsid w:val="002B0659"/>
    <w:rsid w:val="002B0766"/>
    <w:rsid w:val="002B09FB"/>
    <w:rsid w:val="002B0B4C"/>
    <w:rsid w:val="002B0CBE"/>
    <w:rsid w:val="002B0D26"/>
    <w:rsid w:val="002B0FEE"/>
    <w:rsid w:val="002B1053"/>
    <w:rsid w:val="002B1500"/>
    <w:rsid w:val="002B16CD"/>
    <w:rsid w:val="002B18B4"/>
    <w:rsid w:val="002B1D8D"/>
    <w:rsid w:val="002B20BD"/>
    <w:rsid w:val="002B20F2"/>
    <w:rsid w:val="002B20F3"/>
    <w:rsid w:val="002B2237"/>
    <w:rsid w:val="002B253A"/>
    <w:rsid w:val="002B2563"/>
    <w:rsid w:val="002B2AE6"/>
    <w:rsid w:val="002B2E6C"/>
    <w:rsid w:val="002B2F5E"/>
    <w:rsid w:val="002B2FCB"/>
    <w:rsid w:val="002B3124"/>
    <w:rsid w:val="002B322F"/>
    <w:rsid w:val="002B326C"/>
    <w:rsid w:val="002B32AA"/>
    <w:rsid w:val="002B32D5"/>
    <w:rsid w:val="002B3304"/>
    <w:rsid w:val="002B337A"/>
    <w:rsid w:val="002B3786"/>
    <w:rsid w:val="002B381D"/>
    <w:rsid w:val="002B384C"/>
    <w:rsid w:val="002B38CA"/>
    <w:rsid w:val="002B398D"/>
    <w:rsid w:val="002B3A11"/>
    <w:rsid w:val="002B3A70"/>
    <w:rsid w:val="002B3ABB"/>
    <w:rsid w:val="002B3DA1"/>
    <w:rsid w:val="002B3E2B"/>
    <w:rsid w:val="002B41CA"/>
    <w:rsid w:val="002B4239"/>
    <w:rsid w:val="002B4316"/>
    <w:rsid w:val="002B4465"/>
    <w:rsid w:val="002B4721"/>
    <w:rsid w:val="002B4C91"/>
    <w:rsid w:val="002B4ECA"/>
    <w:rsid w:val="002B4F06"/>
    <w:rsid w:val="002B5018"/>
    <w:rsid w:val="002B50CF"/>
    <w:rsid w:val="002B5278"/>
    <w:rsid w:val="002B532F"/>
    <w:rsid w:val="002B53F5"/>
    <w:rsid w:val="002B57D8"/>
    <w:rsid w:val="002B587E"/>
    <w:rsid w:val="002B5F29"/>
    <w:rsid w:val="002B6052"/>
    <w:rsid w:val="002B62B2"/>
    <w:rsid w:val="002B635E"/>
    <w:rsid w:val="002B6515"/>
    <w:rsid w:val="002B651D"/>
    <w:rsid w:val="002B65B4"/>
    <w:rsid w:val="002B6A01"/>
    <w:rsid w:val="002B6AE9"/>
    <w:rsid w:val="002B6C96"/>
    <w:rsid w:val="002B73E3"/>
    <w:rsid w:val="002B7418"/>
    <w:rsid w:val="002B74B7"/>
    <w:rsid w:val="002B76B4"/>
    <w:rsid w:val="002B78FB"/>
    <w:rsid w:val="002B7B44"/>
    <w:rsid w:val="002C01AE"/>
    <w:rsid w:val="002C0377"/>
    <w:rsid w:val="002C044C"/>
    <w:rsid w:val="002C0471"/>
    <w:rsid w:val="002C04EE"/>
    <w:rsid w:val="002C0C18"/>
    <w:rsid w:val="002C0DC3"/>
    <w:rsid w:val="002C1248"/>
    <w:rsid w:val="002C125A"/>
    <w:rsid w:val="002C138F"/>
    <w:rsid w:val="002C1678"/>
    <w:rsid w:val="002C19C7"/>
    <w:rsid w:val="002C1CEC"/>
    <w:rsid w:val="002C1D86"/>
    <w:rsid w:val="002C1E63"/>
    <w:rsid w:val="002C1EDD"/>
    <w:rsid w:val="002C1EEA"/>
    <w:rsid w:val="002C2112"/>
    <w:rsid w:val="002C2337"/>
    <w:rsid w:val="002C25AB"/>
    <w:rsid w:val="002C27B8"/>
    <w:rsid w:val="002C2919"/>
    <w:rsid w:val="002C2BFE"/>
    <w:rsid w:val="002C2CF6"/>
    <w:rsid w:val="002C2D33"/>
    <w:rsid w:val="002C3187"/>
    <w:rsid w:val="002C3498"/>
    <w:rsid w:val="002C34C1"/>
    <w:rsid w:val="002C34E2"/>
    <w:rsid w:val="002C37EE"/>
    <w:rsid w:val="002C3A6E"/>
    <w:rsid w:val="002C3D92"/>
    <w:rsid w:val="002C3DE0"/>
    <w:rsid w:val="002C3E36"/>
    <w:rsid w:val="002C3F73"/>
    <w:rsid w:val="002C40DD"/>
    <w:rsid w:val="002C4107"/>
    <w:rsid w:val="002C4633"/>
    <w:rsid w:val="002C47D5"/>
    <w:rsid w:val="002C4980"/>
    <w:rsid w:val="002C4992"/>
    <w:rsid w:val="002C49BB"/>
    <w:rsid w:val="002C49CA"/>
    <w:rsid w:val="002C49EF"/>
    <w:rsid w:val="002C4B89"/>
    <w:rsid w:val="002C4D53"/>
    <w:rsid w:val="002C51D9"/>
    <w:rsid w:val="002C5C09"/>
    <w:rsid w:val="002C608B"/>
    <w:rsid w:val="002C616B"/>
    <w:rsid w:val="002C622B"/>
    <w:rsid w:val="002C626B"/>
    <w:rsid w:val="002C6476"/>
    <w:rsid w:val="002C68AE"/>
    <w:rsid w:val="002C68D4"/>
    <w:rsid w:val="002C69E7"/>
    <w:rsid w:val="002C6BD2"/>
    <w:rsid w:val="002C6D92"/>
    <w:rsid w:val="002C6EE8"/>
    <w:rsid w:val="002C7197"/>
    <w:rsid w:val="002C71B6"/>
    <w:rsid w:val="002C7440"/>
    <w:rsid w:val="002C75E0"/>
    <w:rsid w:val="002C76D3"/>
    <w:rsid w:val="002C7706"/>
    <w:rsid w:val="002C7967"/>
    <w:rsid w:val="002C798D"/>
    <w:rsid w:val="002C7A50"/>
    <w:rsid w:val="002C7BA1"/>
    <w:rsid w:val="002C7C64"/>
    <w:rsid w:val="002C7F31"/>
    <w:rsid w:val="002D0072"/>
    <w:rsid w:val="002D01D8"/>
    <w:rsid w:val="002D01F3"/>
    <w:rsid w:val="002D0342"/>
    <w:rsid w:val="002D0373"/>
    <w:rsid w:val="002D05C5"/>
    <w:rsid w:val="002D0718"/>
    <w:rsid w:val="002D0909"/>
    <w:rsid w:val="002D098E"/>
    <w:rsid w:val="002D10C9"/>
    <w:rsid w:val="002D112A"/>
    <w:rsid w:val="002D135D"/>
    <w:rsid w:val="002D1544"/>
    <w:rsid w:val="002D1737"/>
    <w:rsid w:val="002D190D"/>
    <w:rsid w:val="002D194C"/>
    <w:rsid w:val="002D195C"/>
    <w:rsid w:val="002D1A76"/>
    <w:rsid w:val="002D1ABC"/>
    <w:rsid w:val="002D1E86"/>
    <w:rsid w:val="002D221A"/>
    <w:rsid w:val="002D223E"/>
    <w:rsid w:val="002D2282"/>
    <w:rsid w:val="002D234C"/>
    <w:rsid w:val="002D2701"/>
    <w:rsid w:val="002D2A59"/>
    <w:rsid w:val="002D2CBA"/>
    <w:rsid w:val="002D2DFC"/>
    <w:rsid w:val="002D2FB4"/>
    <w:rsid w:val="002D2FF5"/>
    <w:rsid w:val="002D31DA"/>
    <w:rsid w:val="002D33A0"/>
    <w:rsid w:val="002D351D"/>
    <w:rsid w:val="002D35B7"/>
    <w:rsid w:val="002D3641"/>
    <w:rsid w:val="002D3929"/>
    <w:rsid w:val="002D3B44"/>
    <w:rsid w:val="002D3E5D"/>
    <w:rsid w:val="002D3FA8"/>
    <w:rsid w:val="002D412F"/>
    <w:rsid w:val="002D4135"/>
    <w:rsid w:val="002D4213"/>
    <w:rsid w:val="002D455C"/>
    <w:rsid w:val="002D465F"/>
    <w:rsid w:val="002D4983"/>
    <w:rsid w:val="002D4A2C"/>
    <w:rsid w:val="002D4C4D"/>
    <w:rsid w:val="002D4CAF"/>
    <w:rsid w:val="002D4E49"/>
    <w:rsid w:val="002D5188"/>
    <w:rsid w:val="002D53BD"/>
    <w:rsid w:val="002D53C9"/>
    <w:rsid w:val="002D55FF"/>
    <w:rsid w:val="002D5622"/>
    <w:rsid w:val="002D59EB"/>
    <w:rsid w:val="002D5BAC"/>
    <w:rsid w:val="002D5BF6"/>
    <w:rsid w:val="002D5C31"/>
    <w:rsid w:val="002D5CC6"/>
    <w:rsid w:val="002D5D74"/>
    <w:rsid w:val="002D6071"/>
    <w:rsid w:val="002D60BB"/>
    <w:rsid w:val="002D68B9"/>
    <w:rsid w:val="002D6902"/>
    <w:rsid w:val="002D6B5A"/>
    <w:rsid w:val="002D6C72"/>
    <w:rsid w:val="002D6CEB"/>
    <w:rsid w:val="002D6E42"/>
    <w:rsid w:val="002D707E"/>
    <w:rsid w:val="002D73E5"/>
    <w:rsid w:val="002D7454"/>
    <w:rsid w:val="002D774C"/>
    <w:rsid w:val="002D7754"/>
    <w:rsid w:val="002D7791"/>
    <w:rsid w:val="002D787C"/>
    <w:rsid w:val="002D7F85"/>
    <w:rsid w:val="002E0620"/>
    <w:rsid w:val="002E09EC"/>
    <w:rsid w:val="002E0C99"/>
    <w:rsid w:val="002E0D0B"/>
    <w:rsid w:val="002E0D41"/>
    <w:rsid w:val="002E1011"/>
    <w:rsid w:val="002E12DB"/>
    <w:rsid w:val="002E13DE"/>
    <w:rsid w:val="002E1B90"/>
    <w:rsid w:val="002E1F4B"/>
    <w:rsid w:val="002E1F6D"/>
    <w:rsid w:val="002E209B"/>
    <w:rsid w:val="002E216D"/>
    <w:rsid w:val="002E220B"/>
    <w:rsid w:val="002E249F"/>
    <w:rsid w:val="002E2516"/>
    <w:rsid w:val="002E2626"/>
    <w:rsid w:val="002E26CC"/>
    <w:rsid w:val="002E26EA"/>
    <w:rsid w:val="002E2712"/>
    <w:rsid w:val="002E2845"/>
    <w:rsid w:val="002E298B"/>
    <w:rsid w:val="002E29AD"/>
    <w:rsid w:val="002E2A05"/>
    <w:rsid w:val="002E2A44"/>
    <w:rsid w:val="002E2A85"/>
    <w:rsid w:val="002E2ABA"/>
    <w:rsid w:val="002E2D04"/>
    <w:rsid w:val="002E2E4A"/>
    <w:rsid w:val="002E2F3C"/>
    <w:rsid w:val="002E338C"/>
    <w:rsid w:val="002E362E"/>
    <w:rsid w:val="002E3925"/>
    <w:rsid w:val="002E392C"/>
    <w:rsid w:val="002E3968"/>
    <w:rsid w:val="002E3C1C"/>
    <w:rsid w:val="002E3CB2"/>
    <w:rsid w:val="002E3FF4"/>
    <w:rsid w:val="002E43E1"/>
    <w:rsid w:val="002E4C8F"/>
    <w:rsid w:val="002E50B4"/>
    <w:rsid w:val="002E51BA"/>
    <w:rsid w:val="002E51E4"/>
    <w:rsid w:val="002E5401"/>
    <w:rsid w:val="002E54CF"/>
    <w:rsid w:val="002E5576"/>
    <w:rsid w:val="002E56E4"/>
    <w:rsid w:val="002E5809"/>
    <w:rsid w:val="002E5932"/>
    <w:rsid w:val="002E59C0"/>
    <w:rsid w:val="002E59D7"/>
    <w:rsid w:val="002E5B6A"/>
    <w:rsid w:val="002E5B97"/>
    <w:rsid w:val="002E5C55"/>
    <w:rsid w:val="002E60F0"/>
    <w:rsid w:val="002E64BA"/>
    <w:rsid w:val="002E6643"/>
    <w:rsid w:val="002E676C"/>
    <w:rsid w:val="002E6935"/>
    <w:rsid w:val="002E6AD1"/>
    <w:rsid w:val="002E6CCF"/>
    <w:rsid w:val="002E72AD"/>
    <w:rsid w:val="002E7326"/>
    <w:rsid w:val="002E78B7"/>
    <w:rsid w:val="002E7985"/>
    <w:rsid w:val="002E7AC4"/>
    <w:rsid w:val="002E7C7E"/>
    <w:rsid w:val="002E7C86"/>
    <w:rsid w:val="002E7CAA"/>
    <w:rsid w:val="002E7DC0"/>
    <w:rsid w:val="002F003E"/>
    <w:rsid w:val="002F0124"/>
    <w:rsid w:val="002F0218"/>
    <w:rsid w:val="002F0345"/>
    <w:rsid w:val="002F0583"/>
    <w:rsid w:val="002F097C"/>
    <w:rsid w:val="002F0996"/>
    <w:rsid w:val="002F0A8E"/>
    <w:rsid w:val="002F0C75"/>
    <w:rsid w:val="002F0CFC"/>
    <w:rsid w:val="002F0D16"/>
    <w:rsid w:val="002F0E0D"/>
    <w:rsid w:val="002F0EFF"/>
    <w:rsid w:val="002F119F"/>
    <w:rsid w:val="002F13DE"/>
    <w:rsid w:val="002F14CA"/>
    <w:rsid w:val="002F152C"/>
    <w:rsid w:val="002F15C6"/>
    <w:rsid w:val="002F15E5"/>
    <w:rsid w:val="002F1694"/>
    <w:rsid w:val="002F1759"/>
    <w:rsid w:val="002F1834"/>
    <w:rsid w:val="002F18E6"/>
    <w:rsid w:val="002F1A4F"/>
    <w:rsid w:val="002F1AD8"/>
    <w:rsid w:val="002F1B95"/>
    <w:rsid w:val="002F1E8E"/>
    <w:rsid w:val="002F1EF6"/>
    <w:rsid w:val="002F22E7"/>
    <w:rsid w:val="002F235F"/>
    <w:rsid w:val="002F2391"/>
    <w:rsid w:val="002F2450"/>
    <w:rsid w:val="002F27EF"/>
    <w:rsid w:val="002F3193"/>
    <w:rsid w:val="002F32FC"/>
    <w:rsid w:val="002F3424"/>
    <w:rsid w:val="002F35BD"/>
    <w:rsid w:val="002F3B22"/>
    <w:rsid w:val="002F3D50"/>
    <w:rsid w:val="002F3DE5"/>
    <w:rsid w:val="002F3EC1"/>
    <w:rsid w:val="002F3F6C"/>
    <w:rsid w:val="002F4408"/>
    <w:rsid w:val="002F441E"/>
    <w:rsid w:val="002F44DF"/>
    <w:rsid w:val="002F4579"/>
    <w:rsid w:val="002F4612"/>
    <w:rsid w:val="002F4840"/>
    <w:rsid w:val="002F4959"/>
    <w:rsid w:val="002F4A86"/>
    <w:rsid w:val="002F4BB9"/>
    <w:rsid w:val="002F4CBE"/>
    <w:rsid w:val="002F4E4F"/>
    <w:rsid w:val="002F4E5E"/>
    <w:rsid w:val="002F4EA1"/>
    <w:rsid w:val="002F4FCE"/>
    <w:rsid w:val="002F52F2"/>
    <w:rsid w:val="002F5451"/>
    <w:rsid w:val="002F5471"/>
    <w:rsid w:val="002F5477"/>
    <w:rsid w:val="002F5782"/>
    <w:rsid w:val="002F582B"/>
    <w:rsid w:val="002F5CDD"/>
    <w:rsid w:val="002F5D01"/>
    <w:rsid w:val="002F6001"/>
    <w:rsid w:val="002F61E7"/>
    <w:rsid w:val="002F627D"/>
    <w:rsid w:val="002F646F"/>
    <w:rsid w:val="002F64A7"/>
    <w:rsid w:val="002F64CA"/>
    <w:rsid w:val="002F6529"/>
    <w:rsid w:val="002F65F8"/>
    <w:rsid w:val="002F681D"/>
    <w:rsid w:val="002F6911"/>
    <w:rsid w:val="002F6BCA"/>
    <w:rsid w:val="002F6C3A"/>
    <w:rsid w:val="002F6CFE"/>
    <w:rsid w:val="002F6D16"/>
    <w:rsid w:val="002F6D2C"/>
    <w:rsid w:val="002F6F84"/>
    <w:rsid w:val="002F75D0"/>
    <w:rsid w:val="002F76C4"/>
    <w:rsid w:val="002F78FC"/>
    <w:rsid w:val="002F7A81"/>
    <w:rsid w:val="002F7CD9"/>
    <w:rsid w:val="002F7ED6"/>
    <w:rsid w:val="002F7FD1"/>
    <w:rsid w:val="00300309"/>
    <w:rsid w:val="00300327"/>
    <w:rsid w:val="0030039A"/>
    <w:rsid w:val="003004CC"/>
    <w:rsid w:val="00300546"/>
    <w:rsid w:val="003006FD"/>
    <w:rsid w:val="003008D8"/>
    <w:rsid w:val="0030094C"/>
    <w:rsid w:val="00300B44"/>
    <w:rsid w:val="00301099"/>
    <w:rsid w:val="003013C2"/>
    <w:rsid w:val="003015ED"/>
    <w:rsid w:val="003016BA"/>
    <w:rsid w:val="00301853"/>
    <w:rsid w:val="00301C85"/>
    <w:rsid w:val="00301D72"/>
    <w:rsid w:val="00301E44"/>
    <w:rsid w:val="00301E92"/>
    <w:rsid w:val="00301F00"/>
    <w:rsid w:val="00301F4E"/>
    <w:rsid w:val="00302006"/>
    <w:rsid w:val="0030216B"/>
    <w:rsid w:val="00302212"/>
    <w:rsid w:val="003024E9"/>
    <w:rsid w:val="00302C99"/>
    <w:rsid w:val="00302D8D"/>
    <w:rsid w:val="00302DB6"/>
    <w:rsid w:val="00302E92"/>
    <w:rsid w:val="003031BB"/>
    <w:rsid w:val="00303338"/>
    <w:rsid w:val="0030334F"/>
    <w:rsid w:val="00303510"/>
    <w:rsid w:val="00303557"/>
    <w:rsid w:val="00303606"/>
    <w:rsid w:val="003037C4"/>
    <w:rsid w:val="00303A24"/>
    <w:rsid w:val="00303D2D"/>
    <w:rsid w:val="00303EE7"/>
    <w:rsid w:val="00304410"/>
    <w:rsid w:val="00304603"/>
    <w:rsid w:val="00304BD9"/>
    <w:rsid w:val="00304D59"/>
    <w:rsid w:val="00304DC4"/>
    <w:rsid w:val="00304DD4"/>
    <w:rsid w:val="00304DF9"/>
    <w:rsid w:val="00304E34"/>
    <w:rsid w:val="0030531E"/>
    <w:rsid w:val="00305419"/>
    <w:rsid w:val="003054A4"/>
    <w:rsid w:val="003054DA"/>
    <w:rsid w:val="003055C6"/>
    <w:rsid w:val="0030576D"/>
    <w:rsid w:val="003057BF"/>
    <w:rsid w:val="00305AEA"/>
    <w:rsid w:val="00305D53"/>
    <w:rsid w:val="00305F1A"/>
    <w:rsid w:val="00305FDD"/>
    <w:rsid w:val="00305FF2"/>
    <w:rsid w:val="003060E1"/>
    <w:rsid w:val="00306178"/>
    <w:rsid w:val="003062F8"/>
    <w:rsid w:val="00306331"/>
    <w:rsid w:val="00306569"/>
    <w:rsid w:val="003065A8"/>
    <w:rsid w:val="003066DC"/>
    <w:rsid w:val="00306757"/>
    <w:rsid w:val="0030684A"/>
    <w:rsid w:val="00306AE5"/>
    <w:rsid w:val="00306C2B"/>
    <w:rsid w:val="00306DB2"/>
    <w:rsid w:val="00306DE5"/>
    <w:rsid w:val="00306E18"/>
    <w:rsid w:val="00306F8B"/>
    <w:rsid w:val="00306F9E"/>
    <w:rsid w:val="003070A8"/>
    <w:rsid w:val="003073DF"/>
    <w:rsid w:val="00307428"/>
    <w:rsid w:val="0030780B"/>
    <w:rsid w:val="00307BC6"/>
    <w:rsid w:val="00307FF7"/>
    <w:rsid w:val="003100C5"/>
    <w:rsid w:val="003101D1"/>
    <w:rsid w:val="00310281"/>
    <w:rsid w:val="003103B7"/>
    <w:rsid w:val="00310406"/>
    <w:rsid w:val="0031043C"/>
    <w:rsid w:val="00310532"/>
    <w:rsid w:val="00310546"/>
    <w:rsid w:val="003107A1"/>
    <w:rsid w:val="00310820"/>
    <w:rsid w:val="00310827"/>
    <w:rsid w:val="00310B4F"/>
    <w:rsid w:val="00310B7D"/>
    <w:rsid w:val="00310FE9"/>
    <w:rsid w:val="003114A0"/>
    <w:rsid w:val="003114A5"/>
    <w:rsid w:val="0031163A"/>
    <w:rsid w:val="003116FB"/>
    <w:rsid w:val="003118BE"/>
    <w:rsid w:val="003118E8"/>
    <w:rsid w:val="003118FC"/>
    <w:rsid w:val="00311B24"/>
    <w:rsid w:val="00311D02"/>
    <w:rsid w:val="00311D3C"/>
    <w:rsid w:val="00311F78"/>
    <w:rsid w:val="00312530"/>
    <w:rsid w:val="00312789"/>
    <w:rsid w:val="003127E6"/>
    <w:rsid w:val="00312B5F"/>
    <w:rsid w:val="00312BDB"/>
    <w:rsid w:val="00312C0A"/>
    <w:rsid w:val="00312C2B"/>
    <w:rsid w:val="00312CF8"/>
    <w:rsid w:val="00312D1C"/>
    <w:rsid w:val="00312D52"/>
    <w:rsid w:val="00312D6A"/>
    <w:rsid w:val="00312DCB"/>
    <w:rsid w:val="00312E76"/>
    <w:rsid w:val="003130C1"/>
    <w:rsid w:val="00313196"/>
    <w:rsid w:val="003139E0"/>
    <w:rsid w:val="00313A0E"/>
    <w:rsid w:val="00313EDB"/>
    <w:rsid w:val="00313FE7"/>
    <w:rsid w:val="00314002"/>
    <w:rsid w:val="003140F0"/>
    <w:rsid w:val="003140FD"/>
    <w:rsid w:val="003141A2"/>
    <w:rsid w:val="003144F1"/>
    <w:rsid w:val="003144FE"/>
    <w:rsid w:val="003145AD"/>
    <w:rsid w:val="00314A1F"/>
    <w:rsid w:val="00314B16"/>
    <w:rsid w:val="003153E4"/>
    <w:rsid w:val="0031546A"/>
    <w:rsid w:val="003154A4"/>
    <w:rsid w:val="003155B1"/>
    <w:rsid w:val="00315644"/>
    <w:rsid w:val="00315749"/>
    <w:rsid w:val="00315935"/>
    <w:rsid w:val="0031595D"/>
    <w:rsid w:val="00315BA9"/>
    <w:rsid w:val="00315CC1"/>
    <w:rsid w:val="0031603F"/>
    <w:rsid w:val="003163DC"/>
    <w:rsid w:val="00316409"/>
    <w:rsid w:val="00316699"/>
    <w:rsid w:val="003167DD"/>
    <w:rsid w:val="0031684B"/>
    <w:rsid w:val="00316AF5"/>
    <w:rsid w:val="00316B0A"/>
    <w:rsid w:val="00316BE6"/>
    <w:rsid w:val="00316D26"/>
    <w:rsid w:val="00316D46"/>
    <w:rsid w:val="00317475"/>
    <w:rsid w:val="003175C8"/>
    <w:rsid w:val="00317696"/>
    <w:rsid w:val="003176E4"/>
    <w:rsid w:val="00317B1A"/>
    <w:rsid w:val="00317BBD"/>
    <w:rsid w:val="00317C2E"/>
    <w:rsid w:val="00317C83"/>
    <w:rsid w:val="00317C9D"/>
    <w:rsid w:val="00317EB9"/>
    <w:rsid w:val="003202C2"/>
    <w:rsid w:val="00320317"/>
    <w:rsid w:val="003206F5"/>
    <w:rsid w:val="00320884"/>
    <w:rsid w:val="0032092D"/>
    <w:rsid w:val="0032095C"/>
    <w:rsid w:val="0032095F"/>
    <w:rsid w:val="00320A58"/>
    <w:rsid w:val="00320C37"/>
    <w:rsid w:val="00320E64"/>
    <w:rsid w:val="00320F45"/>
    <w:rsid w:val="00321113"/>
    <w:rsid w:val="00321519"/>
    <w:rsid w:val="0032152B"/>
    <w:rsid w:val="00321768"/>
    <w:rsid w:val="0032186C"/>
    <w:rsid w:val="00321883"/>
    <w:rsid w:val="003218E3"/>
    <w:rsid w:val="00321943"/>
    <w:rsid w:val="00321983"/>
    <w:rsid w:val="003219C1"/>
    <w:rsid w:val="003219E8"/>
    <w:rsid w:val="00321D0C"/>
    <w:rsid w:val="00321F00"/>
    <w:rsid w:val="00321F76"/>
    <w:rsid w:val="003220A9"/>
    <w:rsid w:val="0032212E"/>
    <w:rsid w:val="003221F5"/>
    <w:rsid w:val="00322286"/>
    <w:rsid w:val="003222D2"/>
    <w:rsid w:val="00322364"/>
    <w:rsid w:val="00322B51"/>
    <w:rsid w:val="00322BA9"/>
    <w:rsid w:val="003232B1"/>
    <w:rsid w:val="0032350D"/>
    <w:rsid w:val="00323557"/>
    <w:rsid w:val="0032357A"/>
    <w:rsid w:val="003235A9"/>
    <w:rsid w:val="003235AC"/>
    <w:rsid w:val="00323C5F"/>
    <w:rsid w:val="00323D0F"/>
    <w:rsid w:val="00323D78"/>
    <w:rsid w:val="003243DC"/>
    <w:rsid w:val="003245B7"/>
    <w:rsid w:val="0032477D"/>
    <w:rsid w:val="003248DB"/>
    <w:rsid w:val="00324AB0"/>
    <w:rsid w:val="00324B05"/>
    <w:rsid w:val="00324B0C"/>
    <w:rsid w:val="00324C33"/>
    <w:rsid w:val="00324CD1"/>
    <w:rsid w:val="00324EB0"/>
    <w:rsid w:val="003250D3"/>
    <w:rsid w:val="003251AC"/>
    <w:rsid w:val="003254DB"/>
    <w:rsid w:val="00325CBB"/>
    <w:rsid w:val="00325D05"/>
    <w:rsid w:val="00325D22"/>
    <w:rsid w:val="0032637A"/>
    <w:rsid w:val="003264C2"/>
    <w:rsid w:val="00326683"/>
    <w:rsid w:val="00326712"/>
    <w:rsid w:val="00326828"/>
    <w:rsid w:val="00326880"/>
    <w:rsid w:val="00326A12"/>
    <w:rsid w:val="00326B73"/>
    <w:rsid w:val="00326BE7"/>
    <w:rsid w:val="00326C4F"/>
    <w:rsid w:val="00326DB7"/>
    <w:rsid w:val="00326E80"/>
    <w:rsid w:val="003271D2"/>
    <w:rsid w:val="00327340"/>
    <w:rsid w:val="00327408"/>
    <w:rsid w:val="003274F1"/>
    <w:rsid w:val="003275BF"/>
    <w:rsid w:val="00327864"/>
    <w:rsid w:val="003279D7"/>
    <w:rsid w:val="00327EF5"/>
    <w:rsid w:val="00327F8C"/>
    <w:rsid w:val="00327FB8"/>
    <w:rsid w:val="003300A3"/>
    <w:rsid w:val="003301C6"/>
    <w:rsid w:val="00330425"/>
    <w:rsid w:val="00330466"/>
    <w:rsid w:val="003306BD"/>
    <w:rsid w:val="003308D9"/>
    <w:rsid w:val="00330A27"/>
    <w:rsid w:val="00330CCF"/>
    <w:rsid w:val="00330D3B"/>
    <w:rsid w:val="00331235"/>
    <w:rsid w:val="00331248"/>
    <w:rsid w:val="003314C7"/>
    <w:rsid w:val="00331541"/>
    <w:rsid w:val="00331B93"/>
    <w:rsid w:val="00331B9B"/>
    <w:rsid w:val="00332044"/>
    <w:rsid w:val="003320CC"/>
    <w:rsid w:val="00332346"/>
    <w:rsid w:val="0033240A"/>
    <w:rsid w:val="003326A8"/>
    <w:rsid w:val="003327B7"/>
    <w:rsid w:val="00332952"/>
    <w:rsid w:val="003329A2"/>
    <w:rsid w:val="00332A0D"/>
    <w:rsid w:val="00332B13"/>
    <w:rsid w:val="00332F0D"/>
    <w:rsid w:val="003332B9"/>
    <w:rsid w:val="003334DC"/>
    <w:rsid w:val="00333686"/>
    <w:rsid w:val="003336B2"/>
    <w:rsid w:val="00333799"/>
    <w:rsid w:val="003339AE"/>
    <w:rsid w:val="00333AEE"/>
    <w:rsid w:val="00333E6D"/>
    <w:rsid w:val="003340FD"/>
    <w:rsid w:val="00334149"/>
    <w:rsid w:val="003342D5"/>
    <w:rsid w:val="00334744"/>
    <w:rsid w:val="00334C3B"/>
    <w:rsid w:val="00334CAF"/>
    <w:rsid w:val="00334D9B"/>
    <w:rsid w:val="00334EC0"/>
    <w:rsid w:val="00334F0B"/>
    <w:rsid w:val="00334F63"/>
    <w:rsid w:val="00334FDE"/>
    <w:rsid w:val="00335221"/>
    <w:rsid w:val="00335417"/>
    <w:rsid w:val="003354B6"/>
    <w:rsid w:val="00335564"/>
    <w:rsid w:val="00335742"/>
    <w:rsid w:val="003357AB"/>
    <w:rsid w:val="003359EC"/>
    <w:rsid w:val="00335F3E"/>
    <w:rsid w:val="00335F85"/>
    <w:rsid w:val="003360DF"/>
    <w:rsid w:val="003360EB"/>
    <w:rsid w:val="00336157"/>
    <w:rsid w:val="0033624C"/>
    <w:rsid w:val="003363DD"/>
    <w:rsid w:val="00336768"/>
    <w:rsid w:val="00336FE4"/>
    <w:rsid w:val="003370EC"/>
    <w:rsid w:val="00337122"/>
    <w:rsid w:val="00337193"/>
    <w:rsid w:val="003371CA"/>
    <w:rsid w:val="00337434"/>
    <w:rsid w:val="0033749F"/>
    <w:rsid w:val="00337729"/>
    <w:rsid w:val="00337776"/>
    <w:rsid w:val="00337BEA"/>
    <w:rsid w:val="00337CD2"/>
    <w:rsid w:val="00340035"/>
    <w:rsid w:val="003400C6"/>
    <w:rsid w:val="00340107"/>
    <w:rsid w:val="003401D9"/>
    <w:rsid w:val="003402EF"/>
    <w:rsid w:val="003402F6"/>
    <w:rsid w:val="00340567"/>
    <w:rsid w:val="00340637"/>
    <w:rsid w:val="0034075E"/>
    <w:rsid w:val="003409AF"/>
    <w:rsid w:val="003409D5"/>
    <w:rsid w:val="00340A44"/>
    <w:rsid w:val="00340AEC"/>
    <w:rsid w:val="00340BDF"/>
    <w:rsid w:val="00340F09"/>
    <w:rsid w:val="00341017"/>
    <w:rsid w:val="0034115E"/>
    <w:rsid w:val="00341305"/>
    <w:rsid w:val="00341431"/>
    <w:rsid w:val="00341749"/>
    <w:rsid w:val="00341AD3"/>
    <w:rsid w:val="00341BBB"/>
    <w:rsid w:val="00341DC5"/>
    <w:rsid w:val="00342204"/>
    <w:rsid w:val="00342222"/>
    <w:rsid w:val="0034247F"/>
    <w:rsid w:val="003424E3"/>
    <w:rsid w:val="0034257D"/>
    <w:rsid w:val="00342812"/>
    <w:rsid w:val="0034283C"/>
    <w:rsid w:val="00342ACA"/>
    <w:rsid w:val="00342CE6"/>
    <w:rsid w:val="00342CF7"/>
    <w:rsid w:val="00342FC6"/>
    <w:rsid w:val="003431C4"/>
    <w:rsid w:val="0034339F"/>
    <w:rsid w:val="00343920"/>
    <w:rsid w:val="00343AFE"/>
    <w:rsid w:val="00343B15"/>
    <w:rsid w:val="00343CA2"/>
    <w:rsid w:val="00343DAB"/>
    <w:rsid w:val="00343DBC"/>
    <w:rsid w:val="00343F96"/>
    <w:rsid w:val="00344045"/>
    <w:rsid w:val="003441E8"/>
    <w:rsid w:val="003443AF"/>
    <w:rsid w:val="00344629"/>
    <w:rsid w:val="00344637"/>
    <w:rsid w:val="003448CB"/>
    <w:rsid w:val="003448E6"/>
    <w:rsid w:val="003448F7"/>
    <w:rsid w:val="0034495E"/>
    <w:rsid w:val="00344E3E"/>
    <w:rsid w:val="00345401"/>
    <w:rsid w:val="00345600"/>
    <w:rsid w:val="003456BC"/>
    <w:rsid w:val="00345768"/>
    <w:rsid w:val="00345869"/>
    <w:rsid w:val="00345905"/>
    <w:rsid w:val="00345C17"/>
    <w:rsid w:val="00345CA5"/>
    <w:rsid w:val="00345CB2"/>
    <w:rsid w:val="00346280"/>
    <w:rsid w:val="00346311"/>
    <w:rsid w:val="00346326"/>
    <w:rsid w:val="00346C18"/>
    <w:rsid w:val="00346C23"/>
    <w:rsid w:val="00346CF0"/>
    <w:rsid w:val="00346D17"/>
    <w:rsid w:val="00346D5B"/>
    <w:rsid w:val="0034728A"/>
    <w:rsid w:val="003472D5"/>
    <w:rsid w:val="00347427"/>
    <w:rsid w:val="003474C7"/>
    <w:rsid w:val="00347577"/>
    <w:rsid w:val="00347A37"/>
    <w:rsid w:val="00347B5D"/>
    <w:rsid w:val="00347C2F"/>
    <w:rsid w:val="00347CC6"/>
    <w:rsid w:val="00347CDC"/>
    <w:rsid w:val="00347E9A"/>
    <w:rsid w:val="0035019E"/>
    <w:rsid w:val="00350531"/>
    <w:rsid w:val="003506C2"/>
    <w:rsid w:val="00350848"/>
    <w:rsid w:val="0035092F"/>
    <w:rsid w:val="003509CC"/>
    <w:rsid w:val="00350A1D"/>
    <w:rsid w:val="00350AB3"/>
    <w:rsid w:val="00350AD0"/>
    <w:rsid w:val="00350D89"/>
    <w:rsid w:val="00350FCE"/>
    <w:rsid w:val="003512E5"/>
    <w:rsid w:val="00351641"/>
    <w:rsid w:val="00351688"/>
    <w:rsid w:val="003516AB"/>
    <w:rsid w:val="0035198B"/>
    <w:rsid w:val="003519D4"/>
    <w:rsid w:val="00351A49"/>
    <w:rsid w:val="00351BB5"/>
    <w:rsid w:val="00351F02"/>
    <w:rsid w:val="00351F9D"/>
    <w:rsid w:val="00352197"/>
    <w:rsid w:val="00352357"/>
    <w:rsid w:val="00352532"/>
    <w:rsid w:val="0035265C"/>
    <w:rsid w:val="0035269C"/>
    <w:rsid w:val="003527CF"/>
    <w:rsid w:val="00352976"/>
    <w:rsid w:val="00352978"/>
    <w:rsid w:val="003529F1"/>
    <w:rsid w:val="00352D3F"/>
    <w:rsid w:val="00352E84"/>
    <w:rsid w:val="00352EC0"/>
    <w:rsid w:val="00352F1F"/>
    <w:rsid w:val="003531CC"/>
    <w:rsid w:val="003538F1"/>
    <w:rsid w:val="00353D6B"/>
    <w:rsid w:val="00353F18"/>
    <w:rsid w:val="00354009"/>
    <w:rsid w:val="00354014"/>
    <w:rsid w:val="003542A8"/>
    <w:rsid w:val="0035438C"/>
    <w:rsid w:val="0035439D"/>
    <w:rsid w:val="003544A7"/>
    <w:rsid w:val="003545D0"/>
    <w:rsid w:val="00354782"/>
    <w:rsid w:val="00354B67"/>
    <w:rsid w:val="00354D6F"/>
    <w:rsid w:val="00354D87"/>
    <w:rsid w:val="00354DD8"/>
    <w:rsid w:val="00354FCC"/>
    <w:rsid w:val="00355058"/>
    <w:rsid w:val="00355195"/>
    <w:rsid w:val="00355407"/>
    <w:rsid w:val="00355479"/>
    <w:rsid w:val="003554A9"/>
    <w:rsid w:val="003554F6"/>
    <w:rsid w:val="0035579E"/>
    <w:rsid w:val="003557F6"/>
    <w:rsid w:val="003558BB"/>
    <w:rsid w:val="00355A4E"/>
    <w:rsid w:val="00355F14"/>
    <w:rsid w:val="00355FF4"/>
    <w:rsid w:val="00356198"/>
    <w:rsid w:val="003562A8"/>
    <w:rsid w:val="003562C5"/>
    <w:rsid w:val="003563BC"/>
    <w:rsid w:val="0035671A"/>
    <w:rsid w:val="003567E8"/>
    <w:rsid w:val="003567FB"/>
    <w:rsid w:val="003569C5"/>
    <w:rsid w:val="003569CA"/>
    <w:rsid w:val="00356B95"/>
    <w:rsid w:val="00356DEC"/>
    <w:rsid w:val="00356E24"/>
    <w:rsid w:val="00356E5C"/>
    <w:rsid w:val="00357519"/>
    <w:rsid w:val="00357B98"/>
    <w:rsid w:val="00357D3E"/>
    <w:rsid w:val="00357F6D"/>
    <w:rsid w:val="00360328"/>
    <w:rsid w:val="003604B4"/>
    <w:rsid w:val="00360530"/>
    <w:rsid w:val="00360541"/>
    <w:rsid w:val="0036076D"/>
    <w:rsid w:val="003608F7"/>
    <w:rsid w:val="00360952"/>
    <w:rsid w:val="003609B2"/>
    <w:rsid w:val="00360A3D"/>
    <w:rsid w:val="00360B91"/>
    <w:rsid w:val="00360BE6"/>
    <w:rsid w:val="00360F36"/>
    <w:rsid w:val="0036112E"/>
    <w:rsid w:val="00361208"/>
    <w:rsid w:val="00361579"/>
    <w:rsid w:val="00361969"/>
    <w:rsid w:val="00361BEE"/>
    <w:rsid w:val="00361CE3"/>
    <w:rsid w:val="00361EA8"/>
    <w:rsid w:val="003620BC"/>
    <w:rsid w:val="003622C0"/>
    <w:rsid w:val="003623E6"/>
    <w:rsid w:val="003626A3"/>
    <w:rsid w:val="0036271D"/>
    <w:rsid w:val="00362870"/>
    <w:rsid w:val="003628B3"/>
    <w:rsid w:val="00362998"/>
    <w:rsid w:val="00362D36"/>
    <w:rsid w:val="00362ECB"/>
    <w:rsid w:val="00362FBC"/>
    <w:rsid w:val="00363523"/>
    <w:rsid w:val="00363B13"/>
    <w:rsid w:val="00363B16"/>
    <w:rsid w:val="00363C14"/>
    <w:rsid w:val="00363C51"/>
    <w:rsid w:val="0036437D"/>
    <w:rsid w:val="00364433"/>
    <w:rsid w:val="003644AC"/>
    <w:rsid w:val="003645B5"/>
    <w:rsid w:val="00364686"/>
    <w:rsid w:val="003646A8"/>
    <w:rsid w:val="003646EF"/>
    <w:rsid w:val="00364963"/>
    <w:rsid w:val="00364C8F"/>
    <w:rsid w:val="00364D2F"/>
    <w:rsid w:val="00364D8D"/>
    <w:rsid w:val="00364D93"/>
    <w:rsid w:val="00365258"/>
    <w:rsid w:val="00365653"/>
    <w:rsid w:val="00365688"/>
    <w:rsid w:val="003657D4"/>
    <w:rsid w:val="00365A5E"/>
    <w:rsid w:val="00365BF4"/>
    <w:rsid w:val="00365C82"/>
    <w:rsid w:val="00365D6D"/>
    <w:rsid w:val="003661CA"/>
    <w:rsid w:val="00366204"/>
    <w:rsid w:val="00366828"/>
    <w:rsid w:val="003668AE"/>
    <w:rsid w:val="0036690A"/>
    <w:rsid w:val="00366B02"/>
    <w:rsid w:val="00366B07"/>
    <w:rsid w:val="00366C2D"/>
    <w:rsid w:val="00366CA7"/>
    <w:rsid w:val="00366CC9"/>
    <w:rsid w:val="00366D0B"/>
    <w:rsid w:val="0036714A"/>
    <w:rsid w:val="00367311"/>
    <w:rsid w:val="0036757C"/>
    <w:rsid w:val="003675F9"/>
    <w:rsid w:val="00367947"/>
    <w:rsid w:val="00367CC3"/>
    <w:rsid w:val="00367DA7"/>
    <w:rsid w:val="00367DB8"/>
    <w:rsid w:val="00367EF3"/>
    <w:rsid w:val="0037011F"/>
    <w:rsid w:val="003701B7"/>
    <w:rsid w:val="003703DF"/>
    <w:rsid w:val="00370413"/>
    <w:rsid w:val="00370679"/>
    <w:rsid w:val="003707A2"/>
    <w:rsid w:val="0037089A"/>
    <w:rsid w:val="003708AA"/>
    <w:rsid w:val="00370C5E"/>
    <w:rsid w:val="003711CD"/>
    <w:rsid w:val="003713F0"/>
    <w:rsid w:val="00371569"/>
    <w:rsid w:val="003717B7"/>
    <w:rsid w:val="00371866"/>
    <w:rsid w:val="003718A3"/>
    <w:rsid w:val="0037199A"/>
    <w:rsid w:val="00371AD2"/>
    <w:rsid w:val="00371ECE"/>
    <w:rsid w:val="00372097"/>
    <w:rsid w:val="00372710"/>
    <w:rsid w:val="00372771"/>
    <w:rsid w:val="003727FB"/>
    <w:rsid w:val="00372966"/>
    <w:rsid w:val="00372976"/>
    <w:rsid w:val="00372DD5"/>
    <w:rsid w:val="00372E1F"/>
    <w:rsid w:val="00372F16"/>
    <w:rsid w:val="00372F69"/>
    <w:rsid w:val="00373119"/>
    <w:rsid w:val="00373194"/>
    <w:rsid w:val="003733F2"/>
    <w:rsid w:val="0037362A"/>
    <w:rsid w:val="003736DD"/>
    <w:rsid w:val="00373956"/>
    <w:rsid w:val="0037398C"/>
    <w:rsid w:val="003739A2"/>
    <w:rsid w:val="003739EE"/>
    <w:rsid w:val="00373A37"/>
    <w:rsid w:val="00373A58"/>
    <w:rsid w:val="00373B0F"/>
    <w:rsid w:val="00373BB1"/>
    <w:rsid w:val="00373EAF"/>
    <w:rsid w:val="00373F3E"/>
    <w:rsid w:val="00373FEA"/>
    <w:rsid w:val="00374298"/>
    <w:rsid w:val="003742A8"/>
    <w:rsid w:val="0037434C"/>
    <w:rsid w:val="003744B4"/>
    <w:rsid w:val="0037455F"/>
    <w:rsid w:val="0037456E"/>
    <w:rsid w:val="00374A6A"/>
    <w:rsid w:val="00374E32"/>
    <w:rsid w:val="0037521D"/>
    <w:rsid w:val="00375491"/>
    <w:rsid w:val="003754BF"/>
    <w:rsid w:val="00375BC9"/>
    <w:rsid w:val="00375E36"/>
    <w:rsid w:val="00375F16"/>
    <w:rsid w:val="00376299"/>
    <w:rsid w:val="00376492"/>
    <w:rsid w:val="00376544"/>
    <w:rsid w:val="00376768"/>
    <w:rsid w:val="00376B4D"/>
    <w:rsid w:val="00376C1B"/>
    <w:rsid w:val="00376D66"/>
    <w:rsid w:val="00376D90"/>
    <w:rsid w:val="00376FE8"/>
    <w:rsid w:val="003770BC"/>
    <w:rsid w:val="00377307"/>
    <w:rsid w:val="0037797F"/>
    <w:rsid w:val="003779DA"/>
    <w:rsid w:val="00377C52"/>
    <w:rsid w:val="0038008F"/>
    <w:rsid w:val="003802A4"/>
    <w:rsid w:val="00380483"/>
    <w:rsid w:val="00380604"/>
    <w:rsid w:val="00380695"/>
    <w:rsid w:val="003808A8"/>
    <w:rsid w:val="00380AA2"/>
    <w:rsid w:val="00380E78"/>
    <w:rsid w:val="0038163A"/>
    <w:rsid w:val="00381650"/>
    <w:rsid w:val="00381685"/>
    <w:rsid w:val="00381764"/>
    <w:rsid w:val="003817B7"/>
    <w:rsid w:val="003817D3"/>
    <w:rsid w:val="0038217D"/>
    <w:rsid w:val="003824DC"/>
    <w:rsid w:val="003825B0"/>
    <w:rsid w:val="00382603"/>
    <w:rsid w:val="00382832"/>
    <w:rsid w:val="003829BC"/>
    <w:rsid w:val="00382BF8"/>
    <w:rsid w:val="00382C70"/>
    <w:rsid w:val="00382D1A"/>
    <w:rsid w:val="0038304A"/>
    <w:rsid w:val="00383091"/>
    <w:rsid w:val="003830E6"/>
    <w:rsid w:val="00383198"/>
    <w:rsid w:val="00383378"/>
    <w:rsid w:val="00383634"/>
    <w:rsid w:val="003836DA"/>
    <w:rsid w:val="0038387E"/>
    <w:rsid w:val="00383C0E"/>
    <w:rsid w:val="00383CA8"/>
    <w:rsid w:val="00383D0B"/>
    <w:rsid w:val="00383E58"/>
    <w:rsid w:val="0038403C"/>
    <w:rsid w:val="003842CB"/>
    <w:rsid w:val="00384486"/>
    <w:rsid w:val="00384633"/>
    <w:rsid w:val="00384C0A"/>
    <w:rsid w:val="00384CDE"/>
    <w:rsid w:val="00385018"/>
    <w:rsid w:val="00385385"/>
    <w:rsid w:val="0038557E"/>
    <w:rsid w:val="00385613"/>
    <w:rsid w:val="00385936"/>
    <w:rsid w:val="00385B5C"/>
    <w:rsid w:val="00385C6D"/>
    <w:rsid w:val="00385DE3"/>
    <w:rsid w:val="003862FE"/>
    <w:rsid w:val="0038632E"/>
    <w:rsid w:val="003864C2"/>
    <w:rsid w:val="0038658D"/>
    <w:rsid w:val="003865A5"/>
    <w:rsid w:val="0038663A"/>
    <w:rsid w:val="003868C1"/>
    <w:rsid w:val="003869EA"/>
    <w:rsid w:val="00386AC7"/>
    <w:rsid w:val="00386BEE"/>
    <w:rsid w:val="00386D04"/>
    <w:rsid w:val="00386E47"/>
    <w:rsid w:val="00386E84"/>
    <w:rsid w:val="00386FA7"/>
    <w:rsid w:val="00386FEE"/>
    <w:rsid w:val="00387123"/>
    <w:rsid w:val="0038733A"/>
    <w:rsid w:val="00387752"/>
    <w:rsid w:val="00387754"/>
    <w:rsid w:val="0038782A"/>
    <w:rsid w:val="00387E12"/>
    <w:rsid w:val="00387F41"/>
    <w:rsid w:val="00390122"/>
    <w:rsid w:val="003907B8"/>
    <w:rsid w:val="00390A11"/>
    <w:rsid w:val="00390A53"/>
    <w:rsid w:val="00390A6B"/>
    <w:rsid w:val="00390B7C"/>
    <w:rsid w:val="00390BA4"/>
    <w:rsid w:val="00390D4A"/>
    <w:rsid w:val="00390E70"/>
    <w:rsid w:val="00390F18"/>
    <w:rsid w:val="00391190"/>
    <w:rsid w:val="0039163B"/>
    <w:rsid w:val="0039191B"/>
    <w:rsid w:val="00391C1C"/>
    <w:rsid w:val="0039219C"/>
    <w:rsid w:val="0039221F"/>
    <w:rsid w:val="0039225B"/>
    <w:rsid w:val="00392912"/>
    <w:rsid w:val="00392A9F"/>
    <w:rsid w:val="00392EF7"/>
    <w:rsid w:val="00392FBA"/>
    <w:rsid w:val="00392FFC"/>
    <w:rsid w:val="00393053"/>
    <w:rsid w:val="003931B0"/>
    <w:rsid w:val="003931CB"/>
    <w:rsid w:val="0039331A"/>
    <w:rsid w:val="00393460"/>
    <w:rsid w:val="003935F3"/>
    <w:rsid w:val="0039364D"/>
    <w:rsid w:val="0039372C"/>
    <w:rsid w:val="00393B74"/>
    <w:rsid w:val="00393DE9"/>
    <w:rsid w:val="00393F45"/>
    <w:rsid w:val="00394001"/>
    <w:rsid w:val="0039421A"/>
    <w:rsid w:val="00394354"/>
    <w:rsid w:val="00394531"/>
    <w:rsid w:val="00394568"/>
    <w:rsid w:val="003946EE"/>
    <w:rsid w:val="00394793"/>
    <w:rsid w:val="00394F6B"/>
    <w:rsid w:val="00394FB4"/>
    <w:rsid w:val="0039532A"/>
    <w:rsid w:val="00395491"/>
    <w:rsid w:val="003955F2"/>
    <w:rsid w:val="0039565D"/>
    <w:rsid w:val="00395693"/>
    <w:rsid w:val="00395809"/>
    <w:rsid w:val="00395B7C"/>
    <w:rsid w:val="00395CF8"/>
    <w:rsid w:val="00395E09"/>
    <w:rsid w:val="00395F2C"/>
    <w:rsid w:val="00396223"/>
    <w:rsid w:val="003962B4"/>
    <w:rsid w:val="00396302"/>
    <w:rsid w:val="00396551"/>
    <w:rsid w:val="00396893"/>
    <w:rsid w:val="00396BFC"/>
    <w:rsid w:val="00396E83"/>
    <w:rsid w:val="00396EB3"/>
    <w:rsid w:val="00396F15"/>
    <w:rsid w:val="00396FC3"/>
    <w:rsid w:val="00397109"/>
    <w:rsid w:val="003972BA"/>
    <w:rsid w:val="00397446"/>
    <w:rsid w:val="0039748F"/>
    <w:rsid w:val="003975A3"/>
    <w:rsid w:val="00397652"/>
    <w:rsid w:val="0039771E"/>
    <w:rsid w:val="003978B7"/>
    <w:rsid w:val="00397E81"/>
    <w:rsid w:val="00397F4D"/>
    <w:rsid w:val="003A05A0"/>
    <w:rsid w:val="003A06A3"/>
    <w:rsid w:val="003A08AE"/>
    <w:rsid w:val="003A08DB"/>
    <w:rsid w:val="003A0DFD"/>
    <w:rsid w:val="003A1256"/>
    <w:rsid w:val="003A12C2"/>
    <w:rsid w:val="003A149C"/>
    <w:rsid w:val="003A1D01"/>
    <w:rsid w:val="003A1E89"/>
    <w:rsid w:val="003A20EF"/>
    <w:rsid w:val="003A2490"/>
    <w:rsid w:val="003A26C8"/>
    <w:rsid w:val="003A2AAB"/>
    <w:rsid w:val="003A2DAA"/>
    <w:rsid w:val="003A3050"/>
    <w:rsid w:val="003A307F"/>
    <w:rsid w:val="003A30F3"/>
    <w:rsid w:val="003A3294"/>
    <w:rsid w:val="003A34EF"/>
    <w:rsid w:val="003A37F0"/>
    <w:rsid w:val="003A3916"/>
    <w:rsid w:val="003A3EA8"/>
    <w:rsid w:val="003A3FDB"/>
    <w:rsid w:val="003A4055"/>
    <w:rsid w:val="003A4224"/>
    <w:rsid w:val="003A4401"/>
    <w:rsid w:val="003A4450"/>
    <w:rsid w:val="003A4B05"/>
    <w:rsid w:val="003A4C28"/>
    <w:rsid w:val="003A4F09"/>
    <w:rsid w:val="003A4FAD"/>
    <w:rsid w:val="003A5568"/>
    <w:rsid w:val="003A5580"/>
    <w:rsid w:val="003A5B50"/>
    <w:rsid w:val="003A5CDE"/>
    <w:rsid w:val="003A5D54"/>
    <w:rsid w:val="003A5DB7"/>
    <w:rsid w:val="003A5F06"/>
    <w:rsid w:val="003A5F93"/>
    <w:rsid w:val="003A626F"/>
    <w:rsid w:val="003A63CE"/>
    <w:rsid w:val="003A66FE"/>
    <w:rsid w:val="003A67AA"/>
    <w:rsid w:val="003A690D"/>
    <w:rsid w:val="003A6A72"/>
    <w:rsid w:val="003A6BFB"/>
    <w:rsid w:val="003A6C85"/>
    <w:rsid w:val="003A6E39"/>
    <w:rsid w:val="003A6EEC"/>
    <w:rsid w:val="003A6FDC"/>
    <w:rsid w:val="003A7130"/>
    <w:rsid w:val="003A72AC"/>
    <w:rsid w:val="003A72BE"/>
    <w:rsid w:val="003A73F9"/>
    <w:rsid w:val="003A77D1"/>
    <w:rsid w:val="003A7CFA"/>
    <w:rsid w:val="003A7DD0"/>
    <w:rsid w:val="003A7E69"/>
    <w:rsid w:val="003A7E7E"/>
    <w:rsid w:val="003A7FE2"/>
    <w:rsid w:val="003B0008"/>
    <w:rsid w:val="003B021B"/>
    <w:rsid w:val="003B027F"/>
    <w:rsid w:val="003B02B8"/>
    <w:rsid w:val="003B03C3"/>
    <w:rsid w:val="003B06D2"/>
    <w:rsid w:val="003B07C8"/>
    <w:rsid w:val="003B088D"/>
    <w:rsid w:val="003B0BC3"/>
    <w:rsid w:val="003B0FA5"/>
    <w:rsid w:val="003B107B"/>
    <w:rsid w:val="003B1361"/>
    <w:rsid w:val="003B13DC"/>
    <w:rsid w:val="003B1578"/>
    <w:rsid w:val="003B16EA"/>
    <w:rsid w:val="003B1A0B"/>
    <w:rsid w:val="003B1AE8"/>
    <w:rsid w:val="003B1C0E"/>
    <w:rsid w:val="003B1F10"/>
    <w:rsid w:val="003B2292"/>
    <w:rsid w:val="003B2381"/>
    <w:rsid w:val="003B2491"/>
    <w:rsid w:val="003B27C9"/>
    <w:rsid w:val="003B27D1"/>
    <w:rsid w:val="003B280C"/>
    <w:rsid w:val="003B2C14"/>
    <w:rsid w:val="003B2C2B"/>
    <w:rsid w:val="003B2EBC"/>
    <w:rsid w:val="003B31B6"/>
    <w:rsid w:val="003B32AE"/>
    <w:rsid w:val="003B32C3"/>
    <w:rsid w:val="003B33F7"/>
    <w:rsid w:val="003B37CA"/>
    <w:rsid w:val="003B3847"/>
    <w:rsid w:val="003B388D"/>
    <w:rsid w:val="003B3AB4"/>
    <w:rsid w:val="003B3CE7"/>
    <w:rsid w:val="003B3E94"/>
    <w:rsid w:val="003B3F1C"/>
    <w:rsid w:val="003B4137"/>
    <w:rsid w:val="003B442A"/>
    <w:rsid w:val="003B449D"/>
    <w:rsid w:val="003B47F7"/>
    <w:rsid w:val="003B49B6"/>
    <w:rsid w:val="003B4A78"/>
    <w:rsid w:val="003B4BA2"/>
    <w:rsid w:val="003B4BC8"/>
    <w:rsid w:val="003B5327"/>
    <w:rsid w:val="003B5470"/>
    <w:rsid w:val="003B5496"/>
    <w:rsid w:val="003B55DA"/>
    <w:rsid w:val="003B55F7"/>
    <w:rsid w:val="003B5667"/>
    <w:rsid w:val="003B5693"/>
    <w:rsid w:val="003B56C9"/>
    <w:rsid w:val="003B5AE0"/>
    <w:rsid w:val="003B5B30"/>
    <w:rsid w:val="003B5C81"/>
    <w:rsid w:val="003B5E03"/>
    <w:rsid w:val="003B5EEA"/>
    <w:rsid w:val="003B5F97"/>
    <w:rsid w:val="003B607B"/>
    <w:rsid w:val="003B61CD"/>
    <w:rsid w:val="003B61E9"/>
    <w:rsid w:val="003B6340"/>
    <w:rsid w:val="003B654D"/>
    <w:rsid w:val="003B65BA"/>
    <w:rsid w:val="003B66B1"/>
    <w:rsid w:val="003B66CB"/>
    <w:rsid w:val="003B6811"/>
    <w:rsid w:val="003B6821"/>
    <w:rsid w:val="003B690C"/>
    <w:rsid w:val="003B6953"/>
    <w:rsid w:val="003B6BAB"/>
    <w:rsid w:val="003B6BCA"/>
    <w:rsid w:val="003B6C82"/>
    <w:rsid w:val="003B6D37"/>
    <w:rsid w:val="003B6FC0"/>
    <w:rsid w:val="003B71B2"/>
    <w:rsid w:val="003B71E9"/>
    <w:rsid w:val="003B7208"/>
    <w:rsid w:val="003B7250"/>
    <w:rsid w:val="003B7320"/>
    <w:rsid w:val="003B7400"/>
    <w:rsid w:val="003B7478"/>
    <w:rsid w:val="003B75BB"/>
    <w:rsid w:val="003B7718"/>
    <w:rsid w:val="003B7879"/>
    <w:rsid w:val="003B789E"/>
    <w:rsid w:val="003B78AD"/>
    <w:rsid w:val="003B798A"/>
    <w:rsid w:val="003B79B2"/>
    <w:rsid w:val="003B7B9F"/>
    <w:rsid w:val="003B7CB5"/>
    <w:rsid w:val="003B7F58"/>
    <w:rsid w:val="003C0143"/>
    <w:rsid w:val="003C0340"/>
    <w:rsid w:val="003C059F"/>
    <w:rsid w:val="003C05A2"/>
    <w:rsid w:val="003C06CB"/>
    <w:rsid w:val="003C06E9"/>
    <w:rsid w:val="003C0743"/>
    <w:rsid w:val="003C0754"/>
    <w:rsid w:val="003C0BF9"/>
    <w:rsid w:val="003C0FDB"/>
    <w:rsid w:val="003C11D8"/>
    <w:rsid w:val="003C11FB"/>
    <w:rsid w:val="003C170E"/>
    <w:rsid w:val="003C1841"/>
    <w:rsid w:val="003C1D21"/>
    <w:rsid w:val="003C1D2B"/>
    <w:rsid w:val="003C2181"/>
    <w:rsid w:val="003C22B0"/>
    <w:rsid w:val="003C2341"/>
    <w:rsid w:val="003C23C3"/>
    <w:rsid w:val="003C2491"/>
    <w:rsid w:val="003C2855"/>
    <w:rsid w:val="003C2953"/>
    <w:rsid w:val="003C29B6"/>
    <w:rsid w:val="003C2A3A"/>
    <w:rsid w:val="003C2A96"/>
    <w:rsid w:val="003C3054"/>
    <w:rsid w:val="003C30F2"/>
    <w:rsid w:val="003C3185"/>
    <w:rsid w:val="003C32FC"/>
    <w:rsid w:val="003C333F"/>
    <w:rsid w:val="003C3349"/>
    <w:rsid w:val="003C34E0"/>
    <w:rsid w:val="003C3772"/>
    <w:rsid w:val="003C3863"/>
    <w:rsid w:val="003C3A8E"/>
    <w:rsid w:val="003C3C2A"/>
    <w:rsid w:val="003C4040"/>
    <w:rsid w:val="003C43E8"/>
    <w:rsid w:val="003C44EA"/>
    <w:rsid w:val="003C47A1"/>
    <w:rsid w:val="003C4917"/>
    <w:rsid w:val="003C4B38"/>
    <w:rsid w:val="003C4C22"/>
    <w:rsid w:val="003C4C4A"/>
    <w:rsid w:val="003C4EBA"/>
    <w:rsid w:val="003C4EC9"/>
    <w:rsid w:val="003C54D8"/>
    <w:rsid w:val="003C55E3"/>
    <w:rsid w:val="003C5624"/>
    <w:rsid w:val="003C5704"/>
    <w:rsid w:val="003C5773"/>
    <w:rsid w:val="003C58F1"/>
    <w:rsid w:val="003C5985"/>
    <w:rsid w:val="003C5B84"/>
    <w:rsid w:val="003C601B"/>
    <w:rsid w:val="003C63EB"/>
    <w:rsid w:val="003C6401"/>
    <w:rsid w:val="003C65E3"/>
    <w:rsid w:val="003C669A"/>
    <w:rsid w:val="003C6825"/>
    <w:rsid w:val="003C694D"/>
    <w:rsid w:val="003C6CA5"/>
    <w:rsid w:val="003C6D57"/>
    <w:rsid w:val="003C730E"/>
    <w:rsid w:val="003C7314"/>
    <w:rsid w:val="003C740B"/>
    <w:rsid w:val="003C7516"/>
    <w:rsid w:val="003C773C"/>
    <w:rsid w:val="003C78C1"/>
    <w:rsid w:val="003C7964"/>
    <w:rsid w:val="003C79F0"/>
    <w:rsid w:val="003C79F4"/>
    <w:rsid w:val="003C7A38"/>
    <w:rsid w:val="003C7A8C"/>
    <w:rsid w:val="003C7E53"/>
    <w:rsid w:val="003C7F41"/>
    <w:rsid w:val="003C7F48"/>
    <w:rsid w:val="003D0069"/>
    <w:rsid w:val="003D01F1"/>
    <w:rsid w:val="003D0230"/>
    <w:rsid w:val="003D025A"/>
    <w:rsid w:val="003D0383"/>
    <w:rsid w:val="003D03C5"/>
    <w:rsid w:val="003D049D"/>
    <w:rsid w:val="003D0503"/>
    <w:rsid w:val="003D063A"/>
    <w:rsid w:val="003D06AC"/>
    <w:rsid w:val="003D07E4"/>
    <w:rsid w:val="003D0948"/>
    <w:rsid w:val="003D0B1E"/>
    <w:rsid w:val="003D0C4F"/>
    <w:rsid w:val="003D0CE9"/>
    <w:rsid w:val="003D0F22"/>
    <w:rsid w:val="003D0FC5"/>
    <w:rsid w:val="003D10DD"/>
    <w:rsid w:val="003D1187"/>
    <w:rsid w:val="003D11B7"/>
    <w:rsid w:val="003D124E"/>
    <w:rsid w:val="003D15C8"/>
    <w:rsid w:val="003D1868"/>
    <w:rsid w:val="003D1A9C"/>
    <w:rsid w:val="003D1B69"/>
    <w:rsid w:val="003D1BF6"/>
    <w:rsid w:val="003D1C5D"/>
    <w:rsid w:val="003D1D97"/>
    <w:rsid w:val="003D1DC0"/>
    <w:rsid w:val="003D1EFE"/>
    <w:rsid w:val="003D1F31"/>
    <w:rsid w:val="003D1F92"/>
    <w:rsid w:val="003D2287"/>
    <w:rsid w:val="003D2314"/>
    <w:rsid w:val="003D2613"/>
    <w:rsid w:val="003D2909"/>
    <w:rsid w:val="003D2B76"/>
    <w:rsid w:val="003D2DF6"/>
    <w:rsid w:val="003D2FD2"/>
    <w:rsid w:val="003D3595"/>
    <w:rsid w:val="003D35CC"/>
    <w:rsid w:val="003D35F6"/>
    <w:rsid w:val="003D3691"/>
    <w:rsid w:val="003D36D8"/>
    <w:rsid w:val="003D37CE"/>
    <w:rsid w:val="003D3854"/>
    <w:rsid w:val="003D399E"/>
    <w:rsid w:val="003D3C87"/>
    <w:rsid w:val="003D3CBE"/>
    <w:rsid w:val="003D3D8B"/>
    <w:rsid w:val="003D4109"/>
    <w:rsid w:val="003D4470"/>
    <w:rsid w:val="003D4DFE"/>
    <w:rsid w:val="003D4F57"/>
    <w:rsid w:val="003D4FF8"/>
    <w:rsid w:val="003D513A"/>
    <w:rsid w:val="003D5222"/>
    <w:rsid w:val="003D52F2"/>
    <w:rsid w:val="003D53A9"/>
    <w:rsid w:val="003D546C"/>
    <w:rsid w:val="003D54D5"/>
    <w:rsid w:val="003D5521"/>
    <w:rsid w:val="003D55A9"/>
    <w:rsid w:val="003D596E"/>
    <w:rsid w:val="003D59DA"/>
    <w:rsid w:val="003D5B47"/>
    <w:rsid w:val="003D5B81"/>
    <w:rsid w:val="003D5C2A"/>
    <w:rsid w:val="003D6001"/>
    <w:rsid w:val="003D66EC"/>
    <w:rsid w:val="003D6990"/>
    <w:rsid w:val="003D699E"/>
    <w:rsid w:val="003D6A4A"/>
    <w:rsid w:val="003D6CA1"/>
    <w:rsid w:val="003D6DF4"/>
    <w:rsid w:val="003D6F09"/>
    <w:rsid w:val="003D6FB6"/>
    <w:rsid w:val="003D735D"/>
    <w:rsid w:val="003D75D9"/>
    <w:rsid w:val="003D778C"/>
    <w:rsid w:val="003D7CA3"/>
    <w:rsid w:val="003D7E14"/>
    <w:rsid w:val="003D7E47"/>
    <w:rsid w:val="003D7F3B"/>
    <w:rsid w:val="003D7FE0"/>
    <w:rsid w:val="003E0063"/>
    <w:rsid w:val="003E0097"/>
    <w:rsid w:val="003E00B6"/>
    <w:rsid w:val="003E01B5"/>
    <w:rsid w:val="003E0577"/>
    <w:rsid w:val="003E08E3"/>
    <w:rsid w:val="003E0997"/>
    <w:rsid w:val="003E0A7A"/>
    <w:rsid w:val="003E0B47"/>
    <w:rsid w:val="003E1081"/>
    <w:rsid w:val="003E122C"/>
    <w:rsid w:val="003E1353"/>
    <w:rsid w:val="003E1420"/>
    <w:rsid w:val="003E1441"/>
    <w:rsid w:val="003E1854"/>
    <w:rsid w:val="003E18D9"/>
    <w:rsid w:val="003E18EB"/>
    <w:rsid w:val="003E1A69"/>
    <w:rsid w:val="003E1BCD"/>
    <w:rsid w:val="003E1D06"/>
    <w:rsid w:val="003E1DDF"/>
    <w:rsid w:val="003E1E56"/>
    <w:rsid w:val="003E2007"/>
    <w:rsid w:val="003E200E"/>
    <w:rsid w:val="003E2481"/>
    <w:rsid w:val="003E24B3"/>
    <w:rsid w:val="003E2666"/>
    <w:rsid w:val="003E290D"/>
    <w:rsid w:val="003E2FD8"/>
    <w:rsid w:val="003E31B0"/>
    <w:rsid w:val="003E33EC"/>
    <w:rsid w:val="003E35E4"/>
    <w:rsid w:val="003E395E"/>
    <w:rsid w:val="003E3B91"/>
    <w:rsid w:val="003E3E80"/>
    <w:rsid w:val="003E44C3"/>
    <w:rsid w:val="003E485A"/>
    <w:rsid w:val="003E498B"/>
    <w:rsid w:val="003E4993"/>
    <w:rsid w:val="003E4AA7"/>
    <w:rsid w:val="003E4CF8"/>
    <w:rsid w:val="003E4ECA"/>
    <w:rsid w:val="003E4FD6"/>
    <w:rsid w:val="003E50D4"/>
    <w:rsid w:val="003E58C7"/>
    <w:rsid w:val="003E5D62"/>
    <w:rsid w:val="003E5E22"/>
    <w:rsid w:val="003E604C"/>
    <w:rsid w:val="003E6119"/>
    <w:rsid w:val="003E664C"/>
    <w:rsid w:val="003E666D"/>
    <w:rsid w:val="003E6B60"/>
    <w:rsid w:val="003E6B78"/>
    <w:rsid w:val="003E6D30"/>
    <w:rsid w:val="003E701D"/>
    <w:rsid w:val="003E716A"/>
    <w:rsid w:val="003E730B"/>
    <w:rsid w:val="003E7738"/>
    <w:rsid w:val="003E7A2E"/>
    <w:rsid w:val="003E7C67"/>
    <w:rsid w:val="003E7D01"/>
    <w:rsid w:val="003E7FC8"/>
    <w:rsid w:val="003F0155"/>
    <w:rsid w:val="003F0413"/>
    <w:rsid w:val="003F04B5"/>
    <w:rsid w:val="003F05B2"/>
    <w:rsid w:val="003F05C7"/>
    <w:rsid w:val="003F069A"/>
    <w:rsid w:val="003F0903"/>
    <w:rsid w:val="003F0B74"/>
    <w:rsid w:val="003F0E3E"/>
    <w:rsid w:val="003F0F57"/>
    <w:rsid w:val="003F0F60"/>
    <w:rsid w:val="003F0F63"/>
    <w:rsid w:val="003F1087"/>
    <w:rsid w:val="003F119C"/>
    <w:rsid w:val="003F11E0"/>
    <w:rsid w:val="003F129A"/>
    <w:rsid w:val="003F1608"/>
    <w:rsid w:val="003F17C0"/>
    <w:rsid w:val="003F1B3A"/>
    <w:rsid w:val="003F1CB5"/>
    <w:rsid w:val="003F1DDE"/>
    <w:rsid w:val="003F2035"/>
    <w:rsid w:val="003F2190"/>
    <w:rsid w:val="003F21E3"/>
    <w:rsid w:val="003F235E"/>
    <w:rsid w:val="003F23A9"/>
    <w:rsid w:val="003F255E"/>
    <w:rsid w:val="003F2612"/>
    <w:rsid w:val="003F280C"/>
    <w:rsid w:val="003F299E"/>
    <w:rsid w:val="003F29EC"/>
    <w:rsid w:val="003F2B4D"/>
    <w:rsid w:val="003F2CFA"/>
    <w:rsid w:val="003F2FD0"/>
    <w:rsid w:val="003F2FD5"/>
    <w:rsid w:val="003F2FF3"/>
    <w:rsid w:val="003F320C"/>
    <w:rsid w:val="003F33C5"/>
    <w:rsid w:val="003F346B"/>
    <w:rsid w:val="003F349C"/>
    <w:rsid w:val="003F38F5"/>
    <w:rsid w:val="003F3A12"/>
    <w:rsid w:val="003F3BC9"/>
    <w:rsid w:val="003F3CEB"/>
    <w:rsid w:val="003F3E4B"/>
    <w:rsid w:val="003F41FC"/>
    <w:rsid w:val="003F4249"/>
    <w:rsid w:val="003F4256"/>
    <w:rsid w:val="003F42EA"/>
    <w:rsid w:val="003F4585"/>
    <w:rsid w:val="003F461F"/>
    <w:rsid w:val="003F4A6E"/>
    <w:rsid w:val="003F4C0B"/>
    <w:rsid w:val="003F4C66"/>
    <w:rsid w:val="003F4EB6"/>
    <w:rsid w:val="003F4EC9"/>
    <w:rsid w:val="003F4EF4"/>
    <w:rsid w:val="003F4FCC"/>
    <w:rsid w:val="003F5143"/>
    <w:rsid w:val="003F55A8"/>
    <w:rsid w:val="003F55D2"/>
    <w:rsid w:val="003F560B"/>
    <w:rsid w:val="003F57E8"/>
    <w:rsid w:val="003F5828"/>
    <w:rsid w:val="003F5831"/>
    <w:rsid w:val="003F5896"/>
    <w:rsid w:val="003F58F8"/>
    <w:rsid w:val="003F5962"/>
    <w:rsid w:val="003F5D4E"/>
    <w:rsid w:val="003F61F2"/>
    <w:rsid w:val="003F66AB"/>
    <w:rsid w:val="003F67EB"/>
    <w:rsid w:val="003F6BBB"/>
    <w:rsid w:val="003F6CD7"/>
    <w:rsid w:val="003F6D2D"/>
    <w:rsid w:val="003F6FE8"/>
    <w:rsid w:val="003F7047"/>
    <w:rsid w:val="003F70E7"/>
    <w:rsid w:val="003F76A6"/>
    <w:rsid w:val="003F76E9"/>
    <w:rsid w:val="003F7746"/>
    <w:rsid w:val="003F7A09"/>
    <w:rsid w:val="003F7A16"/>
    <w:rsid w:val="003F7AA5"/>
    <w:rsid w:val="003F7C3B"/>
    <w:rsid w:val="003F7D50"/>
    <w:rsid w:val="003F7EFB"/>
    <w:rsid w:val="003F7F82"/>
    <w:rsid w:val="0040001B"/>
    <w:rsid w:val="00400373"/>
    <w:rsid w:val="00400564"/>
    <w:rsid w:val="00400616"/>
    <w:rsid w:val="00400857"/>
    <w:rsid w:val="00400A1D"/>
    <w:rsid w:val="00400A7E"/>
    <w:rsid w:val="00401111"/>
    <w:rsid w:val="0040126E"/>
    <w:rsid w:val="004012AA"/>
    <w:rsid w:val="004012B8"/>
    <w:rsid w:val="00401390"/>
    <w:rsid w:val="00401507"/>
    <w:rsid w:val="004017C7"/>
    <w:rsid w:val="00401B44"/>
    <w:rsid w:val="00401D1F"/>
    <w:rsid w:val="00401E63"/>
    <w:rsid w:val="00401F3E"/>
    <w:rsid w:val="004023E2"/>
    <w:rsid w:val="004023F4"/>
    <w:rsid w:val="0040241D"/>
    <w:rsid w:val="00402471"/>
    <w:rsid w:val="004024BA"/>
    <w:rsid w:val="0040257D"/>
    <w:rsid w:val="00402B23"/>
    <w:rsid w:val="00402BD4"/>
    <w:rsid w:val="00402EA5"/>
    <w:rsid w:val="00402F1E"/>
    <w:rsid w:val="00402FB0"/>
    <w:rsid w:val="004032F2"/>
    <w:rsid w:val="004033EE"/>
    <w:rsid w:val="00403412"/>
    <w:rsid w:val="0040349F"/>
    <w:rsid w:val="00403769"/>
    <w:rsid w:val="0040376D"/>
    <w:rsid w:val="0040387E"/>
    <w:rsid w:val="00403996"/>
    <w:rsid w:val="00403B78"/>
    <w:rsid w:val="00403C43"/>
    <w:rsid w:val="00403CE5"/>
    <w:rsid w:val="00403F07"/>
    <w:rsid w:val="004041A0"/>
    <w:rsid w:val="004042E7"/>
    <w:rsid w:val="0040437F"/>
    <w:rsid w:val="00404394"/>
    <w:rsid w:val="00404D10"/>
    <w:rsid w:val="0040516D"/>
    <w:rsid w:val="00405298"/>
    <w:rsid w:val="00405865"/>
    <w:rsid w:val="00405931"/>
    <w:rsid w:val="00405953"/>
    <w:rsid w:val="00405A0D"/>
    <w:rsid w:val="00405C4D"/>
    <w:rsid w:val="00405CE2"/>
    <w:rsid w:val="00405D06"/>
    <w:rsid w:val="00405E27"/>
    <w:rsid w:val="00405E54"/>
    <w:rsid w:val="00406010"/>
    <w:rsid w:val="0040639A"/>
    <w:rsid w:val="00406669"/>
    <w:rsid w:val="00406756"/>
    <w:rsid w:val="004068CF"/>
    <w:rsid w:val="004068D6"/>
    <w:rsid w:val="004068E1"/>
    <w:rsid w:val="00406CFF"/>
    <w:rsid w:val="00406D4E"/>
    <w:rsid w:val="00406E35"/>
    <w:rsid w:val="00406FFC"/>
    <w:rsid w:val="004071FA"/>
    <w:rsid w:val="00407214"/>
    <w:rsid w:val="00407277"/>
    <w:rsid w:val="004076D1"/>
    <w:rsid w:val="004077B3"/>
    <w:rsid w:val="00407973"/>
    <w:rsid w:val="00407A5A"/>
    <w:rsid w:val="00407D0B"/>
    <w:rsid w:val="00407E6B"/>
    <w:rsid w:val="00407ED0"/>
    <w:rsid w:val="00407ED1"/>
    <w:rsid w:val="00407FBB"/>
    <w:rsid w:val="00407FDF"/>
    <w:rsid w:val="00410048"/>
    <w:rsid w:val="00410240"/>
    <w:rsid w:val="00410305"/>
    <w:rsid w:val="00410A92"/>
    <w:rsid w:val="00410B77"/>
    <w:rsid w:val="00410DB6"/>
    <w:rsid w:val="004111FA"/>
    <w:rsid w:val="00411976"/>
    <w:rsid w:val="00411A34"/>
    <w:rsid w:val="00411A69"/>
    <w:rsid w:val="00411B13"/>
    <w:rsid w:val="00411F86"/>
    <w:rsid w:val="0041227D"/>
    <w:rsid w:val="00412537"/>
    <w:rsid w:val="0041258F"/>
    <w:rsid w:val="00412807"/>
    <w:rsid w:val="00412970"/>
    <w:rsid w:val="00412971"/>
    <w:rsid w:val="00412A5C"/>
    <w:rsid w:val="00412CAD"/>
    <w:rsid w:val="00412F18"/>
    <w:rsid w:val="00413151"/>
    <w:rsid w:val="00413207"/>
    <w:rsid w:val="00413369"/>
    <w:rsid w:val="004133A5"/>
    <w:rsid w:val="004133C7"/>
    <w:rsid w:val="004135AA"/>
    <w:rsid w:val="0041363B"/>
    <w:rsid w:val="004138D0"/>
    <w:rsid w:val="00413ACE"/>
    <w:rsid w:val="00413B54"/>
    <w:rsid w:val="00414056"/>
    <w:rsid w:val="004140C0"/>
    <w:rsid w:val="004140C7"/>
    <w:rsid w:val="00414139"/>
    <w:rsid w:val="00414486"/>
    <w:rsid w:val="004144C7"/>
    <w:rsid w:val="0041461F"/>
    <w:rsid w:val="00414CEB"/>
    <w:rsid w:val="00414E00"/>
    <w:rsid w:val="00414FE4"/>
    <w:rsid w:val="00414FFD"/>
    <w:rsid w:val="00415015"/>
    <w:rsid w:val="00415089"/>
    <w:rsid w:val="004151E5"/>
    <w:rsid w:val="004153A4"/>
    <w:rsid w:val="004155C3"/>
    <w:rsid w:val="0041566B"/>
    <w:rsid w:val="0041598C"/>
    <w:rsid w:val="004159C3"/>
    <w:rsid w:val="00415A46"/>
    <w:rsid w:val="00415CFF"/>
    <w:rsid w:val="00415D24"/>
    <w:rsid w:val="00415E0A"/>
    <w:rsid w:val="00415F77"/>
    <w:rsid w:val="00416026"/>
    <w:rsid w:val="00416543"/>
    <w:rsid w:val="00416964"/>
    <w:rsid w:val="00416DF1"/>
    <w:rsid w:val="00416F7C"/>
    <w:rsid w:val="004170B1"/>
    <w:rsid w:val="004171F8"/>
    <w:rsid w:val="00417256"/>
    <w:rsid w:val="004178B5"/>
    <w:rsid w:val="00417AE0"/>
    <w:rsid w:val="00417DF1"/>
    <w:rsid w:val="00417EA1"/>
    <w:rsid w:val="00417FB3"/>
    <w:rsid w:val="0042033D"/>
    <w:rsid w:val="004204C8"/>
    <w:rsid w:val="00420584"/>
    <w:rsid w:val="0042087D"/>
    <w:rsid w:val="00420899"/>
    <w:rsid w:val="00420D55"/>
    <w:rsid w:val="00420E34"/>
    <w:rsid w:val="00420EED"/>
    <w:rsid w:val="00421066"/>
    <w:rsid w:val="00421212"/>
    <w:rsid w:val="004212E9"/>
    <w:rsid w:val="004214E0"/>
    <w:rsid w:val="004214E4"/>
    <w:rsid w:val="00421AEF"/>
    <w:rsid w:val="00421BAB"/>
    <w:rsid w:val="00421C83"/>
    <w:rsid w:val="00421E1A"/>
    <w:rsid w:val="00421E44"/>
    <w:rsid w:val="0042208E"/>
    <w:rsid w:val="004223D0"/>
    <w:rsid w:val="00422418"/>
    <w:rsid w:val="00422621"/>
    <w:rsid w:val="004226D7"/>
    <w:rsid w:val="00422901"/>
    <w:rsid w:val="00422E9C"/>
    <w:rsid w:val="00422F79"/>
    <w:rsid w:val="00423058"/>
    <w:rsid w:val="004231A9"/>
    <w:rsid w:val="004231BC"/>
    <w:rsid w:val="004234B5"/>
    <w:rsid w:val="004234F6"/>
    <w:rsid w:val="004239BA"/>
    <w:rsid w:val="00423BA3"/>
    <w:rsid w:val="00423C14"/>
    <w:rsid w:val="00423DEB"/>
    <w:rsid w:val="00423FCF"/>
    <w:rsid w:val="00424602"/>
    <w:rsid w:val="00424667"/>
    <w:rsid w:val="004247A6"/>
    <w:rsid w:val="004249B0"/>
    <w:rsid w:val="00424A7F"/>
    <w:rsid w:val="00424B66"/>
    <w:rsid w:val="00424CF5"/>
    <w:rsid w:val="00424E9F"/>
    <w:rsid w:val="00424F91"/>
    <w:rsid w:val="00425200"/>
    <w:rsid w:val="0042537D"/>
    <w:rsid w:val="004253EB"/>
    <w:rsid w:val="004255BE"/>
    <w:rsid w:val="0042590A"/>
    <w:rsid w:val="0042593A"/>
    <w:rsid w:val="0042594D"/>
    <w:rsid w:val="00425AA5"/>
    <w:rsid w:val="00425EC6"/>
    <w:rsid w:val="00425F07"/>
    <w:rsid w:val="00425F4E"/>
    <w:rsid w:val="00425FDF"/>
    <w:rsid w:val="00426179"/>
    <w:rsid w:val="00426467"/>
    <w:rsid w:val="004264E3"/>
    <w:rsid w:val="00426553"/>
    <w:rsid w:val="004267A7"/>
    <w:rsid w:val="00426874"/>
    <w:rsid w:val="00426A92"/>
    <w:rsid w:val="00426ACC"/>
    <w:rsid w:val="00426E64"/>
    <w:rsid w:val="00426E94"/>
    <w:rsid w:val="00426FA5"/>
    <w:rsid w:val="00427142"/>
    <w:rsid w:val="0042714A"/>
    <w:rsid w:val="004271FB"/>
    <w:rsid w:val="0042722D"/>
    <w:rsid w:val="004272D1"/>
    <w:rsid w:val="0042739C"/>
    <w:rsid w:val="0042754F"/>
    <w:rsid w:val="004277CC"/>
    <w:rsid w:val="00427A4F"/>
    <w:rsid w:val="00427A9B"/>
    <w:rsid w:val="00427B92"/>
    <w:rsid w:val="00427DC5"/>
    <w:rsid w:val="00427DC6"/>
    <w:rsid w:val="00430476"/>
    <w:rsid w:val="0043049C"/>
    <w:rsid w:val="0043089D"/>
    <w:rsid w:val="00430932"/>
    <w:rsid w:val="00430B1B"/>
    <w:rsid w:val="00430C7A"/>
    <w:rsid w:val="00430CCB"/>
    <w:rsid w:val="0043110C"/>
    <w:rsid w:val="00431524"/>
    <w:rsid w:val="00431670"/>
    <w:rsid w:val="00431930"/>
    <w:rsid w:val="00431973"/>
    <w:rsid w:val="00431B66"/>
    <w:rsid w:val="00431C4A"/>
    <w:rsid w:val="00431DB3"/>
    <w:rsid w:val="00431F0E"/>
    <w:rsid w:val="004322DB"/>
    <w:rsid w:val="00432581"/>
    <w:rsid w:val="00432658"/>
    <w:rsid w:val="00432C6F"/>
    <w:rsid w:val="00432CC6"/>
    <w:rsid w:val="00432CD0"/>
    <w:rsid w:val="00432DE6"/>
    <w:rsid w:val="00432F5A"/>
    <w:rsid w:val="0043303E"/>
    <w:rsid w:val="00433242"/>
    <w:rsid w:val="0043335F"/>
    <w:rsid w:val="0043348C"/>
    <w:rsid w:val="004334B2"/>
    <w:rsid w:val="00433860"/>
    <w:rsid w:val="0043391B"/>
    <w:rsid w:val="00433944"/>
    <w:rsid w:val="00433A96"/>
    <w:rsid w:val="00433AC6"/>
    <w:rsid w:val="00433B17"/>
    <w:rsid w:val="00433BB6"/>
    <w:rsid w:val="0043405E"/>
    <w:rsid w:val="004341C1"/>
    <w:rsid w:val="004343AF"/>
    <w:rsid w:val="004347D4"/>
    <w:rsid w:val="0043499F"/>
    <w:rsid w:val="00434D25"/>
    <w:rsid w:val="00434D9A"/>
    <w:rsid w:val="00434FA9"/>
    <w:rsid w:val="00434FB0"/>
    <w:rsid w:val="004350B1"/>
    <w:rsid w:val="004351EC"/>
    <w:rsid w:val="0043539C"/>
    <w:rsid w:val="00435881"/>
    <w:rsid w:val="004358BB"/>
    <w:rsid w:val="00435990"/>
    <w:rsid w:val="00435A52"/>
    <w:rsid w:val="00435ABB"/>
    <w:rsid w:val="00435C6C"/>
    <w:rsid w:val="00435D36"/>
    <w:rsid w:val="00436127"/>
    <w:rsid w:val="00436154"/>
    <w:rsid w:val="0043635F"/>
    <w:rsid w:val="00436602"/>
    <w:rsid w:val="00436630"/>
    <w:rsid w:val="00436648"/>
    <w:rsid w:val="00436D90"/>
    <w:rsid w:val="00436FC2"/>
    <w:rsid w:val="00437061"/>
    <w:rsid w:val="004371BA"/>
    <w:rsid w:val="0043720A"/>
    <w:rsid w:val="00437250"/>
    <w:rsid w:val="00437259"/>
    <w:rsid w:val="004372ED"/>
    <w:rsid w:val="0043765C"/>
    <w:rsid w:val="00437956"/>
    <w:rsid w:val="004379BB"/>
    <w:rsid w:val="00437DDE"/>
    <w:rsid w:val="00437E06"/>
    <w:rsid w:val="00437E42"/>
    <w:rsid w:val="00437EA0"/>
    <w:rsid w:val="00437ECD"/>
    <w:rsid w:val="00437F2A"/>
    <w:rsid w:val="00440679"/>
    <w:rsid w:val="004406E1"/>
    <w:rsid w:val="004408F8"/>
    <w:rsid w:val="00440A74"/>
    <w:rsid w:val="00440AA2"/>
    <w:rsid w:val="00440ED9"/>
    <w:rsid w:val="00440F06"/>
    <w:rsid w:val="00441091"/>
    <w:rsid w:val="00441225"/>
    <w:rsid w:val="004414A8"/>
    <w:rsid w:val="004414C0"/>
    <w:rsid w:val="0044156D"/>
    <w:rsid w:val="0044163A"/>
    <w:rsid w:val="00441722"/>
    <w:rsid w:val="004418DD"/>
    <w:rsid w:val="0044199D"/>
    <w:rsid w:val="004420A9"/>
    <w:rsid w:val="004422F2"/>
    <w:rsid w:val="00442355"/>
    <w:rsid w:val="004424DC"/>
    <w:rsid w:val="004424F5"/>
    <w:rsid w:val="00443320"/>
    <w:rsid w:val="00443562"/>
    <w:rsid w:val="004436D1"/>
    <w:rsid w:val="004438D8"/>
    <w:rsid w:val="00443A2B"/>
    <w:rsid w:val="00443D02"/>
    <w:rsid w:val="00443EDC"/>
    <w:rsid w:val="00443F71"/>
    <w:rsid w:val="00444083"/>
    <w:rsid w:val="004440D9"/>
    <w:rsid w:val="00444211"/>
    <w:rsid w:val="004442F2"/>
    <w:rsid w:val="00444306"/>
    <w:rsid w:val="004445D2"/>
    <w:rsid w:val="00444A64"/>
    <w:rsid w:val="00444ABA"/>
    <w:rsid w:val="00444B0B"/>
    <w:rsid w:val="00444B5F"/>
    <w:rsid w:val="00444C5F"/>
    <w:rsid w:val="00444DD8"/>
    <w:rsid w:val="00444DFB"/>
    <w:rsid w:val="00444F64"/>
    <w:rsid w:val="00444F68"/>
    <w:rsid w:val="00444FA3"/>
    <w:rsid w:val="004454EB"/>
    <w:rsid w:val="00445608"/>
    <w:rsid w:val="00445B23"/>
    <w:rsid w:val="00445C04"/>
    <w:rsid w:val="00445C65"/>
    <w:rsid w:val="00445CB8"/>
    <w:rsid w:val="00445F7E"/>
    <w:rsid w:val="00445FCF"/>
    <w:rsid w:val="00446004"/>
    <w:rsid w:val="00446203"/>
    <w:rsid w:val="00446262"/>
    <w:rsid w:val="0044634C"/>
    <w:rsid w:val="004464F6"/>
    <w:rsid w:val="00446577"/>
    <w:rsid w:val="0044658D"/>
    <w:rsid w:val="004465B1"/>
    <w:rsid w:val="00446704"/>
    <w:rsid w:val="004469AF"/>
    <w:rsid w:val="00446A5C"/>
    <w:rsid w:val="00446BC5"/>
    <w:rsid w:val="00446D4C"/>
    <w:rsid w:val="00446F8A"/>
    <w:rsid w:val="0044708C"/>
    <w:rsid w:val="00447211"/>
    <w:rsid w:val="004475AE"/>
    <w:rsid w:val="00447627"/>
    <w:rsid w:val="00447712"/>
    <w:rsid w:val="00447A52"/>
    <w:rsid w:val="00447AD3"/>
    <w:rsid w:val="00447B5D"/>
    <w:rsid w:val="00447B83"/>
    <w:rsid w:val="00447C6B"/>
    <w:rsid w:val="0045012E"/>
    <w:rsid w:val="004502FF"/>
    <w:rsid w:val="0045032A"/>
    <w:rsid w:val="004505FB"/>
    <w:rsid w:val="00450669"/>
    <w:rsid w:val="0045088A"/>
    <w:rsid w:val="004508C9"/>
    <w:rsid w:val="00450C0D"/>
    <w:rsid w:val="004511F6"/>
    <w:rsid w:val="00451228"/>
    <w:rsid w:val="0045123C"/>
    <w:rsid w:val="004513E1"/>
    <w:rsid w:val="004514A6"/>
    <w:rsid w:val="004514AB"/>
    <w:rsid w:val="0045151F"/>
    <w:rsid w:val="0045156F"/>
    <w:rsid w:val="004516CC"/>
    <w:rsid w:val="0045180E"/>
    <w:rsid w:val="00451893"/>
    <w:rsid w:val="004519EF"/>
    <w:rsid w:val="00451BCA"/>
    <w:rsid w:val="00451F0F"/>
    <w:rsid w:val="00451F37"/>
    <w:rsid w:val="00452287"/>
    <w:rsid w:val="004522F2"/>
    <w:rsid w:val="004523FA"/>
    <w:rsid w:val="0045266F"/>
    <w:rsid w:val="00452779"/>
    <w:rsid w:val="00452839"/>
    <w:rsid w:val="004529AD"/>
    <w:rsid w:val="00452AC3"/>
    <w:rsid w:val="00452C94"/>
    <w:rsid w:val="00452E07"/>
    <w:rsid w:val="004530EC"/>
    <w:rsid w:val="00453478"/>
    <w:rsid w:val="0045350D"/>
    <w:rsid w:val="004535E6"/>
    <w:rsid w:val="0045392F"/>
    <w:rsid w:val="00453A8D"/>
    <w:rsid w:val="00453C28"/>
    <w:rsid w:val="00454109"/>
    <w:rsid w:val="00454296"/>
    <w:rsid w:val="0045439E"/>
    <w:rsid w:val="0045453B"/>
    <w:rsid w:val="004545C2"/>
    <w:rsid w:val="00454634"/>
    <w:rsid w:val="00454A6B"/>
    <w:rsid w:val="00454ABF"/>
    <w:rsid w:val="004553AD"/>
    <w:rsid w:val="00455C98"/>
    <w:rsid w:val="00455DE1"/>
    <w:rsid w:val="00455EBB"/>
    <w:rsid w:val="0045657F"/>
    <w:rsid w:val="004565AD"/>
    <w:rsid w:val="004567F3"/>
    <w:rsid w:val="00456AB2"/>
    <w:rsid w:val="00456B30"/>
    <w:rsid w:val="00456D05"/>
    <w:rsid w:val="00456D20"/>
    <w:rsid w:val="00456ED3"/>
    <w:rsid w:val="00457176"/>
    <w:rsid w:val="0045719E"/>
    <w:rsid w:val="00457238"/>
    <w:rsid w:val="00457642"/>
    <w:rsid w:val="0045764B"/>
    <w:rsid w:val="004577DC"/>
    <w:rsid w:val="00457A48"/>
    <w:rsid w:val="00457A69"/>
    <w:rsid w:val="00457ABC"/>
    <w:rsid w:val="00457D44"/>
    <w:rsid w:val="00457E0B"/>
    <w:rsid w:val="00457E74"/>
    <w:rsid w:val="00457E94"/>
    <w:rsid w:val="00457EE1"/>
    <w:rsid w:val="004601F1"/>
    <w:rsid w:val="00460271"/>
    <w:rsid w:val="00460446"/>
    <w:rsid w:val="0046045C"/>
    <w:rsid w:val="00460507"/>
    <w:rsid w:val="004605D9"/>
    <w:rsid w:val="004605E4"/>
    <w:rsid w:val="004606C4"/>
    <w:rsid w:val="00460B95"/>
    <w:rsid w:val="00460BB4"/>
    <w:rsid w:val="00460D2F"/>
    <w:rsid w:val="00460DA0"/>
    <w:rsid w:val="004611CD"/>
    <w:rsid w:val="0046129C"/>
    <w:rsid w:val="00461393"/>
    <w:rsid w:val="004614EB"/>
    <w:rsid w:val="00461564"/>
    <w:rsid w:val="004616A6"/>
    <w:rsid w:val="00461734"/>
    <w:rsid w:val="004618B0"/>
    <w:rsid w:val="00461E07"/>
    <w:rsid w:val="00461E92"/>
    <w:rsid w:val="0046223C"/>
    <w:rsid w:val="00462347"/>
    <w:rsid w:val="0046238C"/>
    <w:rsid w:val="00462408"/>
    <w:rsid w:val="004624EE"/>
    <w:rsid w:val="00462586"/>
    <w:rsid w:val="00462691"/>
    <w:rsid w:val="00462789"/>
    <w:rsid w:val="004627B9"/>
    <w:rsid w:val="004627E8"/>
    <w:rsid w:val="00462AC6"/>
    <w:rsid w:val="00462B2C"/>
    <w:rsid w:val="00462B6A"/>
    <w:rsid w:val="00463403"/>
    <w:rsid w:val="004637DF"/>
    <w:rsid w:val="00463937"/>
    <w:rsid w:val="00463962"/>
    <w:rsid w:val="00463C96"/>
    <w:rsid w:val="00463E70"/>
    <w:rsid w:val="00463F38"/>
    <w:rsid w:val="00464075"/>
    <w:rsid w:val="00464232"/>
    <w:rsid w:val="00464394"/>
    <w:rsid w:val="004645DC"/>
    <w:rsid w:val="004647B6"/>
    <w:rsid w:val="004647B9"/>
    <w:rsid w:val="00464958"/>
    <w:rsid w:val="0046495F"/>
    <w:rsid w:val="00464A39"/>
    <w:rsid w:val="00464E7D"/>
    <w:rsid w:val="00464E85"/>
    <w:rsid w:val="004651AB"/>
    <w:rsid w:val="00465464"/>
    <w:rsid w:val="0046589D"/>
    <w:rsid w:val="00465959"/>
    <w:rsid w:val="00465AD9"/>
    <w:rsid w:val="00465D47"/>
    <w:rsid w:val="00465F4E"/>
    <w:rsid w:val="004664D4"/>
    <w:rsid w:val="0046668F"/>
    <w:rsid w:val="0046689A"/>
    <w:rsid w:val="00466944"/>
    <w:rsid w:val="00466A16"/>
    <w:rsid w:val="00466A52"/>
    <w:rsid w:val="00466A77"/>
    <w:rsid w:val="00466E1A"/>
    <w:rsid w:val="00466E93"/>
    <w:rsid w:val="00466F8D"/>
    <w:rsid w:val="0046703C"/>
    <w:rsid w:val="00467055"/>
    <w:rsid w:val="00467292"/>
    <w:rsid w:val="004677B9"/>
    <w:rsid w:val="00467C39"/>
    <w:rsid w:val="00470144"/>
    <w:rsid w:val="0047014C"/>
    <w:rsid w:val="00470458"/>
    <w:rsid w:val="0047048B"/>
    <w:rsid w:val="00470592"/>
    <w:rsid w:val="004708B8"/>
    <w:rsid w:val="00470E91"/>
    <w:rsid w:val="00470FD3"/>
    <w:rsid w:val="0047131A"/>
    <w:rsid w:val="00471B17"/>
    <w:rsid w:val="00471B33"/>
    <w:rsid w:val="00471B5D"/>
    <w:rsid w:val="00471B99"/>
    <w:rsid w:val="00471BDA"/>
    <w:rsid w:val="00471E00"/>
    <w:rsid w:val="00471E9F"/>
    <w:rsid w:val="00471EC3"/>
    <w:rsid w:val="00471F10"/>
    <w:rsid w:val="00471F86"/>
    <w:rsid w:val="00472006"/>
    <w:rsid w:val="004720A3"/>
    <w:rsid w:val="004721C9"/>
    <w:rsid w:val="0047222F"/>
    <w:rsid w:val="00472287"/>
    <w:rsid w:val="00472425"/>
    <w:rsid w:val="0047242B"/>
    <w:rsid w:val="004724CA"/>
    <w:rsid w:val="0047257F"/>
    <w:rsid w:val="00472814"/>
    <w:rsid w:val="00472A27"/>
    <w:rsid w:val="00472B3E"/>
    <w:rsid w:val="00472D42"/>
    <w:rsid w:val="004730E1"/>
    <w:rsid w:val="004731D7"/>
    <w:rsid w:val="00473498"/>
    <w:rsid w:val="00473499"/>
    <w:rsid w:val="004734A4"/>
    <w:rsid w:val="00473529"/>
    <w:rsid w:val="004735FA"/>
    <w:rsid w:val="00473941"/>
    <w:rsid w:val="00473D04"/>
    <w:rsid w:val="00473E9D"/>
    <w:rsid w:val="00473F19"/>
    <w:rsid w:val="004745CA"/>
    <w:rsid w:val="0047471E"/>
    <w:rsid w:val="004748F2"/>
    <w:rsid w:val="00474B82"/>
    <w:rsid w:val="00474C3F"/>
    <w:rsid w:val="00474EB3"/>
    <w:rsid w:val="00474FE2"/>
    <w:rsid w:val="0047523A"/>
    <w:rsid w:val="004756F3"/>
    <w:rsid w:val="00475721"/>
    <w:rsid w:val="004757DB"/>
    <w:rsid w:val="00475CE8"/>
    <w:rsid w:val="00475D7C"/>
    <w:rsid w:val="00475F8A"/>
    <w:rsid w:val="004761D6"/>
    <w:rsid w:val="0047640C"/>
    <w:rsid w:val="0047659A"/>
    <w:rsid w:val="0047669D"/>
    <w:rsid w:val="00476930"/>
    <w:rsid w:val="00476981"/>
    <w:rsid w:val="004769FA"/>
    <w:rsid w:val="00476E9D"/>
    <w:rsid w:val="00476F50"/>
    <w:rsid w:val="00477365"/>
    <w:rsid w:val="00477474"/>
    <w:rsid w:val="0047766C"/>
    <w:rsid w:val="0047767A"/>
    <w:rsid w:val="00477F0F"/>
    <w:rsid w:val="0048003B"/>
    <w:rsid w:val="004801A3"/>
    <w:rsid w:val="0048048F"/>
    <w:rsid w:val="004808A8"/>
    <w:rsid w:val="00480946"/>
    <w:rsid w:val="00480A55"/>
    <w:rsid w:val="00480B51"/>
    <w:rsid w:val="00480B5B"/>
    <w:rsid w:val="00480E86"/>
    <w:rsid w:val="00480EC8"/>
    <w:rsid w:val="00480EF6"/>
    <w:rsid w:val="00481037"/>
    <w:rsid w:val="0048117A"/>
    <w:rsid w:val="004811E9"/>
    <w:rsid w:val="0048143F"/>
    <w:rsid w:val="00481470"/>
    <w:rsid w:val="00481572"/>
    <w:rsid w:val="004816A7"/>
    <w:rsid w:val="004818BD"/>
    <w:rsid w:val="00481CFC"/>
    <w:rsid w:val="00481E96"/>
    <w:rsid w:val="00481EA6"/>
    <w:rsid w:val="00481EC6"/>
    <w:rsid w:val="0048219F"/>
    <w:rsid w:val="004821A6"/>
    <w:rsid w:val="00482458"/>
    <w:rsid w:val="0048253D"/>
    <w:rsid w:val="004825BF"/>
    <w:rsid w:val="00482878"/>
    <w:rsid w:val="004828C0"/>
    <w:rsid w:val="004829F6"/>
    <w:rsid w:val="00482D09"/>
    <w:rsid w:val="00482FC2"/>
    <w:rsid w:val="004830D7"/>
    <w:rsid w:val="0048319E"/>
    <w:rsid w:val="00483519"/>
    <w:rsid w:val="00483990"/>
    <w:rsid w:val="00483A05"/>
    <w:rsid w:val="00483A68"/>
    <w:rsid w:val="00483B18"/>
    <w:rsid w:val="00483BA0"/>
    <w:rsid w:val="00483E75"/>
    <w:rsid w:val="00483FE8"/>
    <w:rsid w:val="004841BE"/>
    <w:rsid w:val="00484310"/>
    <w:rsid w:val="004843AD"/>
    <w:rsid w:val="0048448C"/>
    <w:rsid w:val="00484519"/>
    <w:rsid w:val="004845ED"/>
    <w:rsid w:val="004848E8"/>
    <w:rsid w:val="00484924"/>
    <w:rsid w:val="00484A4F"/>
    <w:rsid w:val="00484DA8"/>
    <w:rsid w:val="00484F78"/>
    <w:rsid w:val="00484FAF"/>
    <w:rsid w:val="004852A0"/>
    <w:rsid w:val="00485978"/>
    <w:rsid w:val="00485AA9"/>
    <w:rsid w:val="00485B1F"/>
    <w:rsid w:val="004863A1"/>
    <w:rsid w:val="00486642"/>
    <w:rsid w:val="00486880"/>
    <w:rsid w:val="00486A86"/>
    <w:rsid w:val="00486AEB"/>
    <w:rsid w:val="00486BAC"/>
    <w:rsid w:val="00486BB1"/>
    <w:rsid w:val="00486BD0"/>
    <w:rsid w:val="00486BF2"/>
    <w:rsid w:val="00486FB8"/>
    <w:rsid w:val="00486FBD"/>
    <w:rsid w:val="004873BC"/>
    <w:rsid w:val="004874FB"/>
    <w:rsid w:val="00487523"/>
    <w:rsid w:val="004877A3"/>
    <w:rsid w:val="00487807"/>
    <w:rsid w:val="00487A1D"/>
    <w:rsid w:val="00487B01"/>
    <w:rsid w:val="00487C03"/>
    <w:rsid w:val="00487CDF"/>
    <w:rsid w:val="00487FAC"/>
    <w:rsid w:val="004901A4"/>
    <w:rsid w:val="00490255"/>
    <w:rsid w:val="00490430"/>
    <w:rsid w:val="0049044F"/>
    <w:rsid w:val="004905B1"/>
    <w:rsid w:val="004906AD"/>
    <w:rsid w:val="004907C8"/>
    <w:rsid w:val="00490885"/>
    <w:rsid w:val="0049088C"/>
    <w:rsid w:val="0049093C"/>
    <w:rsid w:val="00490AA1"/>
    <w:rsid w:val="00490AF5"/>
    <w:rsid w:val="00490C24"/>
    <w:rsid w:val="00490C60"/>
    <w:rsid w:val="00491217"/>
    <w:rsid w:val="0049131C"/>
    <w:rsid w:val="0049136A"/>
    <w:rsid w:val="004913BC"/>
    <w:rsid w:val="00491474"/>
    <w:rsid w:val="004914B6"/>
    <w:rsid w:val="004915F5"/>
    <w:rsid w:val="00491A89"/>
    <w:rsid w:val="00491B9F"/>
    <w:rsid w:val="00491C0A"/>
    <w:rsid w:val="00491CBD"/>
    <w:rsid w:val="00491F6C"/>
    <w:rsid w:val="00491FFC"/>
    <w:rsid w:val="004920B9"/>
    <w:rsid w:val="004920C6"/>
    <w:rsid w:val="00492521"/>
    <w:rsid w:val="004926D2"/>
    <w:rsid w:val="004926DE"/>
    <w:rsid w:val="00492706"/>
    <w:rsid w:val="0049272C"/>
    <w:rsid w:val="00492A83"/>
    <w:rsid w:val="00492A9B"/>
    <w:rsid w:val="00492B5D"/>
    <w:rsid w:val="00492BA0"/>
    <w:rsid w:val="00492C19"/>
    <w:rsid w:val="00492E4B"/>
    <w:rsid w:val="00492EA6"/>
    <w:rsid w:val="00493291"/>
    <w:rsid w:val="00493529"/>
    <w:rsid w:val="00493555"/>
    <w:rsid w:val="00493572"/>
    <w:rsid w:val="00493896"/>
    <w:rsid w:val="004939A7"/>
    <w:rsid w:val="00493A1F"/>
    <w:rsid w:val="00493D67"/>
    <w:rsid w:val="00493DCD"/>
    <w:rsid w:val="00493ED1"/>
    <w:rsid w:val="0049404C"/>
    <w:rsid w:val="004943B5"/>
    <w:rsid w:val="00494571"/>
    <w:rsid w:val="0049461D"/>
    <w:rsid w:val="00494622"/>
    <w:rsid w:val="004946CD"/>
    <w:rsid w:val="00494705"/>
    <w:rsid w:val="004948A1"/>
    <w:rsid w:val="00494B6E"/>
    <w:rsid w:val="00494CE2"/>
    <w:rsid w:val="00494DCF"/>
    <w:rsid w:val="00495023"/>
    <w:rsid w:val="00495494"/>
    <w:rsid w:val="00495539"/>
    <w:rsid w:val="0049564E"/>
    <w:rsid w:val="004956EF"/>
    <w:rsid w:val="00495B12"/>
    <w:rsid w:val="00495BD9"/>
    <w:rsid w:val="00495C00"/>
    <w:rsid w:val="00495C99"/>
    <w:rsid w:val="00495E87"/>
    <w:rsid w:val="00495FEE"/>
    <w:rsid w:val="00496005"/>
    <w:rsid w:val="00496249"/>
    <w:rsid w:val="0049634F"/>
    <w:rsid w:val="0049683B"/>
    <w:rsid w:val="00496A9D"/>
    <w:rsid w:val="00496B5A"/>
    <w:rsid w:val="00496BAF"/>
    <w:rsid w:val="00496BC8"/>
    <w:rsid w:val="00496C32"/>
    <w:rsid w:val="00496CDF"/>
    <w:rsid w:val="00496F99"/>
    <w:rsid w:val="00497170"/>
    <w:rsid w:val="0049718A"/>
    <w:rsid w:val="00497252"/>
    <w:rsid w:val="00497285"/>
    <w:rsid w:val="00497970"/>
    <w:rsid w:val="004979F0"/>
    <w:rsid w:val="00497A18"/>
    <w:rsid w:val="00497B5F"/>
    <w:rsid w:val="00497E27"/>
    <w:rsid w:val="00497E6E"/>
    <w:rsid w:val="00497E86"/>
    <w:rsid w:val="00497EBA"/>
    <w:rsid w:val="004A04F9"/>
    <w:rsid w:val="004A07E2"/>
    <w:rsid w:val="004A0E0F"/>
    <w:rsid w:val="004A0E42"/>
    <w:rsid w:val="004A0EBB"/>
    <w:rsid w:val="004A0FEF"/>
    <w:rsid w:val="004A0FF4"/>
    <w:rsid w:val="004A1209"/>
    <w:rsid w:val="004A122C"/>
    <w:rsid w:val="004A1375"/>
    <w:rsid w:val="004A17D5"/>
    <w:rsid w:val="004A18AE"/>
    <w:rsid w:val="004A191E"/>
    <w:rsid w:val="004A1A4B"/>
    <w:rsid w:val="004A1A51"/>
    <w:rsid w:val="004A1B5E"/>
    <w:rsid w:val="004A1BFA"/>
    <w:rsid w:val="004A1C99"/>
    <w:rsid w:val="004A1E73"/>
    <w:rsid w:val="004A20B6"/>
    <w:rsid w:val="004A2577"/>
    <w:rsid w:val="004A2613"/>
    <w:rsid w:val="004A262E"/>
    <w:rsid w:val="004A2693"/>
    <w:rsid w:val="004A2A7C"/>
    <w:rsid w:val="004A2BDF"/>
    <w:rsid w:val="004A2CED"/>
    <w:rsid w:val="004A2D18"/>
    <w:rsid w:val="004A2DD5"/>
    <w:rsid w:val="004A2DDA"/>
    <w:rsid w:val="004A2F56"/>
    <w:rsid w:val="004A3407"/>
    <w:rsid w:val="004A34B3"/>
    <w:rsid w:val="004A3744"/>
    <w:rsid w:val="004A3865"/>
    <w:rsid w:val="004A39AD"/>
    <w:rsid w:val="004A3B74"/>
    <w:rsid w:val="004A3C22"/>
    <w:rsid w:val="004A3C3D"/>
    <w:rsid w:val="004A3D1B"/>
    <w:rsid w:val="004A3D31"/>
    <w:rsid w:val="004A42EA"/>
    <w:rsid w:val="004A45B1"/>
    <w:rsid w:val="004A4624"/>
    <w:rsid w:val="004A4A1F"/>
    <w:rsid w:val="004A4AB8"/>
    <w:rsid w:val="004A4CBF"/>
    <w:rsid w:val="004A51AE"/>
    <w:rsid w:val="004A525C"/>
    <w:rsid w:val="004A55B2"/>
    <w:rsid w:val="004A5659"/>
    <w:rsid w:val="004A5796"/>
    <w:rsid w:val="004A592F"/>
    <w:rsid w:val="004A597F"/>
    <w:rsid w:val="004A5BFA"/>
    <w:rsid w:val="004A5CE2"/>
    <w:rsid w:val="004A5DEB"/>
    <w:rsid w:val="004A5F9F"/>
    <w:rsid w:val="004A6058"/>
    <w:rsid w:val="004A60BC"/>
    <w:rsid w:val="004A60F0"/>
    <w:rsid w:val="004A61FF"/>
    <w:rsid w:val="004A620E"/>
    <w:rsid w:val="004A62F9"/>
    <w:rsid w:val="004A6363"/>
    <w:rsid w:val="004A6726"/>
    <w:rsid w:val="004A6758"/>
    <w:rsid w:val="004A6978"/>
    <w:rsid w:val="004A6A4D"/>
    <w:rsid w:val="004A6A81"/>
    <w:rsid w:val="004A6AE8"/>
    <w:rsid w:val="004A6BEB"/>
    <w:rsid w:val="004A6DFB"/>
    <w:rsid w:val="004A6F0E"/>
    <w:rsid w:val="004A74BC"/>
    <w:rsid w:val="004A74D2"/>
    <w:rsid w:val="004A7609"/>
    <w:rsid w:val="004A778A"/>
    <w:rsid w:val="004A77CE"/>
    <w:rsid w:val="004A7844"/>
    <w:rsid w:val="004A795F"/>
    <w:rsid w:val="004A7BB2"/>
    <w:rsid w:val="004A7D49"/>
    <w:rsid w:val="004A7F11"/>
    <w:rsid w:val="004A7F22"/>
    <w:rsid w:val="004A7F26"/>
    <w:rsid w:val="004B023B"/>
    <w:rsid w:val="004B05BF"/>
    <w:rsid w:val="004B0778"/>
    <w:rsid w:val="004B07D9"/>
    <w:rsid w:val="004B0AE5"/>
    <w:rsid w:val="004B0B1B"/>
    <w:rsid w:val="004B0B73"/>
    <w:rsid w:val="004B0BF8"/>
    <w:rsid w:val="004B0DB4"/>
    <w:rsid w:val="004B0F5E"/>
    <w:rsid w:val="004B0FCF"/>
    <w:rsid w:val="004B1067"/>
    <w:rsid w:val="004B1129"/>
    <w:rsid w:val="004B1168"/>
    <w:rsid w:val="004B13BD"/>
    <w:rsid w:val="004B15C5"/>
    <w:rsid w:val="004B1699"/>
    <w:rsid w:val="004B16EA"/>
    <w:rsid w:val="004B1A06"/>
    <w:rsid w:val="004B1AF8"/>
    <w:rsid w:val="004B1B57"/>
    <w:rsid w:val="004B1C2D"/>
    <w:rsid w:val="004B1CFC"/>
    <w:rsid w:val="004B1DBA"/>
    <w:rsid w:val="004B1F66"/>
    <w:rsid w:val="004B2048"/>
    <w:rsid w:val="004B211F"/>
    <w:rsid w:val="004B2177"/>
    <w:rsid w:val="004B24B7"/>
    <w:rsid w:val="004B2511"/>
    <w:rsid w:val="004B2684"/>
    <w:rsid w:val="004B298B"/>
    <w:rsid w:val="004B2A30"/>
    <w:rsid w:val="004B2A37"/>
    <w:rsid w:val="004B2C06"/>
    <w:rsid w:val="004B2C28"/>
    <w:rsid w:val="004B2D83"/>
    <w:rsid w:val="004B2E44"/>
    <w:rsid w:val="004B2E5D"/>
    <w:rsid w:val="004B3054"/>
    <w:rsid w:val="004B319A"/>
    <w:rsid w:val="004B3397"/>
    <w:rsid w:val="004B3453"/>
    <w:rsid w:val="004B34F0"/>
    <w:rsid w:val="004B3606"/>
    <w:rsid w:val="004B3661"/>
    <w:rsid w:val="004B3715"/>
    <w:rsid w:val="004B394E"/>
    <w:rsid w:val="004B3AA8"/>
    <w:rsid w:val="004B3BFF"/>
    <w:rsid w:val="004B3CB4"/>
    <w:rsid w:val="004B3D5F"/>
    <w:rsid w:val="004B3FF9"/>
    <w:rsid w:val="004B416B"/>
    <w:rsid w:val="004B440F"/>
    <w:rsid w:val="004B481E"/>
    <w:rsid w:val="004B482E"/>
    <w:rsid w:val="004B4AD4"/>
    <w:rsid w:val="004B4B36"/>
    <w:rsid w:val="004B4B76"/>
    <w:rsid w:val="004B4C76"/>
    <w:rsid w:val="004B538F"/>
    <w:rsid w:val="004B539A"/>
    <w:rsid w:val="004B55E8"/>
    <w:rsid w:val="004B569D"/>
    <w:rsid w:val="004B56D4"/>
    <w:rsid w:val="004B56D8"/>
    <w:rsid w:val="004B57A7"/>
    <w:rsid w:val="004B5838"/>
    <w:rsid w:val="004B5865"/>
    <w:rsid w:val="004B5BCD"/>
    <w:rsid w:val="004B5C20"/>
    <w:rsid w:val="004B5D0F"/>
    <w:rsid w:val="004B5D3E"/>
    <w:rsid w:val="004B5F6D"/>
    <w:rsid w:val="004B5F81"/>
    <w:rsid w:val="004B5FEF"/>
    <w:rsid w:val="004B6057"/>
    <w:rsid w:val="004B6118"/>
    <w:rsid w:val="004B6166"/>
    <w:rsid w:val="004B63B5"/>
    <w:rsid w:val="004B6430"/>
    <w:rsid w:val="004B6849"/>
    <w:rsid w:val="004B6978"/>
    <w:rsid w:val="004B6BE9"/>
    <w:rsid w:val="004B6CFF"/>
    <w:rsid w:val="004B6F1E"/>
    <w:rsid w:val="004B7238"/>
    <w:rsid w:val="004B741C"/>
    <w:rsid w:val="004B74C4"/>
    <w:rsid w:val="004B759D"/>
    <w:rsid w:val="004B75BB"/>
    <w:rsid w:val="004B76C1"/>
    <w:rsid w:val="004B78C3"/>
    <w:rsid w:val="004B79A3"/>
    <w:rsid w:val="004B7AA8"/>
    <w:rsid w:val="004B7BCF"/>
    <w:rsid w:val="004B7D23"/>
    <w:rsid w:val="004B7EAE"/>
    <w:rsid w:val="004C01C6"/>
    <w:rsid w:val="004C05E7"/>
    <w:rsid w:val="004C0698"/>
    <w:rsid w:val="004C091E"/>
    <w:rsid w:val="004C0AD0"/>
    <w:rsid w:val="004C0B8A"/>
    <w:rsid w:val="004C0BC9"/>
    <w:rsid w:val="004C0C39"/>
    <w:rsid w:val="004C0E82"/>
    <w:rsid w:val="004C133D"/>
    <w:rsid w:val="004C13B8"/>
    <w:rsid w:val="004C1430"/>
    <w:rsid w:val="004C160A"/>
    <w:rsid w:val="004C1735"/>
    <w:rsid w:val="004C18DD"/>
    <w:rsid w:val="004C1932"/>
    <w:rsid w:val="004C19CE"/>
    <w:rsid w:val="004C1F9E"/>
    <w:rsid w:val="004C1FD9"/>
    <w:rsid w:val="004C1FDF"/>
    <w:rsid w:val="004C1FE5"/>
    <w:rsid w:val="004C2200"/>
    <w:rsid w:val="004C2240"/>
    <w:rsid w:val="004C2373"/>
    <w:rsid w:val="004C23A5"/>
    <w:rsid w:val="004C25DD"/>
    <w:rsid w:val="004C285D"/>
    <w:rsid w:val="004C2960"/>
    <w:rsid w:val="004C29A5"/>
    <w:rsid w:val="004C2D31"/>
    <w:rsid w:val="004C2E55"/>
    <w:rsid w:val="004C2EE3"/>
    <w:rsid w:val="004C30FA"/>
    <w:rsid w:val="004C31B6"/>
    <w:rsid w:val="004C32EB"/>
    <w:rsid w:val="004C3A44"/>
    <w:rsid w:val="004C3A54"/>
    <w:rsid w:val="004C3B26"/>
    <w:rsid w:val="004C41A5"/>
    <w:rsid w:val="004C41CF"/>
    <w:rsid w:val="004C433D"/>
    <w:rsid w:val="004C43C7"/>
    <w:rsid w:val="004C43DE"/>
    <w:rsid w:val="004C442F"/>
    <w:rsid w:val="004C4643"/>
    <w:rsid w:val="004C4655"/>
    <w:rsid w:val="004C47A0"/>
    <w:rsid w:val="004C4809"/>
    <w:rsid w:val="004C4920"/>
    <w:rsid w:val="004C49C0"/>
    <w:rsid w:val="004C4BF1"/>
    <w:rsid w:val="004C4C38"/>
    <w:rsid w:val="004C4C84"/>
    <w:rsid w:val="004C4D0F"/>
    <w:rsid w:val="004C50DC"/>
    <w:rsid w:val="004C5121"/>
    <w:rsid w:val="004C55AC"/>
    <w:rsid w:val="004C595C"/>
    <w:rsid w:val="004C59D0"/>
    <w:rsid w:val="004C5B7E"/>
    <w:rsid w:val="004C5BAA"/>
    <w:rsid w:val="004C5D3F"/>
    <w:rsid w:val="004C606A"/>
    <w:rsid w:val="004C6114"/>
    <w:rsid w:val="004C614E"/>
    <w:rsid w:val="004C67A5"/>
    <w:rsid w:val="004C6A1E"/>
    <w:rsid w:val="004C6D94"/>
    <w:rsid w:val="004C6EF9"/>
    <w:rsid w:val="004C70F2"/>
    <w:rsid w:val="004C732C"/>
    <w:rsid w:val="004C74DE"/>
    <w:rsid w:val="004C78A5"/>
    <w:rsid w:val="004C797C"/>
    <w:rsid w:val="004C7CC3"/>
    <w:rsid w:val="004C7E29"/>
    <w:rsid w:val="004C7E43"/>
    <w:rsid w:val="004D0337"/>
    <w:rsid w:val="004D0520"/>
    <w:rsid w:val="004D0703"/>
    <w:rsid w:val="004D0B01"/>
    <w:rsid w:val="004D0EB7"/>
    <w:rsid w:val="004D0F10"/>
    <w:rsid w:val="004D0F75"/>
    <w:rsid w:val="004D10BD"/>
    <w:rsid w:val="004D10FE"/>
    <w:rsid w:val="004D13AF"/>
    <w:rsid w:val="004D14B4"/>
    <w:rsid w:val="004D1938"/>
    <w:rsid w:val="004D19CB"/>
    <w:rsid w:val="004D22E1"/>
    <w:rsid w:val="004D2330"/>
    <w:rsid w:val="004D258D"/>
    <w:rsid w:val="004D2627"/>
    <w:rsid w:val="004D28B9"/>
    <w:rsid w:val="004D2B67"/>
    <w:rsid w:val="004D2C0A"/>
    <w:rsid w:val="004D2E39"/>
    <w:rsid w:val="004D30B2"/>
    <w:rsid w:val="004D34A0"/>
    <w:rsid w:val="004D360D"/>
    <w:rsid w:val="004D36F4"/>
    <w:rsid w:val="004D3A86"/>
    <w:rsid w:val="004D3ABB"/>
    <w:rsid w:val="004D3AD5"/>
    <w:rsid w:val="004D3B89"/>
    <w:rsid w:val="004D3D12"/>
    <w:rsid w:val="004D3FA9"/>
    <w:rsid w:val="004D4230"/>
    <w:rsid w:val="004D4527"/>
    <w:rsid w:val="004D46F9"/>
    <w:rsid w:val="004D4813"/>
    <w:rsid w:val="004D4881"/>
    <w:rsid w:val="004D4EF6"/>
    <w:rsid w:val="004D4FA0"/>
    <w:rsid w:val="004D5038"/>
    <w:rsid w:val="004D5136"/>
    <w:rsid w:val="004D53A3"/>
    <w:rsid w:val="004D560C"/>
    <w:rsid w:val="004D567E"/>
    <w:rsid w:val="004D569C"/>
    <w:rsid w:val="004D583F"/>
    <w:rsid w:val="004D59CC"/>
    <w:rsid w:val="004D5B36"/>
    <w:rsid w:val="004D5BBC"/>
    <w:rsid w:val="004D5D5C"/>
    <w:rsid w:val="004D5D9A"/>
    <w:rsid w:val="004D5DD4"/>
    <w:rsid w:val="004D5F8C"/>
    <w:rsid w:val="004D6037"/>
    <w:rsid w:val="004D63AD"/>
    <w:rsid w:val="004D6502"/>
    <w:rsid w:val="004D6A01"/>
    <w:rsid w:val="004D6A22"/>
    <w:rsid w:val="004D6C45"/>
    <w:rsid w:val="004D6C6D"/>
    <w:rsid w:val="004D6E81"/>
    <w:rsid w:val="004D714A"/>
    <w:rsid w:val="004D770E"/>
    <w:rsid w:val="004D797B"/>
    <w:rsid w:val="004D79D4"/>
    <w:rsid w:val="004D7A38"/>
    <w:rsid w:val="004D7AB6"/>
    <w:rsid w:val="004D7AD3"/>
    <w:rsid w:val="004D7EE8"/>
    <w:rsid w:val="004E08A2"/>
    <w:rsid w:val="004E08D3"/>
    <w:rsid w:val="004E0C20"/>
    <w:rsid w:val="004E0FBC"/>
    <w:rsid w:val="004E1104"/>
    <w:rsid w:val="004E124F"/>
    <w:rsid w:val="004E15A1"/>
    <w:rsid w:val="004E15CE"/>
    <w:rsid w:val="004E170A"/>
    <w:rsid w:val="004E1746"/>
    <w:rsid w:val="004E1785"/>
    <w:rsid w:val="004E19DA"/>
    <w:rsid w:val="004E1B73"/>
    <w:rsid w:val="004E1DEF"/>
    <w:rsid w:val="004E1E3D"/>
    <w:rsid w:val="004E2140"/>
    <w:rsid w:val="004E21A4"/>
    <w:rsid w:val="004E2303"/>
    <w:rsid w:val="004E249A"/>
    <w:rsid w:val="004E256A"/>
    <w:rsid w:val="004E2703"/>
    <w:rsid w:val="004E2793"/>
    <w:rsid w:val="004E28E1"/>
    <w:rsid w:val="004E29BD"/>
    <w:rsid w:val="004E2A6D"/>
    <w:rsid w:val="004E2C06"/>
    <w:rsid w:val="004E2E55"/>
    <w:rsid w:val="004E2EAB"/>
    <w:rsid w:val="004E32E3"/>
    <w:rsid w:val="004E3375"/>
    <w:rsid w:val="004E33F3"/>
    <w:rsid w:val="004E349C"/>
    <w:rsid w:val="004E34C0"/>
    <w:rsid w:val="004E3514"/>
    <w:rsid w:val="004E3580"/>
    <w:rsid w:val="004E363A"/>
    <w:rsid w:val="004E37F4"/>
    <w:rsid w:val="004E399C"/>
    <w:rsid w:val="004E3A59"/>
    <w:rsid w:val="004E3B80"/>
    <w:rsid w:val="004E3FD5"/>
    <w:rsid w:val="004E4152"/>
    <w:rsid w:val="004E4253"/>
    <w:rsid w:val="004E427D"/>
    <w:rsid w:val="004E43C2"/>
    <w:rsid w:val="004E440B"/>
    <w:rsid w:val="004E4729"/>
    <w:rsid w:val="004E481F"/>
    <w:rsid w:val="004E4828"/>
    <w:rsid w:val="004E488A"/>
    <w:rsid w:val="004E4AE8"/>
    <w:rsid w:val="004E4AF3"/>
    <w:rsid w:val="004E4B61"/>
    <w:rsid w:val="004E4EE2"/>
    <w:rsid w:val="004E4FB3"/>
    <w:rsid w:val="004E50D7"/>
    <w:rsid w:val="004E50FA"/>
    <w:rsid w:val="004E541A"/>
    <w:rsid w:val="004E56D1"/>
    <w:rsid w:val="004E58A2"/>
    <w:rsid w:val="004E5B85"/>
    <w:rsid w:val="004E5C4B"/>
    <w:rsid w:val="004E5CAF"/>
    <w:rsid w:val="004E5E5E"/>
    <w:rsid w:val="004E5EF3"/>
    <w:rsid w:val="004E5FFD"/>
    <w:rsid w:val="004E609C"/>
    <w:rsid w:val="004E676A"/>
    <w:rsid w:val="004E67A4"/>
    <w:rsid w:val="004E68D5"/>
    <w:rsid w:val="004E6939"/>
    <w:rsid w:val="004E6BBE"/>
    <w:rsid w:val="004E6C15"/>
    <w:rsid w:val="004E6E5F"/>
    <w:rsid w:val="004E6E99"/>
    <w:rsid w:val="004E6F24"/>
    <w:rsid w:val="004E7422"/>
    <w:rsid w:val="004E7430"/>
    <w:rsid w:val="004E746C"/>
    <w:rsid w:val="004E74B7"/>
    <w:rsid w:val="004E74C7"/>
    <w:rsid w:val="004E771A"/>
    <w:rsid w:val="004E7738"/>
    <w:rsid w:val="004E7807"/>
    <w:rsid w:val="004E78C2"/>
    <w:rsid w:val="004E7A79"/>
    <w:rsid w:val="004E7D33"/>
    <w:rsid w:val="004E7EF1"/>
    <w:rsid w:val="004E7F7B"/>
    <w:rsid w:val="004E7F81"/>
    <w:rsid w:val="004F009F"/>
    <w:rsid w:val="004F01A0"/>
    <w:rsid w:val="004F030D"/>
    <w:rsid w:val="004F05A4"/>
    <w:rsid w:val="004F08D8"/>
    <w:rsid w:val="004F0CC9"/>
    <w:rsid w:val="004F0CF5"/>
    <w:rsid w:val="004F0EA0"/>
    <w:rsid w:val="004F1181"/>
    <w:rsid w:val="004F1294"/>
    <w:rsid w:val="004F12C8"/>
    <w:rsid w:val="004F1832"/>
    <w:rsid w:val="004F18A4"/>
    <w:rsid w:val="004F195E"/>
    <w:rsid w:val="004F1A53"/>
    <w:rsid w:val="004F1BCC"/>
    <w:rsid w:val="004F1E5B"/>
    <w:rsid w:val="004F1F91"/>
    <w:rsid w:val="004F21C0"/>
    <w:rsid w:val="004F22B4"/>
    <w:rsid w:val="004F22FF"/>
    <w:rsid w:val="004F23A6"/>
    <w:rsid w:val="004F24C8"/>
    <w:rsid w:val="004F29AD"/>
    <w:rsid w:val="004F2A19"/>
    <w:rsid w:val="004F2A50"/>
    <w:rsid w:val="004F2B9E"/>
    <w:rsid w:val="004F2D81"/>
    <w:rsid w:val="004F2E6F"/>
    <w:rsid w:val="004F32C2"/>
    <w:rsid w:val="004F352A"/>
    <w:rsid w:val="004F352C"/>
    <w:rsid w:val="004F37BF"/>
    <w:rsid w:val="004F381D"/>
    <w:rsid w:val="004F3B61"/>
    <w:rsid w:val="004F3B9B"/>
    <w:rsid w:val="004F3C6D"/>
    <w:rsid w:val="004F3DC6"/>
    <w:rsid w:val="004F3E91"/>
    <w:rsid w:val="004F3EB4"/>
    <w:rsid w:val="004F40EC"/>
    <w:rsid w:val="004F4151"/>
    <w:rsid w:val="004F4193"/>
    <w:rsid w:val="004F41A2"/>
    <w:rsid w:val="004F42EF"/>
    <w:rsid w:val="004F449C"/>
    <w:rsid w:val="004F44FD"/>
    <w:rsid w:val="004F46FF"/>
    <w:rsid w:val="004F473A"/>
    <w:rsid w:val="004F4855"/>
    <w:rsid w:val="004F49B1"/>
    <w:rsid w:val="004F4A88"/>
    <w:rsid w:val="004F4EAD"/>
    <w:rsid w:val="004F4EC3"/>
    <w:rsid w:val="004F50A2"/>
    <w:rsid w:val="004F5151"/>
    <w:rsid w:val="004F52EB"/>
    <w:rsid w:val="004F5321"/>
    <w:rsid w:val="004F556A"/>
    <w:rsid w:val="004F5787"/>
    <w:rsid w:val="004F5A0B"/>
    <w:rsid w:val="004F5B9E"/>
    <w:rsid w:val="004F5EDD"/>
    <w:rsid w:val="004F6034"/>
    <w:rsid w:val="004F60F6"/>
    <w:rsid w:val="004F612F"/>
    <w:rsid w:val="004F621B"/>
    <w:rsid w:val="004F662B"/>
    <w:rsid w:val="004F68D3"/>
    <w:rsid w:val="004F699A"/>
    <w:rsid w:val="004F6A7C"/>
    <w:rsid w:val="004F6A80"/>
    <w:rsid w:val="004F6B01"/>
    <w:rsid w:val="004F6B20"/>
    <w:rsid w:val="004F6C5D"/>
    <w:rsid w:val="004F7219"/>
    <w:rsid w:val="004F74FF"/>
    <w:rsid w:val="004F75CC"/>
    <w:rsid w:val="004F7915"/>
    <w:rsid w:val="004F7A62"/>
    <w:rsid w:val="004F7C4E"/>
    <w:rsid w:val="004F7D84"/>
    <w:rsid w:val="0050013D"/>
    <w:rsid w:val="0050039C"/>
    <w:rsid w:val="00500867"/>
    <w:rsid w:val="005008AF"/>
    <w:rsid w:val="00500C72"/>
    <w:rsid w:val="00500E9A"/>
    <w:rsid w:val="00500F7E"/>
    <w:rsid w:val="00500F91"/>
    <w:rsid w:val="0050109A"/>
    <w:rsid w:val="005011A4"/>
    <w:rsid w:val="005011AD"/>
    <w:rsid w:val="00501270"/>
    <w:rsid w:val="005013C0"/>
    <w:rsid w:val="0050155E"/>
    <w:rsid w:val="0050167A"/>
    <w:rsid w:val="005019AC"/>
    <w:rsid w:val="00501BBB"/>
    <w:rsid w:val="00501CFA"/>
    <w:rsid w:val="00501D15"/>
    <w:rsid w:val="005020AB"/>
    <w:rsid w:val="0050230D"/>
    <w:rsid w:val="00502393"/>
    <w:rsid w:val="00502556"/>
    <w:rsid w:val="005025F0"/>
    <w:rsid w:val="00502610"/>
    <w:rsid w:val="0050278E"/>
    <w:rsid w:val="005027C7"/>
    <w:rsid w:val="00502828"/>
    <w:rsid w:val="00502860"/>
    <w:rsid w:val="00502922"/>
    <w:rsid w:val="00502997"/>
    <w:rsid w:val="00502A09"/>
    <w:rsid w:val="00502DB3"/>
    <w:rsid w:val="0050305F"/>
    <w:rsid w:val="005030CB"/>
    <w:rsid w:val="005031C4"/>
    <w:rsid w:val="00503247"/>
    <w:rsid w:val="005033C1"/>
    <w:rsid w:val="00503505"/>
    <w:rsid w:val="0050379F"/>
    <w:rsid w:val="005038A5"/>
    <w:rsid w:val="00503E8B"/>
    <w:rsid w:val="00503F42"/>
    <w:rsid w:val="00504027"/>
    <w:rsid w:val="005041C0"/>
    <w:rsid w:val="005041D0"/>
    <w:rsid w:val="00504205"/>
    <w:rsid w:val="00504214"/>
    <w:rsid w:val="005046C3"/>
    <w:rsid w:val="0050475E"/>
    <w:rsid w:val="00504810"/>
    <w:rsid w:val="00504823"/>
    <w:rsid w:val="0050495E"/>
    <w:rsid w:val="00504B7B"/>
    <w:rsid w:val="00504B95"/>
    <w:rsid w:val="00504EA7"/>
    <w:rsid w:val="0050520B"/>
    <w:rsid w:val="00505222"/>
    <w:rsid w:val="005052C7"/>
    <w:rsid w:val="005056E3"/>
    <w:rsid w:val="00505745"/>
    <w:rsid w:val="00505846"/>
    <w:rsid w:val="00505880"/>
    <w:rsid w:val="00505911"/>
    <w:rsid w:val="00505BB0"/>
    <w:rsid w:val="00505E86"/>
    <w:rsid w:val="00505F3A"/>
    <w:rsid w:val="005060F2"/>
    <w:rsid w:val="00506488"/>
    <w:rsid w:val="0050651F"/>
    <w:rsid w:val="005068B2"/>
    <w:rsid w:val="00506B65"/>
    <w:rsid w:val="00506C23"/>
    <w:rsid w:val="00506DC0"/>
    <w:rsid w:val="00506DC5"/>
    <w:rsid w:val="00506FB3"/>
    <w:rsid w:val="005077CF"/>
    <w:rsid w:val="0050796A"/>
    <w:rsid w:val="005079B6"/>
    <w:rsid w:val="00507A02"/>
    <w:rsid w:val="00507B3A"/>
    <w:rsid w:val="00507C57"/>
    <w:rsid w:val="00507E3D"/>
    <w:rsid w:val="00507FB2"/>
    <w:rsid w:val="005106F1"/>
    <w:rsid w:val="005107AE"/>
    <w:rsid w:val="005107C4"/>
    <w:rsid w:val="00510D1A"/>
    <w:rsid w:val="00510E06"/>
    <w:rsid w:val="005110C0"/>
    <w:rsid w:val="00511265"/>
    <w:rsid w:val="00511437"/>
    <w:rsid w:val="0051158F"/>
    <w:rsid w:val="005116C4"/>
    <w:rsid w:val="005116DA"/>
    <w:rsid w:val="0051179A"/>
    <w:rsid w:val="0051203D"/>
    <w:rsid w:val="00512842"/>
    <w:rsid w:val="0051293C"/>
    <w:rsid w:val="005129CD"/>
    <w:rsid w:val="00512CDC"/>
    <w:rsid w:val="00512DCE"/>
    <w:rsid w:val="00513122"/>
    <w:rsid w:val="005132A7"/>
    <w:rsid w:val="005132E2"/>
    <w:rsid w:val="00513573"/>
    <w:rsid w:val="00513793"/>
    <w:rsid w:val="005137AB"/>
    <w:rsid w:val="00513858"/>
    <w:rsid w:val="0051399D"/>
    <w:rsid w:val="00513AAB"/>
    <w:rsid w:val="0051403A"/>
    <w:rsid w:val="00514087"/>
    <w:rsid w:val="0051409E"/>
    <w:rsid w:val="00514134"/>
    <w:rsid w:val="005141BF"/>
    <w:rsid w:val="005141D4"/>
    <w:rsid w:val="005142CD"/>
    <w:rsid w:val="0051440A"/>
    <w:rsid w:val="00514579"/>
    <w:rsid w:val="0051458F"/>
    <w:rsid w:val="00514629"/>
    <w:rsid w:val="00514631"/>
    <w:rsid w:val="00514B68"/>
    <w:rsid w:val="0051509E"/>
    <w:rsid w:val="00515132"/>
    <w:rsid w:val="0051518B"/>
    <w:rsid w:val="0051556C"/>
    <w:rsid w:val="00515A51"/>
    <w:rsid w:val="00515D79"/>
    <w:rsid w:val="00515DB3"/>
    <w:rsid w:val="00515E3A"/>
    <w:rsid w:val="00515EBA"/>
    <w:rsid w:val="00515EFE"/>
    <w:rsid w:val="00515F33"/>
    <w:rsid w:val="00516023"/>
    <w:rsid w:val="00516626"/>
    <w:rsid w:val="00516DAB"/>
    <w:rsid w:val="00516EBE"/>
    <w:rsid w:val="0051737A"/>
    <w:rsid w:val="005175DA"/>
    <w:rsid w:val="00517610"/>
    <w:rsid w:val="00517745"/>
    <w:rsid w:val="00517847"/>
    <w:rsid w:val="005179E5"/>
    <w:rsid w:val="00517BD8"/>
    <w:rsid w:val="00517D1C"/>
    <w:rsid w:val="00520061"/>
    <w:rsid w:val="005200F4"/>
    <w:rsid w:val="00520237"/>
    <w:rsid w:val="005203E0"/>
    <w:rsid w:val="005204CE"/>
    <w:rsid w:val="00520543"/>
    <w:rsid w:val="0052054B"/>
    <w:rsid w:val="005205D9"/>
    <w:rsid w:val="005209B6"/>
    <w:rsid w:val="00520A0A"/>
    <w:rsid w:val="00520D24"/>
    <w:rsid w:val="00520DD3"/>
    <w:rsid w:val="00520F28"/>
    <w:rsid w:val="0052151A"/>
    <w:rsid w:val="005219BB"/>
    <w:rsid w:val="00521C42"/>
    <w:rsid w:val="00521DCE"/>
    <w:rsid w:val="00521E02"/>
    <w:rsid w:val="00521F0C"/>
    <w:rsid w:val="0052201D"/>
    <w:rsid w:val="00522123"/>
    <w:rsid w:val="005222C6"/>
    <w:rsid w:val="005226AB"/>
    <w:rsid w:val="00522A70"/>
    <w:rsid w:val="00522F45"/>
    <w:rsid w:val="005230CB"/>
    <w:rsid w:val="00523108"/>
    <w:rsid w:val="005234DD"/>
    <w:rsid w:val="005236BB"/>
    <w:rsid w:val="00523CFC"/>
    <w:rsid w:val="00523E93"/>
    <w:rsid w:val="00523ECB"/>
    <w:rsid w:val="00523F3F"/>
    <w:rsid w:val="00524181"/>
    <w:rsid w:val="005243F5"/>
    <w:rsid w:val="0052456A"/>
    <w:rsid w:val="005246C4"/>
    <w:rsid w:val="005247C8"/>
    <w:rsid w:val="00524B90"/>
    <w:rsid w:val="00524C2E"/>
    <w:rsid w:val="00524C82"/>
    <w:rsid w:val="00524C8A"/>
    <w:rsid w:val="00524DF6"/>
    <w:rsid w:val="00524E61"/>
    <w:rsid w:val="00524E77"/>
    <w:rsid w:val="00524F67"/>
    <w:rsid w:val="005250C6"/>
    <w:rsid w:val="005252BF"/>
    <w:rsid w:val="005252FD"/>
    <w:rsid w:val="00525334"/>
    <w:rsid w:val="0052538E"/>
    <w:rsid w:val="00525434"/>
    <w:rsid w:val="005255DE"/>
    <w:rsid w:val="00525633"/>
    <w:rsid w:val="00525952"/>
    <w:rsid w:val="00525953"/>
    <w:rsid w:val="0052620B"/>
    <w:rsid w:val="00526298"/>
    <w:rsid w:val="00526334"/>
    <w:rsid w:val="005263CE"/>
    <w:rsid w:val="005265D7"/>
    <w:rsid w:val="005268CF"/>
    <w:rsid w:val="00526B11"/>
    <w:rsid w:val="00526B1F"/>
    <w:rsid w:val="005271BE"/>
    <w:rsid w:val="005271EC"/>
    <w:rsid w:val="0052722A"/>
    <w:rsid w:val="0052725A"/>
    <w:rsid w:val="00527337"/>
    <w:rsid w:val="005273BC"/>
    <w:rsid w:val="005274B1"/>
    <w:rsid w:val="005274BC"/>
    <w:rsid w:val="0052765A"/>
    <w:rsid w:val="005278CC"/>
    <w:rsid w:val="00527A3F"/>
    <w:rsid w:val="00527D5D"/>
    <w:rsid w:val="00530316"/>
    <w:rsid w:val="005304DD"/>
    <w:rsid w:val="0053056B"/>
    <w:rsid w:val="005305E2"/>
    <w:rsid w:val="005307C0"/>
    <w:rsid w:val="0053089E"/>
    <w:rsid w:val="00530AF4"/>
    <w:rsid w:val="00530BEE"/>
    <w:rsid w:val="00530BFB"/>
    <w:rsid w:val="00530C74"/>
    <w:rsid w:val="00530E3F"/>
    <w:rsid w:val="00530F08"/>
    <w:rsid w:val="00531095"/>
    <w:rsid w:val="005310FC"/>
    <w:rsid w:val="005311AC"/>
    <w:rsid w:val="00531985"/>
    <w:rsid w:val="00531A65"/>
    <w:rsid w:val="00531D64"/>
    <w:rsid w:val="00531D8A"/>
    <w:rsid w:val="00531D8B"/>
    <w:rsid w:val="00531EE8"/>
    <w:rsid w:val="00531F0E"/>
    <w:rsid w:val="00531F86"/>
    <w:rsid w:val="00531F96"/>
    <w:rsid w:val="0053200A"/>
    <w:rsid w:val="005320C1"/>
    <w:rsid w:val="00532169"/>
    <w:rsid w:val="00532851"/>
    <w:rsid w:val="0053292E"/>
    <w:rsid w:val="00532B60"/>
    <w:rsid w:val="00532CE9"/>
    <w:rsid w:val="00533391"/>
    <w:rsid w:val="0053349B"/>
    <w:rsid w:val="00533561"/>
    <w:rsid w:val="00533569"/>
    <w:rsid w:val="00533694"/>
    <w:rsid w:val="00533958"/>
    <w:rsid w:val="00534008"/>
    <w:rsid w:val="005340BA"/>
    <w:rsid w:val="00534295"/>
    <w:rsid w:val="00534510"/>
    <w:rsid w:val="005345A6"/>
    <w:rsid w:val="0053468C"/>
    <w:rsid w:val="00534C2C"/>
    <w:rsid w:val="00534CE7"/>
    <w:rsid w:val="00534D15"/>
    <w:rsid w:val="00534F67"/>
    <w:rsid w:val="005350A7"/>
    <w:rsid w:val="005350E1"/>
    <w:rsid w:val="00535270"/>
    <w:rsid w:val="00535436"/>
    <w:rsid w:val="00535442"/>
    <w:rsid w:val="00535809"/>
    <w:rsid w:val="005358F5"/>
    <w:rsid w:val="00535A35"/>
    <w:rsid w:val="00535B32"/>
    <w:rsid w:val="00535C37"/>
    <w:rsid w:val="00535E1A"/>
    <w:rsid w:val="00535F8D"/>
    <w:rsid w:val="00536063"/>
    <w:rsid w:val="00536973"/>
    <w:rsid w:val="00536D1E"/>
    <w:rsid w:val="00536D32"/>
    <w:rsid w:val="00537145"/>
    <w:rsid w:val="00537190"/>
    <w:rsid w:val="0053730E"/>
    <w:rsid w:val="0053731E"/>
    <w:rsid w:val="00537399"/>
    <w:rsid w:val="005375B0"/>
    <w:rsid w:val="0053766F"/>
    <w:rsid w:val="0053774C"/>
    <w:rsid w:val="0053799A"/>
    <w:rsid w:val="00537AA4"/>
    <w:rsid w:val="00537F72"/>
    <w:rsid w:val="0054088E"/>
    <w:rsid w:val="005408DA"/>
    <w:rsid w:val="00540A6E"/>
    <w:rsid w:val="00540EC6"/>
    <w:rsid w:val="00540EE8"/>
    <w:rsid w:val="00541015"/>
    <w:rsid w:val="0054143E"/>
    <w:rsid w:val="00541581"/>
    <w:rsid w:val="0054162A"/>
    <w:rsid w:val="00541650"/>
    <w:rsid w:val="0054167F"/>
    <w:rsid w:val="005418A3"/>
    <w:rsid w:val="0054193F"/>
    <w:rsid w:val="00541B69"/>
    <w:rsid w:val="00541BA9"/>
    <w:rsid w:val="00541C70"/>
    <w:rsid w:val="00541E1F"/>
    <w:rsid w:val="00541EA3"/>
    <w:rsid w:val="00541ECF"/>
    <w:rsid w:val="0054215F"/>
    <w:rsid w:val="005424D1"/>
    <w:rsid w:val="005424EC"/>
    <w:rsid w:val="00542721"/>
    <w:rsid w:val="0054279C"/>
    <w:rsid w:val="00542809"/>
    <w:rsid w:val="00542A58"/>
    <w:rsid w:val="00542B10"/>
    <w:rsid w:val="00543316"/>
    <w:rsid w:val="00543494"/>
    <w:rsid w:val="00543582"/>
    <w:rsid w:val="005435C9"/>
    <w:rsid w:val="005437F2"/>
    <w:rsid w:val="00543868"/>
    <w:rsid w:val="005441F3"/>
    <w:rsid w:val="00544215"/>
    <w:rsid w:val="00544216"/>
    <w:rsid w:val="0054434D"/>
    <w:rsid w:val="005444BA"/>
    <w:rsid w:val="005444D2"/>
    <w:rsid w:val="005445AE"/>
    <w:rsid w:val="00544CB0"/>
    <w:rsid w:val="00544EB2"/>
    <w:rsid w:val="00545270"/>
    <w:rsid w:val="00545338"/>
    <w:rsid w:val="005453BC"/>
    <w:rsid w:val="00545430"/>
    <w:rsid w:val="005457D2"/>
    <w:rsid w:val="005458C4"/>
    <w:rsid w:val="005459B2"/>
    <w:rsid w:val="00545AA1"/>
    <w:rsid w:val="00545D53"/>
    <w:rsid w:val="00545F37"/>
    <w:rsid w:val="00545FCC"/>
    <w:rsid w:val="005460B0"/>
    <w:rsid w:val="005460EE"/>
    <w:rsid w:val="005465BB"/>
    <w:rsid w:val="00546901"/>
    <w:rsid w:val="00546A6C"/>
    <w:rsid w:val="00546CE0"/>
    <w:rsid w:val="00546D76"/>
    <w:rsid w:val="00546E28"/>
    <w:rsid w:val="00546F3A"/>
    <w:rsid w:val="005472E9"/>
    <w:rsid w:val="00547391"/>
    <w:rsid w:val="00547421"/>
    <w:rsid w:val="005474C8"/>
    <w:rsid w:val="005475B2"/>
    <w:rsid w:val="005477B9"/>
    <w:rsid w:val="00547B5C"/>
    <w:rsid w:val="00547F6C"/>
    <w:rsid w:val="00550028"/>
    <w:rsid w:val="005500B0"/>
    <w:rsid w:val="0055017F"/>
    <w:rsid w:val="0055021A"/>
    <w:rsid w:val="00550244"/>
    <w:rsid w:val="00550267"/>
    <w:rsid w:val="0055070E"/>
    <w:rsid w:val="00550728"/>
    <w:rsid w:val="00550767"/>
    <w:rsid w:val="005507B4"/>
    <w:rsid w:val="0055080A"/>
    <w:rsid w:val="005509B5"/>
    <w:rsid w:val="00550AC1"/>
    <w:rsid w:val="00550B85"/>
    <w:rsid w:val="00550C9A"/>
    <w:rsid w:val="00550F9A"/>
    <w:rsid w:val="00551164"/>
    <w:rsid w:val="00551170"/>
    <w:rsid w:val="0055136F"/>
    <w:rsid w:val="00551376"/>
    <w:rsid w:val="00551572"/>
    <w:rsid w:val="005516E0"/>
    <w:rsid w:val="005519DA"/>
    <w:rsid w:val="00551C93"/>
    <w:rsid w:val="00551CF3"/>
    <w:rsid w:val="00551EF1"/>
    <w:rsid w:val="005524B4"/>
    <w:rsid w:val="00552514"/>
    <w:rsid w:val="005525BF"/>
    <w:rsid w:val="005528C4"/>
    <w:rsid w:val="005528C9"/>
    <w:rsid w:val="005528EF"/>
    <w:rsid w:val="00552965"/>
    <w:rsid w:val="00552AAE"/>
    <w:rsid w:val="00552B18"/>
    <w:rsid w:val="00552CA5"/>
    <w:rsid w:val="00552D9A"/>
    <w:rsid w:val="00552EFF"/>
    <w:rsid w:val="00552F6E"/>
    <w:rsid w:val="00552F92"/>
    <w:rsid w:val="00552FE3"/>
    <w:rsid w:val="00553373"/>
    <w:rsid w:val="005536FA"/>
    <w:rsid w:val="0055381B"/>
    <w:rsid w:val="0055388F"/>
    <w:rsid w:val="00553B7A"/>
    <w:rsid w:val="00553C3F"/>
    <w:rsid w:val="00553D6B"/>
    <w:rsid w:val="00553DB7"/>
    <w:rsid w:val="0055425A"/>
    <w:rsid w:val="00554579"/>
    <w:rsid w:val="005545F2"/>
    <w:rsid w:val="0055465F"/>
    <w:rsid w:val="005546CE"/>
    <w:rsid w:val="00554723"/>
    <w:rsid w:val="00554768"/>
    <w:rsid w:val="00554939"/>
    <w:rsid w:val="00554BAF"/>
    <w:rsid w:val="00554E6B"/>
    <w:rsid w:val="00554FB3"/>
    <w:rsid w:val="005556B7"/>
    <w:rsid w:val="00555767"/>
    <w:rsid w:val="005557E2"/>
    <w:rsid w:val="005558CC"/>
    <w:rsid w:val="00555A29"/>
    <w:rsid w:val="00555AE1"/>
    <w:rsid w:val="00555B73"/>
    <w:rsid w:val="00555E25"/>
    <w:rsid w:val="0055620E"/>
    <w:rsid w:val="005567C2"/>
    <w:rsid w:val="005567C6"/>
    <w:rsid w:val="005569A1"/>
    <w:rsid w:val="005569AE"/>
    <w:rsid w:val="00556BC7"/>
    <w:rsid w:val="00556C9D"/>
    <w:rsid w:val="00556D27"/>
    <w:rsid w:val="00556DD8"/>
    <w:rsid w:val="00556E0F"/>
    <w:rsid w:val="00556E12"/>
    <w:rsid w:val="0055720C"/>
    <w:rsid w:val="005572ED"/>
    <w:rsid w:val="00557301"/>
    <w:rsid w:val="00557A7D"/>
    <w:rsid w:val="00557C8D"/>
    <w:rsid w:val="00557E1F"/>
    <w:rsid w:val="00557FFC"/>
    <w:rsid w:val="00560031"/>
    <w:rsid w:val="00560073"/>
    <w:rsid w:val="005600F8"/>
    <w:rsid w:val="00560402"/>
    <w:rsid w:val="005604A1"/>
    <w:rsid w:val="005608F0"/>
    <w:rsid w:val="0056099F"/>
    <w:rsid w:val="005609DA"/>
    <w:rsid w:val="00560D2A"/>
    <w:rsid w:val="00560DA5"/>
    <w:rsid w:val="00560E3F"/>
    <w:rsid w:val="00560E90"/>
    <w:rsid w:val="00561046"/>
    <w:rsid w:val="005611C6"/>
    <w:rsid w:val="00561274"/>
    <w:rsid w:val="005614CD"/>
    <w:rsid w:val="0056172D"/>
    <w:rsid w:val="00561737"/>
    <w:rsid w:val="00561DD0"/>
    <w:rsid w:val="00561FA2"/>
    <w:rsid w:val="00562239"/>
    <w:rsid w:val="0056236A"/>
    <w:rsid w:val="00562466"/>
    <w:rsid w:val="00562738"/>
    <w:rsid w:val="00562905"/>
    <w:rsid w:val="0056298E"/>
    <w:rsid w:val="00562BB1"/>
    <w:rsid w:val="00562BD2"/>
    <w:rsid w:val="00562EDD"/>
    <w:rsid w:val="00563236"/>
    <w:rsid w:val="00563423"/>
    <w:rsid w:val="005635C4"/>
    <w:rsid w:val="0056367C"/>
    <w:rsid w:val="00563D0C"/>
    <w:rsid w:val="00563E0C"/>
    <w:rsid w:val="00564136"/>
    <w:rsid w:val="005645D1"/>
    <w:rsid w:val="0056464F"/>
    <w:rsid w:val="00564716"/>
    <w:rsid w:val="00564829"/>
    <w:rsid w:val="0056492C"/>
    <w:rsid w:val="005652A4"/>
    <w:rsid w:val="00565415"/>
    <w:rsid w:val="00565454"/>
    <w:rsid w:val="0056550E"/>
    <w:rsid w:val="00565517"/>
    <w:rsid w:val="0056560B"/>
    <w:rsid w:val="00565804"/>
    <w:rsid w:val="005659CF"/>
    <w:rsid w:val="00565A25"/>
    <w:rsid w:val="00565C9A"/>
    <w:rsid w:val="00565F97"/>
    <w:rsid w:val="0056604D"/>
    <w:rsid w:val="005661A9"/>
    <w:rsid w:val="005662A7"/>
    <w:rsid w:val="005664D0"/>
    <w:rsid w:val="0056674D"/>
    <w:rsid w:val="005668DA"/>
    <w:rsid w:val="00566C31"/>
    <w:rsid w:val="00566EE2"/>
    <w:rsid w:val="00566EFB"/>
    <w:rsid w:val="00567099"/>
    <w:rsid w:val="00567181"/>
    <w:rsid w:val="005672E1"/>
    <w:rsid w:val="005673CD"/>
    <w:rsid w:val="00567546"/>
    <w:rsid w:val="005675EF"/>
    <w:rsid w:val="00567754"/>
    <w:rsid w:val="00567940"/>
    <w:rsid w:val="005679A3"/>
    <w:rsid w:val="00570161"/>
    <w:rsid w:val="005701EA"/>
    <w:rsid w:val="0057030B"/>
    <w:rsid w:val="0057049B"/>
    <w:rsid w:val="00570768"/>
    <w:rsid w:val="005707EB"/>
    <w:rsid w:val="00570AC8"/>
    <w:rsid w:val="00570D7A"/>
    <w:rsid w:val="00570E75"/>
    <w:rsid w:val="00570E92"/>
    <w:rsid w:val="00570FFE"/>
    <w:rsid w:val="0057100A"/>
    <w:rsid w:val="00571536"/>
    <w:rsid w:val="00571541"/>
    <w:rsid w:val="00571579"/>
    <w:rsid w:val="0057160D"/>
    <w:rsid w:val="00571849"/>
    <w:rsid w:val="005718FB"/>
    <w:rsid w:val="0057192B"/>
    <w:rsid w:val="00571D8D"/>
    <w:rsid w:val="00571E4A"/>
    <w:rsid w:val="00571F12"/>
    <w:rsid w:val="00571F2B"/>
    <w:rsid w:val="00571F3A"/>
    <w:rsid w:val="00572062"/>
    <w:rsid w:val="00572128"/>
    <w:rsid w:val="005721E5"/>
    <w:rsid w:val="0057229C"/>
    <w:rsid w:val="005722AC"/>
    <w:rsid w:val="005723A2"/>
    <w:rsid w:val="00573042"/>
    <w:rsid w:val="0057319B"/>
    <w:rsid w:val="00573408"/>
    <w:rsid w:val="00573668"/>
    <w:rsid w:val="005737F0"/>
    <w:rsid w:val="00573AC1"/>
    <w:rsid w:val="00573C85"/>
    <w:rsid w:val="00573E1E"/>
    <w:rsid w:val="00573E93"/>
    <w:rsid w:val="00573ED0"/>
    <w:rsid w:val="00573FDC"/>
    <w:rsid w:val="0057409C"/>
    <w:rsid w:val="00574157"/>
    <w:rsid w:val="005742BC"/>
    <w:rsid w:val="005742C8"/>
    <w:rsid w:val="0057469D"/>
    <w:rsid w:val="005746FD"/>
    <w:rsid w:val="0057496E"/>
    <w:rsid w:val="00574971"/>
    <w:rsid w:val="00574E83"/>
    <w:rsid w:val="0057513C"/>
    <w:rsid w:val="0057546B"/>
    <w:rsid w:val="0057565F"/>
    <w:rsid w:val="00575ED3"/>
    <w:rsid w:val="005760A8"/>
    <w:rsid w:val="005760EE"/>
    <w:rsid w:val="005761F6"/>
    <w:rsid w:val="00576399"/>
    <w:rsid w:val="005763A5"/>
    <w:rsid w:val="005764BA"/>
    <w:rsid w:val="0057660C"/>
    <w:rsid w:val="005766C8"/>
    <w:rsid w:val="005768E5"/>
    <w:rsid w:val="00576B9D"/>
    <w:rsid w:val="00576C42"/>
    <w:rsid w:val="00576DFD"/>
    <w:rsid w:val="00576E22"/>
    <w:rsid w:val="00576E77"/>
    <w:rsid w:val="00576E9F"/>
    <w:rsid w:val="00576F74"/>
    <w:rsid w:val="005773B1"/>
    <w:rsid w:val="0057760C"/>
    <w:rsid w:val="00577700"/>
    <w:rsid w:val="00577768"/>
    <w:rsid w:val="00577C21"/>
    <w:rsid w:val="00577E37"/>
    <w:rsid w:val="00577E3D"/>
    <w:rsid w:val="00580021"/>
    <w:rsid w:val="0058019B"/>
    <w:rsid w:val="0058027D"/>
    <w:rsid w:val="005802F7"/>
    <w:rsid w:val="005804DA"/>
    <w:rsid w:val="005806A1"/>
    <w:rsid w:val="005809B6"/>
    <w:rsid w:val="00580A28"/>
    <w:rsid w:val="00580B72"/>
    <w:rsid w:val="00580D24"/>
    <w:rsid w:val="00580D45"/>
    <w:rsid w:val="00580DF2"/>
    <w:rsid w:val="005811F7"/>
    <w:rsid w:val="005812CE"/>
    <w:rsid w:val="005813C9"/>
    <w:rsid w:val="0058147A"/>
    <w:rsid w:val="00581584"/>
    <w:rsid w:val="005816EA"/>
    <w:rsid w:val="005817C9"/>
    <w:rsid w:val="00581970"/>
    <w:rsid w:val="00581A26"/>
    <w:rsid w:val="00581B09"/>
    <w:rsid w:val="00581B1C"/>
    <w:rsid w:val="00581BA9"/>
    <w:rsid w:val="00581C03"/>
    <w:rsid w:val="00581ED3"/>
    <w:rsid w:val="00581F34"/>
    <w:rsid w:val="00581F53"/>
    <w:rsid w:val="00581F74"/>
    <w:rsid w:val="00582121"/>
    <w:rsid w:val="0058237F"/>
    <w:rsid w:val="0058297B"/>
    <w:rsid w:val="00582B18"/>
    <w:rsid w:val="00582B7F"/>
    <w:rsid w:val="00582BEF"/>
    <w:rsid w:val="00582EBB"/>
    <w:rsid w:val="00582F93"/>
    <w:rsid w:val="00583090"/>
    <w:rsid w:val="005830BE"/>
    <w:rsid w:val="00583266"/>
    <w:rsid w:val="005834D6"/>
    <w:rsid w:val="00583587"/>
    <w:rsid w:val="005835D8"/>
    <w:rsid w:val="00583829"/>
    <w:rsid w:val="00583983"/>
    <w:rsid w:val="00583B91"/>
    <w:rsid w:val="00583F16"/>
    <w:rsid w:val="005844E7"/>
    <w:rsid w:val="00584595"/>
    <w:rsid w:val="00584630"/>
    <w:rsid w:val="005848C2"/>
    <w:rsid w:val="00584B95"/>
    <w:rsid w:val="00584BF5"/>
    <w:rsid w:val="00585196"/>
    <w:rsid w:val="0058546F"/>
    <w:rsid w:val="00585635"/>
    <w:rsid w:val="00585677"/>
    <w:rsid w:val="0058568C"/>
    <w:rsid w:val="005857A1"/>
    <w:rsid w:val="00585A9E"/>
    <w:rsid w:val="00585C0E"/>
    <w:rsid w:val="00585CC2"/>
    <w:rsid w:val="00585D26"/>
    <w:rsid w:val="00585EE6"/>
    <w:rsid w:val="00586122"/>
    <w:rsid w:val="005863A5"/>
    <w:rsid w:val="00586563"/>
    <w:rsid w:val="005868BD"/>
    <w:rsid w:val="005868FC"/>
    <w:rsid w:val="0058695A"/>
    <w:rsid w:val="00586B12"/>
    <w:rsid w:val="00587107"/>
    <w:rsid w:val="0058748C"/>
    <w:rsid w:val="00587705"/>
    <w:rsid w:val="005877F8"/>
    <w:rsid w:val="005879CA"/>
    <w:rsid w:val="00587AA1"/>
    <w:rsid w:val="00587E97"/>
    <w:rsid w:val="0059003C"/>
    <w:rsid w:val="0059053F"/>
    <w:rsid w:val="00590735"/>
    <w:rsid w:val="005908AE"/>
    <w:rsid w:val="00590B19"/>
    <w:rsid w:val="00590B52"/>
    <w:rsid w:val="00590C21"/>
    <w:rsid w:val="00590C6B"/>
    <w:rsid w:val="00590EC5"/>
    <w:rsid w:val="00590F58"/>
    <w:rsid w:val="00590F5B"/>
    <w:rsid w:val="005910EC"/>
    <w:rsid w:val="005911BD"/>
    <w:rsid w:val="005911FB"/>
    <w:rsid w:val="00591232"/>
    <w:rsid w:val="00591305"/>
    <w:rsid w:val="00591359"/>
    <w:rsid w:val="00591538"/>
    <w:rsid w:val="005915FE"/>
    <w:rsid w:val="0059162E"/>
    <w:rsid w:val="0059166F"/>
    <w:rsid w:val="00591800"/>
    <w:rsid w:val="005919E7"/>
    <w:rsid w:val="00591A0E"/>
    <w:rsid w:val="00591C3A"/>
    <w:rsid w:val="00591CA3"/>
    <w:rsid w:val="00591E6A"/>
    <w:rsid w:val="00592062"/>
    <w:rsid w:val="0059215C"/>
    <w:rsid w:val="00592314"/>
    <w:rsid w:val="005928B7"/>
    <w:rsid w:val="0059296E"/>
    <w:rsid w:val="00592A29"/>
    <w:rsid w:val="00592ABF"/>
    <w:rsid w:val="00592B8C"/>
    <w:rsid w:val="00592D8F"/>
    <w:rsid w:val="00592DFC"/>
    <w:rsid w:val="0059313C"/>
    <w:rsid w:val="00593203"/>
    <w:rsid w:val="005934EF"/>
    <w:rsid w:val="00593557"/>
    <w:rsid w:val="005935CD"/>
    <w:rsid w:val="005936B0"/>
    <w:rsid w:val="0059399E"/>
    <w:rsid w:val="005939B9"/>
    <w:rsid w:val="00593A0E"/>
    <w:rsid w:val="00593D14"/>
    <w:rsid w:val="00593FC1"/>
    <w:rsid w:val="00594052"/>
    <w:rsid w:val="00594506"/>
    <w:rsid w:val="0059475C"/>
    <w:rsid w:val="005948D1"/>
    <w:rsid w:val="00594991"/>
    <w:rsid w:val="00594A1E"/>
    <w:rsid w:val="00594FD5"/>
    <w:rsid w:val="005952E4"/>
    <w:rsid w:val="00595306"/>
    <w:rsid w:val="005956F3"/>
    <w:rsid w:val="005957A3"/>
    <w:rsid w:val="00595810"/>
    <w:rsid w:val="0059592C"/>
    <w:rsid w:val="00595A8C"/>
    <w:rsid w:val="00595D3E"/>
    <w:rsid w:val="00595D4B"/>
    <w:rsid w:val="00595D4C"/>
    <w:rsid w:val="00595D77"/>
    <w:rsid w:val="00595EB0"/>
    <w:rsid w:val="00595F3B"/>
    <w:rsid w:val="00596238"/>
    <w:rsid w:val="0059624A"/>
    <w:rsid w:val="0059632C"/>
    <w:rsid w:val="005963D4"/>
    <w:rsid w:val="00596851"/>
    <w:rsid w:val="005969DC"/>
    <w:rsid w:val="005969E5"/>
    <w:rsid w:val="00596C72"/>
    <w:rsid w:val="00596CB3"/>
    <w:rsid w:val="00596E0B"/>
    <w:rsid w:val="00596E4B"/>
    <w:rsid w:val="0059705C"/>
    <w:rsid w:val="00597376"/>
    <w:rsid w:val="005974B2"/>
    <w:rsid w:val="0059753D"/>
    <w:rsid w:val="0059772D"/>
    <w:rsid w:val="00597B39"/>
    <w:rsid w:val="00597B50"/>
    <w:rsid w:val="00597DB5"/>
    <w:rsid w:val="00597E2D"/>
    <w:rsid w:val="00597ECB"/>
    <w:rsid w:val="00597F96"/>
    <w:rsid w:val="005A00E2"/>
    <w:rsid w:val="005A0109"/>
    <w:rsid w:val="005A02FB"/>
    <w:rsid w:val="005A0302"/>
    <w:rsid w:val="005A096F"/>
    <w:rsid w:val="005A0973"/>
    <w:rsid w:val="005A0AFC"/>
    <w:rsid w:val="005A0B90"/>
    <w:rsid w:val="005A0C73"/>
    <w:rsid w:val="005A0CE7"/>
    <w:rsid w:val="005A0E7A"/>
    <w:rsid w:val="005A0E8B"/>
    <w:rsid w:val="005A0FA3"/>
    <w:rsid w:val="005A0FB4"/>
    <w:rsid w:val="005A1117"/>
    <w:rsid w:val="005A1429"/>
    <w:rsid w:val="005A15CD"/>
    <w:rsid w:val="005A1D6B"/>
    <w:rsid w:val="005A1EDB"/>
    <w:rsid w:val="005A2022"/>
    <w:rsid w:val="005A20F4"/>
    <w:rsid w:val="005A2290"/>
    <w:rsid w:val="005A2375"/>
    <w:rsid w:val="005A2392"/>
    <w:rsid w:val="005A259F"/>
    <w:rsid w:val="005A25E2"/>
    <w:rsid w:val="005A29FC"/>
    <w:rsid w:val="005A2B84"/>
    <w:rsid w:val="005A2B90"/>
    <w:rsid w:val="005A2D5C"/>
    <w:rsid w:val="005A331C"/>
    <w:rsid w:val="005A3437"/>
    <w:rsid w:val="005A345E"/>
    <w:rsid w:val="005A3832"/>
    <w:rsid w:val="005A3AB4"/>
    <w:rsid w:val="005A3D55"/>
    <w:rsid w:val="005A46DA"/>
    <w:rsid w:val="005A4853"/>
    <w:rsid w:val="005A4AC8"/>
    <w:rsid w:val="005A4B7E"/>
    <w:rsid w:val="005A4D20"/>
    <w:rsid w:val="005A4D25"/>
    <w:rsid w:val="005A4F1D"/>
    <w:rsid w:val="005A508E"/>
    <w:rsid w:val="005A526D"/>
    <w:rsid w:val="005A56F0"/>
    <w:rsid w:val="005A5707"/>
    <w:rsid w:val="005A571C"/>
    <w:rsid w:val="005A5743"/>
    <w:rsid w:val="005A5BFC"/>
    <w:rsid w:val="005A5D82"/>
    <w:rsid w:val="005A5F31"/>
    <w:rsid w:val="005A606F"/>
    <w:rsid w:val="005A633C"/>
    <w:rsid w:val="005A6389"/>
    <w:rsid w:val="005A63BD"/>
    <w:rsid w:val="005A64E9"/>
    <w:rsid w:val="005A6B4F"/>
    <w:rsid w:val="005A6C34"/>
    <w:rsid w:val="005A6CF0"/>
    <w:rsid w:val="005A6D94"/>
    <w:rsid w:val="005A6D9D"/>
    <w:rsid w:val="005A6E21"/>
    <w:rsid w:val="005A6F5F"/>
    <w:rsid w:val="005A73E6"/>
    <w:rsid w:val="005A7518"/>
    <w:rsid w:val="005A7700"/>
    <w:rsid w:val="005A771F"/>
    <w:rsid w:val="005A7814"/>
    <w:rsid w:val="005A795E"/>
    <w:rsid w:val="005A7A99"/>
    <w:rsid w:val="005A7FDB"/>
    <w:rsid w:val="005B01FB"/>
    <w:rsid w:val="005B0549"/>
    <w:rsid w:val="005B058E"/>
    <w:rsid w:val="005B0809"/>
    <w:rsid w:val="005B0911"/>
    <w:rsid w:val="005B0939"/>
    <w:rsid w:val="005B0943"/>
    <w:rsid w:val="005B0AA2"/>
    <w:rsid w:val="005B0BC7"/>
    <w:rsid w:val="005B0C41"/>
    <w:rsid w:val="005B0D7C"/>
    <w:rsid w:val="005B0E43"/>
    <w:rsid w:val="005B100E"/>
    <w:rsid w:val="005B115B"/>
    <w:rsid w:val="005B126F"/>
    <w:rsid w:val="005B15A9"/>
    <w:rsid w:val="005B15F9"/>
    <w:rsid w:val="005B170A"/>
    <w:rsid w:val="005B177A"/>
    <w:rsid w:val="005B187D"/>
    <w:rsid w:val="005B18A6"/>
    <w:rsid w:val="005B1A38"/>
    <w:rsid w:val="005B1A70"/>
    <w:rsid w:val="005B1E0E"/>
    <w:rsid w:val="005B1EF8"/>
    <w:rsid w:val="005B1F70"/>
    <w:rsid w:val="005B226D"/>
    <w:rsid w:val="005B235F"/>
    <w:rsid w:val="005B23AF"/>
    <w:rsid w:val="005B25D5"/>
    <w:rsid w:val="005B26BD"/>
    <w:rsid w:val="005B2737"/>
    <w:rsid w:val="005B27B9"/>
    <w:rsid w:val="005B2869"/>
    <w:rsid w:val="005B2892"/>
    <w:rsid w:val="005B2FBB"/>
    <w:rsid w:val="005B3127"/>
    <w:rsid w:val="005B3167"/>
    <w:rsid w:val="005B3275"/>
    <w:rsid w:val="005B32FB"/>
    <w:rsid w:val="005B3320"/>
    <w:rsid w:val="005B335A"/>
    <w:rsid w:val="005B3412"/>
    <w:rsid w:val="005B35AF"/>
    <w:rsid w:val="005B3755"/>
    <w:rsid w:val="005B3C7C"/>
    <w:rsid w:val="005B3CE9"/>
    <w:rsid w:val="005B4016"/>
    <w:rsid w:val="005B41B2"/>
    <w:rsid w:val="005B4379"/>
    <w:rsid w:val="005B47B6"/>
    <w:rsid w:val="005B47F5"/>
    <w:rsid w:val="005B495F"/>
    <w:rsid w:val="005B4A76"/>
    <w:rsid w:val="005B4B83"/>
    <w:rsid w:val="005B4BC2"/>
    <w:rsid w:val="005B4F07"/>
    <w:rsid w:val="005B50F5"/>
    <w:rsid w:val="005B52C7"/>
    <w:rsid w:val="005B568B"/>
    <w:rsid w:val="005B5C5B"/>
    <w:rsid w:val="005B5D13"/>
    <w:rsid w:val="005B632E"/>
    <w:rsid w:val="005B652A"/>
    <w:rsid w:val="005B669D"/>
    <w:rsid w:val="005B6785"/>
    <w:rsid w:val="005B68B4"/>
    <w:rsid w:val="005B69C5"/>
    <w:rsid w:val="005B7258"/>
    <w:rsid w:val="005B7543"/>
    <w:rsid w:val="005B7821"/>
    <w:rsid w:val="005B7899"/>
    <w:rsid w:val="005B790F"/>
    <w:rsid w:val="005B7ACB"/>
    <w:rsid w:val="005B7C51"/>
    <w:rsid w:val="005B7CBB"/>
    <w:rsid w:val="005B7D26"/>
    <w:rsid w:val="005B7D8D"/>
    <w:rsid w:val="005C019D"/>
    <w:rsid w:val="005C038B"/>
    <w:rsid w:val="005C03D3"/>
    <w:rsid w:val="005C0440"/>
    <w:rsid w:val="005C0605"/>
    <w:rsid w:val="005C0662"/>
    <w:rsid w:val="005C08FA"/>
    <w:rsid w:val="005C0927"/>
    <w:rsid w:val="005C0C27"/>
    <w:rsid w:val="005C0C70"/>
    <w:rsid w:val="005C0E57"/>
    <w:rsid w:val="005C0EBB"/>
    <w:rsid w:val="005C0F91"/>
    <w:rsid w:val="005C108F"/>
    <w:rsid w:val="005C110A"/>
    <w:rsid w:val="005C11F2"/>
    <w:rsid w:val="005C153F"/>
    <w:rsid w:val="005C1565"/>
    <w:rsid w:val="005C16EF"/>
    <w:rsid w:val="005C1825"/>
    <w:rsid w:val="005C18C7"/>
    <w:rsid w:val="005C1CCF"/>
    <w:rsid w:val="005C1CD1"/>
    <w:rsid w:val="005C1D65"/>
    <w:rsid w:val="005C1DE6"/>
    <w:rsid w:val="005C1E46"/>
    <w:rsid w:val="005C25A8"/>
    <w:rsid w:val="005C273B"/>
    <w:rsid w:val="005C2A5A"/>
    <w:rsid w:val="005C2C9D"/>
    <w:rsid w:val="005C2ED9"/>
    <w:rsid w:val="005C2F82"/>
    <w:rsid w:val="005C30C6"/>
    <w:rsid w:val="005C3258"/>
    <w:rsid w:val="005C3303"/>
    <w:rsid w:val="005C37D8"/>
    <w:rsid w:val="005C3949"/>
    <w:rsid w:val="005C3AF1"/>
    <w:rsid w:val="005C3E90"/>
    <w:rsid w:val="005C3F17"/>
    <w:rsid w:val="005C3F7A"/>
    <w:rsid w:val="005C3F9D"/>
    <w:rsid w:val="005C3FB2"/>
    <w:rsid w:val="005C44FE"/>
    <w:rsid w:val="005C4894"/>
    <w:rsid w:val="005C489D"/>
    <w:rsid w:val="005C48C7"/>
    <w:rsid w:val="005C490C"/>
    <w:rsid w:val="005C4D6F"/>
    <w:rsid w:val="005C4DC9"/>
    <w:rsid w:val="005C4EB5"/>
    <w:rsid w:val="005C5286"/>
    <w:rsid w:val="005C54CE"/>
    <w:rsid w:val="005C5775"/>
    <w:rsid w:val="005C590C"/>
    <w:rsid w:val="005C592C"/>
    <w:rsid w:val="005C5B24"/>
    <w:rsid w:val="005C5C6A"/>
    <w:rsid w:val="005C5F5D"/>
    <w:rsid w:val="005C6067"/>
    <w:rsid w:val="005C60A3"/>
    <w:rsid w:val="005C618A"/>
    <w:rsid w:val="005C62E5"/>
    <w:rsid w:val="005C6395"/>
    <w:rsid w:val="005C639E"/>
    <w:rsid w:val="005C6621"/>
    <w:rsid w:val="005C67B1"/>
    <w:rsid w:val="005C69AB"/>
    <w:rsid w:val="005C6AD0"/>
    <w:rsid w:val="005C6BFA"/>
    <w:rsid w:val="005C6C36"/>
    <w:rsid w:val="005C754D"/>
    <w:rsid w:val="005C7645"/>
    <w:rsid w:val="005C7709"/>
    <w:rsid w:val="005C788D"/>
    <w:rsid w:val="005C7891"/>
    <w:rsid w:val="005C797B"/>
    <w:rsid w:val="005C7CC3"/>
    <w:rsid w:val="005C7D75"/>
    <w:rsid w:val="005C7EAB"/>
    <w:rsid w:val="005C7EDC"/>
    <w:rsid w:val="005C7EE0"/>
    <w:rsid w:val="005D023B"/>
    <w:rsid w:val="005D02BA"/>
    <w:rsid w:val="005D0409"/>
    <w:rsid w:val="005D0577"/>
    <w:rsid w:val="005D06A9"/>
    <w:rsid w:val="005D070F"/>
    <w:rsid w:val="005D0898"/>
    <w:rsid w:val="005D0A39"/>
    <w:rsid w:val="005D0BF3"/>
    <w:rsid w:val="005D0CCC"/>
    <w:rsid w:val="005D0E23"/>
    <w:rsid w:val="005D0F64"/>
    <w:rsid w:val="005D10DA"/>
    <w:rsid w:val="005D12E6"/>
    <w:rsid w:val="005D149A"/>
    <w:rsid w:val="005D15EF"/>
    <w:rsid w:val="005D1898"/>
    <w:rsid w:val="005D1993"/>
    <w:rsid w:val="005D1B06"/>
    <w:rsid w:val="005D1D21"/>
    <w:rsid w:val="005D1D8C"/>
    <w:rsid w:val="005D22D2"/>
    <w:rsid w:val="005D23EB"/>
    <w:rsid w:val="005D255E"/>
    <w:rsid w:val="005D261B"/>
    <w:rsid w:val="005D277E"/>
    <w:rsid w:val="005D289A"/>
    <w:rsid w:val="005D2A8B"/>
    <w:rsid w:val="005D2AC0"/>
    <w:rsid w:val="005D2EA9"/>
    <w:rsid w:val="005D2F53"/>
    <w:rsid w:val="005D2FFC"/>
    <w:rsid w:val="005D317D"/>
    <w:rsid w:val="005D319B"/>
    <w:rsid w:val="005D38A9"/>
    <w:rsid w:val="005D390E"/>
    <w:rsid w:val="005D39E0"/>
    <w:rsid w:val="005D3E0F"/>
    <w:rsid w:val="005D3FB1"/>
    <w:rsid w:val="005D4067"/>
    <w:rsid w:val="005D40AB"/>
    <w:rsid w:val="005D4113"/>
    <w:rsid w:val="005D42B7"/>
    <w:rsid w:val="005D43EE"/>
    <w:rsid w:val="005D4612"/>
    <w:rsid w:val="005D4829"/>
    <w:rsid w:val="005D490F"/>
    <w:rsid w:val="005D495A"/>
    <w:rsid w:val="005D4A29"/>
    <w:rsid w:val="005D4A35"/>
    <w:rsid w:val="005D4F9A"/>
    <w:rsid w:val="005D50DA"/>
    <w:rsid w:val="005D5131"/>
    <w:rsid w:val="005D51AD"/>
    <w:rsid w:val="005D54E2"/>
    <w:rsid w:val="005D56EB"/>
    <w:rsid w:val="005D57A0"/>
    <w:rsid w:val="005D5A1E"/>
    <w:rsid w:val="005D5B25"/>
    <w:rsid w:val="005D5D2A"/>
    <w:rsid w:val="005D5F7F"/>
    <w:rsid w:val="005D623F"/>
    <w:rsid w:val="005D659E"/>
    <w:rsid w:val="005D6936"/>
    <w:rsid w:val="005D6AAE"/>
    <w:rsid w:val="005D6B59"/>
    <w:rsid w:val="005D6B73"/>
    <w:rsid w:val="005D6E88"/>
    <w:rsid w:val="005D6F90"/>
    <w:rsid w:val="005D7001"/>
    <w:rsid w:val="005D7122"/>
    <w:rsid w:val="005D71F1"/>
    <w:rsid w:val="005D7469"/>
    <w:rsid w:val="005D7676"/>
    <w:rsid w:val="005D7938"/>
    <w:rsid w:val="005D7CCF"/>
    <w:rsid w:val="005D7DFB"/>
    <w:rsid w:val="005D7E07"/>
    <w:rsid w:val="005D7E44"/>
    <w:rsid w:val="005D7FBA"/>
    <w:rsid w:val="005E0239"/>
    <w:rsid w:val="005E0518"/>
    <w:rsid w:val="005E0586"/>
    <w:rsid w:val="005E0ACF"/>
    <w:rsid w:val="005E0C58"/>
    <w:rsid w:val="005E0D8E"/>
    <w:rsid w:val="005E0F49"/>
    <w:rsid w:val="005E10B3"/>
    <w:rsid w:val="005E1274"/>
    <w:rsid w:val="005E17E2"/>
    <w:rsid w:val="005E1862"/>
    <w:rsid w:val="005E1883"/>
    <w:rsid w:val="005E1A6F"/>
    <w:rsid w:val="005E1A82"/>
    <w:rsid w:val="005E1BF1"/>
    <w:rsid w:val="005E1D0D"/>
    <w:rsid w:val="005E1F6B"/>
    <w:rsid w:val="005E1FFE"/>
    <w:rsid w:val="005E210C"/>
    <w:rsid w:val="005E222D"/>
    <w:rsid w:val="005E25EA"/>
    <w:rsid w:val="005E2643"/>
    <w:rsid w:val="005E278C"/>
    <w:rsid w:val="005E2827"/>
    <w:rsid w:val="005E2BA9"/>
    <w:rsid w:val="005E2CD5"/>
    <w:rsid w:val="005E2DE5"/>
    <w:rsid w:val="005E31C0"/>
    <w:rsid w:val="005E31C5"/>
    <w:rsid w:val="005E3337"/>
    <w:rsid w:val="005E3392"/>
    <w:rsid w:val="005E3616"/>
    <w:rsid w:val="005E3672"/>
    <w:rsid w:val="005E3787"/>
    <w:rsid w:val="005E388D"/>
    <w:rsid w:val="005E3922"/>
    <w:rsid w:val="005E3975"/>
    <w:rsid w:val="005E3A7C"/>
    <w:rsid w:val="005E3BB4"/>
    <w:rsid w:val="005E3E53"/>
    <w:rsid w:val="005E4210"/>
    <w:rsid w:val="005E4412"/>
    <w:rsid w:val="005E4563"/>
    <w:rsid w:val="005E456F"/>
    <w:rsid w:val="005E4983"/>
    <w:rsid w:val="005E4C79"/>
    <w:rsid w:val="005E4DF5"/>
    <w:rsid w:val="005E4E3E"/>
    <w:rsid w:val="005E4EBD"/>
    <w:rsid w:val="005E4EFB"/>
    <w:rsid w:val="005E4F9C"/>
    <w:rsid w:val="005E53D5"/>
    <w:rsid w:val="005E53E4"/>
    <w:rsid w:val="005E5720"/>
    <w:rsid w:val="005E5842"/>
    <w:rsid w:val="005E5895"/>
    <w:rsid w:val="005E58FF"/>
    <w:rsid w:val="005E5E7A"/>
    <w:rsid w:val="005E5EA3"/>
    <w:rsid w:val="005E6356"/>
    <w:rsid w:val="005E6392"/>
    <w:rsid w:val="005E67DE"/>
    <w:rsid w:val="005E68B0"/>
    <w:rsid w:val="005E6B0A"/>
    <w:rsid w:val="005E6EF9"/>
    <w:rsid w:val="005E6FBF"/>
    <w:rsid w:val="005E7222"/>
    <w:rsid w:val="005E7390"/>
    <w:rsid w:val="005E7661"/>
    <w:rsid w:val="005E7907"/>
    <w:rsid w:val="005E7D84"/>
    <w:rsid w:val="005E7E6A"/>
    <w:rsid w:val="005F05C7"/>
    <w:rsid w:val="005F0666"/>
    <w:rsid w:val="005F07D0"/>
    <w:rsid w:val="005F0D50"/>
    <w:rsid w:val="005F0F8B"/>
    <w:rsid w:val="005F10E7"/>
    <w:rsid w:val="005F1145"/>
    <w:rsid w:val="005F14E6"/>
    <w:rsid w:val="005F1A72"/>
    <w:rsid w:val="005F1BC5"/>
    <w:rsid w:val="005F1CDF"/>
    <w:rsid w:val="005F22F4"/>
    <w:rsid w:val="005F2967"/>
    <w:rsid w:val="005F2B5A"/>
    <w:rsid w:val="005F2F87"/>
    <w:rsid w:val="005F32F1"/>
    <w:rsid w:val="005F3677"/>
    <w:rsid w:val="005F3718"/>
    <w:rsid w:val="005F3B65"/>
    <w:rsid w:val="005F3E67"/>
    <w:rsid w:val="005F3F68"/>
    <w:rsid w:val="005F415D"/>
    <w:rsid w:val="005F41C7"/>
    <w:rsid w:val="005F46B5"/>
    <w:rsid w:val="005F46C1"/>
    <w:rsid w:val="005F4704"/>
    <w:rsid w:val="005F48CF"/>
    <w:rsid w:val="005F49D8"/>
    <w:rsid w:val="005F49FD"/>
    <w:rsid w:val="005F4DF0"/>
    <w:rsid w:val="005F4EAD"/>
    <w:rsid w:val="005F5173"/>
    <w:rsid w:val="005F5276"/>
    <w:rsid w:val="005F566C"/>
    <w:rsid w:val="005F569F"/>
    <w:rsid w:val="005F5AE0"/>
    <w:rsid w:val="005F5B6B"/>
    <w:rsid w:val="005F5D81"/>
    <w:rsid w:val="005F5D98"/>
    <w:rsid w:val="005F6084"/>
    <w:rsid w:val="005F6345"/>
    <w:rsid w:val="005F6347"/>
    <w:rsid w:val="005F6982"/>
    <w:rsid w:val="005F6C73"/>
    <w:rsid w:val="005F6CA5"/>
    <w:rsid w:val="005F6D40"/>
    <w:rsid w:val="005F6DB4"/>
    <w:rsid w:val="005F6E06"/>
    <w:rsid w:val="005F6F68"/>
    <w:rsid w:val="005F704C"/>
    <w:rsid w:val="005F70DC"/>
    <w:rsid w:val="005F7141"/>
    <w:rsid w:val="005F714F"/>
    <w:rsid w:val="005F7181"/>
    <w:rsid w:val="005F7252"/>
    <w:rsid w:val="005F72B0"/>
    <w:rsid w:val="005F74A3"/>
    <w:rsid w:val="005F75FA"/>
    <w:rsid w:val="005F768A"/>
    <w:rsid w:val="005F76F1"/>
    <w:rsid w:val="005F7794"/>
    <w:rsid w:val="005F7860"/>
    <w:rsid w:val="005F7882"/>
    <w:rsid w:val="005F78FB"/>
    <w:rsid w:val="005F7C20"/>
    <w:rsid w:val="005F7F36"/>
    <w:rsid w:val="0060004A"/>
    <w:rsid w:val="00600063"/>
    <w:rsid w:val="006000E0"/>
    <w:rsid w:val="0060021C"/>
    <w:rsid w:val="00600268"/>
    <w:rsid w:val="006002C4"/>
    <w:rsid w:val="0060044B"/>
    <w:rsid w:val="006005A5"/>
    <w:rsid w:val="006005E4"/>
    <w:rsid w:val="006006B5"/>
    <w:rsid w:val="006006B6"/>
    <w:rsid w:val="00600729"/>
    <w:rsid w:val="00600947"/>
    <w:rsid w:val="00600BA9"/>
    <w:rsid w:val="00600C10"/>
    <w:rsid w:val="00600DD4"/>
    <w:rsid w:val="00600EA1"/>
    <w:rsid w:val="00600ED1"/>
    <w:rsid w:val="00600FAF"/>
    <w:rsid w:val="0060114A"/>
    <w:rsid w:val="0060114C"/>
    <w:rsid w:val="006012D4"/>
    <w:rsid w:val="0060147C"/>
    <w:rsid w:val="00601514"/>
    <w:rsid w:val="00601544"/>
    <w:rsid w:val="0060176C"/>
    <w:rsid w:val="0060189E"/>
    <w:rsid w:val="006018D4"/>
    <w:rsid w:val="006019A3"/>
    <w:rsid w:val="006019F1"/>
    <w:rsid w:val="00601D22"/>
    <w:rsid w:val="00601F23"/>
    <w:rsid w:val="00601FE3"/>
    <w:rsid w:val="0060294A"/>
    <w:rsid w:val="00602AD7"/>
    <w:rsid w:val="00602C34"/>
    <w:rsid w:val="00602E8C"/>
    <w:rsid w:val="00602FD9"/>
    <w:rsid w:val="006033FC"/>
    <w:rsid w:val="006034EE"/>
    <w:rsid w:val="00603551"/>
    <w:rsid w:val="006036B3"/>
    <w:rsid w:val="006036D8"/>
    <w:rsid w:val="006037FF"/>
    <w:rsid w:val="00603833"/>
    <w:rsid w:val="00603B36"/>
    <w:rsid w:val="00603C54"/>
    <w:rsid w:val="00603D3E"/>
    <w:rsid w:val="00603D72"/>
    <w:rsid w:val="0060421A"/>
    <w:rsid w:val="0060449F"/>
    <w:rsid w:val="00604709"/>
    <w:rsid w:val="0060470A"/>
    <w:rsid w:val="00604841"/>
    <w:rsid w:val="006049BA"/>
    <w:rsid w:val="00604BE9"/>
    <w:rsid w:val="00604C5A"/>
    <w:rsid w:val="00604D74"/>
    <w:rsid w:val="00605059"/>
    <w:rsid w:val="006050D4"/>
    <w:rsid w:val="006055CB"/>
    <w:rsid w:val="006056CE"/>
    <w:rsid w:val="006056F7"/>
    <w:rsid w:val="00605788"/>
    <w:rsid w:val="00605806"/>
    <w:rsid w:val="00605BEA"/>
    <w:rsid w:val="00605ED8"/>
    <w:rsid w:val="006062F8"/>
    <w:rsid w:val="0060632D"/>
    <w:rsid w:val="0060635E"/>
    <w:rsid w:val="0060694D"/>
    <w:rsid w:val="0060695C"/>
    <w:rsid w:val="00606A13"/>
    <w:rsid w:val="00606A9E"/>
    <w:rsid w:val="00606B55"/>
    <w:rsid w:val="00606D85"/>
    <w:rsid w:val="00606EE7"/>
    <w:rsid w:val="00606FAD"/>
    <w:rsid w:val="006070A6"/>
    <w:rsid w:val="00607480"/>
    <w:rsid w:val="00607489"/>
    <w:rsid w:val="006074E5"/>
    <w:rsid w:val="00607668"/>
    <w:rsid w:val="006076EF"/>
    <w:rsid w:val="006077E1"/>
    <w:rsid w:val="006077E2"/>
    <w:rsid w:val="006078CF"/>
    <w:rsid w:val="0060797F"/>
    <w:rsid w:val="00607B16"/>
    <w:rsid w:val="00607DF2"/>
    <w:rsid w:val="00607E5F"/>
    <w:rsid w:val="00607F86"/>
    <w:rsid w:val="00610029"/>
    <w:rsid w:val="00610387"/>
    <w:rsid w:val="00610488"/>
    <w:rsid w:val="0061054F"/>
    <w:rsid w:val="00610680"/>
    <w:rsid w:val="006107E2"/>
    <w:rsid w:val="006108B7"/>
    <w:rsid w:val="00610CED"/>
    <w:rsid w:val="00610DBC"/>
    <w:rsid w:val="00610E7A"/>
    <w:rsid w:val="00610FC0"/>
    <w:rsid w:val="0061112C"/>
    <w:rsid w:val="00611262"/>
    <w:rsid w:val="00611424"/>
    <w:rsid w:val="00611553"/>
    <w:rsid w:val="00611815"/>
    <w:rsid w:val="00611A49"/>
    <w:rsid w:val="00611ABE"/>
    <w:rsid w:val="00611AD9"/>
    <w:rsid w:val="00611B27"/>
    <w:rsid w:val="00611B37"/>
    <w:rsid w:val="00611D36"/>
    <w:rsid w:val="00611D57"/>
    <w:rsid w:val="00612028"/>
    <w:rsid w:val="0061215C"/>
    <w:rsid w:val="006121D9"/>
    <w:rsid w:val="006123BE"/>
    <w:rsid w:val="00612576"/>
    <w:rsid w:val="00612634"/>
    <w:rsid w:val="00612695"/>
    <w:rsid w:val="006129A1"/>
    <w:rsid w:val="00612B79"/>
    <w:rsid w:val="00612CF9"/>
    <w:rsid w:val="00613083"/>
    <w:rsid w:val="00613859"/>
    <w:rsid w:val="00613BCA"/>
    <w:rsid w:val="00613D75"/>
    <w:rsid w:val="00613E26"/>
    <w:rsid w:val="00614681"/>
    <w:rsid w:val="006146BC"/>
    <w:rsid w:val="00614B68"/>
    <w:rsid w:val="00614D98"/>
    <w:rsid w:val="00614E17"/>
    <w:rsid w:val="00614F19"/>
    <w:rsid w:val="00614FB0"/>
    <w:rsid w:val="00615038"/>
    <w:rsid w:val="006151B6"/>
    <w:rsid w:val="00615275"/>
    <w:rsid w:val="00615409"/>
    <w:rsid w:val="0061542E"/>
    <w:rsid w:val="00615B09"/>
    <w:rsid w:val="00615C0C"/>
    <w:rsid w:val="00615F15"/>
    <w:rsid w:val="00615F46"/>
    <w:rsid w:val="00615FED"/>
    <w:rsid w:val="006162A8"/>
    <w:rsid w:val="006162E6"/>
    <w:rsid w:val="006162F5"/>
    <w:rsid w:val="006163CF"/>
    <w:rsid w:val="006164C4"/>
    <w:rsid w:val="00616B0D"/>
    <w:rsid w:val="00616C3A"/>
    <w:rsid w:val="00616D1A"/>
    <w:rsid w:val="0061716D"/>
    <w:rsid w:val="0061736B"/>
    <w:rsid w:val="006174F9"/>
    <w:rsid w:val="006175D8"/>
    <w:rsid w:val="0061794F"/>
    <w:rsid w:val="00617AB6"/>
    <w:rsid w:val="00617D62"/>
    <w:rsid w:val="00617FF0"/>
    <w:rsid w:val="006200E0"/>
    <w:rsid w:val="00620262"/>
    <w:rsid w:val="0062033D"/>
    <w:rsid w:val="006204E0"/>
    <w:rsid w:val="0062051E"/>
    <w:rsid w:val="00620584"/>
    <w:rsid w:val="006205C8"/>
    <w:rsid w:val="00620684"/>
    <w:rsid w:val="00620CA6"/>
    <w:rsid w:val="00621446"/>
    <w:rsid w:val="00621452"/>
    <w:rsid w:val="006214CC"/>
    <w:rsid w:val="006215E5"/>
    <w:rsid w:val="006215E8"/>
    <w:rsid w:val="006218DC"/>
    <w:rsid w:val="00621A05"/>
    <w:rsid w:val="00621B64"/>
    <w:rsid w:val="00621FB4"/>
    <w:rsid w:val="006222BB"/>
    <w:rsid w:val="00622411"/>
    <w:rsid w:val="0062248C"/>
    <w:rsid w:val="00622500"/>
    <w:rsid w:val="00622882"/>
    <w:rsid w:val="0062292B"/>
    <w:rsid w:val="00622A25"/>
    <w:rsid w:val="00622AB2"/>
    <w:rsid w:val="00622FBA"/>
    <w:rsid w:val="0062322F"/>
    <w:rsid w:val="006232F8"/>
    <w:rsid w:val="0062348A"/>
    <w:rsid w:val="006236D0"/>
    <w:rsid w:val="00623931"/>
    <w:rsid w:val="00623D2C"/>
    <w:rsid w:val="00623DEB"/>
    <w:rsid w:val="00623F44"/>
    <w:rsid w:val="00623F73"/>
    <w:rsid w:val="00623FBA"/>
    <w:rsid w:val="006240B1"/>
    <w:rsid w:val="00624182"/>
    <w:rsid w:val="006243C6"/>
    <w:rsid w:val="0062442E"/>
    <w:rsid w:val="0062476B"/>
    <w:rsid w:val="0062478C"/>
    <w:rsid w:val="006248DD"/>
    <w:rsid w:val="006248FB"/>
    <w:rsid w:val="00624910"/>
    <w:rsid w:val="00624AC4"/>
    <w:rsid w:val="00624B40"/>
    <w:rsid w:val="00624BC8"/>
    <w:rsid w:val="00624C80"/>
    <w:rsid w:val="00624DFD"/>
    <w:rsid w:val="006250A5"/>
    <w:rsid w:val="00625257"/>
    <w:rsid w:val="00625546"/>
    <w:rsid w:val="00625661"/>
    <w:rsid w:val="006256AF"/>
    <w:rsid w:val="006258C5"/>
    <w:rsid w:val="00625AC9"/>
    <w:rsid w:val="00625AD3"/>
    <w:rsid w:val="00625D92"/>
    <w:rsid w:val="00625FC2"/>
    <w:rsid w:val="0062636F"/>
    <w:rsid w:val="00626585"/>
    <w:rsid w:val="00626AE6"/>
    <w:rsid w:val="00626B8D"/>
    <w:rsid w:val="00626C17"/>
    <w:rsid w:val="00627976"/>
    <w:rsid w:val="00627D9C"/>
    <w:rsid w:val="00627F77"/>
    <w:rsid w:val="0063015E"/>
    <w:rsid w:val="006301B7"/>
    <w:rsid w:val="006304A8"/>
    <w:rsid w:val="0063054B"/>
    <w:rsid w:val="006307E8"/>
    <w:rsid w:val="0063097F"/>
    <w:rsid w:val="00630AC3"/>
    <w:rsid w:val="00630D8A"/>
    <w:rsid w:val="00630FAB"/>
    <w:rsid w:val="0063101C"/>
    <w:rsid w:val="00631067"/>
    <w:rsid w:val="00631503"/>
    <w:rsid w:val="006316A0"/>
    <w:rsid w:val="006316BE"/>
    <w:rsid w:val="006317B7"/>
    <w:rsid w:val="006318EC"/>
    <w:rsid w:val="00631BD2"/>
    <w:rsid w:val="00631D61"/>
    <w:rsid w:val="00631DAB"/>
    <w:rsid w:val="00631EE9"/>
    <w:rsid w:val="00631F77"/>
    <w:rsid w:val="00631FD2"/>
    <w:rsid w:val="006322C2"/>
    <w:rsid w:val="00632359"/>
    <w:rsid w:val="00632370"/>
    <w:rsid w:val="006323FF"/>
    <w:rsid w:val="00632570"/>
    <w:rsid w:val="00632821"/>
    <w:rsid w:val="00632D1F"/>
    <w:rsid w:val="00632F03"/>
    <w:rsid w:val="00633265"/>
    <w:rsid w:val="006332F7"/>
    <w:rsid w:val="00633344"/>
    <w:rsid w:val="0063367B"/>
    <w:rsid w:val="00633862"/>
    <w:rsid w:val="006339FF"/>
    <w:rsid w:val="00633A76"/>
    <w:rsid w:val="00633D6C"/>
    <w:rsid w:val="00633F11"/>
    <w:rsid w:val="00633F37"/>
    <w:rsid w:val="00633FB2"/>
    <w:rsid w:val="006343A2"/>
    <w:rsid w:val="006344AF"/>
    <w:rsid w:val="0063450A"/>
    <w:rsid w:val="006345C6"/>
    <w:rsid w:val="00634862"/>
    <w:rsid w:val="00634A89"/>
    <w:rsid w:val="00634D01"/>
    <w:rsid w:val="00635244"/>
    <w:rsid w:val="006352BD"/>
    <w:rsid w:val="0063543C"/>
    <w:rsid w:val="0063547F"/>
    <w:rsid w:val="006354BE"/>
    <w:rsid w:val="006355DB"/>
    <w:rsid w:val="0063569F"/>
    <w:rsid w:val="006358B2"/>
    <w:rsid w:val="006359BD"/>
    <w:rsid w:val="00635A4F"/>
    <w:rsid w:val="00635CE1"/>
    <w:rsid w:val="00635E66"/>
    <w:rsid w:val="00635EAE"/>
    <w:rsid w:val="00636243"/>
    <w:rsid w:val="00636427"/>
    <w:rsid w:val="006364E2"/>
    <w:rsid w:val="00636803"/>
    <w:rsid w:val="0063686F"/>
    <w:rsid w:val="00636955"/>
    <w:rsid w:val="006369BB"/>
    <w:rsid w:val="00636A20"/>
    <w:rsid w:val="00636A77"/>
    <w:rsid w:val="00636C2C"/>
    <w:rsid w:val="00636CF4"/>
    <w:rsid w:val="00636D76"/>
    <w:rsid w:val="00636E31"/>
    <w:rsid w:val="006371F7"/>
    <w:rsid w:val="00637277"/>
    <w:rsid w:val="00637366"/>
    <w:rsid w:val="0063743F"/>
    <w:rsid w:val="00637541"/>
    <w:rsid w:val="006376FD"/>
    <w:rsid w:val="006378CB"/>
    <w:rsid w:val="00637922"/>
    <w:rsid w:val="00637981"/>
    <w:rsid w:val="006379AB"/>
    <w:rsid w:val="00637AB5"/>
    <w:rsid w:val="00637BAB"/>
    <w:rsid w:val="00637CF7"/>
    <w:rsid w:val="00637DCE"/>
    <w:rsid w:val="0064042B"/>
    <w:rsid w:val="00640558"/>
    <w:rsid w:val="00640C62"/>
    <w:rsid w:val="00640F15"/>
    <w:rsid w:val="00640FB6"/>
    <w:rsid w:val="00641092"/>
    <w:rsid w:val="006412A6"/>
    <w:rsid w:val="00641354"/>
    <w:rsid w:val="006414AA"/>
    <w:rsid w:val="006417D8"/>
    <w:rsid w:val="0064189B"/>
    <w:rsid w:val="00641913"/>
    <w:rsid w:val="00641944"/>
    <w:rsid w:val="00641BBF"/>
    <w:rsid w:val="00641DD1"/>
    <w:rsid w:val="00641E22"/>
    <w:rsid w:val="00641F9C"/>
    <w:rsid w:val="0064207D"/>
    <w:rsid w:val="00642413"/>
    <w:rsid w:val="006425E2"/>
    <w:rsid w:val="0064277C"/>
    <w:rsid w:val="006429BC"/>
    <w:rsid w:val="00642BE3"/>
    <w:rsid w:val="00642D17"/>
    <w:rsid w:val="00643147"/>
    <w:rsid w:val="006431B8"/>
    <w:rsid w:val="00643211"/>
    <w:rsid w:val="006435E3"/>
    <w:rsid w:val="00643676"/>
    <w:rsid w:val="00643778"/>
    <w:rsid w:val="006438A5"/>
    <w:rsid w:val="006438AE"/>
    <w:rsid w:val="006439E0"/>
    <w:rsid w:val="00643C4E"/>
    <w:rsid w:val="00643EF7"/>
    <w:rsid w:val="00643FB3"/>
    <w:rsid w:val="0064404F"/>
    <w:rsid w:val="006441BC"/>
    <w:rsid w:val="006441D3"/>
    <w:rsid w:val="00644210"/>
    <w:rsid w:val="00644223"/>
    <w:rsid w:val="006444D9"/>
    <w:rsid w:val="00644B4D"/>
    <w:rsid w:val="00644CBC"/>
    <w:rsid w:val="00644F72"/>
    <w:rsid w:val="00645388"/>
    <w:rsid w:val="00645418"/>
    <w:rsid w:val="00645605"/>
    <w:rsid w:val="0064563F"/>
    <w:rsid w:val="00645BF8"/>
    <w:rsid w:val="00646105"/>
    <w:rsid w:val="0064634E"/>
    <w:rsid w:val="00646406"/>
    <w:rsid w:val="00646491"/>
    <w:rsid w:val="006465FD"/>
    <w:rsid w:val="00646668"/>
    <w:rsid w:val="00646858"/>
    <w:rsid w:val="00646DFE"/>
    <w:rsid w:val="0064704B"/>
    <w:rsid w:val="006470E2"/>
    <w:rsid w:val="006471F4"/>
    <w:rsid w:val="0064727E"/>
    <w:rsid w:val="006472AE"/>
    <w:rsid w:val="006472D1"/>
    <w:rsid w:val="006473AB"/>
    <w:rsid w:val="00647F7B"/>
    <w:rsid w:val="0065009E"/>
    <w:rsid w:val="00650163"/>
    <w:rsid w:val="006506E0"/>
    <w:rsid w:val="00650970"/>
    <w:rsid w:val="006509A7"/>
    <w:rsid w:val="00650AD3"/>
    <w:rsid w:val="00650B80"/>
    <w:rsid w:val="00650C39"/>
    <w:rsid w:val="00650D67"/>
    <w:rsid w:val="00650FFE"/>
    <w:rsid w:val="006510A5"/>
    <w:rsid w:val="006510EA"/>
    <w:rsid w:val="00651356"/>
    <w:rsid w:val="0065139E"/>
    <w:rsid w:val="006516E7"/>
    <w:rsid w:val="00651E29"/>
    <w:rsid w:val="00651F33"/>
    <w:rsid w:val="00652087"/>
    <w:rsid w:val="006526E3"/>
    <w:rsid w:val="00652771"/>
    <w:rsid w:val="006527CA"/>
    <w:rsid w:val="006529B2"/>
    <w:rsid w:val="00652A44"/>
    <w:rsid w:val="00652CA0"/>
    <w:rsid w:val="00652D69"/>
    <w:rsid w:val="00653000"/>
    <w:rsid w:val="00653033"/>
    <w:rsid w:val="0065346E"/>
    <w:rsid w:val="006534CD"/>
    <w:rsid w:val="006535B0"/>
    <w:rsid w:val="006536BF"/>
    <w:rsid w:val="0065376B"/>
    <w:rsid w:val="00653B03"/>
    <w:rsid w:val="00653B73"/>
    <w:rsid w:val="00653D55"/>
    <w:rsid w:val="00653D7D"/>
    <w:rsid w:val="00653FEC"/>
    <w:rsid w:val="006541C3"/>
    <w:rsid w:val="00654323"/>
    <w:rsid w:val="00654351"/>
    <w:rsid w:val="00654736"/>
    <w:rsid w:val="006548A7"/>
    <w:rsid w:val="00654C0E"/>
    <w:rsid w:val="00654DFC"/>
    <w:rsid w:val="00655393"/>
    <w:rsid w:val="006555B0"/>
    <w:rsid w:val="006556C0"/>
    <w:rsid w:val="0065579A"/>
    <w:rsid w:val="00655813"/>
    <w:rsid w:val="006558F1"/>
    <w:rsid w:val="00655A8E"/>
    <w:rsid w:val="00655CBF"/>
    <w:rsid w:val="00655CF3"/>
    <w:rsid w:val="00655EA6"/>
    <w:rsid w:val="00655F7B"/>
    <w:rsid w:val="00655F8D"/>
    <w:rsid w:val="00656388"/>
    <w:rsid w:val="0065676B"/>
    <w:rsid w:val="0065698A"/>
    <w:rsid w:val="00656A55"/>
    <w:rsid w:val="00656BE6"/>
    <w:rsid w:val="00656E53"/>
    <w:rsid w:val="00656F4F"/>
    <w:rsid w:val="00657138"/>
    <w:rsid w:val="00657180"/>
    <w:rsid w:val="006574D9"/>
    <w:rsid w:val="00657665"/>
    <w:rsid w:val="00657669"/>
    <w:rsid w:val="00657741"/>
    <w:rsid w:val="00657894"/>
    <w:rsid w:val="00657992"/>
    <w:rsid w:val="00657BE5"/>
    <w:rsid w:val="00657CC5"/>
    <w:rsid w:val="0066001E"/>
    <w:rsid w:val="0066006B"/>
    <w:rsid w:val="006600B5"/>
    <w:rsid w:val="00660240"/>
    <w:rsid w:val="006605B3"/>
    <w:rsid w:val="006606A4"/>
    <w:rsid w:val="0066073D"/>
    <w:rsid w:val="0066083B"/>
    <w:rsid w:val="00660952"/>
    <w:rsid w:val="00660977"/>
    <w:rsid w:val="00660DDA"/>
    <w:rsid w:val="00660F41"/>
    <w:rsid w:val="0066111B"/>
    <w:rsid w:val="0066119C"/>
    <w:rsid w:val="00661396"/>
    <w:rsid w:val="006613BA"/>
    <w:rsid w:val="00661537"/>
    <w:rsid w:val="006617A7"/>
    <w:rsid w:val="006619C1"/>
    <w:rsid w:val="00661B89"/>
    <w:rsid w:val="00661B9C"/>
    <w:rsid w:val="00661E56"/>
    <w:rsid w:val="00661E84"/>
    <w:rsid w:val="00661F31"/>
    <w:rsid w:val="00662239"/>
    <w:rsid w:val="00662364"/>
    <w:rsid w:val="00662368"/>
    <w:rsid w:val="00662388"/>
    <w:rsid w:val="00662411"/>
    <w:rsid w:val="006624B2"/>
    <w:rsid w:val="00662654"/>
    <w:rsid w:val="0066297E"/>
    <w:rsid w:val="00662A83"/>
    <w:rsid w:val="00662B29"/>
    <w:rsid w:val="00662C67"/>
    <w:rsid w:val="00662E1C"/>
    <w:rsid w:val="00662E25"/>
    <w:rsid w:val="00662E37"/>
    <w:rsid w:val="00662F79"/>
    <w:rsid w:val="0066314B"/>
    <w:rsid w:val="0066317B"/>
    <w:rsid w:val="006632BC"/>
    <w:rsid w:val="0066333A"/>
    <w:rsid w:val="0066336D"/>
    <w:rsid w:val="00663459"/>
    <w:rsid w:val="00663738"/>
    <w:rsid w:val="00663894"/>
    <w:rsid w:val="00663A81"/>
    <w:rsid w:val="00663B82"/>
    <w:rsid w:val="00663E3E"/>
    <w:rsid w:val="00663EC5"/>
    <w:rsid w:val="00664057"/>
    <w:rsid w:val="00664423"/>
    <w:rsid w:val="00664635"/>
    <w:rsid w:val="00664734"/>
    <w:rsid w:val="00664CBE"/>
    <w:rsid w:val="00664D8D"/>
    <w:rsid w:val="00664F12"/>
    <w:rsid w:val="006650A1"/>
    <w:rsid w:val="006652F7"/>
    <w:rsid w:val="00665574"/>
    <w:rsid w:val="006657C0"/>
    <w:rsid w:val="00665BDD"/>
    <w:rsid w:val="00665DBE"/>
    <w:rsid w:val="00665E27"/>
    <w:rsid w:val="00666177"/>
    <w:rsid w:val="006661AE"/>
    <w:rsid w:val="006661C9"/>
    <w:rsid w:val="00666273"/>
    <w:rsid w:val="00666569"/>
    <w:rsid w:val="006665C5"/>
    <w:rsid w:val="006665E6"/>
    <w:rsid w:val="006666E7"/>
    <w:rsid w:val="0066674C"/>
    <w:rsid w:val="006668C5"/>
    <w:rsid w:val="0066691B"/>
    <w:rsid w:val="00666978"/>
    <w:rsid w:val="00666BAF"/>
    <w:rsid w:val="00666C8B"/>
    <w:rsid w:val="00666D47"/>
    <w:rsid w:val="00666E4A"/>
    <w:rsid w:val="00666E94"/>
    <w:rsid w:val="00667319"/>
    <w:rsid w:val="006675B7"/>
    <w:rsid w:val="006675EF"/>
    <w:rsid w:val="006678DE"/>
    <w:rsid w:val="00667956"/>
    <w:rsid w:val="00667963"/>
    <w:rsid w:val="00667C3B"/>
    <w:rsid w:val="00670360"/>
    <w:rsid w:val="00670654"/>
    <w:rsid w:val="0067069E"/>
    <w:rsid w:val="00670802"/>
    <w:rsid w:val="00670C68"/>
    <w:rsid w:val="00670F12"/>
    <w:rsid w:val="006710C8"/>
    <w:rsid w:val="006712FE"/>
    <w:rsid w:val="00671842"/>
    <w:rsid w:val="006718DF"/>
    <w:rsid w:val="00671B76"/>
    <w:rsid w:val="00671C7D"/>
    <w:rsid w:val="006720E3"/>
    <w:rsid w:val="00672261"/>
    <w:rsid w:val="006722EB"/>
    <w:rsid w:val="00672385"/>
    <w:rsid w:val="00672460"/>
    <w:rsid w:val="006724EA"/>
    <w:rsid w:val="006728D0"/>
    <w:rsid w:val="00672C63"/>
    <w:rsid w:val="00672F36"/>
    <w:rsid w:val="0067314D"/>
    <w:rsid w:val="00673319"/>
    <w:rsid w:val="006733A2"/>
    <w:rsid w:val="00673608"/>
    <w:rsid w:val="00673767"/>
    <w:rsid w:val="006737D6"/>
    <w:rsid w:val="00673976"/>
    <w:rsid w:val="00673986"/>
    <w:rsid w:val="00673E42"/>
    <w:rsid w:val="006740BD"/>
    <w:rsid w:val="00674328"/>
    <w:rsid w:val="0067438F"/>
    <w:rsid w:val="00674408"/>
    <w:rsid w:val="0067462F"/>
    <w:rsid w:val="00674674"/>
    <w:rsid w:val="006747ED"/>
    <w:rsid w:val="00674968"/>
    <w:rsid w:val="0067497C"/>
    <w:rsid w:val="00674A02"/>
    <w:rsid w:val="00674CD8"/>
    <w:rsid w:val="00674E26"/>
    <w:rsid w:val="00674F25"/>
    <w:rsid w:val="0067518D"/>
    <w:rsid w:val="00675401"/>
    <w:rsid w:val="0067548B"/>
    <w:rsid w:val="00675857"/>
    <w:rsid w:val="00675AA2"/>
    <w:rsid w:val="00675B35"/>
    <w:rsid w:val="00675BAE"/>
    <w:rsid w:val="00675E62"/>
    <w:rsid w:val="0067603C"/>
    <w:rsid w:val="006760D7"/>
    <w:rsid w:val="00676171"/>
    <w:rsid w:val="006762EB"/>
    <w:rsid w:val="00676366"/>
    <w:rsid w:val="0067636E"/>
    <w:rsid w:val="00676494"/>
    <w:rsid w:val="006765FC"/>
    <w:rsid w:val="006766BB"/>
    <w:rsid w:val="006766DF"/>
    <w:rsid w:val="00676C7A"/>
    <w:rsid w:val="00676D64"/>
    <w:rsid w:val="00676EA9"/>
    <w:rsid w:val="00677056"/>
    <w:rsid w:val="006770FE"/>
    <w:rsid w:val="0067735D"/>
    <w:rsid w:val="00677656"/>
    <w:rsid w:val="00677800"/>
    <w:rsid w:val="006779E0"/>
    <w:rsid w:val="00677A45"/>
    <w:rsid w:val="00677ACB"/>
    <w:rsid w:val="006801CB"/>
    <w:rsid w:val="0068027B"/>
    <w:rsid w:val="006803A7"/>
    <w:rsid w:val="006803BD"/>
    <w:rsid w:val="0068045C"/>
    <w:rsid w:val="006804AF"/>
    <w:rsid w:val="006804F2"/>
    <w:rsid w:val="0068069A"/>
    <w:rsid w:val="006808C5"/>
    <w:rsid w:val="00680BCA"/>
    <w:rsid w:val="00680E9C"/>
    <w:rsid w:val="0068104A"/>
    <w:rsid w:val="006811C2"/>
    <w:rsid w:val="00681751"/>
    <w:rsid w:val="00681980"/>
    <w:rsid w:val="006819A6"/>
    <w:rsid w:val="00681FC3"/>
    <w:rsid w:val="00681FFF"/>
    <w:rsid w:val="0068208D"/>
    <w:rsid w:val="0068219B"/>
    <w:rsid w:val="00682343"/>
    <w:rsid w:val="0068274F"/>
    <w:rsid w:val="00682852"/>
    <w:rsid w:val="006828EF"/>
    <w:rsid w:val="00682951"/>
    <w:rsid w:val="00682970"/>
    <w:rsid w:val="00682DF9"/>
    <w:rsid w:val="00682F44"/>
    <w:rsid w:val="00682F58"/>
    <w:rsid w:val="0068306E"/>
    <w:rsid w:val="00683358"/>
    <w:rsid w:val="00683389"/>
    <w:rsid w:val="006833AA"/>
    <w:rsid w:val="006835EB"/>
    <w:rsid w:val="0068384E"/>
    <w:rsid w:val="006838E7"/>
    <w:rsid w:val="006838FA"/>
    <w:rsid w:val="00683922"/>
    <w:rsid w:val="00683AEA"/>
    <w:rsid w:val="00683BF4"/>
    <w:rsid w:val="00683F07"/>
    <w:rsid w:val="00684179"/>
    <w:rsid w:val="00684209"/>
    <w:rsid w:val="006842C5"/>
    <w:rsid w:val="0068447A"/>
    <w:rsid w:val="00684BF8"/>
    <w:rsid w:val="00684DA1"/>
    <w:rsid w:val="00684E9B"/>
    <w:rsid w:val="00685343"/>
    <w:rsid w:val="00685743"/>
    <w:rsid w:val="0068575A"/>
    <w:rsid w:val="006857DA"/>
    <w:rsid w:val="00685817"/>
    <w:rsid w:val="00685989"/>
    <w:rsid w:val="006868EA"/>
    <w:rsid w:val="00686A5E"/>
    <w:rsid w:val="00686AA5"/>
    <w:rsid w:val="00686AF6"/>
    <w:rsid w:val="00686E34"/>
    <w:rsid w:val="006870E5"/>
    <w:rsid w:val="0068718C"/>
    <w:rsid w:val="006872CE"/>
    <w:rsid w:val="00687362"/>
    <w:rsid w:val="0068749F"/>
    <w:rsid w:val="00687592"/>
    <w:rsid w:val="00687851"/>
    <w:rsid w:val="00687A31"/>
    <w:rsid w:val="00687DB5"/>
    <w:rsid w:val="00687E7B"/>
    <w:rsid w:val="0069036B"/>
    <w:rsid w:val="006903A2"/>
    <w:rsid w:val="006903CF"/>
    <w:rsid w:val="0069048A"/>
    <w:rsid w:val="00690701"/>
    <w:rsid w:val="00690713"/>
    <w:rsid w:val="00690945"/>
    <w:rsid w:val="00690A2D"/>
    <w:rsid w:val="00690A88"/>
    <w:rsid w:val="00690C51"/>
    <w:rsid w:val="00690D25"/>
    <w:rsid w:val="00690E46"/>
    <w:rsid w:val="00690EC2"/>
    <w:rsid w:val="00691023"/>
    <w:rsid w:val="006911B7"/>
    <w:rsid w:val="006911D9"/>
    <w:rsid w:val="0069124C"/>
    <w:rsid w:val="0069156F"/>
    <w:rsid w:val="00691A71"/>
    <w:rsid w:val="00691C14"/>
    <w:rsid w:val="00691E18"/>
    <w:rsid w:val="00691EC9"/>
    <w:rsid w:val="00691F82"/>
    <w:rsid w:val="00691FBE"/>
    <w:rsid w:val="0069208A"/>
    <w:rsid w:val="006924DC"/>
    <w:rsid w:val="006925E8"/>
    <w:rsid w:val="00692AD1"/>
    <w:rsid w:val="00692D27"/>
    <w:rsid w:val="006930DA"/>
    <w:rsid w:val="006933EE"/>
    <w:rsid w:val="006935C0"/>
    <w:rsid w:val="00693789"/>
    <w:rsid w:val="006937A3"/>
    <w:rsid w:val="00693A01"/>
    <w:rsid w:val="00693A43"/>
    <w:rsid w:val="00693B20"/>
    <w:rsid w:val="00693B53"/>
    <w:rsid w:val="00694152"/>
    <w:rsid w:val="00694248"/>
    <w:rsid w:val="0069430A"/>
    <w:rsid w:val="006943E1"/>
    <w:rsid w:val="0069444C"/>
    <w:rsid w:val="00694499"/>
    <w:rsid w:val="006946C0"/>
    <w:rsid w:val="00694CFE"/>
    <w:rsid w:val="00694D46"/>
    <w:rsid w:val="00694FAE"/>
    <w:rsid w:val="006953A2"/>
    <w:rsid w:val="006956C7"/>
    <w:rsid w:val="00695797"/>
    <w:rsid w:val="006957C3"/>
    <w:rsid w:val="0069596D"/>
    <w:rsid w:val="006959E0"/>
    <w:rsid w:val="006959F1"/>
    <w:rsid w:val="00695AC4"/>
    <w:rsid w:val="00695AF8"/>
    <w:rsid w:val="00695BD3"/>
    <w:rsid w:val="00695E10"/>
    <w:rsid w:val="00695F0D"/>
    <w:rsid w:val="00695F39"/>
    <w:rsid w:val="00696038"/>
    <w:rsid w:val="00696164"/>
    <w:rsid w:val="00696547"/>
    <w:rsid w:val="00696559"/>
    <w:rsid w:val="00696734"/>
    <w:rsid w:val="00696877"/>
    <w:rsid w:val="00696A1E"/>
    <w:rsid w:val="00696B98"/>
    <w:rsid w:val="00696C27"/>
    <w:rsid w:val="00696C3F"/>
    <w:rsid w:val="00696D79"/>
    <w:rsid w:val="00696E44"/>
    <w:rsid w:val="00696E7B"/>
    <w:rsid w:val="00696F65"/>
    <w:rsid w:val="0069701D"/>
    <w:rsid w:val="0069712F"/>
    <w:rsid w:val="00697199"/>
    <w:rsid w:val="0069722A"/>
    <w:rsid w:val="006972E0"/>
    <w:rsid w:val="006974A8"/>
    <w:rsid w:val="0069779D"/>
    <w:rsid w:val="006977A5"/>
    <w:rsid w:val="0069791D"/>
    <w:rsid w:val="006979B9"/>
    <w:rsid w:val="00697AF4"/>
    <w:rsid w:val="00697BE7"/>
    <w:rsid w:val="00697D67"/>
    <w:rsid w:val="00697F18"/>
    <w:rsid w:val="006A020D"/>
    <w:rsid w:val="006A07F9"/>
    <w:rsid w:val="006A09F0"/>
    <w:rsid w:val="006A0AA9"/>
    <w:rsid w:val="006A0B03"/>
    <w:rsid w:val="006A0C92"/>
    <w:rsid w:val="006A0D75"/>
    <w:rsid w:val="006A0FE9"/>
    <w:rsid w:val="006A102D"/>
    <w:rsid w:val="006A1146"/>
    <w:rsid w:val="006A1224"/>
    <w:rsid w:val="006A12CB"/>
    <w:rsid w:val="006A14AC"/>
    <w:rsid w:val="006A1588"/>
    <w:rsid w:val="006A15B0"/>
    <w:rsid w:val="006A1BCC"/>
    <w:rsid w:val="006A1C53"/>
    <w:rsid w:val="006A1F4B"/>
    <w:rsid w:val="006A26A9"/>
    <w:rsid w:val="006A27B2"/>
    <w:rsid w:val="006A2889"/>
    <w:rsid w:val="006A2AFB"/>
    <w:rsid w:val="006A2E80"/>
    <w:rsid w:val="006A308D"/>
    <w:rsid w:val="006A310C"/>
    <w:rsid w:val="006A324B"/>
    <w:rsid w:val="006A32B5"/>
    <w:rsid w:val="006A3547"/>
    <w:rsid w:val="006A354C"/>
    <w:rsid w:val="006A3644"/>
    <w:rsid w:val="006A37E0"/>
    <w:rsid w:val="006A38F8"/>
    <w:rsid w:val="006A394A"/>
    <w:rsid w:val="006A39BC"/>
    <w:rsid w:val="006A3C86"/>
    <w:rsid w:val="006A3C8E"/>
    <w:rsid w:val="006A4124"/>
    <w:rsid w:val="006A41F5"/>
    <w:rsid w:val="006A43BB"/>
    <w:rsid w:val="006A4705"/>
    <w:rsid w:val="006A48CC"/>
    <w:rsid w:val="006A498D"/>
    <w:rsid w:val="006A49A6"/>
    <w:rsid w:val="006A49CB"/>
    <w:rsid w:val="006A4B6A"/>
    <w:rsid w:val="006A4B8C"/>
    <w:rsid w:val="006A50A2"/>
    <w:rsid w:val="006A518A"/>
    <w:rsid w:val="006A536D"/>
    <w:rsid w:val="006A542F"/>
    <w:rsid w:val="006A55D3"/>
    <w:rsid w:val="006A5607"/>
    <w:rsid w:val="006A58E8"/>
    <w:rsid w:val="006A5ABA"/>
    <w:rsid w:val="006A5AC2"/>
    <w:rsid w:val="006A5B01"/>
    <w:rsid w:val="006A620E"/>
    <w:rsid w:val="006A622C"/>
    <w:rsid w:val="006A62EE"/>
    <w:rsid w:val="006A63C6"/>
    <w:rsid w:val="006A6557"/>
    <w:rsid w:val="006A66DF"/>
    <w:rsid w:val="006A6860"/>
    <w:rsid w:val="006A6B01"/>
    <w:rsid w:val="006A6C84"/>
    <w:rsid w:val="006A6F49"/>
    <w:rsid w:val="006A72FF"/>
    <w:rsid w:val="006A7521"/>
    <w:rsid w:val="006A7547"/>
    <w:rsid w:val="006A7626"/>
    <w:rsid w:val="006A765A"/>
    <w:rsid w:val="006A7756"/>
    <w:rsid w:val="006A78EF"/>
    <w:rsid w:val="006A7A0B"/>
    <w:rsid w:val="006A7A9B"/>
    <w:rsid w:val="006A7D08"/>
    <w:rsid w:val="006A7E47"/>
    <w:rsid w:val="006A7E8D"/>
    <w:rsid w:val="006B01DC"/>
    <w:rsid w:val="006B0252"/>
    <w:rsid w:val="006B048A"/>
    <w:rsid w:val="006B04E4"/>
    <w:rsid w:val="006B0538"/>
    <w:rsid w:val="006B061A"/>
    <w:rsid w:val="006B093F"/>
    <w:rsid w:val="006B097A"/>
    <w:rsid w:val="006B0C0E"/>
    <w:rsid w:val="006B0D0F"/>
    <w:rsid w:val="006B0D1C"/>
    <w:rsid w:val="006B0D55"/>
    <w:rsid w:val="006B1158"/>
    <w:rsid w:val="006B1211"/>
    <w:rsid w:val="006B142A"/>
    <w:rsid w:val="006B1521"/>
    <w:rsid w:val="006B19CA"/>
    <w:rsid w:val="006B1A82"/>
    <w:rsid w:val="006B1AC0"/>
    <w:rsid w:val="006B1BE7"/>
    <w:rsid w:val="006B1D51"/>
    <w:rsid w:val="006B1DA7"/>
    <w:rsid w:val="006B1E0B"/>
    <w:rsid w:val="006B22D2"/>
    <w:rsid w:val="006B23ED"/>
    <w:rsid w:val="006B2462"/>
    <w:rsid w:val="006B25D4"/>
    <w:rsid w:val="006B2674"/>
    <w:rsid w:val="006B2716"/>
    <w:rsid w:val="006B2B25"/>
    <w:rsid w:val="006B2D58"/>
    <w:rsid w:val="006B2E7E"/>
    <w:rsid w:val="006B3066"/>
    <w:rsid w:val="006B3172"/>
    <w:rsid w:val="006B33ED"/>
    <w:rsid w:val="006B35A4"/>
    <w:rsid w:val="006B378E"/>
    <w:rsid w:val="006B3939"/>
    <w:rsid w:val="006B3FEB"/>
    <w:rsid w:val="006B409C"/>
    <w:rsid w:val="006B4426"/>
    <w:rsid w:val="006B46BC"/>
    <w:rsid w:val="006B476A"/>
    <w:rsid w:val="006B488A"/>
    <w:rsid w:val="006B494D"/>
    <w:rsid w:val="006B4B06"/>
    <w:rsid w:val="006B4B39"/>
    <w:rsid w:val="006B4CEF"/>
    <w:rsid w:val="006B5151"/>
    <w:rsid w:val="006B52C2"/>
    <w:rsid w:val="006B53D4"/>
    <w:rsid w:val="006B566A"/>
    <w:rsid w:val="006B6520"/>
    <w:rsid w:val="006B65DF"/>
    <w:rsid w:val="006B694E"/>
    <w:rsid w:val="006B6C85"/>
    <w:rsid w:val="006B6C97"/>
    <w:rsid w:val="006B6CA7"/>
    <w:rsid w:val="006B6E36"/>
    <w:rsid w:val="006B703F"/>
    <w:rsid w:val="006B7736"/>
    <w:rsid w:val="006B773B"/>
    <w:rsid w:val="006B77FC"/>
    <w:rsid w:val="006B78B0"/>
    <w:rsid w:val="006B7ABA"/>
    <w:rsid w:val="006B7AFF"/>
    <w:rsid w:val="006B7B1F"/>
    <w:rsid w:val="006B7F28"/>
    <w:rsid w:val="006C0123"/>
    <w:rsid w:val="006C02A4"/>
    <w:rsid w:val="006C02F7"/>
    <w:rsid w:val="006C0443"/>
    <w:rsid w:val="006C05AE"/>
    <w:rsid w:val="006C073F"/>
    <w:rsid w:val="006C0838"/>
    <w:rsid w:val="006C08AC"/>
    <w:rsid w:val="006C08BA"/>
    <w:rsid w:val="006C0A20"/>
    <w:rsid w:val="006C0A4A"/>
    <w:rsid w:val="006C0CA5"/>
    <w:rsid w:val="006C0D31"/>
    <w:rsid w:val="006C0EB0"/>
    <w:rsid w:val="006C1095"/>
    <w:rsid w:val="006C11DE"/>
    <w:rsid w:val="006C12AB"/>
    <w:rsid w:val="006C133C"/>
    <w:rsid w:val="006C135D"/>
    <w:rsid w:val="006C14FA"/>
    <w:rsid w:val="006C15BE"/>
    <w:rsid w:val="006C1620"/>
    <w:rsid w:val="006C16DA"/>
    <w:rsid w:val="006C188D"/>
    <w:rsid w:val="006C1978"/>
    <w:rsid w:val="006C1A95"/>
    <w:rsid w:val="006C1AD9"/>
    <w:rsid w:val="006C1AF8"/>
    <w:rsid w:val="006C1C1D"/>
    <w:rsid w:val="006C1CB7"/>
    <w:rsid w:val="006C1E50"/>
    <w:rsid w:val="006C1FA1"/>
    <w:rsid w:val="006C2691"/>
    <w:rsid w:val="006C26F3"/>
    <w:rsid w:val="006C2827"/>
    <w:rsid w:val="006C2B60"/>
    <w:rsid w:val="006C2BAD"/>
    <w:rsid w:val="006C2CBF"/>
    <w:rsid w:val="006C2CD5"/>
    <w:rsid w:val="006C2CDC"/>
    <w:rsid w:val="006C2D9F"/>
    <w:rsid w:val="006C2DB1"/>
    <w:rsid w:val="006C2E5F"/>
    <w:rsid w:val="006C302A"/>
    <w:rsid w:val="006C3060"/>
    <w:rsid w:val="006C32CD"/>
    <w:rsid w:val="006C3528"/>
    <w:rsid w:val="006C36C3"/>
    <w:rsid w:val="006C3721"/>
    <w:rsid w:val="006C39E7"/>
    <w:rsid w:val="006C39F7"/>
    <w:rsid w:val="006C3AE9"/>
    <w:rsid w:val="006C3B74"/>
    <w:rsid w:val="006C3DD8"/>
    <w:rsid w:val="006C4046"/>
    <w:rsid w:val="006C4054"/>
    <w:rsid w:val="006C410C"/>
    <w:rsid w:val="006C4164"/>
    <w:rsid w:val="006C43D1"/>
    <w:rsid w:val="006C43D8"/>
    <w:rsid w:val="006C44B2"/>
    <w:rsid w:val="006C44B5"/>
    <w:rsid w:val="006C45D4"/>
    <w:rsid w:val="006C4614"/>
    <w:rsid w:val="006C4697"/>
    <w:rsid w:val="006C481A"/>
    <w:rsid w:val="006C4899"/>
    <w:rsid w:val="006C4AC3"/>
    <w:rsid w:val="006C4B8F"/>
    <w:rsid w:val="006C4C83"/>
    <w:rsid w:val="006C4D06"/>
    <w:rsid w:val="006C50B3"/>
    <w:rsid w:val="006C5153"/>
    <w:rsid w:val="006C52E6"/>
    <w:rsid w:val="006C5548"/>
    <w:rsid w:val="006C5654"/>
    <w:rsid w:val="006C5C75"/>
    <w:rsid w:val="006C5CD6"/>
    <w:rsid w:val="006C5F85"/>
    <w:rsid w:val="006C5FA2"/>
    <w:rsid w:val="006C5FE0"/>
    <w:rsid w:val="006C623C"/>
    <w:rsid w:val="006C62F2"/>
    <w:rsid w:val="006C63BD"/>
    <w:rsid w:val="006C6521"/>
    <w:rsid w:val="006C6841"/>
    <w:rsid w:val="006C684E"/>
    <w:rsid w:val="006C68ED"/>
    <w:rsid w:val="006C6985"/>
    <w:rsid w:val="006C6A01"/>
    <w:rsid w:val="006C6A59"/>
    <w:rsid w:val="006C6C24"/>
    <w:rsid w:val="006C6CB4"/>
    <w:rsid w:val="006C6E53"/>
    <w:rsid w:val="006C6F72"/>
    <w:rsid w:val="006C7053"/>
    <w:rsid w:val="006C7459"/>
    <w:rsid w:val="006C74A0"/>
    <w:rsid w:val="006C74AC"/>
    <w:rsid w:val="006C7799"/>
    <w:rsid w:val="006C7925"/>
    <w:rsid w:val="006C7A7B"/>
    <w:rsid w:val="006C7A83"/>
    <w:rsid w:val="006C7AF6"/>
    <w:rsid w:val="006C7D21"/>
    <w:rsid w:val="006D004C"/>
    <w:rsid w:val="006D018E"/>
    <w:rsid w:val="006D0592"/>
    <w:rsid w:val="006D05BA"/>
    <w:rsid w:val="006D08F6"/>
    <w:rsid w:val="006D0A60"/>
    <w:rsid w:val="006D0A61"/>
    <w:rsid w:val="006D0E1B"/>
    <w:rsid w:val="006D0EA9"/>
    <w:rsid w:val="006D0FC2"/>
    <w:rsid w:val="006D1055"/>
    <w:rsid w:val="006D1CC5"/>
    <w:rsid w:val="006D1DDA"/>
    <w:rsid w:val="006D1DDE"/>
    <w:rsid w:val="006D1E39"/>
    <w:rsid w:val="006D1F57"/>
    <w:rsid w:val="006D2003"/>
    <w:rsid w:val="006D203C"/>
    <w:rsid w:val="006D20E9"/>
    <w:rsid w:val="006D2115"/>
    <w:rsid w:val="006D21A5"/>
    <w:rsid w:val="006D228A"/>
    <w:rsid w:val="006D2467"/>
    <w:rsid w:val="006D2521"/>
    <w:rsid w:val="006D268E"/>
    <w:rsid w:val="006D271D"/>
    <w:rsid w:val="006D285A"/>
    <w:rsid w:val="006D2CA0"/>
    <w:rsid w:val="006D2E15"/>
    <w:rsid w:val="006D2E39"/>
    <w:rsid w:val="006D2FE8"/>
    <w:rsid w:val="006D309B"/>
    <w:rsid w:val="006D30C8"/>
    <w:rsid w:val="006D3182"/>
    <w:rsid w:val="006D318B"/>
    <w:rsid w:val="006D35E2"/>
    <w:rsid w:val="006D367A"/>
    <w:rsid w:val="006D36F0"/>
    <w:rsid w:val="006D3892"/>
    <w:rsid w:val="006D39C8"/>
    <w:rsid w:val="006D3B81"/>
    <w:rsid w:val="006D3C24"/>
    <w:rsid w:val="006D3D29"/>
    <w:rsid w:val="006D3D84"/>
    <w:rsid w:val="006D3D9B"/>
    <w:rsid w:val="006D3E54"/>
    <w:rsid w:val="006D3EB7"/>
    <w:rsid w:val="006D4057"/>
    <w:rsid w:val="006D40C6"/>
    <w:rsid w:val="006D4312"/>
    <w:rsid w:val="006D433F"/>
    <w:rsid w:val="006D45DB"/>
    <w:rsid w:val="006D4913"/>
    <w:rsid w:val="006D4A78"/>
    <w:rsid w:val="006D4B31"/>
    <w:rsid w:val="006D4BAB"/>
    <w:rsid w:val="006D50AD"/>
    <w:rsid w:val="006D53AB"/>
    <w:rsid w:val="006D54B0"/>
    <w:rsid w:val="006D5750"/>
    <w:rsid w:val="006D589A"/>
    <w:rsid w:val="006D59B8"/>
    <w:rsid w:val="006D5A26"/>
    <w:rsid w:val="006D5CA7"/>
    <w:rsid w:val="006D5EA2"/>
    <w:rsid w:val="006D5F81"/>
    <w:rsid w:val="006D63AC"/>
    <w:rsid w:val="006D6478"/>
    <w:rsid w:val="006D64F1"/>
    <w:rsid w:val="006D6571"/>
    <w:rsid w:val="006D663C"/>
    <w:rsid w:val="006D6C75"/>
    <w:rsid w:val="006D6DB9"/>
    <w:rsid w:val="006D6E9F"/>
    <w:rsid w:val="006D6EF7"/>
    <w:rsid w:val="006D6FA1"/>
    <w:rsid w:val="006D7309"/>
    <w:rsid w:val="006D76F0"/>
    <w:rsid w:val="006D7718"/>
    <w:rsid w:val="006D7949"/>
    <w:rsid w:val="006D7C3F"/>
    <w:rsid w:val="006D7DD0"/>
    <w:rsid w:val="006D7F86"/>
    <w:rsid w:val="006E00A1"/>
    <w:rsid w:val="006E00DE"/>
    <w:rsid w:val="006E011D"/>
    <w:rsid w:val="006E0218"/>
    <w:rsid w:val="006E02F1"/>
    <w:rsid w:val="006E0408"/>
    <w:rsid w:val="006E048F"/>
    <w:rsid w:val="006E0662"/>
    <w:rsid w:val="006E06C2"/>
    <w:rsid w:val="006E06E3"/>
    <w:rsid w:val="006E094A"/>
    <w:rsid w:val="006E0D2B"/>
    <w:rsid w:val="006E0F04"/>
    <w:rsid w:val="006E11EA"/>
    <w:rsid w:val="006E19A0"/>
    <w:rsid w:val="006E1CB5"/>
    <w:rsid w:val="006E20E2"/>
    <w:rsid w:val="006E2306"/>
    <w:rsid w:val="006E234B"/>
    <w:rsid w:val="006E2366"/>
    <w:rsid w:val="006E25D7"/>
    <w:rsid w:val="006E2CD0"/>
    <w:rsid w:val="006E2E0C"/>
    <w:rsid w:val="006E2E96"/>
    <w:rsid w:val="006E2FD2"/>
    <w:rsid w:val="006E301A"/>
    <w:rsid w:val="006E3226"/>
    <w:rsid w:val="006E33FE"/>
    <w:rsid w:val="006E3437"/>
    <w:rsid w:val="006E381C"/>
    <w:rsid w:val="006E3C89"/>
    <w:rsid w:val="006E3CC6"/>
    <w:rsid w:val="006E3E3C"/>
    <w:rsid w:val="006E3E65"/>
    <w:rsid w:val="006E3FDD"/>
    <w:rsid w:val="006E3FF0"/>
    <w:rsid w:val="006E3FF5"/>
    <w:rsid w:val="006E41AB"/>
    <w:rsid w:val="006E4314"/>
    <w:rsid w:val="006E432B"/>
    <w:rsid w:val="006E4347"/>
    <w:rsid w:val="006E43A2"/>
    <w:rsid w:val="006E43E9"/>
    <w:rsid w:val="006E455D"/>
    <w:rsid w:val="006E48A8"/>
    <w:rsid w:val="006E48FE"/>
    <w:rsid w:val="006E4AC2"/>
    <w:rsid w:val="006E4E28"/>
    <w:rsid w:val="006E4EF3"/>
    <w:rsid w:val="006E5090"/>
    <w:rsid w:val="006E5393"/>
    <w:rsid w:val="006E539C"/>
    <w:rsid w:val="006E53BE"/>
    <w:rsid w:val="006E53CC"/>
    <w:rsid w:val="006E5532"/>
    <w:rsid w:val="006E5569"/>
    <w:rsid w:val="006E57FD"/>
    <w:rsid w:val="006E5909"/>
    <w:rsid w:val="006E5977"/>
    <w:rsid w:val="006E5A4B"/>
    <w:rsid w:val="006E5BFE"/>
    <w:rsid w:val="006E5EFB"/>
    <w:rsid w:val="006E6073"/>
    <w:rsid w:val="006E6195"/>
    <w:rsid w:val="006E6287"/>
    <w:rsid w:val="006E6555"/>
    <w:rsid w:val="006E6726"/>
    <w:rsid w:val="006E69BC"/>
    <w:rsid w:val="006E6A13"/>
    <w:rsid w:val="006E6C20"/>
    <w:rsid w:val="006E6DE8"/>
    <w:rsid w:val="006E6EAD"/>
    <w:rsid w:val="006E713B"/>
    <w:rsid w:val="006E72E0"/>
    <w:rsid w:val="006E74ED"/>
    <w:rsid w:val="006E780A"/>
    <w:rsid w:val="006E7951"/>
    <w:rsid w:val="006E7956"/>
    <w:rsid w:val="006E79B3"/>
    <w:rsid w:val="006E79CE"/>
    <w:rsid w:val="006E7AD9"/>
    <w:rsid w:val="006E7C59"/>
    <w:rsid w:val="006E7EE6"/>
    <w:rsid w:val="006F02EB"/>
    <w:rsid w:val="006F0314"/>
    <w:rsid w:val="006F0337"/>
    <w:rsid w:val="006F0510"/>
    <w:rsid w:val="006F064B"/>
    <w:rsid w:val="006F0752"/>
    <w:rsid w:val="006F0768"/>
    <w:rsid w:val="006F0782"/>
    <w:rsid w:val="006F0833"/>
    <w:rsid w:val="006F09F9"/>
    <w:rsid w:val="006F0A08"/>
    <w:rsid w:val="006F0B05"/>
    <w:rsid w:val="006F0C8E"/>
    <w:rsid w:val="006F0E9B"/>
    <w:rsid w:val="006F0EBC"/>
    <w:rsid w:val="006F0F3A"/>
    <w:rsid w:val="006F1050"/>
    <w:rsid w:val="006F11FD"/>
    <w:rsid w:val="006F12DA"/>
    <w:rsid w:val="006F15B3"/>
    <w:rsid w:val="006F1623"/>
    <w:rsid w:val="006F16A6"/>
    <w:rsid w:val="006F17C8"/>
    <w:rsid w:val="006F1B6D"/>
    <w:rsid w:val="006F1C3F"/>
    <w:rsid w:val="006F1C8D"/>
    <w:rsid w:val="006F1D31"/>
    <w:rsid w:val="006F26DB"/>
    <w:rsid w:val="006F2867"/>
    <w:rsid w:val="006F2993"/>
    <w:rsid w:val="006F2B50"/>
    <w:rsid w:val="006F2D0A"/>
    <w:rsid w:val="006F2D2E"/>
    <w:rsid w:val="006F2D9A"/>
    <w:rsid w:val="006F2EA0"/>
    <w:rsid w:val="006F308A"/>
    <w:rsid w:val="006F3754"/>
    <w:rsid w:val="006F385B"/>
    <w:rsid w:val="006F3B37"/>
    <w:rsid w:val="006F3E78"/>
    <w:rsid w:val="006F3EB3"/>
    <w:rsid w:val="006F4235"/>
    <w:rsid w:val="006F4567"/>
    <w:rsid w:val="006F4657"/>
    <w:rsid w:val="006F4A8A"/>
    <w:rsid w:val="006F4C26"/>
    <w:rsid w:val="006F4E34"/>
    <w:rsid w:val="006F4F13"/>
    <w:rsid w:val="006F4F23"/>
    <w:rsid w:val="006F4F81"/>
    <w:rsid w:val="006F5191"/>
    <w:rsid w:val="006F553E"/>
    <w:rsid w:val="006F5842"/>
    <w:rsid w:val="006F5965"/>
    <w:rsid w:val="006F5AB8"/>
    <w:rsid w:val="006F5B16"/>
    <w:rsid w:val="006F5FA1"/>
    <w:rsid w:val="006F61AB"/>
    <w:rsid w:val="006F6352"/>
    <w:rsid w:val="006F637B"/>
    <w:rsid w:val="006F643A"/>
    <w:rsid w:val="006F6548"/>
    <w:rsid w:val="006F65C7"/>
    <w:rsid w:val="006F6A60"/>
    <w:rsid w:val="006F6AA0"/>
    <w:rsid w:val="006F6C18"/>
    <w:rsid w:val="006F6C88"/>
    <w:rsid w:val="006F6D62"/>
    <w:rsid w:val="006F71EE"/>
    <w:rsid w:val="006F7409"/>
    <w:rsid w:val="006F7707"/>
    <w:rsid w:val="006F77A8"/>
    <w:rsid w:val="006F7CC6"/>
    <w:rsid w:val="006F7D5E"/>
    <w:rsid w:val="006F7F9A"/>
    <w:rsid w:val="007000A6"/>
    <w:rsid w:val="00700158"/>
    <w:rsid w:val="00700384"/>
    <w:rsid w:val="00700842"/>
    <w:rsid w:val="00700884"/>
    <w:rsid w:val="00700AA5"/>
    <w:rsid w:val="00700B30"/>
    <w:rsid w:val="00700B4C"/>
    <w:rsid w:val="00700BBF"/>
    <w:rsid w:val="00700C63"/>
    <w:rsid w:val="00700CAE"/>
    <w:rsid w:val="00700DDF"/>
    <w:rsid w:val="00700F89"/>
    <w:rsid w:val="00700FA2"/>
    <w:rsid w:val="0070122A"/>
    <w:rsid w:val="0070122D"/>
    <w:rsid w:val="007013EA"/>
    <w:rsid w:val="00701483"/>
    <w:rsid w:val="007017FB"/>
    <w:rsid w:val="0070185A"/>
    <w:rsid w:val="0070188F"/>
    <w:rsid w:val="007019E4"/>
    <w:rsid w:val="00701C3C"/>
    <w:rsid w:val="00701D13"/>
    <w:rsid w:val="00701E73"/>
    <w:rsid w:val="00701F2A"/>
    <w:rsid w:val="007022ED"/>
    <w:rsid w:val="007023D9"/>
    <w:rsid w:val="007024BD"/>
    <w:rsid w:val="00702BFB"/>
    <w:rsid w:val="00702D09"/>
    <w:rsid w:val="00702E14"/>
    <w:rsid w:val="00703176"/>
    <w:rsid w:val="0070318D"/>
    <w:rsid w:val="0070351C"/>
    <w:rsid w:val="007035CE"/>
    <w:rsid w:val="007037D3"/>
    <w:rsid w:val="00703E50"/>
    <w:rsid w:val="0070418C"/>
    <w:rsid w:val="00704B3A"/>
    <w:rsid w:val="00704B7E"/>
    <w:rsid w:val="00704BE2"/>
    <w:rsid w:val="00704C6C"/>
    <w:rsid w:val="00704F17"/>
    <w:rsid w:val="00704FA7"/>
    <w:rsid w:val="007050B4"/>
    <w:rsid w:val="007053F7"/>
    <w:rsid w:val="007054B0"/>
    <w:rsid w:val="007057B1"/>
    <w:rsid w:val="00705902"/>
    <w:rsid w:val="00705A20"/>
    <w:rsid w:val="00705BDA"/>
    <w:rsid w:val="00705BF3"/>
    <w:rsid w:val="00705C2E"/>
    <w:rsid w:val="00705C9E"/>
    <w:rsid w:val="00705E13"/>
    <w:rsid w:val="00705F15"/>
    <w:rsid w:val="0070627B"/>
    <w:rsid w:val="007062B4"/>
    <w:rsid w:val="007064BA"/>
    <w:rsid w:val="007065D3"/>
    <w:rsid w:val="0070674E"/>
    <w:rsid w:val="007067F1"/>
    <w:rsid w:val="00706B18"/>
    <w:rsid w:val="00706B56"/>
    <w:rsid w:val="00706B64"/>
    <w:rsid w:val="00706CB4"/>
    <w:rsid w:val="00706CC3"/>
    <w:rsid w:val="00706D63"/>
    <w:rsid w:val="00706D9F"/>
    <w:rsid w:val="0070707C"/>
    <w:rsid w:val="0070715A"/>
    <w:rsid w:val="00707251"/>
    <w:rsid w:val="007072F4"/>
    <w:rsid w:val="00707396"/>
    <w:rsid w:val="007075B6"/>
    <w:rsid w:val="007075BF"/>
    <w:rsid w:val="007075D0"/>
    <w:rsid w:val="00707B60"/>
    <w:rsid w:val="00707C6A"/>
    <w:rsid w:val="00707C8C"/>
    <w:rsid w:val="00707CF8"/>
    <w:rsid w:val="00707E54"/>
    <w:rsid w:val="00707FA8"/>
    <w:rsid w:val="007101CB"/>
    <w:rsid w:val="007102CE"/>
    <w:rsid w:val="007104D7"/>
    <w:rsid w:val="007107A6"/>
    <w:rsid w:val="007107B0"/>
    <w:rsid w:val="007108BB"/>
    <w:rsid w:val="00710AE5"/>
    <w:rsid w:val="00710D5D"/>
    <w:rsid w:val="00710DEB"/>
    <w:rsid w:val="00710E28"/>
    <w:rsid w:val="00710F55"/>
    <w:rsid w:val="00711051"/>
    <w:rsid w:val="0071105A"/>
    <w:rsid w:val="007114C2"/>
    <w:rsid w:val="0071150E"/>
    <w:rsid w:val="00711610"/>
    <w:rsid w:val="007117BE"/>
    <w:rsid w:val="00711915"/>
    <w:rsid w:val="00711925"/>
    <w:rsid w:val="00711B22"/>
    <w:rsid w:val="00711CE4"/>
    <w:rsid w:val="00711D79"/>
    <w:rsid w:val="00712148"/>
    <w:rsid w:val="00712304"/>
    <w:rsid w:val="00712490"/>
    <w:rsid w:val="007124F6"/>
    <w:rsid w:val="007125DF"/>
    <w:rsid w:val="00712683"/>
    <w:rsid w:val="0071289E"/>
    <w:rsid w:val="00712C69"/>
    <w:rsid w:val="0071323D"/>
    <w:rsid w:val="00713442"/>
    <w:rsid w:val="0071346B"/>
    <w:rsid w:val="007134C9"/>
    <w:rsid w:val="00713546"/>
    <w:rsid w:val="00713593"/>
    <w:rsid w:val="007136EA"/>
    <w:rsid w:val="00713945"/>
    <w:rsid w:val="00713975"/>
    <w:rsid w:val="00713995"/>
    <w:rsid w:val="00713A12"/>
    <w:rsid w:val="00713A8E"/>
    <w:rsid w:val="00713D3D"/>
    <w:rsid w:val="00713D97"/>
    <w:rsid w:val="00713E8B"/>
    <w:rsid w:val="00713FD2"/>
    <w:rsid w:val="00714112"/>
    <w:rsid w:val="0071418A"/>
    <w:rsid w:val="00714226"/>
    <w:rsid w:val="007144EE"/>
    <w:rsid w:val="0071475B"/>
    <w:rsid w:val="0071477C"/>
    <w:rsid w:val="007149F1"/>
    <w:rsid w:val="00714B9D"/>
    <w:rsid w:val="00714CB8"/>
    <w:rsid w:val="00714CB9"/>
    <w:rsid w:val="00714E67"/>
    <w:rsid w:val="00714FEF"/>
    <w:rsid w:val="007150FD"/>
    <w:rsid w:val="0071554B"/>
    <w:rsid w:val="00715AFB"/>
    <w:rsid w:val="00715C35"/>
    <w:rsid w:val="00715E5A"/>
    <w:rsid w:val="00715F69"/>
    <w:rsid w:val="00715F87"/>
    <w:rsid w:val="0071602A"/>
    <w:rsid w:val="00716314"/>
    <w:rsid w:val="007163CE"/>
    <w:rsid w:val="00716585"/>
    <w:rsid w:val="00716928"/>
    <w:rsid w:val="0071696E"/>
    <w:rsid w:val="00716970"/>
    <w:rsid w:val="00716F74"/>
    <w:rsid w:val="007173BF"/>
    <w:rsid w:val="007175C2"/>
    <w:rsid w:val="007177F8"/>
    <w:rsid w:val="00717B1A"/>
    <w:rsid w:val="00717C02"/>
    <w:rsid w:val="00717D29"/>
    <w:rsid w:val="00720063"/>
    <w:rsid w:val="007204D6"/>
    <w:rsid w:val="007206B4"/>
    <w:rsid w:val="0072074A"/>
    <w:rsid w:val="0072078A"/>
    <w:rsid w:val="007208E2"/>
    <w:rsid w:val="00720A61"/>
    <w:rsid w:val="00720FBD"/>
    <w:rsid w:val="0072109B"/>
    <w:rsid w:val="007210D9"/>
    <w:rsid w:val="0072137F"/>
    <w:rsid w:val="00721489"/>
    <w:rsid w:val="0072182A"/>
    <w:rsid w:val="00721E1E"/>
    <w:rsid w:val="00721FBD"/>
    <w:rsid w:val="007222AD"/>
    <w:rsid w:val="00722363"/>
    <w:rsid w:val="00722385"/>
    <w:rsid w:val="00722474"/>
    <w:rsid w:val="00722502"/>
    <w:rsid w:val="007227D8"/>
    <w:rsid w:val="0072283F"/>
    <w:rsid w:val="00722E86"/>
    <w:rsid w:val="00723058"/>
    <w:rsid w:val="007232AA"/>
    <w:rsid w:val="00723417"/>
    <w:rsid w:val="007236E6"/>
    <w:rsid w:val="0072377C"/>
    <w:rsid w:val="00723CBA"/>
    <w:rsid w:val="00723DB6"/>
    <w:rsid w:val="00723DF9"/>
    <w:rsid w:val="00723E5D"/>
    <w:rsid w:val="00723F8D"/>
    <w:rsid w:val="00723FA6"/>
    <w:rsid w:val="00724013"/>
    <w:rsid w:val="00724050"/>
    <w:rsid w:val="007242CC"/>
    <w:rsid w:val="00724338"/>
    <w:rsid w:val="00724769"/>
    <w:rsid w:val="007248CD"/>
    <w:rsid w:val="00724B16"/>
    <w:rsid w:val="00724D0D"/>
    <w:rsid w:val="00724EFD"/>
    <w:rsid w:val="007250C5"/>
    <w:rsid w:val="0072546B"/>
    <w:rsid w:val="0072553E"/>
    <w:rsid w:val="00725766"/>
    <w:rsid w:val="0072587A"/>
    <w:rsid w:val="007258B3"/>
    <w:rsid w:val="00725941"/>
    <w:rsid w:val="00725A71"/>
    <w:rsid w:val="00725AC7"/>
    <w:rsid w:val="00725C72"/>
    <w:rsid w:val="00725DC5"/>
    <w:rsid w:val="007260D2"/>
    <w:rsid w:val="007260F6"/>
    <w:rsid w:val="00726161"/>
    <w:rsid w:val="007262D1"/>
    <w:rsid w:val="00726372"/>
    <w:rsid w:val="00726483"/>
    <w:rsid w:val="007264A8"/>
    <w:rsid w:val="007265FB"/>
    <w:rsid w:val="007266D7"/>
    <w:rsid w:val="00726D24"/>
    <w:rsid w:val="00726D9B"/>
    <w:rsid w:val="00727154"/>
    <w:rsid w:val="007275D5"/>
    <w:rsid w:val="007276DE"/>
    <w:rsid w:val="00727778"/>
    <w:rsid w:val="00727920"/>
    <w:rsid w:val="00727D42"/>
    <w:rsid w:val="00727F5B"/>
    <w:rsid w:val="00730124"/>
    <w:rsid w:val="00730257"/>
    <w:rsid w:val="007304FF"/>
    <w:rsid w:val="007305E2"/>
    <w:rsid w:val="007307AB"/>
    <w:rsid w:val="00730825"/>
    <w:rsid w:val="007308F1"/>
    <w:rsid w:val="0073091C"/>
    <w:rsid w:val="007309D2"/>
    <w:rsid w:val="00730CDF"/>
    <w:rsid w:val="00730E16"/>
    <w:rsid w:val="00730E40"/>
    <w:rsid w:val="00730E5B"/>
    <w:rsid w:val="00730ED7"/>
    <w:rsid w:val="00730F77"/>
    <w:rsid w:val="00730FC3"/>
    <w:rsid w:val="0073137D"/>
    <w:rsid w:val="00731594"/>
    <w:rsid w:val="007317DF"/>
    <w:rsid w:val="007318D6"/>
    <w:rsid w:val="0073193E"/>
    <w:rsid w:val="00731953"/>
    <w:rsid w:val="00731A46"/>
    <w:rsid w:val="00731C44"/>
    <w:rsid w:val="00731D01"/>
    <w:rsid w:val="007321FD"/>
    <w:rsid w:val="0073261D"/>
    <w:rsid w:val="007327BA"/>
    <w:rsid w:val="0073296B"/>
    <w:rsid w:val="00732B17"/>
    <w:rsid w:val="00732E94"/>
    <w:rsid w:val="007333B7"/>
    <w:rsid w:val="0073364D"/>
    <w:rsid w:val="00733974"/>
    <w:rsid w:val="0073397F"/>
    <w:rsid w:val="00733BB6"/>
    <w:rsid w:val="00733E84"/>
    <w:rsid w:val="00733F89"/>
    <w:rsid w:val="0073418F"/>
    <w:rsid w:val="0073437E"/>
    <w:rsid w:val="007345CE"/>
    <w:rsid w:val="00734664"/>
    <w:rsid w:val="0073466C"/>
    <w:rsid w:val="007348A6"/>
    <w:rsid w:val="00734956"/>
    <w:rsid w:val="007349B3"/>
    <w:rsid w:val="007349DE"/>
    <w:rsid w:val="00734A2F"/>
    <w:rsid w:val="00734A9E"/>
    <w:rsid w:val="00734B1D"/>
    <w:rsid w:val="00734B36"/>
    <w:rsid w:val="00734BB1"/>
    <w:rsid w:val="00734C15"/>
    <w:rsid w:val="00734CAA"/>
    <w:rsid w:val="00734EAB"/>
    <w:rsid w:val="007350DF"/>
    <w:rsid w:val="007351B6"/>
    <w:rsid w:val="0073538B"/>
    <w:rsid w:val="00735857"/>
    <w:rsid w:val="0073595F"/>
    <w:rsid w:val="00735CCE"/>
    <w:rsid w:val="0073611C"/>
    <w:rsid w:val="007366DB"/>
    <w:rsid w:val="0073681E"/>
    <w:rsid w:val="007368D7"/>
    <w:rsid w:val="007369C9"/>
    <w:rsid w:val="00736D48"/>
    <w:rsid w:val="0073727C"/>
    <w:rsid w:val="007373D5"/>
    <w:rsid w:val="00737725"/>
    <w:rsid w:val="0073784B"/>
    <w:rsid w:val="0073793B"/>
    <w:rsid w:val="00737BAC"/>
    <w:rsid w:val="00737BEA"/>
    <w:rsid w:val="00737C13"/>
    <w:rsid w:val="0074016F"/>
    <w:rsid w:val="00740187"/>
    <w:rsid w:val="007401F5"/>
    <w:rsid w:val="007402B5"/>
    <w:rsid w:val="00740339"/>
    <w:rsid w:val="0074033E"/>
    <w:rsid w:val="007404C8"/>
    <w:rsid w:val="00740748"/>
    <w:rsid w:val="00740A65"/>
    <w:rsid w:val="00740B0E"/>
    <w:rsid w:val="00740B5E"/>
    <w:rsid w:val="007410B9"/>
    <w:rsid w:val="00741161"/>
    <w:rsid w:val="00741256"/>
    <w:rsid w:val="007413A6"/>
    <w:rsid w:val="00741597"/>
    <w:rsid w:val="00741B47"/>
    <w:rsid w:val="00741D3A"/>
    <w:rsid w:val="00741E48"/>
    <w:rsid w:val="0074200B"/>
    <w:rsid w:val="007422E7"/>
    <w:rsid w:val="00742467"/>
    <w:rsid w:val="00742512"/>
    <w:rsid w:val="00742677"/>
    <w:rsid w:val="00742812"/>
    <w:rsid w:val="00742951"/>
    <w:rsid w:val="00742E2A"/>
    <w:rsid w:val="00742E64"/>
    <w:rsid w:val="00742E69"/>
    <w:rsid w:val="00742E8B"/>
    <w:rsid w:val="00742EDD"/>
    <w:rsid w:val="00743366"/>
    <w:rsid w:val="00743371"/>
    <w:rsid w:val="007435D6"/>
    <w:rsid w:val="00743714"/>
    <w:rsid w:val="00743A8F"/>
    <w:rsid w:val="00743CE3"/>
    <w:rsid w:val="00743D42"/>
    <w:rsid w:val="00743DDF"/>
    <w:rsid w:val="00743E02"/>
    <w:rsid w:val="00744118"/>
    <w:rsid w:val="007441FF"/>
    <w:rsid w:val="0074424E"/>
    <w:rsid w:val="00744312"/>
    <w:rsid w:val="0074440D"/>
    <w:rsid w:val="007444E7"/>
    <w:rsid w:val="00744507"/>
    <w:rsid w:val="00744547"/>
    <w:rsid w:val="007448E2"/>
    <w:rsid w:val="00744A48"/>
    <w:rsid w:val="00744C80"/>
    <w:rsid w:val="00744CFE"/>
    <w:rsid w:val="00745021"/>
    <w:rsid w:val="00745103"/>
    <w:rsid w:val="00745123"/>
    <w:rsid w:val="0074514C"/>
    <w:rsid w:val="00745534"/>
    <w:rsid w:val="00745639"/>
    <w:rsid w:val="0074574D"/>
    <w:rsid w:val="00745808"/>
    <w:rsid w:val="0074585E"/>
    <w:rsid w:val="007458FE"/>
    <w:rsid w:val="00745A0E"/>
    <w:rsid w:val="00745A8B"/>
    <w:rsid w:val="00745E0C"/>
    <w:rsid w:val="00745E8F"/>
    <w:rsid w:val="00745F67"/>
    <w:rsid w:val="00746041"/>
    <w:rsid w:val="0074605E"/>
    <w:rsid w:val="0074627F"/>
    <w:rsid w:val="0074630A"/>
    <w:rsid w:val="007464D1"/>
    <w:rsid w:val="0074659F"/>
    <w:rsid w:val="007469F1"/>
    <w:rsid w:val="00746B92"/>
    <w:rsid w:val="00746E53"/>
    <w:rsid w:val="00746EEB"/>
    <w:rsid w:val="00747071"/>
    <w:rsid w:val="00747271"/>
    <w:rsid w:val="0074730C"/>
    <w:rsid w:val="0074730F"/>
    <w:rsid w:val="00747449"/>
    <w:rsid w:val="007475AB"/>
    <w:rsid w:val="007475B0"/>
    <w:rsid w:val="007476A7"/>
    <w:rsid w:val="0074785D"/>
    <w:rsid w:val="007478D6"/>
    <w:rsid w:val="0074790B"/>
    <w:rsid w:val="00747B28"/>
    <w:rsid w:val="00750401"/>
    <w:rsid w:val="0075047C"/>
    <w:rsid w:val="007506BC"/>
    <w:rsid w:val="00750883"/>
    <w:rsid w:val="00750A64"/>
    <w:rsid w:val="00750CAB"/>
    <w:rsid w:val="00750CB4"/>
    <w:rsid w:val="00750E9D"/>
    <w:rsid w:val="00750EE0"/>
    <w:rsid w:val="0075123E"/>
    <w:rsid w:val="00751274"/>
    <w:rsid w:val="00751722"/>
    <w:rsid w:val="0075193F"/>
    <w:rsid w:val="007519AA"/>
    <w:rsid w:val="00751C5B"/>
    <w:rsid w:val="00751D9D"/>
    <w:rsid w:val="00751E3C"/>
    <w:rsid w:val="00751F2E"/>
    <w:rsid w:val="00751FC7"/>
    <w:rsid w:val="00752157"/>
    <w:rsid w:val="0075219E"/>
    <w:rsid w:val="00752495"/>
    <w:rsid w:val="007524FF"/>
    <w:rsid w:val="0075259B"/>
    <w:rsid w:val="007525D2"/>
    <w:rsid w:val="007525FD"/>
    <w:rsid w:val="0075265B"/>
    <w:rsid w:val="0075270F"/>
    <w:rsid w:val="0075296E"/>
    <w:rsid w:val="00752A96"/>
    <w:rsid w:val="00752B24"/>
    <w:rsid w:val="00752B57"/>
    <w:rsid w:val="00752C96"/>
    <w:rsid w:val="00752EB8"/>
    <w:rsid w:val="007533F3"/>
    <w:rsid w:val="0075344C"/>
    <w:rsid w:val="007534B3"/>
    <w:rsid w:val="007535A2"/>
    <w:rsid w:val="007536CC"/>
    <w:rsid w:val="007536EF"/>
    <w:rsid w:val="00753764"/>
    <w:rsid w:val="0075378C"/>
    <w:rsid w:val="00753CD7"/>
    <w:rsid w:val="00753DE9"/>
    <w:rsid w:val="00753EBA"/>
    <w:rsid w:val="00754194"/>
    <w:rsid w:val="00754462"/>
    <w:rsid w:val="00754560"/>
    <w:rsid w:val="007545A4"/>
    <w:rsid w:val="0075493C"/>
    <w:rsid w:val="00754A7C"/>
    <w:rsid w:val="00754F09"/>
    <w:rsid w:val="00754F3B"/>
    <w:rsid w:val="00755135"/>
    <w:rsid w:val="00755206"/>
    <w:rsid w:val="00755253"/>
    <w:rsid w:val="0075532B"/>
    <w:rsid w:val="007554E2"/>
    <w:rsid w:val="00755538"/>
    <w:rsid w:val="00755547"/>
    <w:rsid w:val="00755973"/>
    <w:rsid w:val="007559F9"/>
    <w:rsid w:val="00755B91"/>
    <w:rsid w:val="00755D7A"/>
    <w:rsid w:val="00756072"/>
    <w:rsid w:val="0075616B"/>
    <w:rsid w:val="007563D1"/>
    <w:rsid w:val="007563D8"/>
    <w:rsid w:val="0075646A"/>
    <w:rsid w:val="007566B2"/>
    <w:rsid w:val="0075673B"/>
    <w:rsid w:val="00756877"/>
    <w:rsid w:val="00756932"/>
    <w:rsid w:val="00756971"/>
    <w:rsid w:val="00756A45"/>
    <w:rsid w:val="00756BA3"/>
    <w:rsid w:val="00756EC9"/>
    <w:rsid w:val="007571AD"/>
    <w:rsid w:val="007574FB"/>
    <w:rsid w:val="007575F3"/>
    <w:rsid w:val="007575F4"/>
    <w:rsid w:val="0075763C"/>
    <w:rsid w:val="00757658"/>
    <w:rsid w:val="00757686"/>
    <w:rsid w:val="00757739"/>
    <w:rsid w:val="00757BFE"/>
    <w:rsid w:val="00757C40"/>
    <w:rsid w:val="00757DB4"/>
    <w:rsid w:val="00760309"/>
    <w:rsid w:val="007605CA"/>
    <w:rsid w:val="00760F32"/>
    <w:rsid w:val="007610F6"/>
    <w:rsid w:val="00761225"/>
    <w:rsid w:val="00761440"/>
    <w:rsid w:val="00761619"/>
    <w:rsid w:val="00761673"/>
    <w:rsid w:val="0076171A"/>
    <w:rsid w:val="00761750"/>
    <w:rsid w:val="00761920"/>
    <w:rsid w:val="00761A9E"/>
    <w:rsid w:val="00761B52"/>
    <w:rsid w:val="00761B69"/>
    <w:rsid w:val="00761D2C"/>
    <w:rsid w:val="007621DD"/>
    <w:rsid w:val="007621DF"/>
    <w:rsid w:val="00762527"/>
    <w:rsid w:val="0076256F"/>
    <w:rsid w:val="0076266D"/>
    <w:rsid w:val="00762786"/>
    <w:rsid w:val="00762907"/>
    <w:rsid w:val="00762F0D"/>
    <w:rsid w:val="00763017"/>
    <w:rsid w:val="007630CF"/>
    <w:rsid w:val="00763168"/>
    <w:rsid w:val="00763289"/>
    <w:rsid w:val="0076337F"/>
    <w:rsid w:val="00763451"/>
    <w:rsid w:val="00763477"/>
    <w:rsid w:val="00763506"/>
    <w:rsid w:val="0076356E"/>
    <w:rsid w:val="007636E0"/>
    <w:rsid w:val="007636F2"/>
    <w:rsid w:val="007639C8"/>
    <w:rsid w:val="00763D90"/>
    <w:rsid w:val="00763FBD"/>
    <w:rsid w:val="00763FDE"/>
    <w:rsid w:val="00764074"/>
    <w:rsid w:val="007645E5"/>
    <w:rsid w:val="007648D5"/>
    <w:rsid w:val="007648FE"/>
    <w:rsid w:val="00764A59"/>
    <w:rsid w:val="00764AB3"/>
    <w:rsid w:val="00764B3D"/>
    <w:rsid w:val="00764B81"/>
    <w:rsid w:val="00764DEC"/>
    <w:rsid w:val="00764FEA"/>
    <w:rsid w:val="00765635"/>
    <w:rsid w:val="00765736"/>
    <w:rsid w:val="007657A5"/>
    <w:rsid w:val="0076580F"/>
    <w:rsid w:val="00765906"/>
    <w:rsid w:val="007659B1"/>
    <w:rsid w:val="00765D9D"/>
    <w:rsid w:val="0076623D"/>
    <w:rsid w:val="00766326"/>
    <w:rsid w:val="00766395"/>
    <w:rsid w:val="00766607"/>
    <w:rsid w:val="00766665"/>
    <w:rsid w:val="0076667E"/>
    <w:rsid w:val="007668DE"/>
    <w:rsid w:val="00766985"/>
    <w:rsid w:val="00766A2E"/>
    <w:rsid w:val="00766EA1"/>
    <w:rsid w:val="0076706A"/>
    <w:rsid w:val="0076709E"/>
    <w:rsid w:val="00767182"/>
    <w:rsid w:val="00767305"/>
    <w:rsid w:val="007673EA"/>
    <w:rsid w:val="007674D7"/>
    <w:rsid w:val="00767511"/>
    <w:rsid w:val="00767599"/>
    <w:rsid w:val="007675A1"/>
    <w:rsid w:val="007676E6"/>
    <w:rsid w:val="0076783C"/>
    <w:rsid w:val="00767A7B"/>
    <w:rsid w:val="00767BE3"/>
    <w:rsid w:val="00767D3B"/>
    <w:rsid w:val="00767DA7"/>
    <w:rsid w:val="00767E3A"/>
    <w:rsid w:val="00767F2F"/>
    <w:rsid w:val="00767F46"/>
    <w:rsid w:val="007701AC"/>
    <w:rsid w:val="007708C9"/>
    <w:rsid w:val="00770A2B"/>
    <w:rsid w:val="00770A3A"/>
    <w:rsid w:val="00770B68"/>
    <w:rsid w:val="00770C2F"/>
    <w:rsid w:val="00770C9B"/>
    <w:rsid w:val="00770DAF"/>
    <w:rsid w:val="00771086"/>
    <w:rsid w:val="007719C2"/>
    <w:rsid w:val="00771D9E"/>
    <w:rsid w:val="00771E98"/>
    <w:rsid w:val="007723C5"/>
    <w:rsid w:val="00772437"/>
    <w:rsid w:val="00772A72"/>
    <w:rsid w:val="00772B2C"/>
    <w:rsid w:val="00772BEA"/>
    <w:rsid w:val="00772FBE"/>
    <w:rsid w:val="0077332F"/>
    <w:rsid w:val="0077379C"/>
    <w:rsid w:val="00773A18"/>
    <w:rsid w:val="00773A53"/>
    <w:rsid w:val="00773B21"/>
    <w:rsid w:val="00773B3E"/>
    <w:rsid w:val="00773BB4"/>
    <w:rsid w:val="00773BB6"/>
    <w:rsid w:val="00773F71"/>
    <w:rsid w:val="0077403E"/>
    <w:rsid w:val="00774346"/>
    <w:rsid w:val="00774433"/>
    <w:rsid w:val="00774548"/>
    <w:rsid w:val="0077454F"/>
    <w:rsid w:val="00774988"/>
    <w:rsid w:val="00774A5F"/>
    <w:rsid w:val="00774ADE"/>
    <w:rsid w:val="00774B20"/>
    <w:rsid w:val="00774D20"/>
    <w:rsid w:val="007750B1"/>
    <w:rsid w:val="007750B2"/>
    <w:rsid w:val="0077527B"/>
    <w:rsid w:val="0077582C"/>
    <w:rsid w:val="00775877"/>
    <w:rsid w:val="00775951"/>
    <w:rsid w:val="00775B1E"/>
    <w:rsid w:val="00775B38"/>
    <w:rsid w:val="00775EF7"/>
    <w:rsid w:val="00775FF6"/>
    <w:rsid w:val="007761D9"/>
    <w:rsid w:val="007762C9"/>
    <w:rsid w:val="007762D8"/>
    <w:rsid w:val="00776347"/>
    <w:rsid w:val="007765A6"/>
    <w:rsid w:val="00776676"/>
    <w:rsid w:val="00776F60"/>
    <w:rsid w:val="00777123"/>
    <w:rsid w:val="00777401"/>
    <w:rsid w:val="007774C8"/>
    <w:rsid w:val="007775DE"/>
    <w:rsid w:val="007775F4"/>
    <w:rsid w:val="007776FA"/>
    <w:rsid w:val="00777773"/>
    <w:rsid w:val="007777F5"/>
    <w:rsid w:val="0077786C"/>
    <w:rsid w:val="007778A4"/>
    <w:rsid w:val="0077799B"/>
    <w:rsid w:val="00777D6D"/>
    <w:rsid w:val="00777DFA"/>
    <w:rsid w:val="00777E46"/>
    <w:rsid w:val="00777E73"/>
    <w:rsid w:val="00777EEF"/>
    <w:rsid w:val="007800C5"/>
    <w:rsid w:val="00780572"/>
    <w:rsid w:val="0078057C"/>
    <w:rsid w:val="007808DF"/>
    <w:rsid w:val="00780B2E"/>
    <w:rsid w:val="00780E31"/>
    <w:rsid w:val="0078101F"/>
    <w:rsid w:val="007810C4"/>
    <w:rsid w:val="007813EE"/>
    <w:rsid w:val="007813F8"/>
    <w:rsid w:val="007816CE"/>
    <w:rsid w:val="00781759"/>
    <w:rsid w:val="0078198A"/>
    <w:rsid w:val="00781AC3"/>
    <w:rsid w:val="00781B0E"/>
    <w:rsid w:val="00781D50"/>
    <w:rsid w:val="00781E1A"/>
    <w:rsid w:val="00781F20"/>
    <w:rsid w:val="00781FDF"/>
    <w:rsid w:val="0078232D"/>
    <w:rsid w:val="007823B9"/>
    <w:rsid w:val="007824FE"/>
    <w:rsid w:val="0078273E"/>
    <w:rsid w:val="007828EA"/>
    <w:rsid w:val="00782B75"/>
    <w:rsid w:val="00782E81"/>
    <w:rsid w:val="00783084"/>
    <w:rsid w:val="007831D7"/>
    <w:rsid w:val="007833F5"/>
    <w:rsid w:val="00783751"/>
    <w:rsid w:val="007837C9"/>
    <w:rsid w:val="00783861"/>
    <w:rsid w:val="00783B0F"/>
    <w:rsid w:val="00783D97"/>
    <w:rsid w:val="00783E76"/>
    <w:rsid w:val="00783F2E"/>
    <w:rsid w:val="00783FF6"/>
    <w:rsid w:val="0078401B"/>
    <w:rsid w:val="00784026"/>
    <w:rsid w:val="00784243"/>
    <w:rsid w:val="007842FC"/>
    <w:rsid w:val="00784648"/>
    <w:rsid w:val="00784691"/>
    <w:rsid w:val="00784794"/>
    <w:rsid w:val="007847A9"/>
    <w:rsid w:val="00784910"/>
    <w:rsid w:val="007849A4"/>
    <w:rsid w:val="007849F1"/>
    <w:rsid w:val="00784B36"/>
    <w:rsid w:val="00784C02"/>
    <w:rsid w:val="00784FB7"/>
    <w:rsid w:val="0078515E"/>
    <w:rsid w:val="007851BF"/>
    <w:rsid w:val="007854E7"/>
    <w:rsid w:val="00785696"/>
    <w:rsid w:val="0078570C"/>
    <w:rsid w:val="007857F2"/>
    <w:rsid w:val="00785866"/>
    <w:rsid w:val="00785896"/>
    <w:rsid w:val="00785964"/>
    <w:rsid w:val="00785BA5"/>
    <w:rsid w:val="00785ED3"/>
    <w:rsid w:val="007860CC"/>
    <w:rsid w:val="00786189"/>
    <w:rsid w:val="0078621D"/>
    <w:rsid w:val="007862DD"/>
    <w:rsid w:val="007862F4"/>
    <w:rsid w:val="00786307"/>
    <w:rsid w:val="00786403"/>
    <w:rsid w:val="00786505"/>
    <w:rsid w:val="00786777"/>
    <w:rsid w:val="00786936"/>
    <w:rsid w:val="007869C2"/>
    <w:rsid w:val="00786F98"/>
    <w:rsid w:val="00787206"/>
    <w:rsid w:val="007873C6"/>
    <w:rsid w:val="007874EA"/>
    <w:rsid w:val="007875FA"/>
    <w:rsid w:val="007879BE"/>
    <w:rsid w:val="00787AFE"/>
    <w:rsid w:val="00787CC7"/>
    <w:rsid w:val="00787D8E"/>
    <w:rsid w:val="00790025"/>
    <w:rsid w:val="0079003C"/>
    <w:rsid w:val="0079022E"/>
    <w:rsid w:val="007902B2"/>
    <w:rsid w:val="007902FF"/>
    <w:rsid w:val="0079031E"/>
    <w:rsid w:val="00790375"/>
    <w:rsid w:val="00790705"/>
    <w:rsid w:val="007907CE"/>
    <w:rsid w:val="007909E1"/>
    <w:rsid w:val="00790A0B"/>
    <w:rsid w:val="00790B1C"/>
    <w:rsid w:val="00790B48"/>
    <w:rsid w:val="00790B4A"/>
    <w:rsid w:val="00790B4F"/>
    <w:rsid w:val="00790B79"/>
    <w:rsid w:val="00790C79"/>
    <w:rsid w:val="00790ED9"/>
    <w:rsid w:val="00791088"/>
    <w:rsid w:val="007911BD"/>
    <w:rsid w:val="007911E9"/>
    <w:rsid w:val="00791370"/>
    <w:rsid w:val="007916D7"/>
    <w:rsid w:val="00791A68"/>
    <w:rsid w:val="00791B5B"/>
    <w:rsid w:val="00791C5A"/>
    <w:rsid w:val="00791DB8"/>
    <w:rsid w:val="00791E30"/>
    <w:rsid w:val="00791F58"/>
    <w:rsid w:val="00791FB2"/>
    <w:rsid w:val="00792041"/>
    <w:rsid w:val="0079204D"/>
    <w:rsid w:val="0079206A"/>
    <w:rsid w:val="0079206B"/>
    <w:rsid w:val="00792112"/>
    <w:rsid w:val="007921A1"/>
    <w:rsid w:val="0079226A"/>
    <w:rsid w:val="007922C6"/>
    <w:rsid w:val="007929D8"/>
    <w:rsid w:val="00792B0B"/>
    <w:rsid w:val="00792E47"/>
    <w:rsid w:val="00792EAD"/>
    <w:rsid w:val="00792F8F"/>
    <w:rsid w:val="00792F91"/>
    <w:rsid w:val="00793028"/>
    <w:rsid w:val="00793381"/>
    <w:rsid w:val="0079348E"/>
    <w:rsid w:val="00793505"/>
    <w:rsid w:val="007938CE"/>
    <w:rsid w:val="00793B75"/>
    <w:rsid w:val="00793E08"/>
    <w:rsid w:val="00793E15"/>
    <w:rsid w:val="00793EAC"/>
    <w:rsid w:val="00793F6B"/>
    <w:rsid w:val="00794125"/>
    <w:rsid w:val="0079426E"/>
    <w:rsid w:val="0079436C"/>
    <w:rsid w:val="007946C1"/>
    <w:rsid w:val="00794B88"/>
    <w:rsid w:val="00794BD0"/>
    <w:rsid w:val="00794C0C"/>
    <w:rsid w:val="00794C4D"/>
    <w:rsid w:val="00794D43"/>
    <w:rsid w:val="00794E8E"/>
    <w:rsid w:val="00794F9A"/>
    <w:rsid w:val="007951D0"/>
    <w:rsid w:val="007953F6"/>
    <w:rsid w:val="00795A1A"/>
    <w:rsid w:val="00795D35"/>
    <w:rsid w:val="00795D7A"/>
    <w:rsid w:val="00795D98"/>
    <w:rsid w:val="00795DC1"/>
    <w:rsid w:val="007961EA"/>
    <w:rsid w:val="00796530"/>
    <w:rsid w:val="00796645"/>
    <w:rsid w:val="007966B8"/>
    <w:rsid w:val="00796755"/>
    <w:rsid w:val="00796766"/>
    <w:rsid w:val="0079676A"/>
    <w:rsid w:val="00796835"/>
    <w:rsid w:val="00796B12"/>
    <w:rsid w:val="00796B43"/>
    <w:rsid w:val="00796D0E"/>
    <w:rsid w:val="00796DA1"/>
    <w:rsid w:val="0079745F"/>
    <w:rsid w:val="00797617"/>
    <w:rsid w:val="007976DE"/>
    <w:rsid w:val="007977CF"/>
    <w:rsid w:val="007978BB"/>
    <w:rsid w:val="0079798E"/>
    <w:rsid w:val="007979EA"/>
    <w:rsid w:val="00797B61"/>
    <w:rsid w:val="00797C95"/>
    <w:rsid w:val="00797E7F"/>
    <w:rsid w:val="007A01FD"/>
    <w:rsid w:val="007A0246"/>
    <w:rsid w:val="007A0260"/>
    <w:rsid w:val="007A03DA"/>
    <w:rsid w:val="007A0401"/>
    <w:rsid w:val="007A064A"/>
    <w:rsid w:val="007A0911"/>
    <w:rsid w:val="007A0C00"/>
    <w:rsid w:val="007A0D64"/>
    <w:rsid w:val="007A0D87"/>
    <w:rsid w:val="007A0E7A"/>
    <w:rsid w:val="007A0EEE"/>
    <w:rsid w:val="007A1434"/>
    <w:rsid w:val="007A1502"/>
    <w:rsid w:val="007A183D"/>
    <w:rsid w:val="007A1A91"/>
    <w:rsid w:val="007A1B87"/>
    <w:rsid w:val="007A1CB8"/>
    <w:rsid w:val="007A1E29"/>
    <w:rsid w:val="007A1ED4"/>
    <w:rsid w:val="007A21BD"/>
    <w:rsid w:val="007A2231"/>
    <w:rsid w:val="007A230C"/>
    <w:rsid w:val="007A231E"/>
    <w:rsid w:val="007A232A"/>
    <w:rsid w:val="007A24D2"/>
    <w:rsid w:val="007A2533"/>
    <w:rsid w:val="007A265A"/>
    <w:rsid w:val="007A26E0"/>
    <w:rsid w:val="007A294C"/>
    <w:rsid w:val="007A3092"/>
    <w:rsid w:val="007A32B3"/>
    <w:rsid w:val="007A3413"/>
    <w:rsid w:val="007A34CB"/>
    <w:rsid w:val="007A34D2"/>
    <w:rsid w:val="007A39C4"/>
    <w:rsid w:val="007A39E4"/>
    <w:rsid w:val="007A3BFB"/>
    <w:rsid w:val="007A3E40"/>
    <w:rsid w:val="007A3F68"/>
    <w:rsid w:val="007A3FE5"/>
    <w:rsid w:val="007A405C"/>
    <w:rsid w:val="007A4241"/>
    <w:rsid w:val="007A433C"/>
    <w:rsid w:val="007A4431"/>
    <w:rsid w:val="007A445E"/>
    <w:rsid w:val="007A44D1"/>
    <w:rsid w:val="007A4517"/>
    <w:rsid w:val="007A4723"/>
    <w:rsid w:val="007A4745"/>
    <w:rsid w:val="007A47C5"/>
    <w:rsid w:val="007A47E7"/>
    <w:rsid w:val="007A4D17"/>
    <w:rsid w:val="007A4D5B"/>
    <w:rsid w:val="007A50BF"/>
    <w:rsid w:val="007A52D5"/>
    <w:rsid w:val="007A5628"/>
    <w:rsid w:val="007A571D"/>
    <w:rsid w:val="007A5842"/>
    <w:rsid w:val="007A5989"/>
    <w:rsid w:val="007A5AF5"/>
    <w:rsid w:val="007A61DB"/>
    <w:rsid w:val="007A640C"/>
    <w:rsid w:val="007A6736"/>
    <w:rsid w:val="007A69AA"/>
    <w:rsid w:val="007A6B62"/>
    <w:rsid w:val="007A6C11"/>
    <w:rsid w:val="007A6C77"/>
    <w:rsid w:val="007A6E0C"/>
    <w:rsid w:val="007A6E8B"/>
    <w:rsid w:val="007A7035"/>
    <w:rsid w:val="007A708E"/>
    <w:rsid w:val="007A70B3"/>
    <w:rsid w:val="007A713B"/>
    <w:rsid w:val="007A72B2"/>
    <w:rsid w:val="007A72C4"/>
    <w:rsid w:val="007A733D"/>
    <w:rsid w:val="007A746D"/>
    <w:rsid w:val="007A7548"/>
    <w:rsid w:val="007A7883"/>
    <w:rsid w:val="007A7B90"/>
    <w:rsid w:val="007A7DD7"/>
    <w:rsid w:val="007A7F91"/>
    <w:rsid w:val="007B00BF"/>
    <w:rsid w:val="007B00DF"/>
    <w:rsid w:val="007B0147"/>
    <w:rsid w:val="007B015B"/>
    <w:rsid w:val="007B0434"/>
    <w:rsid w:val="007B04A9"/>
    <w:rsid w:val="007B0501"/>
    <w:rsid w:val="007B0612"/>
    <w:rsid w:val="007B062F"/>
    <w:rsid w:val="007B0699"/>
    <w:rsid w:val="007B071B"/>
    <w:rsid w:val="007B0748"/>
    <w:rsid w:val="007B0A42"/>
    <w:rsid w:val="007B0B0B"/>
    <w:rsid w:val="007B0C76"/>
    <w:rsid w:val="007B0DE0"/>
    <w:rsid w:val="007B0EC1"/>
    <w:rsid w:val="007B139C"/>
    <w:rsid w:val="007B1430"/>
    <w:rsid w:val="007B1C1E"/>
    <w:rsid w:val="007B1C43"/>
    <w:rsid w:val="007B1E0B"/>
    <w:rsid w:val="007B1E77"/>
    <w:rsid w:val="007B1EE9"/>
    <w:rsid w:val="007B1F5F"/>
    <w:rsid w:val="007B1FAA"/>
    <w:rsid w:val="007B23E4"/>
    <w:rsid w:val="007B2B69"/>
    <w:rsid w:val="007B2C72"/>
    <w:rsid w:val="007B2D8C"/>
    <w:rsid w:val="007B2FE8"/>
    <w:rsid w:val="007B3039"/>
    <w:rsid w:val="007B3118"/>
    <w:rsid w:val="007B35B1"/>
    <w:rsid w:val="007B3875"/>
    <w:rsid w:val="007B3A9C"/>
    <w:rsid w:val="007B3B0F"/>
    <w:rsid w:val="007B3B13"/>
    <w:rsid w:val="007B3E75"/>
    <w:rsid w:val="007B4187"/>
    <w:rsid w:val="007B47AC"/>
    <w:rsid w:val="007B4897"/>
    <w:rsid w:val="007B4A28"/>
    <w:rsid w:val="007B4DEE"/>
    <w:rsid w:val="007B4E9C"/>
    <w:rsid w:val="007B4EC9"/>
    <w:rsid w:val="007B5072"/>
    <w:rsid w:val="007B507A"/>
    <w:rsid w:val="007B50E7"/>
    <w:rsid w:val="007B54D9"/>
    <w:rsid w:val="007B54E1"/>
    <w:rsid w:val="007B54EB"/>
    <w:rsid w:val="007B571A"/>
    <w:rsid w:val="007B57E0"/>
    <w:rsid w:val="007B5840"/>
    <w:rsid w:val="007B589E"/>
    <w:rsid w:val="007B5F70"/>
    <w:rsid w:val="007B5FBF"/>
    <w:rsid w:val="007B602D"/>
    <w:rsid w:val="007B60A0"/>
    <w:rsid w:val="007B6165"/>
    <w:rsid w:val="007B6191"/>
    <w:rsid w:val="007B622A"/>
    <w:rsid w:val="007B633E"/>
    <w:rsid w:val="007B69D5"/>
    <w:rsid w:val="007B6AD0"/>
    <w:rsid w:val="007B6B66"/>
    <w:rsid w:val="007B6BAF"/>
    <w:rsid w:val="007B6C08"/>
    <w:rsid w:val="007B6CA0"/>
    <w:rsid w:val="007B6D41"/>
    <w:rsid w:val="007B6D58"/>
    <w:rsid w:val="007B6EF5"/>
    <w:rsid w:val="007B6F27"/>
    <w:rsid w:val="007B70D6"/>
    <w:rsid w:val="007B72E6"/>
    <w:rsid w:val="007B73A8"/>
    <w:rsid w:val="007B7477"/>
    <w:rsid w:val="007B74C1"/>
    <w:rsid w:val="007B763C"/>
    <w:rsid w:val="007B76E1"/>
    <w:rsid w:val="007B7749"/>
    <w:rsid w:val="007B79D9"/>
    <w:rsid w:val="007B7A36"/>
    <w:rsid w:val="007B7A7B"/>
    <w:rsid w:val="007B7B01"/>
    <w:rsid w:val="007B7B6F"/>
    <w:rsid w:val="007B7CCD"/>
    <w:rsid w:val="007B7DB1"/>
    <w:rsid w:val="007B7E0A"/>
    <w:rsid w:val="007B7EE2"/>
    <w:rsid w:val="007B7F7D"/>
    <w:rsid w:val="007C004D"/>
    <w:rsid w:val="007C02D9"/>
    <w:rsid w:val="007C03E0"/>
    <w:rsid w:val="007C046A"/>
    <w:rsid w:val="007C070C"/>
    <w:rsid w:val="007C0998"/>
    <w:rsid w:val="007C099F"/>
    <w:rsid w:val="007C0A5F"/>
    <w:rsid w:val="007C0B59"/>
    <w:rsid w:val="007C0B62"/>
    <w:rsid w:val="007C0BF0"/>
    <w:rsid w:val="007C0C1A"/>
    <w:rsid w:val="007C0DD0"/>
    <w:rsid w:val="007C0F6E"/>
    <w:rsid w:val="007C0FE3"/>
    <w:rsid w:val="007C1042"/>
    <w:rsid w:val="007C1349"/>
    <w:rsid w:val="007C159E"/>
    <w:rsid w:val="007C15CA"/>
    <w:rsid w:val="007C1ABE"/>
    <w:rsid w:val="007C1B2C"/>
    <w:rsid w:val="007C1F40"/>
    <w:rsid w:val="007C21E2"/>
    <w:rsid w:val="007C23B6"/>
    <w:rsid w:val="007C2515"/>
    <w:rsid w:val="007C277E"/>
    <w:rsid w:val="007C2A94"/>
    <w:rsid w:val="007C2CAF"/>
    <w:rsid w:val="007C2D90"/>
    <w:rsid w:val="007C2EA6"/>
    <w:rsid w:val="007C2F83"/>
    <w:rsid w:val="007C328C"/>
    <w:rsid w:val="007C33E4"/>
    <w:rsid w:val="007C34F9"/>
    <w:rsid w:val="007C37D9"/>
    <w:rsid w:val="007C39E5"/>
    <w:rsid w:val="007C3A11"/>
    <w:rsid w:val="007C3A15"/>
    <w:rsid w:val="007C3EE4"/>
    <w:rsid w:val="007C451A"/>
    <w:rsid w:val="007C4594"/>
    <w:rsid w:val="007C482E"/>
    <w:rsid w:val="007C49A8"/>
    <w:rsid w:val="007C4C0A"/>
    <w:rsid w:val="007C4DAB"/>
    <w:rsid w:val="007C5010"/>
    <w:rsid w:val="007C51CB"/>
    <w:rsid w:val="007C52D3"/>
    <w:rsid w:val="007C5365"/>
    <w:rsid w:val="007C5499"/>
    <w:rsid w:val="007C5793"/>
    <w:rsid w:val="007C5A98"/>
    <w:rsid w:val="007C5ADA"/>
    <w:rsid w:val="007C5D42"/>
    <w:rsid w:val="007C5DD0"/>
    <w:rsid w:val="007C5DD3"/>
    <w:rsid w:val="007C5F00"/>
    <w:rsid w:val="007C61A1"/>
    <w:rsid w:val="007C640C"/>
    <w:rsid w:val="007C6603"/>
    <w:rsid w:val="007C6A08"/>
    <w:rsid w:val="007C6BB5"/>
    <w:rsid w:val="007C6C1E"/>
    <w:rsid w:val="007C6C5F"/>
    <w:rsid w:val="007C6D24"/>
    <w:rsid w:val="007C6F92"/>
    <w:rsid w:val="007C704D"/>
    <w:rsid w:val="007C7106"/>
    <w:rsid w:val="007C7116"/>
    <w:rsid w:val="007C7FE8"/>
    <w:rsid w:val="007D002B"/>
    <w:rsid w:val="007D00EB"/>
    <w:rsid w:val="007D0145"/>
    <w:rsid w:val="007D028A"/>
    <w:rsid w:val="007D0300"/>
    <w:rsid w:val="007D0537"/>
    <w:rsid w:val="007D058D"/>
    <w:rsid w:val="007D05B1"/>
    <w:rsid w:val="007D05E2"/>
    <w:rsid w:val="007D068F"/>
    <w:rsid w:val="007D06AD"/>
    <w:rsid w:val="007D06D9"/>
    <w:rsid w:val="007D0784"/>
    <w:rsid w:val="007D0D03"/>
    <w:rsid w:val="007D0D8F"/>
    <w:rsid w:val="007D0D93"/>
    <w:rsid w:val="007D0F50"/>
    <w:rsid w:val="007D0F9E"/>
    <w:rsid w:val="007D115E"/>
    <w:rsid w:val="007D11FA"/>
    <w:rsid w:val="007D12F0"/>
    <w:rsid w:val="007D1445"/>
    <w:rsid w:val="007D152E"/>
    <w:rsid w:val="007D167C"/>
    <w:rsid w:val="007D16A5"/>
    <w:rsid w:val="007D16C3"/>
    <w:rsid w:val="007D18D4"/>
    <w:rsid w:val="007D1AC0"/>
    <w:rsid w:val="007D207C"/>
    <w:rsid w:val="007D2173"/>
    <w:rsid w:val="007D21B7"/>
    <w:rsid w:val="007D21E4"/>
    <w:rsid w:val="007D2230"/>
    <w:rsid w:val="007D228E"/>
    <w:rsid w:val="007D2308"/>
    <w:rsid w:val="007D23F8"/>
    <w:rsid w:val="007D2463"/>
    <w:rsid w:val="007D25A1"/>
    <w:rsid w:val="007D25BE"/>
    <w:rsid w:val="007D282F"/>
    <w:rsid w:val="007D29A6"/>
    <w:rsid w:val="007D311D"/>
    <w:rsid w:val="007D3120"/>
    <w:rsid w:val="007D3199"/>
    <w:rsid w:val="007D33B1"/>
    <w:rsid w:val="007D3550"/>
    <w:rsid w:val="007D3B28"/>
    <w:rsid w:val="007D3BEB"/>
    <w:rsid w:val="007D3CA3"/>
    <w:rsid w:val="007D3D00"/>
    <w:rsid w:val="007D3E42"/>
    <w:rsid w:val="007D4140"/>
    <w:rsid w:val="007D4239"/>
    <w:rsid w:val="007D42B3"/>
    <w:rsid w:val="007D4409"/>
    <w:rsid w:val="007D4439"/>
    <w:rsid w:val="007D4708"/>
    <w:rsid w:val="007D476D"/>
    <w:rsid w:val="007D4778"/>
    <w:rsid w:val="007D4818"/>
    <w:rsid w:val="007D4A23"/>
    <w:rsid w:val="007D4EB5"/>
    <w:rsid w:val="007D51AF"/>
    <w:rsid w:val="007D5318"/>
    <w:rsid w:val="007D5590"/>
    <w:rsid w:val="007D572C"/>
    <w:rsid w:val="007D5748"/>
    <w:rsid w:val="007D58D6"/>
    <w:rsid w:val="007D59B5"/>
    <w:rsid w:val="007D5BF7"/>
    <w:rsid w:val="007D5EB5"/>
    <w:rsid w:val="007D5EEF"/>
    <w:rsid w:val="007D619A"/>
    <w:rsid w:val="007D61EF"/>
    <w:rsid w:val="007D6225"/>
    <w:rsid w:val="007D625E"/>
    <w:rsid w:val="007D6332"/>
    <w:rsid w:val="007D66C3"/>
    <w:rsid w:val="007D68C2"/>
    <w:rsid w:val="007D6A5F"/>
    <w:rsid w:val="007D6C0B"/>
    <w:rsid w:val="007D6D4A"/>
    <w:rsid w:val="007D7081"/>
    <w:rsid w:val="007D715E"/>
    <w:rsid w:val="007D7176"/>
    <w:rsid w:val="007D7262"/>
    <w:rsid w:val="007D7540"/>
    <w:rsid w:val="007D779A"/>
    <w:rsid w:val="007D77A7"/>
    <w:rsid w:val="007D7B3E"/>
    <w:rsid w:val="007D7B61"/>
    <w:rsid w:val="007D7C1F"/>
    <w:rsid w:val="007D7C8C"/>
    <w:rsid w:val="007D7F32"/>
    <w:rsid w:val="007E012C"/>
    <w:rsid w:val="007E0151"/>
    <w:rsid w:val="007E048B"/>
    <w:rsid w:val="007E05E0"/>
    <w:rsid w:val="007E08C7"/>
    <w:rsid w:val="007E0992"/>
    <w:rsid w:val="007E0A7D"/>
    <w:rsid w:val="007E11B7"/>
    <w:rsid w:val="007E1271"/>
    <w:rsid w:val="007E130A"/>
    <w:rsid w:val="007E141C"/>
    <w:rsid w:val="007E143A"/>
    <w:rsid w:val="007E14F0"/>
    <w:rsid w:val="007E1571"/>
    <w:rsid w:val="007E15FB"/>
    <w:rsid w:val="007E172A"/>
    <w:rsid w:val="007E1979"/>
    <w:rsid w:val="007E1A2D"/>
    <w:rsid w:val="007E1D67"/>
    <w:rsid w:val="007E1F1B"/>
    <w:rsid w:val="007E1F23"/>
    <w:rsid w:val="007E1F84"/>
    <w:rsid w:val="007E2021"/>
    <w:rsid w:val="007E2214"/>
    <w:rsid w:val="007E2351"/>
    <w:rsid w:val="007E2465"/>
    <w:rsid w:val="007E2471"/>
    <w:rsid w:val="007E24E9"/>
    <w:rsid w:val="007E256D"/>
    <w:rsid w:val="007E25BC"/>
    <w:rsid w:val="007E28B4"/>
    <w:rsid w:val="007E2AAD"/>
    <w:rsid w:val="007E2B2E"/>
    <w:rsid w:val="007E2C40"/>
    <w:rsid w:val="007E2ECE"/>
    <w:rsid w:val="007E30B6"/>
    <w:rsid w:val="007E316F"/>
    <w:rsid w:val="007E329F"/>
    <w:rsid w:val="007E3682"/>
    <w:rsid w:val="007E3AE8"/>
    <w:rsid w:val="007E3C3A"/>
    <w:rsid w:val="007E3E93"/>
    <w:rsid w:val="007E4061"/>
    <w:rsid w:val="007E44A2"/>
    <w:rsid w:val="007E4549"/>
    <w:rsid w:val="007E45B3"/>
    <w:rsid w:val="007E45E6"/>
    <w:rsid w:val="007E4928"/>
    <w:rsid w:val="007E49D6"/>
    <w:rsid w:val="007E49E6"/>
    <w:rsid w:val="007E4A38"/>
    <w:rsid w:val="007E4A58"/>
    <w:rsid w:val="007E4AE0"/>
    <w:rsid w:val="007E4B8E"/>
    <w:rsid w:val="007E4DA6"/>
    <w:rsid w:val="007E4FA4"/>
    <w:rsid w:val="007E5029"/>
    <w:rsid w:val="007E51CF"/>
    <w:rsid w:val="007E5291"/>
    <w:rsid w:val="007E534B"/>
    <w:rsid w:val="007E5359"/>
    <w:rsid w:val="007E5587"/>
    <w:rsid w:val="007E5785"/>
    <w:rsid w:val="007E57B0"/>
    <w:rsid w:val="007E5845"/>
    <w:rsid w:val="007E587C"/>
    <w:rsid w:val="007E58B8"/>
    <w:rsid w:val="007E59A3"/>
    <w:rsid w:val="007E59B5"/>
    <w:rsid w:val="007E5A34"/>
    <w:rsid w:val="007E5E57"/>
    <w:rsid w:val="007E5F6D"/>
    <w:rsid w:val="007E632B"/>
    <w:rsid w:val="007E633E"/>
    <w:rsid w:val="007E6378"/>
    <w:rsid w:val="007E64B6"/>
    <w:rsid w:val="007E65FC"/>
    <w:rsid w:val="007E67B5"/>
    <w:rsid w:val="007E68C6"/>
    <w:rsid w:val="007E6D23"/>
    <w:rsid w:val="007E6D52"/>
    <w:rsid w:val="007E6E7B"/>
    <w:rsid w:val="007E71E9"/>
    <w:rsid w:val="007E7316"/>
    <w:rsid w:val="007E732D"/>
    <w:rsid w:val="007E77C1"/>
    <w:rsid w:val="007E7881"/>
    <w:rsid w:val="007E7BAF"/>
    <w:rsid w:val="007E7D18"/>
    <w:rsid w:val="007E7D34"/>
    <w:rsid w:val="007E7EC0"/>
    <w:rsid w:val="007F03D3"/>
    <w:rsid w:val="007F03E7"/>
    <w:rsid w:val="007F0520"/>
    <w:rsid w:val="007F0737"/>
    <w:rsid w:val="007F08FE"/>
    <w:rsid w:val="007F0B4E"/>
    <w:rsid w:val="007F0DAC"/>
    <w:rsid w:val="007F0F1A"/>
    <w:rsid w:val="007F10E2"/>
    <w:rsid w:val="007F138D"/>
    <w:rsid w:val="007F146F"/>
    <w:rsid w:val="007F173E"/>
    <w:rsid w:val="007F189F"/>
    <w:rsid w:val="007F18A0"/>
    <w:rsid w:val="007F18DC"/>
    <w:rsid w:val="007F1B40"/>
    <w:rsid w:val="007F1D15"/>
    <w:rsid w:val="007F1E59"/>
    <w:rsid w:val="007F1EE2"/>
    <w:rsid w:val="007F1F28"/>
    <w:rsid w:val="007F227B"/>
    <w:rsid w:val="007F23A6"/>
    <w:rsid w:val="007F254D"/>
    <w:rsid w:val="007F2576"/>
    <w:rsid w:val="007F275B"/>
    <w:rsid w:val="007F288B"/>
    <w:rsid w:val="007F2D77"/>
    <w:rsid w:val="007F3058"/>
    <w:rsid w:val="007F32D0"/>
    <w:rsid w:val="007F333A"/>
    <w:rsid w:val="007F33AF"/>
    <w:rsid w:val="007F356C"/>
    <w:rsid w:val="007F35B9"/>
    <w:rsid w:val="007F3711"/>
    <w:rsid w:val="007F3847"/>
    <w:rsid w:val="007F38AC"/>
    <w:rsid w:val="007F3AAE"/>
    <w:rsid w:val="007F3D91"/>
    <w:rsid w:val="007F3DDC"/>
    <w:rsid w:val="007F3DF5"/>
    <w:rsid w:val="007F403C"/>
    <w:rsid w:val="007F43CE"/>
    <w:rsid w:val="007F4426"/>
    <w:rsid w:val="007F4617"/>
    <w:rsid w:val="007F463F"/>
    <w:rsid w:val="007F4646"/>
    <w:rsid w:val="007F46B6"/>
    <w:rsid w:val="007F49EA"/>
    <w:rsid w:val="007F4BC0"/>
    <w:rsid w:val="007F4C87"/>
    <w:rsid w:val="007F4CCE"/>
    <w:rsid w:val="007F4CE6"/>
    <w:rsid w:val="007F4FC2"/>
    <w:rsid w:val="007F5088"/>
    <w:rsid w:val="007F50B0"/>
    <w:rsid w:val="007F518A"/>
    <w:rsid w:val="007F5222"/>
    <w:rsid w:val="007F53D3"/>
    <w:rsid w:val="007F590C"/>
    <w:rsid w:val="007F5A87"/>
    <w:rsid w:val="007F5D89"/>
    <w:rsid w:val="007F5E36"/>
    <w:rsid w:val="007F5E5B"/>
    <w:rsid w:val="007F5F7A"/>
    <w:rsid w:val="007F61AB"/>
    <w:rsid w:val="007F61F5"/>
    <w:rsid w:val="007F626B"/>
    <w:rsid w:val="007F671E"/>
    <w:rsid w:val="007F6753"/>
    <w:rsid w:val="007F6ADF"/>
    <w:rsid w:val="007F6C3F"/>
    <w:rsid w:val="007F6CDA"/>
    <w:rsid w:val="007F6E9E"/>
    <w:rsid w:val="007F6F24"/>
    <w:rsid w:val="007F6F66"/>
    <w:rsid w:val="007F7184"/>
    <w:rsid w:val="007F72FC"/>
    <w:rsid w:val="007F77F3"/>
    <w:rsid w:val="007F7999"/>
    <w:rsid w:val="007F7A85"/>
    <w:rsid w:val="007F7BBD"/>
    <w:rsid w:val="007F7DF9"/>
    <w:rsid w:val="0080014B"/>
    <w:rsid w:val="00800192"/>
    <w:rsid w:val="008004BA"/>
    <w:rsid w:val="00800A00"/>
    <w:rsid w:val="00800C56"/>
    <w:rsid w:val="00800D28"/>
    <w:rsid w:val="00800DC1"/>
    <w:rsid w:val="00800EF5"/>
    <w:rsid w:val="0080109F"/>
    <w:rsid w:val="008010AD"/>
    <w:rsid w:val="008016E3"/>
    <w:rsid w:val="00801759"/>
    <w:rsid w:val="008018E8"/>
    <w:rsid w:val="008019B6"/>
    <w:rsid w:val="00801B19"/>
    <w:rsid w:val="00801B24"/>
    <w:rsid w:val="00801BB5"/>
    <w:rsid w:val="00801DE1"/>
    <w:rsid w:val="00801E32"/>
    <w:rsid w:val="00802395"/>
    <w:rsid w:val="008024E4"/>
    <w:rsid w:val="008025A4"/>
    <w:rsid w:val="00802B27"/>
    <w:rsid w:val="00802B30"/>
    <w:rsid w:val="00802DDE"/>
    <w:rsid w:val="00802EA0"/>
    <w:rsid w:val="00802F0D"/>
    <w:rsid w:val="00803524"/>
    <w:rsid w:val="008035F9"/>
    <w:rsid w:val="00803861"/>
    <w:rsid w:val="00803CD5"/>
    <w:rsid w:val="00803D1A"/>
    <w:rsid w:val="00803DE2"/>
    <w:rsid w:val="00803E93"/>
    <w:rsid w:val="00803FCF"/>
    <w:rsid w:val="00804DC9"/>
    <w:rsid w:val="00804E34"/>
    <w:rsid w:val="00805034"/>
    <w:rsid w:val="008050C8"/>
    <w:rsid w:val="00805207"/>
    <w:rsid w:val="008055EF"/>
    <w:rsid w:val="0080583E"/>
    <w:rsid w:val="00805995"/>
    <w:rsid w:val="00805AD9"/>
    <w:rsid w:val="00805C92"/>
    <w:rsid w:val="00805F9E"/>
    <w:rsid w:val="008063AA"/>
    <w:rsid w:val="008065E6"/>
    <w:rsid w:val="008068AE"/>
    <w:rsid w:val="00806A19"/>
    <w:rsid w:val="00806E84"/>
    <w:rsid w:val="00806EB3"/>
    <w:rsid w:val="00806F07"/>
    <w:rsid w:val="00807243"/>
    <w:rsid w:val="008072B1"/>
    <w:rsid w:val="00807665"/>
    <w:rsid w:val="00807668"/>
    <w:rsid w:val="00807680"/>
    <w:rsid w:val="008078BD"/>
    <w:rsid w:val="00807A59"/>
    <w:rsid w:val="00807A61"/>
    <w:rsid w:val="00807E8A"/>
    <w:rsid w:val="00807F74"/>
    <w:rsid w:val="00807FAB"/>
    <w:rsid w:val="00810087"/>
    <w:rsid w:val="00810146"/>
    <w:rsid w:val="008102C9"/>
    <w:rsid w:val="00810344"/>
    <w:rsid w:val="00810642"/>
    <w:rsid w:val="0081066C"/>
    <w:rsid w:val="008107F6"/>
    <w:rsid w:val="00810848"/>
    <w:rsid w:val="00810AC0"/>
    <w:rsid w:val="00810E87"/>
    <w:rsid w:val="00810EEF"/>
    <w:rsid w:val="00810F09"/>
    <w:rsid w:val="00810F8E"/>
    <w:rsid w:val="0081101B"/>
    <w:rsid w:val="00811158"/>
    <w:rsid w:val="00811309"/>
    <w:rsid w:val="00811316"/>
    <w:rsid w:val="0081136B"/>
    <w:rsid w:val="00811378"/>
    <w:rsid w:val="00811735"/>
    <w:rsid w:val="00811894"/>
    <w:rsid w:val="00811B48"/>
    <w:rsid w:val="00811C27"/>
    <w:rsid w:val="00811CC8"/>
    <w:rsid w:val="00811D0D"/>
    <w:rsid w:val="00811EE9"/>
    <w:rsid w:val="008120E5"/>
    <w:rsid w:val="00812102"/>
    <w:rsid w:val="0081212C"/>
    <w:rsid w:val="008121AB"/>
    <w:rsid w:val="008122C6"/>
    <w:rsid w:val="00812311"/>
    <w:rsid w:val="0081239D"/>
    <w:rsid w:val="008123B9"/>
    <w:rsid w:val="008123DB"/>
    <w:rsid w:val="00812803"/>
    <w:rsid w:val="00812B94"/>
    <w:rsid w:val="00812CA5"/>
    <w:rsid w:val="00812CFB"/>
    <w:rsid w:val="00812DE8"/>
    <w:rsid w:val="00812DF6"/>
    <w:rsid w:val="00812ED8"/>
    <w:rsid w:val="00813060"/>
    <w:rsid w:val="0081310F"/>
    <w:rsid w:val="00813414"/>
    <w:rsid w:val="00813502"/>
    <w:rsid w:val="00813515"/>
    <w:rsid w:val="0081372D"/>
    <w:rsid w:val="008138D2"/>
    <w:rsid w:val="00813983"/>
    <w:rsid w:val="008139C7"/>
    <w:rsid w:val="00813B38"/>
    <w:rsid w:val="00813BF6"/>
    <w:rsid w:val="00813C62"/>
    <w:rsid w:val="00813CAF"/>
    <w:rsid w:val="00813EF5"/>
    <w:rsid w:val="00813FFF"/>
    <w:rsid w:val="0081407A"/>
    <w:rsid w:val="00814109"/>
    <w:rsid w:val="0081413F"/>
    <w:rsid w:val="0081424E"/>
    <w:rsid w:val="0081425C"/>
    <w:rsid w:val="008143A7"/>
    <w:rsid w:val="0081443B"/>
    <w:rsid w:val="00814644"/>
    <w:rsid w:val="008146C2"/>
    <w:rsid w:val="008146F5"/>
    <w:rsid w:val="00814731"/>
    <w:rsid w:val="008147E9"/>
    <w:rsid w:val="00814850"/>
    <w:rsid w:val="00814B7A"/>
    <w:rsid w:val="00815357"/>
    <w:rsid w:val="00815404"/>
    <w:rsid w:val="0081571D"/>
    <w:rsid w:val="008157EC"/>
    <w:rsid w:val="00815DBA"/>
    <w:rsid w:val="00816221"/>
    <w:rsid w:val="00816331"/>
    <w:rsid w:val="00816428"/>
    <w:rsid w:val="00816502"/>
    <w:rsid w:val="008165D2"/>
    <w:rsid w:val="008165E8"/>
    <w:rsid w:val="00816917"/>
    <w:rsid w:val="00816A71"/>
    <w:rsid w:val="00816AFD"/>
    <w:rsid w:val="00816B79"/>
    <w:rsid w:val="00816BAC"/>
    <w:rsid w:val="00817465"/>
    <w:rsid w:val="0081758A"/>
    <w:rsid w:val="008175F5"/>
    <w:rsid w:val="00817991"/>
    <w:rsid w:val="00817A95"/>
    <w:rsid w:val="00817B16"/>
    <w:rsid w:val="00820002"/>
    <w:rsid w:val="00820118"/>
    <w:rsid w:val="008202AE"/>
    <w:rsid w:val="00820357"/>
    <w:rsid w:val="0082045F"/>
    <w:rsid w:val="00820665"/>
    <w:rsid w:val="008208A9"/>
    <w:rsid w:val="008209AE"/>
    <w:rsid w:val="00820A41"/>
    <w:rsid w:val="00820D68"/>
    <w:rsid w:val="008213D8"/>
    <w:rsid w:val="008213FF"/>
    <w:rsid w:val="0082147B"/>
    <w:rsid w:val="00821533"/>
    <w:rsid w:val="0082168A"/>
    <w:rsid w:val="0082193F"/>
    <w:rsid w:val="008219B6"/>
    <w:rsid w:val="00821D8D"/>
    <w:rsid w:val="00821D9A"/>
    <w:rsid w:val="00821FDB"/>
    <w:rsid w:val="00822039"/>
    <w:rsid w:val="0082203C"/>
    <w:rsid w:val="008221FA"/>
    <w:rsid w:val="008222EF"/>
    <w:rsid w:val="0082231F"/>
    <w:rsid w:val="0082259E"/>
    <w:rsid w:val="008226A6"/>
    <w:rsid w:val="0082271F"/>
    <w:rsid w:val="00822916"/>
    <w:rsid w:val="00822DBD"/>
    <w:rsid w:val="00822E13"/>
    <w:rsid w:val="00822EAE"/>
    <w:rsid w:val="00823116"/>
    <w:rsid w:val="0082324F"/>
    <w:rsid w:val="008233A9"/>
    <w:rsid w:val="0082389A"/>
    <w:rsid w:val="0082397F"/>
    <w:rsid w:val="00823AE9"/>
    <w:rsid w:val="00823B1D"/>
    <w:rsid w:val="00823CA6"/>
    <w:rsid w:val="00823DDF"/>
    <w:rsid w:val="00823FEC"/>
    <w:rsid w:val="00824373"/>
    <w:rsid w:val="00824741"/>
    <w:rsid w:val="00824760"/>
    <w:rsid w:val="008248F0"/>
    <w:rsid w:val="00824936"/>
    <w:rsid w:val="00824A2C"/>
    <w:rsid w:val="00824CC1"/>
    <w:rsid w:val="00824FA1"/>
    <w:rsid w:val="00825118"/>
    <w:rsid w:val="008252D7"/>
    <w:rsid w:val="0082569E"/>
    <w:rsid w:val="008259EF"/>
    <w:rsid w:val="00825AEC"/>
    <w:rsid w:val="00825CD7"/>
    <w:rsid w:val="00825D77"/>
    <w:rsid w:val="00825DD0"/>
    <w:rsid w:val="00826066"/>
    <w:rsid w:val="0082670A"/>
    <w:rsid w:val="0082677D"/>
    <w:rsid w:val="008269A6"/>
    <w:rsid w:val="008269A9"/>
    <w:rsid w:val="00826AD5"/>
    <w:rsid w:val="00826BFA"/>
    <w:rsid w:val="00826C29"/>
    <w:rsid w:val="00826C7E"/>
    <w:rsid w:val="00826D19"/>
    <w:rsid w:val="00826F10"/>
    <w:rsid w:val="008271AB"/>
    <w:rsid w:val="008277F4"/>
    <w:rsid w:val="00827888"/>
    <w:rsid w:val="008278D7"/>
    <w:rsid w:val="00830107"/>
    <w:rsid w:val="00830438"/>
    <w:rsid w:val="008305B7"/>
    <w:rsid w:val="0083064F"/>
    <w:rsid w:val="0083092D"/>
    <w:rsid w:val="00830AD9"/>
    <w:rsid w:val="00830DA8"/>
    <w:rsid w:val="00831075"/>
    <w:rsid w:val="008310DF"/>
    <w:rsid w:val="00831214"/>
    <w:rsid w:val="00831222"/>
    <w:rsid w:val="00831420"/>
    <w:rsid w:val="00831648"/>
    <w:rsid w:val="008317D7"/>
    <w:rsid w:val="00831885"/>
    <w:rsid w:val="00831B15"/>
    <w:rsid w:val="00831CD6"/>
    <w:rsid w:val="00831CE3"/>
    <w:rsid w:val="00831FEC"/>
    <w:rsid w:val="0083239F"/>
    <w:rsid w:val="00832A7F"/>
    <w:rsid w:val="00832C04"/>
    <w:rsid w:val="00832EF5"/>
    <w:rsid w:val="008330DC"/>
    <w:rsid w:val="008330F2"/>
    <w:rsid w:val="008331AA"/>
    <w:rsid w:val="00833350"/>
    <w:rsid w:val="0083351F"/>
    <w:rsid w:val="00833538"/>
    <w:rsid w:val="00833819"/>
    <w:rsid w:val="008338A0"/>
    <w:rsid w:val="008338A8"/>
    <w:rsid w:val="00833B64"/>
    <w:rsid w:val="00833BE1"/>
    <w:rsid w:val="00833C4F"/>
    <w:rsid w:val="00833EA2"/>
    <w:rsid w:val="00833EDE"/>
    <w:rsid w:val="00833FF9"/>
    <w:rsid w:val="00834020"/>
    <w:rsid w:val="008344DB"/>
    <w:rsid w:val="008345B3"/>
    <w:rsid w:val="008347CA"/>
    <w:rsid w:val="00834AE8"/>
    <w:rsid w:val="00835017"/>
    <w:rsid w:val="008351D6"/>
    <w:rsid w:val="00835316"/>
    <w:rsid w:val="00835690"/>
    <w:rsid w:val="008358D9"/>
    <w:rsid w:val="0083590D"/>
    <w:rsid w:val="00835C08"/>
    <w:rsid w:val="00835C0E"/>
    <w:rsid w:val="00835DE2"/>
    <w:rsid w:val="00835E11"/>
    <w:rsid w:val="00836105"/>
    <w:rsid w:val="00836117"/>
    <w:rsid w:val="008366C1"/>
    <w:rsid w:val="008367E3"/>
    <w:rsid w:val="0083686E"/>
    <w:rsid w:val="008368EE"/>
    <w:rsid w:val="00836AF1"/>
    <w:rsid w:val="00836B0E"/>
    <w:rsid w:val="00836DE2"/>
    <w:rsid w:val="00836E55"/>
    <w:rsid w:val="00836EAB"/>
    <w:rsid w:val="00837233"/>
    <w:rsid w:val="008375F0"/>
    <w:rsid w:val="00837621"/>
    <w:rsid w:val="00837B8F"/>
    <w:rsid w:val="00837D6E"/>
    <w:rsid w:val="00837DC7"/>
    <w:rsid w:val="00837DFC"/>
    <w:rsid w:val="008401EA"/>
    <w:rsid w:val="008404BE"/>
    <w:rsid w:val="008404E6"/>
    <w:rsid w:val="008405BD"/>
    <w:rsid w:val="008405E6"/>
    <w:rsid w:val="0084073C"/>
    <w:rsid w:val="00840D41"/>
    <w:rsid w:val="00840E7F"/>
    <w:rsid w:val="008410AD"/>
    <w:rsid w:val="0084120B"/>
    <w:rsid w:val="008413F0"/>
    <w:rsid w:val="00841553"/>
    <w:rsid w:val="00841560"/>
    <w:rsid w:val="008415B9"/>
    <w:rsid w:val="00841782"/>
    <w:rsid w:val="00841835"/>
    <w:rsid w:val="0084194B"/>
    <w:rsid w:val="00841C46"/>
    <w:rsid w:val="008420CF"/>
    <w:rsid w:val="00842265"/>
    <w:rsid w:val="008425E7"/>
    <w:rsid w:val="0084282B"/>
    <w:rsid w:val="00842A15"/>
    <w:rsid w:val="00842D01"/>
    <w:rsid w:val="00842E29"/>
    <w:rsid w:val="00842FA2"/>
    <w:rsid w:val="00842FB6"/>
    <w:rsid w:val="0084300D"/>
    <w:rsid w:val="0084301D"/>
    <w:rsid w:val="00843184"/>
    <w:rsid w:val="0084325E"/>
    <w:rsid w:val="00843360"/>
    <w:rsid w:val="0084352E"/>
    <w:rsid w:val="0084374F"/>
    <w:rsid w:val="00843D3B"/>
    <w:rsid w:val="00843E71"/>
    <w:rsid w:val="00843E96"/>
    <w:rsid w:val="008440CD"/>
    <w:rsid w:val="00844258"/>
    <w:rsid w:val="00844420"/>
    <w:rsid w:val="008445C0"/>
    <w:rsid w:val="008446E1"/>
    <w:rsid w:val="0084488D"/>
    <w:rsid w:val="00844927"/>
    <w:rsid w:val="00844B60"/>
    <w:rsid w:val="00844CAF"/>
    <w:rsid w:val="00844E8E"/>
    <w:rsid w:val="0084501B"/>
    <w:rsid w:val="00845138"/>
    <w:rsid w:val="008451F7"/>
    <w:rsid w:val="008451FF"/>
    <w:rsid w:val="008455FC"/>
    <w:rsid w:val="00845696"/>
    <w:rsid w:val="0084569E"/>
    <w:rsid w:val="00845AB2"/>
    <w:rsid w:val="00845E22"/>
    <w:rsid w:val="00845E48"/>
    <w:rsid w:val="00845E91"/>
    <w:rsid w:val="00845F77"/>
    <w:rsid w:val="008463C1"/>
    <w:rsid w:val="008463EE"/>
    <w:rsid w:val="00846469"/>
    <w:rsid w:val="0084656A"/>
    <w:rsid w:val="0084679F"/>
    <w:rsid w:val="008467B6"/>
    <w:rsid w:val="008467E8"/>
    <w:rsid w:val="008467F7"/>
    <w:rsid w:val="00846884"/>
    <w:rsid w:val="0084688C"/>
    <w:rsid w:val="00846971"/>
    <w:rsid w:val="00846A38"/>
    <w:rsid w:val="00846C67"/>
    <w:rsid w:val="00846C88"/>
    <w:rsid w:val="00846CD4"/>
    <w:rsid w:val="00846D5D"/>
    <w:rsid w:val="0084703F"/>
    <w:rsid w:val="00847063"/>
    <w:rsid w:val="008472B8"/>
    <w:rsid w:val="008472C6"/>
    <w:rsid w:val="00847608"/>
    <w:rsid w:val="00847690"/>
    <w:rsid w:val="008477DA"/>
    <w:rsid w:val="008478BE"/>
    <w:rsid w:val="0084799B"/>
    <w:rsid w:val="00847AE2"/>
    <w:rsid w:val="00847B91"/>
    <w:rsid w:val="00847EF6"/>
    <w:rsid w:val="00850016"/>
    <w:rsid w:val="00850126"/>
    <w:rsid w:val="00850293"/>
    <w:rsid w:val="00850604"/>
    <w:rsid w:val="0085063F"/>
    <w:rsid w:val="00850710"/>
    <w:rsid w:val="00850A15"/>
    <w:rsid w:val="00850C48"/>
    <w:rsid w:val="00850DC2"/>
    <w:rsid w:val="00850E28"/>
    <w:rsid w:val="00850EF2"/>
    <w:rsid w:val="00850F0C"/>
    <w:rsid w:val="00851208"/>
    <w:rsid w:val="00851465"/>
    <w:rsid w:val="00851477"/>
    <w:rsid w:val="00851E4E"/>
    <w:rsid w:val="00852221"/>
    <w:rsid w:val="00852310"/>
    <w:rsid w:val="00852496"/>
    <w:rsid w:val="0085259C"/>
    <w:rsid w:val="0085269D"/>
    <w:rsid w:val="00852912"/>
    <w:rsid w:val="00852A44"/>
    <w:rsid w:val="00852D93"/>
    <w:rsid w:val="0085334A"/>
    <w:rsid w:val="008533C3"/>
    <w:rsid w:val="00853413"/>
    <w:rsid w:val="008534F9"/>
    <w:rsid w:val="00853533"/>
    <w:rsid w:val="008535A8"/>
    <w:rsid w:val="00853704"/>
    <w:rsid w:val="0085375C"/>
    <w:rsid w:val="00853934"/>
    <w:rsid w:val="00853A53"/>
    <w:rsid w:val="00853C09"/>
    <w:rsid w:val="00853EE5"/>
    <w:rsid w:val="00853F8F"/>
    <w:rsid w:val="008542FF"/>
    <w:rsid w:val="008543AD"/>
    <w:rsid w:val="0085442F"/>
    <w:rsid w:val="008545F2"/>
    <w:rsid w:val="00854699"/>
    <w:rsid w:val="0085493E"/>
    <w:rsid w:val="00854A88"/>
    <w:rsid w:val="00854CCE"/>
    <w:rsid w:val="008550EB"/>
    <w:rsid w:val="00855263"/>
    <w:rsid w:val="008552E5"/>
    <w:rsid w:val="00855589"/>
    <w:rsid w:val="00855648"/>
    <w:rsid w:val="00855804"/>
    <w:rsid w:val="00855AF3"/>
    <w:rsid w:val="00855B09"/>
    <w:rsid w:val="00855C36"/>
    <w:rsid w:val="00855D35"/>
    <w:rsid w:val="00855EF8"/>
    <w:rsid w:val="0085630C"/>
    <w:rsid w:val="00856332"/>
    <w:rsid w:val="00856499"/>
    <w:rsid w:val="0085649B"/>
    <w:rsid w:val="008566A1"/>
    <w:rsid w:val="008566FB"/>
    <w:rsid w:val="00856703"/>
    <w:rsid w:val="00856785"/>
    <w:rsid w:val="0085687B"/>
    <w:rsid w:val="0085688B"/>
    <w:rsid w:val="00856924"/>
    <w:rsid w:val="00856928"/>
    <w:rsid w:val="00856FD5"/>
    <w:rsid w:val="008571E0"/>
    <w:rsid w:val="008573C9"/>
    <w:rsid w:val="008574D4"/>
    <w:rsid w:val="0085756B"/>
    <w:rsid w:val="0085785A"/>
    <w:rsid w:val="00857896"/>
    <w:rsid w:val="008578F2"/>
    <w:rsid w:val="00857A38"/>
    <w:rsid w:val="00857CDE"/>
    <w:rsid w:val="00857D48"/>
    <w:rsid w:val="00857DE2"/>
    <w:rsid w:val="00857F12"/>
    <w:rsid w:val="00857F32"/>
    <w:rsid w:val="00857FAE"/>
    <w:rsid w:val="0086003D"/>
    <w:rsid w:val="008603BB"/>
    <w:rsid w:val="0086042B"/>
    <w:rsid w:val="00860572"/>
    <w:rsid w:val="00860648"/>
    <w:rsid w:val="00860781"/>
    <w:rsid w:val="008607AC"/>
    <w:rsid w:val="00860B00"/>
    <w:rsid w:val="00860D04"/>
    <w:rsid w:val="00860EC1"/>
    <w:rsid w:val="008614D2"/>
    <w:rsid w:val="008615B2"/>
    <w:rsid w:val="008616D8"/>
    <w:rsid w:val="008618B7"/>
    <w:rsid w:val="00861D39"/>
    <w:rsid w:val="00861F53"/>
    <w:rsid w:val="00862165"/>
    <w:rsid w:val="00862226"/>
    <w:rsid w:val="008624D8"/>
    <w:rsid w:val="00862552"/>
    <w:rsid w:val="0086259D"/>
    <w:rsid w:val="0086261D"/>
    <w:rsid w:val="00862685"/>
    <w:rsid w:val="008627EF"/>
    <w:rsid w:val="00862A5C"/>
    <w:rsid w:val="00862BE9"/>
    <w:rsid w:val="00862EF1"/>
    <w:rsid w:val="00862FC8"/>
    <w:rsid w:val="0086336C"/>
    <w:rsid w:val="00863938"/>
    <w:rsid w:val="00863ACB"/>
    <w:rsid w:val="00863C3C"/>
    <w:rsid w:val="00863EB3"/>
    <w:rsid w:val="00863FD3"/>
    <w:rsid w:val="00864193"/>
    <w:rsid w:val="00864686"/>
    <w:rsid w:val="008647FE"/>
    <w:rsid w:val="00864A8E"/>
    <w:rsid w:val="00864AAB"/>
    <w:rsid w:val="00864E1B"/>
    <w:rsid w:val="0086512C"/>
    <w:rsid w:val="0086523F"/>
    <w:rsid w:val="0086549E"/>
    <w:rsid w:val="00865557"/>
    <w:rsid w:val="0086557B"/>
    <w:rsid w:val="00865596"/>
    <w:rsid w:val="00865725"/>
    <w:rsid w:val="0086573C"/>
    <w:rsid w:val="00865C28"/>
    <w:rsid w:val="00865E04"/>
    <w:rsid w:val="00866040"/>
    <w:rsid w:val="008661C1"/>
    <w:rsid w:val="008661F4"/>
    <w:rsid w:val="008665E7"/>
    <w:rsid w:val="008667A6"/>
    <w:rsid w:val="008667E4"/>
    <w:rsid w:val="00866AD1"/>
    <w:rsid w:val="00866DA2"/>
    <w:rsid w:val="00866DD6"/>
    <w:rsid w:val="00866F00"/>
    <w:rsid w:val="008672D8"/>
    <w:rsid w:val="008673DC"/>
    <w:rsid w:val="0086787A"/>
    <w:rsid w:val="00867B59"/>
    <w:rsid w:val="00867BA7"/>
    <w:rsid w:val="00867C1A"/>
    <w:rsid w:val="00867CFD"/>
    <w:rsid w:val="00867D81"/>
    <w:rsid w:val="00870017"/>
    <w:rsid w:val="00870221"/>
    <w:rsid w:val="0087042E"/>
    <w:rsid w:val="008706AA"/>
    <w:rsid w:val="00870920"/>
    <w:rsid w:val="0087093F"/>
    <w:rsid w:val="0087097B"/>
    <w:rsid w:val="00870AC6"/>
    <w:rsid w:val="00870FAD"/>
    <w:rsid w:val="0087107F"/>
    <w:rsid w:val="008710A8"/>
    <w:rsid w:val="008712C2"/>
    <w:rsid w:val="00871393"/>
    <w:rsid w:val="008714EF"/>
    <w:rsid w:val="0087167A"/>
    <w:rsid w:val="00871B4D"/>
    <w:rsid w:val="00871BF0"/>
    <w:rsid w:val="00871E37"/>
    <w:rsid w:val="00871E78"/>
    <w:rsid w:val="008720EE"/>
    <w:rsid w:val="0087227E"/>
    <w:rsid w:val="00872938"/>
    <w:rsid w:val="00872C07"/>
    <w:rsid w:val="00872C69"/>
    <w:rsid w:val="00872CF2"/>
    <w:rsid w:val="00872DA1"/>
    <w:rsid w:val="00872EE9"/>
    <w:rsid w:val="00872F49"/>
    <w:rsid w:val="0087315B"/>
    <w:rsid w:val="00873186"/>
    <w:rsid w:val="008733EF"/>
    <w:rsid w:val="008735E9"/>
    <w:rsid w:val="0087386E"/>
    <w:rsid w:val="008738DB"/>
    <w:rsid w:val="00873B0B"/>
    <w:rsid w:val="00873BED"/>
    <w:rsid w:val="00873ED2"/>
    <w:rsid w:val="00873FA5"/>
    <w:rsid w:val="0087412B"/>
    <w:rsid w:val="00874161"/>
    <w:rsid w:val="0087431A"/>
    <w:rsid w:val="00874326"/>
    <w:rsid w:val="00874488"/>
    <w:rsid w:val="00874510"/>
    <w:rsid w:val="00874A69"/>
    <w:rsid w:val="00874B85"/>
    <w:rsid w:val="00874BBF"/>
    <w:rsid w:val="00874C3D"/>
    <w:rsid w:val="00874C64"/>
    <w:rsid w:val="00874C68"/>
    <w:rsid w:val="00874DCC"/>
    <w:rsid w:val="00874E0D"/>
    <w:rsid w:val="00874FA6"/>
    <w:rsid w:val="00874FB9"/>
    <w:rsid w:val="008750AF"/>
    <w:rsid w:val="008755EA"/>
    <w:rsid w:val="00875607"/>
    <w:rsid w:val="00875866"/>
    <w:rsid w:val="00875ACD"/>
    <w:rsid w:val="00875C74"/>
    <w:rsid w:val="00875E86"/>
    <w:rsid w:val="00875F6A"/>
    <w:rsid w:val="008763B4"/>
    <w:rsid w:val="008766DA"/>
    <w:rsid w:val="008769F5"/>
    <w:rsid w:val="0087727F"/>
    <w:rsid w:val="0087745D"/>
    <w:rsid w:val="008774A2"/>
    <w:rsid w:val="0087794A"/>
    <w:rsid w:val="0087799A"/>
    <w:rsid w:val="00877ABA"/>
    <w:rsid w:val="00877CFB"/>
    <w:rsid w:val="00877D4F"/>
    <w:rsid w:val="00880144"/>
    <w:rsid w:val="00880461"/>
    <w:rsid w:val="008806BC"/>
    <w:rsid w:val="0088075F"/>
    <w:rsid w:val="0088083F"/>
    <w:rsid w:val="00880849"/>
    <w:rsid w:val="00880C95"/>
    <w:rsid w:val="00880E62"/>
    <w:rsid w:val="0088100C"/>
    <w:rsid w:val="00881186"/>
    <w:rsid w:val="008812C0"/>
    <w:rsid w:val="008815B3"/>
    <w:rsid w:val="00881A6E"/>
    <w:rsid w:val="00881B39"/>
    <w:rsid w:val="00881C00"/>
    <w:rsid w:val="00881ED3"/>
    <w:rsid w:val="00881EE0"/>
    <w:rsid w:val="00881F4B"/>
    <w:rsid w:val="00881F4C"/>
    <w:rsid w:val="0088218A"/>
    <w:rsid w:val="0088224E"/>
    <w:rsid w:val="0088228D"/>
    <w:rsid w:val="0088231D"/>
    <w:rsid w:val="0088245C"/>
    <w:rsid w:val="00882720"/>
    <w:rsid w:val="0088277E"/>
    <w:rsid w:val="008827A5"/>
    <w:rsid w:val="008827F4"/>
    <w:rsid w:val="0088295B"/>
    <w:rsid w:val="00882C33"/>
    <w:rsid w:val="00882DAF"/>
    <w:rsid w:val="00882E2D"/>
    <w:rsid w:val="00883038"/>
    <w:rsid w:val="008832F2"/>
    <w:rsid w:val="008833CE"/>
    <w:rsid w:val="008834E1"/>
    <w:rsid w:val="00883703"/>
    <w:rsid w:val="00883947"/>
    <w:rsid w:val="00883B09"/>
    <w:rsid w:val="00883D40"/>
    <w:rsid w:val="00883E8C"/>
    <w:rsid w:val="00883F9D"/>
    <w:rsid w:val="008840A4"/>
    <w:rsid w:val="00884177"/>
    <w:rsid w:val="00884215"/>
    <w:rsid w:val="00884B69"/>
    <w:rsid w:val="00884BB6"/>
    <w:rsid w:val="00884D49"/>
    <w:rsid w:val="00884ED9"/>
    <w:rsid w:val="00885031"/>
    <w:rsid w:val="008851AC"/>
    <w:rsid w:val="0088530D"/>
    <w:rsid w:val="00885595"/>
    <w:rsid w:val="0088589B"/>
    <w:rsid w:val="0088590E"/>
    <w:rsid w:val="00885979"/>
    <w:rsid w:val="008859C3"/>
    <w:rsid w:val="00885E93"/>
    <w:rsid w:val="00886462"/>
    <w:rsid w:val="00886495"/>
    <w:rsid w:val="008866CA"/>
    <w:rsid w:val="00886760"/>
    <w:rsid w:val="00886AB5"/>
    <w:rsid w:val="00886BFA"/>
    <w:rsid w:val="00886E18"/>
    <w:rsid w:val="00886E6B"/>
    <w:rsid w:val="00886EC6"/>
    <w:rsid w:val="00886FAD"/>
    <w:rsid w:val="00886FFD"/>
    <w:rsid w:val="00887280"/>
    <w:rsid w:val="008872B7"/>
    <w:rsid w:val="008873F9"/>
    <w:rsid w:val="00887622"/>
    <w:rsid w:val="00887A09"/>
    <w:rsid w:val="00887B83"/>
    <w:rsid w:val="00887C4D"/>
    <w:rsid w:val="00887CDC"/>
    <w:rsid w:val="00887E14"/>
    <w:rsid w:val="00887E2B"/>
    <w:rsid w:val="00890163"/>
    <w:rsid w:val="0089016D"/>
    <w:rsid w:val="00890405"/>
    <w:rsid w:val="0089057D"/>
    <w:rsid w:val="00890692"/>
    <w:rsid w:val="00890EEF"/>
    <w:rsid w:val="00891038"/>
    <w:rsid w:val="00891279"/>
    <w:rsid w:val="008912CD"/>
    <w:rsid w:val="00891354"/>
    <w:rsid w:val="0089136A"/>
    <w:rsid w:val="0089149C"/>
    <w:rsid w:val="008914C8"/>
    <w:rsid w:val="008914E6"/>
    <w:rsid w:val="0089158E"/>
    <w:rsid w:val="00891B00"/>
    <w:rsid w:val="00891B02"/>
    <w:rsid w:val="00891B3F"/>
    <w:rsid w:val="00891B4E"/>
    <w:rsid w:val="00891CF4"/>
    <w:rsid w:val="00892337"/>
    <w:rsid w:val="008924AC"/>
    <w:rsid w:val="00892976"/>
    <w:rsid w:val="00892977"/>
    <w:rsid w:val="0089371B"/>
    <w:rsid w:val="00893906"/>
    <w:rsid w:val="008939BD"/>
    <w:rsid w:val="00893AA1"/>
    <w:rsid w:val="00893B28"/>
    <w:rsid w:val="00893DB8"/>
    <w:rsid w:val="00893ECF"/>
    <w:rsid w:val="0089400B"/>
    <w:rsid w:val="008944A5"/>
    <w:rsid w:val="008945A3"/>
    <w:rsid w:val="00894769"/>
    <w:rsid w:val="0089479F"/>
    <w:rsid w:val="00894970"/>
    <w:rsid w:val="00894BAA"/>
    <w:rsid w:val="00894ECE"/>
    <w:rsid w:val="00894EE5"/>
    <w:rsid w:val="00894FEB"/>
    <w:rsid w:val="0089537C"/>
    <w:rsid w:val="008953E0"/>
    <w:rsid w:val="00895498"/>
    <w:rsid w:val="00895590"/>
    <w:rsid w:val="00895592"/>
    <w:rsid w:val="00895836"/>
    <w:rsid w:val="00895A32"/>
    <w:rsid w:val="00895AC1"/>
    <w:rsid w:val="00895D52"/>
    <w:rsid w:val="00895DE7"/>
    <w:rsid w:val="00895E1C"/>
    <w:rsid w:val="00895F6F"/>
    <w:rsid w:val="00895FC3"/>
    <w:rsid w:val="00896292"/>
    <w:rsid w:val="008962C9"/>
    <w:rsid w:val="008964EE"/>
    <w:rsid w:val="00896528"/>
    <w:rsid w:val="008966B8"/>
    <w:rsid w:val="00896972"/>
    <w:rsid w:val="00896C19"/>
    <w:rsid w:val="00896C8D"/>
    <w:rsid w:val="00896CCC"/>
    <w:rsid w:val="00896D5C"/>
    <w:rsid w:val="00896DEB"/>
    <w:rsid w:val="00896E98"/>
    <w:rsid w:val="00897151"/>
    <w:rsid w:val="0089722F"/>
    <w:rsid w:val="008975E2"/>
    <w:rsid w:val="008975E8"/>
    <w:rsid w:val="008977AE"/>
    <w:rsid w:val="008979C0"/>
    <w:rsid w:val="00897A02"/>
    <w:rsid w:val="00897C0B"/>
    <w:rsid w:val="00897CD6"/>
    <w:rsid w:val="008A013F"/>
    <w:rsid w:val="008A03D5"/>
    <w:rsid w:val="008A050F"/>
    <w:rsid w:val="008A07DF"/>
    <w:rsid w:val="008A0C5F"/>
    <w:rsid w:val="008A0F01"/>
    <w:rsid w:val="008A1064"/>
    <w:rsid w:val="008A11FB"/>
    <w:rsid w:val="008A12C1"/>
    <w:rsid w:val="008A13AC"/>
    <w:rsid w:val="008A1489"/>
    <w:rsid w:val="008A1494"/>
    <w:rsid w:val="008A1553"/>
    <w:rsid w:val="008A1570"/>
    <w:rsid w:val="008A1605"/>
    <w:rsid w:val="008A180B"/>
    <w:rsid w:val="008A19E3"/>
    <w:rsid w:val="008A1A20"/>
    <w:rsid w:val="008A1BA2"/>
    <w:rsid w:val="008A1E1F"/>
    <w:rsid w:val="008A1F0C"/>
    <w:rsid w:val="008A20A7"/>
    <w:rsid w:val="008A26CD"/>
    <w:rsid w:val="008A2981"/>
    <w:rsid w:val="008A2A5D"/>
    <w:rsid w:val="008A2B22"/>
    <w:rsid w:val="008A2EA1"/>
    <w:rsid w:val="008A303F"/>
    <w:rsid w:val="008A317A"/>
    <w:rsid w:val="008A322B"/>
    <w:rsid w:val="008A323A"/>
    <w:rsid w:val="008A334F"/>
    <w:rsid w:val="008A342C"/>
    <w:rsid w:val="008A38C6"/>
    <w:rsid w:val="008A38EA"/>
    <w:rsid w:val="008A3CCD"/>
    <w:rsid w:val="008A3E31"/>
    <w:rsid w:val="008A4053"/>
    <w:rsid w:val="008A406A"/>
    <w:rsid w:val="008A4125"/>
    <w:rsid w:val="008A424A"/>
    <w:rsid w:val="008A4365"/>
    <w:rsid w:val="008A44EC"/>
    <w:rsid w:val="008A4770"/>
    <w:rsid w:val="008A497C"/>
    <w:rsid w:val="008A4AD9"/>
    <w:rsid w:val="008A4B18"/>
    <w:rsid w:val="008A4DA2"/>
    <w:rsid w:val="008A514F"/>
    <w:rsid w:val="008A5317"/>
    <w:rsid w:val="008A550E"/>
    <w:rsid w:val="008A55A8"/>
    <w:rsid w:val="008A5844"/>
    <w:rsid w:val="008A5846"/>
    <w:rsid w:val="008A58CA"/>
    <w:rsid w:val="008A5AE7"/>
    <w:rsid w:val="008A5BEC"/>
    <w:rsid w:val="008A5EC3"/>
    <w:rsid w:val="008A5F9A"/>
    <w:rsid w:val="008A6067"/>
    <w:rsid w:val="008A62CB"/>
    <w:rsid w:val="008A62CC"/>
    <w:rsid w:val="008A63BB"/>
    <w:rsid w:val="008A6426"/>
    <w:rsid w:val="008A654E"/>
    <w:rsid w:val="008A6573"/>
    <w:rsid w:val="008A662F"/>
    <w:rsid w:val="008A69F5"/>
    <w:rsid w:val="008A6B04"/>
    <w:rsid w:val="008A6B77"/>
    <w:rsid w:val="008A6DE5"/>
    <w:rsid w:val="008A755F"/>
    <w:rsid w:val="008A773C"/>
    <w:rsid w:val="008A7781"/>
    <w:rsid w:val="008A77DD"/>
    <w:rsid w:val="008A793A"/>
    <w:rsid w:val="008A7A1C"/>
    <w:rsid w:val="008A7A94"/>
    <w:rsid w:val="008A7BCB"/>
    <w:rsid w:val="008A7CF9"/>
    <w:rsid w:val="008A7DC3"/>
    <w:rsid w:val="008A7DE6"/>
    <w:rsid w:val="008B00B8"/>
    <w:rsid w:val="008B023D"/>
    <w:rsid w:val="008B047D"/>
    <w:rsid w:val="008B0548"/>
    <w:rsid w:val="008B0630"/>
    <w:rsid w:val="008B0670"/>
    <w:rsid w:val="008B088C"/>
    <w:rsid w:val="008B08DC"/>
    <w:rsid w:val="008B0B72"/>
    <w:rsid w:val="008B0BE2"/>
    <w:rsid w:val="008B0D21"/>
    <w:rsid w:val="008B11E5"/>
    <w:rsid w:val="008B1323"/>
    <w:rsid w:val="008B1824"/>
    <w:rsid w:val="008B1984"/>
    <w:rsid w:val="008B19FB"/>
    <w:rsid w:val="008B1BB1"/>
    <w:rsid w:val="008B1DE8"/>
    <w:rsid w:val="008B222A"/>
    <w:rsid w:val="008B2267"/>
    <w:rsid w:val="008B2550"/>
    <w:rsid w:val="008B269E"/>
    <w:rsid w:val="008B2766"/>
    <w:rsid w:val="008B2AFB"/>
    <w:rsid w:val="008B2C34"/>
    <w:rsid w:val="008B2D5F"/>
    <w:rsid w:val="008B2F84"/>
    <w:rsid w:val="008B2FDA"/>
    <w:rsid w:val="008B3269"/>
    <w:rsid w:val="008B35F4"/>
    <w:rsid w:val="008B3616"/>
    <w:rsid w:val="008B38EE"/>
    <w:rsid w:val="008B396B"/>
    <w:rsid w:val="008B3B01"/>
    <w:rsid w:val="008B3C95"/>
    <w:rsid w:val="008B3CB1"/>
    <w:rsid w:val="008B3DAA"/>
    <w:rsid w:val="008B3FF5"/>
    <w:rsid w:val="008B41C2"/>
    <w:rsid w:val="008B429F"/>
    <w:rsid w:val="008B43E9"/>
    <w:rsid w:val="008B43EF"/>
    <w:rsid w:val="008B45C3"/>
    <w:rsid w:val="008B4744"/>
    <w:rsid w:val="008B4823"/>
    <w:rsid w:val="008B4AC4"/>
    <w:rsid w:val="008B4ADB"/>
    <w:rsid w:val="008B4B4E"/>
    <w:rsid w:val="008B4CD2"/>
    <w:rsid w:val="008B4D19"/>
    <w:rsid w:val="008B4DDF"/>
    <w:rsid w:val="008B4E20"/>
    <w:rsid w:val="008B4E73"/>
    <w:rsid w:val="008B543F"/>
    <w:rsid w:val="008B551C"/>
    <w:rsid w:val="008B56E7"/>
    <w:rsid w:val="008B5A26"/>
    <w:rsid w:val="008B5A89"/>
    <w:rsid w:val="008B5AA4"/>
    <w:rsid w:val="008B5C3E"/>
    <w:rsid w:val="008B5C65"/>
    <w:rsid w:val="008B5DF6"/>
    <w:rsid w:val="008B5EC6"/>
    <w:rsid w:val="008B5F48"/>
    <w:rsid w:val="008B5F5A"/>
    <w:rsid w:val="008B610E"/>
    <w:rsid w:val="008B62BF"/>
    <w:rsid w:val="008B63B3"/>
    <w:rsid w:val="008B640D"/>
    <w:rsid w:val="008B646F"/>
    <w:rsid w:val="008B654C"/>
    <w:rsid w:val="008B65D8"/>
    <w:rsid w:val="008B6743"/>
    <w:rsid w:val="008B679A"/>
    <w:rsid w:val="008B6949"/>
    <w:rsid w:val="008B6A12"/>
    <w:rsid w:val="008B6C11"/>
    <w:rsid w:val="008B6F25"/>
    <w:rsid w:val="008B719E"/>
    <w:rsid w:val="008B722D"/>
    <w:rsid w:val="008B766C"/>
    <w:rsid w:val="008B771D"/>
    <w:rsid w:val="008B79B5"/>
    <w:rsid w:val="008B7EA5"/>
    <w:rsid w:val="008B7ECD"/>
    <w:rsid w:val="008B7F54"/>
    <w:rsid w:val="008C01E2"/>
    <w:rsid w:val="008C03A9"/>
    <w:rsid w:val="008C03E8"/>
    <w:rsid w:val="008C0848"/>
    <w:rsid w:val="008C0BFE"/>
    <w:rsid w:val="008C0FCF"/>
    <w:rsid w:val="008C1085"/>
    <w:rsid w:val="008C10DD"/>
    <w:rsid w:val="008C1199"/>
    <w:rsid w:val="008C1200"/>
    <w:rsid w:val="008C1568"/>
    <w:rsid w:val="008C1626"/>
    <w:rsid w:val="008C16E6"/>
    <w:rsid w:val="008C1A11"/>
    <w:rsid w:val="008C1C34"/>
    <w:rsid w:val="008C1D7C"/>
    <w:rsid w:val="008C1E2E"/>
    <w:rsid w:val="008C1E52"/>
    <w:rsid w:val="008C1E91"/>
    <w:rsid w:val="008C1F01"/>
    <w:rsid w:val="008C21CD"/>
    <w:rsid w:val="008C23A0"/>
    <w:rsid w:val="008C24CB"/>
    <w:rsid w:val="008C26A0"/>
    <w:rsid w:val="008C27E6"/>
    <w:rsid w:val="008C280D"/>
    <w:rsid w:val="008C2825"/>
    <w:rsid w:val="008C2A7D"/>
    <w:rsid w:val="008C2D14"/>
    <w:rsid w:val="008C2EA9"/>
    <w:rsid w:val="008C3144"/>
    <w:rsid w:val="008C3236"/>
    <w:rsid w:val="008C338F"/>
    <w:rsid w:val="008C3405"/>
    <w:rsid w:val="008C34BF"/>
    <w:rsid w:val="008C356D"/>
    <w:rsid w:val="008C3810"/>
    <w:rsid w:val="008C3897"/>
    <w:rsid w:val="008C3921"/>
    <w:rsid w:val="008C3B6A"/>
    <w:rsid w:val="008C3D9C"/>
    <w:rsid w:val="008C3E17"/>
    <w:rsid w:val="008C3E6E"/>
    <w:rsid w:val="008C4036"/>
    <w:rsid w:val="008C4055"/>
    <w:rsid w:val="008C4387"/>
    <w:rsid w:val="008C4549"/>
    <w:rsid w:val="008C4667"/>
    <w:rsid w:val="008C47C3"/>
    <w:rsid w:val="008C49A5"/>
    <w:rsid w:val="008C4D9E"/>
    <w:rsid w:val="008C4E5E"/>
    <w:rsid w:val="008C4E7D"/>
    <w:rsid w:val="008C4EE6"/>
    <w:rsid w:val="008C51B1"/>
    <w:rsid w:val="008C5262"/>
    <w:rsid w:val="008C5641"/>
    <w:rsid w:val="008C5665"/>
    <w:rsid w:val="008C56CB"/>
    <w:rsid w:val="008C5796"/>
    <w:rsid w:val="008C5C16"/>
    <w:rsid w:val="008C5E41"/>
    <w:rsid w:val="008C5FA2"/>
    <w:rsid w:val="008C5FE7"/>
    <w:rsid w:val="008C60D9"/>
    <w:rsid w:val="008C63A4"/>
    <w:rsid w:val="008C63DB"/>
    <w:rsid w:val="008C6940"/>
    <w:rsid w:val="008C69B9"/>
    <w:rsid w:val="008C6F0C"/>
    <w:rsid w:val="008C7053"/>
    <w:rsid w:val="008C70FD"/>
    <w:rsid w:val="008C7611"/>
    <w:rsid w:val="008C77D1"/>
    <w:rsid w:val="008C7826"/>
    <w:rsid w:val="008C7BA4"/>
    <w:rsid w:val="008C7F55"/>
    <w:rsid w:val="008D01DE"/>
    <w:rsid w:val="008D0488"/>
    <w:rsid w:val="008D0B3D"/>
    <w:rsid w:val="008D0E10"/>
    <w:rsid w:val="008D0E40"/>
    <w:rsid w:val="008D0E51"/>
    <w:rsid w:val="008D0F35"/>
    <w:rsid w:val="008D1224"/>
    <w:rsid w:val="008D12A6"/>
    <w:rsid w:val="008D137D"/>
    <w:rsid w:val="008D14D7"/>
    <w:rsid w:val="008D15E3"/>
    <w:rsid w:val="008D19E1"/>
    <w:rsid w:val="008D1BD3"/>
    <w:rsid w:val="008D1C94"/>
    <w:rsid w:val="008D1C96"/>
    <w:rsid w:val="008D2168"/>
    <w:rsid w:val="008D22C7"/>
    <w:rsid w:val="008D265B"/>
    <w:rsid w:val="008D2804"/>
    <w:rsid w:val="008D291B"/>
    <w:rsid w:val="008D2C5A"/>
    <w:rsid w:val="008D2D09"/>
    <w:rsid w:val="008D2F4F"/>
    <w:rsid w:val="008D3920"/>
    <w:rsid w:val="008D3BB3"/>
    <w:rsid w:val="008D3D13"/>
    <w:rsid w:val="008D3E17"/>
    <w:rsid w:val="008D4043"/>
    <w:rsid w:val="008D4105"/>
    <w:rsid w:val="008D42DA"/>
    <w:rsid w:val="008D4468"/>
    <w:rsid w:val="008D45C1"/>
    <w:rsid w:val="008D45DB"/>
    <w:rsid w:val="008D45EC"/>
    <w:rsid w:val="008D48B5"/>
    <w:rsid w:val="008D48EE"/>
    <w:rsid w:val="008D4972"/>
    <w:rsid w:val="008D4AEB"/>
    <w:rsid w:val="008D4B67"/>
    <w:rsid w:val="008D4C77"/>
    <w:rsid w:val="008D4E82"/>
    <w:rsid w:val="008D512B"/>
    <w:rsid w:val="008D53A6"/>
    <w:rsid w:val="008D54AC"/>
    <w:rsid w:val="008D59BE"/>
    <w:rsid w:val="008D5C6C"/>
    <w:rsid w:val="008D5CCD"/>
    <w:rsid w:val="008D5D62"/>
    <w:rsid w:val="008D5DB7"/>
    <w:rsid w:val="008D608D"/>
    <w:rsid w:val="008D6181"/>
    <w:rsid w:val="008D61DC"/>
    <w:rsid w:val="008D622E"/>
    <w:rsid w:val="008D6374"/>
    <w:rsid w:val="008D646A"/>
    <w:rsid w:val="008D64C0"/>
    <w:rsid w:val="008D6806"/>
    <w:rsid w:val="008D687B"/>
    <w:rsid w:val="008D6927"/>
    <w:rsid w:val="008D6A55"/>
    <w:rsid w:val="008D6B60"/>
    <w:rsid w:val="008D6BF3"/>
    <w:rsid w:val="008D6E5E"/>
    <w:rsid w:val="008D6E69"/>
    <w:rsid w:val="008D6E86"/>
    <w:rsid w:val="008D73D6"/>
    <w:rsid w:val="008D742A"/>
    <w:rsid w:val="008D75B8"/>
    <w:rsid w:val="008D761E"/>
    <w:rsid w:val="008D77BB"/>
    <w:rsid w:val="008D78C5"/>
    <w:rsid w:val="008D79D9"/>
    <w:rsid w:val="008D7B37"/>
    <w:rsid w:val="008D7CE9"/>
    <w:rsid w:val="008E01D0"/>
    <w:rsid w:val="008E0720"/>
    <w:rsid w:val="008E098B"/>
    <w:rsid w:val="008E09B8"/>
    <w:rsid w:val="008E0A4C"/>
    <w:rsid w:val="008E0D99"/>
    <w:rsid w:val="008E11CA"/>
    <w:rsid w:val="008E13CE"/>
    <w:rsid w:val="008E1652"/>
    <w:rsid w:val="008E17AF"/>
    <w:rsid w:val="008E183A"/>
    <w:rsid w:val="008E1840"/>
    <w:rsid w:val="008E1854"/>
    <w:rsid w:val="008E19C3"/>
    <w:rsid w:val="008E1C18"/>
    <w:rsid w:val="008E1C5D"/>
    <w:rsid w:val="008E1CC6"/>
    <w:rsid w:val="008E215B"/>
    <w:rsid w:val="008E223A"/>
    <w:rsid w:val="008E2423"/>
    <w:rsid w:val="008E25E1"/>
    <w:rsid w:val="008E2640"/>
    <w:rsid w:val="008E29E2"/>
    <w:rsid w:val="008E2A75"/>
    <w:rsid w:val="008E2ABC"/>
    <w:rsid w:val="008E2C8B"/>
    <w:rsid w:val="008E2CDB"/>
    <w:rsid w:val="008E2DCD"/>
    <w:rsid w:val="008E2E16"/>
    <w:rsid w:val="008E2ED3"/>
    <w:rsid w:val="008E30E8"/>
    <w:rsid w:val="008E31CA"/>
    <w:rsid w:val="008E32FD"/>
    <w:rsid w:val="008E33F8"/>
    <w:rsid w:val="008E351B"/>
    <w:rsid w:val="008E35A0"/>
    <w:rsid w:val="008E35E2"/>
    <w:rsid w:val="008E364A"/>
    <w:rsid w:val="008E36A5"/>
    <w:rsid w:val="008E39AE"/>
    <w:rsid w:val="008E3A69"/>
    <w:rsid w:val="008E3C72"/>
    <w:rsid w:val="008E3D09"/>
    <w:rsid w:val="008E3F74"/>
    <w:rsid w:val="008E3FCB"/>
    <w:rsid w:val="008E3FDE"/>
    <w:rsid w:val="008E40D5"/>
    <w:rsid w:val="008E41CA"/>
    <w:rsid w:val="008E439D"/>
    <w:rsid w:val="008E4485"/>
    <w:rsid w:val="008E4522"/>
    <w:rsid w:val="008E471A"/>
    <w:rsid w:val="008E4735"/>
    <w:rsid w:val="008E47B1"/>
    <w:rsid w:val="008E47F0"/>
    <w:rsid w:val="008E4866"/>
    <w:rsid w:val="008E48CB"/>
    <w:rsid w:val="008E4967"/>
    <w:rsid w:val="008E4B7F"/>
    <w:rsid w:val="008E4B8E"/>
    <w:rsid w:val="008E4B98"/>
    <w:rsid w:val="008E4FB7"/>
    <w:rsid w:val="008E505B"/>
    <w:rsid w:val="008E50FE"/>
    <w:rsid w:val="008E5166"/>
    <w:rsid w:val="008E5568"/>
    <w:rsid w:val="008E55DC"/>
    <w:rsid w:val="008E562E"/>
    <w:rsid w:val="008E56B1"/>
    <w:rsid w:val="008E56DE"/>
    <w:rsid w:val="008E58F8"/>
    <w:rsid w:val="008E5B59"/>
    <w:rsid w:val="008E601B"/>
    <w:rsid w:val="008E614F"/>
    <w:rsid w:val="008E676E"/>
    <w:rsid w:val="008E6878"/>
    <w:rsid w:val="008E6C26"/>
    <w:rsid w:val="008E6C6A"/>
    <w:rsid w:val="008E6D19"/>
    <w:rsid w:val="008E6DA6"/>
    <w:rsid w:val="008E70EC"/>
    <w:rsid w:val="008E733D"/>
    <w:rsid w:val="008E7390"/>
    <w:rsid w:val="008E7852"/>
    <w:rsid w:val="008E7A6F"/>
    <w:rsid w:val="008E7B1B"/>
    <w:rsid w:val="008E7F73"/>
    <w:rsid w:val="008E7FC1"/>
    <w:rsid w:val="008F018C"/>
    <w:rsid w:val="008F0202"/>
    <w:rsid w:val="008F0276"/>
    <w:rsid w:val="008F0343"/>
    <w:rsid w:val="008F0ABD"/>
    <w:rsid w:val="008F0D02"/>
    <w:rsid w:val="008F0D29"/>
    <w:rsid w:val="008F0D3E"/>
    <w:rsid w:val="008F114F"/>
    <w:rsid w:val="008F11AC"/>
    <w:rsid w:val="008F1205"/>
    <w:rsid w:val="008F1491"/>
    <w:rsid w:val="008F1880"/>
    <w:rsid w:val="008F196D"/>
    <w:rsid w:val="008F1A41"/>
    <w:rsid w:val="008F1C20"/>
    <w:rsid w:val="008F1FEB"/>
    <w:rsid w:val="008F21A0"/>
    <w:rsid w:val="008F229C"/>
    <w:rsid w:val="008F231A"/>
    <w:rsid w:val="008F2374"/>
    <w:rsid w:val="008F2613"/>
    <w:rsid w:val="008F2681"/>
    <w:rsid w:val="008F2690"/>
    <w:rsid w:val="008F2917"/>
    <w:rsid w:val="008F2976"/>
    <w:rsid w:val="008F2A4E"/>
    <w:rsid w:val="008F2B46"/>
    <w:rsid w:val="008F2CC6"/>
    <w:rsid w:val="008F2E02"/>
    <w:rsid w:val="008F2EB6"/>
    <w:rsid w:val="008F2ECC"/>
    <w:rsid w:val="008F3357"/>
    <w:rsid w:val="008F33A0"/>
    <w:rsid w:val="008F34A1"/>
    <w:rsid w:val="008F3607"/>
    <w:rsid w:val="008F3876"/>
    <w:rsid w:val="008F3952"/>
    <w:rsid w:val="008F39A2"/>
    <w:rsid w:val="008F39D7"/>
    <w:rsid w:val="008F3BE1"/>
    <w:rsid w:val="008F3ED9"/>
    <w:rsid w:val="008F42AC"/>
    <w:rsid w:val="008F43F1"/>
    <w:rsid w:val="008F4552"/>
    <w:rsid w:val="008F482B"/>
    <w:rsid w:val="008F4919"/>
    <w:rsid w:val="008F4DC6"/>
    <w:rsid w:val="008F4F24"/>
    <w:rsid w:val="008F4FBF"/>
    <w:rsid w:val="008F52A0"/>
    <w:rsid w:val="008F55E0"/>
    <w:rsid w:val="008F5690"/>
    <w:rsid w:val="008F585B"/>
    <w:rsid w:val="008F592C"/>
    <w:rsid w:val="008F5949"/>
    <w:rsid w:val="008F5A48"/>
    <w:rsid w:val="008F5D2A"/>
    <w:rsid w:val="008F6015"/>
    <w:rsid w:val="008F60B6"/>
    <w:rsid w:val="008F6758"/>
    <w:rsid w:val="008F6836"/>
    <w:rsid w:val="008F6876"/>
    <w:rsid w:val="008F6A19"/>
    <w:rsid w:val="008F6B6F"/>
    <w:rsid w:val="008F6CDC"/>
    <w:rsid w:val="008F6F5D"/>
    <w:rsid w:val="008F749A"/>
    <w:rsid w:val="008F752F"/>
    <w:rsid w:val="008F7571"/>
    <w:rsid w:val="008F7813"/>
    <w:rsid w:val="008F7897"/>
    <w:rsid w:val="008F7A48"/>
    <w:rsid w:val="008F7DA7"/>
    <w:rsid w:val="008F7E1F"/>
    <w:rsid w:val="008F7ECF"/>
    <w:rsid w:val="008F7F9D"/>
    <w:rsid w:val="009003E4"/>
    <w:rsid w:val="00900457"/>
    <w:rsid w:val="00900668"/>
    <w:rsid w:val="00900685"/>
    <w:rsid w:val="0090094B"/>
    <w:rsid w:val="00900B58"/>
    <w:rsid w:val="00900BAF"/>
    <w:rsid w:val="00900CAA"/>
    <w:rsid w:val="00900D21"/>
    <w:rsid w:val="00900FF7"/>
    <w:rsid w:val="00901097"/>
    <w:rsid w:val="0090122F"/>
    <w:rsid w:val="00901246"/>
    <w:rsid w:val="00901327"/>
    <w:rsid w:val="00901655"/>
    <w:rsid w:val="009016B1"/>
    <w:rsid w:val="009016FC"/>
    <w:rsid w:val="00901713"/>
    <w:rsid w:val="00901905"/>
    <w:rsid w:val="00901C47"/>
    <w:rsid w:val="00901CBF"/>
    <w:rsid w:val="00901CCD"/>
    <w:rsid w:val="00901CEB"/>
    <w:rsid w:val="00901E7D"/>
    <w:rsid w:val="00902259"/>
    <w:rsid w:val="009023D5"/>
    <w:rsid w:val="009025CA"/>
    <w:rsid w:val="0090287F"/>
    <w:rsid w:val="00902D0C"/>
    <w:rsid w:val="00902F1C"/>
    <w:rsid w:val="00903060"/>
    <w:rsid w:val="00903130"/>
    <w:rsid w:val="00903240"/>
    <w:rsid w:val="009034D1"/>
    <w:rsid w:val="00903665"/>
    <w:rsid w:val="009036C4"/>
    <w:rsid w:val="00903BF2"/>
    <w:rsid w:val="00903F6A"/>
    <w:rsid w:val="00904316"/>
    <w:rsid w:val="00904369"/>
    <w:rsid w:val="009045CF"/>
    <w:rsid w:val="009047E6"/>
    <w:rsid w:val="00904938"/>
    <w:rsid w:val="00904AA5"/>
    <w:rsid w:val="00904B36"/>
    <w:rsid w:val="00904C9B"/>
    <w:rsid w:val="00904D8D"/>
    <w:rsid w:val="009050A5"/>
    <w:rsid w:val="009050DA"/>
    <w:rsid w:val="009057DD"/>
    <w:rsid w:val="00905AAD"/>
    <w:rsid w:val="00905AC8"/>
    <w:rsid w:val="00905BA5"/>
    <w:rsid w:val="00905C65"/>
    <w:rsid w:val="00905CB0"/>
    <w:rsid w:val="00905E97"/>
    <w:rsid w:val="009066E2"/>
    <w:rsid w:val="0090681D"/>
    <w:rsid w:val="00906994"/>
    <w:rsid w:val="00906C19"/>
    <w:rsid w:val="00906C57"/>
    <w:rsid w:val="00906DCA"/>
    <w:rsid w:val="00906DCD"/>
    <w:rsid w:val="00906E40"/>
    <w:rsid w:val="00906F11"/>
    <w:rsid w:val="00906FF1"/>
    <w:rsid w:val="00907541"/>
    <w:rsid w:val="00907667"/>
    <w:rsid w:val="0090768E"/>
    <w:rsid w:val="009077A1"/>
    <w:rsid w:val="00907844"/>
    <w:rsid w:val="00907AB5"/>
    <w:rsid w:val="00907EDA"/>
    <w:rsid w:val="00907FCE"/>
    <w:rsid w:val="0091001B"/>
    <w:rsid w:val="00910406"/>
    <w:rsid w:val="009104A0"/>
    <w:rsid w:val="009107D1"/>
    <w:rsid w:val="00910990"/>
    <w:rsid w:val="00910AB6"/>
    <w:rsid w:val="00910AF9"/>
    <w:rsid w:val="00910C49"/>
    <w:rsid w:val="00910C62"/>
    <w:rsid w:val="00910E33"/>
    <w:rsid w:val="00910E72"/>
    <w:rsid w:val="009110E9"/>
    <w:rsid w:val="0091121F"/>
    <w:rsid w:val="00911297"/>
    <w:rsid w:val="009113FD"/>
    <w:rsid w:val="00911421"/>
    <w:rsid w:val="00911687"/>
    <w:rsid w:val="009119D6"/>
    <w:rsid w:val="00911A82"/>
    <w:rsid w:val="00911AA5"/>
    <w:rsid w:val="00911C6A"/>
    <w:rsid w:val="0091229D"/>
    <w:rsid w:val="00912309"/>
    <w:rsid w:val="009123B6"/>
    <w:rsid w:val="009125D8"/>
    <w:rsid w:val="00912853"/>
    <w:rsid w:val="00912995"/>
    <w:rsid w:val="00912AE3"/>
    <w:rsid w:val="00912CC4"/>
    <w:rsid w:val="009130AE"/>
    <w:rsid w:val="009130D4"/>
    <w:rsid w:val="0091314F"/>
    <w:rsid w:val="009131D4"/>
    <w:rsid w:val="009131E7"/>
    <w:rsid w:val="009132D5"/>
    <w:rsid w:val="00913504"/>
    <w:rsid w:val="00913611"/>
    <w:rsid w:val="00913651"/>
    <w:rsid w:val="00913969"/>
    <w:rsid w:val="009139A7"/>
    <w:rsid w:val="009139F6"/>
    <w:rsid w:val="00913BC9"/>
    <w:rsid w:val="00913BFC"/>
    <w:rsid w:val="00913D71"/>
    <w:rsid w:val="00913F9A"/>
    <w:rsid w:val="00914150"/>
    <w:rsid w:val="00914266"/>
    <w:rsid w:val="00914364"/>
    <w:rsid w:val="0091437D"/>
    <w:rsid w:val="00914624"/>
    <w:rsid w:val="009146CF"/>
    <w:rsid w:val="009146F2"/>
    <w:rsid w:val="00914901"/>
    <w:rsid w:val="00914B09"/>
    <w:rsid w:val="00914C38"/>
    <w:rsid w:val="00914D74"/>
    <w:rsid w:val="00914E22"/>
    <w:rsid w:val="00914FCF"/>
    <w:rsid w:val="00915079"/>
    <w:rsid w:val="00915607"/>
    <w:rsid w:val="00915686"/>
    <w:rsid w:val="009156A3"/>
    <w:rsid w:val="0091581F"/>
    <w:rsid w:val="0091586A"/>
    <w:rsid w:val="0091589B"/>
    <w:rsid w:val="00915960"/>
    <w:rsid w:val="00915968"/>
    <w:rsid w:val="00915A2A"/>
    <w:rsid w:val="00915A86"/>
    <w:rsid w:val="00915B4E"/>
    <w:rsid w:val="00915D03"/>
    <w:rsid w:val="00915D93"/>
    <w:rsid w:val="00915F93"/>
    <w:rsid w:val="00916135"/>
    <w:rsid w:val="00916144"/>
    <w:rsid w:val="009164CD"/>
    <w:rsid w:val="0091691E"/>
    <w:rsid w:val="00916AF0"/>
    <w:rsid w:val="00916B6B"/>
    <w:rsid w:val="00916BAD"/>
    <w:rsid w:val="00916E6A"/>
    <w:rsid w:val="00916F04"/>
    <w:rsid w:val="0091701F"/>
    <w:rsid w:val="00917147"/>
    <w:rsid w:val="009171CB"/>
    <w:rsid w:val="009174F8"/>
    <w:rsid w:val="0091756F"/>
    <w:rsid w:val="00917576"/>
    <w:rsid w:val="00917665"/>
    <w:rsid w:val="00917795"/>
    <w:rsid w:val="0091780A"/>
    <w:rsid w:val="00917940"/>
    <w:rsid w:val="00917CE1"/>
    <w:rsid w:val="009203B4"/>
    <w:rsid w:val="00920442"/>
    <w:rsid w:val="00920705"/>
    <w:rsid w:val="00920969"/>
    <w:rsid w:val="00920A3E"/>
    <w:rsid w:val="00920B1A"/>
    <w:rsid w:val="00920B57"/>
    <w:rsid w:val="00920DFE"/>
    <w:rsid w:val="00920F91"/>
    <w:rsid w:val="00921194"/>
    <w:rsid w:val="009212C6"/>
    <w:rsid w:val="009212C8"/>
    <w:rsid w:val="00921A1C"/>
    <w:rsid w:val="00921AF0"/>
    <w:rsid w:val="00921BE3"/>
    <w:rsid w:val="00921C6E"/>
    <w:rsid w:val="00921CD9"/>
    <w:rsid w:val="00921EB8"/>
    <w:rsid w:val="00921ED7"/>
    <w:rsid w:val="00922243"/>
    <w:rsid w:val="00922444"/>
    <w:rsid w:val="009226E0"/>
    <w:rsid w:val="009227D7"/>
    <w:rsid w:val="00922819"/>
    <w:rsid w:val="00922906"/>
    <w:rsid w:val="009229E1"/>
    <w:rsid w:val="00922A7F"/>
    <w:rsid w:val="00922C85"/>
    <w:rsid w:val="00922C95"/>
    <w:rsid w:val="00922DAE"/>
    <w:rsid w:val="00922F8B"/>
    <w:rsid w:val="00923158"/>
    <w:rsid w:val="009234AF"/>
    <w:rsid w:val="009236DF"/>
    <w:rsid w:val="009236F7"/>
    <w:rsid w:val="00923A7F"/>
    <w:rsid w:val="00923B16"/>
    <w:rsid w:val="00923D89"/>
    <w:rsid w:val="0092407B"/>
    <w:rsid w:val="0092426B"/>
    <w:rsid w:val="0092437A"/>
    <w:rsid w:val="0092449E"/>
    <w:rsid w:val="00924545"/>
    <w:rsid w:val="00924657"/>
    <w:rsid w:val="00924715"/>
    <w:rsid w:val="0092475A"/>
    <w:rsid w:val="0092481B"/>
    <w:rsid w:val="00924873"/>
    <w:rsid w:val="00924956"/>
    <w:rsid w:val="00924B62"/>
    <w:rsid w:val="00924D12"/>
    <w:rsid w:val="00924EC4"/>
    <w:rsid w:val="00924F22"/>
    <w:rsid w:val="00924F86"/>
    <w:rsid w:val="00925105"/>
    <w:rsid w:val="0092561A"/>
    <w:rsid w:val="00925735"/>
    <w:rsid w:val="0092574F"/>
    <w:rsid w:val="0092578C"/>
    <w:rsid w:val="00925B5B"/>
    <w:rsid w:val="00925B5C"/>
    <w:rsid w:val="00925B93"/>
    <w:rsid w:val="00925D2B"/>
    <w:rsid w:val="00925E08"/>
    <w:rsid w:val="00926033"/>
    <w:rsid w:val="00926416"/>
    <w:rsid w:val="00926AA7"/>
    <w:rsid w:val="00926C3C"/>
    <w:rsid w:val="00926F2E"/>
    <w:rsid w:val="0092703A"/>
    <w:rsid w:val="0092711A"/>
    <w:rsid w:val="009271B8"/>
    <w:rsid w:val="0092722E"/>
    <w:rsid w:val="009272F8"/>
    <w:rsid w:val="00927354"/>
    <w:rsid w:val="00927523"/>
    <w:rsid w:val="009275AA"/>
    <w:rsid w:val="009275CA"/>
    <w:rsid w:val="009279CB"/>
    <w:rsid w:val="00927A52"/>
    <w:rsid w:val="00927BC8"/>
    <w:rsid w:val="00927D15"/>
    <w:rsid w:val="00927F8B"/>
    <w:rsid w:val="00930271"/>
    <w:rsid w:val="00930621"/>
    <w:rsid w:val="0093084E"/>
    <w:rsid w:val="00930A07"/>
    <w:rsid w:val="00930A60"/>
    <w:rsid w:val="00930B26"/>
    <w:rsid w:val="00930C55"/>
    <w:rsid w:val="00930D99"/>
    <w:rsid w:val="00930DF1"/>
    <w:rsid w:val="00930E25"/>
    <w:rsid w:val="00931001"/>
    <w:rsid w:val="009310AA"/>
    <w:rsid w:val="00931994"/>
    <w:rsid w:val="00931E4C"/>
    <w:rsid w:val="0093218A"/>
    <w:rsid w:val="00932270"/>
    <w:rsid w:val="0093237E"/>
    <w:rsid w:val="0093239B"/>
    <w:rsid w:val="009327A6"/>
    <w:rsid w:val="00932B6A"/>
    <w:rsid w:val="00932FB5"/>
    <w:rsid w:val="00933053"/>
    <w:rsid w:val="009330EF"/>
    <w:rsid w:val="009331F0"/>
    <w:rsid w:val="009332F6"/>
    <w:rsid w:val="00933640"/>
    <w:rsid w:val="00933768"/>
    <w:rsid w:val="009337C2"/>
    <w:rsid w:val="00933B47"/>
    <w:rsid w:val="00933BFB"/>
    <w:rsid w:val="00933DA6"/>
    <w:rsid w:val="00934054"/>
    <w:rsid w:val="0093420C"/>
    <w:rsid w:val="00934316"/>
    <w:rsid w:val="00934348"/>
    <w:rsid w:val="00934386"/>
    <w:rsid w:val="0093456C"/>
    <w:rsid w:val="0093468E"/>
    <w:rsid w:val="009349D8"/>
    <w:rsid w:val="00934A2E"/>
    <w:rsid w:val="00934C0E"/>
    <w:rsid w:val="00934C76"/>
    <w:rsid w:val="00934F05"/>
    <w:rsid w:val="00934F17"/>
    <w:rsid w:val="0093539D"/>
    <w:rsid w:val="009354C6"/>
    <w:rsid w:val="009355F5"/>
    <w:rsid w:val="009358C7"/>
    <w:rsid w:val="00935915"/>
    <w:rsid w:val="00935BAC"/>
    <w:rsid w:val="00935E93"/>
    <w:rsid w:val="00935FD8"/>
    <w:rsid w:val="0093602B"/>
    <w:rsid w:val="00936327"/>
    <w:rsid w:val="00936444"/>
    <w:rsid w:val="00936596"/>
    <w:rsid w:val="009365EC"/>
    <w:rsid w:val="009368D3"/>
    <w:rsid w:val="00936B78"/>
    <w:rsid w:val="00936C94"/>
    <w:rsid w:val="00936E0E"/>
    <w:rsid w:val="00936F62"/>
    <w:rsid w:val="0093796A"/>
    <w:rsid w:val="00937A56"/>
    <w:rsid w:val="00937B14"/>
    <w:rsid w:val="00937B9A"/>
    <w:rsid w:val="00937BCD"/>
    <w:rsid w:val="00937CAE"/>
    <w:rsid w:val="00937CF8"/>
    <w:rsid w:val="0094007F"/>
    <w:rsid w:val="0094011D"/>
    <w:rsid w:val="009403B5"/>
    <w:rsid w:val="0094048D"/>
    <w:rsid w:val="00940529"/>
    <w:rsid w:val="0094058B"/>
    <w:rsid w:val="009408D4"/>
    <w:rsid w:val="009409A9"/>
    <w:rsid w:val="009409B2"/>
    <w:rsid w:val="00940DA6"/>
    <w:rsid w:val="00940DF7"/>
    <w:rsid w:val="00940FDD"/>
    <w:rsid w:val="00941278"/>
    <w:rsid w:val="00941377"/>
    <w:rsid w:val="00941409"/>
    <w:rsid w:val="0094153A"/>
    <w:rsid w:val="0094154A"/>
    <w:rsid w:val="009416C7"/>
    <w:rsid w:val="00941734"/>
    <w:rsid w:val="009417AD"/>
    <w:rsid w:val="009418AE"/>
    <w:rsid w:val="00941923"/>
    <w:rsid w:val="009419BC"/>
    <w:rsid w:val="00941A70"/>
    <w:rsid w:val="00941E14"/>
    <w:rsid w:val="00941F5A"/>
    <w:rsid w:val="00941FBE"/>
    <w:rsid w:val="00941FFB"/>
    <w:rsid w:val="009420BC"/>
    <w:rsid w:val="00942545"/>
    <w:rsid w:val="00942B98"/>
    <w:rsid w:val="00942BB6"/>
    <w:rsid w:val="00942CAC"/>
    <w:rsid w:val="00942CCF"/>
    <w:rsid w:val="009430A2"/>
    <w:rsid w:val="0094318C"/>
    <w:rsid w:val="009432B1"/>
    <w:rsid w:val="00943335"/>
    <w:rsid w:val="009433A3"/>
    <w:rsid w:val="00943549"/>
    <w:rsid w:val="0094355F"/>
    <w:rsid w:val="0094362F"/>
    <w:rsid w:val="0094368E"/>
    <w:rsid w:val="00943F3B"/>
    <w:rsid w:val="00944245"/>
    <w:rsid w:val="0094433B"/>
    <w:rsid w:val="009443C0"/>
    <w:rsid w:val="009445C8"/>
    <w:rsid w:val="009446C9"/>
    <w:rsid w:val="009448F0"/>
    <w:rsid w:val="009449F4"/>
    <w:rsid w:val="00944ADD"/>
    <w:rsid w:val="00944B0C"/>
    <w:rsid w:val="00944CB0"/>
    <w:rsid w:val="00944F65"/>
    <w:rsid w:val="009450E8"/>
    <w:rsid w:val="00945192"/>
    <w:rsid w:val="00945D41"/>
    <w:rsid w:val="00945D97"/>
    <w:rsid w:val="00945E1D"/>
    <w:rsid w:val="00945E83"/>
    <w:rsid w:val="00945EAD"/>
    <w:rsid w:val="00945F72"/>
    <w:rsid w:val="00945FFA"/>
    <w:rsid w:val="0094638C"/>
    <w:rsid w:val="009465A6"/>
    <w:rsid w:val="00946754"/>
    <w:rsid w:val="009467E4"/>
    <w:rsid w:val="0094697F"/>
    <w:rsid w:val="00946A62"/>
    <w:rsid w:val="00946C4A"/>
    <w:rsid w:val="00946CEF"/>
    <w:rsid w:val="009470F1"/>
    <w:rsid w:val="00947182"/>
    <w:rsid w:val="009471F2"/>
    <w:rsid w:val="009472BF"/>
    <w:rsid w:val="00947515"/>
    <w:rsid w:val="00947732"/>
    <w:rsid w:val="009478B1"/>
    <w:rsid w:val="0094794C"/>
    <w:rsid w:val="00947AAE"/>
    <w:rsid w:val="00947AEC"/>
    <w:rsid w:val="00947BCE"/>
    <w:rsid w:val="00947DC0"/>
    <w:rsid w:val="0095023F"/>
    <w:rsid w:val="00950279"/>
    <w:rsid w:val="00950384"/>
    <w:rsid w:val="009503B8"/>
    <w:rsid w:val="00950CF7"/>
    <w:rsid w:val="009510A1"/>
    <w:rsid w:val="0095111E"/>
    <w:rsid w:val="00951393"/>
    <w:rsid w:val="00951450"/>
    <w:rsid w:val="00951630"/>
    <w:rsid w:val="00951647"/>
    <w:rsid w:val="009517D4"/>
    <w:rsid w:val="00951CE8"/>
    <w:rsid w:val="00951D34"/>
    <w:rsid w:val="00951E8C"/>
    <w:rsid w:val="00952274"/>
    <w:rsid w:val="0095255A"/>
    <w:rsid w:val="009525B4"/>
    <w:rsid w:val="00952D3D"/>
    <w:rsid w:val="00952E07"/>
    <w:rsid w:val="00952F55"/>
    <w:rsid w:val="00952FC2"/>
    <w:rsid w:val="009530E1"/>
    <w:rsid w:val="00953217"/>
    <w:rsid w:val="0095332F"/>
    <w:rsid w:val="00953514"/>
    <w:rsid w:val="009535C0"/>
    <w:rsid w:val="00953752"/>
    <w:rsid w:val="00953A7A"/>
    <w:rsid w:val="00953B7E"/>
    <w:rsid w:val="00953CD1"/>
    <w:rsid w:val="00953D56"/>
    <w:rsid w:val="00953D8D"/>
    <w:rsid w:val="00953EFC"/>
    <w:rsid w:val="00953FD2"/>
    <w:rsid w:val="00954069"/>
    <w:rsid w:val="0095438A"/>
    <w:rsid w:val="00954460"/>
    <w:rsid w:val="00954673"/>
    <w:rsid w:val="009548C4"/>
    <w:rsid w:val="009548E3"/>
    <w:rsid w:val="009549CD"/>
    <w:rsid w:val="00954AF9"/>
    <w:rsid w:val="00954CC6"/>
    <w:rsid w:val="00954D06"/>
    <w:rsid w:val="00954F6C"/>
    <w:rsid w:val="0095505E"/>
    <w:rsid w:val="009551A9"/>
    <w:rsid w:val="009553E9"/>
    <w:rsid w:val="00955748"/>
    <w:rsid w:val="00955852"/>
    <w:rsid w:val="00955898"/>
    <w:rsid w:val="009559A8"/>
    <w:rsid w:val="00955DA9"/>
    <w:rsid w:val="00955DD3"/>
    <w:rsid w:val="00955E71"/>
    <w:rsid w:val="0095610F"/>
    <w:rsid w:val="00956124"/>
    <w:rsid w:val="009561DF"/>
    <w:rsid w:val="00956584"/>
    <w:rsid w:val="00956809"/>
    <w:rsid w:val="00956A03"/>
    <w:rsid w:val="00956B15"/>
    <w:rsid w:val="00956CF9"/>
    <w:rsid w:val="00957015"/>
    <w:rsid w:val="00957294"/>
    <w:rsid w:val="00957515"/>
    <w:rsid w:val="00957786"/>
    <w:rsid w:val="0095788F"/>
    <w:rsid w:val="00957B63"/>
    <w:rsid w:val="00957F35"/>
    <w:rsid w:val="00957F67"/>
    <w:rsid w:val="00960093"/>
    <w:rsid w:val="00960239"/>
    <w:rsid w:val="0096071A"/>
    <w:rsid w:val="00960B30"/>
    <w:rsid w:val="00960C53"/>
    <w:rsid w:val="00960CE2"/>
    <w:rsid w:val="00960D0B"/>
    <w:rsid w:val="00960D49"/>
    <w:rsid w:val="00960E3C"/>
    <w:rsid w:val="009612D2"/>
    <w:rsid w:val="009613D8"/>
    <w:rsid w:val="00961516"/>
    <w:rsid w:val="009616DD"/>
    <w:rsid w:val="00961875"/>
    <w:rsid w:val="009618A7"/>
    <w:rsid w:val="00961946"/>
    <w:rsid w:val="0096195B"/>
    <w:rsid w:val="00961A73"/>
    <w:rsid w:val="00961B8F"/>
    <w:rsid w:val="00961BDD"/>
    <w:rsid w:val="00961EE2"/>
    <w:rsid w:val="00961F5F"/>
    <w:rsid w:val="00962103"/>
    <w:rsid w:val="009621EB"/>
    <w:rsid w:val="00962240"/>
    <w:rsid w:val="0096239C"/>
    <w:rsid w:val="0096240D"/>
    <w:rsid w:val="009624B8"/>
    <w:rsid w:val="00962584"/>
    <w:rsid w:val="00962A40"/>
    <w:rsid w:val="00962A68"/>
    <w:rsid w:val="00962CCF"/>
    <w:rsid w:val="00962F38"/>
    <w:rsid w:val="00963094"/>
    <w:rsid w:val="00963371"/>
    <w:rsid w:val="009633F2"/>
    <w:rsid w:val="0096346B"/>
    <w:rsid w:val="00963667"/>
    <w:rsid w:val="00963717"/>
    <w:rsid w:val="0096379E"/>
    <w:rsid w:val="00963929"/>
    <w:rsid w:val="00963ED5"/>
    <w:rsid w:val="00963F23"/>
    <w:rsid w:val="00964193"/>
    <w:rsid w:val="009642C6"/>
    <w:rsid w:val="0096441B"/>
    <w:rsid w:val="009644C5"/>
    <w:rsid w:val="009645C2"/>
    <w:rsid w:val="00964669"/>
    <w:rsid w:val="00964677"/>
    <w:rsid w:val="00964712"/>
    <w:rsid w:val="009647FC"/>
    <w:rsid w:val="00964A96"/>
    <w:rsid w:val="00964BC1"/>
    <w:rsid w:val="00964DBB"/>
    <w:rsid w:val="00964EE0"/>
    <w:rsid w:val="00964EFE"/>
    <w:rsid w:val="00965276"/>
    <w:rsid w:val="00965402"/>
    <w:rsid w:val="0096545F"/>
    <w:rsid w:val="009654E7"/>
    <w:rsid w:val="009655D9"/>
    <w:rsid w:val="009657BB"/>
    <w:rsid w:val="00965A07"/>
    <w:rsid w:val="00965B66"/>
    <w:rsid w:val="00965C95"/>
    <w:rsid w:val="00966380"/>
    <w:rsid w:val="00966B18"/>
    <w:rsid w:val="00966B64"/>
    <w:rsid w:val="00966B95"/>
    <w:rsid w:val="00966CCB"/>
    <w:rsid w:val="00966D15"/>
    <w:rsid w:val="00966E62"/>
    <w:rsid w:val="00966EC4"/>
    <w:rsid w:val="0096718B"/>
    <w:rsid w:val="00967289"/>
    <w:rsid w:val="009679C9"/>
    <w:rsid w:val="00967A20"/>
    <w:rsid w:val="00967BC0"/>
    <w:rsid w:val="00967BEB"/>
    <w:rsid w:val="00970045"/>
    <w:rsid w:val="009707D2"/>
    <w:rsid w:val="009708E0"/>
    <w:rsid w:val="0097093D"/>
    <w:rsid w:val="00970CA4"/>
    <w:rsid w:val="00970E9D"/>
    <w:rsid w:val="00970F76"/>
    <w:rsid w:val="00971239"/>
    <w:rsid w:val="0097158B"/>
    <w:rsid w:val="009716AE"/>
    <w:rsid w:val="00971945"/>
    <w:rsid w:val="009719E3"/>
    <w:rsid w:val="00971AC1"/>
    <w:rsid w:val="00971ADB"/>
    <w:rsid w:val="00971C3B"/>
    <w:rsid w:val="00971DD6"/>
    <w:rsid w:val="00971FB4"/>
    <w:rsid w:val="009720F3"/>
    <w:rsid w:val="009721D9"/>
    <w:rsid w:val="00972298"/>
    <w:rsid w:val="00972656"/>
    <w:rsid w:val="0097266B"/>
    <w:rsid w:val="009729D2"/>
    <w:rsid w:val="00972D3B"/>
    <w:rsid w:val="00972EA7"/>
    <w:rsid w:val="0097304E"/>
    <w:rsid w:val="0097316B"/>
    <w:rsid w:val="00973182"/>
    <w:rsid w:val="00973240"/>
    <w:rsid w:val="00973438"/>
    <w:rsid w:val="00973464"/>
    <w:rsid w:val="009736FF"/>
    <w:rsid w:val="00973B1C"/>
    <w:rsid w:val="00973B5F"/>
    <w:rsid w:val="00973CE0"/>
    <w:rsid w:val="00973F62"/>
    <w:rsid w:val="00974177"/>
    <w:rsid w:val="009741FA"/>
    <w:rsid w:val="009743D6"/>
    <w:rsid w:val="009745F2"/>
    <w:rsid w:val="00974648"/>
    <w:rsid w:val="009747C8"/>
    <w:rsid w:val="0097493C"/>
    <w:rsid w:val="00974B13"/>
    <w:rsid w:val="00974CDE"/>
    <w:rsid w:val="00974E2F"/>
    <w:rsid w:val="00974F10"/>
    <w:rsid w:val="00975043"/>
    <w:rsid w:val="00975310"/>
    <w:rsid w:val="00975395"/>
    <w:rsid w:val="009753AB"/>
    <w:rsid w:val="009754F4"/>
    <w:rsid w:val="00975965"/>
    <w:rsid w:val="00975995"/>
    <w:rsid w:val="00975B86"/>
    <w:rsid w:val="00975C37"/>
    <w:rsid w:val="00975F8E"/>
    <w:rsid w:val="009762FC"/>
    <w:rsid w:val="00976633"/>
    <w:rsid w:val="009766ED"/>
    <w:rsid w:val="00976904"/>
    <w:rsid w:val="00976C8B"/>
    <w:rsid w:val="00976CB0"/>
    <w:rsid w:val="00976D53"/>
    <w:rsid w:val="00976DD2"/>
    <w:rsid w:val="00976E7F"/>
    <w:rsid w:val="00976E8B"/>
    <w:rsid w:val="009770F0"/>
    <w:rsid w:val="00977266"/>
    <w:rsid w:val="00977521"/>
    <w:rsid w:val="0097766B"/>
    <w:rsid w:val="00977ACD"/>
    <w:rsid w:val="00977C93"/>
    <w:rsid w:val="00977D1C"/>
    <w:rsid w:val="00977D1D"/>
    <w:rsid w:val="00977E8B"/>
    <w:rsid w:val="00980257"/>
    <w:rsid w:val="009802ED"/>
    <w:rsid w:val="009804B8"/>
    <w:rsid w:val="00980641"/>
    <w:rsid w:val="00980675"/>
    <w:rsid w:val="0098093D"/>
    <w:rsid w:val="0098096E"/>
    <w:rsid w:val="00980B5E"/>
    <w:rsid w:val="00980F66"/>
    <w:rsid w:val="00980F9E"/>
    <w:rsid w:val="00980FA9"/>
    <w:rsid w:val="009810BD"/>
    <w:rsid w:val="00981321"/>
    <w:rsid w:val="009816DE"/>
    <w:rsid w:val="009817AD"/>
    <w:rsid w:val="009817D6"/>
    <w:rsid w:val="00981841"/>
    <w:rsid w:val="009820F5"/>
    <w:rsid w:val="00982121"/>
    <w:rsid w:val="009821F5"/>
    <w:rsid w:val="00982384"/>
    <w:rsid w:val="00982956"/>
    <w:rsid w:val="00982962"/>
    <w:rsid w:val="009829E0"/>
    <w:rsid w:val="00982B6D"/>
    <w:rsid w:val="00982D2D"/>
    <w:rsid w:val="00982EB2"/>
    <w:rsid w:val="00982F0B"/>
    <w:rsid w:val="009834EB"/>
    <w:rsid w:val="0098353A"/>
    <w:rsid w:val="00983E14"/>
    <w:rsid w:val="00984071"/>
    <w:rsid w:val="0098426A"/>
    <w:rsid w:val="009842BB"/>
    <w:rsid w:val="009843BC"/>
    <w:rsid w:val="009843DE"/>
    <w:rsid w:val="0098442C"/>
    <w:rsid w:val="009844B5"/>
    <w:rsid w:val="0098451A"/>
    <w:rsid w:val="009845B8"/>
    <w:rsid w:val="009846C7"/>
    <w:rsid w:val="0098471E"/>
    <w:rsid w:val="00984948"/>
    <w:rsid w:val="00984BBC"/>
    <w:rsid w:val="00984C42"/>
    <w:rsid w:val="00984D15"/>
    <w:rsid w:val="00984E97"/>
    <w:rsid w:val="00984F12"/>
    <w:rsid w:val="00984FDB"/>
    <w:rsid w:val="009851A8"/>
    <w:rsid w:val="0098536A"/>
    <w:rsid w:val="009855EB"/>
    <w:rsid w:val="00985707"/>
    <w:rsid w:val="00985818"/>
    <w:rsid w:val="009858CE"/>
    <w:rsid w:val="00985C99"/>
    <w:rsid w:val="00985D99"/>
    <w:rsid w:val="009863B4"/>
    <w:rsid w:val="0098653B"/>
    <w:rsid w:val="00986681"/>
    <w:rsid w:val="00986733"/>
    <w:rsid w:val="009868BB"/>
    <w:rsid w:val="00986BE2"/>
    <w:rsid w:val="00986DA5"/>
    <w:rsid w:val="00986ECD"/>
    <w:rsid w:val="009870E6"/>
    <w:rsid w:val="009872AF"/>
    <w:rsid w:val="009872C7"/>
    <w:rsid w:val="00987672"/>
    <w:rsid w:val="00987B1E"/>
    <w:rsid w:val="00987DDA"/>
    <w:rsid w:val="00987E5D"/>
    <w:rsid w:val="00990199"/>
    <w:rsid w:val="009901F5"/>
    <w:rsid w:val="00990229"/>
    <w:rsid w:val="009909CC"/>
    <w:rsid w:val="00990B59"/>
    <w:rsid w:val="00990CF9"/>
    <w:rsid w:val="00991252"/>
    <w:rsid w:val="00991296"/>
    <w:rsid w:val="009912AE"/>
    <w:rsid w:val="009912B4"/>
    <w:rsid w:val="00991303"/>
    <w:rsid w:val="009916B3"/>
    <w:rsid w:val="00991855"/>
    <w:rsid w:val="009918D2"/>
    <w:rsid w:val="009918D6"/>
    <w:rsid w:val="009919B4"/>
    <w:rsid w:val="00991B3E"/>
    <w:rsid w:val="00991CA2"/>
    <w:rsid w:val="009921D1"/>
    <w:rsid w:val="00992350"/>
    <w:rsid w:val="009923EF"/>
    <w:rsid w:val="009924A9"/>
    <w:rsid w:val="00992764"/>
    <w:rsid w:val="009928D7"/>
    <w:rsid w:val="00992D2C"/>
    <w:rsid w:val="00992E0C"/>
    <w:rsid w:val="00992EDB"/>
    <w:rsid w:val="00992EFD"/>
    <w:rsid w:val="00992F29"/>
    <w:rsid w:val="00993139"/>
    <w:rsid w:val="00993250"/>
    <w:rsid w:val="0099350E"/>
    <w:rsid w:val="00993568"/>
    <w:rsid w:val="009935C0"/>
    <w:rsid w:val="00993655"/>
    <w:rsid w:val="009936BB"/>
    <w:rsid w:val="00993741"/>
    <w:rsid w:val="0099376C"/>
    <w:rsid w:val="009938E0"/>
    <w:rsid w:val="009939B3"/>
    <w:rsid w:val="009939F6"/>
    <w:rsid w:val="00993A12"/>
    <w:rsid w:val="00993A79"/>
    <w:rsid w:val="00993AC8"/>
    <w:rsid w:val="00993BB4"/>
    <w:rsid w:val="00993BEB"/>
    <w:rsid w:val="00993FA1"/>
    <w:rsid w:val="00994350"/>
    <w:rsid w:val="009943EA"/>
    <w:rsid w:val="00994412"/>
    <w:rsid w:val="009944DF"/>
    <w:rsid w:val="00994770"/>
    <w:rsid w:val="009947C9"/>
    <w:rsid w:val="00994A53"/>
    <w:rsid w:val="00994CD1"/>
    <w:rsid w:val="00994E36"/>
    <w:rsid w:val="0099537C"/>
    <w:rsid w:val="00995619"/>
    <w:rsid w:val="009957A1"/>
    <w:rsid w:val="00995835"/>
    <w:rsid w:val="0099589D"/>
    <w:rsid w:val="00995904"/>
    <w:rsid w:val="00995962"/>
    <w:rsid w:val="00995B56"/>
    <w:rsid w:val="00995D68"/>
    <w:rsid w:val="00995DCE"/>
    <w:rsid w:val="00995F39"/>
    <w:rsid w:val="00996353"/>
    <w:rsid w:val="009963E0"/>
    <w:rsid w:val="0099679A"/>
    <w:rsid w:val="0099682F"/>
    <w:rsid w:val="00996945"/>
    <w:rsid w:val="00996A37"/>
    <w:rsid w:val="00996EC0"/>
    <w:rsid w:val="00996F06"/>
    <w:rsid w:val="00996F49"/>
    <w:rsid w:val="00996FCB"/>
    <w:rsid w:val="009970A8"/>
    <w:rsid w:val="00997154"/>
    <w:rsid w:val="009973D9"/>
    <w:rsid w:val="009973DD"/>
    <w:rsid w:val="009974D8"/>
    <w:rsid w:val="009975C6"/>
    <w:rsid w:val="0099765C"/>
    <w:rsid w:val="0099767F"/>
    <w:rsid w:val="009976B1"/>
    <w:rsid w:val="00997756"/>
    <w:rsid w:val="009978F1"/>
    <w:rsid w:val="00997A4E"/>
    <w:rsid w:val="00997B4C"/>
    <w:rsid w:val="00997F21"/>
    <w:rsid w:val="00997F3B"/>
    <w:rsid w:val="009A0577"/>
    <w:rsid w:val="009A0733"/>
    <w:rsid w:val="009A07FD"/>
    <w:rsid w:val="009A0913"/>
    <w:rsid w:val="009A09EE"/>
    <w:rsid w:val="009A0D63"/>
    <w:rsid w:val="009A0DA6"/>
    <w:rsid w:val="009A104C"/>
    <w:rsid w:val="009A10A1"/>
    <w:rsid w:val="009A1290"/>
    <w:rsid w:val="009A1556"/>
    <w:rsid w:val="009A156F"/>
    <w:rsid w:val="009A18C2"/>
    <w:rsid w:val="009A1A35"/>
    <w:rsid w:val="009A1D3B"/>
    <w:rsid w:val="009A1E2D"/>
    <w:rsid w:val="009A1E9C"/>
    <w:rsid w:val="009A1F97"/>
    <w:rsid w:val="009A201A"/>
    <w:rsid w:val="009A2291"/>
    <w:rsid w:val="009A22AC"/>
    <w:rsid w:val="009A2A8A"/>
    <w:rsid w:val="009A2C51"/>
    <w:rsid w:val="009A2C8E"/>
    <w:rsid w:val="009A2E4A"/>
    <w:rsid w:val="009A2E6D"/>
    <w:rsid w:val="009A30B1"/>
    <w:rsid w:val="009A323E"/>
    <w:rsid w:val="009A35E9"/>
    <w:rsid w:val="009A3657"/>
    <w:rsid w:val="009A37D7"/>
    <w:rsid w:val="009A39E4"/>
    <w:rsid w:val="009A3B0A"/>
    <w:rsid w:val="009A3BC9"/>
    <w:rsid w:val="009A3E51"/>
    <w:rsid w:val="009A3FD0"/>
    <w:rsid w:val="009A405E"/>
    <w:rsid w:val="009A41F4"/>
    <w:rsid w:val="009A4368"/>
    <w:rsid w:val="009A4754"/>
    <w:rsid w:val="009A4757"/>
    <w:rsid w:val="009A47B4"/>
    <w:rsid w:val="009A4A51"/>
    <w:rsid w:val="009A4A86"/>
    <w:rsid w:val="009A4EA5"/>
    <w:rsid w:val="009A5489"/>
    <w:rsid w:val="009A55ED"/>
    <w:rsid w:val="009A569F"/>
    <w:rsid w:val="009A5708"/>
    <w:rsid w:val="009A573B"/>
    <w:rsid w:val="009A5A81"/>
    <w:rsid w:val="009A5AEF"/>
    <w:rsid w:val="009A5B3B"/>
    <w:rsid w:val="009A5BBB"/>
    <w:rsid w:val="009A5F4E"/>
    <w:rsid w:val="009A640A"/>
    <w:rsid w:val="009A64FB"/>
    <w:rsid w:val="009A655C"/>
    <w:rsid w:val="009A6570"/>
    <w:rsid w:val="009A66E5"/>
    <w:rsid w:val="009A68EA"/>
    <w:rsid w:val="009A69D0"/>
    <w:rsid w:val="009A69E2"/>
    <w:rsid w:val="009A6BD5"/>
    <w:rsid w:val="009A6D47"/>
    <w:rsid w:val="009A6DD2"/>
    <w:rsid w:val="009A6E9C"/>
    <w:rsid w:val="009A7633"/>
    <w:rsid w:val="009A7642"/>
    <w:rsid w:val="009A7656"/>
    <w:rsid w:val="009A76DF"/>
    <w:rsid w:val="009A7901"/>
    <w:rsid w:val="009A7DC2"/>
    <w:rsid w:val="009B00D6"/>
    <w:rsid w:val="009B016C"/>
    <w:rsid w:val="009B0352"/>
    <w:rsid w:val="009B03C9"/>
    <w:rsid w:val="009B0876"/>
    <w:rsid w:val="009B08D4"/>
    <w:rsid w:val="009B09BA"/>
    <w:rsid w:val="009B09C9"/>
    <w:rsid w:val="009B0AA2"/>
    <w:rsid w:val="009B0AD1"/>
    <w:rsid w:val="009B0BE5"/>
    <w:rsid w:val="009B0E70"/>
    <w:rsid w:val="009B0F58"/>
    <w:rsid w:val="009B0F67"/>
    <w:rsid w:val="009B0F71"/>
    <w:rsid w:val="009B115D"/>
    <w:rsid w:val="009B144A"/>
    <w:rsid w:val="009B16C7"/>
    <w:rsid w:val="009B17AE"/>
    <w:rsid w:val="009B1C5E"/>
    <w:rsid w:val="009B1E0D"/>
    <w:rsid w:val="009B1EBC"/>
    <w:rsid w:val="009B2221"/>
    <w:rsid w:val="009B226A"/>
    <w:rsid w:val="009B22D1"/>
    <w:rsid w:val="009B23AC"/>
    <w:rsid w:val="009B24BA"/>
    <w:rsid w:val="009B26C1"/>
    <w:rsid w:val="009B2788"/>
    <w:rsid w:val="009B2997"/>
    <w:rsid w:val="009B2A9E"/>
    <w:rsid w:val="009B2C99"/>
    <w:rsid w:val="009B2DC0"/>
    <w:rsid w:val="009B2EFA"/>
    <w:rsid w:val="009B2F57"/>
    <w:rsid w:val="009B2F9C"/>
    <w:rsid w:val="009B303D"/>
    <w:rsid w:val="009B30AA"/>
    <w:rsid w:val="009B36EF"/>
    <w:rsid w:val="009B3723"/>
    <w:rsid w:val="009B382E"/>
    <w:rsid w:val="009B39E5"/>
    <w:rsid w:val="009B3A3C"/>
    <w:rsid w:val="009B3C46"/>
    <w:rsid w:val="009B3EFC"/>
    <w:rsid w:val="009B41D7"/>
    <w:rsid w:val="009B41FD"/>
    <w:rsid w:val="009B43E6"/>
    <w:rsid w:val="009B445B"/>
    <w:rsid w:val="009B4832"/>
    <w:rsid w:val="009B4971"/>
    <w:rsid w:val="009B4B60"/>
    <w:rsid w:val="009B4F3A"/>
    <w:rsid w:val="009B4F58"/>
    <w:rsid w:val="009B504E"/>
    <w:rsid w:val="009B5135"/>
    <w:rsid w:val="009B5234"/>
    <w:rsid w:val="009B529A"/>
    <w:rsid w:val="009B5306"/>
    <w:rsid w:val="009B568E"/>
    <w:rsid w:val="009B580C"/>
    <w:rsid w:val="009B5B77"/>
    <w:rsid w:val="009B5BEC"/>
    <w:rsid w:val="009B5C26"/>
    <w:rsid w:val="009B6090"/>
    <w:rsid w:val="009B622F"/>
    <w:rsid w:val="009B6463"/>
    <w:rsid w:val="009B65A1"/>
    <w:rsid w:val="009B66D0"/>
    <w:rsid w:val="009B6771"/>
    <w:rsid w:val="009B69B3"/>
    <w:rsid w:val="009B6AC3"/>
    <w:rsid w:val="009B6B65"/>
    <w:rsid w:val="009B6BA7"/>
    <w:rsid w:val="009B6CF9"/>
    <w:rsid w:val="009B6EFC"/>
    <w:rsid w:val="009B6FBC"/>
    <w:rsid w:val="009B7103"/>
    <w:rsid w:val="009B724A"/>
    <w:rsid w:val="009B75F3"/>
    <w:rsid w:val="009B764F"/>
    <w:rsid w:val="009B7A5D"/>
    <w:rsid w:val="009B7BA6"/>
    <w:rsid w:val="009B7F22"/>
    <w:rsid w:val="009C0486"/>
    <w:rsid w:val="009C064A"/>
    <w:rsid w:val="009C072D"/>
    <w:rsid w:val="009C08E6"/>
    <w:rsid w:val="009C0910"/>
    <w:rsid w:val="009C0A97"/>
    <w:rsid w:val="009C0D37"/>
    <w:rsid w:val="009C0D66"/>
    <w:rsid w:val="009C0E02"/>
    <w:rsid w:val="009C0E3B"/>
    <w:rsid w:val="009C0EFD"/>
    <w:rsid w:val="009C108F"/>
    <w:rsid w:val="009C1245"/>
    <w:rsid w:val="009C12B9"/>
    <w:rsid w:val="009C13CD"/>
    <w:rsid w:val="009C1407"/>
    <w:rsid w:val="009C1454"/>
    <w:rsid w:val="009C17F6"/>
    <w:rsid w:val="009C1882"/>
    <w:rsid w:val="009C1D35"/>
    <w:rsid w:val="009C1FB2"/>
    <w:rsid w:val="009C201A"/>
    <w:rsid w:val="009C2469"/>
    <w:rsid w:val="009C27E3"/>
    <w:rsid w:val="009C2940"/>
    <w:rsid w:val="009C2B58"/>
    <w:rsid w:val="009C2BCB"/>
    <w:rsid w:val="009C2E22"/>
    <w:rsid w:val="009C2F29"/>
    <w:rsid w:val="009C3221"/>
    <w:rsid w:val="009C3224"/>
    <w:rsid w:val="009C337E"/>
    <w:rsid w:val="009C3387"/>
    <w:rsid w:val="009C36C9"/>
    <w:rsid w:val="009C37CC"/>
    <w:rsid w:val="009C3902"/>
    <w:rsid w:val="009C3991"/>
    <w:rsid w:val="009C399D"/>
    <w:rsid w:val="009C3B16"/>
    <w:rsid w:val="009C3B30"/>
    <w:rsid w:val="009C3BA6"/>
    <w:rsid w:val="009C3C38"/>
    <w:rsid w:val="009C3C73"/>
    <w:rsid w:val="009C3D16"/>
    <w:rsid w:val="009C3DBD"/>
    <w:rsid w:val="009C46E1"/>
    <w:rsid w:val="009C48D2"/>
    <w:rsid w:val="009C49B2"/>
    <w:rsid w:val="009C4BE7"/>
    <w:rsid w:val="009C4C82"/>
    <w:rsid w:val="009C4DB6"/>
    <w:rsid w:val="009C51A5"/>
    <w:rsid w:val="009C51AD"/>
    <w:rsid w:val="009C5393"/>
    <w:rsid w:val="009C55E5"/>
    <w:rsid w:val="009C5628"/>
    <w:rsid w:val="009C5647"/>
    <w:rsid w:val="009C5D11"/>
    <w:rsid w:val="009C5D23"/>
    <w:rsid w:val="009C5E51"/>
    <w:rsid w:val="009C63E0"/>
    <w:rsid w:val="009C6729"/>
    <w:rsid w:val="009C6763"/>
    <w:rsid w:val="009C6B9E"/>
    <w:rsid w:val="009C6C77"/>
    <w:rsid w:val="009C6E12"/>
    <w:rsid w:val="009C6F4D"/>
    <w:rsid w:val="009C7041"/>
    <w:rsid w:val="009C72D5"/>
    <w:rsid w:val="009C765E"/>
    <w:rsid w:val="009C7853"/>
    <w:rsid w:val="009C78F7"/>
    <w:rsid w:val="009C7AFD"/>
    <w:rsid w:val="009C7C03"/>
    <w:rsid w:val="009D00E5"/>
    <w:rsid w:val="009D02D3"/>
    <w:rsid w:val="009D030F"/>
    <w:rsid w:val="009D0478"/>
    <w:rsid w:val="009D058D"/>
    <w:rsid w:val="009D081E"/>
    <w:rsid w:val="009D0A9B"/>
    <w:rsid w:val="009D0C6B"/>
    <w:rsid w:val="009D108A"/>
    <w:rsid w:val="009D10A5"/>
    <w:rsid w:val="009D119D"/>
    <w:rsid w:val="009D1329"/>
    <w:rsid w:val="009D152D"/>
    <w:rsid w:val="009D16D9"/>
    <w:rsid w:val="009D17D5"/>
    <w:rsid w:val="009D1AEA"/>
    <w:rsid w:val="009D1B02"/>
    <w:rsid w:val="009D1CC9"/>
    <w:rsid w:val="009D1E67"/>
    <w:rsid w:val="009D1E8B"/>
    <w:rsid w:val="009D1FF9"/>
    <w:rsid w:val="009D20B0"/>
    <w:rsid w:val="009D20E5"/>
    <w:rsid w:val="009D21EA"/>
    <w:rsid w:val="009D2302"/>
    <w:rsid w:val="009D2343"/>
    <w:rsid w:val="009D234A"/>
    <w:rsid w:val="009D23C5"/>
    <w:rsid w:val="009D243C"/>
    <w:rsid w:val="009D2659"/>
    <w:rsid w:val="009D289A"/>
    <w:rsid w:val="009D2A3A"/>
    <w:rsid w:val="009D2A63"/>
    <w:rsid w:val="009D2BA3"/>
    <w:rsid w:val="009D2C19"/>
    <w:rsid w:val="009D2D7F"/>
    <w:rsid w:val="009D303E"/>
    <w:rsid w:val="009D313A"/>
    <w:rsid w:val="009D34EA"/>
    <w:rsid w:val="009D37EB"/>
    <w:rsid w:val="009D3A0C"/>
    <w:rsid w:val="009D3BE3"/>
    <w:rsid w:val="009D3C16"/>
    <w:rsid w:val="009D3D6A"/>
    <w:rsid w:val="009D3F68"/>
    <w:rsid w:val="009D4040"/>
    <w:rsid w:val="009D4127"/>
    <w:rsid w:val="009D4287"/>
    <w:rsid w:val="009D431F"/>
    <w:rsid w:val="009D435E"/>
    <w:rsid w:val="009D4563"/>
    <w:rsid w:val="009D4683"/>
    <w:rsid w:val="009D49B6"/>
    <w:rsid w:val="009D4A62"/>
    <w:rsid w:val="009D4B05"/>
    <w:rsid w:val="009D4BAD"/>
    <w:rsid w:val="009D4C8C"/>
    <w:rsid w:val="009D4DF6"/>
    <w:rsid w:val="009D4ED4"/>
    <w:rsid w:val="009D4FE5"/>
    <w:rsid w:val="009D503F"/>
    <w:rsid w:val="009D5350"/>
    <w:rsid w:val="009D548E"/>
    <w:rsid w:val="009D55BE"/>
    <w:rsid w:val="009D56CB"/>
    <w:rsid w:val="009D5752"/>
    <w:rsid w:val="009D5930"/>
    <w:rsid w:val="009D5B70"/>
    <w:rsid w:val="009D6108"/>
    <w:rsid w:val="009D6335"/>
    <w:rsid w:val="009D64D7"/>
    <w:rsid w:val="009D6563"/>
    <w:rsid w:val="009D65AD"/>
    <w:rsid w:val="009D661A"/>
    <w:rsid w:val="009D668F"/>
    <w:rsid w:val="009D69FE"/>
    <w:rsid w:val="009D6B82"/>
    <w:rsid w:val="009D6EA7"/>
    <w:rsid w:val="009D707C"/>
    <w:rsid w:val="009D70AE"/>
    <w:rsid w:val="009D70C6"/>
    <w:rsid w:val="009D715D"/>
    <w:rsid w:val="009D7616"/>
    <w:rsid w:val="009D76BC"/>
    <w:rsid w:val="009D7709"/>
    <w:rsid w:val="009D7912"/>
    <w:rsid w:val="009D7B9B"/>
    <w:rsid w:val="009D7D6C"/>
    <w:rsid w:val="009D7E48"/>
    <w:rsid w:val="009E0113"/>
    <w:rsid w:val="009E05A4"/>
    <w:rsid w:val="009E0712"/>
    <w:rsid w:val="009E08C5"/>
    <w:rsid w:val="009E0A7F"/>
    <w:rsid w:val="009E0FEC"/>
    <w:rsid w:val="009E114F"/>
    <w:rsid w:val="009E145B"/>
    <w:rsid w:val="009E154A"/>
    <w:rsid w:val="009E17E1"/>
    <w:rsid w:val="009E1ACE"/>
    <w:rsid w:val="009E1D83"/>
    <w:rsid w:val="009E2235"/>
    <w:rsid w:val="009E2362"/>
    <w:rsid w:val="009E256D"/>
    <w:rsid w:val="009E27D8"/>
    <w:rsid w:val="009E2826"/>
    <w:rsid w:val="009E28F7"/>
    <w:rsid w:val="009E2BE1"/>
    <w:rsid w:val="009E2C92"/>
    <w:rsid w:val="009E2EBB"/>
    <w:rsid w:val="009E30B1"/>
    <w:rsid w:val="009E3161"/>
    <w:rsid w:val="009E3751"/>
    <w:rsid w:val="009E3850"/>
    <w:rsid w:val="009E3A0B"/>
    <w:rsid w:val="009E3B1C"/>
    <w:rsid w:val="009E3DB7"/>
    <w:rsid w:val="009E3EC3"/>
    <w:rsid w:val="009E41B1"/>
    <w:rsid w:val="009E41F1"/>
    <w:rsid w:val="009E4342"/>
    <w:rsid w:val="009E452D"/>
    <w:rsid w:val="009E462E"/>
    <w:rsid w:val="009E4757"/>
    <w:rsid w:val="009E485F"/>
    <w:rsid w:val="009E48A0"/>
    <w:rsid w:val="009E4972"/>
    <w:rsid w:val="009E4C90"/>
    <w:rsid w:val="009E510D"/>
    <w:rsid w:val="009E51C1"/>
    <w:rsid w:val="009E5473"/>
    <w:rsid w:val="009E569D"/>
    <w:rsid w:val="009E570B"/>
    <w:rsid w:val="009E57C1"/>
    <w:rsid w:val="009E59F9"/>
    <w:rsid w:val="009E5AEB"/>
    <w:rsid w:val="009E5E69"/>
    <w:rsid w:val="009E60F0"/>
    <w:rsid w:val="009E60F4"/>
    <w:rsid w:val="009E60FB"/>
    <w:rsid w:val="009E635E"/>
    <w:rsid w:val="009E661E"/>
    <w:rsid w:val="009E6771"/>
    <w:rsid w:val="009E68DA"/>
    <w:rsid w:val="009E6D50"/>
    <w:rsid w:val="009E6FFA"/>
    <w:rsid w:val="009E7042"/>
    <w:rsid w:val="009E71FA"/>
    <w:rsid w:val="009E7266"/>
    <w:rsid w:val="009E7455"/>
    <w:rsid w:val="009E75D7"/>
    <w:rsid w:val="009E762C"/>
    <w:rsid w:val="009E774A"/>
    <w:rsid w:val="009E77D1"/>
    <w:rsid w:val="009E7D2D"/>
    <w:rsid w:val="009E7DDD"/>
    <w:rsid w:val="009E7F44"/>
    <w:rsid w:val="009F01A9"/>
    <w:rsid w:val="009F02FA"/>
    <w:rsid w:val="009F056F"/>
    <w:rsid w:val="009F06EF"/>
    <w:rsid w:val="009F08DB"/>
    <w:rsid w:val="009F09F4"/>
    <w:rsid w:val="009F0D75"/>
    <w:rsid w:val="009F0F61"/>
    <w:rsid w:val="009F0FE8"/>
    <w:rsid w:val="009F10AB"/>
    <w:rsid w:val="009F12D0"/>
    <w:rsid w:val="009F1373"/>
    <w:rsid w:val="009F173F"/>
    <w:rsid w:val="009F17E1"/>
    <w:rsid w:val="009F1867"/>
    <w:rsid w:val="009F1CC9"/>
    <w:rsid w:val="009F20DD"/>
    <w:rsid w:val="009F20F8"/>
    <w:rsid w:val="009F231B"/>
    <w:rsid w:val="009F23DC"/>
    <w:rsid w:val="009F25D5"/>
    <w:rsid w:val="009F2A56"/>
    <w:rsid w:val="009F2C70"/>
    <w:rsid w:val="009F2D6C"/>
    <w:rsid w:val="009F3175"/>
    <w:rsid w:val="009F31EC"/>
    <w:rsid w:val="009F39CB"/>
    <w:rsid w:val="009F3A0F"/>
    <w:rsid w:val="009F3A53"/>
    <w:rsid w:val="009F3A6C"/>
    <w:rsid w:val="009F3B1F"/>
    <w:rsid w:val="009F3B35"/>
    <w:rsid w:val="009F3C3B"/>
    <w:rsid w:val="009F3F85"/>
    <w:rsid w:val="009F4485"/>
    <w:rsid w:val="009F4608"/>
    <w:rsid w:val="009F46B4"/>
    <w:rsid w:val="009F49C7"/>
    <w:rsid w:val="009F4C5A"/>
    <w:rsid w:val="009F4CE3"/>
    <w:rsid w:val="009F4D28"/>
    <w:rsid w:val="009F4D43"/>
    <w:rsid w:val="009F5020"/>
    <w:rsid w:val="009F51F6"/>
    <w:rsid w:val="009F51F7"/>
    <w:rsid w:val="009F52B8"/>
    <w:rsid w:val="009F53F9"/>
    <w:rsid w:val="009F5658"/>
    <w:rsid w:val="009F5C27"/>
    <w:rsid w:val="009F5D4C"/>
    <w:rsid w:val="009F614B"/>
    <w:rsid w:val="009F64DD"/>
    <w:rsid w:val="009F6519"/>
    <w:rsid w:val="009F67AD"/>
    <w:rsid w:val="009F67B2"/>
    <w:rsid w:val="009F6E47"/>
    <w:rsid w:val="009F71CA"/>
    <w:rsid w:val="009F740D"/>
    <w:rsid w:val="009F7423"/>
    <w:rsid w:val="009F75EE"/>
    <w:rsid w:val="009F7703"/>
    <w:rsid w:val="009F771C"/>
    <w:rsid w:val="009F772D"/>
    <w:rsid w:val="009F77B9"/>
    <w:rsid w:val="009F7BA9"/>
    <w:rsid w:val="009F7CB5"/>
    <w:rsid w:val="009F7D93"/>
    <w:rsid w:val="009F7DA0"/>
    <w:rsid w:val="009F7DCE"/>
    <w:rsid w:val="009F7DDC"/>
    <w:rsid w:val="009F7FB2"/>
    <w:rsid w:val="00A0006F"/>
    <w:rsid w:val="00A00272"/>
    <w:rsid w:val="00A0032B"/>
    <w:rsid w:val="00A00334"/>
    <w:rsid w:val="00A0053A"/>
    <w:rsid w:val="00A006C1"/>
    <w:rsid w:val="00A0093D"/>
    <w:rsid w:val="00A00A9E"/>
    <w:rsid w:val="00A00AFF"/>
    <w:rsid w:val="00A00B01"/>
    <w:rsid w:val="00A00F54"/>
    <w:rsid w:val="00A0113E"/>
    <w:rsid w:val="00A0141D"/>
    <w:rsid w:val="00A01494"/>
    <w:rsid w:val="00A015BD"/>
    <w:rsid w:val="00A015C7"/>
    <w:rsid w:val="00A015D0"/>
    <w:rsid w:val="00A0178F"/>
    <w:rsid w:val="00A01790"/>
    <w:rsid w:val="00A018FA"/>
    <w:rsid w:val="00A01965"/>
    <w:rsid w:val="00A01A59"/>
    <w:rsid w:val="00A01A77"/>
    <w:rsid w:val="00A01B76"/>
    <w:rsid w:val="00A01C8B"/>
    <w:rsid w:val="00A01CD4"/>
    <w:rsid w:val="00A01FC1"/>
    <w:rsid w:val="00A01FC4"/>
    <w:rsid w:val="00A01FF0"/>
    <w:rsid w:val="00A0210E"/>
    <w:rsid w:val="00A02138"/>
    <w:rsid w:val="00A022DD"/>
    <w:rsid w:val="00A02536"/>
    <w:rsid w:val="00A02CF0"/>
    <w:rsid w:val="00A033B2"/>
    <w:rsid w:val="00A033BB"/>
    <w:rsid w:val="00A034A6"/>
    <w:rsid w:val="00A03693"/>
    <w:rsid w:val="00A036C6"/>
    <w:rsid w:val="00A0374C"/>
    <w:rsid w:val="00A03A2C"/>
    <w:rsid w:val="00A03BAD"/>
    <w:rsid w:val="00A03D8D"/>
    <w:rsid w:val="00A03F2E"/>
    <w:rsid w:val="00A04125"/>
    <w:rsid w:val="00A04225"/>
    <w:rsid w:val="00A04369"/>
    <w:rsid w:val="00A04727"/>
    <w:rsid w:val="00A047E7"/>
    <w:rsid w:val="00A04856"/>
    <w:rsid w:val="00A04917"/>
    <w:rsid w:val="00A04941"/>
    <w:rsid w:val="00A04A9C"/>
    <w:rsid w:val="00A04C31"/>
    <w:rsid w:val="00A04D6E"/>
    <w:rsid w:val="00A04E1C"/>
    <w:rsid w:val="00A04E66"/>
    <w:rsid w:val="00A04E9F"/>
    <w:rsid w:val="00A04FA0"/>
    <w:rsid w:val="00A05265"/>
    <w:rsid w:val="00A052A5"/>
    <w:rsid w:val="00A054B8"/>
    <w:rsid w:val="00A05940"/>
    <w:rsid w:val="00A05CBD"/>
    <w:rsid w:val="00A05CCE"/>
    <w:rsid w:val="00A05EDA"/>
    <w:rsid w:val="00A05F58"/>
    <w:rsid w:val="00A05F9F"/>
    <w:rsid w:val="00A06082"/>
    <w:rsid w:val="00A06212"/>
    <w:rsid w:val="00A06338"/>
    <w:rsid w:val="00A06369"/>
    <w:rsid w:val="00A0653B"/>
    <w:rsid w:val="00A06680"/>
    <w:rsid w:val="00A06803"/>
    <w:rsid w:val="00A0688F"/>
    <w:rsid w:val="00A06A05"/>
    <w:rsid w:val="00A06AC0"/>
    <w:rsid w:val="00A06B28"/>
    <w:rsid w:val="00A06CAB"/>
    <w:rsid w:val="00A06D3E"/>
    <w:rsid w:val="00A06EDB"/>
    <w:rsid w:val="00A06F77"/>
    <w:rsid w:val="00A071B9"/>
    <w:rsid w:val="00A07208"/>
    <w:rsid w:val="00A072B8"/>
    <w:rsid w:val="00A072E9"/>
    <w:rsid w:val="00A073F1"/>
    <w:rsid w:val="00A0741A"/>
    <w:rsid w:val="00A074AA"/>
    <w:rsid w:val="00A07582"/>
    <w:rsid w:val="00A0777C"/>
    <w:rsid w:val="00A077D9"/>
    <w:rsid w:val="00A078DC"/>
    <w:rsid w:val="00A07971"/>
    <w:rsid w:val="00A100D8"/>
    <w:rsid w:val="00A10394"/>
    <w:rsid w:val="00A103B6"/>
    <w:rsid w:val="00A1070B"/>
    <w:rsid w:val="00A10A92"/>
    <w:rsid w:val="00A10B54"/>
    <w:rsid w:val="00A10B5D"/>
    <w:rsid w:val="00A10CE9"/>
    <w:rsid w:val="00A10D0F"/>
    <w:rsid w:val="00A10D9D"/>
    <w:rsid w:val="00A110C1"/>
    <w:rsid w:val="00A11477"/>
    <w:rsid w:val="00A11479"/>
    <w:rsid w:val="00A11505"/>
    <w:rsid w:val="00A1152F"/>
    <w:rsid w:val="00A119D7"/>
    <w:rsid w:val="00A11A41"/>
    <w:rsid w:val="00A11ED5"/>
    <w:rsid w:val="00A11EE0"/>
    <w:rsid w:val="00A12215"/>
    <w:rsid w:val="00A1221A"/>
    <w:rsid w:val="00A12400"/>
    <w:rsid w:val="00A124A3"/>
    <w:rsid w:val="00A127CD"/>
    <w:rsid w:val="00A1281A"/>
    <w:rsid w:val="00A12831"/>
    <w:rsid w:val="00A1284C"/>
    <w:rsid w:val="00A129E9"/>
    <w:rsid w:val="00A12A4A"/>
    <w:rsid w:val="00A12AC7"/>
    <w:rsid w:val="00A12B2E"/>
    <w:rsid w:val="00A12B65"/>
    <w:rsid w:val="00A131AB"/>
    <w:rsid w:val="00A132A5"/>
    <w:rsid w:val="00A13661"/>
    <w:rsid w:val="00A1366D"/>
    <w:rsid w:val="00A137B7"/>
    <w:rsid w:val="00A1384C"/>
    <w:rsid w:val="00A138A0"/>
    <w:rsid w:val="00A139F5"/>
    <w:rsid w:val="00A13BF8"/>
    <w:rsid w:val="00A13E68"/>
    <w:rsid w:val="00A13E87"/>
    <w:rsid w:val="00A141D3"/>
    <w:rsid w:val="00A14389"/>
    <w:rsid w:val="00A143EF"/>
    <w:rsid w:val="00A14400"/>
    <w:rsid w:val="00A1457C"/>
    <w:rsid w:val="00A14681"/>
    <w:rsid w:val="00A146DC"/>
    <w:rsid w:val="00A149E2"/>
    <w:rsid w:val="00A14C60"/>
    <w:rsid w:val="00A1503E"/>
    <w:rsid w:val="00A15128"/>
    <w:rsid w:val="00A15315"/>
    <w:rsid w:val="00A15575"/>
    <w:rsid w:val="00A15700"/>
    <w:rsid w:val="00A15736"/>
    <w:rsid w:val="00A15899"/>
    <w:rsid w:val="00A1589B"/>
    <w:rsid w:val="00A15968"/>
    <w:rsid w:val="00A15B52"/>
    <w:rsid w:val="00A15D98"/>
    <w:rsid w:val="00A15F3D"/>
    <w:rsid w:val="00A16537"/>
    <w:rsid w:val="00A169F6"/>
    <w:rsid w:val="00A16AF2"/>
    <w:rsid w:val="00A16C25"/>
    <w:rsid w:val="00A16EEB"/>
    <w:rsid w:val="00A174A0"/>
    <w:rsid w:val="00A1782C"/>
    <w:rsid w:val="00A1783E"/>
    <w:rsid w:val="00A17882"/>
    <w:rsid w:val="00A20065"/>
    <w:rsid w:val="00A2018F"/>
    <w:rsid w:val="00A201E8"/>
    <w:rsid w:val="00A203BD"/>
    <w:rsid w:val="00A20579"/>
    <w:rsid w:val="00A2057A"/>
    <w:rsid w:val="00A2061C"/>
    <w:rsid w:val="00A206CE"/>
    <w:rsid w:val="00A209D9"/>
    <w:rsid w:val="00A20A7E"/>
    <w:rsid w:val="00A20F55"/>
    <w:rsid w:val="00A2115A"/>
    <w:rsid w:val="00A21161"/>
    <w:rsid w:val="00A214F2"/>
    <w:rsid w:val="00A2168C"/>
    <w:rsid w:val="00A2183E"/>
    <w:rsid w:val="00A2199E"/>
    <w:rsid w:val="00A21C75"/>
    <w:rsid w:val="00A21D4D"/>
    <w:rsid w:val="00A21D9F"/>
    <w:rsid w:val="00A224EB"/>
    <w:rsid w:val="00A2255B"/>
    <w:rsid w:val="00A225CF"/>
    <w:rsid w:val="00A227AE"/>
    <w:rsid w:val="00A229E0"/>
    <w:rsid w:val="00A22D43"/>
    <w:rsid w:val="00A22E5E"/>
    <w:rsid w:val="00A22EC7"/>
    <w:rsid w:val="00A230A7"/>
    <w:rsid w:val="00A231A2"/>
    <w:rsid w:val="00A23301"/>
    <w:rsid w:val="00A23366"/>
    <w:rsid w:val="00A2358C"/>
    <w:rsid w:val="00A2361B"/>
    <w:rsid w:val="00A23A47"/>
    <w:rsid w:val="00A23D63"/>
    <w:rsid w:val="00A23F86"/>
    <w:rsid w:val="00A23FF8"/>
    <w:rsid w:val="00A24171"/>
    <w:rsid w:val="00A2434D"/>
    <w:rsid w:val="00A2439A"/>
    <w:rsid w:val="00A2445C"/>
    <w:rsid w:val="00A245A1"/>
    <w:rsid w:val="00A24862"/>
    <w:rsid w:val="00A24952"/>
    <w:rsid w:val="00A24B72"/>
    <w:rsid w:val="00A24E34"/>
    <w:rsid w:val="00A24E72"/>
    <w:rsid w:val="00A24EBE"/>
    <w:rsid w:val="00A24F0C"/>
    <w:rsid w:val="00A25034"/>
    <w:rsid w:val="00A25185"/>
    <w:rsid w:val="00A2536E"/>
    <w:rsid w:val="00A25494"/>
    <w:rsid w:val="00A25735"/>
    <w:rsid w:val="00A25B8D"/>
    <w:rsid w:val="00A25D54"/>
    <w:rsid w:val="00A25D8D"/>
    <w:rsid w:val="00A25DFF"/>
    <w:rsid w:val="00A25FD4"/>
    <w:rsid w:val="00A25FF3"/>
    <w:rsid w:val="00A26048"/>
    <w:rsid w:val="00A260F4"/>
    <w:rsid w:val="00A26194"/>
    <w:rsid w:val="00A26195"/>
    <w:rsid w:val="00A262C7"/>
    <w:rsid w:val="00A26C5A"/>
    <w:rsid w:val="00A26DF4"/>
    <w:rsid w:val="00A26FE8"/>
    <w:rsid w:val="00A271AD"/>
    <w:rsid w:val="00A2722A"/>
    <w:rsid w:val="00A2739D"/>
    <w:rsid w:val="00A276E1"/>
    <w:rsid w:val="00A2771F"/>
    <w:rsid w:val="00A27B71"/>
    <w:rsid w:val="00A27BC0"/>
    <w:rsid w:val="00A27EA7"/>
    <w:rsid w:val="00A27F0D"/>
    <w:rsid w:val="00A303D6"/>
    <w:rsid w:val="00A305BE"/>
    <w:rsid w:val="00A30640"/>
    <w:rsid w:val="00A306A1"/>
    <w:rsid w:val="00A308DA"/>
    <w:rsid w:val="00A308F6"/>
    <w:rsid w:val="00A309C2"/>
    <w:rsid w:val="00A30B73"/>
    <w:rsid w:val="00A30FB4"/>
    <w:rsid w:val="00A30FC8"/>
    <w:rsid w:val="00A30FF1"/>
    <w:rsid w:val="00A31071"/>
    <w:rsid w:val="00A31472"/>
    <w:rsid w:val="00A315C5"/>
    <w:rsid w:val="00A315CE"/>
    <w:rsid w:val="00A31644"/>
    <w:rsid w:val="00A318BC"/>
    <w:rsid w:val="00A31928"/>
    <w:rsid w:val="00A31B5A"/>
    <w:rsid w:val="00A31C14"/>
    <w:rsid w:val="00A31E85"/>
    <w:rsid w:val="00A31F72"/>
    <w:rsid w:val="00A321FF"/>
    <w:rsid w:val="00A323AE"/>
    <w:rsid w:val="00A3243B"/>
    <w:rsid w:val="00A32455"/>
    <w:rsid w:val="00A328AF"/>
    <w:rsid w:val="00A32AC7"/>
    <w:rsid w:val="00A32D36"/>
    <w:rsid w:val="00A32D56"/>
    <w:rsid w:val="00A32E9A"/>
    <w:rsid w:val="00A32EDE"/>
    <w:rsid w:val="00A33082"/>
    <w:rsid w:val="00A33377"/>
    <w:rsid w:val="00A33A48"/>
    <w:rsid w:val="00A33BE3"/>
    <w:rsid w:val="00A33CCB"/>
    <w:rsid w:val="00A340A1"/>
    <w:rsid w:val="00A341BE"/>
    <w:rsid w:val="00A34398"/>
    <w:rsid w:val="00A34556"/>
    <w:rsid w:val="00A3477A"/>
    <w:rsid w:val="00A34B80"/>
    <w:rsid w:val="00A34DEB"/>
    <w:rsid w:val="00A34E3B"/>
    <w:rsid w:val="00A34EF4"/>
    <w:rsid w:val="00A350C2"/>
    <w:rsid w:val="00A3516D"/>
    <w:rsid w:val="00A357D0"/>
    <w:rsid w:val="00A3584E"/>
    <w:rsid w:val="00A359CC"/>
    <w:rsid w:val="00A36384"/>
    <w:rsid w:val="00A3639B"/>
    <w:rsid w:val="00A368FB"/>
    <w:rsid w:val="00A36904"/>
    <w:rsid w:val="00A36A4A"/>
    <w:rsid w:val="00A36F2D"/>
    <w:rsid w:val="00A36F48"/>
    <w:rsid w:val="00A36FAE"/>
    <w:rsid w:val="00A37873"/>
    <w:rsid w:val="00A37AF9"/>
    <w:rsid w:val="00A37DCA"/>
    <w:rsid w:val="00A37F8B"/>
    <w:rsid w:val="00A4019E"/>
    <w:rsid w:val="00A402C2"/>
    <w:rsid w:val="00A40B76"/>
    <w:rsid w:val="00A40B93"/>
    <w:rsid w:val="00A40D00"/>
    <w:rsid w:val="00A40D09"/>
    <w:rsid w:val="00A40D38"/>
    <w:rsid w:val="00A40D55"/>
    <w:rsid w:val="00A40DEF"/>
    <w:rsid w:val="00A41012"/>
    <w:rsid w:val="00A41067"/>
    <w:rsid w:val="00A4108F"/>
    <w:rsid w:val="00A41344"/>
    <w:rsid w:val="00A416B5"/>
    <w:rsid w:val="00A4199D"/>
    <w:rsid w:val="00A41A38"/>
    <w:rsid w:val="00A41B87"/>
    <w:rsid w:val="00A41E34"/>
    <w:rsid w:val="00A41EC7"/>
    <w:rsid w:val="00A41F04"/>
    <w:rsid w:val="00A42687"/>
    <w:rsid w:val="00A42898"/>
    <w:rsid w:val="00A42ADB"/>
    <w:rsid w:val="00A42E88"/>
    <w:rsid w:val="00A43045"/>
    <w:rsid w:val="00A4309E"/>
    <w:rsid w:val="00A430F6"/>
    <w:rsid w:val="00A43199"/>
    <w:rsid w:val="00A4365A"/>
    <w:rsid w:val="00A4400A"/>
    <w:rsid w:val="00A44148"/>
    <w:rsid w:val="00A44236"/>
    <w:rsid w:val="00A44343"/>
    <w:rsid w:val="00A44616"/>
    <w:rsid w:val="00A446C1"/>
    <w:rsid w:val="00A44791"/>
    <w:rsid w:val="00A447AC"/>
    <w:rsid w:val="00A448C5"/>
    <w:rsid w:val="00A44A26"/>
    <w:rsid w:val="00A44B5F"/>
    <w:rsid w:val="00A44C2A"/>
    <w:rsid w:val="00A44D58"/>
    <w:rsid w:val="00A4518C"/>
    <w:rsid w:val="00A4521D"/>
    <w:rsid w:val="00A453B0"/>
    <w:rsid w:val="00A456E5"/>
    <w:rsid w:val="00A45709"/>
    <w:rsid w:val="00A4580E"/>
    <w:rsid w:val="00A45816"/>
    <w:rsid w:val="00A4581C"/>
    <w:rsid w:val="00A45852"/>
    <w:rsid w:val="00A458CE"/>
    <w:rsid w:val="00A4591B"/>
    <w:rsid w:val="00A45A7C"/>
    <w:rsid w:val="00A45ECA"/>
    <w:rsid w:val="00A45EED"/>
    <w:rsid w:val="00A45F1D"/>
    <w:rsid w:val="00A460FE"/>
    <w:rsid w:val="00A46147"/>
    <w:rsid w:val="00A46187"/>
    <w:rsid w:val="00A461BA"/>
    <w:rsid w:val="00A4620E"/>
    <w:rsid w:val="00A46266"/>
    <w:rsid w:val="00A46325"/>
    <w:rsid w:val="00A46456"/>
    <w:rsid w:val="00A464C2"/>
    <w:rsid w:val="00A46882"/>
    <w:rsid w:val="00A4698A"/>
    <w:rsid w:val="00A46C40"/>
    <w:rsid w:val="00A46C47"/>
    <w:rsid w:val="00A46E15"/>
    <w:rsid w:val="00A46E58"/>
    <w:rsid w:val="00A46FFD"/>
    <w:rsid w:val="00A474BD"/>
    <w:rsid w:val="00A474C3"/>
    <w:rsid w:val="00A4752B"/>
    <w:rsid w:val="00A4763D"/>
    <w:rsid w:val="00A47CE0"/>
    <w:rsid w:val="00A47DBA"/>
    <w:rsid w:val="00A47ED1"/>
    <w:rsid w:val="00A47F4C"/>
    <w:rsid w:val="00A5014D"/>
    <w:rsid w:val="00A5022B"/>
    <w:rsid w:val="00A50842"/>
    <w:rsid w:val="00A511E9"/>
    <w:rsid w:val="00A5136C"/>
    <w:rsid w:val="00A51540"/>
    <w:rsid w:val="00A51658"/>
    <w:rsid w:val="00A5170E"/>
    <w:rsid w:val="00A5181A"/>
    <w:rsid w:val="00A51886"/>
    <w:rsid w:val="00A51A32"/>
    <w:rsid w:val="00A51A74"/>
    <w:rsid w:val="00A51CD9"/>
    <w:rsid w:val="00A51DDA"/>
    <w:rsid w:val="00A52232"/>
    <w:rsid w:val="00A522AB"/>
    <w:rsid w:val="00A523F8"/>
    <w:rsid w:val="00A5247F"/>
    <w:rsid w:val="00A524E4"/>
    <w:rsid w:val="00A5261C"/>
    <w:rsid w:val="00A5271A"/>
    <w:rsid w:val="00A5281D"/>
    <w:rsid w:val="00A528EB"/>
    <w:rsid w:val="00A52AAB"/>
    <w:rsid w:val="00A52BE6"/>
    <w:rsid w:val="00A52C2F"/>
    <w:rsid w:val="00A52CD0"/>
    <w:rsid w:val="00A52D5C"/>
    <w:rsid w:val="00A52DAB"/>
    <w:rsid w:val="00A52F25"/>
    <w:rsid w:val="00A53070"/>
    <w:rsid w:val="00A53140"/>
    <w:rsid w:val="00A53485"/>
    <w:rsid w:val="00A5349A"/>
    <w:rsid w:val="00A53733"/>
    <w:rsid w:val="00A5376E"/>
    <w:rsid w:val="00A53A12"/>
    <w:rsid w:val="00A53C8A"/>
    <w:rsid w:val="00A53D03"/>
    <w:rsid w:val="00A53D5E"/>
    <w:rsid w:val="00A53DDC"/>
    <w:rsid w:val="00A5429E"/>
    <w:rsid w:val="00A54429"/>
    <w:rsid w:val="00A545F3"/>
    <w:rsid w:val="00A5497E"/>
    <w:rsid w:val="00A54999"/>
    <w:rsid w:val="00A549A5"/>
    <w:rsid w:val="00A54C04"/>
    <w:rsid w:val="00A54EFC"/>
    <w:rsid w:val="00A5502C"/>
    <w:rsid w:val="00A55288"/>
    <w:rsid w:val="00A55378"/>
    <w:rsid w:val="00A55A24"/>
    <w:rsid w:val="00A55A6F"/>
    <w:rsid w:val="00A55DDE"/>
    <w:rsid w:val="00A55FEB"/>
    <w:rsid w:val="00A561E0"/>
    <w:rsid w:val="00A562B6"/>
    <w:rsid w:val="00A562DA"/>
    <w:rsid w:val="00A56422"/>
    <w:rsid w:val="00A56647"/>
    <w:rsid w:val="00A5682A"/>
    <w:rsid w:val="00A56A77"/>
    <w:rsid w:val="00A56B22"/>
    <w:rsid w:val="00A56BCE"/>
    <w:rsid w:val="00A56CF4"/>
    <w:rsid w:val="00A57105"/>
    <w:rsid w:val="00A57388"/>
    <w:rsid w:val="00A57562"/>
    <w:rsid w:val="00A57850"/>
    <w:rsid w:val="00A57BAE"/>
    <w:rsid w:val="00A57D14"/>
    <w:rsid w:val="00A57D17"/>
    <w:rsid w:val="00A57D9C"/>
    <w:rsid w:val="00A57FB0"/>
    <w:rsid w:val="00A6030F"/>
    <w:rsid w:val="00A60593"/>
    <w:rsid w:val="00A605B1"/>
    <w:rsid w:val="00A60B8E"/>
    <w:rsid w:val="00A60BE0"/>
    <w:rsid w:val="00A60BFC"/>
    <w:rsid w:val="00A60BFE"/>
    <w:rsid w:val="00A60C28"/>
    <w:rsid w:val="00A60D4D"/>
    <w:rsid w:val="00A60E96"/>
    <w:rsid w:val="00A60EEF"/>
    <w:rsid w:val="00A60FE4"/>
    <w:rsid w:val="00A60FF0"/>
    <w:rsid w:val="00A6105D"/>
    <w:rsid w:val="00A6112D"/>
    <w:rsid w:val="00A612EA"/>
    <w:rsid w:val="00A61C94"/>
    <w:rsid w:val="00A61EF7"/>
    <w:rsid w:val="00A62022"/>
    <w:rsid w:val="00A6261C"/>
    <w:rsid w:val="00A62A26"/>
    <w:rsid w:val="00A62FBD"/>
    <w:rsid w:val="00A63058"/>
    <w:rsid w:val="00A6343F"/>
    <w:rsid w:val="00A6346B"/>
    <w:rsid w:val="00A63B9D"/>
    <w:rsid w:val="00A63D80"/>
    <w:rsid w:val="00A63E58"/>
    <w:rsid w:val="00A63EB3"/>
    <w:rsid w:val="00A64154"/>
    <w:rsid w:val="00A641BD"/>
    <w:rsid w:val="00A641F9"/>
    <w:rsid w:val="00A64296"/>
    <w:rsid w:val="00A642D4"/>
    <w:rsid w:val="00A6443A"/>
    <w:rsid w:val="00A64666"/>
    <w:rsid w:val="00A6491E"/>
    <w:rsid w:val="00A64E58"/>
    <w:rsid w:val="00A64FA7"/>
    <w:rsid w:val="00A651B8"/>
    <w:rsid w:val="00A6524C"/>
    <w:rsid w:val="00A65564"/>
    <w:rsid w:val="00A655F0"/>
    <w:rsid w:val="00A65856"/>
    <w:rsid w:val="00A65D14"/>
    <w:rsid w:val="00A65E09"/>
    <w:rsid w:val="00A65F52"/>
    <w:rsid w:val="00A65FC8"/>
    <w:rsid w:val="00A661F2"/>
    <w:rsid w:val="00A6623E"/>
    <w:rsid w:val="00A662B9"/>
    <w:rsid w:val="00A662EE"/>
    <w:rsid w:val="00A663A4"/>
    <w:rsid w:val="00A6640D"/>
    <w:rsid w:val="00A66432"/>
    <w:rsid w:val="00A668B0"/>
    <w:rsid w:val="00A66994"/>
    <w:rsid w:val="00A66C43"/>
    <w:rsid w:val="00A670B0"/>
    <w:rsid w:val="00A67112"/>
    <w:rsid w:val="00A67294"/>
    <w:rsid w:val="00A672B8"/>
    <w:rsid w:val="00A67320"/>
    <w:rsid w:val="00A673E3"/>
    <w:rsid w:val="00A67405"/>
    <w:rsid w:val="00A67469"/>
    <w:rsid w:val="00A67884"/>
    <w:rsid w:val="00A67D93"/>
    <w:rsid w:val="00A67E61"/>
    <w:rsid w:val="00A70012"/>
    <w:rsid w:val="00A70065"/>
    <w:rsid w:val="00A70192"/>
    <w:rsid w:val="00A7023E"/>
    <w:rsid w:val="00A7044F"/>
    <w:rsid w:val="00A70478"/>
    <w:rsid w:val="00A70A5D"/>
    <w:rsid w:val="00A70AE0"/>
    <w:rsid w:val="00A70B57"/>
    <w:rsid w:val="00A70B6C"/>
    <w:rsid w:val="00A70E44"/>
    <w:rsid w:val="00A70ED0"/>
    <w:rsid w:val="00A710BB"/>
    <w:rsid w:val="00A711D4"/>
    <w:rsid w:val="00A71398"/>
    <w:rsid w:val="00A715DC"/>
    <w:rsid w:val="00A716EB"/>
    <w:rsid w:val="00A7179B"/>
    <w:rsid w:val="00A717AE"/>
    <w:rsid w:val="00A71B82"/>
    <w:rsid w:val="00A71CF5"/>
    <w:rsid w:val="00A71EFC"/>
    <w:rsid w:val="00A71F9D"/>
    <w:rsid w:val="00A720E4"/>
    <w:rsid w:val="00A7225F"/>
    <w:rsid w:val="00A72377"/>
    <w:rsid w:val="00A72420"/>
    <w:rsid w:val="00A7255A"/>
    <w:rsid w:val="00A7277E"/>
    <w:rsid w:val="00A72968"/>
    <w:rsid w:val="00A729CC"/>
    <w:rsid w:val="00A72C77"/>
    <w:rsid w:val="00A72D80"/>
    <w:rsid w:val="00A72DEA"/>
    <w:rsid w:val="00A72E9D"/>
    <w:rsid w:val="00A73048"/>
    <w:rsid w:val="00A7308A"/>
    <w:rsid w:val="00A7318F"/>
    <w:rsid w:val="00A733A4"/>
    <w:rsid w:val="00A737BB"/>
    <w:rsid w:val="00A739D9"/>
    <w:rsid w:val="00A73AE0"/>
    <w:rsid w:val="00A73B0C"/>
    <w:rsid w:val="00A73F11"/>
    <w:rsid w:val="00A73F98"/>
    <w:rsid w:val="00A74496"/>
    <w:rsid w:val="00A749EA"/>
    <w:rsid w:val="00A74BD3"/>
    <w:rsid w:val="00A74C10"/>
    <w:rsid w:val="00A74CCC"/>
    <w:rsid w:val="00A74CF9"/>
    <w:rsid w:val="00A74E71"/>
    <w:rsid w:val="00A750EF"/>
    <w:rsid w:val="00A751B8"/>
    <w:rsid w:val="00A7543B"/>
    <w:rsid w:val="00A754B2"/>
    <w:rsid w:val="00A75630"/>
    <w:rsid w:val="00A756BB"/>
    <w:rsid w:val="00A759F9"/>
    <w:rsid w:val="00A75BF7"/>
    <w:rsid w:val="00A75C2C"/>
    <w:rsid w:val="00A75DE6"/>
    <w:rsid w:val="00A75F2B"/>
    <w:rsid w:val="00A75F6D"/>
    <w:rsid w:val="00A7609F"/>
    <w:rsid w:val="00A761F8"/>
    <w:rsid w:val="00A76242"/>
    <w:rsid w:val="00A765AB"/>
    <w:rsid w:val="00A766AF"/>
    <w:rsid w:val="00A7691A"/>
    <w:rsid w:val="00A7691B"/>
    <w:rsid w:val="00A76AA9"/>
    <w:rsid w:val="00A76BDF"/>
    <w:rsid w:val="00A76BF9"/>
    <w:rsid w:val="00A76C71"/>
    <w:rsid w:val="00A76DB6"/>
    <w:rsid w:val="00A76F61"/>
    <w:rsid w:val="00A77031"/>
    <w:rsid w:val="00A77045"/>
    <w:rsid w:val="00A77395"/>
    <w:rsid w:val="00A7739F"/>
    <w:rsid w:val="00A774A3"/>
    <w:rsid w:val="00A776EB"/>
    <w:rsid w:val="00A7776C"/>
    <w:rsid w:val="00A77790"/>
    <w:rsid w:val="00A77934"/>
    <w:rsid w:val="00A77979"/>
    <w:rsid w:val="00A779E1"/>
    <w:rsid w:val="00A779F5"/>
    <w:rsid w:val="00A779F9"/>
    <w:rsid w:val="00A77BB5"/>
    <w:rsid w:val="00A804B2"/>
    <w:rsid w:val="00A804F7"/>
    <w:rsid w:val="00A80714"/>
    <w:rsid w:val="00A807EB"/>
    <w:rsid w:val="00A80EFB"/>
    <w:rsid w:val="00A810F3"/>
    <w:rsid w:val="00A81335"/>
    <w:rsid w:val="00A81363"/>
    <w:rsid w:val="00A8185A"/>
    <w:rsid w:val="00A81944"/>
    <w:rsid w:val="00A8198A"/>
    <w:rsid w:val="00A81A97"/>
    <w:rsid w:val="00A82000"/>
    <w:rsid w:val="00A82304"/>
    <w:rsid w:val="00A8234B"/>
    <w:rsid w:val="00A82532"/>
    <w:rsid w:val="00A828CA"/>
    <w:rsid w:val="00A82CAA"/>
    <w:rsid w:val="00A82D10"/>
    <w:rsid w:val="00A82F3E"/>
    <w:rsid w:val="00A83048"/>
    <w:rsid w:val="00A8351D"/>
    <w:rsid w:val="00A835A6"/>
    <w:rsid w:val="00A838BC"/>
    <w:rsid w:val="00A838D0"/>
    <w:rsid w:val="00A838E3"/>
    <w:rsid w:val="00A83AF7"/>
    <w:rsid w:val="00A83C93"/>
    <w:rsid w:val="00A83CDD"/>
    <w:rsid w:val="00A83D45"/>
    <w:rsid w:val="00A83E2B"/>
    <w:rsid w:val="00A84193"/>
    <w:rsid w:val="00A84272"/>
    <w:rsid w:val="00A84BF3"/>
    <w:rsid w:val="00A84E62"/>
    <w:rsid w:val="00A84ED1"/>
    <w:rsid w:val="00A8504C"/>
    <w:rsid w:val="00A852BB"/>
    <w:rsid w:val="00A85631"/>
    <w:rsid w:val="00A85732"/>
    <w:rsid w:val="00A85A32"/>
    <w:rsid w:val="00A85B50"/>
    <w:rsid w:val="00A85BFD"/>
    <w:rsid w:val="00A85C6A"/>
    <w:rsid w:val="00A85D4D"/>
    <w:rsid w:val="00A85F1B"/>
    <w:rsid w:val="00A861F7"/>
    <w:rsid w:val="00A86534"/>
    <w:rsid w:val="00A865F6"/>
    <w:rsid w:val="00A86667"/>
    <w:rsid w:val="00A8668D"/>
    <w:rsid w:val="00A86742"/>
    <w:rsid w:val="00A86B60"/>
    <w:rsid w:val="00A86BB0"/>
    <w:rsid w:val="00A86C55"/>
    <w:rsid w:val="00A870DD"/>
    <w:rsid w:val="00A87285"/>
    <w:rsid w:val="00A8759C"/>
    <w:rsid w:val="00A87699"/>
    <w:rsid w:val="00A87817"/>
    <w:rsid w:val="00A8787F"/>
    <w:rsid w:val="00A878E7"/>
    <w:rsid w:val="00A879FC"/>
    <w:rsid w:val="00A87A40"/>
    <w:rsid w:val="00A87D89"/>
    <w:rsid w:val="00A90032"/>
    <w:rsid w:val="00A90086"/>
    <w:rsid w:val="00A9008C"/>
    <w:rsid w:val="00A909B3"/>
    <w:rsid w:val="00A909EB"/>
    <w:rsid w:val="00A90B5D"/>
    <w:rsid w:val="00A90C8D"/>
    <w:rsid w:val="00A90EAF"/>
    <w:rsid w:val="00A90F2F"/>
    <w:rsid w:val="00A90F3B"/>
    <w:rsid w:val="00A9116A"/>
    <w:rsid w:val="00A911FB"/>
    <w:rsid w:val="00A912E7"/>
    <w:rsid w:val="00A915E5"/>
    <w:rsid w:val="00A91698"/>
    <w:rsid w:val="00A916F5"/>
    <w:rsid w:val="00A91710"/>
    <w:rsid w:val="00A9192F"/>
    <w:rsid w:val="00A91981"/>
    <w:rsid w:val="00A91AA1"/>
    <w:rsid w:val="00A91AAC"/>
    <w:rsid w:val="00A91AE8"/>
    <w:rsid w:val="00A91B57"/>
    <w:rsid w:val="00A91C42"/>
    <w:rsid w:val="00A91E25"/>
    <w:rsid w:val="00A91EA0"/>
    <w:rsid w:val="00A921BD"/>
    <w:rsid w:val="00A922B0"/>
    <w:rsid w:val="00A92F15"/>
    <w:rsid w:val="00A92F35"/>
    <w:rsid w:val="00A92F9E"/>
    <w:rsid w:val="00A930D8"/>
    <w:rsid w:val="00A93328"/>
    <w:rsid w:val="00A93330"/>
    <w:rsid w:val="00A93463"/>
    <w:rsid w:val="00A9366C"/>
    <w:rsid w:val="00A936A1"/>
    <w:rsid w:val="00A938F3"/>
    <w:rsid w:val="00A93B0E"/>
    <w:rsid w:val="00A93B82"/>
    <w:rsid w:val="00A93BC3"/>
    <w:rsid w:val="00A94022"/>
    <w:rsid w:val="00A9418B"/>
    <w:rsid w:val="00A9426F"/>
    <w:rsid w:val="00A9447A"/>
    <w:rsid w:val="00A94633"/>
    <w:rsid w:val="00A9466D"/>
    <w:rsid w:val="00A94D1B"/>
    <w:rsid w:val="00A94D76"/>
    <w:rsid w:val="00A94E35"/>
    <w:rsid w:val="00A9502C"/>
    <w:rsid w:val="00A95206"/>
    <w:rsid w:val="00A956F0"/>
    <w:rsid w:val="00A9571A"/>
    <w:rsid w:val="00A958AC"/>
    <w:rsid w:val="00A95A4F"/>
    <w:rsid w:val="00A95AC0"/>
    <w:rsid w:val="00A95EF6"/>
    <w:rsid w:val="00A9601A"/>
    <w:rsid w:val="00A96571"/>
    <w:rsid w:val="00A96583"/>
    <w:rsid w:val="00A965AD"/>
    <w:rsid w:val="00A96643"/>
    <w:rsid w:val="00A966F4"/>
    <w:rsid w:val="00A96700"/>
    <w:rsid w:val="00A96748"/>
    <w:rsid w:val="00A967C1"/>
    <w:rsid w:val="00A967D8"/>
    <w:rsid w:val="00A96B74"/>
    <w:rsid w:val="00A96E11"/>
    <w:rsid w:val="00A96E3A"/>
    <w:rsid w:val="00A96F51"/>
    <w:rsid w:val="00A9748D"/>
    <w:rsid w:val="00A97717"/>
    <w:rsid w:val="00A9776C"/>
    <w:rsid w:val="00A97936"/>
    <w:rsid w:val="00A97DFF"/>
    <w:rsid w:val="00A97EC0"/>
    <w:rsid w:val="00A97F4E"/>
    <w:rsid w:val="00AA01FC"/>
    <w:rsid w:val="00AA0374"/>
    <w:rsid w:val="00AA08E9"/>
    <w:rsid w:val="00AA0A48"/>
    <w:rsid w:val="00AA0D28"/>
    <w:rsid w:val="00AA0DCB"/>
    <w:rsid w:val="00AA1071"/>
    <w:rsid w:val="00AA11FA"/>
    <w:rsid w:val="00AA1291"/>
    <w:rsid w:val="00AA1707"/>
    <w:rsid w:val="00AA1759"/>
    <w:rsid w:val="00AA1844"/>
    <w:rsid w:val="00AA1A88"/>
    <w:rsid w:val="00AA1C80"/>
    <w:rsid w:val="00AA1D8A"/>
    <w:rsid w:val="00AA210B"/>
    <w:rsid w:val="00AA212B"/>
    <w:rsid w:val="00AA22C0"/>
    <w:rsid w:val="00AA234D"/>
    <w:rsid w:val="00AA235E"/>
    <w:rsid w:val="00AA259D"/>
    <w:rsid w:val="00AA265C"/>
    <w:rsid w:val="00AA2694"/>
    <w:rsid w:val="00AA2809"/>
    <w:rsid w:val="00AA284A"/>
    <w:rsid w:val="00AA2901"/>
    <w:rsid w:val="00AA29E0"/>
    <w:rsid w:val="00AA2C26"/>
    <w:rsid w:val="00AA2C41"/>
    <w:rsid w:val="00AA2C64"/>
    <w:rsid w:val="00AA3155"/>
    <w:rsid w:val="00AA3236"/>
    <w:rsid w:val="00AA32A4"/>
    <w:rsid w:val="00AA336D"/>
    <w:rsid w:val="00AA3671"/>
    <w:rsid w:val="00AA3783"/>
    <w:rsid w:val="00AA3967"/>
    <w:rsid w:val="00AA39B5"/>
    <w:rsid w:val="00AA3C2E"/>
    <w:rsid w:val="00AA3D62"/>
    <w:rsid w:val="00AA3D65"/>
    <w:rsid w:val="00AA3DC3"/>
    <w:rsid w:val="00AA4073"/>
    <w:rsid w:val="00AA4226"/>
    <w:rsid w:val="00AA469F"/>
    <w:rsid w:val="00AA46D3"/>
    <w:rsid w:val="00AA4784"/>
    <w:rsid w:val="00AA4838"/>
    <w:rsid w:val="00AA48ED"/>
    <w:rsid w:val="00AA4B48"/>
    <w:rsid w:val="00AA4CA7"/>
    <w:rsid w:val="00AA4FBA"/>
    <w:rsid w:val="00AA5221"/>
    <w:rsid w:val="00AA535B"/>
    <w:rsid w:val="00AA5757"/>
    <w:rsid w:val="00AA5D02"/>
    <w:rsid w:val="00AA5FBA"/>
    <w:rsid w:val="00AA60BF"/>
    <w:rsid w:val="00AA63DB"/>
    <w:rsid w:val="00AA654E"/>
    <w:rsid w:val="00AA66F9"/>
    <w:rsid w:val="00AA6704"/>
    <w:rsid w:val="00AA67DC"/>
    <w:rsid w:val="00AA6D2A"/>
    <w:rsid w:val="00AA6D5A"/>
    <w:rsid w:val="00AA6F4D"/>
    <w:rsid w:val="00AA6F8B"/>
    <w:rsid w:val="00AA6FE0"/>
    <w:rsid w:val="00AA7096"/>
    <w:rsid w:val="00AA73E2"/>
    <w:rsid w:val="00AA73E8"/>
    <w:rsid w:val="00AA7455"/>
    <w:rsid w:val="00AA762C"/>
    <w:rsid w:val="00AA7796"/>
    <w:rsid w:val="00AA77F9"/>
    <w:rsid w:val="00AA785B"/>
    <w:rsid w:val="00AA79E7"/>
    <w:rsid w:val="00AA7B7D"/>
    <w:rsid w:val="00AA7D4D"/>
    <w:rsid w:val="00AA7E97"/>
    <w:rsid w:val="00AA7E9E"/>
    <w:rsid w:val="00AA7EAB"/>
    <w:rsid w:val="00AB030D"/>
    <w:rsid w:val="00AB0546"/>
    <w:rsid w:val="00AB09A6"/>
    <w:rsid w:val="00AB0AA7"/>
    <w:rsid w:val="00AB0BE9"/>
    <w:rsid w:val="00AB0F51"/>
    <w:rsid w:val="00AB1078"/>
    <w:rsid w:val="00AB1288"/>
    <w:rsid w:val="00AB143A"/>
    <w:rsid w:val="00AB14EC"/>
    <w:rsid w:val="00AB1652"/>
    <w:rsid w:val="00AB167C"/>
    <w:rsid w:val="00AB16D9"/>
    <w:rsid w:val="00AB18F1"/>
    <w:rsid w:val="00AB194E"/>
    <w:rsid w:val="00AB1A60"/>
    <w:rsid w:val="00AB1C47"/>
    <w:rsid w:val="00AB1FFB"/>
    <w:rsid w:val="00AB21B1"/>
    <w:rsid w:val="00AB22F1"/>
    <w:rsid w:val="00AB2315"/>
    <w:rsid w:val="00AB236F"/>
    <w:rsid w:val="00AB254C"/>
    <w:rsid w:val="00AB2876"/>
    <w:rsid w:val="00AB2909"/>
    <w:rsid w:val="00AB29F7"/>
    <w:rsid w:val="00AB2A7F"/>
    <w:rsid w:val="00AB2BF0"/>
    <w:rsid w:val="00AB2C88"/>
    <w:rsid w:val="00AB2CF6"/>
    <w:rsid w:val="00AB2D24"/>
    <w:rsid w:val="00AB2EBF"/>
    <w:rsid w:val="00AB2F3B"/>
    <w:rsid w:val="00AB2F7C"/>
    <w:rsid w:val="00AB2FC5"/>
    <w:rsid w:val="00AB3234"/>
    <w:rsid w:val="00AB3683"/>
    <w:rsid w:val="00AB388A"/>
    <w:rsid w:val="00AB39F8"/>
    <w:rsid w:val="00AB3B30"/>
    <w:rsid w:val="00AB3E65"/>
    <w:rsid w:val="00AB41EA"/>
    <w:rsid w:val="00AB42FE"/>
    <w:rsid w:val="00AB45E7"/>
    <w:rsid w:val="00AB46B4"/>
    <w:rsid w:val="00AB47BD"/>
    <w:rsid w:val="00AB494A"/>
    <w:rsid w:val="00AB4B22"/>
    <w:rsid w:val="00AB4CA9"/>
    <w:rsid w:val="00AB4F43"/>
    <w:rsid w:val="00AB4FAC"/>
    <w:rsid w:val="00AB4FD5"/>
    <w:rsid w:val="00AB51BD"/>
    <w:rsid w:val="00AB5214"/>
    <w:rsid w:val="00AB52B5"/>
    <w:rsid w:val="00AB54A0"/>
    <w:rsid w:val="00AB550B"/>
    <w:rsid w:val="00AB58EC"/>
    <w:rsid w:val="00AB590D"/>
    <w:rsid w:val="00AB596F"/>
    <w:rsid w:val="00AB5A0D"/>
    <w:rsid w:val="00AB5BA2"/>
    <w:rsid w:val="00AB5C89"/>
    <w:rsid w:val="00AB5D98"/>
    <w:rsid w:val="00AB60B9"/>
    <w:rsid w:val="00AB611D"/>
    <w:rsid w:val="00AB6423"/>
    <w:rsid w:val="00AB64EF"/>
    <w:rsid w:val="00AB6566"/>
    <w:rsid w:val="00AB65F2"/>
    <w:rsid w:val="00AB67CF"/>
    <w:rsid w:val="00AB699A"/>
    <w:rsid w:val="00AB6B7C"/>
    <w:rsid w:val="00AB6B99"/>
    <w:rsid w:val="00AB6CD9"/>
    <w:rsid w:val="00AB6CEE"/>
    <w:rsid w:val="00AB6D84"/>
    <w:rsid w:val="00AB6DB3"/>
    <w:rsid w:val="00AB6F10"/>
    <w:rsid w:val="00AB7118"/>
    <w:rsid w:val="00AB71AD"/>
    <w:rsid w:val="00AB72B7"/>
    <w:rsid w:val="00AB7416"/>
    <w:rsid w:val="00AB7438"/>
    <w:rsid w:val="00AB7694"/>
    <w:rsid w:val="00AB76B6"/>
    <w:rsid w:val="00AB76F5"/>
    <w:rsid w:val="00AB776D"/>
    <w:rsid w:val="00AB788A"/>
    <w:rsid w:val="00AB7B06"/>
    <w:rsid w:val="00AB7BA4"/>
    <w:rsid w:val="00AB7BB2"/>
    <w:rsid w:val="00AB7E92"/>
    <w:rsid w:val="00AC0063"/>
    <w:rsid w:val="00AC0105"/>
    <w:rsid w:val="00AC0357"/>
    <w:rsid w:val="00AC082D"/>
    <w:rsid w:val="00AC0907"/>
    <w:rsid w:val="00AC0E28"/>
    <w:rsid w:val="00AC10E2"/>
    <w:rsid w:val="00AC1318"/>
    <w:rsid w:val="00AC13B7"/>
    <w:rsid w:val="00AC144E"/>
    <w:rsid w:val="00AC1EB3"/>
    <w:rsid w:val="00AC22B4"/>
    <w:rsid w:val="00AC22FA"/>
    <w:rsid w:val="00AC2458"/>
    <w:rsid w:val="00AC24A6"/>
    <w:rsid w:val="00AC2535"/>
    <w:rsid w:val="00AC2575"/>
    <w:rsid w:val="00AC2934"/>
    <w:rsid w:val="00AC29B5"/>
    <w:rsid w:val="00AC2B9A"/>
    <w:rsid w:val="00AC2D35"/>
    <w:rsid w:val="00AC2D3F"/>
    <w:rsid w:val="00AC30B4"/>
    <w:rsid w:val="00AC3109"/>
    <w:rsid w:val="00AC3118"/>
    <w:rsid w:val="00AC33D0"/>
    <w:rsid w:val="00AC3415"/>
    <w:rsid w:val="00AC34BB"/>
    <w:rsid w:val="00AC3576"/>
    <w:rsid w:val="00AC3866"/>
    <w:rsid w:val="00AC3912"/>
    <w:rsid w:val="00AC3966"/>
    <w:rsid w:val="00AC3B1F"/>
    <w:rsid w:val="00AC3C92"/>
    <w:rsid w:val="00AC4016"/>
    <w:rsid w:val="00AC41C4"/>
    <w:rsid w:val="00AC459B"/>
    <w:rsid w:val="00AC4B18"/>
    <w:rsid w:val="00AC4D9E"/>
    <w:rsid w:val="00AC4E17"/>
    <w:rsid w:val="00AC4F7C"/>
    <w:rsid w:val="00AC53F8"/>
    <w:rsid w:val="00AC543C"/>
    <w:rsid w:val="00AC54C5"/>
    <w:rsid w:val="00AC567B"/>
    <w:rsid w:val="00AC5748"/>
    <w:rsid w:val="00AC5940"/>
    <w:rsid w:val="00AC5A25"/>
    <w:rsid w:val="00AC5C3E"/>
    <w:rsid w:val="00AC63A1"/>
    <w:rsid w:val="00AC63F0"/>
    <w:rsid w:val="00AC668B"/>
    <w:rsid w:val="00AC69CD"/>
    <w:rsid w:val="00AC6C14"/>
    <w:rsid w:val="00AC6F0A"/>
    <w:rsid w:val="00AC705C"/>
    <w:rsid w:val="00AC7378"/>
    <w:rsid w:val="00AC768B"/>
    <w:rsid w:val="00AC76AF"/>
    <w:rsid w:val="00AC7711"/>
    <w:rsid w:val="00AC7746"/>
    <w:rsid w:val="00AC77E6"/>
    <w:rsid w:val="00AC785C"/>
    <w:rsid w:val="00AC7878"/>
    <w:rsid w:val="00AC7910"/>
    <w:rsid w:val="00AC7B5E"/>
    <w:rsid w:val="00AC7C7D"/>
    <w:rsid w:val="00AC7F00"/>
    <w:rsid w:val="00AD02E8"/>
    <w:rsid w:val="00AD02F3"/>
    <w:rsid w:val="00AD0304"/>
    <w:rsid w:val="00AD0871"/>
    <w:rsid w:val="00AD08DE"/>
    <w:rsid w:val="00AD0A19"/>
    <w:rsid w:val="00AD0B45"/>
    <w:rsid w:val="00AD0D12"/>
    <w:rsid w:val="00AD0E98"/>
    <w:rsid w:val="00AD0F56"/>
    <w:rsid w:val="00AD113C"/>
    <w:rsid w:val="00AD12FD"/>
    <w:rsid w:val="00AD17FA"/>
    <w:rsid w:val="00AD19F9"/>
    <w:rsid w:val="00AD1A23"/>
    <w:rsid w:val="00AD2049"/>
    <w:rsid w:val="00AD205D"/>
    <w:rsid w:val="00AD2190"/>
    <w:rsid w:val="00AD234D"/>
    <w:rsid w:val="00AD24E8"/>
    <w:rsid w:val="00AD2532"/>
    <w:rsid w:val="00AD25C6"/>
    <w:rsid w:val="00AD2667"/>
    <w:rsid w:val="00AD2760"/>
    <w:rsid w:val="00AD3166"/>
    <w:rsid w:val="00AD326D"/>
    <w:rsid w:val="00AD32BB"/>
    <w:rsid w:val="00AD3419"/>
    <w:rsid w:val="00AD34C5"/>
    <w:rsid w:val="00AD3997"/>
    <w:rsid w:val="00AD3B1B"/>
    <w:rsid w:val="00AD3C59"/>
    <w:rsid w:val="00AD4136"/>
    <w:rsid w:val="00AD41FA"/>
    <w:rsid w:val="00AD4505"/>
    <w:rsid w:val="00AD4653"/>
    <w:rsid w:val="00AD46DF"/>
    <w:rsid w:val="00AD477B"/>
    <w:rsid w:val="00AD485F"/>
    <w:rsid w:val="00AD48F0"/>
    <w:rsid w:val="00AD4C9F"/>
    <w:rsid w:val="00AD4FF8"/>
    <w:rsid w:val="00AD5123"/>
    <w:rsid w:val="00AD51C2"/>
    <w:rsid w:val="00AD51F2"/>
    <w:rsid w:val="00AD5622"/>
    <w:rsid w:val="00AD563C"/>
    <w:rsid w:val="00AD567E"/>
    <w:rsid w:val="00AD56A4"/>
    <w:rsid w:val="00AD58F7"/>
    <w:rsid w:val="00AD5930"/>
    <w:rsid w:val="00AD5A94"/>
    <w:rsid w:val="00AD600C"/>
    <w:rsid w:val="00AD6193"/>
    <w:rsid w:val="00AD65AF"/>
    <w:rsid w:val="00AD65BD"/>
    <w:rsid w:val="00AD68BA"/>
    <w:rsid w:val="00AD6977"/>
    <w:rsid w:val="00AD6A69"/>
    <w:rsid w:val="00AD6C0B"/>
    <w:rsid w:val="00AD6CE1"/>
    <w:rsid w:val="00AD6D19"/>
    <w:rsid w:val="00AD6E12"/>
    <w:rsid w:val="00AD6ED4"/>
    <w:rsid w:val="00AD7079"/>
    <w:rsid w:val="00AD7241"/>
    <w:rsid w:val="00AD74C5"/>
    <w:rsid w:val="00AD7646"/>
    <w:rsid w:val="00AD772A"/>
    <w:rsid w:val="00AD7927"/>
    <w:rsid w:val="00AD7BDC"/>
    <w:rsid w:val="00AD7D8E"/>
    <w:rsid w:val="00AD7E99"/>
    <w:rsid w:val="00AD7EE7"/>
    <w:rsid w:val="00AE0060"/>
    <w:rsid w:val="00AE040F"/>
    <w:rsid w:val="00AE04A3"/>
    <w:rsid w:val="00AE072A"/>
    <w:rsid w:val="00AE087C"/>
    <w:rsid w:val="00AE0BDA"/>
    <w:rsid w:val="00AE0D47"/>
    <w:rsid w:val="00AE0DA7"/>
    <w:rsid w:val="00AE12C6"/>
    <w:rsid w:val="00AE13F3"/>
    <w:rsid w:val="00AE147A"/>
    <w:rsid w:val="00AE1500"/>
    <w:rsid w:val="00AE151D"/>
    <w:rsid w:val="00AE190C"/>
    <w:rsid w:val="00AE1C5E"/>
    <w:rsid w:val="00AE2244"/>
    <w:rsid w:val="00AE2338"/>
    <w:rsid w:val="00AE23D8"/>
    <w:rsid w:val="00AE2419"/>
    <w:rsid w:val="00AE24A0"/>
    <w:rsid w:val="00AE25E6"/>
    <w:rsid w:val="00AE278E"/>
    <w:rsid w:val="00AE2793"/>
    <w:rsid w:val="00AE2863"/>
    <w:rsid w:val="00AE28AF"/>
    <w:rsid w:val="00AE2AFC"/>
    <w:rsid w:val="00AE2B77"/>
    <w:rsid w:val="00AE30A3"/>
    <w:rsid w:val="00AE311A"/>
    <w:rsid w:val="00AE31D0"/>
    <w:rsid w:val="00AE31EB"/>
    <w:rsid w:val="00AE3316"/>
    <w:rsid w:val="00AE3516"/>
    <w:rsid w:val="00AE35A6"/>
    <w:rsid w:val="00AE362F"/>
    <w:rsid w:val="00AE36C7"/>
    <w:rsid w:val="00AE3879"/>
    <w:rsid w:val="00AE38BD"/>
    <w:rsid w:val="00AE399C"/>
    <w:rsid w:val="00AE3A76"/>
    <w:rsid w:val="00AE3C0C"/>
    <w:rsid w:val="00AE3CBA"/>
    <w:rsid w:val="00AE3CF9"/>
    <w:rsid w:val="00AE434E"/>
    <w:rsid w:val="00AE4415"/>
    <w:rsid w:val="00AE4422"/>
    <w:rsid w:val="00AE4519"/>
    <w:rsid w:val="00AE496F"/>
    <w:rsid w:val="00AE49A1"/>
    <w:rsid w:val="00AE4A0E"/>
    <w:rsid w:val="00AE4BAB"/>
    <w:rsid w:val="00AE4FA5"/>
    <w:rsid w:val="00AE5166"/>
    <w:rsid w:val="00AE51AF"/>
    <w:rsid w:val="00AE5307"/>
    <w:rsid w:val="00AE5315"/>
    <w:rsid w:val="00AE545F"/>
    <w:rsid w:val="00AE551E"/>
    <w:rsid w:val="00AE556E"/>
    <w:rsid w:val="00AE558C"/>
    <w:rsid w:val="00AE594A"/>
    <w:rsid w:val="00AE5A35"/>
    <w:rsid w:val="00AE5AC9"/>
    <w:rsid w:val="00AE5C43"/>
    <w:rsid w:val="00AE60CA"/>
    <w:rsid w:val="00AE615E"/>
    <w:rsid w:val="00AE62C3"/>
    <w:rsid w:val="00AE633F"/>
    <w:rsid w:val="00AE6356"/>
    <w:rsid w:val="00AE63C5"/>
    <w:rsid w:val="00AE643C"/>
    <w:rsid w:val="00AE6462"/>
    <w:rsid w:val="00AE648C"/>
    <w:rsid w:val="00AE658E"/>
    <w:rsid w:val="00AE6868"/>
    <w:rsid w:val="00AE68C1"/>
    <w:rsid w:val="00AE6983"/>
    <w:rsid w:val="00AE6B4D"/>
    <w:rsid w:val="00AE6E0D"/>
    <w:rsid w:val="00AE6E4F"/>
    <w:rsid w:val="00AE6FCA"/>
    <w:rsid w:val="00AE7032"/>
    <w:rsid w:val="00AE7231"/>
    <w:rsid w:val="00AE72C4"/>
    <w:rsid w:val="00AE7439"/>
    <w:rsid w:val="00AE767E"/>
    <w:rsid w:val="00AE78B7"/>
    <w:rsid w:val="00AE7BBA"/>
    <w:rsid w:val="00AE7D84"/>
    <w:rsid w:val="00AE7F61"/>
    <w:rsid w:val="00AF0158"/>
    <w:rsid w:val="00AF017D"/>
    <w:rsid w:val="00AF0221"/>
    <w:rsid w:val="00AF035E"/>
    <w:rsid w:val="00AF0590"/>
    <w:rsid w:val="00AF06BD"/>
    <w:rsid w:val="00AF078A"/>
    <w:rsid w:val="00AF09FE"/>
    <w:rsid w:val="00AF0BBF"/>
    <w:rsid w:val="00AF0C21"/>
    <w:rsid w:val="00AF0C66"/>
    <w:rsid w:val="00AF0D07"/>
    <w:rsid w:val="00AF0D90"/>
    <w:rsid w:val="00AF0DDF"/>
    <w:rsid w:val="00AF1151"/>
    <w:rsid w:val="00AF12F0"/>
    <w:rsid w:val="00AF1437"/>
    <w:rsid w:val="00AF1531"/>
    <w:rsid w:val="00AF174A"/>
    <w:rsid w:val="00AF18BB"/>
    <w:rsid w:val="00AF1956"/>
    <w:rsid w:val="00AF1A7E"/>
    <w:rsid w:val="00AF1ADE"/>
    <w:rsid w:val="00AF1B0C"/>
    <w:rsid w:val="00AF1B77"/>
    <w:rsid w:val="00AF1D28"/>
    <w:rsid w:val="00AF1D88"/>
    <w:rsid w:val="00AF1DE9"/>
    <w:rsid w:val="00AF1F22"/>
    <w:rsid w:val="00AF20E2"/>
    <w:rsid w:val="00AF21E3"/>
    <w:rsid w:val="00AF22C8"/>
    <w:rsid w:val="00AF23FB"/>
    <w:rsid w:val="00AF2460"/>
    <w:rsid w:val="00AF2485"/>
    <w:rsid w:val="00AF252C"/>
    <w:rsid w:val="00AF2756"/>
    <w:rsid w:val="00AF29ED"/>
    <w:rsid w:val="00AF2D41"/>
    <w:rsid w:val="00AF2DC5"/>
    <w:rsid w:val="00AF2E1F"/>
    <w:rsid w:val="00AF2E97"/>
    <w:rsid w:val="00AF3110"/>
    <w:rsid w:val="00AF3186"/>
    <w:rsid w:val="00AF356E"/>
    <w:rsid w:val="00AF3580"/>
    <w:rsid w:val="00AF3791"/>
    <w:rsid w:val="00AF37C5"/>
    <w:rsid w:val="00AF37F0"/>
    <w:rsid w:val="00AF39E5"/>
    <w:rsid w:val="00AF3EB5"/>
    <w:rsid w:val="00AF3F31"/>
    <w:rsid w:val="00AF4042"/>
    <w:rsid w:val="00AF40F3"/>
    <w:rsid w:val="00AF4173"/>
    <w:rsid w:val="00AF42A2"/>
    <w:rsid w:val="00AF43A0"/>
    <w:rsid w:val="00AF43E2"/>
    <w:rsid w:val="00AF441A"/>
    <w:rsid w:val="00AF45B2"/>
    <w:rsid w:val="00AF45DA"/>
    <w:rsid w:val="00AF4977"/>
    <w:rsid w:val="00AF49B4"/>
    <w:rsid w:val="00AF4D85"/>
    <w:rsid w:val="00AF4F8A"/>
    <w:rsid w:val="00AF51B8"/>
    <w:rsid w:val="00AF531A"/>
    <w:rsid w:val="00AF53EC"/>
    <w:rsid w:val="00AF5646"/>
    <w:rsid w:val="00AF5763"/>
    <w:rsid w:val="00AF598C"/>
    <w:rsid w:val="00AF5A45"/>
    <w:rsid w:val="00AF5A6B"/>
    <w:rsid w:val="00AF5DB3"/>
    <w:rsid w:val="00AF5DBD"/>
    <w:rsid w:val="00AF5DC9"/>
    <w:rsid w:val="00AF5E85"/>
    <w:rsid w:val="00AF5EB9"/>
    <w:rsid w:val="00AF5FA6"/>
    <w:rsid w:val="00AF606D"/>
    <w:rsid w:val="00AF6293"/>
    <w:rsid w:val="00AF657B"/>
    <w:rsid w:val="00AF6582"/>
    <w:rsid w:val="00AF65FA"/>
    <w:rsid w:val="00AF67DD"/>
    <w:rsid w:val="00AF69F2"/>
    <w:rsid w:val="00AF6AA4"/>
    <w:rsid w:val="00AF6F4B"/>
    <w:rsid w:val="00AF709F"/>
    <w:rsid w:val="00AF7489"/>
    <w:rsid w:val="00AF7625"/>
    <w:rsid w:val="00AF78C8"/>
    <w:rsid w:val="00AF78CE"/>
    <w:rsid w:val="00AF7DF2"/>
    <w:rsid w:val="00B00042"/>
    <w:rsid w:val="00B00202"/>
    <w:rsid w:val="00B00213"/>
    <w:rsid w:val="00B005C9"/>
    <w:rsid w:val="00B0097C"/>
    <w:rsid w:val="00B0098F"/>
    <w:rsid w:val="00B00A74"/>
    <w:rsid w:val="00B00BD2"/>
    <w:rsid w:val="00B00C83"/>
    <w:rsid w:val="00B00CE9"/>
    <w:rsid w:val="00B00EBE"/>
    <w:rsid w:val="00B00F41"/>
    <w:rsid w:val="00B012A9"/>
    <w:rsid w:val="00B014B5"/>
    <w:rsid w:val="00B014D4"/>
    <w:rsid w:val="00B018DD"/>
    <w:rsid w:val="00B01A2E"/>
    <w:rsid w:val="00B01B14"/>
    <w:rsid w:val="00B01E1B"/>
    <w:rsid w:val="00B02137"/>
    <w:rsid w:val="00B0219E"/>
    <w:rsid w:val="00B021BC"/>
    <w:rsid w:val="00B024A6"/>
    <w:rsid w:val="00B02910"/>
    <w:rsid w:val="00B02D01"/>
    <w:rsid w:val="00B030D4"/>
    <w:rsid w:val="00B0323E"/>
    <w:rsid w:val="00B032F4"/>
    <w:rsid w:val="00B03833"/>
    <w:rsid w:val="00B03B73"/>
    <w:rsid w:val="00B03EC9"/>
    <w:rsid w:val="00B03EEA"/>
    <w:rsid w:val="00B03F98"/>
    <w:rsid w:val="00B04229"/>
    <w:rsid w:val="00B0425E"/>
    <w:rsid w:val="00B0434F"/>
    <w:rsid w:val="00B04913"/>
    <w:rsid w:val="00B04EBD"/>
    <w:rsid w:val="00B05006"/>
    <w:rsid w:val="00B0514B"/>
    <w:rsid w:val="00B052B9"/>
    <w:rsid w:val="00B05984"/>
    <w:rsid w:val="00B05D75"/>
    <w:rsid w:val="00B05EA2"/>
    <w:rsid w:val="00B05F30"/>
    <w:rsid w:val="00B05F34"/>
    <w:rsid w:val="00B06081"/>
    <w:rsid w:val="00B06099"/>
    <w:rsid w:val="00B0616C"/>
    <w:rsid w:val="00B062DE"/>
    <w:rsid w:val="00B063B1"/>
    <w:rsid w:val="00B06419"/>
    <w:rsid w:val="00B064CD"/>
    <w:rsid w:val="00B064DF"/>
    <w:rsid w:val="00B06796"/>
    <w:rsid w:val="00B06962"/>
    <w:rsid w:val="00B06A82"/>
    <w:rsid w:val="00B06B65"/>
    <w:rsid w:val="00B06CB3"/>
    <w:rsid w:val="00B07088"/>
    <w:rsid w:val="00B072A4"/>
    <w:rsid w:val="00B072B6"/>
    <w:rsid w:val="00B07408"/>
    <w:rsid w:val="00B0741A"/>
    <w:rsid w:val="00B075AA"/>
    <w:rsid w:val="00B076EB"/>
    <w:rsid w:val="00B07775"/>
    <w:rsid w:val="00B07793"/>
    <w:rsid w:val="00B077BA"/>
    <w:rsid w:val="00B07B66"/>
    <w:rsid w:val="00B07D5A"/>
    <w:rsid w:val="00B07EB2"/>
    <w:rsid w:val="00B07FF2"/>
    <w:rsid w:val="00B100A6"/>
    <w:rsid w:val="00B10287"/>
    <w:rsid w:val="00B102D9"/>
    <w:rsid w:val="00B1043B"/>
    <w:rsid w:val="00B10587"/>
    <w:rsid w:val="00B106C5"/>
    <w:rsid w:val="00B106ED"/>
    <w:rsid w:val="00B10825"/>
    <w:rsid w:val="00B10A32"/>
    <w:rsid w:val="00B10C8F"/>
    <w:rsid w:val="00B10D20"/>
    <w:rsid w:val="00B10ED0"/>
    <w:rsid w:val="00B1105E"/>
    <w:rsid w:val="00B11376"/>
    <w:rsid w:val="00B113E8"/>
    <w:rsid w:val="00B115EA"/>
    <w:rsid w:val="00B11632"/>
    <w:rsid w:val="00B11908"/>
    <w:rsid w:val="00B11C2A"/>
    <w:rsid w:val="00B11C5C"/>
    <w:rsid w:val="00B11EF0"/>
    <w:rsid w:val="00B12329"/>
    <w:rsid w:val="00B12555"/>
    <w:rsid w:val="00B12663"/>
    <w:rsid w:val="00B12672"/>
    <w:rsid w:val="00B1283D"/>
    <w:rsid w:val="00B12A26"/>
    <w:rsid w:val="00B12B3A"/>
    <w:rsid w:val="00B12BBF"/>
    <w:rsid w:val="00B12C39"/>
    <w:rsid w:val="00B13276"/>
    <w:rsid w:val="00B1329A"/>
    <w:rsid w:val="00B1331B"/>
    <w:rsid w:val="00B133F0"/>
    <w:rsid w:val="00B1349D"/>
    <w:rsid w:val="00B134C6"/>
    <w:rsid w:val="00B1350F"/>
    <w:rsid w:val="00B13A65"/>
    <w:rsid w:val="00B13F8A"/>
    <w:rsid w:val="00B13FF1"/>
    <w:rsid w:val="00B14024"/>
    <w:rsid w:val="00B14042"/>
    <w:rsid w:val="00B1435C"/>
    <w:rsid w:val="00B143E5"/>
    <w:rsid w:val="00B14448"/>
    <w:rsid w:val="00B1454C"/>
    <w:rsid w:val="00B147B1"/>
    <w:rsid w:val="00B149D5"/>
    <w:rsid w:val="00B14B6F"/>
    <w:rsid w:val="00B14B8E"/>
    <w:rsid w:val="00B14DAD"/>
    <w:rsid w:val="00B14EF2"/>
    <w:rsid w:val="00B1500A"/>
    <w:rsid w:val="00B1526B"/>
    <w:rsid w:val="00B15873"/>
    <w:rsid w:val="00B15C98"/>
    <w:rsid w:val="00B15E4F"/>
    <w:rsid w:val="00B15E6A"/>
    <w:rsid w:val="00B160CF"/>
    <w:rsid w:val="00B1620E"/>
    <w:rsid w:val="00B165FD"/>
    <w:rsid w:val="00B167D8"/>
    <w:rsid w:val="00B16DB7"/>
    <w:rsid w:val="00B16F41"/>
    <w:rsid w:val="00B171D1"/>
    <w:rsid w:val="00B1728E"/>
    <w:rsid w:val="00B172F6"/>
    <w:rsid w:val="00B17341"/>
    <w:rsid w:val="00B17371"/>
    <w:rsid w:val="00B17434"/>
    <w:rsid w:val="00B17570"/>
    <w:rsid w:val="00B1767A"/>
    <w:rsid w:val="00B17949"/>
    <w:rsid w:val="00B17E38"/>
    <w:rsid w:val="00B200E9"/>
    <w:rsid w:val="00B2019B"/>
    <w:rsid w:val="00B20342"/>
    <w:rsid w:val="00B20780"/>
    <w:rsid w:val="00B20852"/>
    <w:rsid w:val="00B20A6F"/>
    <w:rsid w:val="00B20CA5"/>
    <w:rsid w:val="00B20CC1"/>
    <w:rsid w:val="00B20E73"/>
    <w:rsid w:val="00B20E81"/>
    <w:rsid w:val="00B21069"/>
    <w:rsid w:val="00B2109B"/>
    <w:rsid w:val="00B21146"/>
    <w:rsid w:val="00B2114E"/>
    <w:rsid w:val="00B215DC"/>
    <w:rsid w:val="00B215DE"/>
    <w:rsid w:val="00B2177A"/>
    <w:rsid w:val="00B21A80"/>
    <w:rsid w:val="00B21EFF"/>
    <w:rsid w:val="00B221D0"/>
    <w:rsid w:val="00B224CC"/>
    <w:rsid w:val="00B2274E"/>
    <w:rsid w:val="00B227E3"/>
    <w:rsid w:val="00B228AF"/>
    <w:rsid w:val="00B22C84"/>
    <w:rsid w:val="00B22EB7"/>
    <w:rsid w:val="00B22EED"/>
    <w:rsid w:val="00B2311C"/>
    <w:rsid w:val="00B2328B"/>
    <w:rsid w:val="00B2339E"/>
    <w:rsid w:val="00B23496"/>
    <w:rsid w:val="00B235CF"/>
    <w:rsid w:val="00B235F7"/>
    <w:rsid w:val="00B23BEC"/>
    <w:rsid w:val="00B23C82"/>
    <w:rsid w:val="00B23D93"/>
    <w:rsid w:val="00B23DB5"/>
    <w:rsid w:val="00B23F4E"/>
    <w:rsid w:val="00B24000"/>
    <w:rsid w:val="00B24653"/>
    <w:rsid w:val="00B24739"/>
    <w:rsid w:val="00B2494E"/>
    <w:rsid w:val="00B24F11"/>
    <w:rsid w:val="00B25001"/>
    <w:rsid w:val="00B250DB"/>
    <w:rsid w:val="00B2515E"/>
    <w:rsid w:val="00B25205"/>
    <w:rsid w:val="00B254F8"/>
    <w:rsid w:val="00B25A18"/>
    <w:rsid w:val="00B25D6B"/>
    <w:rsid w:val="00B25D7C"/>
    <w:rsid w:val="00B269BE"/>
    <w:rsid w:val="00B26A03"/>
    <w:rsid w:val="00B26A29"/>
    <w:rsid w:val="00B26D56"/>
    <w:rsid w:val="00B271B2"/>
    <w:rsid w:val="00B271E5"/>
    <w:rsid w:val="00B2732D"/>
    <w:rsid w:val="00B27691"/>
    <w:rsid w:val="00B27B2E"/>
    <w:rsid w:val="00B27D0B"/>
    <w:rsid w:val="00B27D79"/>
    <w:rsid w:val="00B27E8E"/>
    <w:rsid w:val="00B27F9E"/>
    <w:rsid w:val="00B3007C"/>
    <w:rsid w:val="00B3014F"/>
    <w:rsid w:val="00B30179"/>
    <w:rsid w:val="00B30472"/>
    <w:rsid w:val="00B3062A"/>
    <w:rsid w:val="00B306FB"/>
    <w:rsid w:val="00B308CD"/>
    <w:rsid w:val="00B308E8"/>
    <w:rsid w:val="00B30A5D"/>
    <w:rsid w:val="00B30B7C"/>
    <w:rsid w:val="00B30DC7"/>
    <w:rsid w:val="00B30F39"/>
    <w:rsid w:val="00B31272"/>
    <w:rsid w:val="00B31291"/>
    <w:rsid w:val="00B31B71"/>
    <w:rsid w:val="00B31C81"/>
    <w:rsid w:val="00B31FBA"/>
    <w:rsid w:val="00B3202C"/>
    <w:rsid w:val="00B321ED"/>
    <w:rsid w:val="00B321FD"/>
    <w:rsid w:val="00B32608"/>
    <w:rsid w:val="00B32975"/>
    <w:rsid w:val="00B32A16"/>
    <w:rsid w:val="00B32DD8"/>
    <w:rsid w:val="00B32ECC"/>
    <w:rsid w:val="00B32F0F"/>
    <w:rsid w:val="00B32FEC"/>
    <w:rsid w:val="00B33085"/>
    <w:rsid w:val="00B33171"/>
    <w:rsid w:val="00B3339A"/>
    <w:rsid w:val="00B333D2"/>
    <w:rsid w:val="00B33A2E"/>
    <w:rsid w:val="00B33A9D"/>
    <w:rsid w:val="00B33BFF"/>
    <w:rsid w:val="00B33CD9"/>
    <w:rsid w:val="00B3408D"/>
    <w:rsid w:val="00B3421D"/>
    <w:rsid w:val="00B34283"/>
    <w:rsid w:val="00B34402"/>
    <w:rsid w:val="00B345C9"/>
    <w:rsid w:val="00B34709"/>
    <w:rsid w:val="00B348C2"/>
    <w:rsid w:val="00B34C5A"/>
    <w:rsid w:val="00B34CCD"/>
    <w:rsid w:val="00B34E34"/>
    <w:rsid w:val="00B34E93"/>
    <w:rsid w:val="00B3512B"/>
    <w:rsid w:val="00B351D6"/>
    <w:rsid w:val="00B35445"/>
    <w:rsid w:val="00B355F8"/>
    <w:rsid w:val="00B356C0"/>
    <w:rsid w:val="00B3589F"/>
    <w:rsid w:val="00B35A27"/>
    <w:rsid w:val="00B35D86"/>
    <w:rsid w:val="00B35DFA"/>
    <w:rsid w:val="00B35E5A"/>
    <w:rsid w:val="00B35E9D"/>
    <w:rsid w:val="00B35FFA"/>
    <w:rsid w:val="00B360B5"/>
    <w:rsid w:val="00B360D7"/>
    <w:rsid w:val="00B36100"/>
    <w:rsid w:val="00B36330"/>
    <w:rsid w:val="00B36585"/>
    <w:rsid w:val="00B366AA"/>
    <w:rsid w:val="00B367FE"/>
    <w:rsid w:val="00B36FF0"/>
    <w:rsid w:val="00B37266"/>
    <w:rsid w:val="00B375CF"/>
    <w:rsid w:val="00B375D2"/>
    <w:rsid w:val="00B3772A"/>
    <w:rsid w:val="00B37ABE"/>
    <w:rsid w:val="00B37B42"/>
    <w:rsid w:val="00B37EED"/>
    <w:rsid w:val="00B4012E"/>
    <w:rsid w:val="00B40254"/>
    <w:rsid w:val="00B40675"/>
    <w:rsid w:val="00B407CF"/>
    <w:rsid w:val="00B4089F"/>
    <w:rsid w:val="00B409B3"/>
    <w:rsid w:val="00B411E6"/>
    <w:rsid w:val="00B413A6"/>
    <w:rsid w:val="00B41447"/>
    <w:rsid w:val="00B4152B"/>
    <w:rsid w:val="00B415A5"/>
    <w:rsid w:val="00B41713"/>
    <w:rsid w:val="00B4179C"/>
    <w:rsid w:val="00B4180F"/>
    <w:rsid w:val="00B41AF1"/>
    <w:rsid w:val="00B41CBB"/>
    <w:rsid w:val="00B420AE"/>
    <w:rsid w:val="00B422EB"/>
    <w:rsid w:val="00B4233D"/>
    <w:rsid w:val="00B42459"/>
    <w:rsid w:val="00B426F0"/>
    <w:rsid w:val="00B428BB"/>
    <w:rsid w:val="00B429BF"/>
    <w:rsid w:val="00B429F9"/>
    <w:rsid w:val="00B42B0E"/>
    <w:rsid w:val="00B42C9B"/>
    <w:rsid w:val="00B42DA1"/>
    <w:rsid w:val="00B431D2"/>
    <w:rsid w:val="00B43387"/>
    <w:rsid w:val="00B43405"/>
    <w:rsid w:val="00B4352D"/>
    <w:rsid w:val="00B43731"/>
    <w:rsid w:val="00B438F8"/>
    <w:rsid w:val="00B43A27"/>
    <w:rsid w:val="00B43B4D"/>
    <w:rsid w:val="00B44162"/>
    <w:rsid w:val="00B441B6"/>
    <w:rsid w:val="00B44234"/>
    <w:rsid w:val="00B4431A"/>
    <w:rsid w:val="00B44494"/>
    <w:rsid w:val="00B44500"/>
    <w:rsid w:val="00B44549"/>
    <w:rsid w:val="00B44877"/>
    <w:rsid w:val="00B44C0E"/>
    <w:rsid w:val="00B44F2B"/>
    <w:rsid w:val="00B452EC"/>
    <w:rsid w:val="00B45387"/>
    <w:rsid w:val="00B45671"/>
    <w:rsid w:val="00B45857"/>
    <w:rsid w:val="00B4585C"/>
    <w:rsid w:val="00B45C41"/>
    <w:rsid w:val="00B45DB0"/>
    <w:rsid w:val="00B45E66"/>
    <w:rsid w:val="00B46219"/>
    <w:rsid w:val="00B462AD"/>
    <w:rsid w:val="00B46683"/>
    <w:rsid w:val="00B467A6"/>
    <w:rsid w:val="00B4686A"/>
    <w:rsid w:val="00B46889"/>
    <w:rsid w:val="00B46BC9"/>
    <w:rsid w:val="00B46EF3"/>
    <w:rsid w:val="00B4703C"/>
    <w:rsid w:val="00B4705E"/>
    <w:rsid w:val="00B4726F"/>
    <w:rsid w:val="00B4727A"/>
    <w:rsid w:val="00B4771B"/>
    <w:rsid w:val="00B4785D"/>
    <w:rsid w:val="00B47932"/>
    <w:rsid w:val="00B50319"/>
    <w:rsid w:val="00B5054D"/>
    <w:rsid w:val="00B505BD"/>
    <w:rsid w:val="00B506E7"/>
    <w:rsid w:val="00B50C29"/>
    <w:rsid w:val="00B50C3C"/>
    <w:rsid w:val="00B50E6B"/>
    <w:rsid w:val="00B50E9A"/>
    <w:rsid w:val="00B51219"/>
    <w:rsid w:val="00B512D1"/>
    <w:rsid w:val="00B5158F"/>
    <w:rsid w:val="00B5159C"/>
    <w:rsid w:val="00B515FE"/>
    <w:rsid w:val="00B5196A"/>
    <w:rsid w:val="00B519E2"/>
    <w:rsid w:val="00B51A42"/>
    <w:rsid w:val="00B51A9D"/>
    <w:rsid w:val="00B51C65"/>
    <w:rsid w:val="00B51CA9"/>
    <w:rsid w:val="00B51E26"/>
    <w:rsid w:val="00B51E6F"/>
    <w:rsid w:val="00B51F3F"/>
    <w:rsid w:val="00B52056"/>
    <w:rsid w:val="00B52362"/>
    <w:rsid w:val="00B523E3"/>
    <w:rsid w:val="00B5252B"/>
    <w:rsid w:val="00B526FE"/>
    <w:rsid w:val="00B527FC"/>
    <w:rsid w:val="00B52867"/>
    <w:rsid w:val="00B528C3"/>
    <w:rsid w:val="00B52A03"/>
    <w:rsid w:val="00B52A12"/>
    <w:rsid w:val="00B52B0F"/>
    <w:rsid w:val="00B52BEC"/>
    <w:rsid w:val="00B52E84"/>
    <w:rsid w:val="00B52EE3"/>
    <w:rsid w:val="00B52F0F"/>
    <w:rsid w:val="00B5310F"/>
    <w:rsid w:val="00B5316C"/>
    <w:rsid w:val="00B53619"/>
    <w:rsid w:val="00B53674"/>
    <w:rsid w:val="00B53750"/>
    <w:rsid w:val="00B53CAF"/>
    <w:rsid w:val="00B53E2E"/>
    <w:rsid w:val="00B544A7"/>
    <w:rsid w:val="00B5465A"/>
    <w:rsid w:val="00B5481F"/>
    <w:rsid w:val="00B54879"/>
    <w:rsid w:val="00B548BD"/>
    <w:rsid w:val="00B54B64"/>
    <w:rsid w:val="00B54CBF"/>
    <w:rsid w:val="00B55391"/>
    <w:rsid w:val="00B55568"/>
    <w:rsid w:val="00B557DE"/>
    <w:rsid w:val="00B55C94"/>
    <w:rsid w:val="00B55CA9"/>
    <w:rsid w:val="00B55CD4"/>
    <w:rsid w:val="00B55DAC"/>
    <w:rsid w:val="00B55F9D"/>
    <w:rsid w:val="00B55FB2"/>
    <w:rsid w:val="00B560E6"/>
    <w:rsid w:val="00B56114"/>
    <w:rsid w:val="00B56256"/>
    <w:rsid w:val="00B56757"/>
    <w:rsid w:val="00B567C2"/>
    <w:rsid w:val="00B569F1"/>
    <w:rsid w:val="00B56A4D"/>
    <w:rsid w:val="00B56AC6"/>
    <w:rsid w:val="00B56E6C"/>
    <w:rsid w:val="00B57021"/>
    <w:rsid w:val="00B5727B"/>
    <w:rsid w:val="00B575F4"/>
    <w:rsid w:val="00B57833"/>
    <w:rsid w:val="00B578B7"/>
    <w:rsid w:val="00B578E3"/>
    <w:rsid w:val="00B57BB6"/>
    <w:rsid w:val="00B57DA1"/>
    <w:rsid w:val="00B6004D"/>
    <w:rsid w:val="00B600F5"/>
    <w:rsid w:val="00B60407"/>
    <w:rsid w:val="00B606B0"/>
    <w:rsid w:val="00B60770"/>
    <w:rsid w:val="00B60971"/>
    <w:rsid w:val="00B60992"/>
    <w:rsid w:val="00B60C1C"/>
    <w:rsid w:val="00B60F90"/>
    <w:rsid w:val="00B611CB"/>
    <w:rsid w:val="00B61301"/>
    <w:rsid w:val="00B61832"/>
    <w:rsid w:val="00B6186A"/>
    <w:rsid w:val="00B619ED"/>
    <w:rsid w:val="00B61A67"/>
    <w:rsid w:val="00B61C2E"/>
    <w:rsid w:val="00B61DD3"/>
    <w:rsid w:val="00B61E75"/>
    <w:rsid w:val="00B61FFE"/>
    <w:rsid w:val="00B62042"/>
    <w:rsid w:val="00B62089"/>
    <w:rsid w:val="00B620BC"/>
    <w:rsid w:val="00B62113"/>
    <w:rsid w:val="00B62521"/>
    <w:rsid w:val="00B626FD"/>
    <w:rsid w:val="00B62796"/>
    <w:rsid w:val="00B627C9"/>
    <w:rsid w:val="00B629B4"/>
    <w:rsid w:val="00B629FE"/>
    <w:rsid w:val="00B62CD5"/>
    <w:rsid w:val="00B62CD7"/>
    <w:rsid w:val="00B62DC1"/>
    <w:rsid w:val="00B63083"/>
    <w:rsid w:val="00B631F1"/>
    <w:rsid w:val="00B6332C"/>
    <w:rsid w:val="00B63460"/>
    <w:rsid w:val="00B634D2"/>
    <w:rsid w:val="00B6353C"/>
    <w:rsid w:val="00B6386F"/>
    <w:rsid w:val="00B638C6"/>
    <w:rsid w:val="00B63A67"/>
    <w:rsid w:val="00B63BC1"/>
    <w:rsid w:val="00B63C02"/>
    <w:rsid w:val="00B63D53"/>
    <w:rsid w:val="00B64100"/>
    <w:rsid w:val="00B64122"/>
    <w:rsid w:val="00B642A9"/>
    <w:rsid w:val="00B647EB"/>
    <w:rsid w:val="00B64862"/>
    <w:rsid w:val="00B64A06"/>
    <w:rsid w:val="00B64B1F"/>
    <w:rsid w:val="00B64C63"/>
    <w:rsid w:val="00B64CE0"/>
    <w:rsid w:val="00B64D54"/>
    <w:rsid w:val="00B64E95"/>
    <w:rsid w:val="00B65199"/>
    <w:rsid w:val="00B65414"/>
    <w:rsid w:val="00B65433"/>
    <w:rsid w:val="00B6549B"/>
    <w:rsid w:val="00B6590E"/>
    <w:rsid w:val="00B6596B"/>
    <w:rsid w:val="00B659DA"/>
    <w:rsid w:val="00B65FCE"/>
    <w:rsid w:val="00B66076"/>
    <w:rsid w:val="00B661B0"/>
    <w:rsid w:val="00B6641F"/>
    <w:rsid w:val="00B666CD"/>
    <w:rsid w:val="00B666F7"/>
    <w:rsid w:val="00B66748"/>
    <w:rsid w:val="00B66794"/>
    <w:rsid w:val="00B66A5F"/>
    <w:rsid w:val="00B66B6A"/>
    <w:rsid w:val="00B66C4E"/>
    <w:rsid w:val="00B66D0A"/>
    <w:rsid w:val="00B66D3B"/>
    <w:rsid w:val="00B66DF5"/>
    <w:rsid w:val="00B66E7A"/>
    <w:rsid w:val="00B66EB8"/>
    <w:rsid w:val="00B67138"/>
    <w:rsid w:val="00B67191"/>
    <w:rsid w:val="00B672AE"/>
    <w:rsid w:val="00B673FE"/>
    <w:rsid w:val="00B67419"/>
    <w:rsid w:val="00B6749B"/>
    <w:rsid w:val="00B67545"/>
    <w:rsid w:val="00B6793A"/>
    <w:rsid w:val="00B679E5"/>
    <w:rsid w:val="00B67A1D"/>
    <w:rsid w:val="00B67AF8"/>
    <w:rsid w:val="00B67CE1"/>
    <w:rsid w:val="00B67DFF"/>
    <w:rsid w:val="00B70026"/>
    <w:rsid w:val="00B7012A"/>
    <w:rsid w:val="00B70160"/>
    <w:rsid w:val="00B70422"/>
    <w:rsid w:val="00B707FC"/>
    <w:rsid w:val="00B70865"/>
    <w:rsid w:val="00B70898"/>
    <w:rsid w:val="00B708A0"/>
    <w:rsid w:val="00B70B3C"/>
    <w:rsid w:val="00B70CA8"/>
    <w:rsid w:val="00B70D74"/>
    <w:rsid w:val="00B70EDD"/>
    <w:rsid w:val="00B7115F"/>
    <w:rsid w:val="00B71271"/>
    <w:rsid w:val="00B712C5"/>
    <w:rsid w:val="00B715DB"/>
    <w:rsid w:val="00B71676"/>
    <w:rsid w:val="00B716D1"/>
    <w:rsid w:val="00B71C68"/>
    <w:rsid w:val="00B71FAB"/>
    <w:rsid w:val="00B720C9"/>
    <w:rsid w:val="00B721CE"/>
    <w:rsid w:val="00B7222D"/>
    <w:rsid w:val="00B72543"/>
    <w:rsid w:val="00B725A0"/>
    <w:rsid w:val="00B72A46"/>
    <w:rsid w:val="00B72AF8"/>
    <w:rsid w:val="00B72D7F"/>
    <w:rsid w:val="00B73162"/>
    <w:rsid w:val="00B73164"/>
    <w:rsid w:val="00B7325C"/>
    <w:rsid w:val="00B73451"/>
    <w:rsid w:val="00B73494"/>
    <w:rsid w:val="00B734F0"/>
    <w:rsid w:val="00B73819"/>
    <w:rsid w:val="00B73989"/>
    <w:rsid w:val="00B73A38"/>
    <w:rsid w:val="00B73C60"/>
    <w:rsid w:val="00B73CBB"/>
    <w:rsid w:val="00B7416A"/>
    <w:rsid w:val="00B74220"/>
    <w:rsid w:val="00B74335"/>
    <w:rsid w:val="00B743C7"/>
    <w:rsid w:val="00B743E3"/>
    <w:rsid w:val="00B744E6"/>
    <w:rsid w:val="00B74805"/>
    <w:rsid w:val="00B74968"/>
    <w:rsid w:val="00B74AD4"/>
    <w:rsid w:val="00B74C53"/>
    <w:rsid w:val="00B74DD6"/>
    <w:rsid w:val="00B74E4D"/>
    <w:rsid w:val="00B74EB0"/>
    <w:rsid w:val="00B74FA5"/>
    <w:rsid w:val="00B750D7"/>
    <w:rsid w:val="00B7510C"/>
    <w:rsid w:val="00B752CB"/>
    <w:rsid w:val="00B752DC"/>
    <w:rsid w:val="00B752F6"/>
    <w:rsid w:val="00B753D7"/>
    <w:rsid w:val="00B7550C"/>
    <w:rsid w:val="00B75704"/>
    <w:rsid w:val="00B7574D"/>
    <w:rsid w:val="00B759C6"/>
    <w:rsid w:val="00B75FA2"/>
    <w:rsid w:val="00B7612D"/>
    <w:rsid w:val="00B76179"/>
    <w:rsid w:val="00B76364"/>
    <w:rsid w:val="00B7642A"/>
    <w:rsid w:val="00B765BA"/>
    <w:rsid w:val="00B766F9"/>
    <w:rsid w:val="00B76716"/>
    <w:rsid w:val="00B7671C"/>
    <w:rsid w:val="00B767A0"/>
    <w:rsid w:val="00B76A09"/>
    <w:rsid w:val="00B76ADA"/>
    <w:rsid w:val="00B76DFD"/>
    <w:rsid w:val="00B76E4B"/>
    <w:rsid w:val="00B770AD"/>
    <w:rsid w:val="00B770BA"/>
    <w:rsid w:val="00B77103"/>
    <w:rsid w:val="00B77191"/>
    <w:rsid w:val="00B771E3"/>
    <w:rsid w:val="00B77397"/>
    <w:rsid w:val="00B773D3"/>
    <w:rsid w:val="00B77630"/>
    <w:rsid w:val="00B77744"/>
    <w:rsid w:val="00B7777E"/>
    <w:rsid w:val="00B77788"/>
    <w:rsid w:val="00B7798C"/>
    <w:rsid w:val="00B77A41"/>
    <w:rsid w:val="00B77BC5"/>
    <w:rsid w:val="00B77C45"/>
    <w:rsid w:val="00B77D4E"/>
    <w:rsid w:val="00B77EC0"/>
    <w:rsid w:val="00B8012D"/>
    <w:rsid w:val="00B801E9"/>
    <w:rsid w:val="00B802E4"/>
    <w:rsid w:val="00B802FA"/>
    <w:rsid w:val="00B80343"/>
    <w:rsid w:val="00B80414"/>
    <w:rsid w:val="00B8057E"/>
    <w:rsid w:val="00B807C2"/>
    <w:rsid w:val="00B808ED"/>
    <w:rsid w:val="00B809C1"/>
    <w:rsid w:val="00B80BE0"/>
    <w:rsid w:val="00B80C38"/>
    <w:rsid w:val="00B80DC3"/>
    <w:rsid w:val="00B81058"/>
    <w:rsid w:val="00B81190"/>
    <w:rsid w:val="00B8139D"/>
    <w:rsid w:val="00B81892"/>
    <w:rsid w:val="00B81975"/>
    <w:rsid w:val="00B81F30"/>
    <w:rsid w:val="00B82011"/>
    <w:rsid w:val="00B820A8"/>
    <w:rsid w:val="00B82526"/>
    <w:rsid w:val="00B82784"/>
    <w:rsid w:val="00B82A1A"/>
    <w:rsid w:val="00B82B5F"/>
    <w:rsid w:val="00B82D76"/>
    <w:rsid w:val="00B82F40"/>
    <w:rsid w:val="00B83112"/>
    <w:rsid w:val="00B83248"/>
    <w:rsid w:val="00B83454"/>
    <w:rsid w:val="00B835AE"/>
    <w:rsid w:val="00B8379D"/>
    <w:rsid w:val="00B8386B"/>
    <w:rsid w:val="00B83AAB"/>
    <w:rsid w:val="00B8414D"/>
    <w:rsid w:val="00B841E0"/>
    <w:rsid w:val="00B84391"/>
    <w:rsid w:val="00B84426"/>
    <w:rsid w:val="00B845A3"/>
    <w:rsid w:val="00B84A64"/>
    <w:rsid w:val="00B84BF4"/>
    <w:rsid w:val="00B84ED1"/>
    <w:rsid w:val="00B85058"/>
    <w:rsid w:val="00B850CE"/>
    <w:rsid w:val="00B852F6"/>
    <w:rsid w:val="00B85369"/>
    <w:rsid w:val="00B8541E"/>
    <w:rsid w:val="00B854C5"/>
    <w:rsid w:val="00B8557A"/>
    <w:rsid w:val="00B85CC9"/>
    <w:rsid w:val="00B85E7C"/>
    <w:rsid w:val="00B86273"/>
    <w:rsid w:val="00B86296"/>
    <w:rsid w:val="00B86515"/>
    <w:rsid w:val="00B8651A"/>
    <w:rsid w:val="00B86AED"/>
    <w:rsid w:val="00B86E54"/>
    <w:rsid w:val="00B86EB3"/>
    <w:rsid w:val="00B86F31"/>
    <w:rsid w:val="00B86F70"/>
    <w:rsid w:val="00B87205"/>
    <w:rsid w:val="00B875D5"/>
    <w:rsid w:val="00B87B0E"/>
    <w:rsid w:val="00B87C2A"/>
    <w:rsid w:val="00B90061"/>
    <w:rsid w:val="00B90151"/>
    <w:rsid w:val="00B90189"/>
    <w:rsid w:val="00B908F1"/>
    <w:rsid w:val="00B90BF0"/>
    <w:rsid w:val="00B90C2C"/>
    <w:rsid w:val="00B90CD5"/>
    <w:rsid w:val="00B91150"/>
    <w:rsid w:val="00B913D4"/>
    <w:rsid w:val="00B9146B"/>
    <w:rsid w:val="00B91494"/>
    <w:rsid w:val="00B91585"/>
    <w:rsid w:val="00B918CB"/>
    <w:rsid w:val="00B918F3"/>
    <w:rsid w:val="00B91BCD"/>
    <w:rsid w:val="00B91CFE"/>
    <w:rsid w:val="00B91DDF"/>
    <w:rsid w:val="00B91FA0"/>
    <w:rsid w:val="00B92193"/>
    <w:rsid w:val="00B92331"/>
    <w:rsid w:val="00B9280D"/>
    <w:rsid w:val="00B92E35"/>
    <w:rsid w:val="00B92E45"/>
    <w:rsid w:val="00B92F1E"/>
    <w:rsid w:val="00B93266"/>
    <w:rsid w:val="00B932C7"/>
    <w:rsid w:val="00B93319"/>
    <w:rsid w:val="00B9359C"/>
    <w:rsid w:val="00B93637"/>
    <w:rsid w:val="00B936B7"/>
    <w:rsid w:val="00B9374E"/>
    <w:rsid w:val="00B93836"/>
    <w:rsid w:val="00B9391B"/>
    <w:rsid w:val="00B93B32"/>
    <w:rsid w:val="00B93B77"/>
    <w:rsid w:val="00B93DA7"/>
    <w:rsid w:val="00B93E84"/>
    <w:rsid w:val="00B93EED"/>
    <w:rsid w:val="00B93F55"/>
    <w:rsid w:val="00B94307"/>
    <w:rsid w:val="00B9432A"/>
    <w:rsid w:val="00B943DC"/>
    <w:rsid w:val="00B9446D"/>
    <w:rsid w:val="00B94928"/>
    <w:rsid w:val="00B94BC0"/>
    <w:rsid w:val="00B94C36"/>
    <w:rsid w:val="00B94E3C"/>
    <w:rsid w:val="00B94FD7"/>
    <w:rsid w:val="00B94FE2"/>
    <w:rsid w:val="00B9502D"/>
    <w:rsid w:val="00B95136"/>
    <w:rsid w:val="00B9576F"/>
    <w:rsid w:val="00B95813"/>
    <w:rsid w:val="00B9595F"/>
    <w:rsid w:val="00B95C99"/>
    <w:rsid w:val="00B95F21"/>
    <w:rsid w:val="00B96453"/>
    <w:rsid w:val="00B9646A"/>
    <w:rsid w:val="00B9646E"/>
    <w:rsid w:val="00B965A6"/>
    <w:rsid w:val="00B9661B"/>
    <w:rsid w:val="00B967C0"/>
    <w:rsid w:val="00B969E6"/>
    <w:rsid w:val="00B96EC5"/>
    <w:rsid w:val="00B96EE7"/>
    <w:rsid w:val="00B97023"/>
    <w:rsid w:val="00B9702D"/>
    <w:rsid w:val="00B97190"/>
    <w:rsid w:val="00B97297"/>
    <w:rsid w:val="00B9739F"/>
    <w:rsid w:val="00B975D4"/>
    <w:rsid w:val="00B97B02"/>
    <w:rsid w:val="00B97DAF"/>
    <w:rsid w:val="00BA0100"/>
    <w:rsid w:val="00BA0354"/>
    <w:rsid w:val="00BA05D3"/>
    <w:rsid w:val="00BA06DB"/>
    <w:rsid w:val="00BA06F4"/>
    <w:rsid w:val="00BA0708"/>
    <w:rsid w:val="00BA08C9"/>
    <w:rsid w:val="00BA0928"/>
    <w:rsid w:val="00BA0939"/>
    <w:rsid w:val="00BA09FE"/>
    <w:rsid w:val="00BA0A82"/>
    <w:rsid w:val="00BA0B3E"/>
    <w:rsid w:val="00BA0B57"/>
    <w:rsid w:val="00BA0BDC"/>
    <w:rsid w:val="00BA0EF6"/>
    <w:rsid w:val="00BA0F9F"/>
    <w:rsid w:val="00BA1228"/>
    <w:rsid w:val="00BA12DD"/>
    <w:rsid w:val="00BA12F8"/>
    <w:rsid w:val="00BA152E"/>
    <w:rsid w:val="00BA1CD6"/>
    <w:rsid w:val="00BA2215"/>
    <w:rsid w:val="00BA2218"/>
    <w:rsid w:val="00BA278D"/>
    <w:rsid w:val="00BA2826"/>
    <w:rsid w:val="00BA2A97"/>
    <w:rsid w:val="00BA2B4F"/>
    <w:rsid w:val="00BA2BFE"/>
    <w:rsid w:val="00BA2CA8"/>
    <w:rsid w:val="00BA2D31"/>
    <w:rsid w:val="00BA3013"/>
    <w:rsid w:val="00BA306B"/>
    <w:rsid w:val="00BA30A1"/>
    <w:rsid w:val="00BA334B"/>
    <w:rsid w:val="00BA345B"/>
    <w:rsid w:val="00BA3666"/>
    <w:rsid w:val="00BA3A6E"/>
    <w:rsid w:val="00BA3AB7"/>
    <w:rsid w:val="00BA3AE3"/>
    <w:rsid w:val="00BA3BFA"/>
    <w:rsid w:val="00BA3C75"/>
    <w:rsid w:val="00BA3D5D"/>
    <w:rsid w:val="00BA3DD7"/>
    <w:rsid w:val="00BA3E3B"/>
    <w:rsid w:val="00BA4150"/>
    <w:rsid w:val="00BA447E"/>
    <w:rsid w:val="00BA4591"/>
    <w:rsid w:val="00BA45A8"/>
    <w:rsid w:val="00BA45CB"/>
    <w:rsid w:val="00BA45E1"/>
    <w:rsid w:val="00BA45FC"/>
    <w:rsid w:val="00BA47A5"/>
    <w:rsid w:val="00BA481D"/>
    <w:rsid w:val="00BA48E5"/>
    <w:rsid w:val="00BA4E49"/>
    <w:rsid w:val="00BA500A"/>
    <w:rsid w:val="00BA5018"/>
    <w:rsid w:val="00BA5205"/>
    <w:rsid w:val="00BA52C0"/>
    <w:rsid w:val="00BA590C"/>
    <w:rsid w:val="00BA5B93"/>
    <w:rsid w:val="00BA5BB2"/>
    <w:rsid w:val="00BA5D8D"/>
    <w:rsid w:val="00BA5ECC"/>
    <w:rsid w:val="00BA6472"/>
    <w:rsid w:val="00BA654D"/>
    <w:rsid w:val="00BA6CC1"/>
    <w:rsid w:val="00BA6D3F"/>
    <w:rsid w:val="00BA6D6A"/>
    <w:rsid w:val="00BA6ED6"/>
    <w:rsid w:val="00BA729E"/>
    <w:rsid w:val="00BA72E8"/>
    <w:rsid w:val="00BA77E6"/>
    <w:rsid w:val="00BA77E9"/>
    <w:rsid w:val="00BA7A3C"/>
    <w:rsid w:val="00BB023D"/>
    <w:rsid w:val="00BB0292"/>
    <w:rsid w:val="00BB02DB"/>
    <w:rsid w:val="00BB07D4"/>
    <w:rsid w:val="00BB09D2"/>
    <w:rsid w:val="00BB09E3"/>
    <w:rsid w:val="00BB142F"/>
    <w:rsid w:val="00BB1481"/>
    <w:rsid w:val="00BB16F2"/>
    <w:rsid w:val="00BB1716"/>
    <w:rsid w:val="00BB1B8F"/>
    <w:rsid w:val="00BB1DBC"/>
    <w:rsid w:val="00BB2011"/>
    <w:rsid w:val="00BB20FE"/>
    <w:rsid w:val="00BB2294"/>
    <w:rsid w:val="00BB2513"/>
    <w:rsid w:val="00BB2625"/>
    <w:rsid w:val="00BB2822"/>
    <w:rsid w:val="00BB2939"/>
    <w:rsid w:val="00BB2AA2"/>
    <w:rsid w:val="00BB3189"/>
    <w:rsid w:val="00BB3385"/>
    <w:rsid w:val="00BB33A0"/>
    <w:rsid w:val="00BB33DD"/>
    <w:rsid w:val="00BB3652"/>
    <w:rsid w:val="00BB368B"/>
    <w:rsid w:val="00BB36F4"/>
    <w:rsid w:val="00BB38C5"/>
    <w:rsid w:val="00BB3C07"/>
    <w:rsid w:val="00BB3D22"/>
    <w:rsid w:val="00BB3DB7"/>
    <w:rsid w:val="00BB4752"/>
    <w:rsid w:val="00BB4912"/>
    <w:rsid w:val="00BB4980"/>
    <w:rsid w:val="00BB4B61"/>
    <w:rsid w:val="00BB4DC8"/>
    <w:rsid w:val="00BB5236"/>
    <w:rsid w:val="00BB5288"/>
    <w:rsid w:val="00BB54F8"/>
    <w:rsid w:val="00BB5609"/>
    <w:rsid w:val="00BB56B5"/>
    <w:rsid w:val="00BB57B8"/>
    <w:rsid w:val="00BB57CA"/>
    <w:rsid w:val="00BB59D2"/>
    <w:rsid w:val="00BB5AAC"/>
    <w:rsid w:val="00BB5D6C"/>
    <w:rsid w:val="00BB5DB6"/>
    <w:rsid w:val="00BB6154"/>
    <w:rsid w:val="00BB64F1"/>
    <w:rsid w:val="00BB664B"/>
    <w:rsid w:val="00BB6A29"/>
    <w:rsid w:val="00BB6D86"/>
    <w:rsid w:val="00BB6DFA"/>
    <w:rsid w:val="00BB70AA"/>
    <w:rsid w:val="00BB70C6"/>
    <w:rsid w:val="00BB70F3"/>
    <w:rsid w:val="00BB726A"/>
    <w:rsid w:val="00BB7490"/>
    <w:rsid w:val="00BB7592"/>
    <w:rsid w:val="00BB765F"/>
    <w:rsid w:val="00BB7790"/>
    <w:rsid w:val="00BB7798"/>
    <w:rsid w:val="00BB7B57"/>
    <w:rsid w:val="00BB7FFC"/>
    <w:rsid w:val="00BC0010"/>
    <w:rsid w:val="00BC01CE"/>
    <w:rsid w:val="00BC071D"/>
    <w:rsid w:val="00BC07F7"/>
    <w:rsid w:val="00BC0937"/>
    <w:rsid w:val="00BC134F"/>
    <w:rsid w:val="00BC1407"/>
    <w:rsid w:val="00BC15DD"/>
    <w:rsid w:val="00BC1706"/>
    <w:rsid w:val="00BC172E"/>
    <w:rsid w:val="00BC19AC"/>
    <w:rsid w:val="00BC1BB2"/>
    <w:rsid w:val="00BC1D56"/>
    <w:rsid w:val="00BC1EB2"/>
    <w:rsid w:val="00BC2015"/>
    <w:rsid w:val="00BC203A"/>
    <w:rsid w:val="00BC241A"/>
    <w:rsid w:val="00BC2506"/>
    <w:rsid w:val="00BC2526"/>
    <w:rsid w:val="00BC2736"/>
    <w:rsid w:val="00BC2809"/>
    <w:rsid w:val="00BC28A0"/>
    <w:rsid w:val="00BC2A52"/>
    <w:rsid w:val="00BC2AB4"/>
    <w:rsid w:val="00BC2ACB"/>
    <w:rsid w:val="00BC2CF2"/>
    <w:rsid w:val="00BC2D52"/>
    <w:rsid w:val="00BC2D8D"/>
    <w:rsid w:val="00BC2DF2"/>
    <w:rsid w:val="00BC2FA7"/>
    <w:rsid w:val="00BC31A3"/>
    <w:rsid w:val="00BC31B5"/>
    <w:rsid w:val="00BC3297"/>
    <w:rsid w:val="00BC32D1"/>
    <w:rsid w:val="00BC346D"/>
    <w:rsid w:val="00BC3618"/>
    <w:rsid w:val="00BC37E2"/>
    <w:rsid w:val="00BC3962"/>
    <w:rsid w:val="00BC3B76"/>
    <w:rsid w:val="00BC3E1F"/>
    <w:rsid w:val="00BC3F1D"/>
    <w:rsid w:val="00BC4172"/>
    <w:rsid w:val="00BC42D5"/>
    <w:rsid w:val="00BC4800"/>
    <w:rsid w:val="00BC4B4B"/>
    <w:rsid w:val="00BC4BEE"/>
    <w:rsid w:val="00BC4CAF"/>
    <w:rsid w:val="00BC501D"/>
    <w:rsid w:val="00BC502D"/>
    <w:rsid w:val="00BC5043"/>
    <w:rsid w:val="00BC52D8"/>
    <w:rsid w:val="00BC53EB"/>
    <w:rsid w:val="00BC5660"/>
    <w:rsid w:val="00BC5667"/>
    <w:rsid w:val="00BC570B"/>
    <w:rsid w:val="00BC57B2"/>
    <w:rsid w:val="00BC59C3"/>
    <w:rsid w:val="00BC5A13"/>
    <w:rsid w:val="00BC5D37"/>
    <w:rsid w:val="00BC63D5"/>
    <w:rsid w:val="00BC65E6"/>
    <w:rsid w:val="00BC6872"/>
    <w:rsid w:val="00BC69C5"/>
    <w:rsid w:val="00BC6AC4"/>
    <w:rsid w:val="00BC6AFB"/>
    <w:rsid w:val="00BC6BFC"/>
    <w:rsid w:val="00BC7344"/>
    <w:rsid w:val="00BC74DD"/>
    <w:rsid w:val="00BC7A7C"/>
    <w:rsid w:val="00BC7BDC"/>
    <w:rsid w:val="00BC7C30"/>
    <w:rsid w:val="00BC7DDC"/>
    <w:rsid w:val="00BC7F3C"/>
    <w:rsid w:val="00BC7FD7"/>
    <w:rsid w:val="00BD04D3"/>
    <w:rsid w:val="00BD05A1"/>
    <w:rsid w:val="00BD05C6"/>
    <w:rsid w:val="00BD07B6"/>
    <w:rsid w:val="00BD089E"/>
    <w:rsid w:val="00BD08A5"/>
    <w:rsid w:val="00BD0BDA"/>
    <w:rsid w:val="00BD0D9B"/>
    <w:rsid w:val="00BD0DEB"/>
    <w:rsid w:val="00BD0F53"/>
    <w:rsid w:val="00BD12F6"/>
    <w:rsid w:val="00BD1356"/>
    <w:rsid w:val="00BD1358"/>
    <w:rsid w:val="00BD167E"/>
    <w:rsid w:val="00BD16D2"/>
    <w:rsid w:val="00BD17DB"/>
    <w:rsid w:val="00BD19BE"/>
    <w:rsid w:val="00BD1A7C"/>
    <w:rsid w:val="00BD1F79"/>
    <w:rsid w:val="00BD1FAD"/>
    <w:rsid w:val="00BD1FB4"/>
    <w:rsid w:val="00BD1FC1"/>
    <w:rsid w:val="00BD1FF4"/>
    <w:rsid w:val="00BD1FF8"/>
    <w:rsid w:val="00BD236F"/>
    <w:rsid w:val="00BD23F5"/>
    <w:rsid w:val="00BD24A9"/>
    <w:rsid w:val="00BD2980"/>
    <w:rsid w:val="00BD2A35"/>
    <w:rsid w:val="00BD2BDD"/>
    <w:rsid w:val="00BD314A"/>
    <w:rsid w:val="00BD33A8"/>
    <w:rsid w:val="00BD3485"/>
    <w:rsid w:val="00BD36E1"/>
    <w:rsid w:val="00BD3746"/>
    <w:rsid w:val="00BD37DD"/>
    <w:rsid w:val="00BD3CF2"/>
    <w:rsid w:val="00BD3E23"/>
    <w:rsid w:val="00BD4056"/>
    <w:rsid w:val="00BD4974"/>
    <w:rsid w:val="00BD4B84"/>
    <w:rsid w:val="00BD4E81"/>
    <w:rsid w:val="00BD526A"/>
    <w:rsid w:val="00BD5935"/>
    <w:rsid w:val="00BD5941"/>
    <w:rsid w:val="00BD5AD9"/>
    <w:rsid w:val="00BD5BEE"/>
    <w:rsid w:val="00BD5D87"/>
    <w:rsid w:val="00BD5DFA"/>
    <w:rsid w:val="00BD5F36"/>
    <w:rsid w:val="00BD5F3F"/>
    <w:rsid w:val="00BD6152"/>
    <w:rsid w:val="00BD6652"/>
    <w:rsid w:val="00BD69FA"/>
    <w:rsid w:val="00BD6B26"/>
    <w:rsid w:val="00BD6E28"/>
    <w:rsid w:val="00BD6EA4"/>
    <w:rsid w:val="00BD7078"/>
    <w:rsid w:val="00BD713D"/>
    <w:rsid w:val="00BD73C4"/>
    <w:rsid w:val="00BD78FD"/>
    <w:rsid w:val="00BD7988"/>
    <w:rsid w:val="00BD7AFD"/>
    <w:rsid w:val="00BD7CE2"/>
    <w:rsid w:val="00BD7FD4"/>
    <w:rsid w:val="00BE0122"/>
    <w:rsid w:val="00BE03CC"/>
    <w:rsid w:val="00BE062C"/>
    <w:rsid w:val="00BE06F8"/>
    <w:rsid w:val="00BE08C8"/>
    <w:rsid w:val="00BE090A"/>
    <w:rsid w:val="00BE0AFD"/>
    <w:rsid w:val="00BE0B5B"/>
    <w:rsid w:val="00BE0E99"/>
    <w:rsid w:val="00BE13F2"/>
    <w:rsid w:val="00BE1521"/>
    <w:rsid w:val="00BE15C8"/>
    <w:rsid w:val="00BE1669"/>
    <w:rsid w:val="00BE16EA"/>
    <w:rsid w:val="00BE1748"/>
    <w:rsid w:val="00BE17F6"/>
    <w:rsid w:val="00BE1EE9"/>
    <w:rsid w:val="00BE225B"/>
    <w:rsid w:val="00BE261C"/>
    <w:rsid w:val="00BE27BD"/>
    <w:rsid w:val="00BE2995"/>
    <w:rsid w:val="00BE2A39"/>
    <w:rsid w:val="00BE2B54"/>
    <w:rsid w:val="00BE2C81"/>
    <w:rsid w:val="00BE36BF"/>
    <w:rsid w:val="00BE371B"/>
    <w:rsid w:val="00BE3B14"/>
    <w:rsid w:val="00BE3BB5"/>
    <w:rsid w:val="00BE3C8F"/>
    <w:rsid w:val="00BE3D6D"/>
    <w:rsid w:val="00BE3EA2"/>
    <w:rsid w:val="00BE3FBB"/>
    <w:rsid w:val="00BE43A7"/>
    <w:rsid w:val="00BE46DF"/>
    <w:rsid w:val="00BE484D"/>
    <w:rsid w:val="00BE48C0"/>
    <w:rsid w:val="00BE4A8C"/>
    <w:rsid w:val="00BE4AA5"/>
    <w:rsid w:val="00BE4AAB"/>
    <w:rsid w:val="00BE53A8"/>
    <w:rsid w:val="00BE5BEA"/>
    <w:rsid w:val="00BE6127"/>
    <w:rsid w:val="00BE6138"/>
    <w:rsid w:val="00BE63E6"/>
    <w:rsid w:val="00BE650E"/>
    <w:rsid w:val="00BE6866"/>
    <w:rsid w:val="00BE696B"/>
    <w:rsid w:val="00BE69B5"/>
    <w:rsid w:val="00BE6A14"/>
    <w:rsid w:val="00BE6AD5"/>
    <w:rsid w:val="00BE6E62"/>
    <w:rsid w:val="00BE6E87"/>
    <w:rsid w:val="00BE6FDF"/>
    <w:rsid w:val="00BE76E7"/>
    <w:rsid w:val="00BE7BFF"/>
    <w:rsid w:val="00BF00E6"/>
    <w:rsid w:val="00BF0194"/>
    <w:rsid w:val="00BF039A"/>
    <w:rsid w:val="00BF03EA"/>
    <w:rsid w:val="00BF09E1"/>
    <w:rsid w:val="00BF0AC8"/>
    <w:rsid w:val="00BF0BCC"/>
    <w:rsid w:val="00BF0BE7"/>
    <w:rsid w:val="00BF0D31"/>
    <w:rsid w:val="00BF0D48"/>
    <w:rsid w:val="00BF0DE9"/>
    <w:rsid w:val="00BF0FAC"/>
    <w:rsid w:val="00BF134F"/>
    <w:rsid w:val="00BF138E"/>
    <w:rsid w:val="00BF13CE"/>
    <w:rsid w:val="00BF1561"/>
    <w:rsid w:val="00BF19D2"/>
    <w:rsid w:val="00BF1BD4"/>
    <w:rsid w:val="00BF2180"/>
    <w:rsid w:val="00BF2219"/>
    <w:rsid w:val="00BF280E"/>
    <w:rsid w:val="00BF2851"/>
    <w:rsid w:val="00BF2B48"/>
    <w:rsid w:val="00BF3024"/>
    <w:rsid w:val="00BF3050"/>
    <w:rsid w:val="00BF3301"/>
    <w:rsid w:val="00BF369D"/>
    <w:rsid w:val="00BF38D6"/>
    <w:rsid w:val="00BF39A0"/>
    <w:rsid w:val="00BF3A93"/>
    <w:rsid w:val="00BF3BCB"/>
    <w:rsid w:val="00BF3EDE"/>
    <w:rsid w:val="00BF42C0"/>
    <w:rsid w:val="00BF42C1"/>
    <w:rsid w:val="00BF4E24"/>
    <w:rsid w:val="00BF4E3D"/>
    <w:rsid w:val="00BF510C"/>
    <w:rsid w:val="00BF52C5"/>
    <w:rsid w:val="00BF53A9"/>
    <w:rsid w:val="00BF53D1"/>
    <w:rsid w:val="00BF5461"/>
    <w:rsid w:val="00BF546B"/>
    <w:rsid w:val="00BF55AA"/>
    <w:rsid w:val="00BF55DC"/>
    <w:rsid w:val="00BF5742"/>
    <w:rsid w:val="00BF59B7"/>
    <w:rsid w:val="00BF59CF"/>
    <w:rsid w:val="00BF59DA"/>
    <w:rsid w:val="00BF5C15"/>
    <w:rsid w:val="00BF5EAD"/>
    <w:rsid w:val="00BF608D"/>
    <w:rsid w:val="00BF6301"/>
    <w:rsid w:val="00BF63E1"/>
    <w:rsid w:val="00BF63F3"/>
    <w:rsid w:val="00BF63F8"/>
    <w:rsid w:val="00BF64C8"/>
    <w:rsid w:val="00BF6790"/>
    <w:rsid w:val="00BF6812"/>
    <w:rsid w:val="00BF6937"/>
    <w:rsid w:val="00BF6B84"/>
    <w:rsid w:val="00BF6C3B"/>
    <w:rsid w:val="00BF6CC8"/>
    <w:rsid w:val="00BF6EF6"/>
    <w:rsid w:val="00BF7041"/>
    <w:rsid w:val="00BF70C9"/>
    <w:rsid w:val="00BF7177"/>
    <w:rsid w:val="00BF7801"/>
    <w:rsid w:val="00BF787A"/>
    <w:rsid w:val="00BF7AC3"/>
    <w:rsid w:val="00BF7F6D"/>
    <w:rsid w:val="00C000C4"/>
    <w:rsid w:val="00C0025B"/>
    <w:rsid w:val="00C00491"/>
    <w:rsid w:val="00C004AF"/>
    <w:rsid w:val="00C004F6"/>
    <w:rsid w:val="00C0065A"/>
    <w:rsid w:val="00C00754"/>
    <w:rsid w:val="00C00B4C"/>
    <w:rsid w:val="00C00B67"/>
    <w:rsid w:val="00C00FE5"/>
    <w:rsid w:val="00C01242"/>
    <w:rsid w:val="00C016B4"/>
    <w:rsid w:val="00C016E0"/>
    <w:rsid w:val="00C01701"/>
    <w:rsid w:val="00C01C4B"/>
    <w:rsid w:val="00C01C55"/>
    <w:rsid w:val="00C01CDB"/>
    <w:rsid w:val="00C01E0A"/>
    <w:rsid w:val="00C01FBC"/>
    <w:rsid w:val="00C020F1"/>
    <w:rsid w:val="00C0231D"/>
    <w:rsid w:val="00C02337"/>
    <w:rsid w:val="00C02CF1"/>
    <w:rsid w:val="00C02D80"/>
    <w:rsid w:val="00C02D93"/>
    <w:rsid w:val="00C02DE2"/>
    <w:rsid w:val="00C02E4C"/>
    <w:rsid w:val="00C030A2"/>
    <w:rsid w:val="00C0322F"/>
    <w:rsid w:val="00C033BC"/>
    <w:rsid w:val="00C03519"/>
    <w:rsid w:val="00C0355E"/>
    <w:rsid w:val="00C03AB8"/>
    <w:rsid w:val="00C03CC1"/>
    <w:rsid w:val="00C03EAE"/>
    <w:rsid w:val="00C03F3C"/>
    <w:rsid w:val="00C04057"/>
    <w:rsid w:val="00C04235"/>
    <w:rsid w:val="00C0426F"/>
    <w:rsid w:val="00C04287"/>
    <w:rsid w:val="00C04433"/>
    <w:rsid w:val="00C0455F"/>
    <w:rsid w:val="00C045A2"/>
    <w:rsid w:val="00C046CD"/>
    <w:rsid w:val="00C0470C"/>
    <w:rsid w:val="00C048C5"/>
    <w:rsid w:val="00C0493D"/>
    <w:rsid w:val="00C0499E"/>
    <w:rsid w:val="00C04A29"/>
    <w:rsid w:val="00C04BEB"/>
    <w:rsid w:val="00C04C36"/>
    <w:rsid w:val="00C04E13"/>
    <w:rsid w:val="00C0500E"/>
    <w:rsid w:val="00C05053"/>
    <w:rsid w:val="00C054AD"/>
    <w:rsid w:val="00C05516"/>
    <w:rsid w:val="00C05574"/>
    <w:rsid w:val="00C055E8"/>
    <w:rsid w:val="00C05841"/>
    <w:rsid w:val="00C0585C"/>
    <w:rsid w:val="00C058C0"/>
    <w:rsid w:val="00C058C2"/>
    <w:rsid w:val="00C05DDE"/>
    <w:rsid w:val="00C061F3"/>
    <w:rsid w:val="00C063B6"/>
    <w:rsid w:val="00C0658C"/>
    <w:rsid w:val="00C066A9"/>
    <w:rsid w:val="00C066F9"/>
    <w:rsid w:val="00C06709"/>
    <w:rsid w:val="00C06AC2"/>
    <w:rsid w:val="00C06B3C"/>
    <w:rsid w:val="00C06BA0"/>
    <w:rsid w:val="00C06CEE"/>
    <w:rsid w:val="00C07323"/>
    <w:rsid w:val="00C07702"/>
    <w:rsid w:val="00C0787D"/>
    <w:rsid w:val="00C078C6"/>
    <w:rsid w:val="00C07949"/>
    <w:rsid w:val="00C07C1F"/>
    <w:rsid w:val="00C07D9E"/>
    <w:rsid w:val="00C1024B"/>
    <w:rsid w:val="00C10262"/>
    <w:rsid w:val="00C10290"/>
    <w:rsid w:val="00C103F7"/>
    <w:rsid w:val="00C10545"/>
    <w:rsid w:val="00C10730"/>
    <w:rsid w:val="00C107A8"/>
    <w:rsid w:val="00C1084B"/>
    <w:rsid w:val="00C10A56"/>
    <w:rsid w:val="00C10C63"/>
    <w:rsid w:val="00C10CEA"/>
    <w:rsid w:val="00C10E8D"/>
    <w:rsid w:val="00C10E92"/>
    <w:rsid w:val="00C112AF"/>
    <w:rsid w:val="00C114DA"/>
    <w:rsid w:val="00C11628"/>
    <w:rsid w:val="00C117F7"/>
    <w:rsid w:val="00C1187B"/>
    <w:rsid w:val="00C11A62"/>
    <w:rsid w:val="00C11A7A"/>
    <w:rsid w:val="00C11C38"/>
    <w:rsid w:val="00C11CBD"/>
    <w:rsid w:val="00C11D85"/>
    <w:rsid w:val="00C120CC"/>
    <w:rsid w:val="00C120EC"/>
    <w:rsid w:val="00C12120"/>
    <w:rsid w:val="00C12361"/>
    <w:rsid w:val="00C126F0"/>
    <w:rsid w:val="00C1279D"/>
    <w:rsid w:val="00C12875"/>
    <w:rsid w:val="00C12B03"/>
    <w:rsid w:val="00C12E41"/>
    <w:rsid w:val="00C12E7E"/>
    <w:rsid w:val="00C12EA1"/>
    <w:rsid w:val="00C12ECE"/>
    <w:rsid w:val="00C12F5D"/>
    <w:rsid w:val="00C13325"/>
    <w:rsid w:val="00C13742"/>
    <w:rsid w:val="00C13BBE"/>
    <w:rsid w:val="00C13C99"/>
    <w:rsid w:val="00C13CBC"/>
    <w:rsid w:val="00C13E68"/>
    <w:rsid w:val="00C14000"/>
    <w:rsid w:val="00C14107"/>
    <w:rsid w:val="00C14537"/>
    <w:rsid w:val="00C14612"/>
    <w:rsid w:val="00C14621"/>
    <w:rsid w:val="00C147D7"/>
    <w:rsid w:val="00C14889"/>
    <w:rsid w:val="00C149F4"/>
    <w:rsid w:val="00C14A25"/>
    <w:rsid w:val="00C14A7F"/>
    <w:rsid w:val="00C14A90"/>
    <w:rsid w:val="00C14AC6"/>
    <w:rsid w:val="00C14C60"/>
    <w:rsid w:val="00C14CAF"/>
    <w:rsid w:val="00C1514D"/>
    <w:rsid w:val="00C15426"/>
    <w:rsid w:val="00C15837"/>
    <w:rsid w:val="00C15AB7"/>
    <w:rsid w:val="00C15EB2"/>
    <w:rsid w:val="00C1609B"/>
    <w:rsid w:val="00C161E8"/>
    <w:rsid w:val="00C162EA"/>
    <w:rsid w:val="00C164F4"/>
    <w:rsid w:val="00C16999"/>
    <w:rsid w:val="00C16DE6"/>
    <w:rsid w:val="00C16E1B"/>
    <w:rsid w:val="00C172DE"/>
    <w:rsid w:val="00C172F1"/>
    <w:rsid w:val="00C17358"/>
    <w:rsid w:val="00C1762B"/>
    <w:rsid w:val="00C17662"/>
    <w:rsid w:val="00C177EE"/>
    <w:rsid w:val="00C17D49"/>
    <w:rsid w:val="00C17F33"/>
    <w:rsid w:val="00C202C1"/>
    <w:rsid w:val="00C203EB"/>
    <w:rsid w:val="00C2053C"/>
    <w:rsid w:val="00C20556"/>
    <w:rsid w:val="00C208D5"/>
    <w:rsid w:val="00C209DA"/>
    <w:rsid w:val="00C20A9E"/>
    <w:rsid w:val="00C20BDC"/>
    <w:rsid w:val="00C20CAA"/>
    <w:rsid w:val="00C20CB1"/>
    <w:rsid w:val="00C20CE5"/>
    <w:rsid w:val="00C20D38"/>
    <w:rsid w:val="00C20E08"/>
    <w:rsid w:val="00C20E40"/>
    <w:rsid w:val="00C20F6B"/>
    <w:rsid w:val="00C212D9"/>
    <w:rsid w:val="00C213A1"/>
    <w:rsid w:val="00C2148E"/>
    <w:rsid w:val="00C2156C"/>
    <w:rsid w:val="00C21783"/>
    <w:rsid w:val="00C2180C"/>
    <w:rsid w:val="00C219AF"/>
    <w:rsid w:val="00C21E38"/>
    <w:rsid w:val="00C221E9"/>
    <w:rsid w:val="00C22559"/>
    <w:rsid w:val="00C227A9"/>
    <w:rsid w:val="00C227B2"/>
    <w:rsid w:val="00C22C92"/>
    <w:rsid w:val="00C22D45"/>
    <w:rsid w:val="00C22E1D"/>
    <w:rsid w:val="00C230BE"/>
    <w:rsid w:val="00C23121"/>
    <w:rsid w:val="00C231C3"/>
    <w:rsid w:val="00C23232"/>
    <w:rsid w:val="00C238AA"/>
    <w:rsid w:val="00C23A2D"/>
    <w:rsid w:val="00C23ACA"/>
    <w:rsid w:val="00C23B6A"/>
    <w:rsid w:val="00C23CCC"/>
    <w:rsid w:val="00C23D3E"/>
    <w:rsid w:val="00C23DD8"/>
    <w:rsid w:val="00C23FAF"/>
    <w:rsid w:val="00C23FEE"/>
    <w:rsid w:val="00C24161"/>
    <w:rsid w:val="00C246E1"/>
    <w:rsid w:val="00C247FB"/>
    <w:rsid w:val="00C248E9"/>
    <w:rsid w:val="00C24AA4"/>
    <w:rsid w:val="00C24CC5"/>
    <w:rsid w:val="00C24D35"/>
    <w:rsid w:val="00C24E74"/>
    <w:rsid w:val="00C24F66"/>
    <w:rsid w:val="00C24F8F"/>
    <w:rsid w:val="00C251C6"/>
    <w:rsid w:val="00C2520D"/>
    <w:rsid w:val="00C25281"/>
    <w:rsid w:val="00C253B7"/>
    <w:rsid w:val="00C25520"/>
    <w:rsid w:val="00C25651"/>
    <w:rsid w:val="00C25678"/>
    <w:rsid w:val="00C2577B"/>
    <w:rsid w:val="00C258F1"/>
    <w:rsid w:val="00C25A8C"/>
    <w:rsid w:val="00C25C39"/>
    <w:rsid w:val="00C25D13"/>
    <w:rsid w:val="00C25DFF"/>
    <w:rsid w:val="00C2626B"/>
    <w:rsid w:val="00C2627F"/>
    <w:rsid w:val="00C26285"/>
    <w:rsid w:val="00C26290"/>
    <w:rsid w:val="00C262D7"/>
    <w:rsid w:val="00C264C8"/>
    <w:rsid w:val="00C26502"/>
    <w:rsid w:val="00C26564"/>
    <w:rsid w:val="00C2683C"/>
    <w:rsid w:val="00C26CC7"/>
    <w:rsid w:val="00C26EC1"/>
    <w:rsid w:val="00C26F2B"/>
    <w:rsid w:val="00C270BE"/>
    <w:rsid w:val="00C2710E"/>
    <w:rsid w:val="00C27162"/>
    <w:rsid w:val="00C27233"/>
    <w:rsid w:val="00C275C4"/>
    <w:rsid w:val="00C276F2"/>
    <w:rsid w:val="00C27A52"/>
    <w:rsid w:val="00C27E2C"/>
    <w:rsid w:val="00C27E49"/>
    <w:rsid w:val="00C27F0C"/>
    <w:rsid w:val="00C3041D"/>
    <w:rsid w:val="00C30643"/>
    <w:rsid w:val="00C308AC"/>
    <w:rsid w:val="00C30B2E"/>
    <w:rsid w:val="00C30C64"/>
    <w:rsid w:val="00C30CC4"/>
    <w:rsid w:val="00C30CFF"/>
    <w:rsid w:val="00C30DA5"/>
    <w:rsid w:val="00C30F9F"/>
    <w:rsid w:val="00C30FCF"/>
    <w:rsid w:val="00C310DA"/>
    <w:rsid w:val="00C31215"/>
    <w:rsid w:val="00C3168C"/>
    <w:rsid w:val="00C31984"/>
    <w:rsid w:val="00C31A14"/>
    <w:rsid w:val="00C31A7D"/>
    <w:rsid w:val="00C31D7B"/>
    <w:rsid w:val="00C3221F"/>
    <w:rsid w:val="00C324D4"/>
    <w:rsid w:val="00C324E8"/>
    <w:rsid w:val="00C326CF"/>
    <w:rsid w:val="00C32801"/>
    <w:rsid w:val="00C32885"/>
    <w:rsid w:val="00C328A6"/>
    <w:rsid w:val="00C32AD0"/>
    <w:rsid w:val="00C32D95"/>
    <w:rsid w:val="00C32EAC"/>
    <w:rsid w:val="00C33115"/>
    <w:rsid w:val="00C33149"/>
    <w:rsid w:val="00C331F2"/>
    <w:rsid w:val="00C3333C"/>
    <w:rsid w:val="00C334D0"/>
    <w:rsid w:val="00C338AE"/>
    <w:rsid w:val="00C33C63"/>
    <w:rsid w:val="00C33C80"/>
    <w:rsid w:val="00C33DB3"/>
    <w:rsid w:val="00C33EAF"/>
    <w:rsid w:val="00C34039"/>
    <w:rsid w:val="00C34060"/>
    <w:rsid w:val="00C3409D"/>
    <w:rsid w:val="00C341D0"/>
    <w:rsid w:val="00C342A6"/>
    <w:rsid w:val="00C34351"/>
    <w:rsid w:val="00C34862"/>
    <w:rsid w:val="00C348E9"/>
    <w:rsid w:val="00C34B96"/>
    <w:rsid w:val="00C34DF8"/>
    <w:rsid w:val="00C34E94"/>
    <w:rsid w:val="00C351F4"/>
    <w:rsid w:val="00C35270"/>
    <w:rsid w:val="00C35328"/>
    <w:rsid w:val="00C35553"/>
    <w:rsid w:val="00C35CAD"/>
    <w:rsid w:val="00C35DF3"/>
    <w:rsid w:val="00C36392"/>
    <w:rsid w:val="00C3681D"/>
    <w:rsid w:val="00C368BE"/>
    <w:rsid w:val="00C368EE"/>
    <w:rsid w:val="00C36AEC"/>
    <w:rsid w:val="00C36BEA"/>
    <w:rsid w:val="00C36D3C"/>
    <w:rsid w:val="00C36F3B"/>
    <w:rsid w:val="00C3700A"/>
    <w:rsid w:val="00C3701C"/>
    <w:rsid w:val="00C3715D"/>
    <w:rsid w:val="00C371AF"/>
    <w:rsid w:val="00C371F6"/>
    <w:rsid w:val="00C37437"/>
    <w:rsid w:val="00C374B9"/>
    <w:rsid w:val="00C3759C"/>
    <w:rsid w:val="00C37685"/>
    <w:rsid w:val="00C377EC"/>
    <w:rsid w:val="00C37CE1"/>
    <w:rsid w:val="00C37E1A"/>
    <w:rsid w:val="00C37F82"/>
    <w:rsid w:val="00C400EB"/>
    <w:rsid w:val="00C4067B"/>
    <w:rsid w:val="00C406CD"/>
    <w:rsid w:val="00C40958"/>
    <w:rsid w:val="00C4115B"/>
    <w:rsid w:val="00C41223"/>
    <w:rsid w:val="00C41583"/>
    <w:rsid w:val="00C417AB"/>
    <w:rsid w:val="00C4180F"/>
    <w:rsid w:val="00C41852"/>
    <w:rsid w:val="00C41FD7"/>
    <w:rsid w:val="00C4203F"/>
    <w:rsid w:val="00C42136"/>
    <w:rsid w:val="00C42138"/>
    <w:rsid w:val="00C424A1"/>
    <w:rsid w:val="00C42599"/>
    <w:rsid w:val="00C428E0"/>
    <w:rsid w:val="00C429A6"/>
    <w:rsid w:val="00C42AB1"/>
    <w:rsid w:val="00C42C60"/>
    <w:rsid w:val="00C42D59"/>
    <w:rsid w:val="00C42D96"/>
    <w:rsid w:val="00C4320E"/>
    <w:rsid w:val="00C43282"/>
    <w:rsid w:val="00C43628"/>
    <w:rsid w:val="00C436C7"/>
    <w:rsid w:val="00C43B7E"/>
    <w:rsid w:val="00C43B8C"/>
    <w:rsid w:val="00C43CD9"/>
    <w:rsid w:val="00C43D09"/>
    <w:rsid w:val="00C44281"/>
    <w:rsid w:val="00C44387"/>
    <w:rsid w:val="00C4449D"/>
    <w:rsid w:val="00C44535"/>
    <w:rsid w:val="00C445CA"/>
    <w:rsid w:val="00C4468A"/>
    <w:rsid w:val="00C4469C"/>
    <w:rsid w:val="00C446F1"/>
    <w:rsid w:val="00C448EC"/>
    <w:rsid w:val="00C44BEC"/>
    <w:rsid w:val="00C44C0D"/>
    <w:rsid w:val="00C44CA9"/>
    <w:rsid w:val="00C44E0D"/>
    <w:rsid w:val="00C44FC4"/>
    <w:rsid w:val="00C44FDC"/>
    <w:rsid w:val="00C45095"/>
    <w:rsid w:val="00C45293"/>
    <w:rsid w:val="00C45306"/>
    <w:rsid w:val="00C45425"/>
    <w:rsid w:val="00C45671"/>
    <w:rsid w:val="00C45BE1"/>
    <w:rsid w:val="00C463CB"/>
    <w:rsid w:val="00C46495"/>
    <w:rsid w:val="00C464A0"/>
    <w:rsid w:val="00C4667A"/>
    <w:rsid w:val="00C46C13"/>
    <w:rsid w:val="00C46C59"/>
    <w:rsid w:val="00C46D40"/>
    <w:rsid w:val="00C46E49"/>
    <w:rsid w:val="00C46EB2"/>
    <w:rsid w:val="00C46F2F"/>
    <w:rsid w:val="00C46FD1"/>
    <w:rsid w:val="00C470C0"/>
    <w:rsid w:val="00C47103"/>
    <w:rsid w:val="00C474E0"/>
    <w:rsid w:val="00C4774B"/>
    <w:rsid w:val="00C47ABE"/>
    <w:rsid w:val="00C47BC6"/>
    <w:rsid w:val="00C47CE6"/>
    <w:rsid w:val="00C47D96"/>
    <w:rsid w:val="00C47DD4"/>
    <w:rsid w:val="00C50001"/>
    <w:rsid w:val="00C50175"/>
    <w:rsid w:val="00C50284"/>
    <w:rsid w:val="00C50330"/>
    <w:rsid w:val="00C5034F"/>
    <w:rsid w:val="00C503C0"/>
    <w:rsid w:val="00C5046D"/>
    <w:rsid w:val="00C50622"/>
    <w:rsid w:val="00C507D9"/>
    <w:rsid w:val="00C50BC7"/>
    <w:rsid w:val="00C50D53"/>
    <w:rsid w:val="00C50D91"/>
    <w:rsid w:val="00C50F58"/>
    <w:rsid w:val="00C511A8"/>
    <w:rsid w:val="00C5140D"/>
    <w:rsid w:val="00C51723"/>
    <w:rsid w:val="00C51763"/>
    <w:rsid w:val="00C51A20"/>
    <w:rsid w:val="00C51B1B"/>
    <w:rsid w:val="00C51C1F"/>
    <w:rsid w:val="00C51EAC"/>
    <w:rsid w:val="00C5209D"/>
    <w:rsid w:val="00C52283"/>
    <w:rsid w:val="00C5240C"/>
    <w:rsid w:val="00C524DC"/>
    <w:rsid w:val="00C5254E"/>
    <w:rsid w:val="00C5275D"/>
    <w:rsid w:val="00C52B02"/>
    <w:rsid w:val="00C52B66"/>
    <w:rsid w:val="00C52E39"/>
    <w:rsid w:val="00C52EB1"/>
    <w:rsid w:val="00C52EB9"/>
    <w:rsid w:val="00C52ED9"/>
    <w:rsid w:val="00C52F3D"/>
    <w:rsid w:val="00C530C0"/>
    <w:rsid w:val="00C531FF"/>
    <w:rsid w:val="00C53357"/>
    <w:rsid w:val="00C5358E"/>
    <w:rsid w:val="00C53610"/>
    <w:rsid w:val="00C53A99"/>
    <w:rsid w:val="00C53AA6"/>
    <w:rsid w:val="00C53BFB"/>
    <w:rsid w:val="00C53D11"/>
    <w:rsid w:val="00C54119"/>
    <w:rsid w:val="00C54190"/>
    <w:rsid w:val="00C542EF"/>
    <w:rsid w:val="00C54340"/>
    <w:rsid w:val="00C5443F"/>
    <w:rsid w:val="00C549F5"/>
    <w:rsid w:val="00C54A35"/>
    <w:rsid w:val="00C54A80"/>
    <w:rsid w:val="00C55155"/>
    <w:rsid w:val="00C55180"/>
    <w:rsid w:val="00C55277"/>
    <w:rsid w:val="00C552FF"/>
    <w:rsid w:val="00C5553C"/>
    <w:rsid w:val="00C5559F"/>
    <w:rsid w:val="00C55620"/>
    <w:rsid w:val="00C557BA"/>
    <w:rsid w:val="00C55857"/>
    <w:rsid w:val="00C558DD"/>
    <w:rsid w:val="00C558F0"/>
    <w:rsid w:val="00C55909"/>
    <w:rsid w:val="00C55A94"/>
    <w:rsid w:val="00C55C89"/>
    <w:rsid w:val="00C55E6A"/>
    <w:rsid w:val="00C55E7D"/>
    <w:rsid w:val="00C560D9"/>
    <w:rsid w:val="00C562BF"/>
    <w:rsid w:val="00C5631C"/>
    <w:rsid w:val="00C564FA"/>
    <w:rsid w:val="00C56529"/>
    <w:rsid w:val="00C5671A"/>
    <w:rsid w:val="00C5684B"/>
    <w:rsid w:val="00C568B0"/>
    <w:rsid w:val="00C56AF7"/>
    <w:rsid w:val="00C56C60"/>
    <w:rsid w:val="00C56D30"/>
    <w:rsid w:val="00C56F63"/>
    <w:rsid w:val="00C57040"/>
    <w:rsid w:val="00C57087"/>
    <w:rsid w:val="00C5709A"/>
    <w:rsid w:val="00C570B4"/>
    <w:rsid w:val="00C57135"/>
    <w:rsid w:val="00C572AA"/>
    <w:rsid w:val="00C572EA"/>
    <w:rsid w:val="00C57498"/>
    <w:rsid w:val="00C574C3"/>
    <w:rsid w:val="00C57516"/>
    <w:rsid w:val="00C57542"/>
    <w:rsid w:val="00C576F3"/>
    <w:rsid w:val="00C579FC"/>
    <w:rsid w:val="00C57A00"/>
    <w:rsid w:val="00C57DE5"/>
    <w:rsid w:val="00C57E64"/>
    <w:rsid w:val="00C6027D"/>
    <w:rsid w:val="00C60474"/>
    <w:rsid w:val="00C6069A"/>
    <w:rsid w:val="00C60884"/>
    <w:rsid w:val="00C6091F"/>
    <w:rsid w:val="00C609A9"/>
    <w:rsid w:val="00C60AAD"/>
    <w:rsid w:val="00C60CE4"/>
    <w:rsid w:val="00C60DC0"/>
    <w:rsid w:val="00C60FA2"/>
    <w:rsid w:val="00C6130C"/>
    <w:rsid w:val="00C61376"/>
    <w:rsid w:val="00C616A4"/>
    <w:rsid w:val="00C618BF"/>
    <w:rsid w:val="00C61A5F"/>
    <w:rsid w:val="00C61C01"/>
    <w:rsid w:val="00C61EC8"/>
    <w:rsid w:val="00C61F2C"/>
    <w:rsid w:val="00C623D7"/>
    <w:rsid w:val="00C6247D"/>
    <w:rsid w:val="00C625AE"/>
    <w:rsid w:val="00C626EA"/>
    <w:rsid w:val="00C62785"/>
    <w:rsid w:val="00C62801"/>
    <w:rsid w:val="00C6281B"/>
    <w:rsid w:val="00C62A6F"/>
    <w:rsid w:val="00C62BC1"/>
    <w:rsid w:val="00C62C06"/>
    <w:rsid w:val="00C62C7D"/>
    <w:rsid w:val="00C62D31"/>
    <w:rsid w:val="00C62D60"/>
    <w:rsid w:val="00C62E25"/>
    <w:rsid w:val="00C62EB1"/>
    <w:rsid w:val="00C62EC1"/>
    <w:rsid w:val="00C62EC2"/>
    <w:rsid w:val="00C62FF7"/>
    <w:rsid w:val="00C6300D"/>
    <w:rsid w:val="00C6301B"/>
    <w:rsid w:val="00C632DC"/>
    <w:rsid w:val="00C63313"/>
    <w:rsid w:val="00C633B1"/>
    <w:rsid w:val="00C635CD"/>
    <w:rsid w:val="00C638D9"/>
    <w:rsid w:val="00C63A35"/>
    <w:rsid w:val="00C63A6F"/>
    <w:rsid w:val="00C63A95"/>
    <w:rsid w:val="00C63F3E"/>
    <w:rsid w:val="00C63F42"/>
    <w:rsid w:val="00C63FAB"/>
    <w:rsid w:val="00C640C3"/>
    <w:rsid w:val="00C6426F"/>
    <w:rsid w:val="00C645D5"/>
    <w:rsid w:val="00C646AE"/>
    <w:rsid w:val="00C6490E"/>
    <w:rsid w:val="00C649A3"/>
    <w:rsid w:val="00C64A68"/>
    <w:rsid w:val="00C64E51"/>
    <w:rsid w:val="00C64EB5"/>
    <w:rsid w:val="00C64FC7"/>
    <w:rsid w:val="00C6527E"/>
    <w:rsid w:val="00C65325"/>
    <w:rsid w:val="00C65767"/>
    <w:rsid w:val="00C6585C"/>
    <w:rsid w:val="00C659DC"/>
    <w:rsid w:val="00C65CCA"/>
    <w:rsid w:val="00C65FF8"/>
    <w:rsid w:val="00C661CA"/>
    <w:rsid w:val="00C6649E"/>
    <w:rsid w:val="00C664E3"/>
    <w:rsid w:val="00C66569"/>
    <w:rsid w:val="00C66694"/>
    <w:rsid w:val="00C66733"/>
    <w:rsid w:val="00C668AE"/>
    <w:rsid w:val="00C66B01"/>
    <w:rsid w:val="00C66B76"/>
    <w:rsid w:val="00C66B7F"/>
    <w:rsid w:val="00C66CF4"/>
    <w:rsid w:val="00C66DFE"/>
    <w:rsid w:val="00C67428"/>
    <w:rsid w:val="00C67471"/>
    <w:rsid w:val="00C6749D"/>
    <w:rsid w:val="00C677A8"/>
    <w:rsid w:val="00C679D9"/>
    <w:rsid w:val="00C679E9"/>
    <w:rsid w:val="00C67A02"/>
    <w:rsid w:val="00C67E87"/>
    <w:rsid w:val="00C67EB6"/>
    <w:rsid w:val="00C7008A"/>
    <w:rsid w:val="00C7056A"/>
    <w:rsid w:val="00C70646"/>
    <w:rsid w:val="00C70649"/>
    <w:rsid w:val="00C70730"/>
    <w:rsid w:val="00C707AF"/>
    <w:rsid w:val="00C708C9"/>
    <w:rsid w:val="00C70968"/>
    <w:rsid w:val="00C70A83"/>
    <w:rsid w:val="00C70C99"/>
    <w:rsid w:val="00C70EC9"/>
    <w:rsid w:val="00C71128"/>
    <w:rsid w:val="00C71196"/>
    <w:rsid w:val="00C7134F"/>
    <w:rsid w:val="00C71361"/>
    <w:rsid w:val="00C71558"/>
    <w:rsid w:val="00C715F6"/>
    <w:rsid w:val="00C7160C"/>
    <w:rsid w:val="00C7161C"/>
    <w:rsid w:val="00C7184E"/>
    <w:rsid w:val="00C71898"/>
    <w:rsid w:val="00C719D2"/>
    <w:rsid w:val="00C71AF9"/>
    <w:rsid w:val="00C71D86"/>
    <w:rsid w:val="00C7202E"/>
    <w:rsid w:val="00C72050"/>
    <w:rsid w:val="00C7210E"/>
    <w:rsid w:val="00C7246C"/>
    <w:rsid w:val="00C7259B"/>
    <w:rsid w:val="00C726D9"/>
    <w:rsid w:val="00C72743"/>
    <w:rsid w:val="00C7296E"/>
    <w:rsid w:val="00C72A6D"/>
    <w:rsid w:val="00C72BDB"/>
    <w:rsid w:val="00C72C4D"/>
    <w:rsid w:val="00C72C7B"/>
    <w:rsid w:val="00C732F6"/>
    <w:rsid w:val="00C73487"/>
    <w:rsid w:val="00C734F3"/>
    <w:rsid w:val="00C73546"/>
    <w:rsid w:val="00C73759"/>
    <w:rsid w:val="00C737CA"/>
    <w:rsid w:val="00C73B6E"/>
    <w:rsid w:val="00C73EBC"/>
    <w:rsid w:val="00C73FA1"/>
    <w:rsid w:val="00C74154"/>
    <w:rsid w:val="00C741CA"/>
    <w:rsid w:val="00C741E9"/>
    <w:rsid w:val="00C74407"/>
    <w:rsid w:val="00C74B50"/>
    <w:rsid w:val="00C74B54"/>
    <w:rsid w:val="00C74B92"/>
    <w:rsid w:val="00C74E07"/>
    <w:rsid w:val="00C74F4C"/>
    <w:rsid w:val="00C7513D"/>
    <w:rsid w:val="00C751A7"/>
    <w:rsid w:val="00C75207"/>
    <w:rsid w:val="00C75668"/>
    <w:rsid w:val="00C759D7"/>
    <w:rsid w:val="00C75B83"/>
    <w:rsid w:val="00C75C3D"/>
    <w:rsid w:val="00C75EAE"/>
    <w:rsid w:val="00C75FE4"/>
    <w:rsid w:val="00C75FEC"/>
    <w:rsid w:val="00C76250"/>
    <w:rsid w:val="00C7648A"/>
    <w:rsid w:val="00C76737"/>
    <w:rsid w:val="00C768CC"/>
    <w:rsid w:val="00C76926"/>
    <w:rsid w:val="00C7694E"/>
    <w:rsid w:val="00C76A65"/>
    <w:rsid w:val="00C76BFB"/>
    <w:rsid w:val="00C76C4E"/>
    <w:rsid w:val="00C77341"/>
    <w:rsid w:val="00C775F9"/>
    <w:rsid w:val="00C77616"/>
    <w:rsid w:val="00C77679"/>
    <w:rsid w:val="00C77951"/>
    <w:rsid w:val="00C8017B"/>
    <w:rsid w:val="00C801DD"/>
    <w:rsid w:val="00C802A8"/>
    <w:rsid w:val="00C80589"/>
    <w:rsid w:val="00C8063C"/>
    <w:rsid w:val="00C806C1"/>
    <w:rsid w:val="00C80822"/>
    <w:rsid w:val="00C80A57"/>
    <w:rsid w:val="00C80B5C"/>
    <w:rsid w:val="00C80DD3"/>
    <w:rsid w:val="00C80E47"/>
    <w:rsid w:val="00C80EA6"/>
    <w:rsid w:val="00C80FFA"/>
    <w:rsid w:val="00C81117"/>
    <w:rsid w:val="00C81186"/>
    <w:rsid w:val="00C812D4"/>
    <w:rsid w:val="00C8145C"/>
    <w:rsid w:val="00C81493"/>
    <w:rsid w:val="00C814F9"/>
    <w:rsid w:val="00C8156B"/>
    <w:rsid w:val="00C81587"/>
    <w:rsid w:val="00C818F1"/>
    <w:rsid w:val="00C81A44"/>
    <w:rsid w:val="00C81B80"/>
    <w:rsid w:val="00C81FB0"/>
    <w:rsid w:val="00C8208E"/>
    <w:rsid w:val="00C82123"/>
    <w:rsid w:val="00C82501"/>
    <w:rsid w:val="00C82503"/>
    <w:rsid w:val="00C82633"/>
    <w:rsid w:val="00C82723"/>
    <w:rsid w:val="00C828CE"/>
    <w:rsid w:val="00C82E86"/>
    <w:rsid w:val="00C83364"/>
    <w:rsid w:val="00C83A0C"/>
    <w:rsid w:val="00C83D17"/>
    <w:rsid w:val="00C83E0E"/>
    <w:rsid w:val="00C83F6C"/>
    <w:rsid w:val="00C840BA"/>
    <w:rsid w:val="00C8419A"/>
    <w:rsid w:val="00C841EE"/>
    <w:rsid w:val="00C84215"/>
    <w:rsid w:val="00C84304"/>
    <w:rsid w:val="00C844F6"/>
    <w:rsid w:val="00C84518"/>
    <w:rsid w:val="00C846E6"/>
    <w:rsid w:val="00C84E20"/>
    <w:rsid w:val="00C84F36"/>
    <w:rsid w:val="00C851E2"/>
    <w:rsid w:val="00C85ACA"/>
    <w:rsid w:val="00C85C54"/>
    <w:rsid w:val="00C85DFF"/>
    <w:rsid w:val="00C85EC8"/>
    <w:rsid w:val="00C861DF"/>
    <w:rsid w:val="00C86239"/>
    <w:rsid w:val="00C86280"/>
    <w:rsid w:val="00C862CC"/>
    <w:rsid w:val="00C86439"/>
    <w:rsid w:val="00C86489"/>
    <w:rsid w:val="00C865A8"/>
    <w:rsid w:val="00C86940"/>
    <w:rsid w:val="00C86A0B"/>
    <w:rsid w:val="00C86AB1"/>
    <w:rsid w:val="00C86E70"/>
    <w:rsid w:val="00C86F0F"/>
    <w:rsid w:val="00C86FD8"/>
    <w:rsid w:val="00C8757B"/>
    <w:rsid w:val="00C875CD"/>
    <w:rsid w:val="00C879C0"/>
    <w:rsid w:val="00C87D6B"/>
    <w:rsid w:val="00C87E8F"/>
    <w:rsid w:val="00C87EFA"/>
    <w:rsid w:val="00C90067"/>
    <w:rsid w:val="00C90097"/>
    <w:rsid w:val="00C90A0E"/>
    <w:rsid w:val="00C90ADC"/>
    <w:rsid w:val="00C90B44"/>
    <w:rsid w:val="00C90E16"/>
    <w:rsid w:val="00C90EC6"/>
    <w:rsid w:val="00C9103A"/>
    <w:rsid w:val="00C91371"/>
    <w:rsid w:val="00C91766"/>
    <w:rsid w:val="00C91855"/>
    <w:rsid w:val="00C918C8"/>
    <w:rsid w:val="00C919D6"/>
    <w:rsid w:val="00C91DFF"/>
    <w:rsid w:val="00C91FF3"/>
    <w:rsid w:val="00C92142"/>
    <w:rsid w:val="00C924D5"/>
    <w:rsid w:val="00C924FC"/>
    <w:rsid w:val="00C92950"/>
    <w:rsid w:val="00C92A2A"/>
    <w:rsid w:val="00C92C3D"/>
    <w:rsid w:val="00C92EB4"/>
    <w:rsid w:val="00C9347E"/>
    <w:rsid w:val="00C934D2"/>
    <w:rsid w:val="00C93754"/>
    <w:rsid w:val="00C938A0"/>
    <w:rsid w:val="00C93A85"/>
    <w:rsid w:val="00C93AAA"/>
    <w:rsid w:val="00C93CED"/>
    <w:rsid w:val="00C93DB9"/>
    <w:rsid w:val="00C93E85"/>
    <w:rsid w:val="00C94174"/>
    <w:rsid w:val="00C943D6"/>
    <w:rsid w:val="00C9443A"/>
    <w:rsid w:val="00C944C4"/>
    <w:rsid w:val="00C94598"/>
    <w:rsid w:val="00C94856"/>
    <w:rsid w:val="00C949F8"/>
    <w:rsid w:val="00C94BB5"/>
    <w:rsid w:val="00C94D8F"/>
    <w:rsid w:val="00C95093"/>
    <w:rsid w:val="00C95461"/>
    <w:rsid w:val="00C954B1"/>
    <w:rsid w:val="00C95575"/>
    <w:rsid w:val="00C955FB"/>
    <w:rsid w:val="00C95739"/>
    <w:rsid w:val="00C95868"/>
    <w:rsid w:val="00C95BBB"/>
    <w:rsid w:val="00C96002"/>
    <w:rsid w:val="00C960D6"/>
    <w:rsid w:val="00C9627F"/>
    <w:rsid w:val="00C962E2"/>
    <w:rsid w:val="00C96339"/>
    <w:rsid w:val="00C964A3"/>
    <w:rsid w:val="00C965EF"/>
    <w:rsid w:val="00C96709"/>
    <w:rsid w:val="00C96837"/>
    <w:rsid w:val="00C9697B"/>
    <w:rsid w:val="00C96EEE"/>
    <w:rsid w:val="00C96FE8"/>
    <w:rsid w:val="00C976C6"/>
    <w:rsid w:val="00C9771A"/>
    <w:rsid w:val="00C97A83"/>
    <w:rsid w:val="00C97EF9"/>
    <w:rsid w:val="00CA0306"/>
    <w:rsid w:val="00CA0589"/>
    <w:rsid w:val="00CA05E0"/>
    <w:rsid w:val="00CA0943"/>
    <w:rsid w:val="00CA0AFC"/>
    <w:rsid w:val="00CA0D17"/>
    <w:rsid w:val="00CA10E8"/>
    <w:rsid w:val="00CA139C"/>
    <w:rsid w:val="00CA1550"/>
    <w:rsid w:val="00CA16A3"/>
    <w:rsid w:val="00CA16DB"/>
    <w:rsid w:val="00CA17B9"/>
    <w:rsid w:val="00CA192B"/>
    <w:rsid w:val="00CA19F6"/>
    <w:rsid w:val="00CA1BA8"/>
    <w:rsid w:val="00CA1C09"/>
    <w:rsid w:val="00CA1DF7"/>
    <w:rsid w:val="00CA1F73"/>
    <w:rsid w:val="00CA2117"/>
    <w:rsid w:val="00CA212E"/>
    <w:rsid w:val="00CA2235"/>
    <w:rsid w:val="00CA2644"/>
    <w:rsid w:val="00CA33ED"/>
    <w:rsid w:val="00CA36FA"/>
    <w:rsid w:val="00CA3720"/>
    <w:rsid w:val="00CA3A2E"/>
    <w:rsid w:val="00CA3B80"/>
    <w:rsid w:val="00CA3C30"/>
    <w:rsid w:val="00CA3DB6"/>
    <w:rsid w:val="00CA3DD2"/>
    <w:rsid w:val="00CA3F3C"/>
    <w:rsid w:val="00CA3FE0"/>
    <w:rsid w:val="00CA442F"/>
    <w:rsid w:val="00CA448A"/>
    <w:rsid w:val="00CA44C1"/>
    <w:rsid w:val="00CA46FE"/>
    <w:rsid w:val="00CA473D"/>
    <w:rsid w:val="00CA47E4"/>
    <w:rsid w:val="00CA4B40"/>
    <w:rsid w:val="00CA4CB8"/>
    <w:rsid w:val="00CA4DA1"/>
    <w:rsid w:val="00CA4DD5"/>
    <w:rsid w:val="00CA527F"/>
    <w:rsid w:val="00CA529B"/>
    <w:rsid w:val="00CA53DF"/>
    <w:rsid w:val="00CA5468"/>
    <w:rsid w:val="00CA54E4"/>
    <w:rsid w:val="00CA57E0"/>
    <w:rsid w:val="00CA5892"/>
    <w:rsid w:val="00CA58F0"/>
    <w:rsid w:val="00CA58F6"/>
    <w:rsid w:val="00CA598D"/>
    <w:rsid w:val="00CA59BC"/>
    <w:rsid w:val="00CA5B45"/>
    <w:rsid w:val="00CA5CBC"/>
    <w:rsid w:val="00CA5CDA"/>
    <w:rsid w:val="00CA5E28"/>
    <w:rsid w:val="00CA62B9"/>
    <w:rsid w:val="00CA673F"/>
    <w:rsid w:val="00CA6B78"/>
    <w:rsid w:val="00CA6D1C"/>
    <w:rsid w:val="00CA6E14"/>
    <w:rsid w:val="00CA6F1A"/>
    <w:rsid w:val="00CA708D"/>
    <w:rsid w:val="00CA7235"/>
    <w:rsid w:val="00CA73E1"/>
    <w:rsid w:val="00CA7426"/>
    <w:rsid w:val="00CA7612"/>
    <w:rsid w:val="00CA76DB"/>
    <w:rsid w:val="00CA7840"/>
    <w:rsid w:val="00CA795B"/>
    <w:rsid w:val="00CA796C"/>
    <w:rsid w:val="00CA7C50"/>
    <w:rsid w:val="00CB016B"/>
    <w:rsid w:val="00CB0594"/>
    <w:rsid w:val="00CB05D9"/>
    <w:rsid w:val="00CB070B"/>
    <w:rsid w:val="00CB0B41"/>
    <w:rsid w:val="00CB0E07"/>
    <w:rsid w:val="00CB0FEF"/>
    <w:rsid w:val="00CB10B8"/>
    <w:rsid w:val="00CB10DF"/>
    <w:rsid w:val="00CB14B4"/>
    <w:rsid w:val="00CB156D"/>
    <w:rsid w:val="00CB1626"/>
    <w:rsid w:val="00CB16AC"/>
    <w:rsid w:val="00CB1906"/>
    <w:rsid w:val="00CB1A3C"/>
    <w:rsid w:val="00CB1AA9"/>
    <w:rsid w:val="00CB1AF8"/>
    <w:rsid w:val="00CB1B24"/>
    <w:rsid w:val="00CB1C86"/>
    <w:rsid w:val="00CB1DD4"/>
    <w:rsid w:val="00CB1EBE"/>
    <w:rsid w:val="00CB1F8A"/>
    <w:rsid w:val="00CB1FB2"/>
    <w:rsid w:val="00CB1FC1"/>
    <w:rsid w:val="00CB20FE"/>
    <w:rsid w:val="00CB22D0"/>
    <w:rsid w:val="00CB2576"/>
    <w:rsid w:val="00CB2599"/>
    <w:rsid w:val="00CB2729"/>
    <w:rsid w:val="00CB2741"/>
    <w:rsid w:val="00CB28EE"/>
    <w:rsid w:val="00CB2CEF"/>
    <w:rsid w:val="00CB2EB0"/>
    <w:rsid w:val="00CB3025"/>
    <w:rsid w:val="00CB3371"/>
    <w:rsid w:val="00CB33E3"/>
    <w:rsid w:val="00CB347C"/>
    <w:rsid w:val="00CB3B73"/>
    <w:rsid w:val="00CB3C0C"/>
    <w:rsid w:val="00CB3DF8"/>
    <w:rsid w:val="00CB3E66"/>
    <w:rsid w:val="00CB3EC4"/>
    <w:rsid w:val="00CB3F6B"/>
    <w:rsid w:val="00CB4246"/>
    <w:rsid w:val="00CB4253"/>
    <w:rsid w:val="00CB440E"/>
    <w:rsid w:val="00CB44C9"/>
    <w:rsid w:val="00CB45BD"/>
    <w:rsid w:val="00CB45F4"/>
    <w:rsid w:val="00CB4A5A"/>
    <w:rsid w:val="00CB4D1A"/>
    <w:rsid w:val="00CB4D25"/>
    <w:rsid w:val="00CB4E6D"/>
    <w:rsid w:val="00CB4EF8"/>
    <w:rsid w:val="00CB4F20"/>
    <w:rsid w:val="00CB5231"/>
    <w:rsid w:val="00CB5332"/>
    <w:rsid w:val="00CB545F"/>
    <w:rsid w:val="00CB57F0"/>
    <w:rsid w:val="00CB581D"/>
    <w:rsid w:val="00CB5990"/>
    <w:rsid w:val="00CB626F"/>
    <w:rsid w:val="00CB63A0"/>
    <w:rsid w:val="00CB643C"/>
    <w:rsid w:val="00CB6847"/>
    <w:rsid w:val="00CB68F3"/>
    <w:rsid w:val="00CB693B"/>
    <w:rsid w:val="00CB6B74"/>
    <w:rsid w:val="00CB72AE"/>
    <w:rsid w:val="00CB737E"/>
    <w:rsid w:val="00CB739C"/>
    <w:rsid w:val="00CB765B"/>
    <w:rsid w:val="00CB77E6"/>
    <w:rsid w:val="00CB77F5"/>
    <w:rsid w:val="00CB7B1E"/>
    <w:rsid w:val="00CB7B72"/>
    <w:rsid w:val="00CB7B89"/>
    <w:rsid w:val="00CC0243"/>
    <w:rsid w:val="00CC02B9"/>
    <w:rsid w:val="00CC0479"/>
    <w:rsid w:val="00CC0823"/>
    <w:rsid w:val="00CC0946"/>
    <w:rsid w:val="00CC09BF"/>
    <w:rsid w:val="00CC0B8A"/>
    <w:rsid w:val="00CC1138"/>
    <w:rsid w:val="00CC1180"/>
    <w:rsid w:val="00CC1224"/>
    <w:rsid w:val="00CC17F6"/>
    <w:rsid w:val="00CC1A35"/>
    <w:rsid w:val="00CC1CD2"/>
    <w:rsid w:val="00CC1E04"/>
    <w:rsid w:val="00CC1E07"/>
    <w:rsid w:val="00CC1F4A"/>
    <w:rsid w:val="00CC21C0"/>
    <w:rsid w:val="00CC22AC"/>
    <w:rsid w:val="00CC22D9"/>
    <w:rsid w:val="00CC245D"/>
    <w:rsid w:val="00CC2577"/>
    <w:rsid w:val="00CC2673"/>
    <w:rsid w:val="00CC27F5"/>
    <w:rsid w:val="00CC2979"/>
    <w:rsid w:val="00CC297C"/>
    <w:rsid w:val="00CC2AC8"/>
    <w:rsid w:val="00CC2BA7"/>
    <w:rsid w:val="00CC2C4D"/>
    <w:rsid w:val="00CC2E5E"/>
    <w:rsid w:val="00CC2F28"/>
    <w:rsid w:val="00CC30C5"/>
    <w:rsid w:val="00CC31EE"/>
    <w:rsid w:val="00CC332A"/>
    <w:rsid w:val="00CC3426"/>
    <w:rsid w:val="00CC3508"/>
    <w:rsid w:val="00CC35C3"/>
    <w:rsid w:val="00CC36BF"/>
    <w:rsid w:val="00CC3B1D"/>
    <w:rsid w:val="00CC3BF1"/>
    <w:rsid w:val="00CC3C70"/>
    <w:rsid w:val="00CC3D0D"/>
    <w:rsid w:val="00CC3D37"/>
    <w:rsid w:val="00CC3DC0"/>
    <w:rsid w:val="00CC4054"/>
    <w:rsid w:val="00CC41C6"/>
    <w:rsid w:val="00CC41E1"/>
    <w:rsid w:val="00CC4270"/>
    <w:rsid w:val="00CC4436"/>
    <w:rsid w:val="00CC45D9"/>
    <w:rsid w:val="00CC45FF"/>
    <w:rsid w:val="00CC4708"/>
    <w:rsid w:val="00CC480D"/>
    <w:rsid w:val="00CC4AE8"/>
    <w:rsid w:val="00CC4B6D"/>
    <w:rsid w:val="00CC4E21"/>
    <w:rsid w:val="00CC4E47"/>
    <w:rsid w:val="00CC4EE8"/>
    <w:rsid w:val="00CC4FEC"/>
    <w:rsid w:val="00CC5037"/>
    <w:rsid w:val="00CC50CA"/>
    <w:rsid w:val="00CC514E"/>
    <w:rsid w:val="00CC529E"/>
    <w:rsid w:val="00CC53CB"/>
    <w:rsid w:val="00CC55CA"/>
    <w:rsid w:val="00CC5722"/>
    <w:rsid w:val="00CC5824"/>
    <w:rsid w:val="00CC589F"/>
    <w:rsid w:val="00CC58F7"/>
    <w:rsid w:val="00CC594E"/>
    <w:rsid w:val="00CC5A90"/>
    <w:rsid w:val="00CC5B01"/>
    <w:rsid w:val="00CC5B13"/>
    <w:rsid w:val="00CC5CF1"/>
    <w:rsid w:val="00CC60C3"/>
    <w:rsid w:val="00CC62F8"/>
    <w:rsid w:val="00CC6403"/>
    <w:rsid w:val="00CC6762"/>
    <w:rsid w:val="00CC678D"/>
    <w:rsid w:val="00CC67F3"/>
    <w:rsid w:val="00CC68EE"/>
    <w:rsid w:val="00CC6CD4"/>
    <w:rsid w:val="00CC6DDB"/>
    <w:rsid w:val="00CC6E8E"/>
    <w:rsid w:val="00CC7027"/>
    <w:rsid w:val="00CC7072"/>
    <w:rsid w:val="00CC70AB"/>
    <w:rsid w:val="00CC766D"/>
    <w:rsid w:val="00CC76C7"/>
    <w:rsid w:val="00CC7725"/>
    <w:rsid w:val="00CC77F9"/>
    <w:rsid w:val="00CC7988"/>
    <w:rsid w:val="00CD03E8"/>
    <w:rsid w:val="00CD0521"/>
    <w:rsid w:val="00CD06D7"/>
    <w:rsid w:val="00CD07AF"/>
    <w:rsid w:val="00CD09A5"/>
    <w:rsid w:val="00CD0B50"/>
    <w:rsid w:val="00CD0E41"/>
    <w:rsid w:val="00CD102A"/>
    <w:rsid w:val="00CD1062"/>
    <w:rsid w:val="00CD123A"/>
    <w:rsid w:val="00CD175F"/>
    <w:rsid w:val="00CD1928"/>
    <w:rsid w:val="00CD19FC"/>
    <w:rsid w:val="00CD1B77"/>
    <w:rsid w:val="00CD1C86"/>
    <w:rsid w:val="00CD1CF9"/>
    <w:rsid w:val="00CD1EC3"/>
    <w:rsid w:val="00CD1F13"/>
    <w:rsid w:val="00CD1FEE"/>
    <w:rsid w:val="00CD22C9"/>
    <w:rsid w:val="00CD22DD"/>
    <w:rsid w:val="00CD2503"/>
    <w:rsid w:val="00CD25E3"/>
    <w:rsid w:val="00CD26B0"/>
    <w:rsid w:val="00CD2931"/>
    <w:rsid w:val="00CD2AA4"/>
    <w:rsid w:val="00CD2BA1"/>
    <w:rsid w:val="00CD2D18"/>
    <w:rsid w:val="00CD2D1D"/>
    <w:rsid w:val="00CD2E1B"/>
    <w:rsid w:val="00CD322C"/>
    <w:rsid w:val="00CD356F"/>
    <w:rsid w:val="00CD35B3"/>
    <w:rsid w:val="00CD39A3"/>
    <w:rsid w:val="00CD3C58"/>
    <w:rsid w:val="00CD3F09"/>
    <w:rsid w:val="00CD3F57"/>
    <w:rsid w:val="00CD436E"/>
    <w:rsid w:val="00CD43E8"/>
    <w:rsid w:val="00CD45ED"/>
    <w:rsid w:val="00CD46B8"/>
    <w:rsid w:val="00CD46C4"/>
    <w:rsid w:val="00CD46F7"/>
    <w:rsid w:val="00CD4A0D"/>
    <w:rsid w:val="00CD4A66"/>
    <w:rsid w:val="00CD4B13"/>
    <w:rsid w:val="00CD4B16"/>
    <w:rsid w:val="00CD4B86"/>
    <w:rsid w:val="00CD4F6F"/>
    <w:rsid w:val="00CD5034"/>
    <w:rsid w:val="00CD5089"/>
    <w:rsid w:val="00CD50BE"/>
    <w:rsid w:val="00CD5111"/>
    <w:rsid w:val="00CD53CF"/>
    <w:rsid w:val="00CD546F"/>
    <w:rsid w:val="00CD5765"/>
    <w:rsid w:val="00CD5892"/>
    <w:rsid w:val="00CD58B1"/>
    <w:rsid w:val="00CD58E8"/>
    <w:rsid w:val="00CD5AB7"/>
    <w:rsid w:val="00CD5C23"/>
    <w:rsid w:val="00CD5C5A"/>
    <w:rsid w:val="00CD5DED"/>
    <w:rsid w:val="00CD5F90"/>
    <w:rsid w:val="00CD608E"/>
    <w:rsid w:val="00CD6301"/>
    <w:rsid w:val="00CD6788"/>
    <w:rsid w:val="00CD67BF"/>
    <w:rsid w:val="00CD6946"/>
    <w:rsid w:val="00CD6C5F"/>
    <w:rsid w:val="00CD704E"/>
    <w:rsid w:val="00CD778D"/>
    <w:rsid w:val="00CD7836"/>
    <w:rsid w:val="00CD7910"/>
    <w:rsid w:val="00CD798A"/>
    <w:rsid w:val="00CD79D3"/>
    <w:rsid w:val="00CD7CC8"/>
    <w:rsid w:val="00CD7CCB"/>
    <w:rsid w:val="00CD7DAD"/>
    <w:rsid w:val="00CD7E2D"/>
    <w:rsid w:val="00CD7ED8"/>
    <w:rsid w:val="00CE017D"/>
    <w:rsid w:val="00CE01E5"/>
    <w:rsid w:val="00CE0271"/>
    <w:rsid w:val="00CE03AD"/>
    <w:rsid w:val="00CE0508"/>
    <w:rsid w:val="00CE060A"/>
    <w:rsid w:val="00CE064C"/>
    <w:rsid w:val="00CE06E4"/>
    <w:rsid w:val="00CE077E"/>
    <w:rsid w:val="00CE07D7"/>
    <w:rsid w:val="00CE09A1"/>
    <w:rsid w:val="00CE0A3B"/>
    <w:rsid w:val="00CE0AD7"/>
    <w:rsid w:val="00CE0CAA"/>
    <w:rsid w:val="00CE0E07"/>
    <w:rsid w:val="00CE0EFF"/>
    <w:rsid w:val="00CE0F9A"/>
    <w:rsid w:val="00CE1032"/>
    <w:rsid w:val="00CE1329"/>
    <w:rsid w:val="00CE1527"/>
    <w:rsid w:val="00CE16E2"/>
    <w:rsid w:val="00CE1951"/>
    <w:rsid w:val="00CE1980"/>
    <w:rsid w:val="00CE1A73"/>
    <w:rsid w:val="00CE1DD2"/>
    <w:rsid w:val="00CE1F97"/>
    <w:rsid w:val="00CE205D"/>
    <w:rsid w:val="00CE20F2"/>
    <w:rsid w:val="00CE2280"/>
    <w:rsid w:val="00CE2507"/>
    <w:rsid w:val="00CE250E"/>
    <w:rsid w:val="00CE253F"/>
    <w:rsid w:val="00CE25DD"/>
    <w:rsid w:val="00CE2B82"/>
    <w:rsid w:val="00CE2C77"/>
    <w:rsid w:val="00CE2CBF"/>
    <w:rsid w:val="00CE2FC2"/>
    <w:rsid w:val="00CE309E"/>
    <w:rsid w:val="00CE34E2"/>
    <w:rsid w:val="00CE36C3"/>
    <w:rsid w:val="00CE3892"/>
    <w:rsid w:val="00CE3909"/>
    <w:rsid w:val="00CE3921"/>
    <w:rsid w:val="00CE3B20"/>
    <w:rsid w:val="00CE4156"/>
    <w:rsid w:val="00CE4161"/>
    <w:rsid w:val="00CE4A52"/>
    <w:rsid w:val="00CE4A8F"/>
    <w:rsid w:val="00CE5039"/>
    <w:rsid w:val="00CE578D"/>
    <w:rsid w:val="00CE57D4"/>
    <w:rsid w:val="00CE5AFD"/>
    <w:rsid w:val="00CE5BD0"/>
    <w:rsid w:val="00CE5FF3"/>
    <w:rsid w:val="00CE6015"/>
    <w:rsid w:val="00CE6077"/>
    <w:rsid w:val="00CE61F7"/>
    <w:rsid w:val="00CE634E"/>
    <w:rsid w:val="00CE6527"/>
    <w:rsid w:val="00CE65F9"/>
    <w:rsid w:val="00CE6675"/>
    <w:rsid w:val="00CE68E1"/>
    <w:rsid w:val="00CE6A7C"/>
    <w:rsid w:val="00CE6C66"/>
    <w:rsid w:val="00CE6D39"/>
    <w:rsid w:val="00CE6EF2"/>
    <w:rsid w:val="00CE6FFD"/>
    <w:rsid w:val="00CE7058"/>
    <w:rsid w:val="00CE70F2"/>
    <w:rsid w:val="00CE72D4"/>
    <w:rsid w:val="00CE731A"/>
    <w:rsid w:val="00CE77B9"/>
    <w:rsid w:val="00CE7853"/>
    <w:rsid w:val="00CE79F1"/>
    <w:rsid w:val="00CE7F8B"/>
    <w:rsid w:val="00CF0810"/>
    <w:rsid w:val="00CF09BB"/>
    <w:rsid w:val="00CF0BE0"/>
    <w:rsid w:val="00CF0C87"/>
    <w:rsid w:val="00CF13CC"/>
    <w:rsid w:val="00CF1452"/>
    <w:rsid w:val="00CF1571"/>
    <w:rsid w:val="00CF15CD"/>
    <w:rsid w:val="00CF16A7"/>
    <w:rsid w:val="00CF1BDA"/>
    <w:rsid w:val="00CF1BFD"/>
    <w:rsid w:val="00CF1CE2"/>
    <w:rsid w:val="00CF1CF4"/>
    <w:rsid w:val="00CF1ECC"/>
    <w:rsid w:val="00CF201E"/>
    <w:rsid w:val="00CF222B"/>
    <w:rsid w:val="00CF227A"/>
    <w:rsid w:val="00CF22B1"/>
    <w:rsid w:val="00CF236F"/>
    <w:rsid w:val="00CF239F"/>
    <w:rsid w:val="00CF240C"/>
    <w:rsid w:val="00CF24EC"/>
    <w:rsid w:val="00CF2A72"/>
    <w:rsid w:val="00CF2B24"/>
    <w:rsid w:val="00CF2B49"/>
    <w:rsid w:val="00CF2F1F"/>
    <w:rsid w:val="00CF2FBE"/>
    <w:rsid w:val="00CF307D"/>
    <w:rsid w:val="00CF31DF"/>
    <w:rsid w:val="00CF328C"/>
    <w:rsid w:val="00CF3488"/>
    <w:rsid w:val="00CF3538"/>
    <w:rsid w:val="00CF3656"/>
    <w:rsid w:val="00CF375D"/>
    <w:rsid w:val="00CF3CDE"/>
    <w:rsid w:val="00CF3F7F"/>
    <w:rsid w:val="00CF41D7"/>
    <w:rsid w:val="00CF41F6"/>
    <w:rsid w:val="00CF41F9"/>
    <w:rsid w:val="00CF421D"/>
    <w:rsid w:val="00CF442B"/>
    <w:rsid w:val="00CF446C"/>
    <w:rsid w:val="00CF446F"/>
    <w:rsid w:val="00CF44E3"/>
    <w:rsid w:val="00CF4578"/>
    <w:rsid w:val="00CF476D"/>
    <w:rsid w:val="00CF4895"/>
    <w:rsid w:val="00CF4AFB"/>
    <w:rsid w:val="00CF4BA3"/>
    <w:rsid w:val="00CF4E37"/>
    <w:rsid w:val="00CF4EBD"/>
    <w:rsid w:val="00CF5105"/>
    <w:rsid w:val="00CF5156"/>
    <w:rsid w:val="00CF5237"/>
    <w:rsid w:val="00CF58A3"/>
    <w:rsid w:val="00CF58E3"/>
    <w:rsid w:val="00CF5919"/>
    <w:rsid w:val="00CF5AB5"/>
    <w:rsid w:val="00CF5AB7"/>
    <w:rsid w:val="00CF5AD2"/>
    <w:rsid w:val="00CF5B38"/>
    <w:rsid w:val="00CF5B5D"/>
    <w:rsid w:val="00CF5CD9"/>
    <w:rsid w:val="00CF5CED"/>
    <w:rsid w:val="00CF5DE0"/>
    <w:rsid w:val="00CF5EAB"/>
    <w:rsid w:val="00CF5FBB"/>
    <w:rsid w:val="00CF6036"/>
    <w:rsid w:val="00CF612B"/>
    <w:rsid w:val="00CF6183"/>
    <w:rsid w:val="00CF63A8"/>
    <w:rsid w:val="00CF63F6"/>
    <w:rsid w:val="00CF65C8"/>
    <w:rsid w:val="00CF66D2"/>
    <w:rsid w:val="00CF68DB"/>
    <w:rsid w:val="00CF68F1"/>
    <w:rsid w:val="00CF6976"/>
    <w:rsid w:val="00CF6989"/>
    <w:rsid w:val="00CF6A06"/>
    <w:rsid w:val="00CF6B83"/>
    <w:rsid w:val="00CF6C14"/>
    <w:rsid w:val="00CF6DA3"/>
    <w:rsid w:val="00CF6F3F"/>
    <w:rsid w:val="00CF730E"/>
    <w:rsid w:val="00CF7445"/>
    <w:rsid w:val="00CF748D"/>
    <w:rsid w:val="00CF76DF"/>
    <w:rsid w:val="00CF792E"/>
    <w:rsid w:val="00CF798B"/>
    <w:rsid w:val="00CF7A11"/>
    <w:rsid w:val="00CF7C3A"/>
    <w:rsid w:val="00CF7D38"/>
    <w:rsid w:val="00D0038E"/>
    <w:rsid w:val="00D0049A"/>
    <w:rsid w:val="00D0070C"/>
    <w:rsid w:val="00D0075E"/>
    <w:rsid w:val="00D0079A"/>
    <w:rsid w:val="00D00959"/>
    <w:rsid w:val="00D00A45"/>
    <w:rsid w:val="00D00BD6"/>
    <w:rsid w:val="00D00DA3"/>
    <w:rsid w:val="00D01419"/>
    <w:rsid w:val="00D01451"/>
    <w:rsid w:val="00D0167A"/>
    <w:rsid w:val="00D01702"/>
    <w:rsid w:val="00D01713"/>
    <w:rsid w:val="00D0192F"/>
    <w:rsid w:val="00D01A8D"/>
    <w:rsid w:val="00D01DF5"/>
    <w:rsid w:val="00D01E3B"/>
    <w:rsid w:val="00D02041"/>
    <w:rsid w:val="00D020BA"/>
    <w:rsid w:val="00D02577"/>
    <w:rsid w:val="00D0264F"/>
    <w:rsid w:val="00D026D2"/>
    <w:rsid w:val="00D027CB"/>
    <w:rsid w:val="00D029B2"/>
    <w:rsid w:val="00D02B6C"/>
    <w:rsid w:val="00D02E95"/>
    <w:rsid w:val="00D03317"/>
    <w:rsid w:val="00D033BD"/>
    <w:rsid w:val="00D033CD"/>
    <w:rsid w:val="00D0353F"/>
    <w:rsid w:val="00D0378C"/>
    <w:rsid w:val="00D03C8F"/>
    <w:rsid w:val="00D03E40"/>
    <w:rsid w:val="00D03F59"/>
    <w:rsid w:val="00D03F9C"/>
    <w:rsid w:val="00D04022"/>
    <w:rsid w:val="00D040E8"/>
    <w:rsid w:val="00D041BE"/>
    <w:rsid w:val="00D0432E"/>
    <w:rsid w:val="00D044CD"/>
    <w:rsid w:val="00D04676"/>
    <w:rsid w:val="00D04792"/>
    <w:rsid w:val="00D047F5"/>
    <w:rsid w:val="00D049A5"/>
    <w:rsid w:val="00D04A96"/>
    <w:rsid w:val="00D04C2E"/>
    <w:rsid w:val="00D04C84"/>
    <w:rsid w:val="00D04DA4"/>
    <w:rsid w:val="00D04E4A"/>
    <w:rsid w:val="00D0506B"/>
    <w:rsid w:val="00D05072"/>
    <w:rsid w:val="00D05093"/>
    <w:rsid w:val="00D0521C"/>
    <w:rsid w:val="00D05A28"/>
    <w:rsid w:val="00D05C2F"/>
    <w:rsid w:val="00D05CDC"/>
    <w:rsid w:val="00D05E43"/>
    <w:rsid w:val="00D06055"/>
    <w:rsid w:val="00D062BD"/>
    <w:rsid w:val="00D06372"/>
    <w:rsid w:val="00D06433"/>
    <w:rsid w:val="00D06876"/>
    <w:rsid w:val="00D069BE"/>
    <w:rsid w:val="00D06C3A"/>
    <w:rsid w:val="00D06DD7"/>
    <w:rsid w:val="00D06F05"/>
    <w:rsid w:val="00D06F25"/>
    <w:rsid w:val="00D0729F"/>
    <w:rsid w:val="00D072C0"/>
    <w:rsid w:val="00D072EA"/>
    <w:rsid w:val="00D0753D"/>
    <w:rsid w:val="00D07910"/>
    <w:rsid w:val="00D07937"/>
    <w:rsid w:val="00D07BF5"/>
    <w:rsid w:val="00D07E0A"/>
    <w:rsid w:val="00D07EC8"/>
    <w:rsid w:val="00D07FC0"/>
    <w:rsid w:val="00D10003"/>
    <w:rsid w:val="00D10129"/>
    <w:rsid w:val="00D10186"/>
    <w:rsid w:val="00D10267"/>
    <w:rsid w:val="00D102B2"/>
    <w:rsid w:val="00D103E2"/>
    <w:rsid w:val="00D1061E"/>
    <w:rsid w:val="00D109F2"/>
    <w:rsid w:val="00D10D9B"/>
    <w:rsid w:val="00D10F94"/>
    <w:rsid w:val="00D10FDB"/>
    <w:rsid w:val="00D11030"/>
    <w:rsid w:val="00D111C8"/>
    <w:rsid w:val="00D11282"/>
    <w:rsid w:val="00D112C7"/>
    <w:rsid w:val="00D11A32"/>
    <w:rsid w:val="00D11A33"/>
    <w:rsid w:val="00D11AB1"/>
    <w:rsid w:val="00D11D6E"/>
    <w:rsid w:val="00D11EE8"/>
    <w:rsid w:val="00D12338"/>
    <w:rsid w:val="00D1243E"/>
    <w:rsid w:val="00D125D9"/>
    <w:rsid w:val="00D129D5"/>
    <w:rsid w:val="00D12AC6"/>
    <w:rsid w:val="00D12B6E"/>
    <w:rsid w:val="00D12EDC"/>
    <w:rsid w:val="00D1306A"/>
    <w:rsid w:val="00D13296"/>
    <w:rsid w:val="00D13522"/>
    <w:rsid w:val="00D139BD"/>
    <w:rsid w:val="00D13B4E"/>
    <w:rsid w:val="00D13F24"/>
    <w:rsid w:val="00D14025"/>
    <w:rsid w:val="00D1404E"/>
    <w:rsid w:val="00D14209"/>
    <w:rsid w:val="00D14247"/>
    <w:rsid w:val="00D142F3"/>
    <w:rsid w:val="00D14382"/>
    <w:rsid w:val="00D143CF"/>
    <w:rsid w:val="00D145F6"/>
    <w:rsid w:val="00D14654"/>
    <w:rsid w:val="00D1474C"/>
    <w:rsid w:val="00D14874"/>
    <w:rsid w:val="00D14CA1"/>
    <w:rsid w:val="00D14DA0"/>
    <w:rsid w:val="00D15054"/>
    <w:rsid w:val="00D152A4"/>
    <w:rsid w:val="00D1568A"/>
    <w:rsid w:val="00D158F6"/>
    <w:rsid w:val="00D15A64"/>
    <w:rsid w:val="00D15A6E"/>
    <w:rsid w:val="00D15C1F"/>
    <w:rsid w:val="00D15C9F"/>
    <w:rsid w:val="00D15EEE"/>
    <w:rsid w:val="00D15F3A"/>
    <w:rsid w:val="00D15FE1"/>
    <w:rsid w:val="00D16168"/>
    <w:rsid w:val="00D1654F"/>
    <w:rsid w:val="00D16712"/>
    <w:rsid w:val="00D16738"/>
    <w:rsid w:val="00D16900"/>
    <w:rsid w:val="00D16974"/>
    <w:rsid w:val="00D16A1D"/>
    <w:rsid w:val="00D16DE8"/>
    <w:rsid w:val="00D16EC6"/>
    <w:rsid w:val="00D16F10"/>
    <w:rsid w:val="00D16F7F"/>
    <w:rsid w:val="00D16FE4"/>
    <w:rsid w:val="00D17030"/>
    <w:rsid w:val="00D17328"/>
    <w:rsid w:val="00D174AD"/>
    <w:rsid w:val="00D177D7"/>
    <w:rsid w:val="00D17807"/>
    <w:rsid w:val="00D17848"/>
    <w:rsid w:val="00D17946"/>
    <w:rsid w:val="00D17B14"/>
    <w:rsid w:val="00D17B38"/>
    <w:rsid w:val="00D17D5F"/>
    <w:rsid w:val="00D17DC8"/>
    <w:rsid w:val="00D17E08"/>
    <w:rsid w:val="00D17FDC"/>
    <w:rsid w:val="00D17FEC"/>
    <w:rsid w:val="00D201D8"/>
    <w:rsid w:val="00D203C8"/>
    <w:rsid w:val="00D203F9"/>
    <w:rsid w:val="00D20863"/>
    <w:rsid w:val="00D2089B"/>
    <w:rsid w:val="00D20961"/>
    <w:rsid w:val="00D20C85"/>
    <w:rsid w:val="00D20CFB"/>
    <w:rsid w:val="00D20D5C"/>
    <w:rsid w:val="00D210D2"/>
    <w:rsid w:val="00D2117A"/>
    <w:rsid w:val="00D21439"/>
    <w:rsid w:val="00D2148D"/>
    <w:rsid w:val="00D214A1"/>
    <w:rsid w:val="00D215CA"/>
    <w:rsid w:val="00D218FC"/>
    <w:rsid w:val="00D21ECD"/>
    <w:rsid w:val="00D21EF5"/>
    <w:rsid w:val="00D2202C"/>
    <w:rsid w:val="00D220C1"/>
    <w:rsid w:val="00D2234E"/>
    <w:rsid w:val="00D224D2"/>
    <w:rsid w:val="00D226CA"/>
    <w:rsid w:val="00D229D7"/>
    <w:rsid w:val="00D22D1B"/>
    <w:rsid w:val="00D22DDE"/>
    <w:rsid w:val="00D22EBC"/>
    <w:rsid w:val="00D23030"/>
    <w:rsid w:val="00D230D9"/>
    <w:rsid w:val="00D2319F"/>
    <w:rsid w:val="00D231DF"/>
    <w:rsid w:val="00D23942"/>
    <w:rsid w:val="00D23A58"/>
    <w:rsid w:val="00D23B3B"/>
    <w:rsid w:val="00D23C0A"/>
    <w:rsid w:val="00D23CC9"/>
    <w:rsid w:val="00D23D88"/>
    <w:rsid w:val="00D23F17"/>
    <w:rsid w:val="00D240E0"/>
    <w:rsid w:val="00D247DD"/>
    <w:rsid w:val="00D24946"/>
    <w:rsid w:val="00D24AA4"/>
    <w:rsid w:val="00D24AEA"/>
    <w:rsid w:val="00D24AFB"/>
    <w:rsid w:val="00D24B9F"/>
    <w:rsid w:val="00D24C66"/>
    <w:rsid w:val="00D2500B"/>
    <w:rsid w:val="00D25067"/>
    <w:rsid w:val="00D253A3"/>
    <w:rsid w:val="00D254C6"/>
    <w:rsid w:val="00D25A15"/>
    <w:rsid w:val="00D25AA6"/>
    <w:rsid w:val="00D25B80"/>
    <w:rsid w:val="00D25D96"/>
    <w:rsid w:val="00D26113"/>
    <w:rsid w:val="00D2650D"/>
    <w:rsid w:val="00D26B36"/>
    <w:rsid w:val="00D26D20"/>
    <w:rsid w:val="00D26EE7"/>
    <w:rsid w:val="00D271E9"/>
    <w:rsid w:val="00D271F7"/>
    <w:rsid w:val="00D2727E"/>
    <w:rsid w:val="00D278D9"/>
    <w:rsid w:val="00D2797E"/>
    <w:rsid w:val="00D279A6"/>
    <w:rsid w:val="00D27AF3"/>
    <w:rsid w:val="00D30549"/>
    <w:rsid w:val="00D306A5"/>
    <w:rsid w:val="00D309E4"/>
    <w:rsid w:val="00D30A5D"/>
    <w:rsid w:val="00D30E85"/>
    <w:rsid w:val="00D30F67"/>
    <w:rsid w:val="00D3142A"/>
    <w:rsid w:val="00D315B2"/>
    <w:rsid w:val="00D315C8"/>
    <w:rsid w:val="00D31792"/>
    <w:rsid w:val="00D317E1"/>
    <w:rsid w:val="00D318E1"/>
    <w:rsid w:val="00D31BD0"/>
    <w:rsid w:val="00D31D47"/>
    <w:rsid w:val="00D31EAC"/>
    <w:rsid w:val="00D31F68"/>
    <w:rsid w:val="00D320E6"/>
    <w:rsid w:val="00D321A3"/>
    <w:rsid w:val="00D3263B"/>
    <w:rsid w:val="00D32D47"/>
    <w:rsid w:val="00D32EAA"/>
    <w:rsid w:val="00D33092"/>
    <w:rsid w:val="00D331EB"/>
    <w:rsid w:val="00D33206"/>
    <w:rsid w:val="00D33400"/>
    <w:rsid w:val="00D33428"/>
    <w:rsid w:val="00D338C7"/>
    <w:rsid w:val="00D33926"/>
    <w:rsid w:val="00D3395E"/>
    <w:rsid w:val="00D33B36"/>
    <w:rsid w:val="00D33C1D"/>
    <w:rsid w:val="00D33E5F"/>
    <w:rsid w:val="00D340BD"/>
    <w:rsid w:val="00D34115"/>
    <w:rsid w:val="00D341B1"/>
    <w:rsid w:val="00D34312"/>
    <w:rsid w:val="00D346F8"/>
    <w:rsid w:val="00D34957"/>
    <w:rsid w:val="00D349F1"/>
    <w:rsid w:val="00D34B07"/>
    <w:rsid w:val="00D34DD8"/>
    <w:rsid w:val="00D34EFB"/>
    <w:rsid w:val="00D350CE"/>
    <w:rsid w:val="00D35102"/>
    <w:rsid w:val="00D35103"/>
    <w:rsid w:val="00D35303"/>
    <w:rsid w:val="00D35328"/>
    <w:rsid w:val="00D3538D"/>
    <w:rsid w:val="00D3555C"/>
    <w:rsid w:val="00D355C8"/>
    <w:rsid w:val="00D3576F"/>
    <w:rsid w:val="00D35E48"/>
    <w:rsid w:val="00D3629C"/>
    <w:rsid w:val="00D365FF"/>
    <w:rsid w:val="00D366FE"/>
    <w:rsid w:val="00D36773"/>
    <w:rsid w:val="00D3682E"/>
    <w:rsid w:val="00D36991"/>
    <w:rsid w:val="00D36C71"/>
    <w:rsid w:val="00D36D1E"/>
    <w:rsid w:val="00D36EC2"/>
    <w:rsid w:val="00D370AB"/>
    <w:rsid w:val="00D371DD"/>
    <w:rsid w:val="00D372BA"/>
    <w:rsid w:val="00D373D1"/>
    <w:rsid w:val="00D3744A"/>
    <w:rsid w:val="00D37491"/>
    <w:rsid w:val="00D374B8"/>
    <w:rsid w:val="00D37937"/>
    <w:rsid w:val="00D37951"/>
    <w:rsid w:val="00D37AAB"/>
    <w:rsid w:val="00D37E8A"/>
    <w:rsid w:val="00D37F72"/>
    <w:rsid w:val="00D40893"/>
    <w:rsid w:val="00D40BA2"/>
    <w:rsid w:val="00D40F07"/>
    <w:rsid w:val="00D40F94"/>
    <w:rsid w:val="00D410CB"/>
    <w:rsid w:val="00D412F6"/>
    <w:rsid w:val="00D41499"/>
    <w:rsid w:val="00D414DB"/>
    <w:rsid w:val="00D414DD"/>
    <w:rsid w:val="00D4193D"/>
    <w:rsid w:val="00D41A5E"/>
    <w:rsid w:val="00D41A63"/>
    <w:rsid w:val="00D41BB0"/>
    <w:rsid w:val="00D41C07"/>
    <w:rsid w:val="00D41CC5"/>
    <w:rsid w:val="00D41CE8"/>
    <w:rsid w:val="00D41E17"/>
    <w:rsid w:val="00D420DB"/>
    <w:rsid w:val="00D42141"/>
    <w:rsid w:val="00D423EC"/>
    <w:rsid w:val="00D426AD"/>
    <w:rsid w:val="00D427E9"/>
    <w:rsid w:val="00D42A39"/>
    <w:rsid w:val="00D42A79"/>
    <w:rsid w:val="00D42A7E"/>
    <w:rsid w:val="00D42B1E"/>
    <w:rsid w:val="00D42B48"/>
    <w:rsid w:val="00D42ED9"/>
    <w:rsid w:val="00D42FE6"/>
    <w:rsid w:val="00D43141"/>
    <w:rsid w:val="00D43228"/>
    <w:rsid w:val="00D432A2"/>
    <w:rsid w:val="00D435E5"/>
    <w:rsid w:val="00D4366E"/>
    <w:rsid w:val="00D436F4"/>
    <w:rsid w:val="00D4374C"/>
    <w:rsid w:val="00D43754"/>
    <w:rsid w:val="00D439FF"/>
    <w:rsid w:val="00D43E0C"/>
    <w:rsid w:val="00D43F08"/>
    <w:rsid w:val="00D44037"/>
    <w:rsid w:val="00D4410E"/>
    <w:rsid w:val="00D44358"/>
    <w:rsid w:val="00D44424"/>
    <w:rsid w:val="00D44631"/>
    <w:rsid w:val="00D447D1"/>
    <w:rsid w:val="00D44855"/>
    <w:rsid w:val="00D44967"/>
    <w:rsid w:val="00D44B7C"/>
    <w:rsid w:val="00D44DBB"/>
    <w:rsid w:val="00D44E3F"/>
    <w:rsid w:val="00D44E7E"/>
    <w:rsid w:val="00D45129"/>
    <w:rsid w:val="00D451CA"/>
    <w:rsid w:val="00D4542A"/>
    <w:rsid w:val="00D454C5"/>
    <w:rsid w:val="00D45520"/>
    <w:rsid w:val="00D4552D"/>
    <w:rsid w:val="00D45750"/>
    <w:rsid w:val="00D4588E"/>
    <w:rsid w:val="00D45A50"/>
    <w:rsid w:val="00D45ABC"/>
    <w:rsid w:val="00D46068"/>
    <w:rsid w:val="00D464CD"/>
    <w:rsid w:val="00D46983"/>
    <w:rsid w:val="00D469F6"/>
    <w:rsid w:val="00D46DF5"/>
    <w:rsid w:val="00D470AA"/>
    <w:rsid w:val="00D472E5"/>
    <w:rsid w:val="00D475AB"/>
    <w:rsid w:val="00D47A3E"/>
    <w:rsid w:val="00D47AC1"/>
    <w:rsid w:val="00D47C5F"/>
    <w:rsid w:val="00D47D95"/>
    <w:rsid w:val="00D47DD6"/>
    <w:rsid w:val="00D50244"/>
    <w:rsid w:val="00D502D9"/>
    <w:rsid w:val="00D502FB"/>
    <w:rsid w:val="00D506E0"/>
    <w:rsid w:val="00D50C28"/>
    <w:rsid w:val="00D50F35"/>
    <w:rsid w:val="00D5100F"/>
    <w:rsid w:val="00D512BB"/>
    <w:rsid w:val="00D514AA"/>
    <w:rsid w:val="00D514F8"/>
    <w:rsid w:val="00D51559"/>
    <w:rsid w:val="00D5155B"/>
    <w:rsid w:val="00D51632"/>
    <w:rsid w:val="00D51946"/>
    <w:rsid w:val="00D51D71"/>
    <w:rsid w:val="00D51E1E"/>
    <w:rsid w:val="00D525DB"/>
    <w:rsid w:val="00D52720"/>
    <w:rsid w:val="00D527C0"/>
    <w:rsid w:val="00D527CC"/>
    <w:rsid w:val="00D52892"/>
    <w:rsid w:val="00D528F2"/>
    <w:rsid w:val="00D52ACB"/>
    <w:rsid w:val="00D52B27"/>
    <w:rsid w:val="00D52C57"/>
    <w:rsid w:val="00D52CA2"/>
    <w:rsid w:val="00D52D42"/>
    <w:rsid w:val="00D52EC6"/>
    <w:rsid w:val="00D52F6F"/>
    <w:rsid w:val="00D530CB"/>
    <w:rsid w:val="00D530EC"/>
    <w:rsid w:val="00D53334"/>
    <w:rsid w:val="00D5334F"/>
    <w:rsid w:val="00D538D2"/>
    <w:rsid w:val="00D53931"/>
    <w:rsid w:val="00D53A23"/>
    <w:rsid w:val="00D53A2F"/>
    <w:rsid w:val="00D53AFC"/>
    <w:rsid w:val="00D53BA2"/>
    <w:rsid w:val="00D53E5A"/>
    <w:rsid w:val="00D53EF6"/>
    <w:rsid w:val="00D541A7"/>
    <w:rsid w:val="00D5421B"/>
    <w:rsid w:val="00D542A8"/>
    <w:rsid w:val="00D54564"/>
    <w:rsid w:val="00D5458D"/>
    <w:rsid w:val="00D54702"/>
    <w:rsid w:val="00D547C5"/>
    <w:rsid w:val="00D54B20"/>
    <w:rsid w:val="00D54BB0"/>
    <w:rsid w:val="00D54E6D"/>
    <w:rsid w:val="00D54F2D"/>
    <w:rsid w:val="00D55016"/>
    <w:rsid w:val="00D55119"/>
    <w:rsid w:val="00D5524D"/>
    <w:rsid w:val="00D5542E"/>
    <w:rsid w:val="00D5548F"/>
    <w:rsid w:val="00D558E0"/>
    <w:rsid w:val="00D5593A"/>
    <w:rsid w:val="00D559D0"/>
    <w:rsid w:val="00D55A78"/>
    <w:rsid w:val="00D55C73"/>
    <w:rsid w:val="00D56052"/>
    <w:rsid w:val="00D560FE"/>
    <w:rsid w:val="00D562F7"/>
    <w:rsid w:val="00D56692"/>
    <w:rsid w:val="00D567BD"/>
    <w:rsid w:val="00D567E0"/>
    <w:rsid w:val="00D5685E"/>
    <w:rsid w:val="00D56AD0"/>
    <w:rsid w:val="00D56CC7"/>
    <w:rsid w:val="00D56D8B"/>
    <w:rsid w:val="00D56F2B"/>
    <w:rsid w:val="00D57081"/>
    <w:rsid w:val="00D5722A"/>
    <w:rsid w:val="00D57328"/>
    <w:rsid w:val="00D57676"/>
    <w:rsid w:val="00D57A18"/>
    <w:rsid w:val="00D57AC3"/>
    <w:rsid w:val="00D57B5A"/>
    <w:rsid w:val="00D57C23"/>
    <w:rsid w:val="00D57D72"/>
    <w:rsid w:val="00D57D7B"/>
    <w:rsid w:val="00D57EFF"/>
    <w:rsid w:val="00D57F30"/>
    <w:rsid w:val="00D57F4F"/>
    <w:rsid w:val="00D57F75"/>
    <w:rsid w:val="00D604A4"/>
    <w:rsid w:val="00D6078E"/>
    <w:rsid w:val="00D60940"/>
    <w:rsid w:val="00D60AED"/>
    <w:rsid w:val="00D60BB7"/>
    <w:rsid w:val="00D60D53"/>
    <w:rsid w:val="00D60F08"/>
    <w:rsid w:val="00D610A9"/>
    <w:rsid w:val="00D61377"/>
    <w:rsid w:val="00D61399"/>
    <w:rsid w:val="00D6154D"/>
    <w:rsid w:val="00D6199F"/>
    <w:rsid w:val="00D61A9A"/>
    <w:rsid w:val="00D61FB4"/>
    <w:rsid w:val="00D62446"/>
    <w:rsid w:val="00D62645"/>
    <w:rsid w:val="00D6270F"/>
    <w:rsid w:val="00D62842"/>
    <w:rsid w:val="00D629BA"/>
    <w:rsid w:val="00D62A2A"/>
    <w:rsid w:val="00D62A9B"/>
    <w:rsid w:val="00D62B2F"/>
    <w:rsid w:val="00D62CC1"/>
    <w:rsid w:val="00D62D59"/>
    <w:rsid w:val="00D62D66"/>
    <w:rsid w:val="00D62DF6"/>
    <w:rsid w:val="00D6351E"/>
    <w:rsid w:val="00D6357F"/>
    <w:rsid w:val="00D63A6D"/>
    <w:rsid w:val="00D63B2D"/>
    <w:rsid w:val="00D63C55"/>
    <w:rsid w:val="00D63DD5"/>
    <w:rsid w:val="00D63DF1"/>
    <w:rsid w:val="00D63E6D"/>
    <w:rsid w:val="00D640C2"/>
    <w:rsid w:val="00D64380"/>
    <w:rsid w:val="00D644BB"/>
    <w:rsid w:val="00D6473B"/>
    <w:rsid w:val="00D647E6"/>
    <w:rsid w:val="00D647F3"/>
    <w:rsid w:val="00D648F1"/>
    <w:rsid w:val="00D64B8D"/>
    <w:rsid w:val="00D64D90"/>
    <w:rsid w:val="00D64F9F"/>
    <w:rsid w:val="00D64FAB"/>
    <w:rsid w:val="00D6510B"/>
    <w:rsid w:val="00D651D0"/>
    <w:rsid w:val="00D65399"/>
    <w:rsid w:val="00D6556A"/>
    <w:rsid w:val="00D65663"/>
    <w:rsid w:val="00D656F8"/>
    <w:rsid w:val="00D6571A"/>
    <w:rsid w:val="00D657AF"/>
    <w:rsid w:val="00D65824"/>
    <w:rsid w:val="00D659B0"/>
    <w:rsid w:val="00D65FB3"/>
    <w:rsid w:val="00D66196"/>
    <w:rsid w:val="00D66209"/>
    <w:rsid w:val="00D665F0"/>
    <w:rsid w:val="00D666EA"/>
    <w:rsid w:val="00D667D0"/>
    <w:rsid w:val="00D667DC"/>
    <w:rsid w:val="00D6688F"/>
    <w:rsid w:val="00D669D8"/>
    <w:rsid w:val="00D669E4"/>
    <w:rsid w:val="00D66C91"/>
    <w:rsid w:val="00D67430"/>
    <w:rsid w:val="00D67473"/>
    <w:rsid w:val="00D67629"/>
    <w:rsid w:val="00D67956"/>
    <w:rsid w:val="00D67A38"/>
    <w:rsid w:val="00D67C71"/>
    <w:rsid w:val="00D67D30"/>
    <w:rsid w:val="00D67F54"/>
    <w:rsid w:val="00D7002E"/>
    <w:rsid w:val="00D7004F"/>
    <w:rsid w:val="00D700DE"/>
    <w:rsid w:val="00D702A3"/>
    <w:rsid w:val="00D70700"/>
    <w:rsid w:val="00D707A4"/>
    <w:rsid w:val="00D708C4"/>
    <w:rsid w:val="00D708E5"/>
    <w:rsid w:val="00D70A0A"/>
    <w:rsid w:val="00D7130F"/>
    <w:rsid w:val="00D713F1"/>
    <w:rsid w:val="00D713F4"/>
    <w:rsid w:val="00D713FE"/>
    <w:rsid w:val="00D715FA"/>
    <w:rsid w:val="00D71673"/>
    <w:rsid w:val="00D7174C"/>
    <w:rsid w:val="00D7177C"/>
    <w:rsid w:val="00D718D0"/>
    <w:rsid w:val="00D71AC3"/>
    <w:rsid w:val="00D71D94"/>
    <w:rsid w:val="00D71EDA"/>
    <w:rsid w:val="00D71EDD"/>
    <w:rsid w:val="00D71EF1"/>
    <w:rsid w:val="00D7216D"/>
    <w:rsid w:val="00D72180"/>
    <w:rsid w:val="00D721C0"/>
    <w:rsid w:val="00D7232E"/>
    <w:rsid w:val="00D728A3"/>
    <w:rsid w:val="00D72B90"/>
    <w:rsid w:val="00D72BA6"/>
    <w:rsid w:val="00D72C5A"/>
    <w:rsid w:val="00D72E1F"/>
    <w:rsid w:val="00D72F7F"/>
    <w:rsid w:val="00D731B7"/>
    <w:rsid w:val="00D73331"/>
    <w:rsid w:val="00D73387"/>
    <w:rsid w:val="00D734CA"/>
    <w:rsid w:val="00D73613"/>
    <w:rsid w:val="00D73916"/>
    <w:rsid w:val="00D739B4"/>
    <w:rsid w:val="00D73AA6"/>
    <w:rsid w:val="00D73D89"/>
    <w:rsid w:val="00D73DE5"/>
    <w:rsid w:val="00D73F27"/>
    <w:rsid w:val="00D73FA8"/>
    <w:rsid w:val="00D74136"/>
    <w:rsid w:val="00D74194"/>
    <w:rsid w:val="00D7459C"/>
    <w:rsid w:val="00D7467F"/>
    <w:rsid w:val="00D747C2"/>
    <w:rsid w:val="00D749C6"/>
    <w:rsid w:val="00D749CF"/>
    <w:rsid w:val="00D74CCE"/>
    <w:rsid w:val="00D74D0B"/>
    <w:rsid w:val="00D74DE3"/>
    <w:rsid w:val="00D755B8"/>
    <w:rsid w:val="00D756F4"/>
    <w:rsid w:val="00D7571A"/>
    <w:rsid w:val="00D758FB"/>
    <w:rsid w:val="00D7595B"/>
    <w:rsid w:val="00D75B2C"/>
    <w:rsid w:val="00D75C0E"/>
    <w:rsid w:val="00D75EB1"/>
    <w:rsid w:val="00D75F23"/>
    <w:rsid w:val="00D760D7"/>
    <w:rsid w:val="00D76125"/>
    <w:rsid w:val="00D76166"/>
    <w:rsid w:val="00D761C0"/>
    <w:rsid w:val="00D762A6"/>
    <w:rsid w:val="00D7658C"/>
    <w:rsid w:val="00D768A7"/>
    <w:rsid w:val="00D76F06"/>
    <w:rsid w:val="00D770A7"/>
    <w:rsid w:val="00D771BF"/>
    <w:rsid w:val="00D772B0"/>
    <w:rsid w:val="00D7735A"/>
    <w:rsid w:val="00D773AC"/>
    <w:rsid w:val="00D77447"/>
    <w:rsid w:val="00D77682"/>
    <w:rsid w:val="00D776B8"/>
    <w:rsid w:val="00D776CE"/>
    <w:rsid w:val="00D777F7"/>
    <w:rsid w:val="00D77864"/>
    <w:rsid w:val="00D77A39"/>
    <w:rsid w:val="00D77AD6"/>
    <w:rsid w:val="00D77C5F"/>
    <w:rsid w:val="00D77DE5"/>
    <w:rsid w:val="00D77EBA"/>
    <w:rsid w:val="00D80043"/>
    <w:rsid w:val="00D8022F"/>
    <w:rsid w:val="00D804E5"/>
    <w:rsid w:val="00D806AB"/>
    <w:rsid w:val="00D80A33"/>
    <w:rsid w:val="00D80AA6"/>
    <w:rsid w:val="00D80CC0"/>
    <w:rsid w:val="00D80E23"/>
    <w:rsid w:val="00D80E6B"/>
    <w:rsid w:val="00D80E72"/>
    <w:rsid w:val="00D80EB4"/>
    <w:rsid w:val="00D81022"/>
    <w:rsid w:val="00D81295"/>
    <w:rsid w:val="00D8131F"/>
    <w:rsid w:val="00D813E8"/>
    <w:rsid w:val="00D814C9"/>
    <w:rsid w:val="00D81529"/>
    <w:rsid w:val="00D81594"/>
    <w:rsid w:val="00D81633"/>
    <w:rsid w:val="00D818B5"/>
    <w:rsid w:val="00D8196A"/>
    <w:rsid w:val="00D81A2D"/>
    <w:rsid w:val="00D81BF8"/>
    <w:rsid w:val="00D81DB4"/>
    <w:rsid w:val="00D81DD2"/>
    <w:rsid w:val="00D82232"/>
    <w:rsid w:val="00D82760"/>
    <w:rsid w:val="00D82AF7"/>
    <w:rsid w:val="00D82D1B"/>
    <w:rsid w:val="00D82E46"/>
    <w:rsid w:val="00D831CB"/>
    <w:rsid w:val="00D83273"/>
    <w:rsid w:val="00D833E3"/>
    <w:rsid w:val="00D8373E"/>
    <w:rsid w:val="00D839BF"/>
    <w:rsid w:val="00D83CFA"/>
    <w:rsid w:val="00D83D3D"/>
    <w:rsid w:val="00D83EBA"/>
    <w:rsid w:val="00D840A6"/>
    <w:rsid w:val="00D84449"/>
    <w:rsid w:val="00D844F7"/>
    <w:rsid w:val="00D847E5"/>
    <w:rsid w:val="00D848A3"/>
    <w:rsid w:val="00D849BC"/>
    <w:rsid w:val="00D84ACD"/>
    <w:rsid w:val="00D84AFE"/>
    <w:rsid w:val="00D84FC0"/>
    <w:rsid w:val="00D84FEA"/>
    <w:rsid w:val="00D85392"/>
    <w:rsid w:val="00D85795"/>
    <w:rsid w:val="00D85A63"/>
    <w:rsid w:val="00D85B21"/>
    <w:rsid w:val="00D85EC9"/>
    <w:rsid w:val="00D86155"/>
    <w:rsid w:val="00D86267"/>
    <w:rsid w:val="00D864EB"/>
    <w:rsid w:val="00D86840"/>
    <w:rsid w:val="00D8686E"/>
    <w:rsid w:val="00D86C6A"/>
    <w:rsid w:val="00D86CFC"/>
    <w:rsid w:val="00D870E9"/>
    <w:rsid w:val="00D871E5"/>
    <w:rsid w:val="00D8729B"/>
    <w:rsid w:val="00D873C2"/>
    <w:rsid w:val="00D8748E"/>
    <w:rsid w:val="00D8761E"/>
    <w:rsid w:val="00D878C5"/>
    <w:rsid w:val="00D87962"/>
    <w:rsid w:val="00D87B50"/>
    <w:rsid w:val="00D87EF0"/>
    <w:rsid w:val="00D87F3E"/>
    <w:rsid w:val="00D9004B"/>
    <w:rsid w:val="00D90244"/>
    <w:rsid w:val="00D90285"/>
    <w:rsid w:val="00D905CD"/>
    <w:rsid w:val="00D906BB"/>
    <w:rsid w:val="00D90791"/>
    <w:rsid w:val="00D90925"/>
    <w:rsid w:val="00D90AF8"/>
    <w:rsid w:val="00D90C5B"/>
    <w:rsid w:val="00D90CD1"/>
    <w:rsid w:val="00D90D70"/>
    <w:rsid w:val="00D90DA9"/>
    <w:rsid w:val="00D90F90"/>
    <w:rsid w:val="00D9109D"/>
    <w:rsid w:val="00D91332"/>
    <w:rsid w:val="00D91737"/>
    <w:rsid w:val="00D91A25"/>
    <w:rsid w:val="00D91BCF"/>
    <w:rsid w:val="00D91CD2"/>
    <w:rsid w:val="00D92025"/>
    <w:rsid w:val="00D920A0"/>
    <w:rsid w:val="00D922A6"/>
    <w:rsid w:val="00D923B3"/>
    <w:rsid w:val="00D924E3"/>
    <w:rsid w:val="00D92511"/>
    <w:rsid w:val="00D92789"/>
    <w:rsid w:val="00D9286D"/>
    <w:rsid w:val="00D92CD0"/>
    <w:rsid w:val="00D92D04"/>
    <w:rsid w:val="00D9309F"/>
    <w:rsid w:val="00D93297"/>
    <w:rsid w:val="00D9354B"/>
    <w:rsid w:val="00D9368D"/>
    <w:rsid w:val="00D93780"/>
    <w:rsid w:val="00D9383F"/>
    <w:rsid w:val="00D93C9D"/>
    <w:rsid w:val="00D93D6D"/>
    <w:rsid w:val="00D93FFC"/>
    <w:rsid w:val="00D940FE"/>
    <w:rsid w:val="00D9410F"/>
    <w:rsid w:val="00D9417A"/>
    <w:rsid w:val="00D94199"/>
    <w:rsid w:val="00D9449C"/>
    <w:rsid w:val="00D9454E"/>
    <w:rsid w:val="00D9477F"/>
    <w:rsid w:val="00D947FF"/>
    <w:rsid w:val="00D949BF"/>
    <w:rsid w:val="00D94B2C"/>
    <w:rsid w:val="00D94DA8"/>
    <w:rsid w:val="00D94DCB"/>
    <w:rsid w:val="00D94F6A"/>
    <w:rsid w:val="00D951B3"/>
    <w:rsid w:val="00D954FC"/>
    <w:rsid w:val="00D9556E"/>
    <w:rsid w:val="00D95683"/>
    <w:rsid w:val="00D959ED"/>
    <w:rsid w:val="00D95A2A"/>
    <w:rsid w:val="00D95A8E"/>
    <w:rsid w:val="00D95AA7"/>
    <w:rsid w:val="00D95AB9"/>
    <w:rsid w:val="00D964EE"/>
    <w:rsid w:val="00D965F8"/>
    <w:rsid w:val="00D96C46"/>
    <w:rsid w:val="00D96D15"/>
    <w:rsid w:val="00D96E0F"/>
    <w:rsid w:val="00D96EC9"/>
    <w:rsid w:val="00D971C9"/>
    <w:rsid w:val="00D97590"/>
    <w:rsid w:val="00D975ED"/>
    <w:rsid w:val="00D97655"/>
    <w:rsid w:val="00D97709"/>
    <w:rsid w:val="00D97B62"/>
    <w:rsid w:val="00D97C00"/>
    <w:rsid w:val="00D97C3A"/>
    <w:rsid w:val="00D97DED"/>
    <w:rsid w:val="00D97EA8"/>
    <w:rsid w:val="00DA012C"/>
    <w:rsid w:val="00DA0303"/>
    <w:rsid w:val="00DA08F6"/>
    <w:rsid w:val="00DA0953"/>
    <w:rsid w:val="00DA0AF1"/>
    <w:rsid w:val="00DA0B6D"/>
    <w:rsid w:val="00DA0BF9"/>
    <w:rsid w:val="00DA0E48"/>
    <w:rsid w:val="00DA117D"/>
    <w:rsid w:val="00DA1401"/>
    <w:rsid w:val="00DA1535"/>
    <w:rsid w:val="00DA1561"/>
    <w:rsid w:val="00DA159C"/>
    <w:rsid w:val="00DA1B2E"/>
    <w:rsid w:val="00DA1BEE"/>
    <w:rsid w:val="00DA1C49"/>
    <w:rsid w:val="00DA21F5"/>
    <w:rsid w:val="00DA22FA"/>
    <w:rsid w:val="00DA24EC"/>
    <w:rsid w:val="00DA24EF"/>
    <w:rsid w:val="00DA25E4"/>
    <w:rsid w:val="00DA2677"/>
    <w:rsid w:val="00DA27D2"/>
    <w:rsid w:val="00DA28F7"/>
    <w:rsid w:val="00DA2C1B"/>
    <w:rsid w:val="00DA2D64"/>
    <w:rsid w:val="00DA2DBF"/>
    <w:rsid w:val="00DA2E10"/>
    <w:rsid w:val="00DA2F45"/>
    <w:rsid w:val="00DA32C3"/>
    <w:rsid w:val="00DA3422"/>
    <w:rsid w:val="00DA3477"/>
    <w:rsid w:val="00DA367B"/>
    <w:rsid w:val="00DA3749"/>
    <w:rsid w:val="00DA37E3"/>
    <w:rsid w:val="00DA3C15"/>
    <w:rsid w:val="00DA3CF1"/>
    <w:rsid w:val="00DA3EAF"/>
    <w:rsid w:val="00DA3F65"/>
    <w:rsid w:val="00DA4129"/>
    <w:rsid w:val="00DA41EB"/>
    <w:rsid w:val="00DA438D"/>
    <w:rsid w:val="00DA43C0"/>
    <w:rsid w:val="00DA44CD"/>
    <w:rsid w:val="00DA4601"/>
    <w:rsid w:val="00DA467A"/>
    <w:rsid w:val="00DA489E"/>
    <w:rsid w:val="00DA4BD2"/>
    <w:rsid w:val="00DA4C12"/>
    <w:rsid w:val="00DA4D50"/>
    <w:rsid w:val="00DA4D64"/>
    <w:rsid w:val="00DA4ED6"/>
    <w:rsid w:val="00DA4F27"/>
    <w:rsid w:val="00DA50FE"/>
    <w:rsid w:val="00DA528E"/>
    <w:rsid w:val="00DA5547"/>
    <w:rsid w:val="00DA554C"/>
    <w:rsid w:val="00DA55FA"/>
    <w:rsid w:val="00DA55FE"/>
    <w:rsid w:val="00DA5888"/>
    <w:rsid w:val="00DA58CF"/>
    <w:rsid w:val="00DA5DBB"/>
    <w:rsid w:val="00DA6061"/>
    <w:rsid w:val="00DA62F5"/>
    <w:rsid w:val="00DA6348"/>
    <w:rsid w:val="00DA6597"/>
    <w:rsid w:val="00DA65AC"/>
    <w:rsid w:val="00DA66D0"/>
    <w:rsid w:val="00DA684D"/>
    <w:rsid w:val="00DA69E2"/>
    <w:rsid w:val="00DA6D0D"/>
    <w:rsid w:val="00DA6F85"/>
    <w:rsid w:val="00DA7147"/>
    <w:rsid w:val="00DA7366"/>
    <w:rsid w:val="00DA7371"/>
    <w:rsid w:val="00DA78E5"/>
    <w:rsid w:val="00DA795B"/>
    <w:rsid w:val="00DA79FA"/>
    <w:rsid w:val="00DA7C36"/>
    <w:rsid w:val="00DA7DC2"/>
    <w:rsid w:val="00DA7EC6"/>
    <w:rsid w:val="00DB009B"/>
    <w:rsid w:val="00DB00C1"/>
    <w:rsid w:val="00DB02BB"/>
    <w:rsid w:val="00DB053B"/>
    <w:rsid w:val="00DB06BE"/>
    <w:rsid w:val="00DB07F4"/>
    <w:rsid w:val="00DB0839"/>
    <w:rsid w:val="00DB0D10"/>
    <w:rsid w:val="00DB0D21"/>
    <w:rsid w:val="00DB0EA6"/>
    <w:rsid w:val="00DB1015"/>
    <w:rsid w:val="00DB124D"/>
    <w:rsid w:val="00DB12A0"/>
    <w:rsid w:val="00DB14EF"/>
    <w:rsid w:val="00DB162D"/>
    <w:rsid w:val="00DB1642"/>
    <w:rsid w:val="00DB16CE"/>
    <w:rsid w:val="00DB16FE"/>
    <w:rsid w:val="00DB19C6"/>
    <w:rsid w:val="00DB21FE"/>
    <w:rsid w:val="00DB2249"/>
    <w:rsid w:val="00DB24D4"/>
    <w:rsid w:val="00DB25B4"/>
    <w:rsid w:val="00DB27C5"/>
    <w:rsid w:val="00DB2838"/>
    <w:rsid w:val="00DB29A7"/>
    <w:rsid w:val="00DB2BB8"/>
    <w:rsid w:val="00DB2CCF"/>
    <w:rsid w:val="00DB2ECB"/>
    <w:rsid w:val="00DB3189"/>
    <w:rsid w:val="00DB31CA"/>
    <w:rsid w:val="00DB399B"/>
    <w:rsid w:val="00DB3E90"/>
    <w:rsid w:val="00DB3F90"/>
    <w:rsid w:val="00DB4276"/>
    <w:rsid w:val="00DB44DD"/>
    <w:rsid w:val="00DB454F"/>
    <w:rsid w:val="00DB4857"/>
    <w:rsid w:val="00DB4912"/>
    <w:rsid w:val="00DB4B0F"/>
    <w:rsid w:val="00DB4F0F"/>
    <w:rsid w:val="00DB5045"/>
    <w:rsid w:val="00DB53FC"/>
    <w:rsid w:val="00DB5601"/>
    <w:rsid w:val="00DB56BD"/>
    <w:rsid w:val="00DB58D4"/>
    <w:rsid w:val="00DB5913"/>
    <w:rsid w:val="00DB5948"/>
    <w:rsid w:val="00DB5A7C"/>
    <w:rsid w:val="00DB5B1A"/>
    <w:rsid w:val="00DB5BA0"/>
    <w:rsid w:val="00DB5C28"/>
    <w:rsid w:val="00DB5CD3"/>
    <w:rsid w:val="00DB5EB5"/>
    <w:rsid w:val="00DB5FAF"/>
    <w:rsid w:val="00DB6046"/>
    <w:rsid w:val="00DB60E2"/>
    <w:rsid w:val="00DB62B0"/>
    <w:rsid w:val="00DB64D7"/>
    <w:rsid w:val="00DB66C7"/>
    <w:rsid w:val="00DB6795"/>
    <w:rsid w:val="00DB6B24"/>
    <w:rsid w:val="00DB6BA7"/>
    <w:rsid w:val="00DB6FB9"/>
    <w:rsid w:val="00DB6FC6"/>
    <w:rsid w:val="00DB744A"/>
    <w:rsid w:val="00DB75DD"/>
    <w:rsid w:val="00DB76BE"/>
    <w:rsid w:val="00DB772E"/>
    <w:rsid w:val="00DB7870"/>
    <w:rsid w:val="00DB79FF"/>
    <w:rsid w:val="00DB7A44"/>
    <w:rsid w:val="00DB7B18"/>
    <w:rsid w:val="00DB7B21"/>
    <w:rsid w:val="00DB7D57"/>
    <w:rsid w:val="00DB7DF9"/>
    <w:rsid w:val="00DC0010"/>
    <w:rsid w:val="00DC00D7"/>
    <w:rsid w:val="00DC0146"/>
    <w:rsid w:val="00DC02A6"/>
    <w:rsid w:val="00DC0319"/>
    <w:rsid w:val="00DC045A"/>
    <w:rsid w:val="00DC0581"/>
    <w:rsid w:val="00DC05EF"/>
    <w:rsid w:val="00DC08B7"/>
    <w:rsid w:val="00DC0B8F"/>
    <w:rsid w:val="00DC0B99"/>
    <w:rsid w:val="00DC0BB4"/>
    <w:rsid w:val="00DC0D89"/>
    <w:rsid w:val="00DC0E1C"/>
    <w:rsid w:val="00DC0EC9"/>
    <w:rsid w:val="00DC0F13"/>
    <w:rsid w:val="00DC1061"/>
    <w:rsid w:val="00DC1563"/>
    <w:rsid w:val="00DC1F9A"/>
    <w:rsid w:val="00DC20E2"/>
    <w:rsid w:val="00DC22F8"/>
    <w:rsid w:val="00DC23E2"/>
    <w:rsid w:val="00DC248D"/>
    <w:rsid w:val="00DC2749"/>
    <w:rsid w:val="00DC283E"/>
    <w:rsid w:val="00DC2A5E"/>
    <w:rsid w:val="00DC2C2B"/>
    <w:rsid w:val="00DC2F83"/>
    <w:rsid w:val="00DC30A1"/>
    <w:rsid w:val="00DC30D1"/>
    <w:rsid w:val="00DC3127"/>
    <w:rsid w:val="00DC351B"/>
    <w:rsid w:val="00DC357B"/>
    <w:rsid w:val="00DC36A2"/>
    <w:rsid w:val="00DC3776"/>
    <w:rsid w:val="00DC38AD"/>
    <w:rsid w:val="00DC3E79"/>
    <w:rsid w:val="00DC3FD0"/>
    <w:rsid w:val="00DC4380"/>
    <w:rsid w:val="00DC4617"/>
    <w:rsid w:val="00DC4640"/>
    <w:rsid w:val="00DC472F"/>
    <w:rsid w:val="00DC475D"/>
    <w:rsid w:val="00DC4BBA"/>
    <w:rsid w:val="00DC4CC7"/>
    <w:rsid w:val="00DC50B2"/>
    <w:rsid w:val="00DC5165"/>
    <w:rsid w:val="00DC549D"/>
    <w:rsid w:val="00DC56A0"/>
    <w:rsid w:val="00DC5D58"/>
    <w:rsid w:val="00DC6128"/>
    <w:rsid w:val="00DC6201"/>
    <w:rsid w:val="00DC6284"/>
    <w:rsid w:val="00DC631F"/>
    <w:rsid w:val="00DC66B4"/>
    <w:rsid w:val="00DC6715"/>
    <w:rsid w:val="00DC67ED"/>
    <w:rsid w:val="00DC6992"/>
    <w:rsid w:val="00DC6B41"/>
    <w:rsid w:val="00DC6DB8"/>
    <w:rsid w:val="00DC6E5F"/>
    <w:rsid w:val="00DC6FC1"/>
    <w:rsid w:val="00DC7251"/>
    <w:rsid w:val="00DC7362"/>
    <w:rsid w:val="00DC7456"/>
    <w:rsid w:val="00DC76E9"/>
    <w:rsid w:val="00DC774D"/>
    <w:rsid w:val="00DC77F4"/>
    <w:rsid w:val="00DC789B"/>
    <w:rsid w:val="00DC7B40"/>
    <w:rsid w:val="00DC7D9B"/>
    <w:rsid w:val="00DC7DBD"/>
    <w:rsid w:val="00DC7FA6"/>
    <w:rsid w:val="00DD0162"/>
    <w:rsid w:val="00DD0183"/>
    <w:rsid w:val="00DD0310"/>
    <w:rsid w:val="00DD04D4"/>
    <w:rsid w:val="00DD08DA"/>
    <w:rsid w:val="00DD08DF"/>
    <w:rsid w:val="00DD0AFC"/>
    <w:rsid w:val="00DD0D75"/>
    <w:rsid w:val="00DD0E95"/>
    <w:rsid w:val="00DD0FBC"/>
    <w:rsid w:val="00DD1447"/>
    <w:rsid w:val="00DD1617"/>
    <w:rsid w:val="00DD1661"/>
    <w:rsid w:val="00DD1766"/>
    <w:rsid w:val="00DD1987"/>
    <w:rsid w:val="00DD1C92"/>
    <w:rsid w:val="00DD1CE1"/>
    <w:rsid w:val="00DD1CE3"/>
    <w:rsid w:val="00DD1D55"/>
    <w:rsid w:val="00DD1E21"/>
    <w:rsid w:val="00DD21F9"/>
    <w:rsid w:val="00DD2290"/>
    <w:rsid w:val="00DD2353"/>
    <w:rsid w:val="00DD2847"/>
    <w:rsid w:val="00DD28BC"/>
    <w:rsid w:val="00DD292C"/>
    <w:rsid w:val="00DD2A6C"/>
    <w:rsid w:val="00DD2F74"/>
    <w:rsid w:val="00DD3019"/>
    <w:rsid w:val="00DD3208"/>
    <w:rsid w:val="00DD327B"/>
    <w:rsid w:val="00DD32B3"/>
    <w:rsid w:val="00DD341F"/>
    <w:rsid w:val="00DD3534"/>
    <w:rsid w:val="00DD3556"/>
    <w:rsid w:val="00DD35B0"/>
    <w:rsid w:val="00DD35F7"/>
    <w:rsid w:val="00DD3665"/>
    <w:rsid w:val="00DD3763"/>
    <w:rsid w:val="00DD3794"/>
    <w:rsid w:val="00DD386D"/>
    <w:rsid w:val="00DD389B"/>
    <w:rsid w:val="00DD38A7"/>
    <w:rsid w:val="00DD38E2"/>
    <w:rsid w:val="00DD3939"/>
    <w:rsid w:val="00DD3D7A"/>
    <w:rsid w:val="00DD3DF8"/>
    <w:rsid w:val="00DD3E72"/>
    <w:rsid w:val="00DD3FC4"/>
    <w:rsid w:val="00DD4213"/>
    <w:rsid w:val="00DD424B"/>
    <w:rsid w:val="00DD42DA"/>
    <w:rsid w:val="00DD4531"/>
    <w:rsid w:val="00DD4649"/>
    <w:rsid w:val="00DD46C8"/>
    <w:rsid w:val="00DD481E"/>
    <w:rsid w:val="00DD486C"/>
    <w:rsid w:val="00DD4991"/>
    <w:rsid w:val="00DD4CDC"/>
    <w:rsid w:val="00DD4F8B"/>
    <w:rsid w:val="00DD513A"/>
    <w:rsid w:val="00DD525C"/>
    <w:rsid w:val="00DD54B9"/>
    <w:rsid w:val="00DD5552"/>
    <w:rsid w:val="00DD5564"/>
    <w:rsid w:val="00DD5630"/>
    <w:rsid w:val="00DD568B"/>
    <w:rsid w:val="00DD57CA"/>
    <w:rsid w:val="00DD5BC2"/>
    <w:rsid w:val="00DD5E8E"/>
    <w:rsid w:val="00DD5F62"/>
    <w:rsid w:val="00DD5FE0"/>
    <w:rsid w:val="00DD60C2"/>
    <w:rsid w:val="00DD6110"/>
    <w:rsid w:val="00DD651A"/>
    <w:rsid w:val="00DD6A76"/>
    <w:rsid w:val="00DD6BBD"/>
    <w:rsid w:val="00DD6BDF"/>
    <w:rsid w:val="00DD6C11"/>
    <w:rsid w:val="00DD7122"/>
    <w:rsid w:val="00DD7388"/>
    <w:rsid w:val="00DD7698"/>
    <w:rsid w:val="00DD7708"/>
    <w:rsid w:val="00DD7750"/>
    <w:rsid w:val="00DD7DDD"/>
    <w:rsid w:val="00DE00E3"/>
    <w:rsid w:val="00DE016E"/>
    <w:rsid w:val="00DE0283"/>
    <w:rsid w:val="00DE03F4"/>
    <w:rsid w:val="00DE0486"/>
    <w:rsid w:val="00DE0A2C"/>
    <w:rsid w:val="00DE0F01"/>
    <w:rsid w:val="00DE1063"/>
    <w:rsid w:val="00DE1144"/>
    <w:rsid w:val="00DE117E"/>
    <w:rsid w:val="00DE12A1"/>
    <w:rsid w:val="00DE13A3"/>
    <w:rsid w:val="00DE1602"/>
    <w:rsid w:val="00DE176E"/>
    <w:rsid w:val="00DE17AD"/>
    <w:rsid w:val="00DE1AD9"/>
    <w:rsid w:val="00DE1CA1"/>
    <w:rsid w:val="00DE1D22"/>
    <w:rsid w:val="00DE1EBE"/>
    <w:rsid w:val="00DE1F43"/>
    <w:rsid w:val="00DE21F2"/>
    <w:rsid w:val="00DE2225"/>
    <w:rsid w:val="00DE224D"/>
    <w:rsid w:val="00DE29BA"/>
    <w:rsid w:val="00DE2A8E"/>
    <w:rsid w:val="00DE2B4E"/>
    <w:rsid w:val="00DE2BE5"/>
    <w:rsid w:val="00DE315D"/>
    <w:rsid w:val="00DE32DC"/>
    <w:rsid w:val="00DE36BF"/>
    <w:rsid w:val="00DE36D7"/>
    <w:rsid w:val="00DE3903"/>
    <w:rsid w:val="00DE397F"/>
    <w:rsid w:val="00DE3A5F"/>
    <w:rsid w:val="00DE3AE8"/>
    <w:rsid w:val="00DE3C22"/>
    <w:rsid w:val="00DE3D44"/>
    <w:rsid w:val="00DE3EF7"/>
    <w:rsid w:val="00DE408F"/>
    <w:rsid w:val="00DE4311"/>
    <w:rsid w:val="00DE437F"/>
    <w:rsid w:val="00DE4504"/>
    <w:rsid w:val="00DE47D8"/>
    <w:rsid w:val="00DE47F5"/>
    <w:rsid w:val="00DE48A8"/>
    <w:rsid w:val="00DE48D9"/>
    <w:rsid w:val="00DE4974"/>
    <w:rsid w:val="00DE4A1A"/>
    <w:rsid w:val="00DE4AB4"/>
    <w:rsid w:val="00DE4C8D"/>
    <w:rsid w:val="00DE54D0"/>
    <w:rsid w:val="00DE5613"/>
    <w:rsid w:val="00DE5B8B"/>
    <w:rsid w:val="00DE5BF4"/>
    <w:rsid w:val="00DE5C78"/>
    <w:rsid w:val="00DE5D47"/>
    <w:rsid w:val="00DE5E0F"/>
    <w:rsid w:val="00DE5F7B"/>
    <w:rsid w:val="00DE5FBD"/>
    <w:rsid w:val="00DE5FFF"/>
    <w:rsid w:val="00DE60BE"/>
    <w:rsid w:val="00DE62D2"/>
    <w:rsid w:val="00DE6540"/>
    <w:rsid w:val="00DE6592"/>
    <w:rsid w:val="00DE6698"/>
    <w:rsid w:val="00DE683C"/>
    <w:rsid w:val="00DE68A8"/>
    <w:rsid w:val="00DE6AB1"/>
    <w:rsid w:val="00DE6F02"/>
    <w:rsid w:val="00DE6F08"/>
    <w:rsid w:val="00DE6FAA"/>
    <w:rsid w:val="00DE7037"/>
    <w:rsid w:val="00DE7596"/>
    <w:rsid w:val="00DE7C34"/>
    <w:rsid w:val="00DE7C4F"/>
    <w:rsid w:val="00DE7C9B"/>
    <w:rsid w:val="00DE7E87"/>
    <w:rsid w:val="00DE7EA0"/>
    <w:rsid w:val="00DE7EDB"/>
    <w:rsid w:val="00DE7FEC"/>
    <w:rsid w:val="00DF00B5"/>
    <w:rsid w:val="00DF10C2"/>
    <w:rsid w:val="00DF127D"/>
    <w:rsid w:val="00DF1388"/>
    <w:rsid w:val="00DF13BB"/>
    <w:rsid w:val="00DF1593"/>
    <w:rsid w:val="00DF1995"/>
    <w:rsid w:val="00DF1B64"/>
    <w:rsid w:val="00DF1CEA"/>
    <w:rsid w:val="00DF24DD"/>
    <w:rsid w:val="00DF27EF"/>
    <w:rsid w:val="00DF2941"/>
    <w:rsid w:val="00DF2A5F"/>
    <w:rsid w:val="00DF2D4F"/>
    <w:rsid w:val="00DF3010"/>
    <w:rsid w:val="00DF305E"/>
    <w:rsid w:val="00DF35E8"/>
    <w:rsid w:val="00DF3874"/>
    <w:rsid w:val="00DF3EDB"/>
    <w:rsid w:val="00DF3F42"/>
    <w:rsid w:val="00DF4011"/>
    <w:rsid w:val="00DF42F4"/>
    <w:rsid w:val="00DF46A0"/>
    <w:rsid w:val="00DF4704"/>
    <w:rsid w:val="00DF48EB"/>
    <w:rsid w:val="00DF4B65"/>
    <w:rsid w:val="00DF4B70"/>
    <w:rsid w:val="00DF4B76"/>
    <w:rsid w:val="00DF4C74"/>
    <w:rsid w:val="00DF5050"/>
    <w:rsid w:val="00DF52E3"/>
    <w:rsid w:val="00DF5699"/>
    <w:rsid w:val="00DF57B9"/>
    <w:rsid w:val="00DF5992"/>
    <w:rsid w:val="00DF59B2"/>
    <w:rsid w:val="00DF5CDF"/>
    <w:rsid w:val="00DF5D87"/>
    <w:rsid w:val="00DF5EF1"/>
    <w:rsid w:val="00DF5F9A"/>
    <w:rsid w:val="00DF606A"/>
    <w:rsid w:val="00DF622D"/>
    <w:rsid w:val="00DF62CF"/>
    <w:rsid w:val="00DF62FC"/>
    <w:rsid w:val="00DF6480"/>
    <w:rsid w:val="00DF66E4"/>
    <w:rsid w:val="00DF66FA"/>
    <w:rsid w:val="00DF6755"/>
    <w:rsid w:val="00DF68A5"/>
    <w:rsid w:val="00DF6AA0"/>
    <w:rsid w:val="00DF6D64"/>
    <w:rsid w:val="00DF6EC2"/>
    <w:rsid w:val="00DF72AC"/>
    <w:rsid w:val="00DF72B9"/>
    <w:rsid w:val="00DF7422"/>
    <w:rsid w:val="00DF7438"/>
    <w:rsid w:val="00DF7492"/>
    <w:rsid w:val="00DF7899"/>
    <w:rsid w:val="00DF7A5C"/>
    <w:rsid w:val="00DF7D91"/>
    <w:rsid w:val="00DF7D98"/>
    <w:rsid w:val="00E00000"/>
    <w:rsid w:val="00E0000E"/>
    <w:rsid w:val="00E0026C"/>
    <w:rsid w:val="00E0034F"/>
    <w:rsid w:val="00E00464"/>
    <w:rsid w:val="00E00615"/>
    <w:rsid w:val="00E0072F"/>
    <w:rsid w:val="00E007D2"/>
    <w:rsid w:val="00E007FC"/>
    <w:rsid w:val="00E00D41"/>
    <w:rsid w:val="00E011B1"/>
    <w:rsid w:val="00E013F9"/>
    <w:rsid w:val="00E0147B"/>
    <w:rsid w:val="00E017FB"/>
    <w:rsid w:val="00E018FF"/>
    <w:rsid w:val="00E01A31"/>
    <w:rsid w:val="00E01AD1"/>
    <w:rsid w:val="00E01BFA"/>
    <w:rsid w:val="00E01C57"/>
    <w:rsid w:val="00E01E0D"/>
    <w:rsid w:val="00E01F22"/>
    <w:rsid w:val="00E01F7E"/>
    <w:rsid w:val="00E02367"/>
    <w:rsid w:val="00E02769"/>
    <w:rsid w:val="00E028D7"/>
    <w:rsid w:val="00E02B5A"/>
    <w:rsid w:val="00E02C27"/>
    <w:rsid w:val="00E03388"/>
    <w:rsid w:val="00E03419"/>
    <w:rsid w:val="00E03448"/>
    <w:rsid w:val="00E0364A"/>
    <w:rsid w:val="00E03BE7"/>
    <w:rsid w:val="00E03DF1"/>
    <w:rsid w:val="00E03DF2"/>
    <w:rsid w:val="00E03E5C"/>
    <w:rsid w:val="00E04177"/>
    <w:rsid w:val="00E0424E"/>
    <w:rsid w:val="00E044B2"/>
    <w:rsid w:val="00E04710"/>
    <w:rsid w:val="00E04FB2"/>
    <w:rsid w:val="00E055C3"/>
    <w:rsid w:val="00E056B7"/>
    <w:rsid w:val="00E05D62"/>
    <w:rsid w:val="00E0628C"/>
    <w:rsid w:val="00E063D4"/>
    <w:rsid w:val="00E065FC"/>
    <w:rsid w:val="00E0660C"/>
    <w:rsid w:val="00E0661E"/>
    <w:rsid w:val="00E068DE"/>
    <w:rsid w:val="00E069E1"/>
    <w:rsid w:val="00E069F3"/>
    <w:rsid w:val="00E06E20"/>
    <w:rsid w:val="00E06EB2"/>
    <w:rsid w:val="00E06EDA"/>
    <w:rsid w:val="00E06F5C"/>
    <w:rsid w:val="00E072DA"/>
    <w:rsid w:val="00E07994"/>
    <w:rsid w:val="00E103C2"/>
    <w:rsid w:val="00E10607"/>
    <w:rsid w:val="00E10669"/>
    <w:rsid w:val="00E106ED"/>
    <w:rsid w:val="00E10A19"/>
    <w:rsid w:val="00E10D63"/>
    <w:rsid w:val="00E112C3"/>
    <w:rsid w:val="00E1132C"/>
    <w:rsid w:val="00E11396"/>
    <w:rsid w:val="00E11418"/>
    <w:rsid w:val="00E1182D"/>
    <w:rsid w:val="00E118CA"/>
    <w:rsid w:val="00E118D1"/>
    <w:rsid w:val="00E118DC"/>
    <w:rsid w:val="00E119F6"/>
    <w:rsid w:val="00E11C65"/>
    <w:rsid w:val="00E11D58"/>
    <w:rsid w:val="00E120E9"/>
    <w:rsid w:val="00E12638"/>
    <w:rsid w:val="00E127D9"/>
    <w:rsid w:val="00E12803"/>
    <w:rsid w:val="00E12C34"/>
    <w:rsid w:val="00E12D65"/>
    <w:rsid w:val="00E12D66"/>
    <w:rsid w:val="00E13364"/>
    <w:rsid w:val="00E134FA"/>
    <w:rsid w:val="00E137AE"/>
    <w:rsid w:val="00E137F8"/>
    <w:rsid w:val="00E138DC"/>
    <w:rsid w:val="00E13C3F"/>
    <w:rsid w:val="00E13CB6"/>
    <w:rsid w:val="00E13D88"/>
    <w:rsid w:val="00E13EF4"/>
    <w:rsid w:val="00E13FF8"/>
    <w:rsid w:val="00E141F6"/>
    <w:rsid w:val="00E142B6"/>
    <w:rsid w:val="00E1434C"/>
    <w:rsid w:val="00E144DE"/>
    <w:rsid w:val="00E1461A"/>
    <w:rsid w:val="00E146B9"/>
    <w:rsid w:val="00E14812"/>
    <w:rsid w:val="00E149B4"/>
    <w:rsid w:val="00E14A99"/>
    <w:rsid w:val="00E14B40"/>
    <w:rsid w:val="00E14B9B"/>
    <w:rsid w:val="00E15036"/>
    <w:rsid w:val="00E1510E"/>
    <w:rsid w:val="00E1512D"/>
    <w:rsid w:val="00E1526C"/>
    <w:rsid w:val="00E152BD"/>
    <w:rsid w:val="00E154CE"/>
    <w:rsid w:val="00E155C8"/>
    <w:rsid w:val="00E15632"/>
    <w:rsid w:val="00E1563E"/>
    <w:rsid w:val="00E15788"/>
    <w:rsid w:val="00E159F8"/>
    <w:rsid w:val="00E15B41"/>
    <w:rsid w:val="00E15C40"/>
    <w:rsid w:val="00E15DEA"/>
    <w:rsid w:val="00E15E02"/>
    <w:rsid w:val="00E1615F"/>
    <w:rsid w:val="00E16386"/>
    <w:rsid w:val="00E164D5"/>
    <w:rsid w:val="00E16892"/>
    <w:rsid w:val="00E16A89"/>
    <w:rsid w:val="00E16E7B"/>
    <w:rsid w:val="00E170CD"/>
    <w:rsid w:val="00E17522"/>
    <w:rsid w:val="00E1759D"/>
    <w:rsid w:val="00E175D6"/>
    <w:rsid w:val="00E1786F"/>
    <w:rsid w:val="00E1787F"/>
    <w:rsid w:val="00E1794B"/>
    <w:rsid w:val="00E17B34"/>
    <w:rsid w:val="00E17B95"/>
    <w:rsid w:val="00E17EC7"/>
    <w:rsid w:val="00E17F0A"/>
    <w:rsid w:val="00E20004"/>
    <w:rsid w:val="00E2004F"/>
    <w:rsid w:val="00E20164"/>
    <w:rsid w:val="00E20201"/>
    <w:rsid w:val="00E2027A"/>
    <w:rsid w:val="00E20334"/>
    <w:rsid w:val="00E20459"/>
    <w:rsid w:val="00E204BB"/>
    <w:rsid w:val="00E207DF"/>
    <w:rsid w:val="00E209A3"/>
    <w:rsid w:val="00E20BC0"/>
    <w:rsid w:val="00E20D93"/>
    <w:rsid w:val="00E20E5F"/>
    <w:rsid w:val="00E20F6F"/>
    <w:rsid w:val="00E20F95"/>
    <w:rsid w:val="00E211AE"/>
    <w:rsid w:val="00E21A90"/>
    <w:rsid w:val="00E21BF1"/>
    <w:rsid w:val="00E21C54"/>
    <w:rsid w:val="00E21CDF"/>
    <w:rsid w:val="00E21CE0"/>
    <w:rsid w:val="00E21FFC"/>
    <w:rsid w:val="00E22395"/>
    <w:rsid w:val="00E224B1"/>
    <w:rsid w:val="00E226E8"/>
    <w:rsid w:val="00E227F0"/>
    <w:rsid w:val="00E228CA"/>
    <w:rsid w:val="00E22C7E"/>
    <w:rsid w:val="00E22D02"/>
    <w:rsid w:val="00E22D78"/>
    <w:rsid w:val="00E23481"/>
    <w:rsid w:val="00E236AC"/>
    <w:rsid w:val="00E239FF"/>
    <w:rsid w:val="00E23A7D"/>
    <w:rsid w:val="00E23AC2"/>
    <w:rsid w:val="00E23B03"/>
    <w:rsid w:val="00E24061"/>
    <w:rsid w:val="00E240DD"/>
    <w:rsid w:val="00E24268"/>
    <w:rsid w:val="00E24652"/>
    <w:rsid w:val="00E247E4"/>
    <w:rsid w:val="00E24802"/>
    <w:rsid w:val="00E24AE3"/>
    <w:rsid w:val="00E24B4C"/>
    <w:rsid w:val="00E24BC5"/>
    <w:rsid w:val="00E24C5C"/>
    <w:rsid w:val="00E24C9C"/>
    <w:rsid w:val="00E24DB7"/>
    <w:rsid w:val="00E24FC1"/>
    <w:rsid w:val="00E24FF5"/>
    <w:rsid w:val="00E2503C"/>
    <w:rsid w:val="00E250A9"/>
    <w:rsid w:val="00E2561B"/>
    <w:rsid w:val="00E2570F"/>
    <w:rsid w:val="00E2581A"/>
    <w:rsid w:val="00E258E0"/>
    <w:rsid w:val="00E25992"/>
    <w:rsid w:val="00E25A24"/>
    <w:rsid w:val="00E25D80"/>
    <w:rsid w:val="00E25DA0"/>
    <w:rsid w:val="00E2620E"/>
    <w:rsid w:val="00E26421"/>
    <w:rsid w:val="00E2644E"/>
    <w:rsid w:val="00E26585"/>
    <w:rsid w:val="00E26621"/>
    <w:rsid w:val="00E26730"/>
    <w:rsid w:val="00E26A38"/>
    <w:rsid w:val="00E26B4C"/>
    <w:rsid w:val="00E26CF7"/>
    <w:rsid w:val="00E26D50"/>
    <w:rsid w:val="00E26F9D"/>
    <w:rsid w:val="00E26FAA"/>
    <w:rsid w:val="00E27041"/>
    <w:rsid w:val="00E27082"/>
    <w:rsid w:val="00E271E2"/>
    <w:rsid w:val="00E273B4"/>
    <w:rsid w:val="00E27526"/>
    <w:rsid w:val="00E27593"/>
    <w:rsid w:val="00E27DC3"/>
    <w:rsid w:val="00E27DD6"/>
    <w:rsid w:val="00E27E64"/>
    <w:rsid w:val="00E27EBC"/>
    <w:rsid w:val="00E27F55"/>
    <w:rsid w:val="00E27F8F"/>
    <w:rsid w:val="00E27FA8"/>
    <w:rsid w:val="00E301E7"/>
    <w:rsid w:val="00E304D1"/>
    <w:rsid w:val="00E3061D"/>
    <w:rsid w:val="00E30690"/>
    <w:rsid w:val="00E30747"/>
    <w:rsid w:val="00E3074B"/>
    <w:rsid w:val="00E30999"/>
    <w:rsid w:val="00E30A14"/>
    <w:rsid w:val="00E30D58"/>
    <w:rsid w:val="00E30E53"/>
    <w:rsid w:val="00E30E6A"/>
    <w:rsid w:val="00E30F62"/>
    <w:rsid w:val="00E30F64"/>
    <w:rsid w:val="00E30F6D"/>
    <w:rsid w:val="00E30F82"/>
    <w:rsid w:val="00E30FBE"/>
    <w:rsid w:val="00E311CB"/>
    <w:rsid w:val="00E311D6"/>
    <w:rsid w:val="00E313C1"/>
    <w:rsid w:val="00E3158C"/>
    <w:rsid w:val="00E3169B"/>
    <w:rsid w:val="00E31812"/>
    <w:rsid w:val="00E3188C"/>
    <w:rsid w:val="00E318F2"/>
    <w:rsid w:val="00E31A09"/>
    <w:rsid w:val="00E31A9E"/>
    <w:rsid w:val="00E31B3A"/>
    <w:rsid w:val="00E31BE2"/>
    <w:rsid w:val="00E31C7F"/>
    <w:rsid w:val="00E31D1D"/>
    <w:rsid w:val="00E31EF6"/>
    <w:rsid w:val="00E3202A"/>
    <w:rsid w:val="00E3203C"/>
    <w:rsid w:val="00E32402"/>
    <w:rsid w:val="00E32426"/>
    <w:rsid w:val="00E326A3"/>
    <w:rsid w:val="00E327E7"/>
    <w:rsid w:val="00E328A9"/>
    <w:rsid w:val="00E32936"/>
    <w:rsid w:val="00E329C0"/>
    <w:rsid w:val="00E329EE"/>
    <w:rsid w:val="00E32C89"/>
    <w:rsid w:val="00E32E6E"/>
    <w:rsid w:val="00E32F9F"/>
    <w:rsid w:val="00E32FA8"/>
    <w:rsid w:val="00E33154"/>
    <w:rsid w:val="00E3315E"/>
    <w:rsid w:val="00E331D3"/>
    <w:rsid w:val="00E335D0"/>
    <w:rsid w:val="00E338EC"/>
    <w:rsid w:val="00E33998"/>
    <w:rsid w:val="00E33DFB"/>
    <w:rsid w:val="00E33F14"/>
    <w:rsid w:val="00E34660"/>
    <w:rsid w:val="00E34B6E"/>
    <w:rsid w:val="00E34BE2"/>
    <w:rsid w:val="00E34CC2"/>
    <w:rsid w:val="00E34D91"/>
    <w:rsid w:val="00E34E69"/>
    <w:rsid w:val="00E34F4C"/>
    <w:rsid w:val="00E352A7"/>
    <w:rsid w:val="00E354F7"/>
    <w:rsid w:val="00E35540"/>
    <w:rsid w:val="00E3587B"/>
    <w:rsid w:val="00E35A7B"/>
    <w:rsid w:val="00E35A92"/>
    <w:rsid w:val="00E35B8A"/>
    <w:rsid w:val="00E35BE8"/>
    <w:rsid w:val="00E35E19"/>
    <w:rsid w:val="00E35E4E"/>
    <w:rsid w:val="00E35FCC"/>
    <w:rsid w:val="00E35FFD"/>
    <w:rsid w:val="00E36226"/>
    <w:rsid w:val="00E36319"/>
    <w:rsid w:val="00E3651A"/>
    <w:rsid w:val="00E365CA"/>
    <w:rsid w:val="00E36800"/>
    <w:rsid w:val="00E369D9"/>
    <w:rsid w:val="00E36D0E"/>
    <w:rsid w:val="00E36D9D"/>
    <w:rsid w:val="00E36DB6"/>
    <w:rsid w:val="00E36E1A"/>
    <w:rsid w:val="00E36EC2"/>
    <w:rsid w:val="00E37115"/>
    <w:rsid w:val="00E37177"/>
    <w:rsid w:val="00E3734D"/>
    <w:rsid w:val="00E373C2"/>
    <w:rsid w:val="00E37456"/>
    <w:rsid w:val="00E37752"/>
    <w:rsid w:val="00E378F5"/>
    <w:rsid w:val="00E378F9"/>
    <w:rsid w:val="00E379AA"/>
    <w:rsid w:val="00E37AA9"/>
    <w:rsid w:val="00E37C2F"/>
    <w:rsid w:val="00E37C33"/>
    <w:rsid w:val="00E37C41"/>
    <w:rsid w:val="00E37D59"/>
    <w:rsid w:val="00E37DBF"/>
    <w:rsid w:val="00E40005"/>
    <w:rsid w:val="00E400A5"/>
    <w:rsid w:val="00E402BC"/>
    <w:rsid w:val="00E403E0"/>
    <w:rsid w:val="00E40C5D"/>
    <w:rsid w:val="00E40EED"/>
    <w:rsid w:val="00E40F0B"/>
    <w:rsid w:val="00E41012"/>
    <w:rsid w:val="00E410C8"/>
    <w:rsid w:val="00E41189"/>
    <w:rsid w:val="00E41224"/>
    <w:rsid w:val="00E413A5"/>
    <w:rsid w:val="00E4179A"/>
    <w:rsid w:val="00E41B50"/>
    <w:rsid w:val="00E41EBB"/>
    <w:rsid w:val="00E4210F"/>
    <w:rsid w:val="00E425C9"/>
    <w:rsid w:val="00E42632"/>
    <w:rsid w:val="00E426DF"/>
    <w:rsid w:val="00E42722"/>
    <w:rsid w:val="00E427CD"/>
    <w:rsid w:val="00E4286D"/>
    <w:rsid w:val="00E428E3"/>
    <w:rsid w:val="00E42920"/>
    <w:rsid w:val="00E4299B"/>
    <w:rsid w:val="00E42A3A"/>
    <w:rsid w:val="00E42BA1"/>
    <w:rsid w:val="00E430E1"/>
    <w:rsid w:val="00E4324E"/>
    <w:rsid w:val="00E43276"/>
    <w:rsid w:val="00E432B9"/>
    <w:rsid w:val="00E435BD"/>
    <w:rsid w:val="00E43673"/>
    <w:rsid w:val="00E4378A"/>
    <w:rsid w:val="00E43B4C"/>
    <w:rsid w:val="00E44029"/>
    <w:rsid w:val="00E4403E"/>
    <w:rsid w:val="00E44107"/>
    <w:rsid w:val="00E442A9"/>
    <w:rsid w:val="00E44542"/>
    <w:rsid w:val="00E4458E"/>
    <w:rsid w:val="00E44640"/>
    <w:rsid w:val="00E4472B"/>
    <w:rsid w:val="00E44B5F"/>
    <w:rsid w:val="00E44CE7"/>
    <w:rsid w:val="00E44DF5"/>
    <w:rsid w:val="00E44F3F"/>
    <w:rsid w:val="00E44FEB"/>
    <w:rsid w:val="00E45114"/>
    <w:rsid w:val="00E451C7"/>
    <w:rsid w:val="00E451DB"/>
    <w:rsid w:val="00E4589D"/>
    <w:rsid w:val="00E45970"/>
    <w:rsid w:val="00E45A78"/>
    <w:rsid w:val="00E45D33"/>
    <w:rsid w:val="00E45DAA"/>
    <w:rsid w:val="00E46226"/>
    <w:rsid w:val="00E46284"/>
    <w:rsid w:val="00E4644A"/>
    <w:rsid w:val="00E46699"/>
    <w:rsid w:val="00E46E58"/>
    <w:rsid w:val="00E47170"/>
    <w:rsid w:val="00E47183"/>
    <w:rsid w:val="00E4739C"/>
    <w:rsid w:val="00E47716"/>
    <w:rsid w:val="00E47807"/>
    <w:rsid w:val="00E47928"/>
    <w:rsid w:val="00E47D13"/>
    <w:rsid w:val="00E47D6A"/>
    <w:rsid w:val="00E47DD9"/>
    <w:rsid w:val="00E47E20"/>
    <w:rsid w:val="00E47E70"/>
    <w:rsid w:val="00E47F21"/>
    <w:rsid w:val="00E47FA7"/>
    <w:rsid w:val="00E50155"/>
    <w:rsid w:val="00E5038E"/>
    <w:rsid w:val="00E50436"/>
    <w:rsid w:val="00E5044B"/>
    <w:rsid w:val="00E504DC"/>
    <w:rsid w:val="00E5059B"/>
    <w:rsid w:val="00E50664"/>
    <w:rsid w:val="00E50752"/>
    <w:rsid w:val="00E50BD3"/>
    <w:rsid w:val="00E50F10"/>
    <w:rsid w:val="00E51013"/>
    <w:rsid w:val="00E510F5"/>
    <w:rsid w:val="00E512A6"/>
    <w:rsid w:val="00E51379"/>
    <w:rsid w:val="00E5157B"/>
    <w:rsid w:val="00E51853"/>
    <w:rsid w:val="00E51879"/>
    <w:rsid w:val="00E519F3"/>
    <w:rsid w:val="00E51A11"/>
    <w:rsid w:val="00E51B1E"/>
    <w:rsid w:val="00E51BAB"/>
    <w:rsid w:val="00E5226A"/>
    <w:rsid w:val="00E5229E"/>
    <w:rsid w:val="00E524C6"/>
    <w:rsid w:val="00E526AD"/>
    <w:rsid w:val="00E52823"/>
    <w:rsid w:val="00E529E3"/>
    <w:rsid w:val="00E52BE2"/>
    <w:rsid w:val="00E52BE5"/>
    <w:rsid w:val="00E52D45"/>
    <w:rsid w:val="00E5309D"/>
    <w:rsid w:val="00E53187"/>
    <w:rsid w:val="00E53263"/>
    <w:rsid w:val="00E534CE"/>
    <w:rsid w:val="00E536D9"/>
    <w:rsid w:val="00E5390F"/>
    <w:rsid w:val="00E53BB3"/>
    <w:rsid w:val="00E53D27"/>
    <w:rsid w:val="00E53ED6"/>
    <w:rsid w:val="00E53EEC"/>
    <w:rsid w:val="00E5409F"/>
    <w:rsid w:val="00E5412F"/>
    <w:rsid w:val="00E5431F"/>
    <w:rsid w:val="00E5437A"/>
    <w:rsid w:val="00E5447E"/>
    <w:rsid w:val="00E5457A"/>
    <w:rsid w:val="00E54593"/>
    <w:rsid w:val="00E5493D"/>
    <w:rsid w:val="00E54EAB"/>
    <w:rsid w:val="00E54F3B"/>
    <w:rsid w:val="00E54F44"/>
    <w:rsid w:val="00E54F84"/>
    <w:rsid w:val="00E55113"/>
    <w:rsid w:val="00E55359"/>
    <w:rsid w:val="00E5537C"/>
    <w:rsid w:val="00E55396"/>
    <w:rsid w:val="00E55652"/>
    <w:rsid w:val="00E557AE"/>
    <w:rsid w:val="00E55928"/>
    <w:rsid w:val="00E559F6"/>
    <w:rsid w:val="00E55AE2"/>
    <w:rsid w:val="00E55C91"/>
    <w:rsid w:val="00E55E8D"/>
    <w:rsid w:val="00E56124"/>
    <w:rsid w:val="00E56207"/>
    <w:rsid w:val="00E5624A"/>
    <w:rsid w:val="00E56449"/>
    <w:rsid w:val="00E56569"/>
    <w:rsid w:val="00E56662"/>
    <w:rsid w:val="00E569C8"/>
    <w:rsid w:val="00E56D19"/>
    <w:rsid w:val="00E56D55"/>
    <w:rsid w:val="00E5702A"/>
    <w:rsid w:val="00E570C0"/>
    <w:rsid w:val="00E571FF"/>
    <w:rsid w:val="00E57932"/>
    <w:rsid w:val="00E57A68"/>
    <w:rsid w:val="00E57E4C"/>
    <w:rsid w:val="00E57F5B"/>
    <w:rsid w:val="00E60030"/>
    <w:rsid w:val="00E6020D"/>
    <w:rsid w:val="00E6076C"/>
    <w:rsid w:val="00E6087F"/>
    <w:rsid w:val="00E6097F"/>
    <w:rsid w:val="00E60A9B"/>
    <w:rsid w:val="00E60AAC"/>
    <w:rsid w:val="00E60AB9"/>
    <w:rsid w:val="00E610EE"/>
    <w:rsid w:val="00E612B0"/>
    <w:rsid w:val="00E614BE"/>
    <w:rsid w:val="00E61604"/>
    <w:rsid w:val="00E61665"/>
    <w:rsid w:val="00E616B9"/>
    <w:rsid w:val="00E616D6"/>
    <w:rsid w:val="00E617E8"/>
    <w:rsid w:val="00E617F1"/>
    <w:rsid w:val="00E61B33"/>
    <w:rsid w:val="00E61E94"/>
    <w:rsid w:val="00E62118"/>
    <w:rsid w:val="00E62442"/>
    <w:rsid w:val="00E6286F"/>
    <w:rsid w:val="00E62966"/>
    <w:rsid w:val="00E62A9E"/>
    <w:rsid w:val="00E62B22"/>
    <w:rsid w:val="00E62E1D"/>
    <w:rsid w:val="00E62FB3"/>
    <w:rsid w:val="00E634AC"/>
    <w:rsid w:val="00E634DA"/>
    <w:rsid w:val="00E6352C"/>
    <w:rsid w:val="00E6353C"/>
    <w:rsid w:val="00E63894"/>
    <w:rsid w:val="00E63BA6"/>
    <w:rsid w:val="00E63C72"/>
    <w:rsid w:val="00E63E26"/>
    <w:rsid w:val="00E63E45"/>
    <w:rsid w:val="00E63E6E"/>
    <w:rsid w:val="00E63E8C"/>
    <w:rsid w:val="00E63FDF"/>
    <w:rsid w:val="00E64125"/>
    <w:rsid w:val="00E64249"/>
    <w:rsid w:val="00E642A9"/>
    <w:rsid w:val="00E6438F"/>
    <w:rsid w:val="00E646EC"/>
    <w:rsid w:val="00E647C6"/>
    <w:rsid w:val="00E648F0"/>
    <w:rsid w:val="00E6497D"/>
    <w:rsid w:val="00E64DE5"/>
    <w:rsid w:val="00E64E74"/>
    <w:rsid w:val="00E64EB9"/>
    <w:rsid w:val="00E650ED"/>
    <w:rsid w:val="00E6560B"/>
    <w:rsid w:val="00E65BC2"/>
    <w:rsid w:val="00E65FB3"/>
    <w:rsid w:val="00E662BA"/>
    <w:rsid w:val="00E66514"/>
    <w:rsid w:val="00E66679"/>
    <w:rsid w:val="00E6679C"/>
    <w:rsid w:val="00E66E85"/>
    <w:rsid w:val="00E66E90"/>
    <w:rsid w:val="00E673E1"/>
    <w:rsid w:val="00E67574"/>
    <w:rsid w:val="00E676D5"/>
    <w:rsid w:val="00E6770E"/>
    <w:rsid w:val="00E67759"/>
    <w:rsid w:val="00E6798F"/>
    <w:rsid w:val="00E67ABC"/>
    <w:rsid w:val="00E67AF4"/>
    <w:rsid w:val="00E67BA7"/>
    <w:rsid w:val="00E67F08"/>
    <w:rsid w:val="00E67FC6"/>
    <w:rsid w:val="00E702B8"/>
    <w:rsid w:val="00E705D0"/>
    <w:rsid w:val="00E70798"/>
    <w:rsid w:val="00E70916"/>
    <w:rsid w:val="00E71146"/>
    <w:rsid w:val="00E71461"/>
    <w:rsid w:val="00E7164D"/>
    <w:rsid w:val="00E71805"/>
    <w:rsid w:val="00E718CD"/>
    <w:rsid w:val="00E71E1F"/>
    <w:rsid w:val="00E71E4F"/>
    <w:rsid w:val="00E71F43"/>
    <w:rsid w:val="00E720D9"/>
    <w:rsid w:val="00E72413"/>
    <w:rsid w:val="00E72483"/>
    <w:rsid w:val="00E72A22"/>
    <w:rsid w:val="00E72BD4"/>
    <w:rsid w:val="00E72EE8"/>
    <w:rsid w:val="00E73277"/>
    <w:rsid w:val="00E732BD"/>
    <w:rsid w:val="00E733DE"/>
    <w:rsid w:val="00E733F2"/>
    <w:rsid w:val="00E73673"/>
    <w:rsid w:val="00E7371E"/>
    <w:rsid w:val="00E738FC"/>
    <w:rsid w:val="00E73B4D"/>
    <w:rsid w:val="00E73CB7"/>
    <w:rsid w:val="00E73DA5"/>
    <w:rsid w:val="00E73DED"/>
    <w:rsid w:val="00E73F1B"/>
    <w:rsid w:val="00E73F4E"/>
    <w:rsid w:val="00E7453D"/>
    <w:rsid w:val="00E746A9"/>
    <w:rsid w:val="00E747E8"/>
    <w:rsid w:val="00E74AF6"/>
    <w:rsid w:val="00E74B6A"/>
    <w:rsid w:val="00E74C0D"/>
    <w:rsid w:val="00E74EF3"/>
    <w:rsid w:val="00E7505D"/>
    <w:rsid w:val="00E75269"/>
    <w:rsid w:val="00E75745"/>
    <w:rsid w:val="00E757D8"/>
    <w:rsid w:val="00E75B78"/>
    <w:rsid w:val="00E7618D"/>
    <w:rsid w:val="00E762EA"/>
    <w:rsid w:val="00E7646A"/>
    <w:rsid w:val="00E7647B"/>
    <w:rsid w:val="00E7659A"/>
    <w:rsid w:val="00E765F6"/>
    <w:rsid w:val="00E76896"/>
    <w:rsid w:val="00E76B6E"/>
    <w:rsid w:val="00E76C2E"/>
    <w:rsid w:val="00E76D8E"/>
    <w:rsid w:val="00E76E57"/>
    <w:rsid w:val="00E7746A"/>
    <w:rsid w:val="00E7768C"/>
    <w:rsid w:val="00E77799"/>
    <w:rsid w:val="00E77DF6"/>
    <w:rsid w:val="00E77F8D"/>
    <w:rsid w:val="00E8039F"/>
    <w:rsid w:val="00E80420"/>
    <w:rsid w:val="00E80542"/>
    <w:rsid w:val="00E80637"/>
    <w:rsid w:val="00E809C4"/>
    <w:rsid w:val="00E80F95"/>
    <w:rsid w:val="00E81014"/>
    <w:rsid w:val="00E81044"/>
    <w:rsid w:val="00E8135F"/>
    <w:rsid w:val="00E814A1"/>
    <w:rsid w:val="00E8180A"/>
    <w:rsid w:val="00E81921"/>
    <w:rsid w:val="00E819A8"/>
    <w:rsid w:val="00E81B56"/>
    <w:rsid w:val="00E81C01"/>
    <w:rsid w:val="00E81CE8"/>
    <w:rsid w:val="00E82093"/>
    <w:rsid w:val="00E82150"/>
    <w:rsid w:val="00E821F8"/>
    <w:rsid w:val="00E827B9"/>
    <w:rsid w:val="00E829ED"/>
    <w:rsid w:val="00E82B0A"/>
    <w:rsid w:val="00E82BCC"/>
    <w:rsid w:val="00E82D88"/>
    <w:rsid w:val="00E82ED8"/>
    <w:rsid w:val="00E83208"/>
    <w:rsid w:val="00E8323E"/>
    <w:rsid w:val="00E8367E"/>
    <w:rsid w:val="00E8376C"/>
    <w:rsid w:val="00E83A46"/>
    <w:rsid w:val="00E83A5D"/>
    <w:rsid w:val="00E83D13"/>
    <w:rsid w:val="00E83E81"/>
    <w:rsid w:val="00E83EBA"/>
    <w:rsid w:val="00E83F0B"/>
    <w:rsid w:val="00E84510"/>
    <w:rsid w:val="00E84646"/>
    <w:rsid w:val="00E84786"/>
    <w:rsid w:val="00E849B4"/>
    <w:rsid w:val="00E84DE7"/>
    <w:rsid w:val="00E84F45"/>
    <w:rsid w:val="00E851E7"/>
    <w:rsid w:val="00E853C4"/>
    <w:rsid w:val="00E85439"/>
    <w:rsid w:val="00E85649"/>
    <w:rsid w:val="00E85DCC"/>
    <w:rsid w:val="00E862AF"/>
    <w:rsid w:val="00E86585"/>
    <w:rsid w:val="00E8665C"/>
    <w:rsid w:val="00E86787"/>
    <w:rsid w:val="00E86A48"/>
    <w:rsid w:val="00E86D88"/>
    <w:rsid w:val="00E86D8D"/>
    <w:rsid w:val="00E86F97"/>
    <w:rsid w:val="00E87033"/>
    <w:rsid w:val="00E87198"/>
    <w:rsid w:val="00E8719A"/>
    <w:rsid w:val="00E871FB"/>
    <w:rsid w:val="00E875A9"/>
    <w:rsid w:val="00E876A2"/>
    <w:rsid w:val="00E876B8"/>
    <w:rsid w:val="00E876EF"/>
    <w:rsid w:val="00E8786E"/>
    <w:rsid w:val="00E87B3C"/>
    <w:rsid w:val="00E87D85"/>
    <w:rsid w:val="00E87EC6"/>
    <w:rsid w:val="00E901AB"/>
    <w:rsid w:val="00E901CC"/>
    <w:rsid w:val="00E90314"/>
    <w:rsid w:val="00E9039C"/>
    <w:rsid w:val="00E904BE"/>
    <w:rsid w:val="00E90796"/>
    <w:rsid w:val="00E908C3"/>
    <w:rsid w:val="00E9097B"/>
    <w:rsid w:val="00E909C4"/>
    <w:rsid w:val="00E90C2E"/>
    <w:rsid w:val="00E90DD5"/>
    <w:rsid w:val="00E90FDA"/>
    <w:rsid w:val="00E910A3"/>
    <w:rsid w:val="00E911C8"/>
    <w:rsid w:val="00E91296"/>
    <w:rsid w:val="00E9134A"/>
    <w:rsid w:val="00E91715"/>
    <w:rsid w:val="00E9184D"/>
    <w:rsid w:val="00E918CE"/>
    <w:rsid w:val="00E918EA"/>
    <w:rsid w:val="00E91CE2"/>
    <w:rsid w:val="00E9207A"/>
    <w:rsid w:val="00E92128"/>
    <w:rsid w:val="00E9269D"/>
    <w:rsid w:val="00E92769"/>
    <w:rsid w:val="00E927D9"/>
    <w:rsid w:val="00E92882"/>
    <w:rsid w:val="00E929B7"/>
    <w:rsid w:val="00E92AD0"/>
    <w:rsid w:val="00E92BC4"/>
    <w:rsid w:val="00E92ECA"/>
    <w:rsid w:val="00E92F9A"/>
    <w:rsid w:val="00E92FD5"/>
    <w:rsid w:val="00E93478"/>
    <w:rsid w:val="00E9354C"/>
    <w:rsid w:val="00E93753"/>
    <w:rsid w:val="00E938E3"/>
    <w:rsid w:val="00E939BB"/>
    <w:rsid w:val="00E93BA4"/>
    <w:rsid w:val="00E93D3E"/>
    <w:rsid w:val="00E93D68"/>
    <w:rsid w:val="00E93D6C"/>
    <w:rsid w:val="00E93E79"/>
    <w:rsid w:val="00E93EB7"/>
    <w:rsid w:val="00E9401E"/>
    <w:rsid w:val="00E94084"/>
    <w:rsid w:val="00E941E6"/>
    <w:rsid w:val="00E9486A"/>
    <w:rsid w:val="00E94B4E"/>
    <w:rsid w:val="00E94EE8"/>
    <w:rsid w:val="00E95158"/>
    <w:rsid w:val="00E952C4"/>
    <w:rsid w:val="00E95309"/>
    <w:rsid w:val="00E9550B"/>
    <w:rsid w:val="00E9561C"/>
    <w:rsid w:val="00E956B2"/>
    <w:rsid w:val="00E95760"/>
    <w:rsid w:val="00E9584A"/>
    <w:rsid w:val="00E958C2"/>
    <w:rsid w:val="00E95BEF"/>
    <w:rsid w:val="00E95C0D"/>
    <w:rsid w:val="00E95D7C"/>
    <w:rsid w:val="00E95DC9"/>
    <w:rsid w:val="00E95E60"/>
    <w:rsid w:val="00E95F5B"/>
    <w:rsid w:val="00E960D3"/>
    <w:rsid w:val="00E962D2"/>
    <w:rsid w:val="00E96A09"/>
    <w:rsid w:val="00E96AA7"/>
    <w:rsid w:val="00E96CC1"/>
    <w:rsid w:val="00E96D5E"/>
    <w:rsid w:val="00E96DC6"/>
    <w:rsid w:val="00E97050"/>
    <w:rsid w:val="00E97102"/>
    <w:rsid w:val="00E976CB"/>
    <w:rsid w:val="00E9780A"/>
    <w:rsid w:val="00E97A03"/>
    <w:rsid w:val="00E97C05"/>
    <w:rsid w:val="00E97DBD"/>
    <w:rsid w:val="00E97F10"/>
    <w:rsid w:val="00E97F80"/>
    <w:rsid w:val="00E97FAB"/>
    <w:rsid w:val="00EA04DA"/>
    <w:rsid w:val="00EA050E"/>
    <w:rsid w:val="00EA052B"/>
    <w:rsid w:val="00EA089C"/>
    <w:rsid w:val="00EA0916"/>
    <w:rsid w:val="00EA098C"/>
    <w:rsid w:val="00EA0BFC"/>
    <w:rsid w:val="00EA0C98"/>
    <w:rsid w:val="00EA107D"/>
    <w:rsid w:val="00EA1161"/>
    <w:rsid w:val="00EA11BB"/>
    <w:rsid w:val="00EA13AD"/>
    <w:rsid w:val="00EA13B1"/>
    <w:rsid w:val="00EA1436"/>
    <w:rsid w:val="00EA14A5"/>
    <w:rsid w:val="00EA1560"/>
    <w:rsid w:val="00EA19F6"/>
    <w:rsid w:val="00EA1CA2"/>
    <w:rsid w:val="00EA1E21"/>
    <w:rsid w:val="00EA243B"/>
    <w:rsid w:val="00EA25C3"/>
    <w:rsid w:val="00EA2676"/>
    <w:rsid w:val="00EA26ED"/>
    <w:rsid w:val="00EA2AC4"/>
    <w:rsid w:val="00EA2C1B"/>
    <w:rsid w:val="00EA2D1A"/>
    <w:rsid w:val="00EA2DF2"/>
    <w:rsid w:val="00EA31D4"/>
    <w:rsid w:val="00EA3209"/>
    <w:rsid w:val="00EA322F"/>
    <w:rsid w:val="00EA32D5"/>
    <w:rsid w:val="00EA36E6"/>
    <w:rsid w:val="00EA376D"/>
    <w:rsid w:val="00EA3C43"/>
    <w:rsid w:val="00EA3DB9"/>
    <w:rsid w:val="00EA3FC2"/>
    <w:rsid w:val="00EA406C"/>
    <w:rsid w:val="00EA407A"/>
    <w:rsid w:val="00EA42ED"/>
    <w:rsid w:val="00EA43F6"/>
    <w:rsid w:val="00EA4485"/>
    <w:rsid w:val="00EA451D"/>
    <w:rsid w:val="00EA454A"/>
    <w:rsid w:val="00EA462F"/>
    <w:rsid w:val="00EA4745"/>
    <w:rsid w:val="00EA4C2F"/>
    <w:rsid w:val="00EA4C5B"/>
    <w:rsid w:val="00EA4C79"/>
    <w:rsid w:val="00EA4D1D"/>
    <w:rsid w:val="00EA4ED4"/>
    <w:rsid w:val="00EA4F48"/>
    <w:rsid w:val="00EA4F6B"/>
    <w:rsid w:val="00EA510D"/>
    <w:rsid w:val="00EA5384"/>
    <w:rsid w:val="00EA555C"/>
    <w:rsid w:val="00EA5669"/>
    <w:rsid w:val="00EA577B"/>
    <w:rsid w:val="00EA57A2"/>
    <w:rsid w:val="00EA587D"/>
    <w:rsid w:val="00EA5E34"/>
    <w:rsid w:val="00EA5EED"/>
    <w:rsid w:val="00EA5FE0"/>
    <w:rsid w:val="00EA60C4"/>
    <w:rsid w:val="00EA60DB"/>
    <w:rsid w:val="00EA610B"/>
    <w:rsid w:val="00EA61E1"/>
    <w:rsid w:val="00EA61FB"/>
    <w:rsid w:val="00EA681F"/>
    <w:rsid w:val="00EA69A0"/>
    <w:rsid w:val="00EA6AC9"/>
    <w:rsid w:val="00EA6AE6"/>
    <w:rsid w:val="00EA6F1F"/>
    <w:rsid w:val="00EA6F5F"/>
    <w:rsid w:val="00EA6F76"/>
    <w:rsid w:val="00EA6F7A"/>
    <w:rsid w:val="00EA7210"/>
    <w:rsid w:val="00EA763E"/>
    <w:rsid w:val="00EA772D"/>
    <w:rsid w:val="00EA7813"/>
    <w:rsid w:val="00EA78B9"/>
    <w:rsid w:val="00EA792B"/>
    <w:rsid w:val="00EA7934"/>
    <w:rsid w:val="00EB0407"/>
    <w:rsid w:val="00EB051C"/>
    <w:rsid w:val="00EB068B"/>
    <w:rsid w:val="00EB0743"/>
    <w:rsid w:val="00EB0876"/>
    <w:rsid w:val="00EB09C1"/>
    <w:rsid w:val="00EB0A3A"/>
    <w:rsid w:val="00EB0AFF"/>
    <w:rsid w:val="00EB0C1F"/>
    <w:rsid w:val="00EB0C9E"/>
    <w:rsid w:val="00EB0F0E"/>
    <w:rsid w:val="00EB1020"/>
    <w:rsid w:val="00EB10FE"/>
    <w:rsid w:val="00EB131F"/>
    <w:rsid w:val="00EB1361"/>
    <w:rsid w:val="00EB167D"/>
    <w:rsid w:val="00EB16A5"/>
    <w:rsid w:val="00EB18D1"/>
    <w:rsid w:val="00EB1932"/>
    <w:rsid w:val="00EB1FD2"/>
    <w:rsid w:val="00EB24E9"/>
    <w:rsid w:val="00EB24FF"/>
    <w:rsid w:val="00EB2530"/>
    <w:rsid w:val="00EB2662"/>
    <w:rsid w:val="00EB27F7"/>
    <w:rsid w:val="00EB2878"/>
    <w:rsid w:val="00EB2E07"/>
    <w:rsid w:val="00EB32CB"/>
    <w:rsid w:val="00EB32F0"/>
    <w:rsid w:val="00EB3331"/>
    <w:rsid w:val="00EB3359"/>
    <w:rsid w:val="00EB3399"/>
    <w:rsid w:val="00EB33AC"/>
    <w:rsid w:val="00EB33FF"/>
    <w:rsid w:val="00EB37C8"/>
    <w:rsid w:val="00EB3FF6"/>
    <w:rsid w:val="00EB4046"/>
    <w:rsid w:val="00EB4099"/>
    <w:rsid w:val="00EB41F4"/>
    <w:rsid w:val="00EB42BC"/>
    <w:rsid w:val="00EB4365"/>
    <w:rsid w:val="00EB473E"/>
    <w:rsid w:val="00EB4821"/>
    <w:rsid w:val="00EB4B5C"/>
    <w:rsid w:val="00EB4BCD"/>
    <w:rsid w:val="00EB4CB0"/>
    <w:rsid w:val="00EB4CBA"/>
    <w:rsid w:val="00EB4E83"/>
    <w:rsid w:val="00EB4F3B"/>
    <w:rsid w:val="00EB522B"/>
    <w:rsid w:val="00EB5318"/>
    <w:rsid w:val="00EB571B"/>
    <w:rsid w:val="00EB5AAE"/>
    <w:rsid w:val="00EB5E44"/>
    <w:rsid w:val="00EB5E46"/>
    <w:rsid w:val="00EB5F37"/>
    <w:rsid w:val="00EB6478"/>
    <w:rsid w:val="00EB64F5"/>
    <w:rsid w:val="00EB6566"/>
    <w:rsid w:val="00EB6998"/>
    <w:rsid w:val="00EB702E"/>
    <w:rsid w:val="00EB706B"/>
    <w:rsid w:val="00EB75EB"/>
    <w:rsid w:val="00EB7720"/>
    <w:rsid w:val="00EB7745"/>
    <w:rsid w:val="00EB780F"/>
    <w:rsid w:val="00EB786E"/>
    <w:rsid w:val="00EB7B49"/>
    <w:rsid w:val="00EB7CB7"/>
    <w:rsid w:val="00EB7DF5"/>
    <w:rsid w:val="00EB7EDB"/>
    <w:rsid w:val="00EB7EF3"/>
    <w:rsid w:val="00EB7F67"/>
    <w:rsid w:val="00EB7FDA"/>
    <w:rsid w:val="00EC0187"/>
    <w:rsid w:val="00EC0533"/>
    <w:rsid w:val="00EC0982"/>
    <w:rsid w:val="00EC0A46"/>
    <w:rsid w:val="00EC0CF3"/>
    <w:rsid w:val="00EC0E2D"/>
    <w:rsid w:val="00EC1206"/>
    <w:rsid w:val="00EC130B"/>
    <w:rsid w:val="00EC14F6"/>
    <w:rsid w:val="00EC152C"/>
    <w:rsid w:val="00EC174F"/>
    <w:rsid w:val="00EC1823"/>
    <w:rsid w:val="00EC1845"/>
    <w:rsid w:val="00EC1B9C"/>
    <w:rsid w:val="00EC1CDB"/>
    <w:rsid w:val="00EC1D76"/>
    <w:rsid w:val="00EC2264"/>
    <w:rsid w:val="00EC25A5"/>
    <w:rsid w:val="00EC25C9"/>
    <w:rsid w:val="00EC25FB"/>
    <w:rsid w:val="00EC26F0"/>
    <w:rsid w:val="00EC2CE5"/>
    <w:rsid w:val="00EC2F7C"/>
    <w:rsid w:val="00EC3421"/>
    <w:rsid w:val="00EC3467"/>
    <w:rsid w:val="00EC366D"/>
    <w:rsid w:val="00EC384C"/>
    <w:rsid w:val="00EC3878"/>
    <w:rsid w:val="00EC3B41"/>
    <w:rsid w:val="00EC3F11"/>
    <w:rsid w:val="00EC45CB"/>
    <w:rsid w:val="00EC46CA"/>
    <w:rsid w:val="00EC4767"/>
    <w:rsid w:val="00EC4AF6"/>
    <w:rsid w:val="00EC4DB7"/>
    <w:rsid w:val="00EC52E1"/>
    <w:rsid w:val="00EC5391"/>
    <w:rsid w:val="00EC53C3"/>
    <w:rsid w:val="00EC549A"/>
    <w:rsid w:val="00EC55F0"/>
    <w:rsid w:val="00EC5C85"/>
    <w:rsid w:val="00EC5CED"/>
    <w:rsid w:val="00EC5E1F"/>
    <w:rsid w:val="00EC60CD"/>
    <w:rsid w:val="00EC61D8"/>
    <w:rsid w:val="00EC61F3"/>
    <w:rsid w:val="00EC6373"/>
    <w:rsid w:val="00EC6589"/>
    <w:rsid w:val="00EC659D"/>
    <w:rsid w:val="00EC6616"/>
    <w:rsid w:val="00EC6634"/>
    <w:rsid w:val="00EC6995"/>
    <w:rsid w:val="00EC6CC0"/>
    <w:rsid w:val="00EC6F16"/>
    <w:rsid w:val="00EC71B8"/>
    <w:rsid w:val="00EC71EF"/>
    <w:rsid w:val="00EC7203"/>
    <w:rsid w:val="00EC735D"/>
    <w:rsid w:val="00EC76DC"/>
    <w:rsid w:val="00EC78D9"/>
    <w:rsid w:val="00EC78E3"/>
    <w:rsid w:val="00EC7AAC"/>
    <w:rsid w:val="00EC7BD0"/>
    <w:rsid w:val="00EC7D0B"/>
    <w:rsid w:val="00EC7FF6"/>
    <w:rsid w:val="00ED0149"/>
    <w:rsid w:val="00ED0474"/>
    <w:rsid w:val="00ED06A2"/>
    <w:rsid w:val="00ED07E0"/>
    <w:rsid w:val="00ED093A"/>
    <w:rsid w:val="00ED09E5"/>
    <w:rsid w:val="00ED0B07"/>
    <w:rsid w:val="00ED0CED"/>
    <w:rsid w:val="00ED0D23"/>
    <w:rsid w:val="00ED0D41"/>
    <w:rsid w:val="00ED0F4F"/>
    <w:rsid w:val="00ED1029"/>
    <w:rsid w:val="00ED114D"/>
    <w:rsid w:val="00ED13E8"/>
    <w:rsid w:val="00ED1403"/>
    <w:rsid w:val="00ED1614"/>
    <w:rsid w:val="00ED1796"/>
    <w:rsid w:val="00ED1945"/>
    <w:rsid w:val="00ED1982"/>
    <w:rsid w:val="00ED1BD6"/>
    <w:rsid w:val="00ED1E39"/>
    <w:rsid w:val="00ED1F44"/>
    <w:rsid w:val="00ED1FA6"/>
    <w:rsid w:val="00ED2023"/>
    <w:rsid w:val="00ED2159"/>
    <w:rsid w:val="00ED21BE"/>
    <w:rsid w:val="00ED21CF"/>
    <w:rsid w:val="00ED22CD"/>
    <w:rsid w:val="00ED25B7"/>
    <w:rsid w:val="00ED283B"/>
    <w:rsid w:val="00ED2917"/>
    <w:rsid w:val="00ED2940"/>
    <w:rsid w:val="00ED29F3"/>
    <w:rsid w:val="00ED2DA7"/>
    <w:rsid w:val="00ED2DBB"/>
    <w:rsid w:val="00ED2E99"/>
    <w:rsid w:val="00ED2F0D"/>
    <w:rsid w:val="00ED2F4F"/>
    <w:rsid w:val="00ED2F5E"/>
    <w:rsid w:val="00ED30F1"/>
    <w:rsid w:val="00ED32A1"/>
    <w:rsid w:val="00ED33C4"/>
    <w:rsid w:val="00ED3479"/>
    <w:rsid w:val="00ED3612"/>
    <w:rsid w:val="00ED37F2"/>
    <w:rsid w:val="00ED3901"/>
    <w:rsid w:val="00ED3968"/>
    <w:rsid w:val="00ED3996"/>
    <w:rsid w:val="00ED3B23"/>
    <w:rsid w:val="00ED402C"/>
    <w:rsid w:val="00ED4125"/>
    <w:rsid w:val="00ED422C"/>
    <w:rsid w:val="00ED433A"/>
    <w:rsid w:val="00ED433C"/>
    <w:rsid w:val="00ED442E"/>
    <w:rsid w:val="00ED44DF"/>
    <w:rsid w:val="00ED4520"/>
    <w:rsid w:val="00ED4549"/>
    <w:rsid w:val="00ED45C0"/>
    <w:rsid w:val="00ED4798"/>
    <w:rsid w:val="00ED47A6"/>
    <w:rsid w:val="00ED4ADE"/>
    <w:rsid w:val="00ED4AE9"/>
    <w:rsid w:val="00ED4AFC"/>
    <w:rsid w:val="00ED4CAB"/>
    <w:rsid w:val="00ED4FCC"/>
    <w:rsid w:val="00ED51CE"/>
    <w:rsid w:val="00ED53F3"/>
    <w:rsid w:val="00ED5B7C"/>
    <w:rsid w:val="00ED5CD1"/>
    <w:rsid w:val="00ED5EE8"/>
    <w:rsid w:val="00ED6343"/>
    <w:rsid w:val="00ED6785"/>
    <w:rsid w:val="00ED68E0"/>
    <w:rsid w:val="00ED6ABC"/>
    <w:rsid w:val="00ED6BCB"/>
    <w:rsid w:val="00ED6CEF"/>
    <w:rsid w:val="00ED6EC6"/>
    <w:rsid w:val="00ED704B"/>
    <w:rsid w:val="00ED7390"/>
    <w:rsid w:val="00ED7BB1"/>
    <w:rsid w:val="00ED7C0D"/>
    <w:rsid w:val="00ED7C76"/>
    <w:rsid w:val="00ED7CCE"/>
    <w:rsid w:val="00ED7D13"/>
    <w:rsid w:val="00EE002F"/>
    <w:rsid w:val="00EE0148"/>
    <w:rsid w:val="00EE01AF"/>
    <w:rsid w:val="00EE05D6"/>
    <w:rsid w:val="00EE071C"/>
    <w:rsid w:val="00EE08BC"/>
    <w:rsid w:val="00EE0AB6"/>
    <w:rsid w:val="00EE0E4E"/>
    <w:rsid w:val="00EE1075"/>
    <w:rsid w:val="00EE15C3"/>
    <w:rsid w:val="00EE1657"/>
    <w:rsid w:val="00EE17DB"/>
    <w:rsid w:val="00EE1895"/>
    <w:rsid w:val="00EE1A73"/>
    <w:rsid w:val="00EE1B22"/>
    <w:rsid w:val="00EE1B50"/>
    <w:rsid w:val="00EE1D0C"/>
    <w:rsid w:val="00EE1EB2"/>
    <w:rsid w:val="00EE1ED0"/>
    <w:rsid w:val="00EE1EDD"/>
    <w:rsid w:val="00EE2235"/>
    <w:rsid w:val="00EE2330"/>
    <w:rsid w:val="00EE23A9"/>
    <w:rsid w:val="00EE2798"/>
    <w:rsid w:val="00EE2A28"/>
    <w:rsid w:val="00EE2AA0"/>
    <w:rsid w:val="00EE3321"/>
    <w:rsid w:val="00EE33EB"/>
    <w:rsid w:val="00EE368C"/>
    <w:rsid w:val="00EE38ED"/>
    <w:rsid w:val="00EE3A4F"/>
    <w:rsid w:val="00EE3E2E"/>
    <w:rsid w:val="00EE3E96"/>
    <w:rsid w:val="00EE3F66"/>
    <w:rsid w:val="00EE429E"/>
    <w:rsid w:val="00EE43FF"/>
    <w:rsid w:val="00EE4468"/>
    <w:rsid w:val="00EE457B"/>
    <w:rsid w:val="00EE48A2"/>
    <w:rsid w:val="00EE493E"/>
    <w:rsid w:val="00EE49C1"/>
    <w:rsid w:val="00EE4F46"/>
    <w:rsid w:val="00EE4F6C"/>
    <w:rsid w:val="00EE51A8"/>
    <w:rsid w:val="00EE522D"/>
    <w:rsid w:val="00EE5428"/>
    <w:rsid w:val="00EE54D7"/>
    <w:rsid w:val="00EE564F"/>
    <w:rsid w:val="00EE56D0"/>
    <w:rsid w:val="00EE58A1"/>
    <w:rsid w:val="00EE5921"/>
    <w:rsid w:val="00EE5A06"/>
    <w:rsid w:val="00EE5A98"/>
    <w:rsid w:val="00EE5BDD"/>
    <w:rsid w:val="00EE5EF0"/>
    <w:rsid w:val="00EE5EF4"/>
    <w:rsid w:val="00EE5F5B"/>
    <w:rsid w:val="00EE63B8"/>
    <w:rsid w:val="00EE63E6"/>
    <w:rsid w:val="00EE651D"/>
    <w:rsid w:val="00EE6A68"/>
    <w:rsid w:val="00EE6AB0"/>
    <w:rsid w:val="00EE6AC6"/>
    <w:rsid w:val="00EE6AC7"/>
    <w:rsid w:val="00EE6C0E"/>
    <w:rsid w:val="00EE6C6C"/>
    <w:rsid w:val="00EE6EAE"/>
    <w:rsid w:val="00EE7259"/>
    <w:rsid w:val="00EE72A9"/>
    <w:rsid w:val="00EE7548"/>
    <w:rsid w:val="00EE756C"/>
    <w:rsid w:val="00EE7736"/>
    <w:rsid w:val="00EE775E"/>
    <w:rsid w:val="00EE7C6B"/>
    <w:rsid w:val="00EE7DA0"/>
    <w:rsid w:val="00EE7F09"/>
    <w:rsid w:val="00EE7F58"/>
    <w:rsid w:val="00EE7F6A"/>
    <w:rsid w:val="00EF0293"/>
    <w:rsid w:val="00EF0375"/>
    <w:rsid w:val="00EF05C0"/>
    <w:rsid w:val="00EF08C9"/>
    <w:rsid w:val="00EF09D3"/>
    <w:rsid w:val="00EF0A4C"/>
    <w:rsid w:val="00EF0A63"/>
    <w:rsid w:val="00EF0AAC"/>
    <w:rsid w:val="00EF0D18"/>
    <w:rsid w:val="00EF0D42"/>
    <w:rsid w:val="00EF1720"/>
    <w:rsid w:val="00EF1C4C"/>
    <w:rsid w:val="00EF1C4D"/>
    <w:rsid w:val="00EF1EBA"/>
    <w:rsid w:val="00EF1ECD"/>
    <w:rsid w:val="00EF1F59"/>
    <w:rsid w:val="00EF1FA6"/>
    <w:rsid w:val="00EF202B"/>
    <w:rsid w:val="00EF2149"/>
    <w:rsid w:val="00EF253D"/>
    <w:rsid w:val="00EF25BF"/>
    <w:rsid w:val="00EF2633"/>
    <w:rsid w:val="00EF26FD"/>
    <w:rsid w:val="00EF2C25"/>
    <w:rsid w:val="00EF2C53"/>
    <w:rsid w:val="00EF2E29"/>
    <w:rsid w:val="00EF2FC7"/>
    <w:rsid w:val="00EF2FEB"/>
    <w:rsid w:val="00EF30B6"/>
    <w:rsid w:val="00EF359D"/>
    <w:rsid w:val="00EF35B7"/>
    <w:rsid w:val="00EF367F"/>
    <w:rsid w:val="00EF3786"/>
    <w:rsid w:val="00EF39B7"/>
    <w:rsid w:val="00EF3C25"/>
    <w:rsid w:val="00EF3C8B"/>
    <w:rsid w:val="00EF3EEF"/>
    <w:rsid w:val="00EF3F8C"/>
    <w:rsid w:val="00EF422B"/>
    <w:rsid w:val="00EF428A"/>
    <w:rsid w:val="00EF4396"/>
    <w:rsid w:val="00EF44F9"/>
    <w:rsid w:val="00EF4519"/>
    <w:rsid w:val="00EF469F"/>
    <w:rsid w:val="00EF46A8"/>
    <w:rsid w:val="00EF47B5"/>
    <w:rsid w:val="00EF491F"/>
    <w:rsid w:val="00EF4DF7"/>
    <w:rsid w:val="00EF5096"/>
    <w:rsid w:val="00EF53D1"/>
    <w:rsid w:val="00EF53DA"/>
    <w:rsid w:val="00EF557E"/>
    <w:rsid w:val="00EF58D2"/>
    <w:rsid w:val="00EF594B"/>
    <w:rsid w:val="00EF5B0D"/>
    <w:rsid w:val="00EF5DBA"/>
    <w:rsid w:val="00EF6373"/>
    <w:rsid w:val="00EF63E5"/>
    <w:rsid w:val="00EF6406"/>
    <w:rsid w:val="00EF6593"/>
    <w:rsid w:val="00EF66DF"/>
    <w:rsid w:val="00EF674E"/>
    <w:rsid w:val="00EF691E"/>
    <w:rsid w:val="00EF6CA6"/>
    <w:rsid w:val="00EF6E1D"/>
    <w:rsid w:val="00EF6E62"/>
    <w:rsid w:val="00EF6F80"/>
    <w:rsid w:val="00EF6FC2"/>
    <w:rsid w:val="00EF7133"/>
    <w:rsid w:val="00EF718C"/>
    <w:rsid w:val="00EF7437"/>
    <w:rsid w:val="00EF75B7"/>
    <w:rsid w:val="00EF75E3"/>
    <w:rsid w:val="00EF7BAD"/>
    <w:rsid w:val="00EF7D34"/>
    <w:rsid w:val="00EF7EB0"/>
    <w:rsid w:val="00EF7F31"/>
    <w:rsid w:val="00F00075"/>
    <w:rsid w:val="00F003E1"/>
    <w:rsid w:val="00F00417"/>
    <w:rsid w:val="00F004F8"/>
    <w:rsid w:val="00F00642"/>
    <w:rsid w:val="00F007B4"/>
    <w:rsid w:val="00F00981"/>
    <w:rsid w:val="00F009A9"/>
    <w:rsid w:val="00F00C9F"/>
    <w:rsid w:val="00F010E1"/>
    <w:rsid w:val="00F01274"/>
    <w:rsid w:val="00F01471"/>
    <w:rsid w:val="00F014AF"/>
    <w:rsid w:val="00F01636"/>
    <w:rsid w:val="00F01687"/>
    <w:rsid w:val="00F01702"/>
    <w:rsid w:val="00F01709"/>
    <w:rsid w:val="00F017E3"/>
    <w:rsid w:val="00F01951"/>
    <w:rsid w:val="00F02084"/>
    <w:rsid w:val="00F020C1"/>
    <w:rsid w:val="00F02196"/>
    <w:rsid w:val="00F02227"/>
    <w:rsid w:val="00F023D4"/>
    <w:rsid w:val="00F02756"/>
    <w:rsid w:val="00F029F1"/>
    <w:rsid w:val="00F02A27"/>
    <w:rsid w:val="00F02EEE"/>
    <w:rsid w:val="00F02F67"/>
    <w:rsid w:val="00F032BA"/>
    <w:rsid w:val="00F0337E"/>
    <w:rsid w:val="00F033A4"/>
    <w:rsid w:val="00F03416"/>
    <w:rsid w:val="00F037C4"/>
    <w:rsid w:val="00F0388E"/>
    <w:rsid w:val="00F039E3"/>
    <w:rsid w:val="00F03BE7"/>
    <w:rsid w:val="00F03C6B"/>
    <w:rsid w:val="00F03E04"/>
    <w:rsid w:val="00F03FA8"/>
    <w:rsid w:val="00F04190"/>
    <w:rsid w:val="00F043D1"/>
    <w:rsid w:val="00F048E0"/>
    <w:rsid w:val="00F0490B"/>
    <w:rsid w:val="00F049EE"/>
    <w:rsid w:val="00F04A0D"/>
    <w:rsid w:val="00F04A5B"/>
    <w:rsid w:val="00F04BA1"/>
    <w:rsid w:val="00F04C70"/>
    <w:rsid w:val="00F04CFB"/>
    <w:rsid w:val="00F04E7C"/>
    <w:rsid w:val="00F05768"/>
    <w:rsid w:val="00F058BB"/>
    <w:rsid w:val="00F05BFF"/>
    <w:rsid w:val="00F05C22"/>
    <w:rsid w:val="00F05EFE"/>
    <w:rsid w:val="00F060A2"/>
    <w:rsid w:val="00F0620E"/>
    <w:rsid w:val="00F062CC"/>
    <w:rsid w:val="00F0640E"/>
    <w:rsid w:val="00F0650C"/>
    <w:rsid w:val="00F065D2"/>
    <w:rsid w:val="00F0661B"/>
    <w:rsid w:val="00F0671C"/>
    <w:rsid w:val="00F06E0B"/>
    <w:rsid w:val="00F0742B"/>
    <w:rsid w:val="00F076A5"/>
    <w:rsid w:val="00F079BE"/>
    <w:rsid w:val="00F079D8"/>
    <w:rsid w:val="00F07BB7"/>
    <w:rsid w:val="00F07C80"/>
    <w:rsid w:val="00F10033"/>
    <w:rsid w:val="00F102A5"/>
    <w:rsid w:val="00F1030F"/>
    <w:rsid w:val="00F10601"/>
    <w:rsid w:val="00F107A6"/>
    <w:rsid w:val="00F107EE"/>
    <w:rsid w:val="00F114CF"/>
    <w:rsid w:val="00F11755"/>
    <w:rsid w:val="00F118F8"/>
    <w:rsid w:val="00F11B3B"/>
    <w:rsid w:val="00F11ED3"/>
    <w:rsid w:val="00F124B7"/>
    <w:rsid w:val="00F12A50"/>
    <w:rsid w:val="00F12BF1"/>
    <w:rsid w:val="00F12D3D"/>
    <w:rsid w:val="00F12F21"/>
    <w:rsid w:val="00F130BF"/>
    <w:rsid w:val="00F13348"/>
    <w:rsid w:val="00F13488"/>
    <w:rsid w:val="00F134EE"/>
    <w:rsid w:val="00F137B5"/>
    <w:rsid w:val="00F13DD1"/>
    <w:rsid w:val="00F13E5E"/>
    <w:rsid w:val="00F1406F"/>
    <w:rsid w:val="00F140FC"/>
    <w:rsid w:val="00F1415D"/>
    <w:rsid w:val="00F142CD"/>
    <w:rsid w:val="00F14832"/>
    <w:rsid w:val="00F1497F"/>
    <w:rsid w:val="00F149B7"/>
    <w:rsid w:val="00F14B2A"/>
    <w:rsid w:val="00F14BD8"/>
    <w:rsid w:val="00F1515A"/>
    <w:rsid w:val="00F154A7"/>
    <w:rsid w:val="00F155AB"/>
    <w:rsid w:val="00F15652"/>
    <w:rsid w:val="00F1577E"/>
    <w:rsid w:val="00F15818"/>
    <w:rsid w:val="00F15BE8"/>
    <w:rsid w:val="00F15E50"/>
    <w:rsid w:val="00F15F7D"/>
    <w:rsid w:val="00F160E7"/>
    <w:rsid w:val="00F1615D"/>
    <w:rsid w:val="00F1618B"/>
    <w:rsid w:val="00F161DE"/>
    <w:rsid w:val="00F16228"/>
    <w:rsid w:val="00F162A8"/>
    <w:rsid w:val="00F16467"/>
    <w:rsid w:val="00F164B5"/>
    <w:rsid w:val="00F16518"/>
    <w:rsid w:val="00F1658F"/>
    <w:rsid w:val="00F165F7"/>
    <w:rsid w:val="00F16728"/>
    <w:rsid w:val="00F16A03"/>
    <w:rsid w:val="00F16D19"/>
    <w:rsid w:val="00F16D38"/>
    <w:rsid w:val="00F16ECD"/>
    <w:rsid w:val="00F16F5B"/>
    <w:rsid w:val="00F17047"/>
    <w:rsid w:val="00F17048"/>
    <w:rsid w:val="00F171AB"/>
    <w:rsid w:val="00F17240"/>
    <w:rsid w:val="00F17349"/>
    <w:rsid w:val="00F17975"/>
    <w:rsid w:val="00F20121"/>
    <w:rsid w:val="00F20122"/>
    <w:rsid w:val="00F20238"/>
    <w:rsid w:val="00F20294"/>
    <w:rsid w:val="00F20456"/>
    <w:rsid w:val="00F20525"/>
    <w:rsid w:val="00F20854"/>
    <w:rsid w:val="00F20917"/>
    <w:rsid w:val="00F2092E"/>
    <w:rsid w:val="00F2097F"/>
    <w:rsid w:val="00F209FD"/>
    <w:rsid w:val="00F20AE5"/>
    <w:rsid w:val="00F20E77"/>
    <w:rsid w:val="00F20F6E"/>
    <w:rsid w:val="00F2114E"/>
    <w:rsid w:val="00F21735"/>
    <w:rsid w:val="00F217DB"/>
    <w:rsid w:val="00F21B47"/>
    <w:rsid w:val="00F21D2B"/>
    <w:rsid w:val="00F22499"/>
    <w:rsid w:val="00F22743"/>
    <w:rsid w:val="00F227DC"/>
    <w:rsid w:val="00F22944"/>
    <w:rsid w:val="00F22A65"/>
    <w:rsid w:val="00F22A96"/>
    <w:rsid w:val="00F22AF1"/>
    <w:rsid w:val="00F22BBB"/>
    <w:rsid w:val="00F22EC0"/>
    <w:rsid w:val="00F232C8"/>
    <w:rsid w:val="00F23437"/>
    <w:rsid w:val="00F235E6"/>
    <w:rsid w:val="00F2389F"/>
    <w:rsid w:val="00F23B8E"/>
    <w:rsid w:val="00F23E92"/>
    <w:rsid w:val="00F24079"/>
    <w:rsid w:val="00F242B1"/>
    <w:rsid w:val="00F242E6"/>
    <w:rsid w:val="00F244E9"/>
    <w:rsid w:val="00F246A9"/>
    <w:rsid w:val="00F24740"/>
    <w:rsid w:val="00F2486F"/>
    <w:rsid w:val="00F24CF6"/>
    <w:rsid w:val="00F252C1"/>
    <w:rsid w:val="00F252D6"/>
    <w:rsid w:val="00F255EB"/>
    <w:rsid w:val="00F257C6"/>
    <w:rsid w:val="00F258C7"/>
    <w:rsid w:val="00F25A2F"/>
    <w:rsid w:val="00F25E41"/>
    <w:rsid w:val="00F25F96"/>
    <w:rsid w:val="00F26040"/>
    <w:rsid w:val="00F26098"/>
    <w:rsid w:val="00F26230"/>
    <w:rsid w:val="00F264A5"/>
    <w:rsid w:val="00F26984"/>
    <w:rsid w:val="00F26C61"/>
    <w:rsid w:val="00F26C79"/>
    <w:rsid w:val="00F26C9D"/>
    <w:rsid w:val="00F26CBC"/>
    <w:rsid w:val="00F26DCE"/>
    <w:rsid w:val="00F26E6F"/>
    <w:rsid w:val="00F26EE0"/>
    <w:rsid w:val="00F26EF9"/>
    <w:rsid w:val="00F2719B"/>
    <w:rsid w:val="00F27396"/>
    <w:rsid w:val="00F27467"/>
    <w:rsid w:val="00F27490"/>
    <w:rsid w:val="00F2784B"/>
    <w:rsid w:val="00F27934"/>
    <w:rsid w:val="00F2795B"/>
    <w:rsid w:val="00F279DE"/>
    <w:rsid w:val="00F27A7F"/>
    <w:rsid w:val="00F27C3F"/>
    <w:rsid w:val="00F27D2C"/>
    <w:rsid w:val="00F27E38"/>
    <w:rsid w:val="00F300B7"/>
    <w:rsid w:val="00F30109"/>
    <w:rsid w:val="00F305A0"/>
    <w:rsid w:val="00F306CE"/>
    <w:rsid w:val="00F3092F"/>
    <w:rsid w:val="00F30AB1"/>
    <w:rsid w:val="00F30ADC"/>
    <w:rsid w:val="00F30B0C"/>
    <w:rsid w:val="00F30BB2"/>
    <w:rsid w:val="00F30D27"/>
    <w:rsid w:val="00F30D46"/>
    <w:rsid w:val="00F3104E"/>
    <w:rsid w:val="00F311E4"/>
    <w:rsid w:val="00F31274"/>
    <w:rsid w:val="00F31275"/>
    <w:rsid w:val="00F3161A"/>
    <w:rsid w:val="00F318F1"/>
    <w:rsid w:val="00F31932"/>
    <w:rsid w:val="00F31A73"/>
    <w:rsid w:val="00F31BC5"/>
    <w:rsid w:val="00F31C34"/>
    <w:rsid w:val="00F31DBE"/>
    <w:rsid w:val="00F32044"/>
    <w:rsid w:val="00F320CD"/>
    <w:rsid w:val="00F32359"/>
    <w:rsid w:val="00F32469"/>
    <w:rsid w:val="00F326B1"/>
    <w:rsid w:val="00F32707"/>
    <w:rsid w:val="00F3286F"/>
    <w:rsid w:val="00F329BF"/>
    <w:rsid w:val="00F32B12"/>
    <w:rsid w:val="00F32B20"/>
    <w:rsid w:val="00F32DB6"/>
    <w:rsid w:val="00F32EC5"/>
    <w:rsid w:val="00F3313D"/>
    <w:rsid w:val="00F331A2"/>
    <w:rsid w:val="00F33388"/>
    <w:rsid w:val="00F337B6"/>
    <w:rsid w:val="00F337EA"/>
    <w:rsid w:val="00F338A9"/>
    <w:rsid w:val="00F33B99"/>
    <w:rsid w:val="00F33C28"/>
    <w:rsid w:val="00F33C88"/>
    <w:rsid w:val="00F33D39"/>
    <w:rsid w:val="00F33D5B"/>
    <w:rsid w:val="00F33E4D"/>
    <w:rsid w:val="00F33F58"/>
    <w:rsid w:val="00F34042"/>
    <w:rsid w:val="00F340DC"/>
    <w:rsid w:val="00F346F4"/>
    <w:rsid w:val="00F3482E"/>
    <w:rsid w:val="00F3485B"/>
    <w:rsid w:val="00F34C6E"/>
    <w:rsid w:val="00F34CDD"/>
    <w:rsid w:val="00F34D3E"/>
    <w:rsid w:val="00F34E8A"/>
    <w:rsid w:val="00F35088"/>
    <w:rsid w:val="00F351A1"/>
    <w:rsid w:val="00F35253"/>
    <w:rsid w:val="00F352FF"/>
    <w:rsid w:val="00F35338"/>
    <w:rsid w:val="00F35374"/>
    <w:rsid w:val="00F354A7"/>
    <w:rsid w:val="00F354A9"/>
    <w:rsid w:val="00F35564"/>
    <w:rsid w:val="00F35877"/>
    <w:rsid w:val="00F3592F"/>
    <w:rsid w:val="00F35B05"/>
    <w:rsid w:val="00F35D03"/>
    <w:rsid w:val="00F35E5F"/>
    <w:rsid w:val="00F36027"/>
    <w:rsid w:val="00F360AF"/>
    <w:rsid w:val="00F360C1"/>
    <w:rsid w:val="00F3615F"/>
    <w:rsid w:val="00F3618E"/>
    <w:rsid w:val="00F364FE"/>
    <w:rsid w:val="00F36885"/>
    <w:rsid w:val="00F369D1"/>
    <w:rsid w:val="00F36A72"/>
    <w:rsid w:val="00F36D34"/>
    <w:rsid w:val="00F36DD9"/>
    <w:rsid w:val="00F37129"/>
    <w:rsid w:val="00F3713D"/>
    <w:rsid w:val="00F371AF"/>
    <w:rsid w:val="00F371CB"/>
    <w:rsid w:val="00F37511"/>
    <w:rsid w:val="00F376BB"/>
    <w:rsid w:val="00F3771B"/>
    <w:rsid w:val="00F378D2"/>
    <w:rsid w:val="00F37AF1"/>
    <w:rsid w:val="00F37C27"/>
    <w:rsid w:val="00F37C36"/>
    <w:rsid w:val="00F37C97"/>
    <w:rsid w:val="00F37D8A"/>
    <w:rsid w:val="00F4007C"/>
    <w:rsid w:val="00F4032C"/>
    <w:rsid w:val="00F40414"/>
    <w:rsid w:val="00F40464"/>
    <w:rsid w:val="00F404F1"/>
    <w:rsid w:val="00F40822"/>
    <w:rsid w:val="00F40F16"/>
    <w:rsid w:val="00F40F67"/>
    <w:rsid w:val="00F41132"/>
    <w:rsid w:val="00F41134"/>
    <w:rsid w:val="00F41162"/>
    <w:rsid w:val="00F412CC"/>
    <w:rsid w:val="00F4137E"/>
    <w:rsid w:val="00F414C9"/>
    <w:rsid w:val="00F41505"/>
    <w:rsid w:val="00F41610"/>
    <w:rsid w:val="00F417E3"/>
    <w:rsid w:val="00F41B29"/>
    <w:rsid w:val="00F41FFA"/>
    <w:rsid w:val="00F421DA"/>
    <w:rsid w:val="00F421F4"/>
    <w:rsid w:val="00F423CE"/>
    <w:rsid w:val="00F423DC"/>
    <w:rsid w:val="00F425DA"/>
    <w:rsid w:val="00F428EC"/>
    <w:rsid w:val="00F428F3"/>
    <w:rsid w:val="00F42998"/>
    <w:rsid w:val="00F429B0"/>
    <w:rsid w:val="00F42A68"/>
    <w:rsid w:val="00F42AB2"/>
    <w:rsid w:val="00F42D23"/>
    <w:rsid w:val="00F43097"/>
    <w:rsid w:val="00F43438"/>
    <w:rsid w:val="00F43895"/>
    <w:rsid w:val="00F439FD"/>
    <w:rsid w:val="00F43ABC"/>
    <w:rsid w:val="00F43AE4"/>
    <w:rsid w:val="00F43C4F"/>
    <w:rsid w:val="00F43ECD"/>
    <w:rsid w:val="00F44020"/>
    <w:rsid w:val="00F44255"/>
    <w:rsid w:val="00F4437E"/>
    <w:rsid w:val="00F44659"/>
    <w:rsid w:val="00F44833"/>
    <w:rsid w:val="00F44846"/>
    <w:rsid w:val="00F44D04"/>
    <w:rsid w:val="00F44D08"/>
    <w:rsid w:val="00F44D20"/>
    <w:rsid w:val="00F451CD"/>
    <w:rsid w:val="00F45326"/>
    <w:rsid w:val="00F453D2"/>
    <w:rsid w:val="00F455FB"/>
    <w:rsid w:val="00F458A3"/>
    <w:rsid w:val="00F4599B"/>
    <w:rsid w:val="00F45C74"/>
    <w:rsid w:val="00F45F29"/>
    <w:rsid w:val="00F45F92"/>
    <w:rsid w:val="00F46316"/>
    <w:rsid w:val="00F464B0"/>
    <w:rsid w:val="00F46520"/>
    <w:rsid w:val="00F46529"/>
    <w:rsid w:val="00F4660F"/>
    <w:rsid w:val="00F468E6"/>
    <w:rsid w:val="00F46BAE"/>
    <w:rsid w:val="00F46BD6"/>
    <w:rsid w:val="00F46D58"/>
    <w:rsid w:val="00F46E44"/>
    <w:rsid w:val="00F47412"/>
    <w:rsid w:val="00F47497"/>
    <w:rsid w:val="00F474DB"/>
    <w:rsid w:val="00F47939"/>
    <w:rsid w:val="00F47A62"/>
    <w:rsid w:val="00F47DA2"/>
    <w:rsid w:val="00F501E3"/>
    <w:rsid w:val="00F50230"/>
    <w:rsid w:val="00F50297"/>
    <w:rsid w:val="00F50298"/>
    <w:rsid w:val="00F50818"/>
    <w:rsid w:val="00F50885"/>
    <w:rsid w:val="00F50A0C"/>
    <w:rsid w:val="00F50A97"/>
    <w:rsid w:val="00F50AD6"/>
    <w:rsid w:val="00F50ED6"/>
    <w:rsid w:val="00F50F22"/>
    <w:rsid w:val="00F512D0"/>
    <w:rsid w:val="00F51364"/>
    <w:rsid w:val="00F51428"/>
    <w:rsid w:val="00F5143F"/>
    <w:rsid w:val="00F5149E"/>
    <w:rsid w:val="00F5150F"/>
    <w:rsid w:val="00F51772"/>
    <w:rsid w:val="00F51944"/>
    <w:rsid w:val="00F51B10"/>
    <w:rsid w:val="00F51BF6"/>
    <w:rsid w:val="00F51C66"/>
    <w:rsid w:val="00F51CA5"/>
    <w:rsid w:val="00F51D3C"/>
    <w:rsid w:val="00F51F69"/>
    <w:rsid w:val="00F52152"/>
    <w:rsid w:val="00F522C7"/>
    <w:rsid w:val="00F5236D"/>
    <w:rsid w:val="00F5243F"/>
    <w:rsid w:val="00F52529"/>
    <w:rsid w:val="00F5261A"/>
    <w:rsid w:val="00F527BD"/>
    <w:rsid w:val="00F52B05"/>
    <w:rsid w:val="00F52B0E"/>
    <w:rsid w:val="00F52C77"/>
    <w:rsid w:val="00F52E61"/>
    <w:rsid w:val="00F52EB7"/>
    <w:rsid w:val="00F53167"/>
    <w:rsid w:val="00F53183"/>
    <w:rsid w:val="00F534C8"/>
    <w:rsid w:val="00F53889"/>
    <w:rsid w:val="00F5399F"/>
    <w:rsid w:val="00F53A9F"/>
    <w:rsid w:val="00F53BAE"/>
    <w:rsid w:val="00F53E43"/>
    <w:rsid w:val="00F53E9E"/>
    <w:rsid w:val="00F53EE2"/>
    <w:rsid w:val="00F54006"/>
    <w:rsid w:val="00F54017"/>
    <w:rsid w:val="00F54706"/>
    <w:rsid w:val="00F54EA5"/>
    <w:rsid w:val="00F552F0"/>
    <w:rsid w:val="00F554C6"/>
    <w:rsid w:val="00F5558D"/>
    <w:rsid w:val="00F5598D"/>
    <w:rsid w:val="00F559BC"/>
    <w:rsid w:val="00F559C4"/>
    <w:rsid w:val="00F55A07"/>
    <w:rsid w:val="00F55AFD"/>
    <w:rsid w:val="00F55B62"/>
    <w:rsid w:val="00F55B89"/>
    <w:rsid w:val="00F55C2D"/>
    <w:rsid w:val="00F56669"/>
    <w:rsid w:val="00F566F0"/>
    <w:rsid w:val="00F567AA"/>
    <w:rsid w:val="00F5690C"/>
    <w:rsid w:val="00F56D83"/>
    <w:rsid w:val="00F56F69"/>
    <w:rsid w:val="00F57068"/>
    <w:rsid w:val="00F57125"/>
    <w:rsid w:val="00F5712B"/>
    <w:rsid w:val="00F57188"/>
    <w:rsid w:val="00F5731F"/>
    <w:rsid w:val="00F575D2"/>
    <w:rsid w:val="00F575F9"/>
    <w:rsid w:val="00F579C1"/>
    <w:rsid w:val="00F57A2C"/>
    <w:rsid w:val="00F57C0E"/>
    <w:rsid w:val="00F57E03"/>
    <w:rsid w:val="00F57E56"/>
    <w:rsid w:val="00F601A1"/>
    <w:rsid w:val="00F60290"/>
    <w:rsid w:val="00F60393"/>
    <w:rsid w:val="00F603A3"/>
    <w:rsid w:val="00F60533"/>
    <w:rsid w:val="00F605FF"/>
    <w:rsid w:val="00F6064A"/>
    <w:rsid w:val="00F6072D"/>
    <w:rsid w:val="00F6074B"/>
    <w:rsid w:val="00F60786"/>
    <w:rsid w:val="00F6079C"/>
    <w:rsid w:val="00F60957"/>
    <w:rsid w:val="00F60A6B"/>
    <w:rsid w:val="00F60B70"/>
    <w:rsid w:val="00F60C34"/>
    <w:rsid w:val="00F60D76"/>
    <w:rsid w:val="00F60D9A"/>
    <w:rsid w:val="00F60EDF"/>
    <w:rsid w:val="00F60F05"/>
    <w:rsid w:val="00F60FF8"/>
    <w:rsid w:val="00F612C1"/>
    <w:rsid w:val="00F61344"/>
    <w:rsid w:val="00F61474"/>
    <w:rsid w:val="00F617F1"/>
    <w:rsid w:val="00F61A2E"/>
    <w:rsid w:val="00F61A8F"/>
    <w:rsid w:val="00F61AD3"/>
    <w:rsid w:val="00F62172"/>
    <w:rsid w:val="00F621B5"/>
    <w:rsid w:val="00F623B8"/>
    <w:rsid w:val="00F6269E"/>
    <w:rsid w:val="00F62B6C"/>
    <w:rsid w:val="00F62D59"/>
    <w:rsid w:val="00F62F5C"/>
    <w:rsid w:val="00F6322E"/>
    <w:rsid w:val="00F6328B"/>
    <w:rsid w:val="00F63388"/>
    <w:rsid w:val="00F633D7"/>
    <w:rsid w:val="00F6358A"/>
    <w:rsid w:val="00F635B2"/>
    <w:rsid w:val="00F6369D"/>
    <w:rsid w:val="00F639BF"/>
    <w:rsid w:val="00F63B8D"/>
    <w:rsid w:val="00F63E44"/>
    <w:rsid w:val="00F63ED4"/>
    <w:rsid w:val="00F6414F"/>
    <w:rsid w:val="00F64201"/>
    <w:rsid w:val="00F6439E"/>
    <w:rsid w:val="00F646C6"/>
    <w:rsid w:val="00F64707"/>
    <w:rsid w:val="00F6498B"/>
    <w:rsid w:val="00F64BB6"/>
    <w:rsid w:val="00F64D1E"/>
    <w:rsid w:val="00F64DC5"/>
    <w:rsid w:val="00F64F69"/>
    <w:rsid w:val="00F650D1"/>
    <w:rsid w:val="00F65148"/>
    <w:rsid w:val="00F6516F"/>
    <w:rsid w:val="00F65269"/>
    <w:rsid w:val="00F65590"/>
    <w:rsid w:val="00F65604"/>
    <w:rsid w:val="00F656CC"/>
    <w:rsid w:val="00F65A28"/>
    <w:rsid w:val="00F65BFB"/>
    <w:rsid w:val="00F65C05"/>
    <w:rsid w:val="00F65E32"/>
    <w:rsid w:val="00F662CF"/>
    <w:rsid w:val="00F6642B"/>
    <w:rsid w:val="00F667AD"/>
    <w:rsid w:val="00F66C15"/>
    <w:rsid w:val="00F66C25"/>
    <w:rsid w:val="00F66C85"/>
    <w:rsid w:val="00F6722D"/>
    <w:rsid w:val="00F674FC"/>
    <w:rsid w:val="00F676A7"/>
    <w:rsid w:val="00F701E2"/>
    <w:rsid w:val="00F70462"/>
    <w:rsid w:val="00F706D1"/>
    <w:rsid w:val="00F7081A"/>
    <w:rsid w:val="00F70942"/>
    <w:rsid w:val="00F70DB5"/>
    <w:rsid w:val="00F70E0B"/>
    <w:rsid w:val="00F710E1"/>
    <w:rsid w:val="00F711A8"/>
    <w:rsid w:val="00F71AD2"/>
    <w:rsid w:val="00F71B4B"/>
    <w:rsid w:val="00F71C06"/>
    <w:rsid w:val="00F71CBF"/>
    <w:rsid w:val="00F71D78"/>
    <w:rsid w:val="00F71E9A"/>
    <w:rsid w:val="00F7224D"/>
    <w:rsid w:val="00F725BF"/>
    <w:rsid w:val="00F72935"/>
    <w:rsid w:val="00F7294C"/>
    <w:rsid w:val="00F72C3A"/>
    <w:rsid w:val="00F72E1F"/>
    <w:rsid w:val="00F730B6"/>
    <w:rsid w:val="00F730CB"/>
    <w:rsid w:val="00F730F9"/>
    <w:rsid w:val="00F7317D"/>
    <w:rsid w:val="00F73181"/>
    <w:rsid w:val="00F7336C"/>
    <w:rsid w:val="00F73595"/>
    <w:rsid w:val="00F73893"/>
    <w:rsid w:val="00F738A2"/>
    <w:rsid w:val="00F738E9"/>
    <w:rsid w:val="00F73964"/>
    <w:rsid w:val="00F73BED"/>
    <w:rsid w:val="00F74294"/>
    <w:rsid w:val="00F74534"/>
    <w:rsid w:val="00F74614"/>
    <w:rsid w:val="00F746B8"/>
    <w:rsid w:val="00F749BF"/>
    <w:rsid w:val="00F74D97"/>
    <w:rsid w:val="00F74F22"/>
    <w:rsid w:val="00F74F39"/>
    <w:rsid w:val="00F74FD4"/>
    <w:rsid w:val="00F75056"/>
    <w:rsid w:val="00F7511B"/>
    <w:rsid w:val="00F752A5"/>
    <w:rsid w:val="00F75379"/>
    <w:rsid w:val="00F753BA"/>
    <w:rsid w:val="00F756F6"/>
    <w:rsid w:val="00F75709"/>
    <w:rsid w:val="00F75778"/>
    <w:rsid w:val="00F757E4"/>
    <w:rsid w:val="00F758C3"/>
    <w:rsid w:val="00F75A29"/>
    <w:rsid w:val="00F75AC7"/>
    <w:rsid w:val="00F75AF3"/>
    <w:rsid w:val="00F75F0A"/>
    <w:rsid w:val="00F75F80"/>
    <w:rsid w:val="00F7647B"/>
    <w:rsid w:val="00F764E7"/>
    <w:rsid w:val="00F76516"/>
    <w:rsid w:val="00F76821"/>
    <w:rsid w:val="00F76B7D"/>
    <w:rsid w:val="00F76C20"/>
    <w:rsid w:val="00F76D3E"/>
    <w:rsid w:val="00F76DD8"/>
    <w:rsid w:val="00F76ED4"/>
    <w:rsid w:val="00F76EEE"/>
    <w:rsid w:val="00F76F43"/>
    <w:rsid w:val="00F76F9A"/>
    <w:rsid w:val="00F7711E"/>
    <w:rsid w:val="00F77167"/>
    <w:rsid w:val="00F772D3"/>
    <w:rsid w:val="00F77433"/>
    <w:rsid w:val="00F7750D"/>
    <w:rsid w:val="00F77724"/>
    <w:rsid w:val="00F77C61"/>
    <w:rsid w:val="00F77EEB"/>
    <w:rsid w:val="00F80058"/>
    <w:rsid w:val="00F80192"/>
    <w:rsid w:val="00F80398"/>
    <w:rsid w:val="00F80530"/>
    <w:rsid w:val="00F80562"/>
    <w:rsid w:val="00F808BE"/>
    <w:rsid w:val="00F80958"/>
    <w:rsid w:val="00F80C75"/>
    <w:rsid w:val="00F81074"/>
    <w:rsid w:val="00F81112"/>
    <w:rsid w:val="00F8113C"/>
    <w:rsid w:val="00F81187"/>
    <w:rsid w:val="00F811C7"/>
    <w:rsid w:val="00F8139D"/>
    <w:rsid w:val="00F814DA"/>
    <w:rsid w:val="00F8168C"/>
    <w:rsid w:val="00F816C4"/>
    <w:rsid w:val="00F8175D"/>
    <w:rsid w:val="00F81A99"/>
    <w:rsid w:val="00F81D36"/>
    <w:rsid w:val="00F81EB6"/>
    <w:rsid w:val="00F81EC2"/>
    <w:rsid w:val="00F81F72"/>
    <w:rsid w:val="00F82087"/>
    <w:rsid w:val="00F822EF"/>
    <w:rsid w:val="00F82450"/>
    <w:rsid w:val="00F8259D"/>
    <w:rsid w:val="00F825A1"/>
    <w:rsid w:val="00F825B7"/>
    <w:rsid w:val="00F8260D"/>
    <w:rsid w:val="00F82A76"/>
    <w:rsid w:val="00F82FF5"/>
    <w:rsid w:val="00F83009"/>
    <w:rsid w:val="00F830BA"/>
    <w:rsid w:val="00F830FF"/>
    <w:rsid w:val="00F832BC"/>
    <w:rsid w:val="00F8339D"/>
    <w:rsid w:val="00F837FB"/>
    <w:rsid w:val="00F83945"/>
    <w:rsid w:val="00F83B09"/>
    <w:rsid w:val="00F83B5C"/>
    <w:rsid w:val="00F83E32"/>
    <w:rsid w:val="00F840E1"/>
    <w:rsid w:val="00F84111"/>
    <w:rsid w:val="00F84424"/>
    <w:rsid w:val="00F84597"/>
    <w:rsid w:val="00F845CF"/>
    <w:rsid w:val="00F849A5"/>
    <w:rsid w:val="00F84A7F"/>
    <w:rsid w:val="00F84D64"/>
    <w:rsid w:val="00F84DB9"/>
    <w:rsid w:val="00F85111"/>
    <w:rsid w:val="00F853A5"/>
    <w:rsid w:val="00F85488"/>
    <w:rsid w:val="00F857F3"/>
    <w:rsid w:val="00F8581C"/>
    <w:rsid w:val="00F858F6"/>
    <w:rsid w:val="00F85A4B"/>
    <w:rsid w:val="00F85AC8"/>
    <w:rsid w:val="00F85D8B"/>
    <w:rsid w:val="00F85EAE"/>
    <w:rsid w:val="00F85FE4"/>
    <w:rsid w:val="00F86117"/>
    <w:rsid w:val="00F86162"/>
    <w:rsid w:val="00F864B3"/>
    <w:rsid w:val="00F86571"/>
    <w:rsid w:val="00F8658E"/>
    <w:rsid w:val="00F865C7"/>
    <w:rsid w:val="00F865DC"/>
    <w:rsid w:val="00F866FB"/>
    <w:rsid w:val="00F86BC3"/>
    <w:rsid w:val="00F86BC9"/>
    <w:rsid w:val="00F86D2C"/>
    <w:rsid w:val="00F86F91"/>
    <w:rsid w:val="00F870C8"/>
    <w:rsid w:val="00F87165"/>
    <w:rsid w:val="00F87236"/>
    <w:rsid w:val="00F87336"/>
    <w:rsid w:val="00F87380"/>
    <w:rsid w:val="00F87487"/>
    <w:rsid w:val="00F87542"/>
    <w:rsid w:val="00F875EE"/>
    <w:rsid w:val="00F876E2"/>
    <w:rsid w:val="00F877F8"/>
    <w:rsid w:val="00F87BED"/>
    <w:rsid w:val="00F87DE7"/>
    <w:rsid w:val="00F9015F"/>
    <w:rsid w:val="00F9030E"/>
    <w:rsid w:val="00F9035D"/>
    <w:rsid w:val="00F90658"/>
    <w:rsid w:val="00F906D5"/>
    <w:rsid w:val="00F90A0A"/>
    <w:rsid w:val="00F90C95"/>
    <w:rsid w:val="00F90E1B"/>
    <w:rsid w:val="00F90E74"/>
    <w:rsid w:val="00F90E9C"/>
    <w:rsid w:val="00F90F82"/>
    <w:rsid w:val="00F90FE3"/>
    <w:rsid w:val="00F91026"/>
    <w:rsid w:val="00F9112F"/>
    <w:rsid w:val="00F91171"/>
    <w:rsid w:val="00F91250"/>
    <w:rsid w:val="00F912F8"/>
    <w:rsid w:val="00F914AF"/>
    <w:rsid w:val="00F9155C"/>
    <w:rsid w:val="00F915AB"/>
    <w:rsid w:val="00F915FE"/>
    <w:rsid w:val="00F91700"/>
    <w:rsid w:val="00F91843"/>
    <w:rsid w:val="00F91B5A"/>
    <w:rsid w:val="00F91BF5"/>
    <w:rsid w:val="00F91BFA"/>
    <w:rsid w:val="00F92052"/>
    <w:rsid w:val="00F9258A"/>
    <w:rsid w:val="00F92862"/>
    <w:rsid w:val="00F928E9"/>
    <w:rsid w:val="00F92A5D"/>
    <w:rsid w:val="00F92B54"/>
    <w:rsid w:val="00F92C8B"/>
    <w:rsid w:val="00F92E6D"/>
    <w:rsid w:val="00F92EB8"/>
    <w:rsid w:val="00F93063"/>
    <w:rsid w:val="00F934F4"/>
    <w:rsid w:val="00F93620"/>
    <w:rsid w:val="00F9379B"/>
    <w:rsid w:val="00F93A34"/>
    <w:rsid w:val="00F93B3B"/>
    <w:rsid w:val="00F93E7E"/>
    <w:rsid w:val="00F93FD3"/>
    <w:rsid w:val="00F94177"/>
    <w:rsid w:val="00F9423D"/>
    <w:rsid w:val="00F9436B"/>
    <w:rsid w:val="00F94A5D"/>
    <w:rsid w:val="00F94D30"/>
    <w:rsid w:val="00F94E7B"/>
    <w:rsid w:val="00F94F29"/>
    <w:rsid w:val="00F950F5"/>
    <w:rsid w:val="00F9513F"/>
    <w:rsid w:val="00F9535B"/>
    <w:rsid w:val="00F954BA"/>
    <w:rsid w:val="00F955B8"/>
    <w:rsid w:val="00F955D6"/>
    <w:rsid w:val="00F9566D"/>
    <w:rsid w:val="00F956CD"/>
    <w:rsid w:val="00F95700"/>
    <w:rsid w:val="00F958FE"/>
    <w:rsid w:val="00F95B5D"/>
    <w:rsid w:val="00F95C88"/>
    <w:rsid w:val="00F95D89"/>
    <w:rsid w:val="00F95F07"/>
    <w:rsid w:val="00F961E5"/>
    <w:rsid w:val="00F963B4"/>
    <w:rsid w:val="00F96812"/>
    <w:rsid w:val="00F96934"/>
    <w:rsid w:val="00F96935"/>
    <w:rsid w:val="00F96962"/>
    <w:rsid w:val="00F96E9E"/>
    <w:rsid w:val="00F96FE5"/>
    <w:rsid w:val="00F9720D"/>
    <w:rsid w:val="00F975DE"/>
    <w:rsid w:val="00F978F2"/>
    <w:rsid w:val="00F97E51"/>
    <w:rsid w:val="00F97E5D"/>
    <w:rsid w:val="00F97F38"/>
    <w:rsid w:val="00F97F7E"/>
    <w:rsid w:val="00F97FD5"/>
    <w:rsid w:val="00F97FF6"/>
    <w:rsid w:val="00FA0130"/>
    <w:rsid w:val="00FA01AF"/>
    <w:rsid w:val="00FA0246"/>
    <w:rsid w:val="00FA0510"/>
    <w:rsid w:val="00FA060A"/>
    <w:rsid w:val="00FA0682"/>
    <w:rsid w:val="00FA06EB"/>
    <w:rsid w:val="00FA0700"/>
    <w:rsid w:val="00FA096C"/>
    <w:rsid w:val="00FA0AB7"/>
    <w:rsid w:val="00FA0B8A"/>
    <w:rsid w:val="00FA0B91"/>
    <w:rsid w:val="00FA0CCB"/>
    <w:rsid w:val="00FA0CE4"/>
    <w:rsid w:val="00FA1079"/>
    <w:rsid w:val="00FA1345"/>
    <w:rsid w:val="00FA1A6A"/>
    <w:rsid w:val="00FA1AB1"/>
    <w:rsid w:val="00FA1B8C"/>
    <w:rsid w:val="00FA1BC0"/>
    <w:rsid w:val="00FA1BEE"/>
    <w:rsid w:val="00FA1C14"/>
    <w:rsid w:val="00FA1D9D"/>
    <w:rsid w:val="00FA1F3A"/>
    <w:rsid w:val="00FA206D"/>
    <w:rsid w:val="00FA2494"/>
    <w:rsid w:val="00FA2549"/>
    <w:rsid w:val="00FA2595"/>
    <w:rsid w:val="00FA2773"/>
    <w:rsid w:val="00FA27FB"/>
    <w:rsid w:val="00FA2809"/>
    <w:rsid w:val="00FA2C34"/>
    <w:rsid w:val="00FA2E6E"/>
    <w:rsid w:val="00FA30B1"/>
    <w:rsid w:val="00FA32A7"/>
    <w:rsid w:val="00FA3300"/>
    <w:rsid w:val="00FA35DB"/>
    <w:rsid w:val="00FA3654"/>
    <w:rsid w:val="00FA3662"/>
    <w:rsid w:val="00FA366F"/>
    <w:rsid w:val="00FA374D"/>
    <w:rsid w:val="00FA377B"/>
    <w:rsid w:val="00FA37E7"/>
    <w:rsid w:val="00FA38F2"/>
    <w:rsid w:val="00FA3917"/>
    <w:rsid w:val="00FA3977"/>
    <w:rsid w:val="00FA3BB3"/>
    <w:rsid w:val="00FA3D5C"/>
    <w:rsid w:val="00FA3F49"/>
    <w:rsid w:val="00FA3FF4"/>
    <w:rsid w:val="00FA41F8"/>
    <w:rsid w:val="00FA4719"/>
    <w:rsid w:val="00FA4D86"/>
    <w:rsid w:val="00FA4F40"/>
    <w:rsid w:val="00FA4F66"/>
    <w:rsid w:val="00FA4F87"/>
    <w:rsid w:val="00FA512D"/>
    <w:rsid w:val="00FA5573"/>
    <w:rsid w:val="00FA57E9"/>
    <w:rsid w:val="00FA583A"/>
    <w:rsid w:val="00FA5D6E"/>
    <w:rsid w:val="00FA5DB4"/>
    <w:rsid w:val="00FA5E02"/>
    <w:rsid w:val="00FA5F62"/>
    <w:rsid w:val="00FA6015"/>
    <w:rsid w:val="00FA6054"/>
    <w:rsid w:val="00FA616B"/>
    <w:rsid w:val="00FA61A1"/>
    <w:rsid w:val="00FA6708"/>
    <w:rsid w:val="00FA6AF4"/>
    <w:rsid w:val="00FA6C8D"/>
    <w:rsid w:val="00FA6E55"/>
    <w:rsid w:val="00FA71CB"/>
    <w:rsid w:val="00FA7260"/>
    <w:rsid w:val="00FA73C7"/>
    <w:rsid w:val="00FA760F"/>
    <w:rsid w:val="00FA7654"/>
    <w:rsid w:val="00FA76DC"/>
    <w:rsid w:val="00FA77C2"/>
    <w:rsid w:val="00FA77EC"/>
    <w:rsid w:val="00FA7C1C"/>
    <w:rsid w:val="00FA7C2B"/>
    <w:rsid w:val="00FA7C9C"/>
    <w:rsid w:val="00FA7D72"/>
    <w:rsid w:val="00FA7DB0"/>
    <w:rsid w:val="00FA7EF4"/>
    <w:rsid w:val="00FB0035"/>
    <w:rsid w:val="00FB008A"/>
    <w:rsid w:val="00FB014D"/>
    <w:rsid w:val="00FB0421"/>
    <w:rsid w:val="00FB0681"/>
    <w:rsid w:val="00FB081F"/>
    <w:rsid w:val="00FB089F"/>
    <w:rsid w:val="00FB0D21"/>
    <w:rsid w:val="00FB0F30"/>
    <w:rsid w:val="00FB0F8E"/>
    <w:rsid w:val="00FB0FFA"/>
    <w:rsid w:val="00FB1003"/>
    <w:rsid w:val="00FB1362"/>
    <w:rsid w:val="00FB14E9"/>
    <w:rsid w:val="00FB1698"/>
    <w:rsid w:val="00FB1702"/>
    <w:rsid w:val="00FB1722"/>
    <w:rsid w:val="00FB1A87"/>
    <w:rsid w:val="00FB1B57"/>
    <w:rsid w:val="00FB1E44"/>
    <w:rsid w:val="00FB1E91"/>
    <w:rsid w:val="00FB23B2"/>
    <w:rsid w:val="00FB247A"/>
    <w:rsid w:val="00FB2655"/>
    <w:rsid w:val="00FB2875"/>
    <w:rsid w:val="00FB2A3F"/>
    <w:rsid w:val="00FB301E"/>
    <w:rsid w:val="00FB30FE"/>
    <w:rsid w:val="00FB3196"/>
    <w:rsid w:val="00FB3456"/>
    <w:rsid w:val="00FB363B"/>
    <w:rsid w:val="00FB3682"/>
    <w:rsid w:val="00FB369C"/>
    <w:rsid w:val="00FB3701"/>
    <w:rsid w:val="00FB3919"/>
    <w:rsid w:val="00FB3ECB"/>
    <w:rsid w:val="00FB418D"/>
    <w:rsid w:val="00FB41CF"/>
    <w:rsid w:val="00FB42E7"/>
    <w:rsid w:val="00FB448C"/>
    <w:rsid w:val="00FB476A"/>
    <w:rsid w:val="00FB4EA4"/>
    <w:rsid w:val="00FB4F45"/>
    <w:rsid w:val="00FB4F7F"/>
    <w:rsid w:val="00FB4FA7"/>
    <w:rsid w:val="00FB4FC5"/>
    <w:rsid w:val="00FB5157"/>
    <w:rsid w:val="00FB51EF"/>
    <w:rsid w:val="00FB56E1"/>
    <w:rsid w:val="00FB5808"/>
    <w:rsid w:val="00FB58ED"/>
    <w:rsid w:val="00FB5A19"/>
    <w:rsid w:val="00FB5BB5"/>
    <w:rsid w:val="00FB5C37"/>
    <w:rsid w:val="00FB5C58"/>
    <w:rsid w:val="00FB5CC5"/>
    <w:rsid w:val="00FB6065"/>
    <w:rsid w:val="00FB6093"/>
    <w:rsid w:val="00FB621E"/>
    <w:rsid w:val="00FB66B8"/>
    <w:rsid w:val="00FB6B27"/>
    <w:rsid w:val="00FB6B54"/>
    <w:rsid w:val="00FB6BC7"/>
    <w:rsid w:val="00FB6C9D"/>
    <w:rsid w:val="00FB6E05"/>
    <w:rsid w:val="00FB6F28"/>
    <w:rsid w:val="00FB6FA5"/>
    <w:rsid w:val="00FB702E"/>
    <w:rsid w:val="00FB7277"/>
    <w:rsid w:val="00FB72A7"/>
    <w:rsid w:val="00FB73A7"/>
    <w:rsid w:val="00FB744D"/>
    <w:rsid w:val="00FB7804"/>
    <w:rsid w:val="00FB79D2"/>
    <w:rsid w:val="00FB7C31"/>
    <w:rsid w:val="00FB7DD9"/>
    <w:rsid w:val="00FB7F86"/>
    <w:rsid w:val="00FC019D"/>
    <w:rsid w:val="00FC01D1"/>
    <w:rsid w:val="00FC054D"/>
    <w:rsid w:val="00FC05B2"/>
    <w:rsid w:val="00FC05C3"/>
    <w:rsid w:val="00FC076B"/>
    <w:rsid w:val="00FC078F"/>
    <w:rsid w:val="00FC08C8"/>
    <w:rsid w:val="00FC0BA9"/>
    <w:rsid w:val="00FC0C7B"/>
    <w:rsid w:val="00FC0D00"/>
    <w:rsid w:val="00FC0E16"/>
    <w:rsid w:val="00FC0EBD"/>
    <w:rsid w:val="00FC1149"/>
    <w:rsid w:val="00FC126E"/>
    <w:rsid w:val="00FC13BC"/>
    <w:rsid w:val="00FC184C"/>
    <w:rsid w:val="00FC18EF"/>
    <w:rsid w:val="00FC1A46"/>
    <w:rsid w:val="00FC1A7C"/>
    <w:rsid w:val="00FC1C41"/>
    <w:rsid w:val="00FC1C7F"/>
    <w:rsid w:val="00FC1CE1"/>
    <w:rsid w:val="00FC1F0B"/>
    <w:rsid w:val="00FC1FE1"/>
    <w:rsid w:val="00FC226F"/>
    <w:rsid w:val="00FC22EF"/>
    <w:rsid w:val="00FC257B"/>
    <w:rsid w:val="00FC271E"/>
    <w:rsid w:val="00FC2849"/>
    <w:rsid w:val="00FC286A"/>
    <w:rsid w:val="00FC2C40"/>
    <w:rsid w:val="00FC2EF0"/>
    <w:rsid w:val="00FC3140"/>
    <w:rsid w:val="00FC36DD"/>
    <w:rsid w:val="00FC3941"/>
    <w:rsid w:val="00FC3CA9"/>
    <w:rsid w:val="00FC3F6C"/>
    <w:rsid w:val="00FC4206"/>
    <w:rsid w:val="00FC4250"/>
    <w:rsid w:val="00FC45AA"/>
    <w:rsid w:val="00FC46FB"/>
    <w:rsid w:val="00FC4912"/>
    <w:rsid w:val="00FC4C67"/>
    <w:rsid w:val="00FC4DA7"/>
    <w:rsid w:val="00FC4F18"/>
    <w:rsid w:val="00FC516A"/>
    <w:rsid w:val="00FC51B7"/>
    <w:rsid w:val="00FC51CF"/>
    <w:rsid w:val="00FC533D"/>
    <w:rsid w:val="00FC57CE"/>
    <w:rsid w:val="00FC5C38"/>
    <w:rsid w:val="00FC5CAA"/>
    <w:rsid w:val="00FC5D26"/>
    <w:rsid w:val="00FC5DBB"/>
    <w:rsid w:val="00FC638A"/>
    <w:rsid w:val="00FC63E9"/>
    <w:rsid w:val="00FC6564"/>
    <w:rsid w:val="00FC6731"/>
    <w:rsid w:val="00FC682C"/>
    <w:rsid w:val="00FC6957"/>
    <w:rsid w:val="00FC6A41"/>
    <w:rsid w:val="00FC6AE1"/>
    <w:rsid w:val="00FC6F27"/>
    <w:rsid w:val="00FC7028"/>
    <w:rsid w:val="00FC70A1"/>
    <w:rsid w:val="00FC72BE"/>
    <w:rsid w:val="00FC7433"/>
    <w:rsid w:val="00FC7825"/>
    <w:rsid w:val="00FC7B65"/>
    <w:rsid w:val="00FC7CA3"/>
    <w:rsid w:val="00FC7DF6"/>
    <w:rsid w:val="00FC7F06"/>
    <w:rsid w:val="00FD014F"/>
    <w:rsid w:val="00FD0178"/>
    <w:rsid w:val="00FD0257"/>
    <w:rsid w:val="00FD0390"/>
    <w:rsid w:val="00FD0503"/>
    <w:rsid w:val="00FD07CF"/>
    <w:rsid w:val="00FD08DF"/>
    <w:rsid w:val="00FD097A"/>
    <w:rsid w:val="00FD09C2"/>
    <w:rsid w:val="00FD0B68"/>
    <w:rsid w:val="00FD0C13"/>
    <w:rsid w:val="00FD0C4D"/>
    <w:rsid w:val="00FD0CE3"/>
    <w:rsid w:val="00FD0E4E"/>
    <w:rsid w:val="00FD0E61"/>
    <w:rsid w:val="00FD0F49"/>
    <w:rsid w:val="00FD0F64"/>
    <w:rsid w:val="00FD100E"/>
    <w:rsid w:val="00FD116F"/>
    <w:rsid w:val="00FD14F8"/>
    <w:rsid w:val="00FD177A"/>
    <w:rsid w:val="00FD1831"/>
    <w:rsid w:val="00FD18F4"/>
    <w:rsid w:val="00FD1B5E"/>
    <w:rsid w:val="00FD1FD6"/>
    <w:rsid w:val="00FD217C"/>
    <w:rsid w:val="00FD2236"/>
    <w:rsid w:val="00FD2605"/>
    <w:rsid w:val="00FD27F6"/>
    <w:rsid w:val="00FD285E"/>
    <w:rsid w:val="00FD2935"/>
    <w:rsid w:val="00FD2A5F"/>
    <w:rsid w:val="00FD2AB5"/>
    <w:rsid w:val="00FD2ACC"/>
    <w:rsid w:val="00FD2AF2"/>
    <w:rsid w:val="00FD2BC0"/>
    <w:rsid w:val="00FD2CD3"/>
    <w:rsid w:val="00FD2D08"/>
    <w:rsid w:val="00FD2EF5"/>
    <w:rsid w:val="00FD2F9D"/>
    <w:rsid w:val="00FD3076"/>
    <w:rsid w:val="00FD314B"/>
    <w:rsid w:val="00FD32CF"/>
    <w:rsid w:val="00FD338A"/>
    <w:rsid w:val="00FD369E"/>
    <w:rsid w:val="00FD377B"/>
    <w:rsid w:val="00FD3904"/>
    <w:rsid w:val="00FD3D29"/>
    <w:rsid w:val="00FD3D50"/>
    <w:rsid w:val="00FD3F69"/>
    <w:rsid w:val="00FD472D"/>
    <w:rsid w:val="00FD493F"/>
    <w:rsid w:val="00FD4B6B"/>
    <w:rsid w:val="00FD4C09"/>
    <w:rsid w:val="00FD4C66"/>
    <w:rsid w:val="00FD4E2C"/>
    <w:rsid w:val="00FD4EB1"/>
    <w:rsid w:val="00FD508C"/>
    <w:rsid w:val="00FD509D"/>
    <w:rsid w:val="00FD51F6"/>
    <w:rsid w:val="00FD520D"/>
    <w:rsid w:val="00FD53D1"/>
    <w:rsid w:val="00FD547A"/>
    <w:rsid w:val="00FD549A"/>
    <w:rsid w:val="00FD54E0"/>
    <w:rsid w:val="00FD5627"/>
    <w:rsid w:val="00FD567A"/>
    <w:rsid w:val="00FD5890"/>
    <w:rsid w:val="00FD5A7E"/>
    <w:rsid w:val="00FD607A"/>
    <w:rsid w:val="00FD6195"/>
    <w:rsid w:val="00FD61AC"/>
    <w:rsid w:val="00FD61DB"/>
    <w:rsid w:val="00FD6791"/>
    <w:rsid w:val="00FD684C"/>
    <w:rsid w:val="00FD69FC"/>
    <w:rsid w:val="00FD6BBF"/>
    <w:rsid w:val="00FD6D50"/>
    <w:rsid w:val="00FD6DC6"/>
    <w:rsid w:val="00FD6EB9"/>
    <w:rsid w:val="00FD71FD"/>
    <w:rsid w:val="00FD720C"/>
    <w:rsid w:val="00FD727F"/>
    <w:rsid w:val="00FD7431"/>
    <w:rsid w:val="00FD77F1"/>
    <w:rsid w:val="00FD7903"/>
    <w:rsid w:val="00FD7914"/>
    <w:rsid w:val="00FD797F"/>
    <w:rsid w:val="00FD7B1B"/>
    <w:rsid w:val="00FD7B2A"/>
    <w:rsid w:val="00FD7D88"/>
    <w:rsid w:val="00FE0012"/>
    <w:rsid w:val="00FE0071"/>
    <w:rsid w:val="00FE0141"/>
    <w:rsid w:val="00FE03BF"/>
    <w:rsid w:val="00FE0423"/>
    <w:rsid w:val="00FE0437"/>
    <w:rsid w:val="00FE0514"/>
    <w:rsid w:val="00FE067B"/>
    <w:rsid w:val="00FE0D79"/>
    <w:rsid w:val="00FE0D7A"/>
    <w:rsid w:val="00FE0E5C"/>
    <w:rsid w:val="00FE1052"/>
    <w:rsid w:val="00FE10D8"/>
    <w:rsid w:val="00FE11AA"/>
    <w:rsid w:val="00FE1397"/>
    <w:rsid w:val="00FE168D"/>
    <w:rsid w:val="00FE1719"/>
    <w:rsid w:val="00FE1787"/>
    <w:rsid w:val="00FE1D22"/>
    <w:rsid w:val="00FE1E35"/>
    <w:rsid w:val="00FE2189"/>
    <w:rsid w:val="00FE21A0"/>
    <w:rsid w:val="00FE27A4"/>
    <w:rsid w:val="00FE27E9"/>
    <w:rsid w:val="00FE27F9"/>
    <w:rsid w:val="00FE281E"/>
    <w:rsid w:val="00FE295D"/>
    <w:rsid w:val="00FE29DA"/>
    <w:rsid w:val="00FE2C7A"/>
    <w:rsid w:val="00FE2C9D"/>
    <w:rsid w:val="00FE2D06"/>
    <w:rsid w:val="00FE2F05"/>
    <w:rsid w:val="00FE2F75"/>
    <w:rsid w:val="00FE2F93"/>
    <w:rsid w:val="00FE2FFD"/>
    <w:rsid w:val="00FE302D"/>
    <w:rsid w:val="00FE32BB"/>
    <w:rsid w:val="00FE3AFA"/>
    <w:rsid w:val="00FE3B45"/>
    <w:rsid w:val="00FE3CAA"/>
    <w:rsid w:val="00FE40A1"/>
    <w:rsid w:val="00FE4248"/>
    <w:rsid w:val="00FE4396"/>
    <w:rsid w:val="00FE46CA"/>
    <w:rsid w:val="00FE48C8"/>
    <w:rsid w:val="00FE48E1"/>
    <w:rsid w:val="00FE48E3"/>
    <w:rsid w:val="00FE490E"/>
    <w:rsid w:val="00FE4C5E"/>
    <w:rsid w:val="00FE4F34"/>
    <w:rsid w:val="00FE5011"/>
    <w:rsid w:val="00FE50BD"/>
    <w:rsid w:val="00FE5397"/>
    <w:rsid w:val="00FE5422"/>
    <w:rsid w:val="00FE553B"/>
    <w:rsid w:val="00FE56D6"/>
    <w:rsid w:val="00FE5A85"/>
    <w:rsid w:val="00FE5BC5"/>
    <w:rsid w:val="00FE5BE7"/>
    <w:rsid w:val="00FE5D14"/>
    <w:rsid w:val="00FE627F"/>
    <w:rsid w:val="00FE6955"/>
    <w:rsid w:val="00FE6AB3"/>
    <w:rsid w:val="00FE6CF1"/>
    <w:rsid w:val="00FE6D2B"/>
    <w:rsid w:val="00FE6D68"/>
    <w:rsid w:val="00FE6E5A"/>
    <w:rsid w:val="00FE6EE5"/>
    <w:rsid w:val="00FE7096"/>
    <w:rsid w:val="00FE712E"/>
    <w:rsid w:val="00FE720E"/>
    <w:rsid w:val="00FE7472"/>
    <w:rsid w:val="00FE76A1"/>
    <w:rsid w:val="00FE7A53"/>
    <w:rsid w:val="00FE7CE9"/>
    <w:rsid w:val="00FE7DDB"/>
    <w:rsid w:val="00FE7E03"/>
    <w:rsid w:val="00FE7EDD"/>
    <w:rsid w:val="00FF002A"/>
    <w:rsid w:val="00FF0144"/>
    <w:rsid w:val="00FF0210"/>
    <w:rsid w:val="00FF021B"/>
    <w:rsid w:val="00FF0289"/>
    <w:rsid w:val="00FF03CB"/>
    <w:rsid w:val="00FF0407"/>
    <w:rsid w:val="00FF082E"/>
    <w:rsid w:val="00FF088A"/>
    <w:rsid w:val="00FF0AA6"/>
    <w:rsid w:val="00FF0BF3"/>
    <w:rsid w:val="00FF0C7E"/>
    <w:rsid w:val="00FF10BA"/>
    <w:rsid w:val="00FF13F0"/>
    <w:rsid w:val="00FF1525"/>
    <w:rsid w:val="00FF15BF"/>
    <w:rsid w:val="00FF17CC"/>
    <w:rsid w:val="00FF1807"/>
    <w:rsid w:val="00FF2257"/>
    <w:rsid w:val="00FF24D2"/>
    <w:rsid w:val="00FF29B9"/>
    <w:rsid w:val="00FF2C9D"/>
    <w:rsid w:val="00FF2D80"/>
    <w:rsid w:val="00FF2E11"/>
    <w:rsid w:val="00FF312A"/>
    <w:rsid w:val="00FF322B"/>
    <w:rsid w:val="00FF32CD"/>
    <w:rsid w:val="00FF32DB"/>
    <w:rsid w:val="00FF3343"/>
    <w:rsid w:val="00FF356E"/>
    <w:rsid w:val="00FF36C0"/>
    <w:rsid w:val="00FF3800"/>
    <w:rsid w:val="00FF3802"/>
    <w:rsid w:val="00FF3B1E"/>
    <w:rsid w:val="00FF3C28"/>
    <w:rsid w:val="00FF3F27"/>
    <w:rsid w:val="00FF3F49"/>
    <w:rsid w:val="00FF3FE1"/>
    <w:rsid w:val="00FF4086"/>
    <w:rsid w:val="00FF40A8"/>
    <w:rsid w:val="00FF4439"/>
    <w:rsid w:val="00FF4501"/>
    <w:rsid w:val="00FF47A3"/>
    <w:rsid w:val="00FF49D4"/>
    <w:rsid w:val="00FF4A2F"/>
    <w:rsid w:val="00FF4CB7"/>
    <w:rsid w:val="00FF4F6F"/>
    <w:rsid w:val="00FF506A"/>
    <w:rsid w:val="00FF5077"/>
    <w:rsid w:val="00FF5219"/>
    <w:rsid w:val="00FF54AF"/>
    <w:rsid w:val="00FF5732"/>
    <w:rsid w:val="00FF57AC"/>
    <w:rsid w:val="00FF57C7"/>
    <w:rsid w:val="00FF57FE"/>
    <w:rsid w:val="00FF58D5"/>
    <w:rsid w:val="00FF597E"/>
    <w:rsid w:val="00FF5CF1"/>
    <w:rsid w:val="00FF5D0D"/>
    <w:rsid w:val="00FF5DE1"/>
    <w:rsid w:val="00FF5DEE"/>
    <w:rsid w:val="00FF5E98"/>
    <w:rsid w:val="00FF5FB1"/>
    <w:rsid w:val="00FF617B"/>
    <w:rsid w:val="00FF6287"/>
    <w:rsid w:val="00FF631A"/>
    <w:rsid w:val="00FF64EB"/>
    <w:rsid w:val="00FF65C4"/>
    <w:rsid w:val="00FF66D5"/>
    <w:rsid w:val="00FF69DF"/>
    <w:rsid w:val="00FF6B84"/>
    <w:rsid w:val="00FF6BC7"/>
    <w:rsid w:val="00FF6BDC"/>
    <w:rsid w:val="00FF6D43"/>
    <w:rsid w:val="00FF6DC5"/>
    <w:rsid w:val="00FF6F03"/>
    <w:rsid w:val="00FF721D"/>
    <w:rsid w:val="00FF73BD"/>
    <w:rsid w:val="00FF7495"/>
    <w:rsid w:val="00FF754D"/>
    <w:rsid w:val="00FF779A"/>
    <w:rsid w:val="00FF7E27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18F888E"/>
  <w15:docId w15:val="{FB13E5F1-40CE-462E-9838-911CFAE9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A501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D3F0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D0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01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1D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semiHidden/>
    <w:unhideWhenUsed/>
    <w:rsid w:val="007A7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13238-E03F-4A3D-B317-397721AAF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9B8A6A-8E57-4AFA-939C-AD6A129A9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9DB49-BA17-43D1-9CD3-9551F1EDEC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70DACA-FCC6-42B8-B5A7-2F5113288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11</Pages>
  <Words>12790</Words>
  <Characters>72909</Characters>
  <Application>Microsoft Office Word</Application>
  <DocSecurity>0</DocSecurity>
  <Lines>607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sudaluck</cp:lastModifiedBy>
  <cp:revision>2</cp:revision>
  <cp:lastPrinted>2022-02-24T08:44:00Z</cp:lastPrinted>
  <dcterms:created xsi:type="dcterms:W3CDTF">2022-02-25T02:58:00Z</dcterms:created>
  <dcterms:modified xsi:type="dcterms:W3CDTF">2022-02-25T02:58:00Z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